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F00F6" w:rsidRPr="00430CFC" w14:paraId="0245D183" w14:textId="77777777" w:rsidTr="00D93B14">
        <w:trPr>
          <w:cantSplit/>
        </w:trPr>
        <w:tc>
          <w:tcPr>
            <w:tcW w:w="10423" w:type="dxa"/>
            <w:gridSpan w:val="2"/>
            <w:shd w:val="clear" w:color="auto" w:fill="auto"/>
          </w:tcPr>
          <w:p w14:paraId="79991EF7" w14:textId="58A5F5C0" w:rsidR="008F00F6" w:rsidRPr="00430CFC" w:rsidRDefault="008F00F6" w:rsidP="00D93B14">
            <w:pPr>
              <w:pStyle w:val="ZA"/>
              <w:framePr w:w="0" w:hRule="auto" w:wrap="auto" w:vAnchor="margin" w:hAnchor="text" w:yAlign="inline"/>
            </w:pPr>
            <w:bookmarkStart w:id="0" w:name="tableOfContents"/>
            <w:bookmarkStart w:id="1" w:name="page1"/>
            <w:bookmarkEnd w:id="0"/>
            <w:r w:rsidRPr="00420311">
              <w:rPr>
                <w:sz w:val="64"/>
                <w:lang w:val="pl-PL"/>
              </w:rPr>
              <w:t xml:space="preserve">3GPP </w:t>
            </w:r>
            <w:bookmarkStart w:id="2" w:name="specType1"/>
            <w:r w:rsidRPr="00420311">
              <w:rPr>
                <w:sz w:val="64"/>
                <w:lang w:val="pl-PL"/>
              </w:rPr>
              <w:t>TR</w:t>
            </w:r>
            <w:bookmarkEnd w:id="2"/>
            <w:r w:rsidRPr="00420311">
              <w:rPr>
                <w:sz w:val="64"/>
                <w:lang w:val="pl-PL"/>
              </w:rPr>
              <w:t xml:space="preserve"> </w:t>
            </w:r>
            <w:bookmarkStart w:id="3" w:name="specNumber"/>
            <w:r w:rsidRPr="00420311">
              <w:rPr>
                <w:sz w:val="64"/>
                <w:lang w:val="pl-PL"/>
              </w:rPr>
              <w:t>26.</w:t>
            </w:r>
            <w:bookmarkEnd w:id="3"/>
            <w:r w:rsidRPr="00420311">
              <w:rPr>
                <w:sz w:val="64"/>
                <w:lang w:val="pl-PL"/>
              </w:rPr>
              <w:t xml:space="preserve">997 </w:t>
            </w:r>
            <w:r w:rsidRPr="00466369">
              <w:rPr>
                <w:lang w:val="pl-PL"/>
              </w:rPr>
              <w:t>V</w:t>
            </w:r>
            <w:bookmarkStart w:id="4" w:name="specVersion"/>
            <w:r w:rsidR="00954295">
              <w:rPr>
                <w:lang w:val="pl-PL"/>
              </w:rPr>
              <w:t>1</w:t>
            </w:r>
            <w:r w:rsidRPr="00466369">
              <w:rPr>
                <w:lang w:val="pl-PL"/>
              </w:rPr>
              <w:t>.</w:t>
            </w:r>
            <w:r w:rsidR="00954295">
              <w:rPr>
                <w:lang w:val="pl-PL"/>
              </w:rPr>
              <w:t>0</w:t>
            </w:r>
            <w:r w:rsidRPr="00466369">
              <w:rPr>
                <w:lang w:val="pl-PL"/>
              </w:rPr>
              <w:t>.</w:t>
            </w:r>
            <w:bookmarkEnd w:id="4"/>
            <w:r>
              <w:rPr>
                <w:lang w:val="pl-PL"/>
              </w:rPr>
              <w:t>0</w:t>
            </w:r>
            <w:r w:rsidRPr="00466369">
              <w:rPr>
                <w:lang w:val="pl-PL"/>
              </w:rPr>
              <w:t xml:space="preserve"> </w:t>
            </w:r>
            <w:r w:rsidRPr="00466369">
              <w:rPr>
                <w:sz w:val="32"/>
                <w:lang w:val="pl-PL"/>
              </w:rPr>
              <w:t>(</w:t>
            </w:r>
            <w:bookmarkStart w:id="5" w:name="issueDate"/>
            <w:r w:rsidRPr="00466369">
              <w:rPr>
                <w:sz w:val="32"/>
                <w:lang w:val="pl-PL"/>
              </w:rPr>
              <w:t>2024-</w:t>
            </w:r>
            <w:bookmarkEnd w:id="5"/>
            <w:r w:rsidRPr="00466369">
              <w:rPr>
                <w:sz w:val="32"/>
                <w:lang w:val="pl-PL"/>
              </w:rPr>
              <w:t>0</w:t>
            </w:r>
            <w:r w:rsidR="00954295">
              <w:rPr>
                <w:sz w:val="32"/>
                <w:lang w:val="pl-PL"/>
              </w:rPr>
              <w:t>6</w:t>
            </w:r>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6" w:name="spectype2"/>
            <w:r w:rsidRPr="00420311">
              <w:t>Report</w:t>
            </w:r>
            <w:bookmarkEnd w:id="6"/>
          </w:p>
          <w:p w14:paraId="0317B40C" w14:textId="77777777" w:rsidR="008F00F6" w:rsidRPr="00430CFC" w:rsidRDefault="008F00F6" w:rsidP="00D93B14">
            <w:pPr>
              <w:pStyle w:val="TAR"/>
            </w:pPr>
            <w:r>
              <w:br/>
            </w:r>
            <w:r>
              <w:br/>
            </w:r>
          </w:p>
        </w:tc>
      </w:tr>
      <w:tr w:rsidR="008F00F6" w:rsidRPr="00430CFC" w14:paraId="7FE7AEE3" w14:textId="77777777" w:rsidTr="00D93B14">
        <w:trPr>
          <w:cantSplit/>
          <w:trHeight w:hRule="exact" w:val="3685"/>
        </w:trPr>
        <w:tc>
          <w:tcPr>
            <w:tcW w:w="10423" w:type="dxa"/>
            <w:gridSpan w:val="2"/>
            <w:shd w:val="clear" w:color="auto" w:fill="auto"/>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7"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7"/>
          <w:p w14:paraId="2A650118" w14:textId="77777777"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8" w:name="specRelease"/>
            <w:r w:rsidRPr="00420311">
              <w:rPr>
                <w:rStyle w:val="ZGSM"/>
              </w:rPr>
              <w:t>18</w:t>
            </w:r>
            <w:bookmarkEnd w:id="8"/>
            <w:r w:rsidRPr="00420311">
              <w:t>)</w:t>
            </w:r>
          </w:p>
        </w:tc>
      </w:tr>
      <w:tr w:rsidR="008F00F6" w:rsidRPr="00430CFC" w14:paraId="3DD7BEF9" w14:textId="77777777" w:rsidTr="00D93B14">
        <w:trPr>
          <w:cantSplit/>
        </w:trPr>
        <w:tc>
          <w:tcPr>
            <w:tcW w:w="10423" w:type="dxa"/>
            <w:gridSpan w:val="2"/>
            <w:shd w:val="clear" w:color="auto" w:fill="auto"/>
          </w:tcPr>
          <w:p w14:paraId="762D2B01" w14:textId="77777777" w:rsidR="008F00F6" w:rsidRPr="00430CFC" w:rsidRDefault="008F00F6" w:rsidP="00D93B14">
            <w:pPr>
              <w:pStyle w:val="FP"/>
            </w:pPr>
          </w:p>
        </w:tc>
      </w:tr>
      <w:tr w:rsidR="008F00F6" w:rsidRPr="00430CFC" w14:paraId="0C4B377C" w14:textId="77777777" w:rsidTr="00D93B14">
        <w:trPr>
          <w:cantSplit/>
          <w:trHeight w:hRule="exact" w:val="1531"/>
        </w:trPr>
        <w:tc>
          <w:tcPr>
            <w:tcW w:w="4883" w:type="dxa"/>
            <w:shd w:val="clear" w:color="auto" w:fill="auto"/>
          </w:tcPr>
          <w:p w14:paraId="18C628CE" w14:textId="78C57263" w:rsidR="008F00F6" w:rsidRPr="00430CFC" w:rsidRDefault="008F00F6" w:rsidP="00D93B14">
            <w:pPr>
              <w:rPr>
                <w:i/>
              </w:rPr>
            </w:pPr>
            <w:r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p>
        </w:tc>
        <w:tc>
          <w:tcPr>
            <w:tcW w:w="5540" w:type="dxa"/>
            <w:shd w:val="clear" w:color="auto" w:fill="auto"/>
          </w:tcPr>
          <w:p w14:paraId="05183238" w14:textId="0572B400" w:rsidR="008F00F6" w:rsidRPr="00430CFC" w:rsidRDefault="008F00F6" w:rsidP="00D93B14">
            <w:pPr>
              <w:jc w:val="right"/>
            </w:pPr>
            <w:r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p>
        </w:tc>
      </w:tr>
      <w:tr w:rsidR="008F00F6" w:rsidRPr="00430CFC" w14:paraId="503C2FD8" w14:textId="77777777" w:rsidTr="00D93B14">
        <w:trPr>
          <w:cantSplit/>
          <w:trHeight w:hRule="exact" w:val="5783"/>
        </w:trPr>
        <w:tc>
          <w:tcPr>
            <w:tcW w:w="10423" w:type="dxa"/>
            <w:gridSpan w:val="2"/>
            <w:shd w:val="clear" w:color="auto" w:fill="auto"/>
          </w:tcPr>
          <w:p w14:paraId="3C9C38CF" w14:textId="77777777" w:rsidR="008F00F6" w:rsidRPr="00430CFC" w:rsidRDefault="008F00F6" w:rsidP="00D93B14">
            <w:pPr>
              <w:pStyle w:val="FP"/>
              <w:rPr>
                <w:b/>
              </w:rPr>
            </w:pPr>
          </w:p>
        </w:tc>
      </w:tr>
      <w:tr w:rsidR="008F00F6" w:rsidRPr="00430CFC" w14:paraId="35918070" w14:textId="77777777" w:rsidTr="00D93B14">
        <w:trPr>
          <w:cantSplit/>
          <w:trHeight w:hRule="exact" w:val="964"/>
        </w:trPr>
        <w:tc>
          <w:tcPr>
            <w:tcW w:w="10423" w:type="dxa"/>
            <w:gridSpan w:val="2"/>
            <w:shd w:val="clear" w:color="auto" w:fill="auto"/>
          </w:tcPr>
          <w:p w14:paraId="300458B9" w14:textId="77777777" w:rsidR="008F00F6" w:rsidRPr="00430CFC" w:rsidRDefault="008F00F6" w:rsidP="00D93B14">
            <w:pPr>
              <w:rPr>
                <w:sz w:val="16"/>
              </w:rPr>
            </w:pPr>
            <w:bookmarkStart w:id="9"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9"/>
          </w:p>
          <w:p w14:paraId="31CC7039" w14:textId="77777777" w:rsidR="008F00F6" w:rsidRPr="00430CFC" w:rsidRDefault="008F00F6" w:rsidP="00D93B14">
            <w:pPr>
              <w:pStyle w:val="ZV"/>
              <w:framePr w:w="0" w:wrap="auto" w:vAnchor="margin" w:hAnchor="text" w:yAlign="inline"/>
            </w:pPr>
          </w:p>
          <w:p w14:paraId="0AFA0B55" w14:textId="77777777" w:rsidR="008F00F6" w:rsidRPr="00430CFC" w:rsidRDefault="008F00F6" w:rsidP="00D93B14">
            <w:pPr>
              <w:rPr>
                <w:sz w:val="16"/>
              </w:rPr>
            </w:pPr>
          </w:p>
        </w:tc>
      </w:tr>
      <w:bookmarkEnd w:id="1"/>
    </w:tbl>
    <w:p w14:paraId="29F92A3F" w14:textId="77777777" w:rsidR="008F00F6" w:rsidRPr="00430CFC" w:rsidRDefault="008F00F6" w:rsidP="008F00F6">
      <w:pPr>
        <w:sectPr w:rsidR="008F00F6" w:rsidRPr="00430CFC" w:rsidSect="008F00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00F6" w:rsidRPr="00430CFC" w14:paraId="7CFBEE9B" w14:textId="77777777" w:rsidTr="00D93B14">
        <w:trPr>
          <w:cantSplit/>
          <w:trHeight w:hRule="exact" w:val="5669"/>
        </w:trPr>
        <w:tc>
          <w:tcPr>
            <w:tcW w:w="10423" w:type="dxa"/>
            <w:shd w:val="clear" w:color="auto" w:fill="auto"/>
          </w:tcPr>
          <w:p w14:paraId="56D67965" w14:textId="77777777" w:rsidR="008F00F6" w:rsidRPr="00430CFC" w:rsidRDefault="008F00F6" w:rsidP="00D93B14">
            <w:pPr>
              <w:pStyle w:val="FP"/>
            </w:pPr>
            <w:bookmarkStart w:id="10" w:name="page2"/>
          </w:p>
        </w:tc>
      </w:tr>
      <w:tr w:rsidR="008F00F6" w:rsidRPr="00430CFC" w14:paraId="2263FD30" w14:textId="77777777" w:rsidTr="00D93B14">
        <w:trPr>
          <w:cantSplit/>
          <w:trHeight w:hRule="exact" w:val="5386"/>
        </w:trPr>
        <w:tc>
          <w:tcPr>
            <w:tcW w:w="10423" w:type="dxa"/>
            <w:shd w:val="clear" w:color="auto" w:fill="auto"/>
          </w:tcPr>
          <w:p w14:paraId="67FDA51F" w14:textId="77777777" w:rsidR="008F00F6" w:rsidRPr="00430CFC" w:rsidRDefault="008F00F6" w:rsidP="00D93B14">
            <w:pPr>
              <w:pStyle w:val="FP"/>
              <w:spacing w:after="240"/>
              <w:ind w:left="2835" w:right="2835"/>
              <w:jc w:val="center"/>
              <w:rPr>
                <w:rFonts w:ascii="Arial" w:hAnsi="Arial"/>
                <w:b/>
                <w:i/>
                <w:noProof/>
              </w:rPr>
            </w:pPr>
            <w:bookmarkStart w:id="11" w:name="coords3gpp"/>
            <w:r w:rsidRPr="00430CFC">
              <w:rPr>
                <w:rFonts w:ascii="Arial" w:hAnsi="Arial"/>
                <w:b/>
                <w:i/>
                <w:noProof/>
              </w:rPr>
              <w:t>3GPP</w:t>
            </w:r>
          </w:p>
          <w:p w14:paraId="08B476FF" w14:textId="77777777" w:rsidR="008F00F6" w:rsidRPr="00430CFC" w:rsidRDefault="008F00F6" w:rsidP="00D93B14">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D93B14">
            <w:pPr>
              <w:pStyle w:val="FP"/>
              <w:ind w:left="2835" w:right="2835"/>
              <w:jc w:val="center"/>
              <w:rPr>
                <w:rFonts w:ascii="Arial" w:hAnsi="Arial"/>
                <w:noProof/>
                <w:sz w:val="18"/>
              </w:rPr>
            </w:pPr>
          </w:p>
          <w:p w14:paraId="28F7D13B"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D93B14">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Internet</w:t>
            </w:r>
          </w:p>
          <w:p w14:paraId="6FF78A76" w14:textId="77777777" w:rsidR="008F00F6" w:rsidRPr="00430CFC" w:rsidRDefault="008F00F6" w:rsidP="00D93B14">
            <w:pPr>
              <w:pStyle w:val="FP"/>
              <w:ind w:left="2835" w:right="2835"/>
              <w:jc w:val="center"/>
              <w:rPr>
                <w:rFonts w:ascii="Arial" w:hAnsi="Arial"/>
                <w:noProof/>
                <w:sz w:val="18"/>
              </w:rPr>
            </w:pPr>
            <w:r w:rsidRPr="00430CFC">
              <w:rPr>
                <w:rFonts w:ascii="Arial" w:hAnsi="Arial"/>
                <w:noProof/>
                <w:sz w:val="18"/>
              </w:rPr>
              <w:t>http://www.3gpp.org</w:t>
            </w:r>
            <w:bookmarkEnd w:id="11"/>
          </w:p>
          <w:p w14:paraId="0687CA2E" w14:textId="77777777" w:rsidR="008F00F6" w:rsidRPr="00430CFC" w:rsidRDefault="008F00F6" w:rsidP="00D93B14">
            <w:pPr>
              <w:rPr>
                <w:noProof/>
              </w:rPr>
            </w:pPr>
          </w:p>
        </w:tc>
      </w:tr>
      <w:tr w:rsidR="008F00F6" w:rsidRPr="00430CFC" w14:paraId="1F47D3B4" w14:textId="77777777" w:rsidTr="00D93B14">
        <w:trPr>
          <w:cantSplit/>
        </w:trPr>
        <w:tc>
          <w:tcPr>
            <w:tcW w:w="10423" w:type="dxa"/>
            <w:shd w:val="clear" w:color="auto" w:fill="auto"/>
            <w:vAlign w:val="bottom"/>
          </w:tcPr>
          <w:p w14:paraId="70F4CFEF" w14:textId="77777777" w:rsidR="008F00F6" w:rsidRPr="00430CFC" w:rsidRDefault="008F00F6" w:rsidP="00D93B14">
            <w:pPr>
              <w:pStyle w:val="FP"/>
              <w:pBdr>
                <w:bottom w:val="single" w:sz="6" w:space="1" w:color="auto"/>
              </w:pBdr>
              <w:spacing w:after="240"/>
              <w:jc w:val="center"/>
              <w:rPr>
                <w:rFonts w:ascii="Arial" w:hAnsi="Arial"/>
                <w:b/>
                <w:i/>
                <w:noProof/>
              </w:rPr>
            </w:pPr>
            <w:bookmarkStart w:id="12" w:name="copyrightNotification"/>
            <w:r w:rsidRPr="00430CFC">
              <w:rPr>
                <w:rFonts w:ascii="Arial" w:hAnsi="Arial"/>
                <w:b/>
                <w:i/>
                <w:noProof/>
              </w:rPr>
              <w:t>Copyright Notification</w:t>
            </w:r>
          </w:p>
          <w:p w14:paraId="7AD9F82F" w14:textId="77777777" w:rsidR="008F00F6" w:rsidRPr="00430CFC" w:rsidRDefault="008F00F6" w:rsidP="00D93B14">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D93B14">
            <w:pPr>
              <w:pStyle w:val="FP"/>
              <w:jc w:val="center"/>
              <w:rPr>
                <w:noProof/>
              </w:rPr>
            </w:pPr>
          </w:p>
          <w:p w14:paraId="54C16697" w14:textId="77777777" w:rsidR="008F00F6" w:rsidRPr="00430CFC" w:rsidRDefault="008F00F6" w:rsidP="00D93B14">
            <w:pPr>
              <w:pStyle w:val="FP"/>
              <w:jc w:val="center"/>
              <w:rPr>
                <w:noProof/>
                <w:sz w:val="18"/>
              </w:rPr>
            </w:pPr>
            <w:r w:rsidRPr="00430CFC">
              <w:rPr>
                <w:noProof/>
                <w:sz w:val="18"/>
              </w:rPr>
              <w:t xml:space="preserve">© </w:t>
            </w:r>
            <w:r>
              <w:rPr>
                <w:noProof/>
                <w:sz w:val="18"/>
              </w:rPr>
              <w:t>2024</w:t>
            </w:r>
            <w:r w:rsidRPr="00430CFC">
              <w:rPr>
                <w:noProof/>
                <w:sz w:val="18"/>
              </w:rPr>
              <w:t>, 3GPP Organizational Partners (ARIB, ATIS, CCSA, ETSI, TSDSI, TTA, TTC).</w:t>
            </w:r>
            <w:bookmarkStart w:id="13" w:name="copyrightaddon"/>
            <w:bookmarkEnd w:id="13"/>
          </w:p>
          <w:p w14:paraId="1A899177" w14:textId="77777777" w:rsidR="008F00F6" w:rsidRPr="00430CFC" w:rsidRDefault="008F00F6" w:rsidP="00D93B14">
            <w:pPr>
              <w:pStyle w:val="FP"/>
              <w:jc w:val="center"/>
              <w:rPr>
                <w:noProof/>
                <w:sz w:val="18"/>
              </w:rPr>
            </w:pPr>
            <w:r w:rsidRPr="00430CFC">
              <w:rPr>
                <w:noProof/>
                <w:sz w:val="18"/>
              </w:rPr>
              <w:t>All rights reserved.</w:t>
            </w:r>
          </w:p>
          <w:p w14:paraId="2A9E3735" w14:textId="77777777" w:rsidR="008F00F6" w:rsidRPr="00430CFC" w:rsidRDefault="008F00F6" w:rsidP="00D93B14">
            <w:pPr>
              <w:pStyle w:val="FP"/>
              <w:rPr>
                <w:noProof/>
                <w:sz w:val="18"/>
              </w:rPr>
            </w:pPr>
          </w:p>
          <w:p w14:paraId="12B8AFD8" w14:textId="77777777" w:rsidR="008F00F6" w:rsidRPr="00430CFC" w:rsidRDefault="008F00F6" w:rsidP="00D93B14">
            <w:pPr>
              <w:pStyle w:val="FP"/>
              <w:rPr>
                <w:noProof/>
                <w:sz w:val="18"/>
              </w:rPr>
            </w:pPr>
            <w:r w:rsidRPr="00430CFC">
              <w:rPr>
                <w:noProof/>
                <w:sz w:val="18"/>
              </w:rPr>
              <w:t>UMTS™ is a Trade Mark of ETSI registered for the benefit of its members</w:t>
            </w:r>
          </w:p>
          <w:p w14:paraId="523E9ECD" w14:textId="77777777" w:rsidR="008F00F6" w:rsidRPr="00430CFC" w:rsidRDefault="008F00F6" w:rsidP="00D93B14">
            <w:pPr>
              <w:pStyle w:val="FP"/>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D93B14">
            <w:pPr>
              <w:pStyle w:val="FP"/>
              <w:rPr>
                <w:noProof/>
                <w:sz w:val="18"/>
              </w:rPr>
            </w:pPr>
            <w:r w:rsidRPr="00430CFC">
              <w:rPr>
                <w:noProof/>
                <w:sz w:val="18"/>
              </w:rPr>
              <w:t>GSM® and the GSM logo are registered and owned by the GSM Association</w:t>
            </w:r>
            <w:bookmarkEnd w:id="12"/>
          </w:p>
          <w:p w14:paraId="20CACDD9" w14:textId="77777777" w:rsidR="008F00F6" w:rsidRPr="00430CFC" w:rsidRDefault="008F00F6" w:rsidP="00D93B14"/>
        </w:tc>
      </w:tr>
      <w:bookmarkEnd w:id="10"/>
    </w:tbl>
    <w:p w14:paraId="04D347A8" w14:textId="21915A03" w:rsidR="00080512" w:rsidRPr="004D3578" w:rsidRDefault="008F00F6" w:rsidP="00CA1A85">
      <w:pPr>
        <w:pStyle w:val="TT"/>
        <w:ind w:left="0" w:firstLine="0"/>
      </w:pPr>
      <w:r w:rsidRPr="00430CFC">
        <w:br w:type="page"/>
      </w:r>
      <w:r w:rsidR="00080512" w:rsidRPr="004D3578">
        <w:t>Contents</w:t>
      </w:r>
    </w:p>
    <w:p w14:paraId="36AC4EFD" w14:textId="6FC934ED" w:rsidR="00BC50F1" w:rsidRPr="00BC50F1" w:rsidRDefault="00BC50F1">
      <w:pPr>
        <w:pStyle w:val="TOC1"/>
        <w:rPr>
          <w:rFonts w:asciiTheme="minorHAnsi" w:eastAsiaTheme="minorEastAsia" w:hAnsiTheme="minorHAnsi" w:cstheme="minorBidi"/>
          <w:noProof/>
          <w:kern w:val="2"/>
          <w:sz w:val="24"/>
          <w:szCs w:val="24"/>
          <w:lang w:val="en-US" w:eastAsia="zh-CN"/>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_Toc167376927 \h </w:instrText>
      </w:r>
      <w:r>
        <w:rPr>
          <w:noProof/>
        </w:rPr>
      </w:r>
      <w:r>
        <w:rPr>
          <w:noProof/>
        </w:rPr>
        <w:fldChar w:fldCharType="separate"/>
      </w:r>
      <w:r>
        <w:rPr>
          <w:noProof/>
        </w:rPr>
        <w:t>7</w:t>
      </w:r>
      <w:r>
        <w:rPr>
          <w:noProof/>
        </w:rPr>
        <w:fldChar w:fldCharType="end"/>
      </w:r>
    </w:p>
    <w:p w14:paraId="0B5F17CE" w14:textId="630B923D" w:rsidR="00BC50F1" w:rsidRPr="00BC50F1"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sidRPr="00BC50F1">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fldLock="1"/>
      </w:r>
      <w:r>
        <w:rPr>
          <w:noProof/>
        </w:rPr>
        <w:instrText xml:space="preserve"> PAGEREF _Toc167376928 \h </w:instrText>
      </w:r>
      <w:r>
        <w:rPr>
          <w:noProof/>
        </w:rPr>
      </w:r>
      <w:r>
        <w:rPr>
          <w:noProof/>
        </w:rPr>
        <w:fldChar w:fldCharType="separate"/>
      </w:r>
      <w:r>
        <w:rPr>
          <w:noProof/>
        </w:rPr>
        <w:t>8</w:t>
      </w:r>
      <w:r>
        <w:rPr>
          <w:noProof/>
        </w:rPr>
        <w:fldChar w:fldCharType="end"/>
      </w:r>
    </w:p>
    <w:p w14:paraId="5A20EFC8" w14:textId="4CC670BA" w:rsidR="00BC50F1" w:rsidRPr="00BC50F1"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sidRPr="00BC50F1">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fldLock="1"/>
      </w:r>
      <w:r>
        <w:rPr>
          <w:noProof/>
        </w:rPr>
        <w:instrText xml:space="preserve"> PAGEREF _Toc167376929 \h </w:instrText>
      </w:r>
      <w:r>
        <w:rPr>
          <w:noProof/>
        </w:rPr>
      </w:r>
      <w:r>
        <w:rPr>
          <w:noProof/>
        </w:rPr>
        <w:fldChar w:fldCharType="separate"/>
      </w:r>
      <w:r>
        <w:rPr>
          <w:noProof/>
        </w:rPr>
        <w:t>8</w:t>
      </w:r>
      <w:r>
        <w:rPr>
          <w:noProof/>
        </w:rPr>
        <w:fldChar w:fldCharType="end"/>
      </w:r>
    </w:p>
    <w:p w14:paraId="3C9BC378" w14:textId="3BB89D8A" w:rsidR="00BC50F1" w:rsidRPr="00BC50F1"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sidRPr="00BC50F1">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_Toc167376930 \h </w:instrText>
      </w:r>
      <w:r>
        <w:rPr>
          <w:noProof/>
        </w:rPr>
      </w:r>
      <w:r>
        <w:rPr>
          <w:noProof/>
        </w:rPr>
        <w:fldChar w:fldCharType="separate"/>
      </w:r>
      <w:r>
        <w:rPr>
          <w:noProof/>
        </w:rPr>
        <w:t>9</w:t>
      </w:r>
      <w:r>
        <w:rPr>
          <w:noProof/>
        </w:rPr>
        <w:fldChar w:fldCharType="end"/>
      </w:r>
    </w:p>
    <w:p w14:paraId="3EA69714" w14:textId="1E34984D"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fldLock="1"/>
      </w:r>
      <w:r>
        <w:rPr>
          <w:noProof/>
        </w:rPr>
        <w:instrText xml:space="preserve"> PAGEREF _Toc167376931 \h </w:instrText>
      </w:r>
      <w:r>
        <w:rPr>
          <w:noProof/>
        </w:rPr>
      </w:r>
      <w:r>
        <w:rPr>
          <w:noProof/>
        </w:rPr>
        <w:fldChar w:fldCharType="separate"/>
      </w:r>
      <w:r>
        <w:rPr>
          <w:noProof/>
        </w:rPr>
        <w:t>9</w:t>
      </w:r>
      <w:r>
        <w:rPr>
          <w:noProof/>
        </w:rPr>
        <w:fldChar w:fldCharType="end"/>
      </w:r>
    </w:p>
    <w:p w14:paraId="17FEB4DB" w14:textId="6B1D44BB"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fldLock="1"/>
      </w:r>
      <w:r>
        <w:rPr>
          <w:noProof/>
        </w:rPr>
        <w:instrText xml:space="preserve"> PAGEREF _Toc167376932 \h </w:instrText>
      </w:r>
      <w:r>
        <w:rPr>
          <w:noProof/>
        </w:rPr>
      </w:r>
      <w:r>
        <w:rPr>
          <w:noProof/>
        </w:rPr>
        <w:fldChar w:fldCharType="separate"/>
      </w:r>
      <w:r>
        <w:rPr>
          <w:noProof/>
        </w:rPr>
        <w:t>9</w:t>
      </w:r>
      <w:r>
        <w:rPr>
          <w:noProof/>
        </w:rPr>
        <w:fldChar w:fldCharType="end"/>
      </w:r>
    </w:p>
    <w:p w14:paraId="216D0030" w14:textId="342F5034"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fldLock="1"/>
      </w:r>
      <w:r>
        <w:rPr>
          <w:noProof/>
        </w:rPr>
        <w:instrText xml:space="preserve"> PAGEREF _Toc167376933 \h </w:instrText>
      </w:r>
      <w:r>
        <w:rPr>
          <w:noProof/>
        </w:rPr>
      </w:r>
      <w:r>
        <w:rPr>
          <w:noProof/>
        </w:rPr>
        <w:fldChar w:fldCharType="separate"/>
      </w:r>
      <w:r>
        <w:rPr>
          <w:noProof/>
        </w:rPr>
        <w:t>9</w:t>
      </w:r>
      <w:r>
        <w:rPr>
          <w:noProof/>
        </w:rPr>
        <w:fldChar w:fldCharType="end"/>
      </w:r>
    </w:p>
    <w:p w14:paraId="6DAD07FA" w14:textId="466CF209"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fldLock="1"/>
      </w:r>
      <w:r>
        <w:rPr>
          <w:noProof/>
        </w:rPr>
        <w:instrText xml:space="preserve"> PAGEREF _Toc167376934 \h </w:instrText>
      </w:r>
      <w:r>
        <w:rPr>
          <w:noProof/>
        </w:rPr>
      </w:r>
      <w:r>
        <w:rPr>
          <w:noProof/>
        </w:rPr>
        <w:fldChar w:fldCharType="separate"/>
      </w:r>
      <w:r>
        <w:rPr>
          <w:noProof/>
        </w:rPr>
        <w:t>10</w:t>
      </w:r>
      <w:r>
        <w:rPr>
          <w:noProof/>
        </w:rPr>
        <w:fldChar w:fldCharType="end"/>
      </w:r>
    </w:p>
    <w:p w14:paraId="2217FA28" w14:textId="0F2DCD38"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 of the IVAS Codec Work Item</w:t>
      </w:r>
      <w:r>
        <w:rPr>
          <w:noProof/>
        </w:rPr>
        <w:tab/>
      </w:r>
      <w:r>
        <w:rPr>
          <w:noProof/>
        </w:rPr>
        <w:fldChar w:fldCharType="begin" w:fldLock="1"/>
      </w:r>
      <w:r>
        <w:rPr>
          <w:noProof/>
        </w:rPr>
        <w:instrText xml:space="preserve"> PAGEREF _Toc167376935 \h </w:instrText>
      </w:r>
      <w:r>
        <w:rPr>
          <w:noProof/>
        </w:rPr>
      </w:r>
      <w:r>
        <w:rPr>
          <w:noProof/>
        </w:rPr>
        <w:fldChar w:fldCharType="separate"/>
      </w:r>
      <w:r>
        <w:rPr>
          <w:noProof/>
        </w:rPr>
        <w:t>10</w:t>
      </w:r>
      <w:r>
        <w:rPr>
          <w:noProof/>
        </w:rPr>
        <w:fldChar w:fldCharType="end"/>
      </w:r>
    </w:p>
    <w:p w14:paraId="0CE49F96" w14:textId="3C2E7939"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Presentation of the Following clauses</w:t>
      </w:r>
      <w:r>
        <w:rPr>
          <w:noProof/>
        </w:rPr>
        <w:tab/>
      </w:r>
      <w:r>
        <w:rPr>
          <w:noProof/>
        </w:rPr>
        <w:fldChar w:fldCharType="begin" w:fldLock="1"/>
      </w:r>
      <w:r>
        <w:rPr>
          <w:noProof/>
        </w:rPr>
        <w:instrText xml:space="preserve"> PAGEREF _Toc167376936 \h </w:instrText>
      </w:r>
      <w:r>
        <w:rPr>
          <w:noProof/>
        </w:rPr>
      </w:r>
      <w:r>
        <w:rPr>
          <w:noProof/>
        </w:rPr>
        <w:fldChar w:fldCharType="separate"/>
      </w:r>
      <w:r>
        <w:rPr>
          <w:noProof/>
        </w:rPr>
        <w:t>13</w:t>
      </w:r>
      <w:r>
        <w:rPr>
          <w:noProof/>
        </w:rPr>
        <w:fldChar w:fldCharType="end"/>
      </w:r>
    </w:p>
    <w:p w14:paraId="39CAE2CF" w14:textId="62107585"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Terms of Reference</w:t>
      </w:r>
      <w:r>
        <w:rPr>
          <w:noProof/>
        </w:rPr>
        <w:tab/>
      </w:r>
      <w:r>
        <w:rPr>
          <w:noProof/>
        </w:rPr>
        <w:fldChar w:fldCharType="begin" w:fldLock="1"/>
      </w:r>
      <w:r>
        <w:rPr>
          <w:noProof/>
        </w:rPr>
        <w:instrText xml:space="preserve"> PAGEREF _Toc167376937 \h </w:instrText>
      </w:r>
      <w:r>
        <w:rPr>
          <w:noProof/>
        </w:rPr>
      </w:r>
      <w:r>
        <w:rPr>
          <w:noProof/>
        </w:rPr>
        <w:fldChar w:fldCharType="separate"/>
      </w:r>
      <w:r>
        <w:rPr>
          <w:noProof/>
        </w:rPr>
        <w:t>13</w:t>
      </w:r>
      <w:r>
        <w:rPr>
          <w:noProof/>
        </w:rPr>
        <w:fldChar w:fldCharType="end"/>
      </w:r>
    </w:p>
    <w:p w14:paraId="376BE436" w14:textId="2A53F4EB"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Process</w:t>
      </w:r>
      <w:r>
        <w:rPr>
          <w:noProof/>
        </w:rPr>
        <w:tab/>
      </w:r>
      <w:r>
        <w:rPr>
          <w:noProof/>
        </w:rPr>
        <w:fldChar w:fldCharType="begin" w:fldLock="1"/>
      </w:r>
      <w:r>
        <w:rPr>
          <w:noProof/>
        </w:rPr>
        <w:instrText xml:space="preserve"> PAGEREF _Toc167376938 \h </w:instrText>
      </w:r>
      <w:r>
        <w:rPr>
          <w:noProof/>
        </w:rPr>
      </w:r>
      <w:r>
        <w:rPr>
          <w:noProof/>
        </w:rPr>
        <w:fldChar w:fldCharType="separate"/>
      </w:r>
      <w:r>
        <w:rPr>
          <w:noProof/>
        </w:rPr>
        <w:t>15</w:t>
      </w:r>
      <w:r>
        <w:rPr>
          <w:noProof/>
        </w:rPr>
        <w:fldChar w:fldCharType="end"/>
      </w:r>
    </w:p>
    <w:p w14:paraId="411EAA42" w14:textId="32CB6B6B"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7</w:t>
      </w:r>
      <w:r w:rsidRPr="00C04264">
        <w:rPr>
          <w:rFonts w:asciiTheme="minorHAnsi" w:eastAsiaTheme="minorEastAsia" w:hAnsiTheme="minorHAnsi" w:cstheme="minorBidi"/>
          <w:noProof/>
          <w:kern w:val="2"/>
          <w:sz w:val="24"/>
          <w:szCs w:val="24"/>
          <w:lang w:val="en-US" w:eastAsia="zh-CN"/>
          <w14:ligatures w14:val="standardContextual"/>
        </w:rPr>
        <w:tab/>
      </w:r>
      <w:r>
        <w:rPr>
          <w:noProof/>
        </w:rPr>
        <w:t>Introduction to the Testing of the IVAS codec</w:t>
      </w:r>
      <w:r>
        <w:rPr>
          <w:noProof/>
        </w:rPr>
        <w:tab/>
      </w:r>
      <w:r>
        <w:rPr>
          <w:noProof/>
        </w:rPr>
        <w:fldChar w:fldCharType="begin" w:fldLock="1"/>
      </w:r>
      <w:r>
        <w:rPr>
          <w:noProof/>
        </w:rPr>
        <w:instrText xml:space="preserve"> PAGEREF _Toc167376939 \h </w:instrText>
      </w:r>
      <w:r>
        <w:rPr>
          <w:noProof/>
        </w:rPr>
      </w:r>
      <w:r>
        <w:rPr>
          <w:noProof/>
        </w:rPr>
        <w:fldChar w:fldCharType="separate"/>
      </w:r>
      <w:r>
        <w:rPr>
          <w:noProof/>
        </w:rPr>
        <w:t>16</w:t>
      </w:r>
      <w:r>
        <w:rPr>
          <w:noProof/>
        </w:rPr>
        <w:fldChar w:fldCharType="end"/>
      </w:r>
    </w:p>
    <w:p w14:paraId="50767A1F" w14:textId="31A98AF1"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IVAS Selection Phase Testing</w:t>
      </w:r>
      <w:r>
        <w:rPr>
          <w:noProof/>
        </w:rPr>
        <w:tab/>
      </w:r>
      <w:r>
        <w:rPr>
          <w:noProof/>
        </w:rPr>
        <w:fldChar w:fldCharType="begin" w:fldLock="1"/>
      </w:r>
      <w:r>
        <w:rPr>
          <w:noProof/>
        </w:rPr>
        <w:instrText xml:space="preserve"> PAGEREF _Toc167376940 \h </w:instrText>
      </w:r>
      <w:r>
        <w:rPr>
          <w:noProof/>
        </w:rPr>
      </w:r>
      <w:r>
        <w:rPr>
          <w:noProof/>
        </w:rPr>
        <w:fldChar w:fldCharType="separate"/>
      </w:r>
      <w:r>
        <w:rPr>
          <w:noProof/>
        </w:rPr>
        <w:t>16</w:t>
      </w:r>
      <w:r>
        <w:rPr>
          <w:noProof/>
        </w:rPr>
        <w:fldChar w:fldCharType="end"/>
      </w:r>
    </w:p>
    <w:p w14:paraId="6C37D06D" w14:textId="01F2A434"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7.1.1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 methodology</w:t>
      </w:r>
      <w:r>
        <w:rPr>
          <w:noProof/>
        </w:rPr>
        <w:tab/>
      </w:r>
      <w:r>
        <w:rPr>
          <w:noProof/>
        </w:rPr>
        <w:fldChar w:fldCharType="begin" w:fldLock="1"/>
      </w:r>
      <w:r>
        <w:rPr>
          <w:noProof/>
        </w:rPr>
        <w:instrText xml:space="preserve"> PAGEREF _Toc167376941 \h </w:instrText>
      </w:r>
      <w:r>
        <w:rPr>
          <w:noProof/>
        </w:rPr>
      </w:r>
      <w:r>
        <w:rPr>
          <w:noProof/>
        </w:rPr>
        <w:fldChar w:fldCharType="separate"/>
      </w:r>
      <w:r>
        <w:rPr>
          <w:noProof/>
        </w:rPr>
        <w:t>16</w:t>
      </w:r>
      <w:r>
        <w:rPr>
          <w:noProof/>
        </w:rPr>
        <w:fldChar w:fldCharType="end"/>
      </w:r>
    </w:p>
    <w:p w14:paraId="3443C548" w14:textId="49E0C3B1"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_Toc167376942 \h </w:instrText>
      </w:r>
      <w:r>
        <w:rPr>
          <w:noProof/>
        </w:rPr>
      </w:r>
      <w:r>
        <w:rPr>
          <w:noProof/>
        </w:rPr>
        <w:fldChar w:fldCharType="separate"/>
      </w:r>
      <w:r>
        <w:rPr>
          <w:noProof/>
        </w:rPr>
        <w:t>16</w:t>
      </w:r>
      <w:r>
        <w:rPr>
          <w:noProof/>
        </w:rPr>
        <w:fldChar w:fldCharType="end"/>
      </w:r>
    </w:p>
    <w:p w14:paraId="26F43359" w14:textId="7D1A249C"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P.800</w:t>
      </w:r>
      <w:r>
        <w:rPr>
          <w:noProof/>
        </w:rPr>
        <w:tab/>
      </w:r>
      <w:r>
        <w:rPr>
          <w:noProof/>
        </w:rPr>
        <w:fldChar w:fldCharType="begin" w:fldLock="1"/>
      </w:r>
      <w:r>
        <w:rPr>
          <w:noProof/>
        </w:rPr>
        <w:instrText xml:space="preserve"> PAGEREF _Toc167376943 \h </w:instrText>
      </w:r>
      <w:r>
        <w:rPr>
          <w:noProof/>
        </w:rPr>
      </w:r>
      <w:r>
        <w:rPr>
          <w:noProof/>
        </w:rPr>
        <w:fldChar w:fldCharType="separate"/>
      </w:r>
      <w:r>
        <w:rPr>
          <w:noProof/>
        </w:rPr>
        <w:t>16</w:t>
      </w:r>
      <w:r>
        <w:rPr>
          <w:noProof/>
        </w:rPr>
        <w:fldChar w:fldCharType="end"/>
      </w:r>
    </w:p>
    <w:p w14:paraId="0162AF28" w14:textId="47B6433B"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lang w:eastAsia="fr-CA"/>
        </w:rPr>
        <w:t>7.1.1.3</w:t>
      </w:r>
      <w:r w:rsidRPr="00C04264">
        <w:rPr>
          <w:rFonts w:asciiTheme="minorHAnsi" w:eastAsiaTheme="minorEastAsia" w:hAnsiTheme="minorHAnsi" w:cstheme="minorBidi"/>
          <w:noProof/>
          <w:kern w:val="2"/>
          <w:sz w:val="24"/>
          <w:szCs w:val="24"/>
          <w:lang w:val="en-US" w:eastAsia="zh-CN"/>
          <w14:ligatures w14:val="standardContextual"/>
        </w:rPr>
        <w:tab/>
      </w:r>
      <w:r>
        <w:rPr>
          <w:noProof/>
          <w:lang w:eastAsia="fr-CA"/>
        </w:rPr>
        <w:t>BS.1534</w:t>
      </w:r>
      <w:r>
        <w:rPr>
          <w:noProof/>
        </w:rPr>
        <w:tab/>
      </w:r>
      <w:r>
        <w:rPr>
          <w:noProof/>
        </w:rPr>
        <w:fldChar w:fldCharType="begin" w:fldLock="1"/>
      </w:r>
      <w:r>
        <w:rPr>
          <w:noProof/>
        </w:rPr>
        <w:instrText xml:space="preserve"> PAGEREF _Toc167376944 \h </w:instrText>
      </w:r>
      <w:r>
        <w:rPr>
          <w:noProof/>
        </w:rPr>
      </w:r>
      <w:r>
        <w:rPr>
          <w:noProof/>
        </w:rPr>
        <w:fldChar w:fldCharType="separate"/>
      </w:r>
      <w:r>
        <w:rPr>
          <w:noProof/>
        </w:rPr>
        <w:t>16</w:t>
      </w:r>
      <w:r>
        <w:rPr>
          <w:noProof/>
        </w:rPr>
        <w:fldChar w:fldCharType="end"/>
      </w:r>
    </w:p>
    <w:p w14:paraId="41E6527F" w14:textId="334A4201"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sidRPr="00C04264">
        <w:rPr>
          <w:noProof/>
          <w:lang w:val="en-US"/>
        </w:rPr>
        <w:t>7.1.2</w:t>
      </w:r>
      <w:r w:rsidRPr="00C04264">
        <w:rPr>
          <w:rFonts w:asciiTheme="minorHAnsi" w:eastAsiaTheme="minorEastAsia" w:hAnsiTheme="minorHAnsi" w:cstheme="minorBidi"/>
          <w:noProof/>
          <w:kern w:val="2"/>
          <w:sz w:val="24"/>
          <w:szCs w:val="24"/>
          <w:lang w:val="en-US" w:eastAsia="zh-CN"/>
          <w14:ligatures w14:val="standardContextual"/>
        </w:rPr>
        <w:tab/>
      </w:r>
      <w:r w:rsidRPr="00C04264">
        <w:rPr>
          <w:noProof/>
          <w:lang w:val="en-US"/>
        </w:rPr>
        <w:t>Opinion Scales</w:t>
      </w:r>
      <w:r>
        <w:rPr>
          <w:noProof/>
        </w:rPr>
        <w:tab/>
      </w:r>
      <w:r>
        <w:rPr>
          <w:noProof/>
        </w:rPr>
        <w:fldChar w:fldCharType="begin" w:fldLock="1"/>
      </w:r>
      <w:r>
        <w:rPr>
          <w:noProof/>
        </w:rPr>
        <w:instrText xml:space="preserve"> PAGEREF _Toc167376945 \h </w:instrText>
      </w:r>
      <w:r>
        <w:rPr>
          <w:noProof/>
        </w:rPr>
      </w:r>
      <w:r>
        <w:rPr>
          <w:noProof/>
        </w:rPr>
        <w:fldChar w:fldCharType="separate"/>
      </w:r>
      <w:r>
        <w:rPr>
          <w:noProof/>
        </w:rPr>
        <w:t>17</w:t>
      </w:r>
      <w:r>
        <w:rPr>
          <w:noProof/>
        </w:rPr>
        <w:fldChar w:fldCharType="end"/>
      </w:r>
    </w:p>
    <w:p w14:paraId="3BF7981F" w14:textId="3B4AB783" w:rsidR="00BC50F1" w:rsidRPr="00C04264" w:rsidRDefault="00BC50F1">
      <w:pPr>
        <w:pStyle w:val="TOC4"/>
        <w:rPr>
          <w:rFonts w:asciiTheme="minorHAnsi" w:eastAsiaTheme="minorEastAsia" w:hAnsiTheme="minorHAnsi" w:cstheme="minorBidi"/>
          <w:noProof/>
          <w:kern w:val="2"/>
          <w:sz w:val="24"/>
          <w:szCs w:val="24"/>
          <w:lang w:val="fr-FR" w:eastAsia="zh-CN"/>
          <w14:ligatures w14:val="standardContextual"/>
        </w:rPr>
      </w:pPr>
      <w:r w:rsidRPr="00426DD4">
        <w:rPr>
          <w:noProof/>
          <w:lang w:val="fr-FR"/>
        </w:rPr>
        <w:t>7.1.2.1</w:t>
      </w:r>
      <w:r w:rsidRPr="00C04264">
        <w:rPr>
          <w:rFonts w:asciiTheme="minorHAnsi" w:eastAsiaTheme="minorEastAsia" w:hAnsiTheme="minorHAnsi" w:cstheme="minorBidi"/>
          <w:noProof/>
          <w:kern w:val="2"/>
          <w:sz w:val="24"/>
          <w:szCs w:val="24"/>
          <w:lang w:val="fr-FR" w:eastAsia="zh-CN"/>
          <w14:ligatures w14:val="standardContextual"/>
        </w:rPr>
        <w:tab/>
      </w:r>
      <w:r w:rsidRPr="00426DD4">
        <w:rPr>
          <w:noProof/>
          <w:lang w:val="fr-FR"/>
        </w:rPr>
        <w:t>ITU-T P.800 DCR</w:t>
      </w:r>
      <w:r w:rsidRPr="00C04264">
        <w:rPr>
          <w:noProof/>
          <w:lang w:val="fr-FR"/>
        </w:rPr>
        <w:tab/>
      </w:r>
      <w:r>
        <w:rPr>
          <w:noProof/>
        </w:rPr>
        <w:fldChar w:fldCharType="begin" w:fldLock="1"/>
      </w:r>
      <w:r w:rsidRPr="00C04264">
        <w:rPr>
          <w:noProof/>
          <w:lang w:val="fr-FR"/>
        </w:rPr>
        <w:instrText xml:space="preserve"> PAGEREF _Toc167376946 \h </w:instrText>
      </w:r>
      <w:r>
        <w:rPr>
          <w:noProof/>
        </w:rPr>
      </w:r>
      <w:r>
        <w:rPr>
          <w:noProof/>
        </w:rPr>
        <w:fldChar w:fldCharType="separate"/>
      </w:r>
      <w:r w:rsidRPr="00C04264">
        <w:rPr>
          <w:noProof/>
          <w:lang w:val="fr-FR"/>
        </w:rPr>
        <w:t>17</w:t>
      </w:r>
      <w:r>
        <w:rPr>
          <w:noProof/>
        </w:rPr>
        <w:fldChar w:fldCharType="end"/>
      </w:r>
    </w:p>
    <w:p w14:paraId="2493B53B" w14:textId="629F8D3F" w:rsidR="00BC50F1" w:rsidRPr="00C04264" w:rsidRDefault="00BC50F1">
      <w:pPr>
        <w:pStyle w:val="TOC4"/>
        <w:rPr>
          <w:rFonts w:asciiTheme="minorHAnsi" w:eastAsiaTheme="minorEastAsia" w:hAnsiTheme="minorHAnsi" w:cstheme="minorBidi"/>
          <w:noProof/>
          <w:kern w:val="2"/>
          <w:sz w:val="24"/>
          <w:szCs w:val="24"/>
          <w:lang w:val="fr-FR" w:eastAsia="zh-CN"/>
          <w14:ligatures w14:val="standardContextual"/>
        </w:rPr>
      </w:pPr>
      <w:r w:rsidRPr="00C04264">
        <w:rPr>
          <w:noProof/>
          <w:lang w:val="fr-FR"/>
        </w:rPr>
        <w:t>7.1.2.2</w:t>
      </w:r>
      <w:r w:rsidRPr="00C04264">
        <w:rPr>
          <w:rFonts w:asciiTheme="minorHAnsi" w:eastAsiaTheme="minorEastAsia" w:hAnsiTheme="minorHAnsi" w:cstheme="minorBidi"/>
          <w:noProof/>
          <w:kern w:val="2"/>
          <w:sz w:val="24"/>
          <w:szCs w:val="24"/>
          <w:lang w:val="fr-FR" w:eastAsia="zh-CN"/>
          <w14:ligatures w14:val="standardContextual"/>
        </w:rPr>
        <w:tab/>
      </w:r>
      <w:r w:rsidRPr="00C04264">
        <w:rPr>
          <w:noProof/>
          <w:lang w:val="fr-FR"/>
        </w:rPr>
        <w:t>ITU-R BS.1534</w:t>
      </w:r>
      <w:r w:rsidRPr="00C04264">
        <w:rPr>
          <w:noProof/>
          <w:lang w:val="fr-FR"/>
        </w:rPr>
        <w:tab/>
      </w:r>
      <w:r>
        <w:rPr>
          <w:noProof/>
        </w:rPr>
        <w:fldChar w:fldCharType="begin" w:fldLock="1"/>
      </w:r>
      <w:r w:rsidRPr="00C04264">
        <w:rPr>
          <w:noProof/>
          <w:lang w:val="fr-FR"/>
        </w:rPr>
        <w:instrText xml:space="preserve"> PAGEREF _Toc167376947 \h </w:instrText>
      </w:r>
      <w:r>
        <w:rPr>
          <w:noProof/>
        </w:rPr>
      </w:r>
      <w:r>
        <w:rPr>
          <w:noProof/>
        </w:rPr>
        <w:fldChar w:fldCharType="separate"/>
      </w:r>
      <w:r w:rsidRPr="00C04264">
        <w:rPr>
          <w:noProof/>
          <w:lang w:val="fr-FR"/>
        </w:rPr>
        <w:t>18</w:t>
      </w:r>
      <w:r>
        <w:rPr>
          <w:noProof/>
        </w:rPr>
        <w:fldChar w:fldCharType="end"/>
      </w:r>
    </w:p>
    <w:p w14:paraId="519C5559" w14:textId="78B90CF5"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7.1.3</w:t>
      </w:r>
      <w:r w:rsidRPr="00C04264">
        <w:rPr>
          <w:rFonts w:asciiTheme="minorHAnsi" w:eastAsiaTheme="minorEastAsia" w:hAnsiTheme="minorHAnsi" w:cstheme="minorBidi"/>
          <w:noProof/>
          <w:kern w:val="2"/>
          <w:sz w:val="24"/>
          <w:szCs w:val="24"/>
          <w:lang w:val="en-US" w:eastAsia="zh-CN"/>
          <w14:ligatures w14:val="standardContextual"/>
        </w:rPr>
        <w:tab/>
      </w:r>
      <w:r>
        <w:rPr>
          <w:noProof/>
        </w:rPr>
        <w:t>Material</w:t>
      </w:r>
      <w:r>
        <w:rPr>
          <w:noProof/>
        </w:rPr>
        <w:tab/>
      </w:r>
      <w:r>
        <w:rPr>
          <w:noProof/>
        </w:rPr>
        <w:fldChar w:fldCharType="begin" w:fldLock="1"/>
      </w:r>
      <w:r>
        <w:rPr>
          <w:noProof/>
        </w:rPr>
        <w:instrText xml:space="preserve"> PAGEREF _Toc167376948 \h </w:instrText>
      </w:r>
      <w:r>
        <w:rPr>
          <w:noProof/>
        </w:rPr>
      </w:r>
      <w:r>
        <w:rPr>
          <w:noProof/>
        </w:rPr>
        <w:fldChar w:fldCharType="separate"/>
      </w:r>
      <w:r>
        <w:rPr>
          <w:noProof/>
        </w:rPr>
        <w:t>18</w:t>
      </w:r>
      <w:r>
        <w:rPr>
          <w:noProof/>
        </w:rPr>
        <w:fldChar w:fldCharType="end"/>
      </w:r>
    </w:p>
    <w:p w14:paraId="75832B05" w14:textId="239C0A6B"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_Toc167376949 \h </w:instrText>
      </w:r>
      <w:r>
        <w:rPr>
          <w:noProof/>
        </w:rPr>
      </w:r>
      <w:r>
        <w:rPr>
          <w:noProof/>
        </w:rPr>
        <w:fldChar w:fldCharType="separate"/>
      </w:r>
      <w:r>
        <w:rPr>
          <w:noProof/>
        </w:rPr>
        <w:t>18</w:t>
      </w:r>
      <w:r>
        <w:rPr>
          <w:noProof/>
        </w:rPr>
        <w:fldChar w:fldCharType="end"/>
      </w:r>
    </w:p>
    <w:p w14:paraId="44164A0A" w14:textId="630ED921"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Speech Material for P.800 testing</w:t>
      </w:r>
      <w:r>
        <w:rPr>
          <w:noProof/>
        </w:rPr>
        <w:tab/>
      </w:r>
      <w:r>
        <w:rPr>
          <w:noProof/>
        </w:rPr>
        <w:fldChar w:fldCharType="begin" w:fldLock="1"/>
      </w:r>
      <w:r>
        <w:rPr>
          <w:noProof/>
        </w:rPr>
        <w:instrText xml:space="preserve"> PAGEREF _Toc167376950 \h </w:instrText>
      </w:r>
      <w:r>
        <w:rPr>
          <w:noProof/>
        </w:rPr>
      </w:r>
      <w:r>
        <w:rPr>
          <w:noProof/>
        </w:rPr>
        <w:fldChar w:fldCharType="separate"/>
      </w:r>
      <w:r>
        <w:rPr>
          <w:noProof/>
        </w:rPr>
        <w:t>19</w:t>
      </w:r>
      <w:r>
        <w:rPr>
          <w:noProof/>
        </w:rPr>
        <w:fldChar w:fldCharType="end"/>
      </w:r>
    </w:p>
    <w:p w14:paraId="262338C7" w14:textId="1415AB16"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Background Material</w:t>
      </w:r>
      <w:r>
        <w:rPr>
          <w:noProof/>
        </w:rPr>
        <w:tab/>
      </w:r>
      <w:r>
        <w:rPr>
          <w:noProof/>
        </w:rPr>
        <w:fldChar w:fldCharType="begin" w:fldLock="1"/>
      </w:r>
      <w:r>
        <w:rPr>
          <w:noProof/>
        </w:rPr>
        <w:instrText xml:space="preserve"> PAGEREF _Toc167376951 \h </w:instrText>
      </w:r>
      <w:r>
        <w:rPr>
          <w:noProof/>
        </w:rPr>
      </w:r>
      <w:r>
        <w:rPr>
          <w:noProof/>
        </w:rPr>
        <w:fldChar w:fldCharType="separate"/>
      </w:r>
      <w:r>
        <w:rPr>
          <w:noProof/>
        </w:rPr>
        <w:t>19</w:t>
      </w:r>
      <w:r>
        <w:rPr>
          <w:noProof/>
        </w:rPr>
        <w:fldChar w:fldCharType="end"/>
      </w:r>
    </w:p>
    <w:p w14:paraId="3045E749" w14:textId="031DCECC"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7.1.3.4</w:t>
      </w:r>
      <w:r w:rsidRPr="00C04264">
        <w:rPr>
          <w:rFonts w:asciiTheme="minorHAnsi" w:eastAsiaTheme="minorEastAsia" w:hAnsiTheme="minorHAnsi" w:cstheme="minorBidi"/>
          <w:noProof/>
          <w:kern w:val="2"/>
          <w:sz w:val="24"/>
          <w:szCs w:val="24"/>
          <w:lang w:val="en-US" w:eastAsia="zh-CN"/>
          <w14:ligatures w14:val="standardContextual"/>
        </w:rPr>
        <w:tab/>
      </w:r>
      <w:r>
        <w:rPr>
          <w:noProof/>
        </w:rPr>
        <w:t>Music and Mixed Content Material for P.800 testing</w:t>
      </w:r>
      <w:r>
        <w:rPr>
          <w:noProof/>
        </w:rPr>
        <w:tab/>
      </w:r>
      <w:r>
        <w:rPr>
          <w:noProof/>
        </w:rPr>
        <w:fldChar w:fldCharType="begin" w:fldLock="1"/>
      </w:r>
      <w:r>
        <w:rPr>
          <w:noProof/>
        </w:rPr>
        <w:instrText xml:space="preserve"> PAGEREF _Toc167376952 \h </w:instrText>
      </w:r>
      <w:r>
        <w:rPr>
          <w:noProof/>
        </w:rPr>
      </w:r>
      <w:r>
        <w:rPr>
          <w:noProof/>
        </w:rPr>
        <w:fldChar w:fldCharType="separate"/>
      </w:r>
      <w:r>
        <w:rPr>
          <w:noProof/>
        </w:rPr>
        <w:t>19</w:t>
      </w:r>
      <w:r>
        <w:rPr>
          <w:noProof/>
        </w:rPr>
        <w:fldChar w:fldCharType="end"/>
      </w:r>
    </w:p>
    <w:p w14:paraId="04C6AFD1" w14:textId="6BA76A1C"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7.1.3.5</w:t>
      </w:r>
      <w:r w:rsidRPr="00C04264">
        <w:rPr>
          <w:rFonts w:asciiTheme="minorHAnsi" w:eastAsiaTheme="minorEastAsia" w:hAnsiTheme="minorHAnsi" w:cstheme="minorBidi"/>
          <w:noProof/>
          <w:kern w:val="2"/>
          <w:sz w:val="24"/>
          <w:szCs w:val="24"/>
          <w:lang w:val="en-US" w:eastAsia="zh-CN"/>
          <w14:ligatures w14:val="standardContextual"/>
        </w:rPr>
        <w:tab/>
      </w:r>
      <w:r>
        <w:rPr>
          <w:noProof/>
        </w:rPr>
        <w:t>Critical Generic Audio Items for BS.1534 testing</w:t>
      </w:r>
      <w:r>
        <w:rPr>
          <w:noProof/>
        </w:rPr>
        <w:tab/>
      </w:r>
      <w:r>
        <w:rPr>
          <w:noProof/>
        </w:rPr>
        <w:fldChar w:fldCharType="begin" w:fldLock="1"/>
      </w:r>
      <w:r>
        <w:rPr>
          <w:noProof/>
        </w:rPr>
        <w:instrText xml:space="preserve"> PAGEREF _Toc167376953 \h </w:instrText>
      </w:r>
      <w:r>
        <w:rPr>
          <w:noProof/>
        </w:rPr>
      </w:r>
      <w:r>
        <w:rPr>
          <w:noProof/>
        </w:rPr>
        <w:fldChar w:fldCharType="separate"/>
      </w:r>
      <w:r>
        <w:rPr>
          <w:noProof/>
        </w:rPr>
        <w:t>19</w:t>
      </w:r>
      <w:r>
        <w:rPr>
          <w:noProof/>
        </w:rPr>
        <w:fldChar w:fldCharType="end"/>
      </w:r>
    </w:p>
    <w:p w14:paraId="5553A5AA" w14:textId="562F2FA5" w:rsidR="00BC50F1" w:rsidRPr="00C04264" w:rsidRDefault="00BC50F1">
      <w:pPr>
        <w:pStyle w:val="TOC5"/>
        <w:rPr>
          <w:rFonts w:asciiTheme="minorHAnsi" w:eastAsiaTheme="minorEastAsia" w:hAnsiTheme="minorHAnsi" w:cstheme="minorBidi"/>
          <w:noProof/>
          <w:kern w:val="2"/>
          <w:sz w:val="24"/>
          <w:szCs w:val="24"/>
          <w:lang w:val="en-US" w:eastAsia="zh-CN"/>
          <w14:ligatures w14:val="standardContextual"/>
        </w:rPr>
      </w:pPr>
      <w:r>
        <w:rPr>
          <w:noProof/>
        </w:rPr>
        <w:t>7.1.3.5.1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Steps of Critical Test Item Selection</w:t>
      </w:r>
      <w:r>
        <w:rPr>
          <w:noProof/>
        </w:rPr>
        <w:tab/>
      </w:r>
      <w:r>
        <w:rPr>
          <w:noProof/>
        </w:rPr>
        <w:fldChar w:fldCharType="begin" w:fldLock="1"/>
      </w:r>
      <w:r>
        <w:rPr>
          <w:noProof/>
        </w:rPr>
        <w:instrText xml:space="preserve"> PAGEREF _Toc167376954 \h </w:instrText>
      </w:r>
      <w:r>
        <w:rPr>
          <w:noProof/>
        </w:rPr>
      </w:r>
      <w:r>
        <w:rPr>
          <w:noProof/>
        </w:rPr>
        <w:fldChar w:fldCharType="separate"/>
      </w:r>
      <w:r>
        <w:rPr>
          <w:noProof/>
        </w:rPr>
        <w:t>19</w:t>
      </w:r>
      <w:r>
        <w:rPr>
          <w:noProof/>
        </w:rPr>
        <w:fldChar w:fldCharType="end"/>
      </w:r>
    </w:p>
    <w:p w14:paraId="05074234" w14:textId="23E72CB0" w:rsidR="00BC50F1" w:rsidRPr="00C04264" w:rsidRDefault="00BC50F1">
      <w:pPr>
        <w:pStyle w:val="TOC5"/>
        <w:rPr>
          <w:rFonts w:asciiTheme="minorHAnsi" w:eastAsiaTheme="minorEastAsia" w:hAnsiTheme="minorHAnsi" w:cstheme="minorBidi"/>
          <w:noProof/>
          <w:kern w:val="2"/>
          <w:sz w:val="24"/>
          <w:szCs w:val="24"/>
          <w:lang w:val="en-US" w:eastAsia="zh-CN"/>
          <w14:ligatures w14:val="standardContextual"/>
        </w:rPr>
      </w:pPr>
      <w:r>
        <w:rPr>
          <w:noProof/>
        </w:rPr>
        <w:t>7.1.3.5.2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Material</w:t>
      </w:r>
      <w:r>
        <w:rPr>
          <w:noProof/>
        </w:rPr>
        <w:tab/>
      </w:r>
      <w:r>
        <w:rPr>
          <w:noProof/>
        </w:rPr>
        <w:fldChar w:fldCharType="begin" w:fldLock="1"/>
      </w:r>
      <w:r>
        <w:rPr>
          <w:noProof/>
        </w:rPr>
        <w:instrText xml:space="preserve"> PAGEREF _Toc167376955 \h </w:instrText>
      </w:r>
      <w:r>
        <w:rPr>
          <w:noProof/>
        </w:rPr>
      </w:r>
      <w:r>
        <w:rPr>
          <w:noProof/>
        </w:rPr>
        <w:fldChar w:fldCharType="separate"/>
      </w:r>
      <w:r>
        <w:rPr>
          <w:noProof/>
        </w:rPr>
        <w:t>20</w:t>
      </w:r>
      <w:r>
        <w:rPr>
          <w:noProof/>
        </w:rPr>
        <w:fldChar w:fldCharType="end"/>
      </w:r>
    </w:p>
    <w:p w14:paraId="02837765" w14:textId="6D8C0AE9" w:rsidR="00BC50F1" w:rsidRPr="00C04264" w:rsidRDefault="00BC50F1">
      <w:pPr>
        <w:pStyle w:val="TOC5"/>
        <w:rPr>
          <w:rFonts w:asciiTheme="minorHAnsi" w:eastAsiaTheme="minorEastAsia" w:hAnsiTheme="minorHAnsi" w:cstheme="minorBidi"/>
          <w:noProof/>
          <w:kern w:val="2"/>
          <w:sz w:val="24"/>
          <w:szCs w:val="24"/>
          <w:lang w:val="en-US" w:eastAsia="zh-CN"/>
          <w14:ligatures w14:val="standardContextual"/>
        </w:rPr>
      </w:pPr>
      <w:r>
        <w:rPr>
          <w:noProof/>
        </w:rPr>
        <w:t>7.1.3.5.3</w:t>
      </w:r>
      <w:r w:rsidRPr="00C04264">
        <w:rPr>
          <w:rFonts w:asciiTheme="minorHAnsi" w:eastAsiaTheme="minorEastAsia" w:hAnsiTheme="minorHAnsi" w:cstheme="minorBidi"/>
          <w:noProof/>
          <w:kern w:val="2"/>
          <w:sz w:val="24"/>
          <w:szCs w:val="24"/>
          <w:lang w:val="en-US" w:eastAsia="zh-CN"/>
          <w14:ligatures w14:val="standardContextual"/>
        </w:rPr>
        <w:tab/>
      </w:r>
      <w:r>
        <w:rPr>
          <w:noProof/>
        </w:rPr>
        <w:t>Training material</w:t>
      </w:r>
      <w:r>
        <w:rPr>
          <w:noProof/>
        </w:rPr>
        <w:tab/>
      </w:r>
      <w:r>
        <w:rPr>
          <w:noProof/>
        </w:rPr>
        <w:fldChar w:fldCharType="begin" w:fldLock="1"/>
      </w:r>
      <w:r>
        <w:rPr>
          <w:noProof/>
        </w:rPr>
        <w:instrText xml:space="preserve"> PAGEREF _Toc167376956 \h </w:instrText>
      </w:r>
      <w:r>
        <w:rPr>
          <w:noProof/>
        </w:rPr>
      </w:r>
      <w:r>
        <w:rPr>
          <w:noProof/>
        </w:rPr>
        <w:fldChar w:fldCharType="separate"/>
      </w:r>
      <w:r>
        <w:rPr>
          <w:noProof/>
        </w:rPr>
        <w:t>20</w:t>
      </w:r>
      <w:r>
        <w:rPr>
          <w:noProof/>
        </w:rPr>
        <w:fldChar w:fldCharType="end"/>
      </w:r>
    </w:p>
    <w:p w14:paraId="08882181" w14:textId="7953DD7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7.1.4</w:t>
      </w:r>
      <w:r w:rsidRPr="00C04264">
        <w:rPr>
          <w:rFonts w:asciiTheme="minorHAnsi" w:eastAsiaTheme="minorEastAsia" w:hAnsiTheme="minorHAnsi" w:cstheme="minorBidi"/>
          <w:noProof/>
          <w:kern w:val="2"/>
          <w:sz w:val="24"/>
          <w:szCs w:val="24"/>
          <w:lang w:val="en-US" w:eastAsia="zh-CN"/>
          <w14:ligatures w14:val="standardContextual"/>
        </w:rPr>
        <w:tab/>
      </w:r>
      <w:r>
        <w:rPr>
          <w:noProof/>
        </w:rPr>
        <w:t>Listening Systems and Listening Environments</w:t>
      </w:r>
      <w:r>
        <w:rPr>
          <w:noProof/>
        </w:rPr>
        <w:tab/>
      </w:r>
      <w:r>
        <w:rPr>
          <w:noProof/>
        </w:rPr>
        <w:fldChar w:fldCharType="begin" w:fldLock="1"/>
      </w:r>
      <w:r>
        <w:rPr>
          <w:noProof/>
        </w:rPr>
        <w:instrText xml:space="preserve"> PAGEREF _Toc167376957 \h </w:instrText>
      </w:r>
      <w:r>
        <w:rPr>
          <w:noProof/>
        </w:rPr>
      </w:r>
      <w:r>
        <w:rPr>
          <w:noProof/>
        </w:rPr>
        <w:fldChar w:fldCharType="separate"/>
      </w:r>
      <w:r>
        <w:rPr>
          <w:noProof/>
        </w:rPr>
        <w:t>21</w:t>
      </w:r>
      <w:r>
        <w:rPr>
          <w:noProof/>
        </w:rPr>
        <w:fldChar w:fldCharType="end"/>
      </w:r>
    </w:p>
    <w:p w14:paraId="697A141A" w14:textId="3E1FA281"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7.1.5</w:t>
      </w:r>
      <w:r w:rsidRPr="00C04264">
        <w:rPr>
          <w:rFonts w:asciiTheme="minorHAnsi" w:eastAsiaTheme="minorEastAsia" w:hAnsiTheme="minorHAnsi" w:cstheme="minorBidi"/>
          <w:noProof/>
          <w:kern w:val="2"/>
          <w:sz w:val="24"/>
          <w:szCs w:val="24"/>
          <w:lang w:val="en-US" w:eastAsia="zh-CN"/>
          <w14:ligatures w14:val="standardContextual"/>
        </w:rPr>
        <w:tab/>
      </w:r>
      <w:r>
        <w:rPr>
          <w:noProof/>
        </w:rPr>
        <w:t>Experimental Procedure for P.800 experiments</w:t>
      </w:r>
      <w:r>
        <w:rPr>
          <w:noProof/>
        </w:rPr>
        <w:tab/>
      </w:r>
      <w:r>
        <w:rPr>
          <w:noProof/>
        </w:rPr>
        <w:fldChar w:fldCharType="begin" w:fldLock="1"/>
      </w:r>
      <w:r>
        <w:rPr>
          <w:noProof/>
        </w:rPr>
        <w:instrText xml:space="preserve"> PAGEREF _Toc167376958 \h </w:instrText>
      </w:r>
      <w:r>
        <w:rPr>
          <w:noProof/>
        </w:rPr>
      </w:r>
      <w:r>
        <w:rPr>
          <w:noProof/>
        </w:rPr>
        <w:fldChar w:fldCharType="separate"/>
      </w:r>
      <w:r>
        <w:rPr>
          <w:noProof/>
        </w:rPr>
        <w:t>21</w:t>
      </w:r>
      <w:r>
        <w:rPr>
          <w:noProof/>
        </w:rPr>
        <w:fldChar w:fldCharType="end"/>
      </w:r>
    </w:p>
    <w:p w14:paraId="0B6209CC" w14:textId="4D5371D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7.1.6</w:t>
      </w:r>
      <w:r w:rsidRPr="00C04264">
        <w:rPr>
          <w:rFonts w:asciiTheme="minorHAnsi" w:eastAsiaTheme="minorEastAsia" w:hAnsiTheme="minorHAnsi" w:cstheme="minorBidi"/>
          <w:noProof/>
          <w:kern w:val="2"/>
          <w:sz w:val="24"/>
          <w:szCs w:val="24"/>
          <w:lang w:val="en-US" w:eastAsia="zh-CN"/>
          <w14:ligatures w14:val="standardContextual"/>
        </w:rPr>
        <w:tab/>
      </w:r>
      <w:r>
        <w:rPr>
          <w:noProof/>
          <w:lang w:eastAsia="ja-JP"/>
        </w:rPr>
        <w:t xml:space="preserve">Subjective </w:t>
      </w:r>
      <w:r>
        <w:rPr>
          <w:noProof/>
        </w:rPr>
        <w:t>Experiments</w:t>
      </w:r>
      <w:r>
        <w:rPr>
          <w:noProof/>
        </w:rPr>
        <w:tab/>
      </w:r>
      <w:r>
        <w:rPr>
          <w:noProof/>
        </w:rPr>
        <w:fldChar w:fldCharType="begin" w:fldLock="1"/>
      </w:r>
      <w:r>
        <w:rPr>
          <w:noProof/>
        </w:rPr>
        <w:instrText xml:space="preserve"> PAGEREF _Toc167376959 \h </w:instrText>
      </w:r>
      <w:r>
        <w:rPr>
          <w:noProof/>
        </w:rPr>
      </w:r>
      <w:r>
        <w:rPr>
          <w:noProof/>
        </w:rPr>
        <w:fldChar w:fldCharType="separate"/>
      </w:r>
      <w:r>
        <w:rPr>
          <w:noProof/>
        </w:rPr>
        <w:t>21</w:t>
      </w:r>
      <w:r>
        <w:rPr>
          <w:noProof/>
        </w:rPr>
        <w:fldChar w:fldCharType="end"/>
      </w:r>
    </w:p>
    <w:p w14:paraId="4B1E91EE" w14:textId="5469E52C"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8</w:t>
      </w:r>
      <w:r w:rsidRPr="00C04264">
        <w:rPr>
          <w:rFonts w:asciiTheme="minorHAnsi" w:eastAsiaTheme="minorEastAsia" w:hAnsiTheme="minorHAnsi" w:cstheme="minorBidi"/>
          <w:noProof/>
          <w:kern w:val="2"/>
          <w:sz w:val="24"/>
          <w:szCs w:val="24"/>
          <w:lang w:val="en-US" w:eastAsia="zh-CN"/>
          <w14:ligatures w14:val="standardContextual"/>
        </w:rPr>
        <w:tab/>
      </w:r>
      <w:r>
        <w:rPr>
          <w:noProof/>
        </w:rPr>
        <w:t>Important Notes about the Interpretation of Test Results</w:t>
      </w:r>
      <w:r>
        <w:rPr>
          <w:noProof/>
        </w:rPr>
        <w:tab/>
      </w:r>
      <w:r>
        <w:rPr>
          <w:noProof/>
        </w:rPr>
        <w:fldChar w:fldCharType="begin" w:fldLock="1"/>
      </w:r>
      <w:r>
        <w:rPr>
          <w:noProof/>
        </w:rPr>
        <w:instrText xml:space="preserve"> PAGEREF _Toc167376960 \h </w:instrText>
      </w:r>
      <w:r>
        <w:rPr>
          <w:noProof/>
        </w:rPr>
      </w:r>
      <w:r>
        <w:rPr>
          <w:noProof/>
        </w:rPr>
        <w:fldChar w:fldCharType="separate"/>
      </w:r>
      <w:r>
        <w:rPr>
          <w:noProof/>
        </w:rPr>
        <w:t>24</w:t>
      </w:r>
      <w:r>
        <w:rPr>
          <w:noProof/>
        </w:rPr>
        <w:fldChar w:fldCharType="end"/>
      </w:r>
    </w:p>
    <w:p w14:paraId="6ED1217D" w14:textId="1C822A73"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8.1</w:t>
      </w:r>
      <w:r w:rsidRPr="00C04264">
        <w:rPr>
          <w:rFonts w:asciiTheme="minorHAnsi" w:eastAsiaTheme="minorEastAsia" w:hAnsiTheme="minorHAnsi" w:cstheme="minorBidi"/>
          <w:noProof/>
          <w:kern w:val="2"/>
          <w:sz w:val="24"/>
          <w:szCs w:val="24"/>
          <w:lang w:val="en-US" w:eastAsia="zh-CN"/>
          <w14:ligatures w14:val="standardContextual"/>
        </w:rPr>
        <w:tab/>
      </w:r>
      <w:r>
        <w:rPr>
          <w:noProof/>
        </w:rPr>
        <w:t>P.800 Testing</w:t>
      </w:r>
      <w:r>
        <w:rPr>
          <w:noProof/>
        </w:rPr>
        <w:tab/>
      </w:r>
      <w:r>
        <w:rPr>
          <w:noProof/>
        </w:rPr>
        <w:fldChar w:fldCharType="begin" w:fldLock="1"/>
      </w:r>
      <w:r>
        <w:rPr>
          <w:noProof/>
        </w:rPr>
        <w:instrText xml:space="preserve"> PAGEREF _Toc167376961 \h </w:instrText>
      </w:r>
      <w:r>
        <w:rPr>
          <w:noProof/>
        </w:rPr>
      </w:r>
      <w:r>
        <w:rPr>
          <w:noProof/>
        </w:rPr>
        <w:fldChar w:fldCharType="separate"/>
      </w:r>
      <w:r>
        <w:rPr>
          <w:noProof/>
        </w:rPr>
        <w:t>24</w:t>
      </w:r>
      <w:r>
        <w:rPr>
          <w:noProof/>
        </w:rPr>
        <w:fldChar w:fldCharType="end"/>
      </w:r>
    </w:p>
    <w:p w14:paraId="67FEA3EE" w14:textId="1EA68AD6"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8.2</w:t>
      </w:r>
      <w:r w:rsidRPr="00C04264">
        <w:rPr>
          <w:rFonts w:asciiTheme="minorHAnsi" w:eastAsiaTheme="minorEastAsia" w:hAnsiTheme="minorHAnsi" w:cstheme="minorBidi"/>
          <w:noProof/>
          <w:kern w:val="2"/>
          <w:sz w:val="24"/>
          <w:szCs w:val="24"/>
          <w:lang w:val="en-US" w:eastAsia="zh-CN"/>
          <w14:ligatures w14:val="standardContextual"/>
        </w:rPr>
        <w:tab/>
      </w:r>
      <w:r>
        <w:rPr>
          <w:noProof/>
        </w:rPr>
        <w:t>BS.1534 Testing</w:t>
      </w:r>
      <w:r>
        <w:rPr>
          <w:noProof/>
        </w:rPr>
        <w:tab/>
      </w:r>
      <w:r>
        <w:rPr>
          <w:noProof/>
        </w:rPr>
        <w:fldChar w:fldCharType="begin" w:fldLock="1"/>
      </w:r>
      <w:r>
        <w:rPr>
          <w:noProof/>
        </w:rPr>
        <w:instrText xml:space="preserve"> PAGEREF _Toc167376962 \h </w:instrText>
      </w:r>
      <w:r>
        <w:rPr>
          <w:noProof/>
        </w:rPr>
      </w:r>
      <w:r>
        <w:rPr>
          <w:noProof/>
        </w:rPr>
        <w:fldChar w:fldCharType="separate"/>
      </w:r>
      <w:r>
        <w:rPr>
          <w:noProof/>
        </w:rPr>
        <w:t>24</w:t>
      </w:r>
      <w:r>
        <w:rPr>
          <w:noProof/>
        </w:rPr>
        <w:fldChar w:fldCharType="end"/>
      </w:r>
    </w:p>
    <w:p w14:paraId="2EE3D47A" w14:textId="68F1FB90"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8.3</w:t>
      </w:r>
      <w:r w:rsidRPr="00C04264">
        <w:rPr>
          <w:rFonts w:asciiTheme="minorHAnsi" w:eastAsiaTheme="minorEastAsia" w:hAnsiTheme="minorHAnsi" w:cstheme="minorBidi"/>
          <w:noProof/>
          <w:kern w:val="2"/>
          <w:sz w:val="24"/>
          <w:szCs w:val="24"/>
          <w:lang w:val="en-US" w:eastAsia="zh-CN"/>
          <w14:ligatures w14:val="standardContextual"/>
        </w:rPr>
        <w:tab/>
      </w:r>
      <w:r>
        <w:rPr>
          <w:noProof/>
        </w:rPr>
        <w:t>Analysis of Selection Phase Results</w:t>
      </w:r>
      <w:r>
        <w:rPr>
          <w:noProof/>
        </w:rPr>
        <w:tab/>
      </w:r>
      <w:r>
        <w:rPr>
          <w:noProof/>
        </w:rPr>
        <w:fldChar w:fldCharType="begin" w:fldLock="1"/>
      </w:r>
      <w:r>
        <w:rPr>
          <w:noProof/>
        </w:rPr>
        <w:instrText xml:space="preserve"> PAGEREF _Toc167376963 \h </w:instrText>
      </w:r>
      <w:r>
        <w:rPr>
          <w:noProof/>
        </w:rPr>
      </w:r>
      <w:r>
        <w:rPr>
          <w:noProof/>
        </w:rPr>
        <w:fldChar w:fldCharType="separate"/>
      </w:r>
      <w:r>
        <w:rPr>
          <w:noProof/>
        </w:rPr>
        <w:t>25</w:t>
      </w:r>
      <w:r>
        <w:rPr>
          <w:noProof/>
        </w:rPr>
        <w:fldChar w:fldCharType="end"/>
      </w:r>
    </w:p>
    <w:p w14:paraId="755B1F30" w14:textId="398BB7EE"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9</w:t>
      </w:r>
      <w:r w:rsidRPr="00C04264">
        <w:rPr>
          <w:rFonts w:asciiTheme="minorHAnsi" w:eastAsiaTheme="minorEastAsia" w:hAnsiTheme="minorHAnsi" w:cstheme="minorBidi"/>
          <w:noProof/>
          <w:kern w:val="2"/>
          <w:sz w:val="24"/>
          <w:szCs w:val="24"/>
          <w:lang w:val="en-US" w:eastAsia="zh-CN"/>
          <w14:ligatures w14:val="standardContextual"/>
        </w:rPr>
        <w:tab/>
      </w:r>
      <w:r>
        <w:rPr>
          <w:noProof/>
        </w:rPr>
        <w:t>IVAS Performances</w:t>
      </w:r>
      <w:r>
        <w:rPr>
          <w:noProof/>
        </w:rPr>
        <w:tab/>
      </w:r>
      <w:r>
        <w:rPr>
          <w:noProof/>
        </w:rPr>
        <w:fldChar w:fldCharType="begin" w:fldLock="1"/>
      </w:r>
      <w:r>
        <w:rPr>
          <w:noProof/>
        </w:rPr>
        <w:instrText xml:space="preserve"> PAGEREF _Toc167376964 \h </w:instrText>
      </w:r>
      <w:r>
        <w:rPr>
          <w:noProof/>
        </w:rPr>
      </w:r>
      <w:r>
        <w:rPr>
          <w:noProof/>
        </w:rPr>
        <w:fldChar w:fldCharType="separate"/>
      </w:r>
      <w:r>
        <w:rPr>
          <w:noProof/>
        </w:rPr>
        <w:t>26</w:t>
      </w:r>
      <w:r>
        <w:rPr>
          <w:noProof/>
        </w:rPr>
        <w:fldChar w:fldCharType="end"/>
      </w:r>
    </w:p>
    <w:p w14:paraId="43C87098" w14:textId="1FD65264"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Mono</w:t>
      </w:r>
      <w:r>
        <w:rPr>
          <w:noProof/>
        </w:rPr>
        <w:tab/>
      </w:r>
      <w:r>
        <w:rPr>
          <w:noProof/>
        </w:rPr>
        <w:fldChar w:fldCharType="begin" w:fldLock="1"/>
      </w:r>
      <w:r>
        <w:rPr>
          <w:noProof/>
        </w:rPr>
        <w:instrText xml:space="preserve"> PAGEREF _Toc167376965 \h </w:instrText>
      </w:r>
      <w:r>
        <w:rPr>
          <w:noProof/>
        </w:rPr>
      </w:r>
      <w:r>
        <w:rPr>
          <w:noProof/>
        </w:rPr>
        <w:fldChar w:fldCharType="separate"/>
      </w:r>
      <w:r>
        <w:rPr>
          <w:noProof/>
        </w:rPr>
        <w:t>26</w:t>
      </w:r>
      <w:r>
        <w:rPr>
          <w:noProof/>
        </w:rPr>
        <w:fldChar w:fldCharType="end"/>
      </w:r>
    </w:p>
    <w:p w14:paraId="7B94504E" w14:textId="3BC915F6"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9.2</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Stereo</w:t>
      </w:r>
      <w:r>
        <w:rPr>
          <w:noProof/>
        </w:rPr>
        <w:tab/>
      </w:r>
      <w:r>
        <w:rPr>
          <w:noProof/>
        </w:rPr>
        <w:fldChar w:fldCharType="begin" w:fldLock="1"/>
      </w:r>
      <w:r>
        <w:rPr>
          <w:noProof/>
        </w:rPr>
        <w:instrText xml:space="preserve"> PAGEREF _Toc167376966 \h </w:instrText>
      </w:r>
      <w:r>
        <w:rPr>
          <w:noProof/>
        </w:rPr>
      </w:r>
      <w:r>
        <w:rPr>
          <w:noProof/>
        </w:rPr>
        <w:fldChar w:fldCharType="separate"/>
      </w:r>
      <w:r>
        <w:rPr>
          <w:noProof/>
        </w:rPr>
        <w:t>26</w:t>
      </w:r>
      <w:r>
        <w:rPr>
          <w:noProof/>
        </w:rPr>
        <w:fldChar w:fldCharType="end"/>
      </w:r>
    </w:p>
    <w:p w14:paraId="03D9BF6B" w14:textId="0CCAFD7C"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_Toc167376967 \h </w:instrText>
      </w:r>
      <w:r>
        <w:rPr>
          <w:noProof/>
        </w:rPr>
      </w:r>
      <w:r>
        <w:rPr>
          <w:noProof/>
        </w:rPr>
        <w:fldChar w:fldCharType="separate"/>
      </w:r>
      <w:r>
        <w:rPr>
          <w:noProof/>
        </w:rPr>
        <w:t>26</w:t>
      </w:r>
      <w:r>
        <w:rPr>
          <w:noProof/>
        </w:rPr>
        <w:fldChar w:fldCharType="end"/>
      </w:r>
    </w:p>
    <w:p w14:paraId="539121BE" w14:textId="63CB7FEF"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P800-1 (Stereo/Binaural, Clean Speech, Headphone Presentation)</w:t>
      </w:r>
      <w:r>
        <w:rPr>
          <w:noProof/>
        </w:rPr>
        <w:tab/>
      </w:r>
      <w:r>
        <w:rPr>
          <w:noProof/>
        </w:rPr>
        <w:fldChar w:fldCharType="begin" w:fldLock="1"/>
      </w:r>
      <w:r>
        <w:rPr>
          <w:noProof/>
        </w:rPr>
        <w:instrText xml:space="preserve"> PAGEREF _Toc167376968 \h </w:instrText>
      </w:r>
      <w:r>
        <w:rPr>
          <w:noProof/>
        </w:rPr>
      </w:r>
      <w:r>
        <w:rPr>
          <w:noProof/>
        </w:rPr>
        <w:fldChar w:fldCharType="separate"/>
      </w:r>
      <w:r>
        <w:rPr>
          <w:noProof/>
        </w:rPr>
        <w:t>27</w:t>
      </w:r>
      <w:r>
        <w:rPr>
          <w:noProof/>
        </w:rPr>
        <w:fldChar w:fldCharType="end"/>
      </w:r>
    </w:p>
    <w:p w14:paraId="01C866DF" w14:textId="6DEB528A"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P800-2 (Stereo, Speech+Background, Headphone Presentation)</w:t>
      </w:r>
      <w:r>
        <w:rPr>
          <w:noProof/>
        </w:rPr>
        <w:tab/>
      </w:r>
      <w:r>
        <w:rPr>
          <w:noProof/>
        </w:rPr>
        <w:fldChar w:fldCharType="begin" w:fldLock="1"/>
      </w:r>
      <w:r>
        <w:rPr>
          <w:noProof/>
        </w:rPr>
        <w:instrText xml:space="preserve"> PAGEREF _Toc167376969 \h </w:instrText>
      </w:r>
      <w:r>
        <w:rPr>
          <w:noProof/>
        </w:rPr>
      </w:r>
      <w:r>
        <w:rPr>
          <w:noProof/>
        </w:rPr>
        <w:fldChar w:fldCharType="separate"/>
      </w:r>
      <w:r>
        <w:rPr>
          <w:noProof/>
        </w:rPr>
        <w:t>28</w:t>
      </w:r>
      <w:r>
        <w:rPr>
          <w:noProof/>
        </w:rPr>
        <w:fldChar w:fldCharType="end"/>
      </w:r>
    </w:p>
    <w:p w14:paraId="001F1B42" w14:textId="1A4D4F26"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P800-3 (Stereo, Mixed and Music, Headphone Presentation)</w:t>
      </w:r>
      <w:r>
        <w:rPr>
          <w:noProof/>
        </w:rPr>
        <w:tab/>
      </w:r>
      <w:r>
        <w:rPr>
          <w:noProof/>
        </w:rPr>
        <w:fldChar w:fldCharType="begin" w:fldLock="1"/>
      </w:r>
      <w:r>
        <w:rPr>
          <w:noProof/>
        </w:rPr>
        <w:instrText xml:space="preserve"> PAGEREF _Toc167376970 \h </w:instrText>
      </w:r>
      <w:r>
        <w:rPr>
          <w:noProof/>
        </w:rPr>
      </w:r>
      <w:r>
        <w:rPr>
          <w:noProof/>
        </w:rPr>
        <w:fldChar w:fldCharType="separate"/>
      </w:r>
      <w:r>
        <w:rPr>
          <w:noProof/>
        </w:rPr>
        <w:t>30</w:t>
      </w:r>
      <w:r>
        <w:rPr>
          <w:noProof/>
        </w:rPr>
        <w:fldChar w:fldCharType="end"/>
      </w:r>
    </w:p>
    <w:p w14:paraId="446566D4" w14:textId="46B7444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BS1534-1a (Stereo, Generic Audio, 48 and 64 kbps, Headphone Presentation)</w:t>
      </w:r>
      <w:r>
        <w:rPr>
          <w:noProof/>
        </w:rPr>
        <w:tab/>
      </w:r>
      <w:r>
        <w:rPr>
          <w:noProof/>
        </w:rPr>
        <w:fldChar w:fldCharType="begin" w:fldLock="1"/>
      </w:r>
      <w:r>
        <w:rPr>
          <w:noProof/>
        </w:rPr>
        <w:instrText xml:space="preserve"> PAGEREF _Toc167376971 \h </w:instrText>
      </w:r>
      <w:r>
        <w:rPr>
          <w:noProof/>
        </w:rPr>
      </w:r>
      <w:r>
        <w:rPr>
          <w:noProof/>
        </w:rPr>
        <w:fldChar w:fldCharType="separate"/>
      </w:r>
      <w:r>
        <w:rPr>
          <w:noProof/>
        </w:rPr>
        <w:t>32</w:t>
      </w:r>
      <w:r>
        <w:rPr>
          <w:noProof/>
        </w:rPr>
        <w:fldChar w:fldCharType="end"/>
      </w:r>
    </w:p>
    <w:p w14:paraId="0126B82B" w14:textId="13162464"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9.2.6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BS1534-1b (Stereo, Generic Audio, 96 and 128 kbps, Headphone Presentation)</w:t>
      </w:r>
      <w:r>
        <w:rPr>
          <w:noProof/>
        </w:rPr>
        <w:tab/>
      </w:r>
      <w:r>
        <w:rPr>
          <w:noProof/>
        </w:rPr>
        <w:fldChar w:fldCharType="begin" w:fldLock="1"/>
      </w:r>
      <w:r>
        <w:rPr>
          <w:noProof/>
        </w:rPr>
        <w:instrText xml:space="preserve"> PAGEREF _Toc167376972 \h </w:instrText>
      </w:r>
      <w:r>
        <w:rPr>
          <w:noProof/>
        </w:rPr>
      </w:r>
      <w:r>
        <w:rPr>
          <w:noProof/>
        </w:rPr>
        <w:fldChar w:fldCharType="separate"/>
      </w:r>
      <w:r>
        <w:rPr>
          <w:noProof/>
        </w:rPr>
        <w:t>34</w:t>
      </w:r>
      <w:r>
        <w:rPr>
          <w:noProof/>
        </w:rPr>
        <w:fldChar w:fldCharType="end"/>
      </w:r>
    </w:p>
    <w:p w14:paraId="4573F514" w14:textId="1CF4B47D" w:rsidR="00BC50F1" w:rsidRPr="00C04264" w:rsidRDefault="00BC50F1">
      <w:pPr>
        <w:pStyle w:val="TOC2"/>
        <w:rPr>
          <w:rFonts w:asciiTheme="minorHAnsi" w:eastAsiaTheme="minorEastAsia" w:hAnsiTheme="minorHAnsi" w:cstheme="minorBidi"/>
          <w:noProof/>
          <w:kern w:val="2"/>
          <w:sz w:val="24"/>
          <w:szCs w:val="24"/>
          <w:lang w:val="it-IT" w:eastAsia="zh-CN"/>
          <w14:ligatures w14:val="standardContextual"/>
        </w:rPr>
      </w:pPr>
      <w:r w:rsidRPr="00426DD4">
        <w:rPr>
          <w:noProof/>
          <w:lang w:val="it-IT"/>
        </w:rPr>
        <w:t>9.3</w:t>
      </w:r>
      <w:r w:rsidRPr="00C04264">
        <w:rPr>
          <w:rFonts w:asciiTheme="minorHAnsi" w:eastAsiaTheme="minorEastAsia" w:hAnsiTheme="minorHAnsi" w:cstheme="minorBidi"/>
          <w:noProof/>
          <w:kern w:val="2"/>
          <w:sz w:val="24"/>
          <w:szCs w:val="24"/>
          <w:lang w:val="it-IT" w:eastAsia="zh-CN"/>
          <w14:ligatures w14:val="standardContextual"/>
        </w:rPr>
        <w:tab/>
      </w:r>
      <w:r w:rsidRPr="00426DD4">
        <w:rPr>
          <w:noProof/>
          <w:lang w:val="it-IT"/>
        </w:rPr>
        <w:t>Scene-based Audio (SBA, Ambisonics)</w:t>
      </w:r>
      <w:r w:rsidRPr="00C04264">
        <w:rPr>
          <w:noProof/>
          <w:lang w:val="it-IT"/>
        </w:rPr>
        <w:tab/>
      </w:r>
      <w:r>
        <w:rPr>
          <w:noProof/>
        </w:rPr>
        <w:fldChar w:fldCharType="begin" w:fldLock="1"/>
      </w:r>
      <w:r w:rsidRPr="00C04264">
        <w:rPr>
          <w:noProof/>
          <w:lang w:val="it-IT"/>
        </w:rPr>
        <w:instrText xml:space="preserve"> PAGEREF _Toc167376973 \h </w:instrText>
      </w:r>
      <w:r>
        <w:rPr>
          <w:noProof/>
        </w:rPr>
      </w:r>
      <w:r>
        <w:rPr>
          <w:noProof/>
        </w:rPr>
        <w:fldChar w:fldCharType="separate"/>
      </w:r>
      <w:r w:rsidRPr="00C04264">
        <w:rPr>
          <w:noProof/>
          <w:lang w:val="it-IT"/>
        </w:rPr>
        <w:t>35</w:t>
      </w:r>
      <w:r>
        <w:rPr>
          <w:noProof/>
        </w:rPr>
        <w:fldChar w:fldCharType="end"/>
      </w:r>
    </w:p>
    <w:p w14:paraId="0C8DE799" w14:textId="568FB384"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_Toc167376974 \h </w:instrText>
      </w:r>
      <w:r>
        <w:rPr>
          <w:noProof/>
        </w:rPr>
      </w:r>
      <w:r>
        <w:rPr>
          <w:noProof/>
        </w:rPr>
        <w:fldChar w:fldCharType="separate"/>
      </w:r>
      <w:r>
        <w:rPr>
          <w:noProof/>
        </w:rPr>
        <w:t>35</w:t>
      </w:r>
      <w:r>
        <w:rPr>
          <w:noProof/>
        </w:rPr>
        <w:fldChar w:fldCharType="end"/>
      </w:r>
    </w:p>
    <w:p w14:paraId="3AFA83AB" w14:textId="47245620"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P800-4 (FOA, Clean Speech, Headphone Presentation)</w:t>
      </w:r>
      <w:r>
        <w:rPr>
          <w:noProof/>
        </w:rPr>
        <w:tab/>
      </w:r>
      <w:r>
        <w:rPr>
          <w:noProof/>
        </w:rPr>
        <w:fldChar w:fldCharType="begin" w:fldLock="1"/>
      </w:r>
      <w:r>
        <w:rPr>
          <w:noProof/>
        </w:rPr>
        <w:instrText xml:space="preserve"> PAGEREF _Toc167376975 \h </w:instrText>
      </w:r>
      <w:r>
        <w:rPr>
          <w:noProof/>
        </w:rPr>
      </w:r>
      <w:r>
        <w:rPr>
          <w:noProof/>
        </w:rPr>
        <w:fldChar w:fldCharType="separate"/>
      </w:r>
      <w:r>
        <w:rPr>
          <w:noProof/>
        </w:rPr>
        <w:t>35</w:t>
      </w:r>
      <w:r>
        <w:rPr>
          <w:noProof/>
        </w:rPr>
        <w:fldChar w:fldCharType="end"/>
      </w:r>
    </w:p>
    <w:p w14:paraId="3799FB9B" w14:textId="26BD0991"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P800-5 (FOA, Speech+Background, Headphone Presentation)</w:t>
      </w:r>
      <w:r>
        <w:rPr>
          <w:noProof/>
        </w:rPr>
        <w:tab/>
      </w:r>
      <w:r>
        <w:rPr>
          <w:noProof/>
        </w:rPr>
        <w:fldChar w:fldCharType="begin" w:fldLock="1"/>
      </w:r>
      <w:r>
        <w:rPr>
          <w:noProof/>
        </w:rPr>
        <w:instrText xml:space="preserve"> PAGEREF _Toc167376976 \h </w:instrText>
      </w:r>
      <w:r>
        <w:rPr>
          <w:noProof/>
        </w:rPr>
      </w:r>
      <w:r>
        <w:rPr>
          <w:noProof/>
        </w:rPr>
        <w:fldChar w:fldCharType="separate"/>
      </w:r>
      <w:r>
        <w:rPr>
          <w:noProof/>
        </w:rPr>
        <w:t>37</w:t>
      </w:r>
      <w:r>
        <w:rPr>
          <w:noProof/>
        </w:rPr>
        <w:fldChar w:fldCharType="end"/>
      </w:r>
    </w:p>
    <w:p w14:paraId="295643E6" w14:textId="099A4AB7"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BS1534-4a (FOA, Generic Audio, 96, 128 and 160 kbps, Headphone Presentation)</w:t>
      </w:r>
      <w:r>
        <w:rPr>
          <w:noProof/>
        </w:rPr>
        <w:tab/>
      </w:r>
      <w:r>
        <w:rPr>
          <w:noProof/>
        </w:rPr>
        <w:fldChar w:fldCharType="begin" w:fldLock="1"/>
      </w:r>
      <w:r>
        <w:rPr>
          <w:noProof/>
        </w:rPr>
        <w:instrText xml:space="preserve"> PAGEREF _Toc167376977 \h </w:instrText>
      </w:r>
      <w:r>
        <w:rPr>
          <w:noProof/>
        </w:rPr>
      </w:r>
      <w:r>
        <w:rPr>
          <w:noProof/>
        </w:rPr>
        <w:fldChar w:fldCharType="separate"/>
      </w:r>
      <w:r>
        <w:rPr>
          <w:noProof/>
        </w:rPr>
        <w:t>39</w:t>
      </w:r>
      <w:r>
        <w:rPr>
          <w:noProof/>
        </w:rPr>
        <w:fldChar w:fldCharType="end"/>
      </w:r>
    </w:p>
    <w:p w14:paraId="6D77992E" w14:textId="1467F037"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BS1534-4b (HOA2, Generic Audio, 160 and 192 kbps, Headphone Presentation)</w:t>
      </w:r>
      <w:r>
        <w:rPr>
          <w:noProof/>
        </w:rPr>
        <w:tab/>
      </w:r>
      <w:r>
        <w:rPr>
          <w:noProof/>
        </w:rPr>
        <w:fldChar w:fldCharType="begin" w:fldLock="1"/>
      </w:r>
      <w:r>
        <w:rPr>
          <w:noProof/>
        </w:rPr>
        <w:instrText xml:space="preserve"> PAGEREF _Toc167376978 \h </w:instrText>
      </w:r>
      <w:r>
        <w:rPr>
          <w:noProof/>
        </w:rPr>
      </w:r>
      <w:r>
        <w:rPr>
          <w:noProof/>
        </w:rPr>
        <w:fldChar w:fldCharType="separate"/>
      </w:r>
      <w:r>
        <w:rPr>
          <w:noProof/>
        </w:rPr>
        <w:t>41</w:t>
      </w:r>
      <w:r>
        <w:rPr>
          <w:noProof/>
        </w:rPr>
        <w:fldChar w:fldCharType="end"/>
      </w:r>
    </w:p>
    <w:p w14:paraId="203C769E" w14:textId="5A322A9E"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BS1534-5a (HOA3, Generic Audio, 192 and 256 kbps, Headphone Presentation)</w:t>
      </w:r>
      <w:r>
        <w:rPr>
          <w:noProof/>
        </w:rPr>
        <w:tab/>
      </w:r>
      <w:r>
        <w:rPr>
          <w:noProof/>
        </w:rPr>
        <w:fldChar w:fldCharType="begin" w:fldLock="1"/>
      </w:r>
      <w:r>
        <w:rPr>
          <w:noProof/>
        </w:rPr>
        <w:instrText xml:space="preserve"> PAGEREF _Toc167376979 \h </w:instrText>
      </w:r>
      <w:r>
        <w:rPr>
          <w:noProof/>
        </w:rPr>
      </w:r>
      <w:r>
        <w:rPr>
          <w:noProof/>
        </w:rPr>
        <w:fldChar w:fldCharType="separate"/>
      </w:r>
      <w:r>
        <w:rPr>
          <w:noProof/>
        </w:rPr>
        <w:t>42</w:t>
      </w:r>
      <w:r>
        <w:rPr>
          <w:noProof/>
        </w:rPr>
        <w:fldChar w:fldCharType="end"/>
      </w:r>
    </w:p>
    <w:p w14:paraId="4A9F5D72" w14:textId="31213888"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9.3.7</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BS1534-5b (HOA3, Generic Audio, 384 and 512 kbps, 7.1+4 Loudspeaker Presentation)</w:t>
      </w:r>
      <w:r>
        <w:rPr>
          <w:noProof/>
        </w:rPr>
        <w:tab/>
      </w:r>
      <w:r>
        <w:rPr>
          <w:noProof/>
        </w:rPr>
        <w:fldChar w:fldCharType="begin" w:fldLock="1"/>
      </w:r>
      <w:r>
        <w:rPr>
          <w:noProof/>
        </w:rPr>
        <w:instrText xml:space="preserve"> PAGEREF _Toc167376980 \h </w:instrText>
      </w:r>
      <w:r>
        <w:rPr>
          <w:noProof/>
        </w:rPr>
      </w:r>
      <w:r>
        <w:rPr>
          <w:noProof/>
        </w:rPr>
        <w:fldChar w:fldCharType="separate"/>
      </w:r>
      <w:r>
        <w:rPr>
          <w:noProof/>
        </w:rPr>
        <w:t>44</w:t>
      </w:r>
      <w:r>
        <w:rPr>
          <w:noProof/>
        </w:rPr>
        <w:fldChar w:fldCharType="end"/>
      </w:r>
    </w:p>
    <w:p w14:paraId="5ED0B448" w14:textId="089D8020"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9.4</w:t>
      </w:r>
      <w:r w:rsidRPr="00C04264">
        <w:rPr>
          <w:rFonts w:asciiTheme="minorHAnsi" w:eastAsiaTheme="minorEastAsia" w:hAnsiTheme="minorHAnsi" w:cstheme="minorBidi"/>
          <w:noProof/>
          <w:kern w:val="2"/>
          <w:sz w:val="24"/>
          <w:szCs w:val="24"/>
          <w:lang w:val="en-US" w:eastAsia="zh-CN"/>
          <w14:ligatures w14:val="standardContextual"/>
        </w:rPr>
        <w:tab/>
      </w:r>
      <w:r>
        <w:rPr>
          <w:noProof/>
        </w:rPr>
        <w:t>Objects (Independent Streams with Metadata, ISM)</w:t>
      </w:r>
      <w:r>
        <w:rPr>
          <w:noProof/>
        </w:rPr>
        <w:tab/>
      </w:r>
      <w:r>
        <w:rPr>
          <w:noProof/>
        </w:rPr>
        <w:fldChar w:fldCharType="begin" w:fldLock="1"/>
      </w:r>
      <w:r>
        <w:rPr>
          <w:noProof/>
        </w:rPr>
        <w:instrText xml:space="preserve"> PAGEREF _Toc167376981 \h </w:instrText>
      </w:r>
      <w:r>
        <w:rPr>
          <w:noProof/>
        </w:rPr>
      </w:r>
      <w:r>
        <w:rPr>
          <w:noProof/>
        </w:rPr>
        <w:fldChar w:fldCharType="separate"/>
      </w:r>
      <w:r>
        <w:rPr>
          <w:noProof/>
        </w:rPr>
        <w:t>45</w:t>
      </w:r>
      <w:r>
        <w:rPr>
          <w:noProof/>
        </w:rPr>
        <w:fldChar w:fldCharType="end"/>
      </w:r>
    </w:p>
    <w:p w14:paraId="07A10E25" w14:textId="18FF1025"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_Toc167376982 \h </w:instrText>
      </w:r>
      <w:r>
        <w:rPr>
          <w:noProof/>
        </w:rPr>
      </w:r>
      <w:r>
        <w:rPr>
          <w:noProof/>
        </w:rPr>
        <w:fldChar w:fldCharType="separate"/>
      </w:r>
      <w:r>
        <w:rPr>
          <w:noProof/>
        </w:rPr>
        <w:t>45</w:t>
      </w:r>
      <w:r>
        <w:rPr>
          <w:noProof/>
        </w:rPr>
        <w:fldChar w:fldCharType="end"/>
      </w:r>
    </w:p>
    <w:p w14:paraId="48A848B4" w14:textId="110752A5"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P800-6 (1 Object, Clean speech, Headphone Presentation)</w:t>
      </w:r>
      <w:r>
        <w:rPr>
          <w:noProof/>
        </w:rPr>
        <w:tab/>
      </w:r>
      <w:r>
        <w:rPr>
          <w:noProof/>
        </w:rPr>
        <w:fldChar w:fldCharType="begin" w:fldLock="1"/>
      </w:r>
      <w:r>
        <w:rPr>
          <w:noProof/>
        </w:rPr>
        <w:instrText xml:space="preserve"> PAGEREF _Toc167376983 \h </w:instrText>
      </w:r>
      <w:r>
        <w:rPr>
          <w:noProof/>
        </w:rPr>
      </w:r>
      <w:r>
        <w:rPr>
          <w:noProof/>
        </w:rPr>
        <w:fldChar w:fldCharType="separate"/>
      </w:r>
      <w:r>
        <w:rPr>
          <w:noProof/>
        </w:rPr>
        <w:t>45</w:t>
      </w:r>
      <w:r>
        <w:rPr>
          <w:noProof/>
        </w:rPr>
        <w:fldChar w:fldCharType="end"/>
      </w:r>
    </w:p>
    <w:p w14:paraId="7AFA021F" w14:textId="799CFB16"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9.4.3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P800-7 (2 Objects, Clean speech, Headphone Presentation)</w:t>
      </w:r>
      <w:r>
        <w:rPr>
          <w:noProof/>
        </w:rPr>
        <w:tab/>
      </w:r>
      <w:r>
        <w:rPr>
          <w:noProof/>
        </w:rPr>
        <w:fldChar w:fldCharType="begin" w:fldLock="1"/>
      </w:r>
      <w:r>
        <w:rPr>
          <w:noProof/>
        </w:rPr>
        <w:instrText xml:space="preserve"> PAGEREF _Toc167376984 \h </w:instrText>
      </w:r>
      <w:r>
        <w:rPr>
          <w:noProof/>
        </w:rPr>
      </w:r>
      <w:r>
        <w:rPr>
          <w:noProof/>
        </w:rPr>
        <w:fldChar w:fldCharType="separate"/>
      </w:r>
      <w:r>
        <w:rPr>
          <w:noProof/>
        </w:rPr>
        <w:t>47</w:t>
      </w:r>
      <w:r>
        <w:rPr>
          <w:noProof/>
        </w:rPr>
        <w:fldChar w:fldCharType="end"/>
      </w:r>
    </w:p>
    <w:p w14:paraId="64304C35" w14:textId="152964C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9.4.4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BS1534-6a (3 Objects, Generic Audio, 48, 64 and 96 kbps, Headphone Presentation)</w:t>
      </w:r>
      <w:r>
        <w:rPr>
          <w:noProof/>
        </w:rPr>
        <w:tab/>
      </w:r>
      <w:r>
        <w:rPr>
          <w:noProof/>
        </w:rPr>
        <w:fldChar w:fldCharType="begin" w:fldLock="1"/>
      </w:r>
      <w:r>
        <w:rPr>
          <w:noProof/>
        </w:rPr>
        <w:instrText xml:space="preserve"> PAGEREF _Toc167376985 \h </w:instrText>
      </w:r>
      <w:r>
        <w:rPr>
          <w:noProof/>
        </w:rPr>
      </w:r>
      <w:r>
        <w:rPr>
          <w:noProof/>
        </w:rPr>
        <w:fldChar w:fldCharType="separate"/>
      </w:r>
      <w:r>
        <w:rPr>
          <w:noProof/>
        </w:rPr>
        <w:t>49</w:t>
      </w:r>
      <w:r>
        <w:rPr>
          <w:noProof/>
        </w:rPr>
        <w:fldChar w:fldCharType="end"/>
      </w:r>
    </w:p>
    <w:p w14:paraId="2BE86B4A" w14:textId="69784F8E"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9.4.5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BS1534-6b (4 Objects, Generic Audio, 96, 128 and 256 kbps, Headphone Presentation)</w:t>
      </w:r>
      <w:r>
        <w:rPr>
          <w:noProof/>
        </w:rPr>
        <w:tab/>
      </w:r>
      <w:r>
        <w:rPr>
          <w:noProof/>
        </w:rPr>
        <w:fldChar w:fldCharType="begin" w:fldLock="1"/>
      </w:r>
      <w:r>
        <w:rPr>
          <w:noProof/>
        </w:rPr>
        <w:instrText xml:space="preserve"> PAGEREF _Toc167376986 \h </w:instrText>
      </w:r>
      <w:r>
        <w:rPr>
          <w:noProof/>
        </w:rPr>
      </w:r>
      <w:r>
        <w:rPr>
          <w:noProof/>
        </w:rPr>
        <w:fldChar w:fldCharType="separate"/>
      </w:r>
      <w:r>
        <w:rPr>
          <w:noProof/>
        </w:rPr>
        <w:t>51</w:t>
      </w:r>
      <w:r>
        <w:rPr>
          <w:noProof/>
        </w:rPr>
        <w:fldChar w:fldCharType="end"/>
      </w:r>
    </w:p>
    <w:p w14:paraId="0E68CE27" w14:textId="36CEA587" w:rsidR="00BC50F1" w:rsidRPr="00C04264" w:rsidRDefault="00BC50F1">
      <w:pPr>
        <w:pStyle w:val="TOC2"/>
        <w:rPr>
          <w:rFonts w:asciiTheme="minorHAnsi" w:eastAsiaTheme="minorEastAsia" w:hAnsiTheme="minorHAnsi" w:cstheme="minorBidi"/>
          <w:noProof/>
          <w:kern w:val="2"/>
          <w:sz w:val="24"/>
          <w:szCs w:val="24"/>
          <w:lang w:val="pt-BR" w:eastAsia="zh-CN"/>
          <w14:ligatures w14:val="standardContextual"/>
        </w:rPr>
      </w:pPr>
      <w:r w:rsidRPr="00426DD4">
        <w:rPr>
          <w:noProof/>
          <w:lang w:val="pt-BR"/>
        </w:rPr>
        <w:t>9.5</w:t>
      </w:r>
      <w:r w:rsidRPr="00C04264">
        <w:rPr>
          <w:rFonts w:asciiTheme="minorHAnsi" w:eastAsiaTheme="minorEastAsia" w:hAnsiTheme="minorHAnsi" w:cstheme="minorBidi"/>
          <w:noProof/>
          <w:kern w:val="2"/>
          <w:sz w:val="24"/>
          <w:szCs w:val="24"/>
          <w:lang w:val="pt-BR" w:eastAsia="zh-CN"/>
          <w14:ligatures w14:val="standardContextual"/>
        </w:rPr>
        <w:tab/>
      </w:r>
      <w:r w:rsidRPr="00426DD4">
        <w:rPr>
          <w:noProof/>
          <w:lang w:val="pt-BR"/>
        </w:rPr>
        <w:t>Metadata-assisted Spatial Audio (MASA)</w:t>
      </w:r>
      <w:r w:rsidRPr="00C04264">
        <w:rPr>
          <w:noProof/>
          <w:lang w:val="pt-BR"/>
        </w:rPr>
        <w:tab/>
      </w:r>
      <w:r>
        <w:rPr>
          <w:noProof/>
        </w:rPr>
        <w:fldChar w:fldCharType="begin" w:fldLock="1"/>
      </w:r>
      <w:r w:rsidRPr="00C04264">
        <w:rPr>
          <w:noProof/>
          <w:lang w:val="pt-BR"/>
        </w:rPr>
        <w:instrText xml:space="preserve"> PAGEREF _Toc167376987 \h </w:instrText>
      </w:r>
      <w:r>
        <w:rPr>
          <w:noProof/>
        </w:rPr>
      </w:r>
      <w:r>
        <w:rPr>
          <w:noProof/>
        </w:rPr>
        <w:fldChar w:fldCharType="separate"/>
      </w:r>
      <w:r w:rsidRPr="00C04264">
        <w:rPr>
          <w:noProof/>
          <w:lang w:val="pt-BR"/>
        </w:rPr>
        <w:t>52</w:t>
      </w:r>
      <w:r>
        <w:rPr>
          <w:noProof/>
        </w:rPr>
        <w:fldChar w:fldCharType="end"/>
      </w:r>
    </w:p>
    <w:p w14:paraId="65B96098" w14:textId="6B09869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_Toc167376988 \h </w:instrText>
      </w:r>
      <w:r>
        <w:rPr>
          <w:noProof/>
        </w:rPr>
      </w:r>
      <w:r>
        <w:rPr>
          <w:noProof/>
        </w:rPr>
        <w:fldChar w:fldCharType="separate"/>
      </w:r>
      <w:r>
        <w:rPr>
          <w:noProof/>
        </w:rPr>
        <w:t>52</w:t>
      </w:r>
      <w:r>
        <w:rPr>
          <w:noProof/>
        </w:rPr>
        <w:fldChar w:fldCharType="end"/>
      </w:r>
    </w:p>
    <w:p w14:paraId="13BB8A6D" w14:textId="4BC76BB0"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P800-8 (MASA, Clean speech, Headphone Presentation)</w:t>
      </w:r>
      <w:r>
        <w:rPr>
          <w:noProof/>
        </w:rPr>
        <w:tab/>
      </w:r>
      <w:r>
        <w:rPr>
          <w:noProof/>
        </w:rPr>
        <w:fldChar w:fldCharType="begin" w:fldLock="1"/>
      </w:r>
      <w:r>
        <w:rPr>
          <w:noProof/>
        </w:rPr>
        <w:instrText xml:space="preserve"> PAGEREF _Toc167376989 \h </w:instrText>
      </w:r>
      <w:r>
        <w:rPr>
          <w:noProof/>
        </w:rPr>
      </w:r>
      <w:r>
        <w:rPr>
          <w:noProof/>
        </w:rPr>
        <w:fldChar w:fldCharType="separate"/>
      </w:r>
      <w:r>
        <w:rPr>
          <w:noProof/>
        </w:rPr>
        <w:t>52</w:t>
      </w:r>
      <w:r>
        <w:rPr>
          <w:noProof/>
        </w:rPr>
        <w:fldChar w:fldCharType="end"/>
      </w:r>
    </w:p>
    <w:p w14:paraId="1CBA3DF5" w14:textId="3042BD8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9.5.3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P800-9 (MASA, Speech+Background, Headphone Presentation)</w:t>
      </w:r>
      <w:r>
        <w:rPr>
          <w:noProof/>
        </w:rPr>
        <w:tab/>
      </w:r>
      <w:r>
        <w:rPr>
          <w:noProof/>
        </w:rPr>
        <w:fldChar w:fldCharType="begin" w:fldLock="1"/>
      </w:r>
      <w:r>
        <w:rPr>
          <w:noProof/>
        </w:rPr>
        <w:instrText xml:space="preserve"> PAGEREF _Toc167376990 \h </w:instrText>
      </w:r>
      <w:r>
        <w:rPr>
          <w:noProof/>
        </w:rPr>
      </w:r>
      <w:r>
        <w:rPr>
          <w:noProof/>
        </w:rPr>
        <w:fldChar w:fldCharType="separate"/>
      </w:r>
      <w:r>
        <w:rPr>
          <w:noProof/>
        </w:rPr>
        <w:t>54</w:t>
      </w:r>
      <w:r>
        <w:rPr>
          <w:noProof/>
        </w:rPr>
        <w:fldChar w:fldCharType="end"/>
      </w:r>
    </w:p>
    <w:p w14:paraId="2FE7A8FC" w14:textId="4F9F370A"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9.5.4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BS1534-7a (MASA, Generic Audio, 96 and 128 kbps, Headphone Presentation)</w:t>
      </w:r>
      <w:r>
        <w:rPr>
          <w:noProof/>
        </w:rPr>
        <w:tab/>
      </w:r>
      <w:r>
        <w:rPr>
          <w:noProof/>
        </w:rPr>
        <w:fldChar w:fldCharType="begin" w:fldLock="1"/>
      </w:r>
      <w:r>
        <w:rPr>
          <w:noProof/>
        </w:rPr>
        <w:instrText xml:space="preserve"> PAGEREF _Toc167376991 \h </w:instrText>
      </w:r>
      <w:r>
        <w:rPr>
          <w:noProof/>
        </w:rPr>
      </w:r>
      <w:r>
        <w:rPr>
          <w:noProof/>
        </w:rPr>
        <w:fldChar w:fldCharType="separate"/>
      </w:r>
      <w:r>
        <w:rPr>
          <w:noProof/>
        </w:rPr>
        <w:t>56</w:t>
      </w:r>
      <w:r>
        <w:rPr>
          <w:noProof/>
        </w:rPr>
        <w:fldChar w:fldCharType="end"/>
      </w:r>
    </w:p>
    <w:p w14:paraId="654AA23D" w14:textId="0CB46CC1"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9.5.5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BS1534-7b (MASA, Generic Audio, 192 and 256 kbps, Headphone Presentation)</w:t>
      </w:r>
      <w:r>
        <w:rPr>
          <w:noProof/>
        </w:rPr>
        <w:tab/>
      </w:r>
      <w:r>
        <w:rPr>
          <w:noProof/>
        </w:rPr>
        <w:fldChar w:fldCharType="begin" w:fldLock="1"/>
      </w:r>
      <w:r>
        <w:rPr>
          <w:noProof/>
        </w:rPr>
        <w:instrText xml:space="preserve"> PAGEREF _Toc167376992 \h </w:instrText>
      </w:r>
      <w:r>
        <w:rPr>
          <w:noProof/>
        </w:rPr>
      </w:r>
      <w:r>
        <w:rPr>
          <w:noProof/>
        </w:rPr>
        <w:fldChar w:fldCharType="separate"/>
      </w:r>
      <w:r>
        <w:rPr>
          <w:noProof/>
        </w:rPr>
        <w:t>58</w:t>
      </w:r>
      <w:r>
        <w:rPr>
          <w:noProof/>
        </w:rPr>
        <w:fldChar w:fldCharType="end"/>
      </w:r>
    </w:p>
    <w:p w14:paraId="7B3EDE11" w14:textId="561133C3"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9.6</w:t>
      </w:r>
      <w:r w:rsidRPr="00C04264">
        <w:rPr>
          <w:rFonts w:asciiTheme="minorHAnsi" w:eastAsiaTheme="minorEastAsia" w:hAnsiTheme="minorHAnsi" w:cstheme="minorBidi"/>
          <w:noProof/>
          <w:kern w:val="2"/>
          <w:sz w:val="24"/>
          <w:szCs w:val="24"/>
          <w:lang w:val="en-US" w:eastAsia="zh-CN"/>
          <w14:ligatures w14:val="standardContextual"/>
        </w:rPr>
        <w:tab/>
      </w:r>
      <w:r>
        <w:rPr>
          <w:noProof/>
        </w:rPr>
        <w:t>Multi-Channel (MC)</w:t>
      </w:r>
      <w:r>
        <w:rPr>
          <w:noProof/>
        </w:rPr>
        <w:tab/>
      </w:r>
      <w:r>
        <w:rPr>
          <w:noProof/>
        </w:rPr>
        <w:fldChar w:fldCharType="begin" w:fldLock="1"/>
      </w:r>
      <w:r>
        <w:rPr>
          <w:noProof/>
        </w:rPr>
        <w:instrText xml:space="preserve"> PAGEREF _Toc167376993 \h </w:instrText>
      </w:r>
      <w:r>
        <w:rPr>
          <w:noProof/>
        </w:rPr>
      </w:r>
      <w:r>
        <w:rPr>
          <w:noProof/>
        </w:rPr>
        <w:fldChar w:fldCharType="separate"/>
      </w:r>
      <w:r>
        <w:rPr>
          <w:noProof/>
        </w:rPr>
        <w:t>59</w:t>
      </w:r>
      <w:r>
        <w:rPr>
          <w:noProof/>
        </w:rPr>
        <w:fldChar w:fldCharType="end"/>
      </w:r>
    </w:p>
    <w:p w14:paraId="35DA1F33" w14:textId="63FAA46C"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9.6.1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_Toc167376994 \h </w:instrText>
      </w:r>
      <w:r>
        <w:rPr>
          <w:noProof/>
        </w:rPr>
      </w:r>
      <w:r>
        <w:rPr>
          <w:noProof/>
        </w:rPr>
        <w:fldChar w:fldCharType="separate"/>
      </w:r>
      <w:r>
        <w:rPr>
          <w:noProof/>
        </w:rPr>
        <w:t>59</w:t>
      </w:r>
      <w:r>
        <w:rPr>
          <w:noProof/>
        </w:rPr>
        <w:fldChar w:fldCharType="end"/>
      </w:r>
    </w:p>
    <w:p w14:paraId="0BEBA619" w14:textId="5DEAE1E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9.6.2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BS1534-2a (MC 5.1, Generic Audio, 64 and 96 kbps, 5.1 Loudspeaker Presentation)</w:t>
      </w:r>
      <w:r>
        <w:rPr>
          <w:noProof/>
        </w:rPr>
        <w:tab/>
      </w:r>
      <w:r>
        <w:rPr>
          <w:noProof/>
        </w:rPr>
        <w:fldChar w:fldCharType="begin" w:fldLock="1"/>
      </w:r>
      <w:r>
        <w:rPr>
          <w:noProof/>
        </w:rPr>
        <w:instrText xml:space="preserve"> PAGEREF _Toc167376995 \h </w:instrText>
      </w:r>
      <w:r>
        <w:rPr>
          <w:noProof/>
        </w:rPr>
      </w:r>
      <w:r>
        <w:rPr>
          <w:noProof/>
        </w:rPr>
        <w:fldChar w:fldCharType="separate"/>
      </w:r>
      <w:r>
        <w:rPr>
          <w:noProof/>
        </w:rPr>
        <w:t>59</w:t>
      </w:r>
      <w:r>
        <w:rPr>
          <w:noProof/>
        </w:rPr>
        <w:fldChar w:fldCharType="end"/>
      </w:r>
    </w:p>
    <w:p w14:paraId="6A4FB3E5" w14:textId="1E58B87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9.6.3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BS1534-2b (MC 5.1, Generic Audio, 128 and 160 kbps, 5.1 Loudspeaker Presentation)</w:t>
      </w:r>
      <w:r>
        <w:rPr>
          <w:noProof/>
        </w:rPr>
        <w:tab/>
      </w:r>
      <w:r>
        <w:rPr>
          <w:noProof/>
        </w:rPr>
        <w:fldChar w:fldCharType="begin" w:fldLock="1"/>
      </w:r>
      <w:r>
        <w:rPr>
          <w:noProof/>
        </w:rPr>
        <w:instrText xml:space="preserve"> PAGEREF _Toc167376996 \h </w:instrText>
      </w:r>
      <w:r>
        <w:rPr>
          <w:noProof/>
        </w:rPr>
      </w:r>
      <w:r>
        <w:rPr>
          <w:noProof/>
        </w:rPr>
        <w:fldChar w:fldCharType="separate"/>
      </w:r>
      <w:r>
        <w:rPr>
          <w:noProof/>
        </w:rPr>
        <w:t>61</w:t>
      </w:r>
      <w:r>
        <w:rPr>
          <w:noProof/>
        </w:rPr>
        <w:fldChar w:fldCharType="end"/>
      </w:r>
    </w:p>
    <w:p w14:paraId="0EB5357B" w14:textId="490CA379"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9.6.4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BS1534-3a (MC 7.1.4, Generic Audio, 128 and 160 kbps, 7.1+4 Loudspeaker Presentation)</w:t>
      </w:r>
      <w:r>
        <w:rPr>
          <w:noProof/>
        </w:rPr>
        <w:tab/>
      </w:r>
      <w:r>
        <w:rPr>
          <w:noProof/>
        </w:rPr>
        <w:fldChar w:fldCharType="begin" w:fldLock="1"/>
      </w:r>
      <w:r>
        <w:rPr>
          <w:noProof/>
        </w:rPr>
        <w:instrText xml:space="preserve"> PAGEREF _Toc167376997 \h </w:instrText>
      </w:r>
      <w:r>
        <w:rPr>
          <w:noProof/>
        </w:rPr>
      </w:r>
      <w:r>
        <w:rPr>
          <w:noProof/>
        </w:rPr>
        <w:fldChar w:fldCharType="separate"/>
      </w:r>
      <w:r>
        <w:rPr>
          <w:noProof/>
        </w:rPr>
        <w:t>62</w:t>
      </w:r>
      <w:r>
        <w:rPr>
          <w:noProof/>
        </w:rPr>
        <w:fldChar w:fldCharType="end"/>
      </w:r>
    </w:p>
    <w:p w14:paraId="58D168A1" w14:textId="5C29AC1A"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9.6.5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BS1534-3b (MC 7.1.4, Generic Audio, 384 and 512 kbps, 7.1+4 Loudspeaker Presentation)</w:t>
      </w:r>
      <w:r>
        <w:rPr>
          <w:noProof/>
        </w:rPr>
        <w:tab/>
      </w:r>
      <w:r>
        <w:rPr>
          <w:noProof/>
        </w:rPr>
        <w:fldChar w:fldCharType="begin" w:fldLock="1"/>
      </w:r>
      <w:r>
        <w:rPr>
          <w:noProof/>
        </w:rPr>
        <w:instrText xml:space="preserve"> PAGEREF _Toc167376998 \h </w:instrText>
      </w:r>
      <w:r>
        <w:rPr>
          <w:noProof/>
        </w:rPr>
      </w:r>
      <w:r>
        <w:rPr>
          <w:noProof/>
        </w:rPr>
        <w:fldChar w:fldCharType="separate"/>
      </w:r>
      <w:r>
        <w:rPr>
          <w:noProof/>
        </w:rPr>
        <w:t>64</w:t>
      </w:r>
      <w:r>
        <w:rPr>
          <w:noProof/>
        </w:rPr>
        <w:fldChar w:fldCharType="end"/>
      </w:r>
    </w:p>
    <w:p w14:paraId="74A7C41F" w14:textId="053DC9C8"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9.7</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Combined Objects and SBA (OSBA)</w:t>
      </w:r>
      <w:r>
        <w:rPr>
          <w:noProof/>
        </w:rPr>
        <w:tab/>
      </w:r>
      <w:r>
        <w:rPr>
          <w:noProof/>
        </w:rPr>
        <w:fldChar w:fldCharType="begin" w:fldLock="1"/>
      </w:r>
      <w:r>
        <w:rPr>
          <w:noProof/>
        </w:rPr>
        <w:instrText xml:space="preserve"> PAGEREF _Toc167376999 \h </w:instrText>
      </w:r>
      <w:r>
        <w:rPr>
          <w:noProof/>
        </w:rPr>
      </w:r>
      <w:r>
        <w:rPr>
          <w:noProof/>
        </w:rPr>
        <w:fldChar w:fldCharType="separate"/>
      </w:r>
      <w:r>
        <w:rPr>
          <w:noProof/>
        </w:rPr>
        <w:t>65</w:t>
      </w:r>
      <w:r>
        <w:rPr>
          <w:noProof/>
        </w:rPr>
        <w:fldChar w:fldCharType="end"/>
      </w:r>
    </w:p>
    <w:p w14:paraId="631BDF15" w14:textId="76AA0767"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_Toc167377000 \h </w:instrText>
      </w:r>
      <w:r>
        <w:rPr>
          <w:noProof/>
        </w:rPr>
      </w:r>
      <w:r>
        <w:rPr>
          <w:noProof/>
        </w:rPr>
        <w:fldChar w:fldCharType="separate"/>
      </w:r>
      <w:r>
        <w:rPr>
          <w:noProof/>
        </w:rPr>
        <w:t>65</w:t>
      </w:r>
      <w:r>
        <w:rPr>
          <w:noProof/>
        </w:rPr>
        <w:fldChar w:fldCharType="end"/>
      </w:r>
    </w:p>
    <w:p w14:paraId="3F4A125A" w14:textId="7F7FF3B9"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9.7.2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_Toc167377001 \h </w:instrText>
      </w:r>
      <w:r>
        <w:rPr>
          <w:noProof/>
        </w:rPr>
      </w:r>
      <w:r>
        <w:rPr>
          <w:noProof/>
        </w:rPr>
        <w:fldChar w:fldCharType="separate"/>
      </w:r>
      <w:r>
        <w:rPr>
          <w:noProof/>
        </w:rPr>
        <w:t>65</w:t>
      </w:r>
      <w:r>
        <w:rPr>
          <w:noProof/>
        </w:rPr>
        <w:fldChar w:fldCharType="end"/>
      </w:r>
    </w:p>
    <w:p w14:paraId="17AEEBDA" w14:textId="46E9C829"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9.8</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Combined Objects and MASA (OMASA)</w:t>
      </w:r>
      <w:r>
        <w:rPr>
          <w:noProof/>
        </w:rPr>
        <w:tab/>
      </w:r>
      <w:r>
        <w:rPr>
          <w:noProof/>
        </w:rPr>
        <w:fldChar w:fldCharType="begin" w:fldLock="1"/>
      </w:r>
      <w:r>
        <w:rPr>
          <w:noProof/>
        </w:rPr>
        <w:instrText xml:space="preserve"> PAGEREF _Toc167377002 \h </w:instrText>
      </w:r>
      <w:r>
        <w:rPr>
          <w:noProof/>
        </w:rPr>
      </w:r>
      <w:r>
        <w:rPr>
          <w:noProof/>
        </w:rPr>
        <w:fldChar w:fldCharType="separate"/>
      </w:r>
      <w:r>
        <w:rPr>
          <w:noProof/>
        </w:rPr>
        <w:t>67</w:t>
      </w:r>
      <w:r>
        <w:rPr>
          <w:noProof/>
        </w:rPr>
        <w:fldChar w:fldCharType="end"/>
      </w:r>
    </w:p>
    <w:p w14:paraId="2C9AC5EA" w14:textId="523F6A05"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9.8.1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_Toc167377003 \h </w:instrText>
      </w:r>
      <w:r>
        <w:rPr>
          <w:noProof/>
        </w:rPr>
      </w:r>
      <w:r>
        <w:rPr>
          <w:noProof/>
        </w:rPr>
        <w:fldChar w:fldCharType="separate"/>
      </w:r>
      <w:r>
        <w:rPr>
          <w:noProof/>
        </w:rPr>
        <w:t>67</w:t>
      </w:r>
      <w:r>
        <w:rPr>
          <w:noProof/>
        </w:rPr>
        <w:fldChar w:fldCharType="end"/>
      </w:r>
    </w:p>
    <w:p w14:paraId="48A772EE" w14:textId="45AA2C6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9.8.2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_Toc167377004 \h </w:instrText>
      </w:r>
      <w:r>
        <w:rPr>
          <w:noProof/>
        </w:rPr>
      </w:r>
      <w:r>
        <w:rPr>
          <w:noProof/>
        </w:rPr>
        <w:fldChar w:fldCharType="separate"/>
      </w:r>
      <w:r>
        <w:rPr>
          <w:noProof/>
        </w:rPr>
        <w:t>67</w:t>
      </w:r>
      <w:r>
        <w:rPr>
          <w:noProof/>
        </w:rPr>
        <w:fldChar w:fldCharType="end"/>
      </w:r>
    </w:p>
    <w:p w14:paraId="5AF0F4E4" w14:textId="2F8C959D"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9.9</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Stereo operation with EVS compatible mono downmix stream</w:t>
      </w:r>
      <w:r>
        <w:rPr>
          <w:noProof/>
        </w:rPr>
        <w:tab/>
      </w:r>
      <w:r>
        <w:rPr>
          <w:noProof/>
        </w:rPr>
        <w:fldChar w:fldCharType="begin" w:fldLock="1"/>
      </w:r>
      <w:r>
        <w:rPr>
          <w:noProof/>
        </w:rPr>
        <w:instrText xml:space="preserve"> PAGEREF _Toc167377005 \h </w:instrText>
      </w:r>
      <w:r>
        <w:rPr>
          <w:noProof/>
        </w:rPr>
      </w:r>
      <w:r>
        <w:rPr>
          <w:noProof/>
        </w:rPr>
        <w:fldChar w:fldCharType="separate"/>
      </w:r>
      <w:r>
        <w:rPr>
          <w:noProof/>
        </w:rPr>
        <w:t>67</w:t>
      </w:r>
      <w:r>
        <w:rPr>
          <w:noProof/>
        </w:rPr>
        <w:fldChar w:fldCharType="end"/>
      </w:r>
    </w:p>
    <w:p w14:paraId="68EFC643" w14:textId="5159D6B1"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9.9.1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_Toc167377006 \h </w:instrText>
      </w:r>
      <w:r>
        <w:rPr>
          <w:noProof/>
        </w:rPr>
      </w:r>
      <w:r>
        <w:rPr>
          <w:noProof/>
        </w:rPr>
        <w:fldChar w:fldCharType="separate"/>
      </w:r>
      <w:r>
        <w:rPr>
          <w:noProof/>
        </w:rPr>
        <w:t>67</w:t>
      </w:r>
      <w:r>
        <w:rPr>
          <w:noProof/>
        </w:rPr>
        <w:fldChar w:fldCharType="end"/>
      </w:r>
    </w:p>
    <w:p w14:paraId="5195E6B5" w14:textId="2B2CBADC"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9.9.2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_Toc167377007 \h </w:instrText>
      </w:r>
      <w:r>
        <w:rPr>
          <w:noProof/>
        </w:rPr>
      </w:r>
      <w:r>
        <w:rPr>
          <w:noProof/>
        </w:rPr>
        <w:fldChar w:fldCharType="separate"/>
      </w:r>
      <w:r>
        <w:rPr>
          <w:noProof/>
        </w:rPr>
        <w:t>68</w:t>
      </w:r>
      <w:r>
        <w:rPr>
          <w:noProof/>
        </w:rPr>
        <w:fldChar w:fldCharType="end"/>
      </w:r>
    </w:p>
    <w:p w14:paraId="7EC09CF2" w14:textId="67F36996"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9.10</w:t>
      </w:r>
      <w:r w:rsidRPr="00C04264">
        <w:rPr>
          <w:rFonts w:asciiTheme="minorHAnsi" w:eastAsiaTheme="minorEastAsia" w:hAnsiTheme="minorHAnsi" w:cstheme="minorBidi"/>
          <w:noProof/>
          <w:kern w:val="2"/>
          <w:sz w:val="24"/>
          <w:szCs w:val="24"/>
          <w:lang w:val="en-US" w:eastAsia="zh-CN"/>
          <w14:ligatures w14:val="standardContextual"/>
        </w:rPr>
        <w:tab/>
      </w:r>
      <w:r>
        <w:rPr>
          <w:noProof/>
        </w:rPr>
        <w:t>Rendering</w:t>
      </w:r>
      <w:r>
        <w:rPr>
          <w:noProof/>
        </w:rPr>
        <w:tab/>
      </w:r>
      <w:r>
        <w:rPr>
          <w:noProof/>
        </w:rPr>
        <w:fldChar w:fldCharType="begin" w:fldLock="1"/>
      </w:r>
      <w:r>
        <w:rPr>
          <w:noProof/>
        </w:rPr>
        <w:instrText xml:space="preserve"> PAGEREF _Toc167377008 \h </w:instrText>
      </w:r>
      <w:r>
        <w:rPr>
          <w:noProof/>
        </w:rPr>
      </w:r>
      <w:r>
        <w:rPr>
          <w:noProof/>
        </w:rPr>
        <w:fldChar w:fldCharType="separate"/>
      </w:r>
      <w:r>
        <w:rPr>
          <w:noProof/>
        </w:rPr>
        <w:t>69</w:t>
      </w:r>
      <w:r>
        <w:rPr>
          <w:noProof/>
        </w:rPr>
        <w:fldChar w:fldCharType="end"/>
      </w:r>
    </w:p>
    <w:p w14:paraId="3E51DF08" w14:textId="7A9A4E08"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9.11</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Split </w:t>
      </w:r>
      <w:r>
        <w:rPr>
          <w:noProof/>
        </w:rPr>
        <w:t>Rendering</w:t>
      </w:r>
      <w:r>
        <w:rPr>
          <w:noProof/>
        </w:rPr>
        <w:tab/>
      </w:r>
      <w:r>
        <w:rPr>
          <w:noProof/>
        </w:rPr>
        <w:fldChar w:fldCharType="begin" w:fldLock="1"/>
      </w:r>
      <w:r>
        <w:rPr>
          <w:noProof/>
        </w:rPr>
        <w:instrText xml:space="preserve"> PAGEREF _Toc167377009 \h </w:instrText>
      </w:r>
      <w:r>
        <w:rPr>
          <w:noProof/>
        </w:rPr>
      </w:r>
      <w:r>
        <w:rPr>
          <w:noProof/>
        </w:rPr>
        <w:fldChar w:fldCharType="separate"/>
      </w:r>
      <w:r>
        <w:rPr>
          <w:noProof/>
        </w:rPr>
        <w:t>69</w:t>
      </w:r>
      <w:r>
        <w:rPr>
          <w:noProof/>
        </w:rPr>
        <w:fldChar w:fldCharType="end"/>
      </w:r>
    </w:p>
    <w:p w14:paraId="65E61E21" w14:textId="644A7B93"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fldLock="1"/>
      </w:r>
      <w:r>
        <w:rPr>
          <w:noProof/>
        </w:rPr>
        <w:instrText xml:space="preserve"> PAGEREF _Toc167377010 \h </w:instrText>
      </w:r>
      <w:r>
        <w:rPr>
          <w:noProof/>
        </w:rPr>
      </w:r>
      <w:r>
        <w:rPr>
          <w:noProof/>
        </w:rPr>
        <w:fldChar w:fldCharType="separate"/>
      </w:r>
      <w:r>
        <w:rPr>
          <w:noProof/>
        </w:rPr>
        <w:t>69</w:t>
      </w:r>
      <w:r>
        <w:rPr>
          <w:noProof/>
        </w:rPr>
        <w:fldChar w:fldCharType="end"/>
      </w:r>
    </w:p>
    <w:p w14:paraId="481ECB3A" w14:textId="437A9A78"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_Toc167377011 \h </w:instrText>
      </w:r>
      <w:r>
        <w:rPr>
          <w:noProof/>
        </w:rPr>
      </w:r>
      <w:r>
        <w:rPr>
          <w:noProof/>
        </w:rPr>
        <w:fldChar w:fldCharType="separate"/>
      </w:r>
      <w:r>
        <w:rPr>
          <w:noProof/>
        </w:rPr>
        <w:t>69</w:t>
      </w:r>
      <w:r>
        <w:rPr>
          <w:noProof/>
        </w:rPr>
        <w:fldChar w:fldCharType="end"/>
      </w:r>
    </w:p>
    <w:p w14:paraId="606757D8" w14:textId="60AB8B84"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ISAR Selection Phase Requirements and Objectives</w:t>
      </w:r>
      <w:r>
        <w:rPr>
          <w:noProof/>
        </w:rPr>
        <w:tab/>
      </w:r>
      <w:r>
        <w:rPr>
          <w:noProof/>
        </w:rPr>
        <w:fldChar w:fldCharType="begin" w:fldLock="1"/>
      </w:r>
      <w:r>
        <w:rPr>
          <w:noProof/>
        </w:rPr>
        <w:instrText xml:space="preserve"> PAGEREF _Toc167377012 \h </w:instrText>
      </w:r>
      <w:r>
        <w:rPr>
          <w:noProof/>
        </w:rPr>
      </w:r>
      <w:r>
        <w:rPr>
          <w:noProof/>
        </w:rPr>
        <w:fldChar w:fldCharType="separate"/>
      </w:r>
      <w:r>
        <w:rPr>
          <w:noProof/>
        </w:rPr>
        <w:t>69</w:t>
      </w:r>
      <w:r>
        <w:rPr>
          <w:noProof/>
        </w:rPr>
        <w:fldChar w:fldCharType="end"/>
      </w:r>
    </w:p>
    <w:p w14:paraId="77A1E942" w14:textId="488191A4"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9.11.4</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ISAR_BS1534-1 (HOA3, Generic Audio, 768 kbps Split Rendering Link, Headphone Presentation)</w:t>
      </w:r>
      <w:r>
        <w:rPr>
          <w:noProof/>
        </w:rPr>
        <w:tab/>
      </w:r>
      <w:r>
        <w:rPr>
          <w:noProof/>
        </w:rPr>
        <w:fldChar w:fldCharType="begin" w:fldLock="1"/>
      </w:r>
      <w:r>
        <w:rPr>
          <w:noProof/>
        </w:rPr>
        <w:instrText xml:space="preserve"> PAGEREF _Toc167377013 \h </w:instrText>
      </w:r>
      <w:r>
        <w:rPr>
          <w:noProof/>
        </w:rPr>
      </w:r>
      <w:r>
        <w:rPr>
          <w:noProof/>
        </w:rPr>
        <w:fldChar w:fldCharType="separate"/>
      </w:r>
      <w:r>
        <w:rPr>
          <w:noProof/>
        </w:rPr>
        <w:t>70</w:t>
      </w:r>
      <w:r>
        <w:rPr>
          <w:noProof/>
        </w:rPr>
        <w:fldChar w:fldCharType="end"/>
      </w:r>
    </w:p>
    <w:p w14:paraId="197E897B" w14:textId="603464B4"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_Toc167377014 \h </w:instrText>
      </w:r>
      <w:r>
        <w:rPr>
          <w:noProof/>
        </w:rPr>
      </w:r>
      <w:r>
        <w:rPr>
          <w:noProof/>
        </w:rPr>
        <w:fldChar w:fldCharType="separate"/>
      </w:r>
      <w:r>
        <w:rPr>
          <w:noProof/>
        </w:rPr>
        <w:t>70</w:t>
      </w:r>
      <w:r>
        <w:rPr>
          <w:noProof/>
        </w:rPr>
        <w:fldChar w:fldCharType="end"/>
      </w:r>
    </w:p>
    <w:p w14:paraId="266CFAF1" w14:textId="01E0AA4E"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_Toc167377015 \h </w:instrText>
      </w:r>
      <w:r>
        <w:rPr>
          <w:noProof/>
        </w:rPr>
      </w:r>
      <w:r>
        <w:rPr>
          <w:noProof/>
        </w:rPr>
        <w:fldChar w:fldCharType="separate"/>
      </w:r>
      <w:r>
        <w:rPr>
          <w:noProof/>
        </w:rPr>
        <w:t>70</w:t>
      </w:r>
      <w:r>
        <w:rPr>
          <w:noProof/>
        </w:rPr>
        <w:fldChar w:fldCharType="end"/>
      </w:r>
    </w:p>
    <w:p w14:paraId="3DE3BF6D" w14:textId="4A15FC9D"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9.11.4.3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_Toc167377016 \h </w:instrText>
      </w:r>
      <w:r>
        <w:rPr>
          <w:noProof/>
        </w:rPr>
      </w:r>
      <w:r>
        <w:rPr>
          <w:noProof/>
        </w:rPr>
        <w:fldChar w:fldCharType="separate"/>
      </w:r>
      <w:r>
        <w:rPr>
          <w:noProof/>
        </w:rPr>
        <w:t>70</w:t>
      </w:r>
      <w:r>
        <w:rPr>
          <w:noProof/>
        </w:rPr>
        <w:fldChar w:fldCharType="end"/>
      </w:r>
    </w:p>
    <w:p w14:paraId="65338433" w14:textId="6F91390B"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9.11.4.4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rFonts w:eastAsiaTheme="minorEastAsia"/>
          <w:noProof/>
          <w:lang w:val="en-US"/>
        </w:rPr>
        <w:t xml:space="preserve"> </w:t>
      </w:r>
      <w:r w:rsidRPr="00426DD4">
        <w:rPr>
          <w:noProof/>
          <w:lang w:val="en-US"/>
        </w:rPr>
        <w:t>Statistical analysis</w:t>
      </w:r>
      <w:r>
        <w:rPr>
          <w:noProof/>
        </w:rPr>
        <w:tab/>
      </w:r>
      <w:r>
        <w:rPr>
          <w:noProof/>
        </w:rPr>
        <w:fldChar w:fldCharType="begin" w:fldLock="1"/>
      </w:r>
      <w:r>
        <w:rPr>
          <w:noProof/>
        </w:rPr>
        <w:instrText xml:space="preserve"> PAGEREF _Toc167377017 \h </w:instrText>
      </w:r>
      <w:r>
        <w:rPr>
          <w:noProof/>
        </w:rPr>
      </w:r>
      <w:r>
        <w:rPr>
          <w:noProof/>
        </w:rPr>
        <w:fldChar w:fldCharType="separate"/>
      </w:r>
      <w:r>
        <w:rPr>
          <w:noProof/>
        </w:rPr>
        <w:t>72</w:t>
      </w:r>
      <w:r>
        <w:rPr>
          <w:noProof/>
        </w:rPr>
        <w:fldChar w:fldCharType="end"/>
      </w:r>
    </w:p>
    <w:p w14:paraId="04637CEF" w14:textId="01F32338"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9.11.4.5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_Toc167377018 \h </w:instrText>
      </w:r>
      <w:r>
        <w:rPr>
          <w:noProof/>
        </w:rPr>
      </w:r>
      <w:r>
        <w:rPr>
          <w:noProof/>
        </w:rPr>
        <w:fldChar w:fldCharType="separate"/>
      </w:r>
      <w:r>
        <w:rPr>
          <w:noProof/>
        </w:rPr>
        <w:t>72</w:t>
      </w:r>
      <w:r>
        <w:rPr>
          <w:noProof/>
        </w:rPr>
        <w:fldChar w:fldCharType="end"/>
      </w:r>
    </w:p>
    <w:p w14:paraId="77BC9F95" w14:textId="7173A5B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9.11.5</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ISAR_BS1534-2 (MC 7.1+4, Generic Audio, 768 kbps Split Rendering Link, Headphone Presentation)</w:t>
      </w:r>
      <w:r>
        <w:rPr>
          <w:noProof/>
        </w:rPr>
        <w:tab/>
      </w:r>
      <w:r>
        <w:rPr>
          <w:noProof/>
        </w:rPr>
        <w:fldChar w:fldCharType="begin" w:fldLock="1"/>
      </w:r>
      <w:r>
        <w:rPr>
          <w:noProof/>
        </w:rPr>
        <w:instrText xml:space="preserve"> PAGEREF _Toc167377019 \h </w:instrText>
      </w:r>
      <w:r>
        <w:rPr>
          <w:noProof/>
        </w:rPr>
      </w:r>
      <w:r>
        <w:rPr>
          <w:noProof/>
        </w:rPr>
        <w:fldChar w:fldCharType="separate"/>
      </w:r>
      <w:r>
        <w:rPr>
          <w:noProof/>
        </w:rPr>
        <w:t>72</w:t>
      </w:r>
      <w:r>
        <w:rPr>
          <w:noProof/>
        </w:rPr>
        <w:fldChar w:fldCharType="end"/>
      </w:r>
    </w:p>
    <w:p w14:paraId="1A431144" w14:textId="3C0204FF"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_Toc167377020 \h </w:instrText>
      </w:r>
      <w:r>
        <w:rPr>
          <w:noProof/>
        </w:rPr>
      </w:r>
      <w:r>
        <w:rPr>
          <w:noProof/>
        </w:rPr>
        <w:fldChar w:fldCharType="separate"/>
      </w:r>
      <w:r>
        <w:rPr>
          <w:noProof/>
        </w:rPr>
        <w:t>72</w:t>
      </w:r>
      <w:r>
        <w:rPr>
          <w:noProof/>
        </w:rPr>
        <w:fldChar w:fldCharType="end"/>
      </w:r>
    </w:p>
    <w:p w14:paraId="19FA142E" w14:textId="57E2BFD3"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_Toc167377021 \h </w:instrText>
      </w:r>
      <w:r>
        <w:rPr>
          <w:noProof/>
        </w:rPr>
      </w:r>
      <w:r>
        <w:rPr>
          <w:noProof/>
        </w:rPr>
        <w:fldChar w:fldCharType="separate"/>
      </w:r>
      <w:r>
        <w:rPr>
          <w:noProof/>
        </w:rPr>
        <w:t>72</w:t>
      </w:r>
      <w:r>
        <w:rPr>
          <w:noProof/>
        </w:rPr>
        <w:fldChar w:fldCharType="end"/>
      </w:r>
    </w:p>
    <w:p w14:paraId="29E4DE36" w14:textId="3241B59E"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9.11.5.3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_Toc167377022 \h </w:instrText>
      </w:r>
      <w:r>
        <w:rPr>
          <w:noProof/>
        </w:rPr>
      </w:r>
      <w:r>
        <w:rPr>
          <w:noProof/>
        </w:rPr>
        <w:fldChar w:fldCharType="separate"/>
      </w:r>
      <w:r>
        <w:rPr>
          <w:noProof/>
        </w:rPr>
        <w:t>72</w:t>
      </w:r>
      <w:r>
        <w:rPr>
          <w:noProof/>
        </w:rPr>
        <w:fldChar w:fldCharType="end"/>
      </w:r>
    </w:p>
    <w:p w14:paraId="4C2D8B9E" w14:textId="19AF9AAA"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9.11.5.4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Statistical analysis</w:t>
      </w:r>
      <w:r>
        <w:rPr>
          <w:noProof/>
        </w:rPr>
        <w:tab/>
      </w:r>
      <w:r>
        <w:rPr>
          <w:noProof/>
        </w:rPr>
        <w:fldChar w:fldCharType="begin" w:fldLock="1"/>
      </w:r>
      <w:r>
        <w:rPr>
          <w:noProof/>
        </w:rPr>
        <w:instrText xml:space="preserve"> PAGEREF _Toc167377023 \h </w:instrText>
      </w:r>
      <w:r>
        <w:rPr>
          <w:noProof/>
        </w:rPr>
      </w:r>
      <w:r>
        <w:rPr>
          <w:noProof/>
        </w:rPr>
        <w:fldChar w:fldCharType="separate"/>
      </w:r>
      <w:r>
        <w:rPr>
          <w:noProof/>
        </w:rPr>
        <w:t>74</w:t>
      </w:r>
      <w:r>
        <w:rPr>
          <w:noProof/>
        </w:rPr>
        <w:fldChar w:fldCharType="end"/>
      </w:r>
    </w:p>
    <w:p w14:paraId="0A52099D" w14:textId="4908E278"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9.11.5.5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_Toc167377024 \h </w:instrText>
      </w:r>
      <w:r>
        <w:rPr>
          <w:noProof/>
        </w:rPr>
      </w:r>
      <w:r>
        <w:rPr>
          <w:noProof/>
        </w:rPr>
        <w:fldChar w:fldCharType="separate"/>
      </w:r>
      <w:r>
        <w:rPr>
          <w:noProof/>
        </w:rPr>
        <w:t>74</w:t>
      </w:r>
      <w:r>
        <w:rPr>
          <w:noProof/>
        </w:rPr>
        <w:fldChar w:fldCharType="end"/>
      </w:r>
    </w:p>
    <w:p w14:paraId="08477E04" w14:textId="1E3F3BC0"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9.11.6</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ISAR_BS1534-3 (4 Objects, Generic Audio, 768 kbps Split Rendering Link, Headphone Presentation)</w:t>
      </w:r>
      <w:r>
        <w:rPr>
          <w:noProof/>
        </w:rPr>
        <w:tab/>
      </w:r>
      <w:r>
        <w:rPr>
          <w:noProof/>
        </w:rPr>
        <w:fldChar w:fldCharType="begin" w:fldLock="1"/>
      </w:r>
      <w:r>
        <w:rPr>
          <w:noProof/>
        </w:rPr>
        <w:instrText xml:space="preserve"> PAGEREF _Toc167377025 \h </w:instrText>
      </w:r>
      <w:r>
        <w:rPr>
          <w:noProof/>
        </w:rPr>
      </w:r>
      <w:r>
        <w:rPr>
          <w:noProof/>
        </w:rPr>
        <w:fldChar w:fldCharType="separate"/>
      </w:r>
      <w:r>
        <w:rPr>
          <w:noProof/>
        </w:rPr>
        <w:t>74</w:t>
      </w:r>
      <w:r>
        <w:rPr>
          <w:noProof/>
        </w:rPr>
        <w:fldChar w:fldCharType="end"/>
      </w:r>
    </w:p>
    <w:p w14:paraId="39BA18D9" w14:textId="1A04FB79"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9.11.6.1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_Toc167377026 \h </w:instrText>
      </w:r>
      <w:r>
        <w:rPr>
          <w:noProof/>
        </w:rPr>
      </w:r>
      <w:r>
        <w:rPr>
          <w:noProof/>
        </w:rPr>
        <w:fldChar w:fldCharType="separate"/>
      </w:r>
      <w:r>
        <w:rPr>
          <w:noProof/>
        </w:rPr>
        <w:t>74</w:t>
      </w:r>
      <w:r>
        <w:rPr>
          <w:noProof/>
        </w:rPr>
        <w:fldChar w:fldCharType="end"/>
      </w:r>
    </w:p>
    <w:p w14:paraId="33581BEB" w14:textId="0A0480C0"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9.11.6.2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_Toc167377027 \h </w:instrText>
      </w:r>
      <w:r>
        <w:rPr>
          <w:noProof/>
        </w:rPr>
      </w:r>
      <w:r>
        <w:rPr>
          <w:noProof/>
        </w:rPr>
        <w:fldChar w:fldCharType="separate"/>
      </w:r>
      <w:r>
        <w:rPr>
          <w:noProof/>
        </w:rPr>
        <w:t>74</w:t>
      </w:r>
      <w:r>
        <w:rPr>
          <w:noProof/>
        </w:rPr>
        <w:fldChar w:fldCharType="end"/>
      </w:r>
    </w:p>
    <w:p w14:paraId="5633CD1A" w14:textId="41D840A8"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9.11.6.3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_Toc167377028 \h </w:instrText>
      </w:r>
      <w:r>
        <w:rPr>
          <w:noProof/>
        </w:rPr>
      </w:r>
      <w:r>
        <w:rPr>
          <w:noProof/>
        </w:rPr>
        <w:fldChar w:fldCharType="separate"/>
      </w:r>
      <w:r>
        <w:rPr>
          <w:noProof/>
        </w:rPr>
        <w:t>74</w:t>
      </w:r>
      <w:r>
        <w:rPr>
          <w:noProof/>
        </w:rPr>
        <w:fldChar w:fldCharType="end"/>
      </w:r>
    </w:p>
    <w:p w14:paraId="1C504A45" w14:textId="7356482A"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9.11.6.4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Statistical analysis</w:t>
      </w:r>
      <w:r>
        <w:rPr>
          <w:noProof/>
        </w:rPr>
        <w:tab/>
      </w:r>
      <w:r>
        <w:rPr>
          <w:noProof/>
        </w:rPr>
        <w:fldChar w:fldCharType="begin" w:fldLock="1"/>
      </w:r>
      <w:r>
        <w:rPr>
          <w:noProof/>
        </w:rPr>
        <w:instrText xml:space="preserve"> PAGEREF _Toc167377029 \h </w:instrText>
      </w:r>
      <w:r>
        <w:rPr>
          <w:noProof/>
        </w:rPr>
      </w:r>
      <w:r>
        <w:rPr>
          <w:noProof/>
        </w:rPr>
        <w:fldChar w:fldCharType="separate"/>
      </w:r>
      <w:r>
        <w:rPr>
          <w:noProof/>
        </w:rPr>
        <w:t>76</w:t>
      </w:r>
      <w:r>
        <w:rPr>
          <w:noProof/>
        </w:rPr>
        <w:fldChar w:fldCharType="end"/>
      </w:r>
    </w:p>
    <w:p w14:paraId="4F3DFB27" w14:textId="7CEA555A"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9.11.6.5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rFonts w:eastAsiaTheme="minorEastAsia"/>
          <w:noProof/>
          <w:lang w:val="en-US"/>
        </w:rPr>
        <w:t xml:space="preserve"> </w:t>
      </w:r>
      <w:r w:rsidRPr="00426DD4">
        <w:rPr>
          <w:noProof/>
          <w:lang w:val="en-US"/>
        </w:rPr>
        <w:t>Experimental conclusions</w:t>
      </w:r>
      <w:r>
        <w:rPr>
          <w:noProof/>
        </w:rPr>
        <w:tab/>
      </w:r>
      <w:r>
        <w:rPr>
          <w:noProof/>
        </w:rPr>
        <w:fldChar w:fldCharType="begin" w:fldLock="1"/>
      </w:r>
      <w:r>
        <w:rPr>
          <w:noProof/>
        </w:rPr>
        <w:instrText xml:space="preserve"> PAGEREF _Toc167377030 \h </w:instrText>
      </w:r>
      <w:r>
        <w:rPr>
          <w:noProof/>
        </w:rPr>
      </w:r>
      <w:r>
        <w:rPr>
          <w:noProof/>
        </w:rPr>
        <w:fldChar w:fldCharType="separate"/>
      </w:r>
      <w:r>
        <w:rPr>
          <w:noProof/>
        </w:rPr>
        <w:t>76</w:t>
      </w:r>
      <w:r>
        <w:rPr>
          <w:noProof/>
        </w:rPr>
        <w:fldChar w:fldCharType="end"/>
      </w:r>
    </w:p>
    <w:p w14:paraId="17D8E8F4" w14:textId="4285562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9.11.7</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ISAR_BS1534-4 (MASA 2TC, Generic Audio, 768 kbps Split Rendering Link, Headphone Presentation)</w:t>
      </w:r>
      <w:r>
        <w:rPr>
          <w:noProof/>
        </w:rPr>
        <w:tab/>
      </w:r>
      <w:r>
        <w:rPr>
          <w:noProof/>
        </w:rPr>
        <w:fldChar w:fldCharType="begin" w:fldLock="1"/>
      </w:r>
      <w:r>
        <w:rPr>
          <w:noProof/>
        </w:rPr>
        <w:instrText xml:space="preserve"> PAGEREF _Toc167377031 \h </w:instrText>
      </w:r>
      <w:r>
        <w:rPr>
          <w:noProof/>
        </w:rPr>
      </w:r>
      <w:r>
        <w:rPr>
          <w:noProof/>
        </w:rPr>
        <w:fldChar w:fldCharType="separate"/>
      </w:r>
      <w:r>
        <w:rPr>
          <w:noProof/>
        </w:rPr>
        <w:t>76</w:t>
      </w:r>
      <w:r>
        <w:rPr>
          <w:noProof/>
        </w:rPr>
        <w:fldChar w:fldCharType="end"/>
      </w:r>
    </w:p>
    <w:p w14:paraId="776D8DB0" w14:textId="3C3BF462"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_Toc167377032 \h </w:instrText>
      </w:r>
      <w:r>
        <w:rPr>
          <w:noProof/>
        </w:rPr>
      </w:r>
      <w:r>
        <w:rPr>
          <w:noProof/>
        </w:rPr>
        <w:fldChar w:fldCharType="separate"/>
      </w:r>
      <w:r>
        <w:rPr>
          <w:noProof/>
        </w:rPr>
        <w:t>76</w:t>
      </w:r>
      <w:r>
        <w:rPr>
          <w:noProof/>
        </w:rPr>
        <w:fldChar w:fldCharType="end"/>
      </w:r>
    </w:p>
    <w:p w14:paraId="40E189DB" w14:textId="64A12099"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Pr>
          <w:noProof/>
        </w:rPr>
        <w:t>9.11.7.2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_Toc167377033 \h </w:instrText>
      </w:r>
      <w:r>
        <w:rPr>
          <w:noProof/>
        </w:rPr>
      </w:r>
      <w:r>
        <w:rPr>
          <w:noProof/>
        </w:rPr>
        <w:fldChar w:fldCharType="separate"/>
      </w:r>
      <w:r>
        <w:rPr>
          <w:noProof/>
        </w:rPr>
        <w:t>76</w:t>
      </w:r>
      <w:r>
        <w:rPr>
          <w:noProof/>
        </w:rPr>
        <w:fldChar w:fldCharType="end"/>
      </w:r>
    </w:p>
    <w:p w14:paraId="27726636" w14:textId="4042BCA1"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9.11.7.3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_Toc167377034 \h </w:instrText>
      </w:r>
      <w:r>
        <w:rPr>
          <w:noProof/>
        </w:rPr>
      </w:r>
      <w:r>
        <w:rPr>
          <w:noProof/>
        </w:rPr>
        <w:fldChar w:fldCharType="separate"/>
      </w:r>
      <w:r>
        <w:rPr>
          <w:noProof/>
        </w:rPr>
        <w:t>76</w:t>
      </w:r>
      <w:r>
        <w:rPr>
          <w:noProof/>
        </w:rPr>
        <w:fldChar w:fldCharType="end"/>
      </w:r>
    </w:p>
    <w:p w14:paraId="6AC7DC50" w14:textId="42FC238D"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9.11.7.4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Statistical analysis</w:t>
      </w:r>
      <w:r>
        <w:rPr>
          <w:noProof/>
        </w:rPr>
        <w:tab/>
      </w:r>
      <w:r>
        <w:rPr>
          <w:noProof/>
        </w:rPr>
        <w:fldChar w:fldCharType="begin" w:fldLock="1"/>
      </w:r>
      <w:r>
        <w:rPr>
          <w:noProof/>
        </w:rPr>
        <w:instrText xml:space="preserve"> PAGEREF _Toc167377035 \h </w:instrText>
      </w:r>
      <w:r>
        <w:rPr>
          <w:noProof/>
        </w:rPr>
      </w:r>
      <w:r>
        <w:rPr>
          <w:noProof/>
        </w:rPr>
        <w:fldChar w:fldCharType="separate"/>
      </w:r>
      <w:r>
        <w:rPr>
          <w:noProof/>
        </w:rPr>
        <w:t>78</w:t>
      </w:r>
      <w:r>
        <w:rPr>
          <w:noProof/>
        </w:rPr>
        <w:fldChar w:fldCharType="end"/>
      </w:r>
    </w:p>
    <w:p w14:paraId="105BD9D5" w14:textId="682D75E0" w:rsidR="00BC50F1" w:rsidRPr="00C04264" w:rsidRDefault="00BC50F1">
      <w:pPr>
        <w:pStyle w:val="TOC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9.11.7.5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_Toc167377036 \h </w:instrText>
      </w:r>
      <w:r>
        <w:rPr>
          <w:noProof/>
        </w:rPr>
      </w:r>
      <w:r>
        <w:rPr>
          <w:noProof/>
        </w:rPr>
        <w:fldChar w:fldCharType="separate"/>
      </w:r>
      <w:r>
        <w:rPr>
          <w:noProof/>
        </w:rPr>
        <w:t>78</w:t>
      </w:r>
      <w:r>
        <w:rPr>
          <w:noProof/>
        </w:rPr>
        <w:fldChar w:fldCharType="end"/>
      </w:r>
    </w:p>
    <w:p w14:paraId="2EC08218" w14:textId="4CA8F637"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10</w:t>
      </w:r>
      <w:r w:rsidRPr="00C04264">
        <w:rPr>
          <w:rFonts w:asciiTheme="minorHAnsi" w:eastAsiaTheme="minorEastAsia" w:hAnsiTheme="minorHAnsi" w:cstheme="minorBidi"/>
          <w:noProof/>
          <w:kern w:val="2"/>
          <w:sz w:val="24"/>
          <w:szCs w:val="24"/>
          <w:lang w:val="en-US" w:eastAsia="zh-CN"/>
          <w14:ligatures w14:val="standardContextual"/>
        </w:rPr>
        <w:tab/>
      </w:r>
      <w:r>
        <w:rPr>
          <w:noProof/>
        </w:rPr>
        <w:t>Objective Evaluations</w:t>
      </w:r>
      <w:r>
        <w:rPr>
          <w:noProof/>
        </w:rPr>
        <w:tab/>
      </w:r>
      <w:r>
        <w:rPr>
          <w:noProof/>
        </w:rPr>
        <w:fldChar w:fldCharType="begin" w:fldLock="1"/>
      </w:r>
      <w:r>
        <w:rPr>
          <w:noProof/>
        </w:rPr>
        <w:instrText xml:space="preserve"> PAGEREF _Toc167377037 \h </w:instrText>
      </w:r>
      <w:r>
        <w:rPr>
          <w:noProof/>
        </w:rPr>
      </w:r>
      <w:r>
        <w:rPr>
          <w:noProof/>
        </w:rPr>
        <w:fldChar w:fldCharType="separate"/>
      </w:r>
      <w:r>
        <w:rPr>
          <w:noProof/>
        </w:rPr>
        <w:t>78</w:t>
      </w:r>
      <w:r>
        <w:rPr>
          <w:noProof/>
        </w:rPr>
        <w:fldChar w:fldCharType="end"/>
      </w:r>
    </w:p>
    <w:p w14:paraId="2A4B91A9" w14:textId="5AB38F6B" w:rsidR="00BC50F1" w:rsidRPr="00C04264" w:rsidRDefault="00BC50F1">
      <w:pPr>
        <w:pStyle w:val="TOC2"/>
        <w:rPr>
          <w:rFonts w:asciiTheme="minorHAnsi" w:eastAsiaTheme="minorEastAsia" w:hAnsiTheme="minorHAnsi" w:cstheme="minorBidi"/>
          <w:noProof/>
          <w:kern w:val="2"/>
          <w:sz w:val="24"/>
          <w:szCs w:val="24"/>
          <w:lang w:val="en-US" w:eastAsia="zh-CN"/>
          <w14:ligatures w14:val="standardContextual"/>
        </w:rPr>
      </w:pPr>
      <w:r>
        <w:rPr>
          <w:noProof/>
        </w:rPr>
        <w:t>10.1</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Complexity and Delay Analysis</w:t>
      </w:r>
      <w:r>
        <w:rPr>
          <w:noProof/>
        </w:rPr>
        <w:tab/>
      </w:r>
      <w:r>
        <w:rPr>
          <w:noProof/>
        </w:rPr>
        <w:fldChar w:fldCharType="begin" w:fldLock="1"/>
      </w:r>
      <w:r>
        <w:rPr>
          <w:noProof/>
        </w:rPr>
        <w:instrText xml:space="preserve"> PAGEREF _Toc167377038 \h </w:instrText>
      </w:r>
      <w:r>
        <w:rPr>
          <w:noProof/>
        </w:rPr>
      </w:r>
      <w:r>
        <w:rPr>
          <w:noProof/>
        </w:rPr>
        <w:fldChar w:fldCharType="separate"/>
      </w:r>
      <w:r>
        <w:rPr>
          <w:noProof/>
        </w:rPr>
        <w:t>78</w:t>
      </w:r>
      <w:r>
        <w:rPr>
          <w:noProof/>
        </w:rPr>
        <w:fldChar w:fldCharType="end"/>
      </w:r>
    </w:p>
    <w:p w14:paraId="301FCA0D" w14:textId="03392302"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10.1.1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Complexity</w:t>
      </w:r>
      <w:r>
        <w:rPr>
          <w:noProof/>
        </w:rPr>
        <w:tab/>
      </w:r>
      <w:r>
        <w:rPr>
          <w:noProof/>
        </w:rPr>
        <w:fldChar w:fldCharType="begin" w:fldLock="1"/>
      </w:r>
      <w:r>
        <w:rPr>
          <w:noProof/>
        </w:rPr>
        <w:instrText xml:space="preserve"> PAGEREF _Toc167377039 \h </w:instrText>
      </w:r>
      <w:r>
        <w:rPr>
          <w:noProof/>
        </w:rPr>
      </w:r>
      <w:r>
        <w:rPr>
          <w:noProof/>
        </w:rPr>
        <w:fldChar w:fldCharType="separate"/>
      </w:r>
      <w:r>
        <w:rPr>
          <w:noProof/>
        </w:rPr>
        <w:t>78</w:t>
      </w:r>
      <w:r>
        <w:rPr>
          <w:noProof/>
        </w:rPr>
        <w:fldChar w:fldCharType="end"/>
      </w:r>
    </w:p>
    <w:p w14:paraId="4E971D67" w14:textId="673FA7D5" w:rsidR="00BC50F1" w:rsidRPr="00C04264" w:rsidRDefault="00BC50F1">
      <w:pPr>
        <w:pStyle w:val="TOC3"/>
        <w:rPr>
          <w:rFonts w:asciiTheme="minorHAnsi" w:eastAsiaTheme="minorEastAsia" w:hAnsiTheme="minorHAnsi" w:cstheme="minorBidi"/>
          <w:noProof/>
          <w:kern w:val="2"/>
          <w:sz w:val="24"/>
          <w:szCs w:val="24"/>
          <w:lang w:val="en-US" w:eastAsia="zh-CN"/>
          <w14:ligatures w14:val="standardContextual"/>
        </w:rPr>
      </w:pPr>
      <w:r>
        <w:rPr>
          <w:noProof/>
        </w:rPr>
        <w:t>10.1.2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Algorithmic Delay</w:t>
      </w:r>
      <w:r>
        <w:rPr>
          <w:noProof/>
        </w:rPr>
        <w:tab/>
      </w:r>
      <w:r>
        <w:rPr>
          <w:noProof/>
        </w:rPr>
        <w:fldChar w:fldCharType="begin" w:fldLock="1"/>
      </w:r>
      <w:r>
        <w:rPr>
          <w:noProof/>
        </w:rPr>
        <w:instrText xml:space="preserve"> PAGEREF _Toc167377040 \h </w:instrText>
      </w:r>
      <w:r>
        <w:rPr>
          <w:noProof/>
        </w:rPr>
      </w:r>
      <w:r>
        <w:rPr>
          <w:noProof/>
        </w:rPr>
        <w:fldChar w:fldCharType="separate"/>
      </w:r>
      <w:r>
        <w:rPr>
          <w:noProof/>
        </w:rPr>
        <w:t>78</w:t>
      </w:r>
      <w:r>
        <w:rPr>
          <w:noProof/>
        </w:rPr>
        <w:fldChar w:fldCharType="end"/>
      </w:r>
    </w:p>
    <w:p w14:paraId="164FD99A" w14:textId="092EBFA9" w:rsidR="00BC50F1" w:rsidRPr="00C04264" w:rsidRDefault="00BC50F1">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A: ToR Tests in Selection Phase</w:t>
      </w:r>
      <w:r>
        <w:rPr>
          <w:noProof/>
        </w:rPr>
        <w:tab/>
      </w:r>
      <w:r>
        <w:rPr>
          <w:noProof/>
        </w:rPr>
        <w:fldChar w:fldCharType="begin" w:fldLock="1"/>
      </w:r>
      <w:r>
        <w:rPr>
          <w:noProof/>
        </w:rPr>
        <w:instrText xml:space="preserve"> PAGEREF _Toc167377041 \h </w:instrText>
      </w:r>
      <w:r>
        <w:rPr>
          <w:noProof/>
        </w:rPr>
      </w:r>
      <w:r>
        <w:rPr>
          <w:noProof/>
        </w:rPr>
        <w:fldChar w:fldCharType="separate"/>
      </w:r>
      <w:r>
        <w:rPr>
          <w:noProof/>
        </w:rPr>
        <w:t>80</w:t>
      </w:r>
      <w:r>
        <w:rPr>
          <w:noProof/>
        </w:rPr>
        <w:fldChar w:fldCharType="end"/>
      </w:r>
    </w:p>
    <w:p w14:paraId="105BB2FA" w14:textId="7C28ECFC" w:rsidR="00BC50F1" w:rsidRPr="00C04264" w:rsidRDefault="00BC50F1">
      <w:pPr>
        <w:pStyle w:val="TOC1"/>
        <w:rPr>
          <w:rFonts w:asciiTheme="minorHAnsi" w:eastAsiaTheme="minorEastAsia" w:hAnsiTheme="minorHAnsi" w:cstheme="minorBidi"/>
          <w:noProof/>
          <w:kern w:val="2"/>
          <w:sz w:val="24"/>
          <w:szCs w:val="24"/>
          <w:lang w:val="en-US" w:eastAsia="zh-CN"/>
          <w14:ligatures w14:val="standardContextual"/>
        </w:rPr>
      </w:pPr>
      <w:r>
        <w:rPr>
          <w:noProof/>
        </w:rPr>
        <w:t>A.1</w:t>
      </w:r>
      <w:r w:rsidRPr="00C04264">
        <w:rPr>
          <w:rFonts w:asciiTheme="minorHAnsi" w:eastAsiaTheme="minorEastAsia" w:hAnsiTheme="minorHAnsi" w:cstheme="minorBidi"/>
          <w:noProof/>
          <w:kern w:val="2"/>
          <w:sz w:val="24"/>
          <w:szCs w:val="24"/>
          <w:lang w:val="en-US" w:eastAsia="zh-CN"/>
          <w14:ligatures w14:val="standardContextual"/>
        </w:rPr>
        <w:tab/>
      </w:r>
      <w:r>
        <w:rPr>
          <w:noProof/>
        </w:rPr>
        <w:t>ToR Tests for Requirements</w:t>
      </w:r>
      <w:r>
        <w:rPr>
          <w:noProof/>
        </w:rPr>
        <w:tab/>
      </w:r>
      <w:r>
        <w:rPr>
          <w:noProof/>
        </w:rPr>
        <w:fldChar w:fldCharType="begin" w:fldLock="1"/>
      </w:r>
      <w:r>
        <w:rPr>
          <w:noProof/>
        </w:rPr>
        <w:instrText xml:space="preserve"> PAGEREF _Toc167377042 \h </w:instrText>
      </w:r>
      <w:r>
        <w:rPr>
          <w:noProof/>
        </w:rPr>
      </w:r>
      <w:r>
        <w:rPr>
          <w:noProof/>
        </w:rPr>
        <w:fldChar w:fldCharType="separate"/>
      </w:r>
      <w:r>
        <w:rPr>
          <w:noProof/>
        </w:rPr>
        <w:t>80</w:t>
      </w:r>
      <w:r>
        <w:rPr>
          <w:noProof/>
        </w:rPr>
        <w:fldChar w:fldCharType="end"/>
      </w:r>
    </w:p>
    <w:p w14:paraId="28EDE5FB" w14:textId="44CCDE88" w:rsidR="00BC50F1" w:rsidRPr="00C04264" w:rsidRDefault="00BC50F1">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B:</w:t>
      </w:r>
      <w:r w:rsidRPr="00C04264">
        <w:rPr>
          <w:rFonts w:asciiTheme="minorHAnsi" w:eastAsiaTheme="minorEastAsia" w:hAnsiTheme="minorHAnsi" w:cstheme="minorBidi"/>
          <w:b w:val="0"/>
          <w:noProof/>
          <w:kern w:val="2"/>
          <w:sz w:val="24"/>
          <w:szCs w:val="24"/>
          <w:lang w:val="en-US" w:eastAsia="zh-CN"/>
          <w14:ligatures w14:val="standardContextual"/>
        </w:rPr>
        <w:tab/>
      </w:r>
      <w:r>
        <w:rPr>
          <w:noProof/>
        </w:rPr>
        <w:t xml:space="preserve"> Overall Characterization of the IVAS Codec</w:t>
      </w:r>
      <w:r>
        <w:rPr>
          <w:noProof/>
        </w:rPr>
        <w:tab/>
      </w:r>
      <w:r>
        <w:rPr>
          <w:noProof/>
        </w:rPr>
        <w:fldChar w:fldCharType="begin" w:fldLock="1"/>
      </w:r>
      <w:r>
        <w:rPr>
          <w:noProof/>
        </w:rPr>
        <w:instrText xml:space="preserve"> PAGEREF _Toc167377043 \h </w:instrText>
      </w:r>
      <w:r>
        <w:rPr>
          <w:noProof/>
        </w:rPr>
      </w:r>
      <w:r>
        <w:rPr>
          <w:noProof/>
        </w:rPr>
        <w:fldChar w:fldCharType="separate"/>
      </w:r>
      <w:r>
        <w:rPr>
          <w:noProof/>
        </w:rPr>
        <w:t>82</w:t>
      </w:r>
      <w:r>
        <w:rPr>
          <w:noProof/>
        </w:rPr>
        <w:fldChar w:fldCharType="end"/>
      </w:r>
    </w:p>
    <w:p w14:paraId="499C9AC3" w14:textId="6C4E3977" w:rsidR="00BC50F1" w:rsidRDefault="00BC50F1">
      <w:pPr>
        <w:pStyle w:val="TOC8"/>
        <w:rPr>
          <w:rFonts w:asciiTheme="minorHAnsi" w:eastAsiaTheme="minorEastAsia" w:hAnsiTheme="minorHAnsi" w:cstheme="minorBidi"/>
          <w:b w:val="0"/>
          <w:noProof/>
          <w:kern w:val="2"/>
          <w:sz w:val="24"/>
          <w:szCs w:val="24"/>
          <w:lang w:val="de-DE" w:eastAsia="zh-CN"/>
          <w14:ligatures w14:val="standardContextual"/>
        </w:rPr>
      </w:pPr>
      <w:r w:rsidRPr="00426DD4">
        <w:rPr>
          <w:noProof/>
          <w:lang w:val="en-US"/>
        </w:rPr>
        <w:t>Annex C : IVAS Selection Phase Testplan</w:t>
      </w:r>
      <w:r>
        <w:rPr>
          <w:noProof/>
        </w:rPr>
        <w:tab/>
      </w:r>
      <w:r>
        <w:rPr>
          <w:noProof/>
        </w:rPr>
        <w:fldChar w:fldCharType="begin" w:fldLock="1"/>
      </w:r>
      <w:r>
        <w:rPr>
          <w:noProof/>
        </w:rPr>
        <w:instrText xml:space="preserve"> PAGEREF _Toc167377044 \h </w:instrText>
      </w:r>
      <w:r>
        <w:rPr>
          <w:noProof/>
        </w:rPr>
      </w:r>
      <w:r>
        <w:rPr>
          <w:noProof/>
        </w:rPr>
        <w:fldChar w:fldCharType="separate"/>
      </w:r>
      <w:r>
        <w:rPr>
          <w:noProof/>
        </w:rPr>
        <w:t>84</w:t>
      </w:r>
      <w:r>
        <w:rPr>
          <w:noProof/>
        </w:rPr>
        <w:fldChar w:fldCharType="end"/>
      </w:r>
    </w:p>
    <w:p w14:paraId="17E9F6BF" w14:textId="2A7BB3E3"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w:t>
      </w:r>
      <w:r>
        <w:rPr>
          <w:rFonts w:asciiTheme="minorHAnsi" w:eastAsiaTheme="minorEastAsia" w:hAnsiTheme="minorHAnsi" w:cstheme="minorBidi"/>
          <w:noProof/>
          <w:kern w:val="2"/>
          <w:sz w:val="24"/>
          <w:szCs w:val="24"/>
          <w:lang w:val="de-DE" w:eastAsia="zh-CN"/>
          <w14:ligatures w14:val="standardContextual"/>
        </w:rPr>
        <w:tab/>
      </w:r>
      <w:r>
        <w:rPr>
          <w:noProof/>
        </w:rPr>
        <w:t>Experiment P800-1: Stereo/Binaural Clean Speech Test</w:t>
      </w:r>
      <w:r>
        <w:rPr>
          <w:noProof/>
        </w:rPr>
        <w:tab/>
      </w:r>
      <w:r>
        <w:rPr>
          <w:noProof/>
        </w:rPr>
        <w:fldChar w:fldCharType="begin" w:fldLock="1"/>
      </w:r>
      <w:r>
        <w:rPr>
          <w:noProof/>
        </w:rPr>
        <w:instrText xml:space="preserve"> PAGEREF _Toc167377045 \h </w:instrText>
      </w:r>
      <w:r>
        <w:rPr>
          <w:noProof/>
        </w:rPr>
      </w:r>
      <w:r>
        <w:rPr>
          <w:noProof/>
        </w:rPr>
        <w:fldChar w:fldCharType="separate"/>
      </w:r>
      <w:r>
        <w:rPr>
          <w:noProof/>
        </w:rPr>
        <w:t>84</w:t>
      </w:r>
      <w:r>
        <w:rPr>
          <w:noProof/>
        </w:rPr>
        <w:fldChar w:fldCharType="end"/>
      </w:r>
    </w:p>
    <w:p w14:paraId="05ABB0F1" w14:textId="23D7D714"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C.1.1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_Toc167377046 \h </w:instrText>
      </w:r>
      <w:r>
        <w:rPr>
          <w:noProof/>
        </w:rPr>
      </w:r>
      <w:r>
        <w:rPr>
          <w:noProof/>
        </w:rPr>
        <w:fldChar w:fldCharType="separate"/>
      </w:r>
      <w:r>
        <w:rPr>
          <w:noProof/>
        </w:rPr>
        <w:t>84</w:t>
      </w:r>
      <w:r>
        <w:rPr>
          <w:noProof/>
        </w:rPr>
        <w:fldChar w:fldCharType="end"/>
      </w:r>
    </w:p>
    <w:p w14:paraId="26AFBFD4" w14:textId="0315E9DB"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C.1.2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_Toc167377047 \h </w:instrText>
      </w:r>
      <w:r>
        <w:rPr>
          <w:noProof/>
        </w:rPr>
      </w:r>
      <w:r>
        <w:rPr>
          <w:noProof/>
        </w:rPr>
        <w:fldChar w:fldCharType="separate"/>
      </w:r>
      <w:r>
        <w:rPr>
          <w:noProof/>
        </w:rPr>
        <w:t>86</w:t>
      </w:r>
      <w:r>
        <w:rPr>
          <w:noProof/>
        </w:rPr>
        <w:fldChar w:fldCharType="end"/>
      </w:r>
    </w:p>
    <w:p w14:paraId="3F5EFD49" w14:textId="5B74ECF3"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C.2</w:t>
      </w:r>
      <w:r>
        <w:rPr>
          <w:rFonts w:asciiTheme="minorHAnsi" w:eastAsiaTheme="minorEastAsia" w:hAnsiTheme="minorHAnsi" w:cstheme="minorBidi"/>
          <w:noProof/>
          <w:kern w:val="2"/>
          <w:sz w:val="24"/>
          <w:szCs w:val="24"/>
          <w:lang w:val="de-DE" w:eastAsia="zh-CN"/>
          <w14:ligatures w14:val="standardContextual"/>
        </w:rPr>
        <w:tab/>
      </w:r>
      <w:r>
        <w:rPr>
          <w:noProof/>
        </w:rPr>
        <w:t>Experiment P800-2: Stereo Speech and Background Test</w:t>
      </w:r>
      <w:r>
        <w:rPr>
          <w:noProof/>
        </w:rPr>
        <w:tab/>
      </w:r>
      <w:r>
        <w:rPr>
          <w:noProof/>
        </w:rPr>
        <w:fldChar w:fldCharType="begin" w:fldLock="1"/>
      </w:r>
      <w:r>
        <w:rPr>
          <w:noProof/>
        </w:rPr>
        <w:instrText xml:space="preserve"> PAGEREF _Toc167377048 \h </w:instrText>
      </w:r>
      <w:r>
        <w:rPr>
          <w:noProof/>
        </w:rPr>
      </w:r>
      <w:r>
        <w:rPr>
          <w:noProof/>
        </w:rPr>
        <w:fldChar w:fldCharType="separate"/>
      </w:r>
      <w:r>
        <w:rPr>
          <w:noProof/>
        </w:rPr>
        <w:t>88</w:t>
      </w:r>
      <w:r>
        <w:rPr>
          <w:noProof/>
        </w:rPr>
        <w:fldChar w:fldCharType="end"/>
      </w:r>
    </w:p>
    <w:p w14:paraId="3A27A81F" w14:textId="00A2D726"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C.2.1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_Toc167377049 \h </w:instrText>
      </w:r>
      <w:r>
        <w:rPr>
          <w:noProof/>
        </w:rPr>
      </w:r>
      <w:r>
        <w:rPr>
          <w:noProof/>
        </w:rPr>
        <w:fldChar w:fldCharType="separate"/>
      </w:r>
      <w:r>
        <w:rPr>
          <w:noProof/>
        </w:rPr>
        <w:t>88</w:t>
      </w:r>
      <w:r>
        <w:rPr>
          <w:noProof/>
        </w:rPr>
        <w:fldChar w:fldCharType="end"/>
      </w:r>
    </w:p>
    <w:p w14:paraId="1E69757F" w14:textId="1CC44360"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C.2.2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_Toc167377050 \h </w:instrText>
      </w:r>
      <w:r>
        <w:rPr>
          <w:noProof/>
        </w:rPr>
      </w:r>
      <w:r>
        <w:rPr>
          <w:noProof/>
        </w:rPr>
        <w:fldChar w:fldCharType="separate"/>
      </w:r>
      <w:r>
        <w:rPr>
          <w:noProof/>
        </w:rPr>
        <w:t>89</w:t>
      </w:r>
      <w:r>
        <w:rPr>
          <w:noProof/>
        </w:rPr>
        <w:fldChar w:fldCharType="end"/>
      </w:r>
    </w:p>
    <w:p w14:paraId="4ECD4082" w14:textId="48D78FFD"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C.3</w:t>
      </w:r>
      <w:r>
        <w:rPr>
          <w:rFonts w:asciiTheme="minorHAnsi" w:eastAsiaTheme="minorEastAsia" w:hAnsiTheme="minorHAnsi" w:cstheme="minorBidi"/>
          <w:noProof/>
          <w:kern w:val="2"/>
          <w:sz w:val="24"/>
          <w:szCs w:val="24"/>
          <w:lang w:val="de-DE" w:eastAsia="zh-CN"/>
          <w14:ligatures w14:val="standardContextual"/>
        </w:rPr>
        <w:tab/>
      </w:r>
      <w:r>
        <w:rPr>
          <w:noProof/>
        </w:rPr>
        <w:t xml:space="preserve"> Experiment P800-3: Stereo Mixed and Music Test</w:t>
      </w:r>
      <w:r>
        <w:rPr>
          <w:noProof/>
        </w:rPr>
        <w:tab/>
      </w:r>
      <w:r>
        <w:rPr>
          <w:noProof/>
        </w:rPr>
        <w:fldChar w:fldCharType="begin" w:fldLock="1"/>
      </w:r>
      <w:r>
        <w:rPr>
          <w:noProof/>
        </w:rPr>
        <w:instrText xml:space="preserve"> PAGEREF _Toc167377051 \h </w:instrText>
      </w:r>
      <w:r>
        <w:rPr>
          <w:noProof/>
        </w:rPr>
      </w:r>
      <w:r>
        <w:rPr>
          <w:noProof/>
        </w:rPr>
        <w:fldChar w:fldCharType="separate"/>
      </w:r>
      <w:r>
        <w:rPr>
          <w:noProof/>
        </w:rPr>
        <w:t>92</w:t>
      </w:r>
      <w:r>
        <w:rPr>
          <w:noProof/>
        </w:rPr>
        <w:fldChar w:fldCharType="end"/>
      </w:r>
    </w:p>
    <w:p w14:paraId="33309DFC" w14:textId="462149A7"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C.3.1</w:t>
      </w:r>
      <w:r>
        <w:rPr>
          <w:rFonts w:asciiTheme="minorHAnsi" w:eastAsiaTheme="minorEastAsia" w:hAnsiTheme="minorHAnsi" w:cstheme="minorBidi"/>
          <w:noProof/>
          <w:kern w:val="2"/>
          <w:sz w:val="24"/>
          <w:szCs w:val="24"/>
          <w:lang w:val="de-DE" w:eastAsia="zh-CN"/>
          <w14:ligatures w14:val="standardContextual"/>
        </w:rPr>
        <w:tab/>
      </w:r>
      <w:r>
        <w:rPr>
          <w:noProof/>
        </w:rPr>
        <w:t xml:space="preserve"> Experiment setup</w:t>
      </w:r>
      <w:r>
        <w:rPr>
          <w:noProof/>
        </w:rPr>
        <w:tab/>
      </w:r>
      <w:r>
        <w:rPr>
          <w:noProof/>
        </w:rPr>
        <w:fldChar w:fldCharType="begin" w:fldLock="1"/>
      </w:r>
      <w:r>
        <w:rPr>
          <w:noProof/>
        </w:rPr>
        <w:instrText xml:space="preserve"> PAGEREF _Toc167377052 \h </w:instrText>
      </w:r>
      <w:r>
        <w:rPr>
          <w:noProof/>
        </w:rPr>
      </w:r>
      <w:r>
        <w:rPr>
          <w:noProof/>
        </w:rPr>
        <w:fldChar w:fldCharType="separate"/>
      </w:r>
      <w:r>
        <w:rPr>
          <w:noProof/>
        </w:rPr>
        <w:t>92</w:t>
      </w:r>
      <w:r>
        <w:rPr>
          <w:noProof/>
        </w:rPr>
        <w:fldChar w:fldCharType="end"/>
      </w:r>
    </w:p>
    <w:p w14:paraId="6B298F75" w14:textId="0FE8650D"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C.4</w:t>
      </w:r>
      <w:r>
        <w:rPr>
          <w:rFonts w:asciiTheme="minorHAnsi" w:eastAsiaTheme="minorEastAsia" w:hAnsiTheme="minorHAnsi" w:cstheme="minorBidi"/>
          <w:noProof/>
          <w:kern w:val="2"/>
          <w:sz w:val="24"/>
          <w:szCs w:val="24"/>
          <w:lang w:val="de-DE" w:eastAsia="zh-CN"/>
          <w14:ligatures w14:val="standardContextual"/>
        </w:rPr>
        <w:tab/>
      </w:r>
      <w:r>
        <w:rPr>
          <w:noProof/>
        </w:rPr>
        <w:t>Experiment P800-4: FOA Clean Speech Test</w:t>
      </w:r>
      <w:r>
        <w:rPr>
          <w:noProof/>
        </w:rPr>
        <w:tab/>
      </w:r>
      <w:r>
        <w:rPr>
          <w:noProof/>
        </w:rPr>
        <w:fldChar w:fldCharType="begin" w:fldLock="1"/>
      </w:r>
      <w:r>
        <w:rPr>
          <w:noProof/>
        </w:rPr>
        <w:instrText xml:space="preserve"> PAGEREF _Toc167377053 \h </w:instrText>
      </w:r>
      <w:r>
        <w:rPr>
          <w:noProof/>
        </w:rPr>
      </w:r>
      <w:r>
        <w:rPr>
          <w:noProof/>
        </w:rPr>
        <w:fldChar w:fldCharType="separate"/>
      </w:r>
      <w:r>
        <w:rPr>
          <w:noProof/>
        </w:rPr>
        <w:t>94</w:t>
      </w:r>
      <w:r>
        <w:rPr>
          <w:noProof/>
        </w:rPr>
        <w:fldChar w:fldCharType="end"/>
      </w:r>
    </w:p>
    <w:p w14:paraId="34715D36" w14:textId="271FF56A"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C.4.1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_Toc167377054 \h </w:instrText>
      </w:r>
      <w:r>
        <w:rPr>
          <w:noProof/>
        </w:rPr>
      </w:r>
      <w:r>
        <w:rPr>
          <w:noProof/>
        </w:rPr>
        <w:fldChar w:fldCharType="separate"/>
      </w:r>
      <w:r>
        <w:rPr>
          <w:noProof/>
        </w:rPr>
        <w:t>94</w:t>
      </w:r>
      <w:r>
        <w:rPr>
          <w:noProof/>
        </w:rPr>
        <w:fldChar w:fldCharType="end"/>
      </w:r>
    </w:p>
    <w:p w14:paraId="7C11B50F" w14:textId="480C0C33"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C.4.2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_Toc167377055 \h </w:instrText>
      </w:r>
      <w:r>
        <w:rPr>
          <w:noProof/>
        </w:rPr>
      </w:r>
      <w:r>
        <w:rPr>
          <w:noProof/>
        </w:rPr>
        <w:fldChar w:fldCharType="separate"/>
      </w:r>
      <w:r>
        <w:rPr>
          <w:noProof/>
        </w:rPr>
        <w:t>95</w:t>
      </w:r>
      <w:r>
        <w:rPr>
          <w:noProof/>
        </w:rPr>
        <w:fldChar w:fldCharType="end"/>
      </w:r>
    </w:p>
    <w:p w14:paraId="4E5BF57D" w14:textId="77D276E7"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C.5</w:t>
      </w:r>
      <w:r>
        <w:rPr>
          <w:rFonts w:asciiTheme="minorHAnsi" w:eastAsiaTheme="minorEastAsia" w:hAnsiTheme="minorHAnsi" w:cstheme="minorBidi"/>
          <w:noProof/>
          <w:kern w:val="2"/>
          <w:sz w:val="24"/>
          <w:szCs w:val="24"/>
          <w:lang w:val="de-DE" w:eastAsia="zh-CN"/>
          <w14:ligatures w14:val="standardContextual"/>
        </w:rPr>
        <w:tab/>
      </w:r>
      <w:r>
        <w:rPr>
          <w:noProof/>
        </w:rPr>
        <w:t>Experiment P800-5: FOA Speech+background Test</w:t>
      </w:r>
      <w:r>
        <w:rPr>
          <w:noProof/>
        </w:rPr>
        <w:tab/>
      </w:r>
      <w:r>
        <w:rPr>
          <w:noProof/>
        </w:rPr>
        <w:fldChar w:fldCharType="begin" w:fldLock="1"/>
      </w:r>
      <w:r>
        <w:rPr>
          <w:noProof/>
        </w:rPr>
        <w:instrText xml:space="preserve"> PAGEREF _Toc167377056 \h </w:instrText>
      </w:r>
      <w:r>
        <w:rPr>
          <w:noProof/>
        </w:rPr>
      </w:r>
      <w:r>
        <w:rPr>
          <w:noProof/>
        </w:rPr>
        <w:fldChar w:fldCharType="separate"/>
      </w:r>
      <w:r>
        <w:rPr>
          <w:noProof/>
        </w:rPr>
        <w:t>97</w:t>
      </w:r>
      <w:r>
        <w:rPr>
          <w:noProof/>
        </w:rPr>
        <w:fldChar w:fldCharType="end"/>
      </w:r>
    </w:p>
    <w:p w14:paraId="38E58BC3" w14:textId="226F4802"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C.5.1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_Toc167377057 \h </w:instrText>
      </w:r>
      <w:r>
        <w:rPr>
          <w:noProof/>
        </w:rPr>
      </w:r>
      <w:r>
        <w:rPr>
          <w:noProof/>
        </w:rPr>
        <w:fldChar w:fldCharType="separate"/>
      </w:r>
      <w:r>
        <w:rPr>
          <w:noProof/>
        </w:rPr>
        <w:t>97</w:t>
      </w:r>
      <w:r>
        <w:rPr>
          <w:noProof/>
        </w:rPr>
        <w:fldChar w:fldCharType="end"/>
      </w:r>
    </w:p>
    <w:p w14:paraId="592F7907" w14:textId="23AB18EE"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C.5.2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_Toc167377058 \h </w:instrText>
      </w:r>
      <w:r>
        <w:rPr>
          <w:noProof/>
        </w:rPr>
      </w:r>
      <w:r>
        <w:rPr>
          <w:noProof/>
        </w:rPr>
        <w:fldChar w:fldCharType="separate"/>
      </w:r>
      <w:r>
        <w:rPr>
          <w:noProof/>
        </w:rPr>
        <w:t>98</w:t>
      </w:r>
      <w:r>
        <w:rPr>
          <w:noProof/>
        </w:rPr>
        <w:fldChar w:fldCharType="end"/>
      </w:r>
    </w:p>
    <w:p w14:paraId="0D42DC6F" w14:textId="37270572"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C.6</w:t>
      </w:r>
      <w:r>
        <w:rPr>
          <w:rFonts w:asciiTheme="minorHAnsi" w:eastAsiaTheme="minorEastAsia" w:hAnsiTheme="minorHAnsi" w:cstheme="minorBidi"/>
          <w:noProof/>
          <w:kern w:val="2"/>
          <w:sz w:val="24"/>
          <w:szCs w:val="24"/>
          <w:lang w:val="de-DE" w:eastAsia="zh-CN"/>
          <w14:ligatures w14:val="standardContextual"/>
        </w:rPr>
        <w:tab/>
      </w:r>
      <w:r>
        <w:rPr>
          <w:noProof/>
        </w:rPr>
        <w:t>Experiment P800-6: 1-Object Clean Speech Test</w:t>
      </w:r>
      <w:r>
        <w:rPr>
          <w:noProof/>
        </w:rPr>
        <w:tab/>
      </w:r>
      <w:r>
        <w:rPr>
          <w:noProof/>
        </w:rPr>
        <w:fldChar w:fldCharType="begin" w:fldLock="1"/>
      </w:r>
      <w:r>
        <w:rPr>
          <w:noProof/>
        </w:rPr>
        <w:instrText xml:space="preserve"> PAGEREF _Toc167377059 \h </w:instrText>
      </w:r>
      <w:r>
        <w:rPr>
          <w:noProof/>
        </w:rPr>
      </w:r>
      <w:r>
        <w:rPr>
          <w:noProof/>
        </w:rPr>
        <w:fldChar w:fldCharType="separate"/>
      </w:r>
      <w:r>
        <w:rPr>
          <w:noProof/>
        </w:rPr>
        <w:t>100</w:t>
      </w:r>
      <w:r>
        <w:rPr>
          <w:noProof/>
        </w:rPr>
        <w:fldChar w:fldCharType="end"/>
      </w:r>
    </w:p>
    <w:p w14:paraId="590F4E76" w14:textId="5ACCCAFE"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C.6.1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_Toc167377060 \h </w:instrText>
      </w:r>
      <w:r>
        <w:rPr>
          <w:noProof/>
        </w:rPr>
      </w:r>
      <w:r>
        <w:rPr>
          <w:noProof/>
        </w:rPr>
        <w:fldChar w:fldCharType="separate"/>
      </w:r>
      <w:r>
        <w:rPr>
          <w:noProof/>
        </w:rPr>
        <w:t>100</w:t>
      </w:r>
      <w:r>
        <w:rPr>
          <w:noProof/>
        </w:rPr>
        <w:fldChar w:fldCharType="end"/>
      </w:r>
    </w:p>
    <w:p w14:paraId="3B41F14A" w14:textId="05062995"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C.6.2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_Toc167377061 \h </w:instrText>
      </w:r>
      <w:r>
        <w:rPr>
          <w:noProof/>
        </w:rPr>
      </w:r>
      <w:r>
        <w:rPr>
          <w:noProof/>
        </w:rPr>
        <w:fldChar w:fldCharType="separate"/>
      </w:r>
      <w:r>
        <w:rPr>
          <w:noProof/>
        </w:rPr>
        <w:t>102</w:t>
      </w:r>
      <w:r>
        <w:rPr>
          <w:noProof/>
        </w:rPr>
        <w:fldChar w:fldCharType="end"/>
      </w:r>
    </w:p>
    <w:p w14:paraId="6BD2775A" w14:textId="6E5450A8"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C.7</w:t>
      </w:r>
      <w:r>
        <w:rPr>
          <w:rFonts w:asciiTheme="minorHAnsi" w:eastAsiaTheme="minorEastAsia" w:hAnsiTheme="minorHAnsi" w:cstheme="minorBidi"/>
          <w:noProof/>
          <w:kern w:val="2"/>
          <w:sz w:val="24"/>
          <w:szCs w:val="24"/>
          <w:lang w:val="de-DE" w:eastAsia="zh-CN"/>
          <w14:ligatures w14:val="standardContextual"/>
        </w:rPr>
        <w:tab/>
      </w:r>
      <w:r>
        <w:rPr>
          <w:noProof/>
        </w:rPr>
        <w:t>Experiment P800-7: 2-Objects Clean Speech Test</w:t>
      </w:r>
      <w:r>
        <w:rPr>
          <w:noProof/>
        </w:rPr>
        <w:tab/>
      </w:r>
      <w:r>
        <w:rPr>
          <w:noProof/>
        </w:rPr>
        <w:fldChar w:fldCharType="begin" w:fldLock="1"/>
      </w:r>
      <w:r>
        <w:rPr>
          <w:noProof/>
        </w:rPr>
        <w:instrText xml:space="preserve"> PAGEREF _Toc167377062 \h </w:instrText>
      </w:r>
      <w:r>
        <w:rPr>
          <w:noProof/>
        </w:rPr>
      </w:r>
      <w:r>
        <w:rPr>
          <w:noProof/>
        </w:rPr>
        <w:fldChar w:fldCharType="separate"/>
      </w:r>
      <w:r>
        <w:rPr>
          <w:noProof/>
        </w:rPr>
        <w:t>103</w:t>
      </w:r>
      <w:r>
        <w:rPr>
          <w:noProof/>
        </w:rPr>
        <w:fldChar w:fldCharType="end"/>
      </w:r>
    </w:p>
    <w:p w14:paraId="04399EE0" w14:textId="75C1EB2F"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C.7.1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_Toc167377063 \h </w:instrText>
      </w:r>
      <w:r>
        <w:rPr>
          <w:noProof/>
        </w:rPr>
      </w:r>
      <w:r>
        <w:rPr>
          <w:noProof/>
        </w:rPr>
        <w:fldChar w:fldCharType="separate"/>
      </w:r>
      <w:r>
        <w:rPr>
          <w:noProof/>
        </w:rPr>
        <w:t>103</w:t>
      </w:r>
      <w:r>
        <w:rPr>
          <w:noProof/>
        </w:rPr>
        <w:fldChar w:fldCharType="end"/>
      </w:r>
    </w:p>
    <w:p w14:paraId="3190AF7F" w14:textId="14255C2C"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C.7.2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_Toc167377064 \h </w:instrText>
      </w:r>
      <w:r>
        <w:rPr>
          <w:noProof/>
        </w:rPr>
      </w:r>
      <w:r>
        <w:rPr>
          <w:noProof/>
        </w:rPr>
        <w:fldChar w:fldCharType="separate"/>
      </w:r>
      <w:r>
        <w:rPr>
          <w:noProof/>
        </w:rPr>
        <w:t>106</w:t>
      </w:r>
      <w:r>
        <w:rPr>
          <w:noProof/>
        </w:rPr>
        <w:fldChar w:fldCharType="end"/>
      </w:r>
    </w:p>
    <w:p w14:paraId="16A976DA" w14:textId="037D8EF0"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C.8</w:t>
      </w:r>
      <w:r>
        <w:rPr>
          <w:rFonts w:asciiTheme="minorHAnsi" w:eastAsiaTheme="minorEastAsia" w:hAnsiTheme="minorHAnsi" w:cstheme="minorBidi"/>
          <w:noProof/>
          <w:kern w:val="2"/>
          <w:sz w:val="24"/>
          <w:szCs w:val="24"/>
          <w:lang w:val="de-DE" w:eastAsia="zh-CN"/>
          <w14:ligatures w14:val="standardContextual"/>
        </w:rPr>
        <w:tab/>
      </w:r>
      <w:r>
        <w:rPr>
          <w:noProof/>
        </w:rPr>
        <w:t>Experiment P800-8: MASA Clean Speech Test</w:t>
      </w:r>
      <w:r>
        <w:rPr>
          <w:noProof/>
        </w:rPr>
        <w:tab/>
      </w:r>
      <w:r>
        <w:rPr>
          <w:noProof/>
        </w:rPr>
        <w:fldChar w:fldCharType="begin" w:fldLock="1"/>
      </w:r>
      <w:r>
        <w:rPr>
          <w:noProof/>
        </w:rPr>
        <w:instrText xml:space="preserve"> PAGEREF _Toc167377065 \h </w:instrText>
      </w:r>
      <w:r>
        <w:rPr>
          <w:noProof/>
        </w:rPr>
      </w:r>
      <w:r>
        <w:rPr>
          <w:noProof/>
        </w:rPr>
        <w:fldChar w:fldCharType="separate"/>
      </w:r>
      <w:r>
        <w:rPr>
          <w:noProof/>
        </w:rPr>
        <w:t>107</w:t>
      </w:r>
      <w:r>
        <w:rPr>
          <w:noProof/>
        </w:rPr>
        <w:fldChar w:fldCharType="end"/>
      </w:r>
    </w:p>
    <w:p w14:paraId="7E414941" w14:textId="72952954"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C.8.1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_Toc167377066 \h </w:instrText>
      </w:r>
      <w:r>
        <w:rPr>
          <w:noProof/>
        </w:rPr>
      </w:r>
      <w:r>
        <w:rPr>
          <w:noProof/>
        </w:rPr>
        <w:fldChar w:fldCharType="separate"/>
      </w:r>
      <w:r>
        <w:rPr>
          <w:noProof/>
        </w:rPr>
        <w:t>107</w:t>
      </w:r>
      <w:r>
        <w:rPr>
          <w:noProof/>
        </w:rPr>
        <w:fldChar w:fldCharType="end"/>
      </w:r>
    </w:p>
    <w:p w14:paraId="29A44E6E" w14:textId="10AA9862"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C.8.2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 (Exp P800-8: Clean speech)</w:t>
      </w:r>
      <w:r>
        <w:rPr>
          <w:noProof/>
        </w:rPr>
        <w:tab/>
      </w:r>
      <w:r>
        <w:rPr>
          <w:noProof/>
        </w:rPr>
        <w:fldChar w:fldCharType="begin" w:fldLock="1"/>
      </w:r>
      <w:r>
        <w:rPr>
          <w:noProof/>
        </w:rPr>
        <w:instrText xml:space="preserve"> PAGEREF _Toc167377067 \h </w:instrText>
      </w:r>
      <w:r>
        <w:rPr>
          <w:noProof/>
        </w:rPr>
      </w:r>
      <w:r>
        <w:rPr>
          <w:noProof/>
        </w:rPr>
        <w:fldChar w:fldCharType="separate"/>
      </w:r>
      <w:r>
        <w:rPr>
          <w:noProof/>
        </w:rPr>
        <w:t>110</w:t>
      </w:r>
      <w:r>
        <w:rPr>
          <w:noProof/>
        </w:rPr>
        <w:fldChar w:fldCharType="end"/>
      </w:r>
    </w:p>
    <w:p w14:paraId="1F61A9B4" w14:textId="1017A3FC"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C.9</w:t>
      </w:r>
      <w:r>
        <w:rPr>
          <w:rFonts w:asciiTheme="minorHAnsi" w:eastAsiaTheme="minorEastAsia" w:hAnsiTheme="minorHAnsi" w:cstheme="minorBidi"/>
          <w:noProof/>
          <w:kern w:val="2"/>
          <w:sz w:val="24"/>
          <w:szCs w:val="24"/>
          <w:lang w:val="de-DE" w:eastAsia="zh-CN"/>
          <w14:ligatures w14:val="standardContextual"/>
        </w:rPr>
        <w:tab/>
      </w:r>
      <w:r>
        <w:rPr>
          <w:noProof/>
        </w:rPr>
        <w:t>Experiment P800-9: MASA Speech+Background Test</w:t>
      </w:r>
      <w:r>
        <w:rPr>
          <w:noProof/>
        </w:rPr>
        <w:tab/>
      </w:r>
      <w:r>
        <w:rPr>
          <w:noProof/>
        </w:rPr>
        <w:fldChar w:fldCharType="begin" w:fldLock="1"/>
      </w:r>
      <w:r>
        <w:rPr>
          <w:noProof/>
        </w:rPr>
        <w:instrText xml:space="preserve"> PAGEREF _Toc167377068 \h </w:instrText>
      </w:r>
      <w:r>
        <w:rPr>
          <w:noProof/>
        </w:rPr>
      </w:r>
      <w:r>
        <w:rPr>
          <w:noProof/>
        </w:rPr>
        <w:fldChar w:fldCharType="separate"/>
      </w:r>
      <w:r>
        <w:rPr>
          <w:noProof/>
        </w:rPr>
        <w:t>111</w:t>
      </w:r>
      <w:r>
        <w:rPr>
          <w:noProof/>
        </w:rPr>
        <w:fldChar w:fldCharType="end"/>
      </w:r>
    </w:p>
    <w:p w14:paraId="00B82CC5" w14:textId="609EE37E"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C.9.1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_Toc167377069 \h </w:instrText>
      </w:r>
      <w:r>
        <w:rPr>
          <w:noProof/>
        </w:rPr>
      </w:r>
      <w:r>
        <w:rPr>
          <w:noProof/>
        </w:rPr>
        <w:fldChar w:fldCharType="separate"/>
      </w:r>
      <w:r>
        <w:rPr>
          <w:noProof/>
        </w:rPr>
        <w:t>111</w:t>
      </w:r>
      <w:r>
        <w:rPr>
          <w:noProof/>
        </w:rPr>
        <w:fldChar w:fldCharType="end"/>
      </w:r>
    </w:p>
    <w:p w14:paraId="349A34E5" w14:textId="62C6D282" w:rsidR="00BC50F1" w:rsidRDefault="00BC50F1">
      <w:pPr>
        <w:pStyle w:val="TOC2"/>
        <w:rPr>
          <w:rFonts w:asciiTheme="minorHAnsi" w:eastAsiaTheme="minorEastAsia" w:hAnsiTheme="minorHAnsi" w:cstheme="minorBidi"/>
          <w:noProof/>
          <w:kern w:val="2"/>
          <w:sz w:val="24"/>
          <w:szCs w:val="24"/>
          <w:lang w:val="de-DE" w:eastAsia="zh-CN"/>
          <w14:ligatures w14:val="standardContextual"/>
        </w:rPr>
      </w:pPr>
      <w:r>
        <w:rPr>
          <w:noProof/>
        </w:rPr>
        <w:t>C.9.2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 (Exp P800-9: Speech+Background)</w:t>
      </w:r>
      <w:r>
        <w:rPr>
          <w:noProof/>
        </w:rPr>
        <w:tab/>
      </w:r>
      <w:r>
        <w:rPr>
          <w:noProof/>
        </w:rPr>
        <w:fldChar w:fldCharType="begin" w:fldLock="1"/>
      </w:r>
      <w:r>
        <w:rPr>
          <w:noProof/>
        </w:rPr>
        <w:instrText xml:space="preserve"> PAGEREF _Toc167377070 \h </w:instrText>
      </w:r>
      <w:r>
        <w:rPr>
          <w:noProof/>
        </w:rPr>
      </w:r>
      <w:r>
        <w:rPr>
          <w:noProof/>
        </w:rPr>
        <w:fldChar w:fldCharType="separate"/>
      </w:r>
      <w:r>
        <w:rPr>
          <w:noProof/>
        </w:rPr>
        <w:t>112</w:t>
      </w:r>
      <w:r>
        <w:rPr>
          <w:noProof/>
        </w:rPr>
        <w:fldChar w:fldCharType="end"/>
      </w:r>
    </w:p>
    <w:p w14:paraId="1AEBF8EE" w14:textId="2ADE35FD"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C.10</w:t>
      </w:r>
      <w:r>
        <w:rPr>
          <w:rFonts w:asciiTheme="minorHAnsi" w:eastAsiaTheme="minorEastAsia" w:hAnsiTheme="minorHAnsi" w:cstheme="minorBidi"/>
          <w:noProof/>
          <w:kern w:val="2"/>
          <w:sz w:val="24"/>
          <w:szCs w:val="24"/>
          <w:lang w:val="de-DE" w:eastAsia="zh-CN"/>
          <w14:ligatures w14:val="standardContextual"/>
        </w:rPr>
        <w:tab/>
      </w:r>
      <w:r>
        <w:rPr>
          <w:noProof/>
        </w:rPr>
        <w:t>Experiment BS1534-1a: Stereo</w:t>
      </w:r>
      <w:r>
        <w:rPr>
          <w:noProof/>
        </w:rPr>
        <w:tab/>
      </w:r>
      <w:r>
        <w:rPr>
          <w:noProof/>
        </w:rPr>
        <w:fldChar w:fldCharType="begin" w:fldLock="1"/>
      </w:r>
      <w:r>
        <w:rPr>
          <w:noProof/>
        </w:rPr>
        <w:instrText xml:space="preserve"> PAGEREF _Toc167377071 \h </w:instrText>
      </w:r>
      <w:r>
        <w:rPr>
          <w:noProof/>
        </w:rPr>
      </w:r>
      <w:r>
        <w:rPr>
          <w:noProof/>
        </w:rPr>
        <w:fldChar w:fldCharType="separate"/>
      </w:r>
      <w:r>
        <w:rPr>
          <w:noProof/>
        </w:rPr>
        <w:t>114</w:t>
      </w:r>
      <w:r>
        <w:rPr>
          <w:noProof/>
        </w:rPr>
        <w:fldChar w:fldCharType="end"/>
      </w:r>
    </w:p>
    <w:p w14:paraId="69B9893A" w14:textId="20712A96"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C.11</w:t>
      </w:r>
      <w:r>
        <w:rPr>
          <w:rFonts w:asciiTheme="minorHAnsi" w:eastAsiaTheme="minorEastAsia" w:hAnsiTheme="minorHAnsi" w:cstheme="minorBidi"/>
          <w:noProof/>
          <w:kern w:val="2"/>
          <w:sz w:val="24"/>
          <w:szCs w:val="24"/>
          <w:lang w:val="de-DE" w:eastAsia="zh-CN"/>
          <w14:ligatures w14:val="standardContextual"/>
        </w:rPr>
        <w:tab/>
      </w:r>
      <w:r>
        <w:rPr>
          <w:noProof/>
        </w:rPr>
        <w:t>Experiment BS1534-1b: Stereo</w:t>
      </w:r>
      <w:r>
        <w:rPr>
          <w:noProof/>
        </w:rPr>
        <w:tab/>
      </w:r>
      <w:r>
        <w:rPr>
          <w:noProof/>
        </w:rPr>
        <w:fldChar w:fldCharType="begin" w:fldLock="1"/>
      </w:r>
      <w:r>
        <w:rPr>
          <w:noProof/>
        </w:rPr>
        <w:instrText xml:space="preserve"> PAGEREF _Toc167377072 \h </w:instrText>
      </w:r>
      <w:r>
        <w:rPr>
          <w:noProof/>
        </w:rPr>
      </w:r>
      <w:r>
        <w:rPr>
          <w:noProof/>
        </w:rPr>
        <w:fldChar w:fldCharType="separate"/>
      </w:r>
      <w:r>
        <w:rPr>
          <w:noProof/>
        </w:rPr>
        <w:t>115</w:t>
      </w:r>
      <w:r>
        <w:rPr>
          <w:noProof/>
        </w:rPr>
        <w:fldChar w:fldCharType="end"/>
      </w:r>
    </w:p>
    <w:p w14:paraId="0DD27890" w14:textId="7F7C7866"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it-IT"/>
        </w:rPr>
        <w:t>C.12</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it-IT"/>
        </w:rPr>
        <w:t>Experiment BS1534-2a: Multi-channel 5.1</w:t>
      </w:r>
      <w:r>
        <w:rPr>
          <w:noProof/>
        </w:rPr>
        <w:tab/>
      </w:r>
      <w:r>
        <w:rPr>
          <w:noProof/>
        </w:rPr>
        <w:fldChar w:fldCharType="begin" w:fldLock="1"/>
      </w:r>
      <w:r>
        <w:rPr>
          <w:noProof/>
        </w:rPr>
        <w:instrText xml:space="preserve"> PAGEREF _Toc167377073 \h </w:instrText>
      </w:r>
      <w:r>
        <w:rPr>
          <w:noProof/>
        </w:rPr>
      </w:r>
      <w:r>
        <w:rPr>
          <w:noProof/>
        </w:rPr>
        <w:fldChar w:fldCharType="separate"/>
      </w:r>
      <w:r>
        <w:rPr>
          <w:noProof/>
        </w:rPr>
        <w:t>117</w:t>
      </w:r>
      <w:r>
        <w:rPr>
          <w:noProof/>
        </w:rPr>
        <w:fldChar w:fldCharType="end"/>
      </w:r>
    </w:p>
    <w:p w14:paraId="5E67D91E" w14:textId="14A81F81"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C.13</w:t>
      </w:r>
      <w:r>
        <w:rPr>
          <w:rFonts w:asciiTheme="minorHAnsi" w:eastAsiaTheme="minorEastAsia" w:hAnsiTheme="minorHAnsi" w:cstheme="minorBidi"/>
          <w:noProof/>
          <w:kern w:val="2"/>
          <w:sz w:val="24"/>
          <w:szCs w:val="24"/>
          <w:lang w:val="de-DE" w:eastAsia="zh-CN"/>
          <w14:ligatures w14:val="standardContextual"/>
        </w:rPr>
        <w:tab/>
      </w:r>
      <w:r>
        <w:rPr>
          <w:noProof/>
        </w:rPr>
        <w:t>Experiment BS1534-2b: Multi-channel 5.1</w:t>
      </w:r>
      <w:r>
        <w:rPr>
          <w:noProof/>
        </w:rPr>
        <w:tab/>
      </w:r>
      <w:r>
        <w:rPr>
          <w:noProof/>
        </w:rPr>
        <w:fldChar w:fldCharType="begin" w:fldLock="1"/>
      </w:r>
      <w:r>
        <w:rPr>
          <w:noProof/>
        </w:rPr>
        <w:instrText xml:space="preserve"> PAGEREF _Toc167377074 \h </w:instrText>
      </w:r>
      <w:r>
        <w:rPr>
          <w:noProof/>
        </w:rPr>
      </w:r>
      <w:r>
        <w:rPr>
          <w:noProof/>
        </w:rPr>
        <w:fldChar w:fldCharType="separate"/>
      </w:r>
      <w:r>
        <w:rPr>
          <w:noProof/>
        </w:rPr>
        <w:t>119</w:t>
      </w:r>
      <w:r>
        <w:rPr>
          <w:noProof/>
        </w:rPr>
        <w:fldChar w:fldCharType="end"/>
      </w:r>
    </w:p>
    <w:p w14:paraId="51014590" w14:textId="0E1B65D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it-IT"/>
        </w:rPr>
        <w:t>C.14</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it-IT"/>
        </w:rPr>
        <w:t>Experiment BS1534-3a: Multi-channel 7.1+4</w:t>
      </w:r>
      <w:r>
        <w:rPr>
          <w:noProof/>
        </w:rPr>
        <w:tab/>
      </w:r>
      <w:r>
        <w:rPr>
          <w:noProof/>
        </w:rPr>
        <w:fldChar w:fldCharType="begin" w:fldLock="1"/>
      </w:r>
      <w:r>
        <w:rPr>
          <w:noProof/>
        </w:rPr>
        <w:instrText xml:space="preserve"> PAGEREF _Toc167377075 \h </w:instrText>
      </w:r>
      <w:r>
        <w:rPr>
          <w:noProof/>
        </w:rPr>
      </w:r>
      <w:r>
        <w:rPr>
          <w:noProof/>
        </w:rPr>
        <w:fldChar w:fldCharType="separate"/>
      </w:r>
      <w:r>
        <w:rPr>
          <w:noProof/>
        </w:rPr>
        <w:t>120</w:t>
      </w:r>
      <w:r>
        <w:rPr>
          <w:noProof/>
        </w:rPr>
        <w:fldChar w:fldCharType="end"/>
      </w:r>
    </w:p>
    <w:p w14:paraId="38D69435" w14:textId="7B9C7B21"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C.15</w:t>
      </w:r>
      <w:r>
        <w:rPr>
          <w:rFonts w:asciiTheme="minorHAnsi" w:eastAsiaTheme="minorEastAsia" w:hAnsiTheme="minorHAnsi" w:cstheme="minorBidi"/>
          <w:noProof/>
          <w:kern w:val="2"/>
          <w:sz w:val="24"/>
          <w:szCs w:val="24"/>
          <w:lang w:val="de-DE" w:eastAsia="zh-CN"/>
          <w14:ligatures w14:val="standardContextual"/>
        </w:rPr>
        <w:tab/>
      </w:r>
      <w:r>
        <w:rPr>
          <w:noProof/>
        </w:rPr>
        <w:t>Experiment BS1534-3b: Multi-channel 7.1+4</w:t>
      </w:r>
      <w:r>
        <w:rPr>
          <w:noProof/>
        </w:rPr>
        <w:tab/>
      </w:r>
      <w:r>
        <w:rPr>
          <w:noProof/>
        </w:rPr>
        <w:fldChar w:fldCharType="begin" w:fldLock="1"/>
      </w:r>
      <w:r>
        <w:rPr>
          <w:noProof/>
        </w:rPr>
        <w:instrText xml:space="preserve"> PAGEREF _Toc167377076 \h </w:instrText>
      </w:r>
      <w:r>
        <w:rPr>
          <w:noProof/>
        </w:rPr>
      </w:r>
      <w:r>
        <w:rPr>
          <w:noProof/>
        </w:rPr>
        <w:fldChar w:fldCharType="separate"/>
      </w:r>
      <w:r>
        <w:rPr>
          <w:noProof/>
        </w:rPr>
        <w:t>122</w:t>
      </w:r>
      <w:r>
        <w:rPr>
          <w:noProof/>
        </w:rPr>
        <w:fldChar w:fldCharType="end"/>
      </w:r>
    </w:p>
    <w:p w14:paraId="1B008880" w14:textId="0D3FF15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C.16</w:t>
      </w:r>
      <w:r>
        <w:rPr>
          <w:rFonts w:asciiTheme="minorHAnsi" w:eastAsiaTheme="minorEastAsia" w:hAnsiTheme="minorHAnsi" w:cstheme="minorBidi"/>
          <w:noProof/>
          <w:kern w:val="2"/>
          <w:sz w:val="24"/>
          <w:szCs w:val="24"/>
          <w:lang w:val="de-DE" w:eastAsia="zh-CN"/>
          <w14:ligatures w14:val="standardContextual"/>
        </w:rPr>
        <w:tab/>
      </w:r>
      <w:r>
        <w:rPr>
          <w:noProof/>
        </w:rPr>
        <w:t>Experiment BS1534-4a: FOA</w:t>
      </w:r>
      <w:r>
        <w:rPr>
          <w:noProof/>
        </w:rPr>
        <w:tab/>
      </w:r>
      <w:r>
        <w:rPr>
          <w:noProof/>
        </w:rPr>
        <w:fldChar w:fldCharType="begin" w:fldLock="1"/>
      </w:r>
      <w:r>
        <w:rPr>
          <w:noProof/>
        </w:rPr>
        <w:instrText xml:space="preserve"> PAGEREF _Toc167377077 \h </w:instrText>
      </w:r>
      <w:r>
        <w:rPr>
          <w:noProof/>
        </w:rPr>
      </w:r>
      <w:r>
        <w:rPr>
          <w:noProof/>
        </w:rPr>
        <w:fldChar w:fldCharType="separate"/>
      </w:r>
      <w:r>
        <w:rPr>
          <w:noProof/>
        </w:rPr>
        <w:t>124</w:t>
      </w:r>
      <w:r>
        <w:rPr>
          <w:noProof/>
        </w:rPr>
        <w:fldChar w:fldCharType="end"/>
      </w:r>
    </w:p>
    <w:p w14:paraId="7E8168C5" w14:textId="064BA7C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C.17</w:t>
      </w:r>
      <w:r>
        <w:rPr>
          <w:rFonts w:asciiTheme="minorHAnsi" w:eastAsiaTheme="minorEastAsia" w:hAnsiTheme="minorHAnsi" w:cstheme="minorBidi"/>
          <w:noProof/>
          <w:kern w:val="2"/>
          <w:sz w:val="24"/>
          <w:szCs w:val="24"/>
          <w:lang w:val="de-DE" w:eastAsia="zh-CN"/>
          <w14:ligatures w14:val="standardContextual"/>
        </w:rPr>
        <w:tab/>
      </w:r>
      <w:r>
        <w:rPr>
          <w:noProof/>
        </w:rPr>
        <w:t>Experiment BS1534-4b: HOA2</w:t>
      </w:r>
      <w:r>
        <w:rPr>
          <w:noProof/>
        </w:rPr>
        <w:tab/>
      </w:r>
      <w:r>
        <w:rPr>
          <w:noProof/>
        </w:rPr>
        <w:fldChar w:fldCharType="begin" w:fldLock="1"/>
      </w:r>
      <w:r>
        <w:rPr>
          <w:noProof/>
        </w:rPr>
        <w:instrText xml:space="preserve"> PAGEREF _Toc167377078 \h </w:instrText>
      </w:r>
      <w:r>
        <w:rPr>
          <w:noProof/>
        </w:rPr>
      </w:r>
      <w:r>
        <w:rPr>
          <w:noProof/>
        </w:rPr>
        <w:fldChar w:fldCharType="separate"/>
      </w:r>
      <w:r>
        <w:rPr>
          <w:noProof/>
        </w:rPr>
        <w:t>126</w:t>
      </w:r>
      <w:r>
        <w:rPr>
          <w:noProof/>
        </w:rPr>
        <w:fldChar w:fldCharType="end"/>
      </w:r>
    </w:p>
    <w:p w14:paraId="459D3857" w14:textId="3E23506C"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C.18</w:t>
      </w:r>
      <w:r>
        <w:rPr>
          <w:rFonts w:asciiTheme="minorHAnsi" w:eastAsiaTheme="minorEastAsia" w:hAnsiTheme="minorHAnsi" w:cstheme="minorBidi"/>
          <w:noProof/>
          <w:kern w:val="2"/>
          <w:sz w:val="24"/>
          <w:szCs w:val="24"/>
          <w:lang w:val="de-DE" w:eastAsia="zh-CN"/>
          <w14:ligatures w14:val="standardContextual"/>
        </w:rPr>
        <w:tab/>
      </w:r>
      <w:r>
        <w:rPr>
          <w:noProof/>
        </w:rPr>
        <w:t>Experiment BS1534-5a: HOA3</w:t>
      </w:r>
      <w:r>
        <w:rPr>
          <w:noProof/>
        </w:rPr>
        <w:tab/>
      </w:r>
      <w:r>
        <w:rPr>
          <w:noProof/>
        </w:rPr>
        <w:fldChar w:fldCharType="begin" w:fldLock="1"/>
      </w:r>
      <w:r>
        <w:rPr>
          <w:noProof/>
        </w:rPr>
        <w:instrText xml:space="preserve"> PAGEREF _Toc167377079 \h </w:instrText>
      </w:r>
      <w:r>
        <w:rPr>
          <w:noProof/>
        </w:rPr>
      </w:r>
      <w:r>
        <w:rPr>
          <w:noProof/>
        </w:rPr>
        <w:fldChar w:fldCharType="separate"/>
      </w:r>
      <w:r>
        <w:rPr>
          <w:noProof/>
        </w:rPr>
        <w:t>128</w:t>
      </w:r>
      <w:r>
        <w:rPr>
          <w:noProof/>
        </w:rPr>
        <w:fldChar w:fldCharType="end"/>
      </w:r>
    </w:p>
    <w:p w14:paraId="3B87354D" w14:textId="6D21B5E0"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C.19</w:t>
      </w:r>
      <w:r>
        <w:rPr>
          <w:rFonts w:asciiTheme="minorHAnsi" w:eastAsiaTheme="minorEastAsia" w:hAnsiTheme="minorHAnsi" w:cstheme="minorBidi"/>
          <w:noProof/>
          <w:kern w:val="2"/>
          <w:sz w:val="24"/>
          <w:szCs w:val="24"/>
          <w:lang w:val="de-DE" w:eastAsia="zh-CN"/>
          <w14:ligatures w14:val="standardContextual"/>
        </w:rPr>
        <w:tab/>
      </w:r>
      <w:r>
        <w:rPr>
          <w:noProof/>
        </w:rPr>
        <w:t>Experiment BS1534-5b: HOA3</w:t>
      </w:r>
      <w:r>
        <w:rPr>
          <w:noProof/>
        </w:rPr>
        <w:tab/>
      </w:r>
      <w:r>
        <w:rPr>
          <w:noProof/>
        </w:rPr>
        <w:fldChar w:fldCharType="begin" w:fldLock="1"/>
      </w:r>
      <w:r>
        <w:rPr>
          <w:noProof/>
        </w:rPr>
        <w:instrText xml:space="preserve"> PAGEREF _Toc167377080 \h </w:instrText>
      </w:r>
      <w:r>
        <w:rPr>
          <w:noProof/>
        </w:rPr>
      </w:r>
      <w:r>
        <w:rPr>
          <w:noProof/>
        </w:rPr>
        <w:fldChar w:fldCharType="separate"/>
      </w:r>
      <w:r>
        <w:rPr>
          <w:noProof/>
        </w:rPr>
        <w:t>129</w:t>
      </w:r>
      <w:r>
        <w:rPr>
          <w:noProof/>
        </w:rPr>
        <w:fldChar w:fldCharType="end"/>
      </w:r>
    </w:p>
    <w:p w14:paraId="4D14A0B1" w14:textId="7999143B"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C.20</w:t>
      </w:r>
      <w:r>
        <w:rPr>
          <w:rFonts w:asciiTheme="minorHAnsi" w:eastAsiaTheme="minorEastAsia" w:hAnsiTheme="minorHAnsi" w:cstheme="minorBidi"/>
          <w:noProof/>
          <w:kern w:val="2"/>
          <w:sz w:val="24"/>
          <w:szCs w:val="24"/>
          <w:lang w:val="de-DE" w:eastAsia="zh-CN"/>
          <w14:ligatures w14:val="standardContextual"/>
        </w:rPr>
        <w:tab/>
      </w:r>
      <w:r>
        <w:rPr>
          <w:noProof/>
        </w:rPr>
        <w:t>Experiment BS1534-6a: Objects</w:t>
      </w:r>
      <w:r>
        <w:rPr>
          <w:noProof/>
        </w:rPr>
        <w:tab/>
      </w:r>
      <w:r>
        <w:rPr>
          <w:noProof/>
        </w:rPr>
        <w:fldChar w:fldCharType="begin" w:fldLock="1"/>
      </w:r>
      <w:r>
        <w:rPr>
          <w:noProof/>
        </w:rPr>
        <w:instrText xml:space="preserve"> PAGEREF _Toc167377081 \h </w:instrText>
      </w:r>
      <w:r>
        <w:rPr>
          <w:noProof/>
        </w:rPr>
      </w:r>
      <w:r>
        <w:rPr>
          <w:noProof/>
        </w:rPr>
        <w:fldChar w:fldCharType="separate"/>
      </w:r>
      <w:r>
        <w:rPr>
          <w:noProof/>
        </w:rPr>
        <w:t>130</w:t>
      </w:r>
      <w:r>
        <w:rPr>
          <w:noProof/>
        </w:rPr>
        <w:fldChar w:fldCharType="end"/>
      </w:r>
    </w:p>
    <w:p w14:paraId="2B657859" w14:textId="0450F54A"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C.21</w:t>
      </w:r>
      <w:r>
        <w:rPr>
          <w:rFonts w:asciiTheme="minorHAnsi" w:eastAsiaTheme="minorEastAsia" w:hAnsiTheme="minorHAnsi" w:cstheme="minorBidi"/>
          <w:noProof/>
          <w:kern w:val="2"/>
          <w:sz w:val="24"/>
          <w:szCs w:val="24"/>
          <w:lang w:val="de-DE" w:eastAsia="zh-CN"/>
          <w14:ligatures w14:val="standardContextual"/>
        </w:rPr>
        <w:tab/>
      </w:r>
      <w:r>
        <w:rPr>
          <w:noProof/>
        </w:rPr>
        <w:t>Experiment BS1534-6b: Objects</w:t>
      </w:r>
      <w:r>
        <w:rPr>
          <w:noProof/>
        </w:rPr>
        <w:tab/>
      </w:r>
      <w:r>
        <w:rPr>
          <w:noProof/>
        </w:rPr>
        <w:fldChar w:fldCharType="begin" w:fldLock="1"/>
      </w:r>
      <w:r>
        <w:rPr>
          <w:noProof/>
        </w:rPr>
        <w:instrText xml:space="preserve"> PAGEREF _Toc167377082 \h </w:instrText>
      </w:r>
      <w:r>
        <w:rPr>
          <w:noProof/>
        </w:rPr>
      </w:r>
      <w:r>
        <w:rPr>
          <w:noProof/>
        </w:rPr>
        <w:fldChar w:fldCharType="separate"/>
      </w:r>
      <w:r>
        <w:rPr>
          <w:noProof/>
        </w:rPr>
        <w:t>131</w:t>
      </w:r>
      <w:r>
        <w:rPr>
          <w:noProof/>
        </w:rPr>
        <w:fldChar w:fldCharType="end"/>
      </w:r>
    </w:p>
    <w:p w14:paraId="6EC6C433" w14:textId="34B1CE9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C.22</w:t>
      </w:r>
      <w:r>
        <w:rPr>
          <w:rFonts w:asciiTheme="minorHAnsi" w:eastAsiaTheme="minorEastAsia" w:hAnsiTheme="minorHAnsi" w:cstheme="minorBidi"/>
          <w:noProof/>
          <w:kern w:val="2"/>
          <w:sz w:val="24"/>
          <w:szCs w:val="24"/>
          <w:lang w:val="de-DE" w:eastAsia="zh-CN"/>
          <w14:ligatures w14:val="standardContextual"/>
        </w:rPr>
        <w:tab/>
      </w:r>
      <w:r>
        <w:rPr>
          <w:noProof/>
        </w:rPr>
        <w:t>Experiment BS1534-7a: MASA</w:t>
      </w:r>
      <w:r>
        <w:rPr>
          <w:noProof/>
        </w:rPr>
        <w:tab/>
      </w:r>
      <w:r>
        <w:rPr>
          <w:noProof/>
        </w:rPr>
        <w:fldChar w:fldCharType="begin" w:fldLock="1"/>
      </w:r>
      <w:r>
        <w:rPr>
          <w:noProof/>
        </w:rPr>
        <w:instrText xml:space="preserve"> PAGEREF _Toc167377083 \h </w:instrText>
      </w:r>
      <w:r>
        <w:rPr>
          <w:noProof/>
        </w:rPr>
      </w:r>
      <w:r>
        <w:rPr>
          <w:noProof/>
        </w:rPr>
        <w:fldChar w:fldCharType="separate"/>
      </w:r>
      <w:r>
        <w:rPr>
          <w:noProof/>
        </w:rPr>
        <w:t>133</w:t>
      </w:r>
      <w:r>
        <w:rPr>
          <w:noProof/>
        </w:rPr>
        <w:fldChar w:fldCharType="end"/>
      </w:r>
    </w:p>
    <w:p w14:paraId="5A61B882" w14:textId="138A80ED"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C.23</w:t>
      </w:r>
      <w:r>
        <w:rPr>
          <w:rFonts w:asciiTheme="minorHAnsi" w:eastAsiaTheme="minorEastAsia" w:hAnsiTheme="minorHAnsi" w:cstheme="minorBidi"/>
          <w:noProof/>
          <w:kern w:val="2"/>
          <w:sz w:val="24"/>
          <w:szCs w:val="24"/>
          <w:lang w:val="de-DE" w:eastAsia="zh-CN"/>
          <w14:ligatures w14:val="standardContextual"/>
        </w:rPr>
        <w:tab/>
      </w:r>
      <w:r>
        <w:rPr>
          <w:noProof/>
        </w:rPr>
        <w:t>Experiment BS1534-7b: MASA</w:t>
      </w:r>
      <w:r>
        <w:rPr>
          <w:noProof/>
        </w:rPr>
        <w:tab/>
      </w:r>
      <w:r>
        <w:rPr>
          <w:noProof/>
        </w:rPr>
        <w:fldChar w:fldCharType="begin" w:fldLock="1"/>
      </w:r>
      <w:r>
        <w:rPr>
          <w:noProof/>
        </w:rPr>
        <w:instrText xml:space="preserve"> PAGEREF _Toc167377084 \h </w:instrText>
      </w:r>
      <w:r>
        <w:rPr>
          <w:noProof/>
        </w:rPr>
      </w:r>
      <w:r>
        <w:rPr>
          <w:noProof/>
        </w:rPr>
        <w:fldChar w:fldCharType="separate"/>
      </w:r>
      <w:r>
        <w:rPr>
          <w:noProof/>
        </w:rPr>
        <w:t>134</w:t>
      </w:r>
      <w:r>
        <w:rPr>
          <w:noProof/>
        </w:rPr>
        <w:fldChar w:fldCharType="end"/>
      </w:r>
    </w:p>
    <w:p w14:paraId="71F0474A" w14:textId="6478307D" w:rsidR="00BC50F1" w:rsidRDefault="00BC50F1">
      <w:pPr>
        <w:pStyle w:val="TOC8"/>
        <w:rPr>
          <w:rFonts w:asciiTheme="minorHAnsi" w:eastAsiaTheme="minorEastAsia" w:hAnsiTheme="minorHAnsi" w:cstheme="minorBidi"/>
          <w:b w:val="0"/>
          <w:noProof/>
          <w:kern w:val="2"/>
          <w:sz w:val="24"/>
          <w:szCs w:val="24"/>
          <w:lang w:val="de-DE" w:eastAsia="zh-CN"/>
          <w14:ligatures w14:val="standardContextual"/>
        </w:rPr>
      </w:pPr>
      <w:r w:rsidRPr="00426DD4">
        <w:rPr>
          <w:noProof/>
          <w:lang w:val="en-US"/>
        </w:rPr>
        <w:t>Annex D: IVAS Characterization Phase Testplan</w:t>
      </w:r>
      <w:r>
        <w:rPr>
          <w:noProof/>
        </w:rPr>
        <w:tab/>
      </w:r>
      <w:r>
        <w:rPr>
          <w:noProof/>
        </w:rPr>
        <w:fldChar w:fldCharType="begin" w:fldLock="1"/>
      </w:r>
      <w:r>
        <w:rPr>
          <w:noProof/>
        </w:rPr>
        <w:instrText xml:space="preserve"> PAGEREF _Toc167377085 \h </w:instrText>
      </w:r>
      <w:r>
        <w:rPr>
          <w:noProof/>
        </w:rPr>
      </w:r>
      <w:r>
        <w:rPr>
          <w:noProof/>
        </w:rPr>
        <w:fldChar w:fldCharType="separate"/>
      </w:r>
      <w:r>
        <w:rPr>
          <w:noProof/>
        </w:rPr>
        <w:t>136</w:t>
      </w:r>
      <w:r>
        <w:rPr>
          <w:noProof/>
        </w:rPr>
        <w:fldChar w:fldCharType="end"/>
      </w:r>
    </w:p>
    <w:p w14:paraId="29EBC996" w14:textId="454A421D" w:rsidR="00BC50F1" w:rsidRDefault="00BC50F1">
      <w:pPr>
        <w:pStyle w:val="TOC8"/>
        <w:rPr>
          <w:rFonts w:asciiTheme="minorHAnsi" w:eastAsiaTheme="minorEastAsia" w:hAnsiTheme="minorHAnsi" w:cstheme="minorBidi"/>
          <w:b w:val="0"/>
          <w:noProof/>
          <w:kern w:val="2"/>
          <w:sz w:val="24"/>
          <w:szCs w:val="24"/>
          <w:lang w:val="de-DE" w:eastAsia="zh-CN"/>
          <w14:ligatures w14:val="standardContextual"/>
        </w:rPr>
      </w:pPr>
      <w:r w:rsidRPr="00426DD4">
        <w:rPr>
          <w:noProof/>
          <w:lang w:val="en-US"/>
        </w:rPr>
        <w:t>Annex E:  Relevant Permanent Documents</w:t>
      </w:r>
      <w:r>
        <w:rPr>
          <w:noProof/>
        </w:rPr>
        <w:tab/>
      </w:r>
      <w:r>
        <w:rPr>
          <w:noProof/>
        </w:rPr>
        <w:fldChar w:fldCharType="begin" w:fldLock="1"/>
      </w:r>
      <w:r>
        <w:rPr>
          <w:noProof/>
        </w:rPr>
        <w:instrText xml:space="preserve"> PAGEREF _Toc167377086 \h </w:instrText>
      </w:r>
      <w:r>
        <w:rPr>
          <w:noProof/>
        </w:rPr>
      </w:r>
      <w:r>
        <w:rPr>
          <w:noProof/>
        </w:rPr>
        <w:fldChar w:fldCharType="separate"/>
      </w:r>
      <w:r>
        <w:rPr>
          <w:noProof/>
        </w:rPr>
        <w:t>137</w:t>
      </w:r>
      <w:r>
        <w:rPr>
          <w:noProof/>
        </w:rPr>
        <w:fldChar w:fldCharType="end"/>
      </w:r>
    </w:p>
    <w:p w14:paraId="55A141F4" w14:textId="78C5ED0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E.1</w:t>
      </w:r>
      <w:r>
        <w:rPr>
          <w:rFonts w:asciiTheme="minorHAnsi" w:eastAsiaTheme="minorEastAsia" w:hAnsiTheme="minorHAnsi" w:cstheme="minorBidi"/>
          <w:noProof/>
          <w:kern w:val="2"/>
          <w:sz w:val="24"/>
          <w:szCs w:val="24"/>
          <w:lang w:val="de-DE" w:eastAsia="zh-CN"/>
          <w14:ligatures w14:val="standardContextual"/>
        </w:rPr>
        <w:tab/>
      </w:r>
      <w:r>
        <w:rPr>
          <w:noProof/>
        </w:rPr>
        <w:t>Overview</w:t>
      </w:r>
      <w:r>
        <w:rPr>
          <w:noProof/>
        </w:rPr>
        <w:tab/>
      </w:r>
      <w:r>
        <w:rPr>
          <w:noProof/>
        </w:rPr>
        <w:fldChar w:fldCharType="begin" w:fldLock="1"/>
      </w:r>
      <w:r>
        <w:rPr>
          <w:noProof/>
        </w:rPr>
        <w:instrText xml:space="preserve"> PAGEREF _Toc167377087 \h </w:instrText>
      </w:r>
      <w:r>
        <w:rPr>
          <w:noProof/>
        </w:rPr>
      </w:r>
      <w:r>
        <w:rPr>
          <w:noProof/>
        </w:rPr>
        <w:fldChar w:fldCharType="separate"/>
      </w:r>
      <w:r>
        <w:rPr>
          <w:noProof/>
        </w:rPr>
        <w:t>137</w:t>
      </w:r>
      <w:r>
        <w:rPr>
          <w:noProof/>
        </w:rPr>
        <w:fldChar w:fldCharType="end"/>
      </w:r>
    </w:p>
    <w:p w14:paraId="266C0BE7" w14:textId="448B61AC"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E.2</w:t>
      </w:r>
      <w:r>
        <w:rPr>
          <w:rFonts w:asciiTheme="minorHAnsi" w:eastAsiaTheme="minorEastAsia" w:hAnsiTheme="minorHAnsi" w:cstheme="minorBidi"/>
          <w:noProof/>
          <w:kern w:val="2"/>
          <w:sz w:val="24"/>
          <w:szCs w:val="24"/>
          <w:lang w:val="de-DE" w:eastAsia="zh-CN"/>
          <w14:ligatures w14:val="standardContextual"/>
        </w:rPr>
        <w:tab/>
      </w:r>
      <w:r>
        <w:rPr>
          <w:noProof/>
        </w:rPr>
        <w:t>IVAS-3: IVAS Performance Requirements</w:t>
      </w:r>
      <w:r>
        <w:rPr>
          <w:noProof/>
        </w:rPr>
        <w:tab/>
      </w:r>
      <w:r>
        <w:rPr>
          <w:noProof/>
        </w:rPr>
        <w:fldChar w:fldCharType="begin" w:fldLock="1"/>
      </w:r>
      <w:r>
        <w:rPr>
          <w:noProof/>
        </w:rPr>
        <w:instrText xml:space="preserve"> PAGEREF _Toc167377088 \h </w:instrText>
      </w:r>
      <w:r>
        <w:rPr>
          <w:noProof/>
        </w:rPr>
      </w:r>
      <w:r>
        <w:rPr>
          <w:noProof/>
        </w:rPr>
        <w:fldChar w:fldCharType="separate"/>
      </w:r>
      <w:r>
        <w:rPr>
          <w:noProof/>
        </w:rPr>
        <w:t>137</w:t>
      </w:r>
      <w:r>
        <w:rPr>
          <w:noProof/>
        </w:rPr>
        <w:fldChar w:fldCharType="end"/>
      </w:r>
    </w:p>
    <w:p w14:paraId="1A1163BA" w14:textId="11E797B4"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E.3</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IVAS-4: IVAS Design Constraints</w:t>
      </w:r>
      <w:r>
        <w:rPr>
          <w:noProof/>
        </w:rPr>
        <w:tab/>
      </w:r>
      <w:r>
        <w:rPr>
          <w:noProof/>
        </w:rPr>
        <w:fldChar w:fldCharType="begin" w:fldLock="1"/>
      </w:r>
      <w:r>
        <w:rPr>
          <w:noProof/>
        </w:rPr>
        <w:instrText xml:space="preserve"> PAGEREF _Toc167377089 \h </w:instrText>
      </w:r>
      <w:r>
        <w:rPr>
          <w:noProof/>
        </w:rPr>
      </w:r>
      <w:r>
        <w:rPr>
          <w:noProof/>
        </w:rPr>
        <w:fldChar w:fldCharType="separate"/>
      </w:r>
      <w:r>
        <w:rPr>
          <w:noProof/>
        </w:rPr>
        <w:t>137</w:t>
      </w:r>
      <w:r>
        <w:rPr>
          <w:noProof/>
        </w:rPr>
        <w:fldChar w:fldCharType="end"/>
      </w:r>
    </w:p>
    <w:p w14:paraId="282BA300" w14:textId="25DCF77F"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E.4</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IVAS-5: IVAS Selection Rules</w:t>
      </w:r>
      <w:r>
        <w:rPr>
          <w:noProof/>
        </w:rPr>
        <w:tab/>
      </w:r>
      <w:r>
        <w:rPr>
          <w:noProof/>
        </w:rPr>
        <w:fldChar w:fldCharType="begin" w:fldLock="1"/>
      </w:r>
      <w:r>
        <w:rPr>
          <w:noProof/>
        </w:rPr>
        <w:instrText xml:space="preserve"> PAGEREF _Toc167377090 \h </w:instrText>
      </w:r>
      <w:r>
        <w:rPr>
          <w:noProof/>
        </w:rPr>
      </w:r>
      <w:r>
        <w:rPr>
          <w:noProof/>
        </w:rPr>
        <w:fldChar w:fldCharType="separate"/>
      </w:r>
      <w:r>
        <w:rPr>
          <w:noProof/>
        </w:rPr>
        <w:t>137</w:t>
      </w:r>
      <w:r>
        <w:rPr>
          <w:noProof/>
        </w:rPr>
        <w:fldChar w:fldCharType="end"/>
      </w:r>
    </w:p>
    <w:p w14:paraId="2D18F4F8" w14:textId="0F755E1B"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E.5</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IVAS-6: </w:t>
      </w:r>
      <w:r>
        <w:rPr>
          <w:noProof/>
        </w:rPr>
        <w:t>IVAS Selection Deliverables</w:t>
      </w:r>
      <w:r>
        <w:rPr>
          <w:noProof/>
        </w:rPr>
        <w:tab/>
      </w:r>
      <w:r>
        <w:rPr>
          <w:noProof/>
        </w:rPr>
        <w:fldChar w:fldCharType="begin" w:fldLock="1"/>
      </w:r>
      <w:r>
        <w:rPr>
          <w:noProof/>
        </w:rPr>
        <w:instrText xml:space="preserve"> PAGEREF _Toc167377091 \h </w:instrText>
      </w:r>
      <w:r>
        <w:rPr>
          <w:noProof/>
        </w:rPr>
      </w:r>
      <w:r>
        <w:rPr>
          <w:noProof/>
        </w:rPr>
        <w:fldChar w:fldCharType="separate"/>
      </w:r>
      <w:r>
        <w:rPr>
          <w:noProof/>
        </w:rPr>
        <w:t>137</w:t>
      </w:r>
      <w:r>
        <w:rPr>
          <w:noProof/>
        </w:rPr>
        <w:fldChar w:fldCharType="end"/>
      </w:r>
    </w:p>
    <w:p w14:paraId="317A89E3" w14:textId="47D675E7"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E.6</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IVAS-7a: </w:t>
      </w:r>
      <w:r>
        <w:rPr>
          <w:noProof/>
        </w:rPr>
        <w:t>Processing Plan for Selection Phase</w:t>
      </w:r>
      <w:r>
        <w:rPr>
          <w:noProof/>
        </w:rPr>
        <w:tab/>
      </w:r>
      <w:r>
        <w:rPr>
          <w:noProof/>
        </w:rPr>
        <w:fldChar w:fldCharType="begin" w:fldLock="1"/>
      </w:r>
      <w:r>
        <w:rPr>
          <w:noProof/>
        </w:rPr>
        <w:instrText xml:space="preserve"> PAGEREF _Toc167377092 \h </w:instrText>
      </w:r>
      <w:r>
        <w:rPr>
          <w:noProof/>
        </w:rPr>
      </w:r>
      <w:r>
        <w:rPr>
          <w:noProof/>
        </w:rPr>
        <w:fldChar w:fldCharType="separate"/>
      </w:r>
      <w:r>
        <w:rPr>
          <w:noProof/>
        </w:rPr>
        <w:t>137</w:t>
      </w:r>
      <w:r>
        <w:rPr>
          <w:noProof/>
        </w:rPr>
        <w:fldChar w:fldCharType="end"/>
      </w:r>
    </w:p>
    <w:p w14:paraId="4508A15B" w14:textId="29147EBF"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E.7</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IVAS-7b: </w:t>
      </w:r>
      <w:r>
        <w:rPr>
          <w:noProof/>
        </w:rPr>
        <w:t>Processing Plan for Characterization Phase</w:t>
      </w:r>
      <w:r>
        <w:rPr>
          <w:noProof/>
        </w:rPr>
        <w:tab/>
      </w:r>
      <w:r>
        <w:rPr>
          <w:noProof/>
        </w:rPr>
        <w:fldChar w:fldCharType="begin" w:fldLock="1"/>
      </w:r>
      <w:r>
        <w:rPr>
          <w:noProof/>
        </w:rPr>
        <w:instrText xml:space="preserve"> PAGEREF _Toc167377093 \h </w:instrText>
      </w:r>
      <w:r>
        <w:rPr>
          <w:noProof/>
        </w:rPr>
      </w:r>
      <w:r>
        <w:rPr>
          <w:noProof/>
        </w:rPr>
        <w:fldChar w:fldCharType="separate"/>
      </w:r>
      <w:r>
        <w:rPr>
          <w:noProof/>
        </w:rPr>
        <w:t>137</w:t>
      </w:r>
      <w:r>
        <w:rPr>
          <w:noProof/>
        </w:rPr>
        <w:fldChar w:fldCharType="end"/>
      </w:r>
    </w:p>
    <w:p w14:paraId="7722FC5E" w14:textId="47AF2416"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E.8</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IVAS-8a: </w:t>
      </w:r>
      <w:r>
        <w:rPr>
          <w:noProof/>
        </w:rPr>
        <w:t>Test Plan for Selection Phase</w:t>
      </w:r>
      <w:r>
        <w:rPr>
          <w:noProof/>
        </w:rPr>
        <w:tab/>
      </w:r>
      <w:r>
        <w:rPr>
          <w:noProof/>
        </w:rPr>
        <w:fldChar w:fldCharType="begin" w:fldLock="1"/>
      </w:r>
      <w:r>
        <w:rPr>
          <w:noProof/>
        </w:rPr>
        <w:instrText xml:space="preserve"> PAGEREF _Toc167377094 \h </w:instrText>
      </w:r>
      <w:r>
        <w:rPr>
          <w:noProof/>
        </w:rPr>
      </w:r>
      <w:r>
        <w:rPr>
          <w:noProof/>
        </w:rPr>
        <w:fldChar w:fldCharType="separate"/>
      </w:r>
      <w:r>
        <w:rPr>
          <w:noProof/>
        </w:rPr>
        <w:t>137</w:t>
      </w:r>
      <w:r>
        <w:rPr>
          <w:noProof/>
        </w:rPr>
        <w:fldChar w:fldCharType="end"/>
      </w:r>
    </w:p>
    <w:p w14:paraId="143899F6" w14:textId="03B2A8B9"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E.9</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IVAS-8b: </w:t>
      </w:r>
      <w:r>
        <w:rPr>
          <w:noProof/>
        </w:rPr>
        <w:t>Test Plan for Characterization Phase</w:t>
      </w:r>
      <w:r>
        <w:rPr>
          <w:noProof/>
        </w:rPr>
        <w:tab/>
      </w:r>
      <w:r>
        <w:rPr>
          <w:noProof/>
        </w:rPr>
        <w:fldChar w:fldCharType="begin" w:fldLock="1"/>
      </w:r>
      <w:r>
        <w:rPr>
          <w:noProof/>
        </w:rPr>
        <w:instrText xml:space="preserve"> PAGEREF _Toc167377095 \h </w:instrText>
      </w:r>
      <w:r>
        <w:rPr>
          <w:noProof/>
        </w:rPr>
      </w:r>
      <w:r>
        <w:rPr>
          <w:noProof/>
        </w:rPr>
        <w:fldChar w:fldCharType="separate"/>
      </w:r>
      <w:r>
        <w:rPr>
          <w:noProof/>
        </w:rPr>
        <w:t>137</w:t>
      </w:r>
      <w:r>
        <w:rPr>
          <w:noProof/>
        </w:rPr>
        <w:fldChar w:fldCharType="end"/>
      </w:r>
    </w:p>
    <w:p w14:paraId="5A7736ED" w14:textId="5F8742A3"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E.10</w:t>
      </w:r>
      <w:r>
        <w:rPr>
          <w:rFonts w:asciiTheme="minorHAnsi" w:eastAsiaTheme="minorEastAsia" w:hAnsiTheme="minorHAnsi" w:cstheme="minorBidi"/>
          <w:noProof/>
          <w:kern w:val="2"/>
          <w:sz w:val="24"/>
          <w:szCs w:val="24"/>
          <w:lang w:val="de-DE" w:eastAsia="zh-CN"/>
          <w14:ligatures w14:val="standardContextual"/>
        </w:rPr>
        <w:tab/>
      </w:r>
      <w:r w:rsidRPr="00426DD4">
        <w:rPr>
          <w:bCs/>
          <w:noProof/>
        </w:rPr>
        <w:t>ISAR Permanent Document: Testing Aspects for Phase/Track 2/a</w:t>
      </w:r>
      <w:r>
        <w:rPr>
          <w:noProof/>
        </w:rPr>
        <w:tab/>
      </w:r>
      <w:r>
        <w:rPr>
          <w:noProof/>
        </w:rPr>
        <w:fldChar w:fldCharType="begin" w:fldLock="1"/>
      </w:r>
      <w:r>
        <w:rPr>
          <w:noProof/>
        </w:rPr>
        <w:instrText xml:space="preserve"> PAGEREF _Toc167377096 \h </w:instrText>
      </w:r>
      <w:r>
        <w:rPr>
          <w:noProof/>
        </w:rPr>
      </w:r>
      <w:r>
        <w:rPr>
          <w:noProof/>
        </w:rPr>
        <w:fldChar w:fldCharType="separate"/>
      </w:r>
      <w:r>
        <w:rPr>
          <w:noProof/>
        </w:rPr>
        <w:t>138</w:t>
      </w:r>
      <w:r>
        <w:rPr>
          <w:noProof/>
        </w:rPr>
        <w:fldChar w:fldCharType="end"/>
      </w:r>
    </w:p>
    <w:p w14:paraId="2A8303A8" w14:textId="12B42426" w:rsidR="00BC50F1" w:rsidRDefault="00BC50F1">
      <w:pPr>
        <w:pStyle w:val="TOC8"/>
        <w:rPr>
          <w:rFonts w:asciiTheme="minorHAnsi" w:eastAsiaTheme="minorEastAsia" w:hAnsiTheme="minorHAnsi" w:cstheme="minorBidi"/>
          <w:b w:val="0"/>
          <w:noProof/>
          <w:kern w:val="2"/>
          <w:sz w:val="24"/>
          <w:szCs w:val="24"/>
          <w:lang w:val="de-DE" w:eastAsia="zh-CN"/>
          <w14:ligatures w14:val="standardContextual"/>
        </w:rPr>
      </w:pPr>
      <w:r>
        <w:rPr>
          <w:noProof/>
        </w:rPr>
        <w:t>Annex F: Subjective Test Raw Data and Analyses</w:t>
      </w:r>
      <w:r>
        <w:rPr>
          <w:noProof/>
        </w:rPr>
        <w:tab/>
      </w:r>
      <w:r>
        <w:rPr>
          <w:noProof/>
        </w:rPr>
        <w:fldChar w:fldCharType="begin" w:fldLock="1"/>
      </w:r>
      <w:r>
        <w:rPr>
          <w:noProof/>
        </w:rPr>
        <w:instrText xml:space="preserve"> PAGEREF _Toc167377097 \h </w:instrText>
      </w:r>
      <w:r>
        <w:rPr>
          <w:noProof/>
        </w:rPr>
      </w:r>
      <w:r>
        <w:rPr>
          <w:noProof/>
        </w:rPr>
        <w:fldChar w:fldCharType="separate"/>
      </w:r>
      <w:r>
        <w:rPr>
          <w:noProof/>
        </w:rPr>
        <w:t>139</w:t>
      </w:r>
      <w:r>
        <w:rPr>
          <w:noProof/>
        </w:rPr>
        <w:fldChar w:fldCharType="end"/>
      </w:r>
    </w:p>
    <w:p w14:paraId="7F300A89" w14:textId="67C75BB3" w:rsidR="00BC50F1" w:rsidRDefault="00BC50F1">
      <w:pPr>
        <w:pStyle w:val="TOC1"/>
        <w:rPr>
          <w:rFonts w:asciiTheme="minorHAnsi" w:eastAsiaTheme="minorEastAsia" w:hAnsiTheme="minorHAnsi" w:cstheme="minorBidi"/>
          <w:noProof/>
          <w:kern w:val="2"/>
          <w:sz w:val="24"/>
          <w:szCs w:val="24"/>
          <w:lang w:val="de-DE" w:eastAsia="zh-CN"/>
          <w14:ligatures w14:val="standardContextual"/>
        </w:rPr>
      </w:pPr>
      <w:r>
        <w:rPr>
          <w:noProof/>
        </w:rPr>
        <w:t>F.1</w:t>
      </w:r>
      <w:r>
        <w:rPr>
          <w:rFonts w:asciiTheme="minorHAnsi" w:eastAsiaTheme="minorEastAsia" w:hAnsiTheme="minorHAnsi" w:cstheme="minorBidi"/>
          <w:noProof/>
          <w:kern w:val="2"/>
          <w:sz w:val="24"/>
          <w:szCs w:val="24"/>
          <w:lang w:val="de-DE" w:eastAsia="zh-CN"/>
          <w14:ligatures w14:val="standardContextual"/>
        </w:rPr>
        <w:tab/>
      </w:r>
      <w:r>
        <w:rPr>
          <w:noProof/>
        </w:rPr>
        <w:t>IVAS Selection Phase: Global Analysis Laboratory report</w:t>
      </w:r>
      <w:r>
        <w:rPr>
          <w:noProof/>
        </w:rPr>
        <w:tab/>
      </w:r>
      <w:r>
        <w:rPr>
          <w:noProof/>
        </w:rPr>
        <w:fldChar w:fldCharType="begin" w:fldLock="1"/>
      </w:r>
      <w:r>
        <w:rPr>
          <w:noProof/>
        </w:rPr>
        <w:instrText xml:space="preserve"> PAGEREF _Toc167377098 \h </w:instrText>
      </w:r>
      <w:r>
        <w:rPr>
          <w:noProof/>
        </w:rPr>
      </w:r>
      <w:r>
        <w:rPr>
          <w:noProof/>
        </w:rPr>
        <w:fldChar w:fldCharType="separate"/>
      </w:r>
      <w:r>
        <w:rPr>
          <w:noProof/>
        </w:rPr>
        <w:t>139</w:t>
      </w:r>
      <w:r>
        <w:rPr>
          <w:noProof/>
        </w:rPr>
        <w:fldChar w:fldCharType="end"/>
      </w:r>
    </w:p>
    <w:p w14:paraId="7111270C" w14:textId="10F4A18B" w:rsidR="00BC50F1" w:rsidRDefault="00BC50F1">
      <w:pPr>
        <w:pStyle w:val="TOC8"/>
        <w:rPr>
          <w:rFonts w:asciiTheme="minorHAnsi" w:eastAsiaTheme="minorEastAsia" w:hAnsiTheme="minorHAnsi" w:cstheme="minorBidi"/>
          <w:b w:val="0"/>
          <w:noProof/>
          <w:kern w:val="2"/>
          <w:sz w:val="24"/>
          <w:szCs w:val="24"/>
          <w:lang w:val="de-DE" w:eastAsia="zh-CN"/>
          <w14:ligatures w14:val="standardContextual"/>
        </w:rPr>
      </w:pPr>
      <w:r>
        <w:rPr>
          <w:noProof/>
        </w:rPr>
        <w:t>Annex G (informative): Change history</w:t>
      </w:r>
      <w:r>
        <w:rPr>
          <w:noProof/>
        </w:rPr>
        <w:tab/>
      </w:r>
      <w:r>
        <w:rPr>
          <w:noProof/>
        </w:rPr>
        <w:fldChar w:fldCharType="begin" w:fldLock="1"/>
      </w:r>
      <w:r>
        <w:rPr>
          <w:noProof/>
        </w:rPr>
        <w:instrText xml:space="preserve"> PAGEREF _Toc167377099 \h </w:instrText>
      </w:r>
      <w:r>
        <w:rPr>
          <w:noProof/>
        </w:rPr>
      </w:r>
      <w:r>
        <w:rPr>
          <w:noProof/>
        </w:rPr>
        <w:fldChar w:fldCharType="separate"/>
      </w:r>
      <w:r>
        <w:rPr>
          <w:noProof/>
        </w:rPr>
        <w:t>140</w:t>
      </w:r>
      <w:r>
        <w:rPr>
          <w:noProof/>
        </w:rPr>
        <w:fldChar w:fldCharType="end"/>
      </w:r>
    </w:p>
    <w:p w14:paraId="0B9E3498" w14:textId="3A13EC2C" w:rsidR="00080512" w:rsidRPr="00444745" w:rsidRDefault="00BC50F1" w:rsidP="00352395">
      <w:pPr>
        <w:rPr>
          <w:lang w:val="en-US"/>
        </w:rPr>
      </w:pPr>
      <w:r>
        <w:rPr>
          <w:sz w:val="22"/>
        </w:rPr>
        <w:fldChar w:fldCharType="end"/>
      </w:r>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CA1A85" w:rsidRDefault="00080512">
      <w:pPr>
        <w:pStyle w:val="Heading1"/>
      </w:pPr>
      <w:bookmarkStart w:id="14" w:name="foreword"/>
      <w:bookmarkStart w:id="15" w:name="_Toc129708866"/>
      <w:bookmarkStart w:id="16" w:name="_Toc166841117"/>
      <w:bookmarkStart w:id="17" w:name="_Toc167314752"/>
      <w:bookmarkStart w:id="18" w:name="_Toc167315912"/>
      <w:bookmarkStart w:id="19" w:name="_Toc167316336"/>
      <w:bookmarkStart w:id="20" w:name="_Toc167376927"/>
      <w:bookmarkEnd w:id="14"/>
      <w:r w:rsidRPr="00CA1A85">
        <w:t>Foreword</w:t>
      </w:r>
      <w:bookmarkEnd w:id="15"/>
      <w:bookmarkEnd w:id="16"/>
      <w:bookmarkEnd w:id="17"/>
      <w:bookmarkEnd w:id="18"/>
      <w:bookmarkEnd w:id="19"/>
      <w:bookmarkEnd w:id="20"/>
    </w:p>
    <w:p w14:paraId="2511FBFA" w14:textId="5B95DD0D" w:rsidR="00080512" w:rsidRPr="00444745" w:rsidRDefault="00080512">
      <w:pPr>
        <w:rPr>
          <w:lang w:val="en-US"/>
        </w:rPr>
      </w:pPr>
      <w:r w:rsidRPr="00444745">
        <w:rPr>
          <w:lang w:val="en-US"/>
        </w:rPr>
        <w:t xml:space="preserve">This Technical </w:t>
      </w:r>
      <w:bookmarkStart w:id="21" w:name="spectype3"/>
      <w:r w:rsidR="00602AEA" w:rsidRPr="00444745">
        <w:rPr>
          <w:lang w:val="en-US"/>
        </w:rPr>
        <w:t>Report</w:t>
      </w:r>
      <w:bookmarkEnd w:id="21"/>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140B7A5E" w:rsidR="00080512" w:rsidRPr="0033520B" w:rsidRDefault="001E1BBB" w:rsidP="001E1BBB">
      <w:pPr>
        <w:pStyle w:val="Heading1"/>
      </w:pPr>
      <w:bookmarkStart w:id="22" w:name="introduction"/>
      <w:bookmarkStart w:id="23" w:name="_Toc167314753"/>
      <w:bookmarkStart w:id="24" w:name="_Toc167315913"/>
      <w:bookmarkStart w:id="25" w:name="_Toc167316337"/>
      <w:bookmarkStart w:id="26" w:name="_Toc167376928"/>
      <w:bookmarkEnd w:id="22"/>
      <w:r w:rsidRPr="0033520B">
        <w:t>1</w:t>
      </w:r>
      <w:r w:rsidRPr="0033520B">
        <w:tab/>
      </w:r>
      <w:bookmarkStart w:id="27" w:name="scope"/>
      <w:bookmarkStart w:id="28" w:name="_Toc129708868"/>
      <w:bookmarkStart w:id="29" w:name="_Toc166841118"/>
      <w:bookmarkEnd w:id="27"/>
      <w:r w:rsidR="00080512" w:rsidRPr="0033520B">
        <w:t>Scope</w:t>
      </w:r>
      <w:bookmarkEnd w:id="23"/>
      <w:bookmarkEnd w:id="24"/>
      <w:bookmarkEnd w:id="25"/>
      <w:bookmarkEnd w:id="26"/>
      <w:bookmarkEnd w:id="28"/>
      <w:bookmarkEnd w:id="29"/>
    </w:p>
    <w:p w14:paraId="5AB11B31" w14:textId="6838F5DC" w:rsidR="00420311" w:rsidRPr="00C53B3D" w:rsidRDefault="00420311" w:rsidP="00420311">
      <w:bookmarkStart w:id="30" w:name="references"/>
      <w:bookmarkStart w:id="31" w:name="_Toc129708869"/>
      <w:bookmarkEnd w:id="30"/>
      <w:r w:rsidRPr="00C53B3D">
        <w:t xml:space="preserve">The present document provides information on the </w:t>
      </w:r>
      <w:r>
        <w:rPr>
          <w:szCs w:val="18"/>
        </w:rPr>
        <w:t>Immersive Voice and Audio Services</w:t>
      </w:r>
      <w:r>
        <w:t xml:space="preserve"> (IVAS)</w:t>
      </w:r>
      <w:r w:rsidRPr="00C53B3D">
        <w:t xml:space="preserve"> codec Selection </w:t>
      </w:r>
      <w:r w:rsidR="006C3788">
        <w:t>P</w:t>
      </w:r>
      <w:r w:rsidRPr="00C53B3D">
        <w:t>hase which w</w:t>
      </w:r>
      <w:r w:rsidR="006C3788">
        <w:t>as</w:t>
      </w:r>
      <w:r w:rsidRPr="00C53B3D">
        <w:t xml:space="preserve"> run using the </w:t>
      </w:r>
      <w:r>
        <w:t xml:space="preserve">floating point </w:t>
      </w:r>
      <w:r w:rsidRPr="00C53B3D">
        <w:t xml:space="preserve">(3GPP TS </w:t>
      </w:r>
      <w:r>
        <w:t>26.258</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Heading1"/>
      </w:pPr>
      <w:bookmarkStart w:id="32" w:name="_Toc167314754"/>
      <w:bookmarkStart w:id="33" w:name="_Toc167315914"/>
      <w:bookmarkStart w:id="34" w:name="_Toc167316338"/>
      <w:bookmarkStart w:id="35" w:name="_Toc167376929"/>
      <w:r w:rsidRPr="0033520B">
        <w:t>2</w:t>
      </w:r>
      <w:r w:rsidRPr="0033520B">
        <w:tab/>
      </w:r>
      <w:bookmarkStart w:id="36" w:name="_Toc166841119"/>
      <w:r w:rsidR="00080512" w:rsidRPr="0033520B">
        <w:t>References</w:t>
      </w:r>
      <w:bookmarkEnd w:id="31"/>
      <w:bookmarkEnd w:id="32"/>
      <w:bookmarkEnd w:id="33"/>
      <w:bookmarkEnd w:id="34"/>
      <w:bookmarkEnd w:id="35"/>
      <w:bookmarkEnd w:id="3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22B83719" w:rsidR="00AF5AE2" w:rsidRDefault="00AF5AE2" w:rsidP="00C04264">
      <w:pPr>
        <w:pStyle w:val="EX"/>
      </w:pPr>
      <w:bookmarkStart w:id="37" w:name="_Ref148439827"/>
      <w:r w:rsidRPr="00B32C7F">
        <w:t>[1]</w:t>
      </w:r>
      <w:r w:rsidR="00C04264">
        <w:tab/>
      </w:r>
      <w:r w:rsidRPr="00B32C7F">
        <w:t>3GPP TR 21.905: "Vocabulary for 3GPP Specifications".</w:t>
      </w:r>
      <w:bookmarkEnd w:id="37"/>
    </w:p>
    <w:p w14:paraId="6BBAEB98" w14:textId="580EFC6B" w:rsidR="00AF5AE2" w:rsidRPr="00C53B3D" w:rsidRDefault="00AF5AE2" w:rsidP="00C04264">
      <w:pPr>
        <w:pStyle w:val="EX"/>
      </w:pPr>
      <w:r w:rsidRPr="00C53B3D">
        <w:t>[2]</w:t>
      </w:r>
      <w:r w:rsidR="00C04264">
        <w:tab/>
      </w:r>
      <w:r w:rsidRPr="00C53B3D">
        <w:t>3GPP TS 26.</w:t>
      </w:r>
      <w:r>
        <w:t>250</w:t>
      </w:r>
      <w:r w:rsidRPr="00C53B3D">
        <w:t>: "</w:t>
      </w:r>
      <w:r w:rsidRPr="00AF5AE2">
        <w:t>Codec for Immersive Voice and Audio Services (IVAS)</w:t>
      </w:r>
      <w:r w:rsidRPr="00C53B3D">
        <w:t xml:space="preserve">; </w:t>
      </w:r>
      <w:r>
        <w:t>General o</w:t>
      </w:r>
      <w:r w:rsidRPr="00C53B3D">
        <w:t>verview".</w:t>
      </w:r>
    </w:p>
    <w:p w14:paraId="7CED05C0" w14:textId="759D7250" w:rsidR="00AF5AE2" w:rsidRPr="00B07122" w:rsidRDefault="00AF5AE2" w:rsidP="00C04264">
      <w:pPr>
        <w:pStyle w:val="EX"/>
      </w:pPr>
      <w:r w:rsidRPr="00C53B3D">
        <w:t>[3]</w:t>
      </w:r>
      <w:r w:rsidR="00C04264">
        <w:tab/>
      </w:r>
      <w:r w:rsidR="006C3788">
        <w:t>void</w:t>
      </w:r>
      <w:r w:rsidRPr="00C53B3D">
        <w:tab/>
      </w:r>
    </w:p>
    <w:p w14:paraId="2C02875E" w14:textId="4B0E9E35" w:rsidR="00AF5AE2" w:rsidRPr="00C53B3D" w:rsidRDefault="00AF5AE2" w:rsidP="00C04264">
      <w:pPr>
        <w:pStyle w:val="EX"/>
      </w:pPr>
      <w:r w:rsidRPr="00C53B3D">
        <w:t>[</w:t>
      </w:r>
      <w:r>
        <w:t>4</w:t>
      </w:r>
      <w:r w:rsidRPr="00C53B3D">
        <w:t>]</w:t>
      </w:r>
      <w:r w:rsidR="00C04264">
        <w:tab/>
      </w:r>
      <w:r w:rsidRPr="00C53B3D">
        <w:t>3GPP TS 26.</w:t>
      </w:r>
      <w:r>
        <w:t>252</w:t>
      </w:r>
      <w:r w:rsidRPr="00C53B3D">
        <w:t>: "</w:t>
      </w:r>
      <w:r w:rsidRPr="00AF5AE2">
        <w:t>Codec for Immersive Voice and Audio Services (IVAS)</w:t>
      </w:r>
      <w:r w:rsidRPr="00C53B3D">
        <w:t>; Test Sequences".</w:t>
      </w:r>
    </w:p>
    <w:p w14:paraId="780FFB49" w14:textId="2413C98E" w:rsidR="00AF5AE2" w:rsidRPr="00C53B3D" w:rsidRDefault="00AF5AE2" w:rsidP="00C04264">
      <w:pPr>
        <w:pStyle w:val="EX"/>
      </w:pPr>
      <w:r w:rsidRPr="00C53B3D">
        <w:t>[</w:t>
      </w:r>
      <w:r>
        <w:t>5</w:t>
      </w:r>
      <w:r w:rsidRPr="00C53B3D">
        <w:t>]</w:t>
      </w:r>
      <w:r w:rsidR="00C04264">
        <w:tab/>
      </w:r>
      <w:r w:rsidRPr="00C53B3D">
        <w:t>3GPP TS 26.</w:t>
      </w:r>
      <w:r>
        <w:t>253</w:t>
      </w:r>
      <w:r w:rsidRPr="00C53B3D">
        <w:t>: "</w:t>
      </w:r>
      <w:r w:rsidRPr="00AF5AE2">
        <w:t>Codec for Immersive Voice and Audio Services (IVAS)</w:t>
      </w:r>
      <w:r w:rsidRPr="00C53B3D">
        <w:t xml:space="preserve">; Detailed </w:t>
      </w:r>
      <w:r>
        <w:t>a</w:t>
      </w:r>
      <w:r w:rsidRPr="00C53B3D">
        <w:t xml:space="preserve">lgorithmic </w:t>
      </w:r>
      <w:r>
        <w:t>d</w:t>
      </w:r>
      <w:r w:rsidRPr="00C53B3D">
        <w:t>escription</w:t>
      </w:r>
      <w:r>
        <w:t xml:space="preserve"> </w:t>
      </w:r>
      <w:r w:rsidRPr="00B26F3F">
        <w:t>incl. RTP payload format and SDP parameter definitions</w:t>
      </w:r>
      <w:r w:rsidRPr="00C53B3D">
        <w:t>".</w:t>
      </w:r>
    </w:p>
    <w:p w14:paraId="18280D11" w14:textId="6A6E76C3" w:rsidR="00AF5AE2" w:rsidRPr="00C53B3D" w:rsidRDefault="00AF5AE2" w:rsidP="00C04264">
      <w:pPr>
        <w:pStyle w:val="EX"/>
      </w:pPr>
      <w:r w:rsidRPr="00C53B3D">
        <w:t>[</w:t>
      </w:r>
      <w:r>
        <w:t>6</w:t>
      </w:r>
      <w:r w:rsidRPr="00C53B3D">
        <w:t>]</w:t>
      </w:r>
      <w:r w:rsidR="00C04264">
        <w:tab/>
      </w:r>
      <w:r w:rsidRPr="00C53B3D">
        <w:t>3GPP TS 26.</w:t>
      </w:r>
      <w:r>
        <w:t>254</w:t>
      </w:r>
      <w:r w:rsidRPr="00C53B3D">
        <w:t>: "</w:t>
      </w:r>
      <w:r w:rsidRPr="00AF5AE2">
        <w:t>Codec for Immersive Voice and Audio Services (IVAS)</w:t>
      </w:r>
      <w:r w:rsidRPr="00C53B3D">
        <w:t xml:space="preserve">; </w:t>
      </w:r>
      <w:r>
        <w:t>Rendering</w:t>
      </w:r>
      <w:r w:rsidRPr="00C53B3D">
        <w:t>".</w:t>
      </w:r>
    </w:p>
    <w:p w14:paraId="538A0E3B" w14:textId="649CFF36" w:rsidR="00AF5AE2" w:rsidRPr="00C53B3D" w:rsidRDefault="00AF5AE2" w:rsidP="00C04264">
      <w:pPr>
        <w:pStyle w:val="EX"/>
      </w:pPr>
      <w:r w:rsidRPr="00C53B3D">
        <w:t>[</w:t>
      </w:r>
      <w:r>
        <w:t>7</w:t>
      </w:r>
      <w:r w:rsidRPr="00C53B3D">
        <w:t>]</w:t>
      </w:r>
      <w:r w:rsidR="00C04264">
        <w:tab/>
      </w:r>
      <w:r w:rsidRPr="00C53B3D">
        <w:t>3GPP TS 26.</w:t>
      </w:r>
      <w:r>
        <w:t>255</w:t>
      </w:r>
      <w:r w:rsidRPr="00C53B3D">
        <w:t>: "</w:t>
      </w:r>
      <w:r w:rsidRPr="00AF5AE2">
        <w:t>Codec for Immersive Voice and Audio Services (IVAS)</w:t>
      </w:r>
      <w:r w:rsidRPr="00C53B3D">
        <w:t>; Error concealment of lost packets".</w:t>
      </w:r>
    </w:p>
    <w:p w14:paraId="7250CB17" w14:textId="385FE326" w:rsidR="00AF5AE2" w:rsidRPr="00C53B3D" w:rsidRDefault="00AF5AE2" w:rsidP="00C04264">
      <w:pPr>
        <w:pStyle w:val="EX"/>
      </w:pPr>
      <w:r w:rsidRPr="00C53B3D">
        <w:t>[</w:t>
      </w:r>
      <w:r>
        <w:t>8</w:t>
      </w:r>
      <w:r w:rsidRPr="00C53B3D">
        <w:t>]</w:t>
      </w:r>
      <w:r w:rsidR="00C04264">
        <w:tab/>
      </w:r>
      <w:r w:rsidRPr="00C53B3D">
        <w:t>3GPP TS 26.</w:t>
      </w:r>
      <w:r>
        <w:t>256</w:t>
      </w:r>
      <w:r w:rsidRPr="00C53B3D">
        <w:t>: "</w:t>
      </w:r>
      <w:r w:rsidRPr="00AF5AE2">
        <w:t>Codec for Immersive Voice and Audio Services (IVAS)</w:t>
      </w:r>
      <w:r w:rsidRPr="00C53B3D">
        <w:t>; Jitter buffer management".</w:t>
      </w:r>
    </w:p>
    <w:p w14:paraId="208C3382" w14:textId="19BDE423" w:rsidR="00AF5AE2" w:rsidRDefault="00AF5AE2" w:rsidP="00C04264">
      <w:pPr>
        <w:pStyle w:val="EX"/>
      </w:pPr>
      <w:r w:rsidRPr="00C53B3D">
        <w:t>[</w:t>
      </w:r>
      <w:r>
        <w:t>9</w:t>
      </w:r>
      <w:r w:rsidRPr="00C53B3D">
        <w:t>]</w:t>
      </w:r>
      <w:r w:rsidR="00C04264">
        <w:tab/>
      </w:r>
      <w:r w:rsidRPr="00C53B3D">
        <w:t>3GPP TS 26.</w:t>
      </w:r>
      <w:r>
        <w:t>258</w:t>
      </w:r>
      <w:r w:rsidRPr="00C53B3D">
        <w:t>: "</w:t>
      </w:r>
      <w:r w:rsidRPr="00AF5AE2">
        <w:t>Codec for Immersive Voice and Audio Services (IVAS)</w:t>
      </w:r>
      <w:r w:rsidRPr="00C53B3D">
        <w:t>; C code (floating-point)".</w:t>
      </w:r>
    </w:p>
    <w:p w14:paraId="6F948720" w14:textId="09C3266D" w:rsidR="00AF5AE2" w:rsidRDefault="004D762F" w:rsidP="00C04264">
      <w:pPr>
        <w:pStyle w:val="EX"/>
      </w:pPr>
      <w:r>
        <w:t>[10]</w:t>
      </w:r>
      <w:r w:rsidR="00AF5AE2" w:rsidRPr="00C53B3D">
        <w:tab/>
        <w:t>Rec</w:t>
      </w:r>
      <w:r w:rsidR="00AF5AE2">
        <w:t>ommendation</w:t>
      </w:r>
      <w:r w:rsidR="00AF5AE2" w:rsidRPr="006200ED">
        <w:t xml:space="preserve"> </w:t>
      </w:r>
      <w:r w:rsidR="00AF5AE2" w:rsidRPr="00C53B3D">
        <w:t>ITU-T</w:t>
      </w:r>
      <w:r w:rsidR="00AF5AE2">
        <w:t xml:space="preserve"> </w:t>
      </w:r>
      <w:r w:rsidR="00AF5AE2" w:rsidRPr="00C53B3D">
        <w:t>P.800</w:t>
      </w:r>
      <w:r w:rsidR="00AF5AE2">
        <w:t>:</w:t>
      </w:r>
      <w:r w:rsidR="00AF5AE2" w:rsidRPr="00C53B3D">
        <w:t xml:space="preserve"> "Methods for subjective determination of transmission quality".</w:t>
      </w:r>
    </w:p>
    <w:p w14:paraId="4F711BCF" w14:textId="7C0033F1" w:rsidR="00AF5AE2" w:rsidRDefault="004D762F" w:rsidP="00C04264">
      <w:pPr>
        <w:pStyle w:val="EX"/>
      </w:pPr>
      <w:r>
        <w:rPr>
          <w:lang w:val="en-US"/>
        </w:rPr>
        <w:t>[11]</w:t>
      </w:r>
      <w:r w:rsidR="00AF5AE2" w:rsidRPr="0095049C">
        <w:rPr>
          <w:lang w:val="en-US"/>
        </w:rPr>
        <w:tab/>
      </w:r>
      <w:r w:rsidR="0095049C" w:rsidRPr="0095049C">
        <w:rPr>
          <w:lang w:val="en-US"/>
        </w:rPr>
        <w:t xml:space="preserve">Supplement ITU-T 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0356F755" w:rsidR="0095049C" w:rsidRDefault="004D762F" w:rsidP="00C04264">
      <w:pPr>
        <w:pStyle w:val="EX"/>
      </w:pPr>
      <w:r>
        <w:t>[12]</w:t>
      </w:r>
      <w:r w:rsidR="0095049C">
        <w:tab/>
        <w:t>Recommendation ITU-R BS.1534-3: "Method of the subjective assessment of intermediate quality level of audio systems".</w:t>
      </w:r>
    </w:p>
    <w:p w14:paraId="09368CEE" w14:textId="0D2C211E" w:rsidR="00606744" w:rsidRDefault="004D762F" w:rsidP="00C04264">
      <w:pPr>
        <w:pStyle w:val="EX"/>
      </w:pPr>
      <w:r>
        <w:t>[13]</w:t>
      </w:r>
      <w:r w:rsidR="00606744">
        <w:tab/>
      </w:r>
      <w:bookmarkStart w:id="38" w:name="_Ref124156615"/>
      <w:r w:rsidR="00606744" w:rsidRPr="00EC28AD">
        <w:t>ITU-T Handbook of subjective testing practical procedures, 2011</w:t>
      </w:r>
      <w:bookmarkEnd w:id="38"/>
      <w:r w:rsidR="00F8608B">
        <w:t>.</w:t>
      </w:r>
    </w:p>
    <w:p w14:paraId="7A4192D3" w14:textId="0424ADD1" w:rsidR="00F8608B" w:rsidRPr="00444745" w:rsidRDefault="004D762F" w:rsidP="00C04264">
      <w:pPr>
        <w:pStyle w:val="EX"/>
      </w:pPr>
      <w:bookmarkStart w:id="39" w:name="_Ref129951028"/>
      <w:r>
        <w:t>[14]</w:t>
      </w:r>
      <w:r w:rsidR="008575A9">
        <w:tab/>
      </w:r>
      <w:r w:rsidR="00F8608B" w:rsidRPr="00C77A7E">
        <w:t>Audi</w:t>
      </w:r>
      <w:r w:rsidR="00F8608B">
        <w:t xml:space="preserve">o </w:t>
      </w:r>
      <w:r w:rsidR="00F8608B" w:rsidRPr="00C77A7E">
        <w:t xml:space="preserve">File Format Specifications: WAVE, </w:t>
      </w:r>
      <w:r w:rsidR="00F8608B" w:rsidRPr="00444745">
        <w:t>https://www-mmsp.ece.mcgill.ca/Documents/AudioFormats/WAVE/WAVE.html</w:t>
      </w:r>
      <w:bookmarkEnd w:id="39"/>
      <w:r w:rsidR="00F8608B" w:rsidRPr="00444745">
        <w:t>.</w:t>
      </w:r>
    </w:p>
    <w:p w14:paraId="08DB79AB" w14:textId="120C74E3" w:rsidR="00F8608B" w:rsidRPr="00352395" w:rsidRDefault="004D762F" w:rsidP="00C04264">
      <w:pPr>
        <w:pStyle w:val="EX"/>
      </w:pPr>
      <w:bookmarkStart w:id="40" w:name="_Ref129951212"/>
      <w:r>
        <w:t>[15]</w:t>
      </w:r>
      <w:r w:rsidR="008575A9" w:rsidRPr="00352395">
        <w:tab/>
      </w:r>
      <w:r w:rsidR="00F8608B" w:rsidRPr="00352395">
        <w:t>AFsp Package https://www-mmsp.ece.mcgill.ca/Documents/Downloads/AFsp/</w:t>
      </w:r>
      <w:bookmarkEnd w:id="40"/>
      <w:r w:rsidR="00F8608B" w:rsidRPr="00352395">
        <w:t>.</w:t>
      </w:r>
    </w:p>
    <w:p w14:paraId="2EDB34F4" w14:textId="58D1E250" w:rsidR="005A7103" w:rsidRDefault="004D762F" w:rsidP="00C04264">
      <w:pPr>
        <w:pStyle w:val="EX"/>
        <w:rPr>
          <w:lang w:val="en-CA"/>
        </w:rPr>
      </w:pPr>
      <w:bookmarkStart w:id="41" w:name="_Ref133832610"/>
      <w:r>
        <w:rPr>
          <w:lang w:val="en-CA"/>
        </w:rPr>
        <w:t>[16]</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41"/>
      <w:r w:rsidR="005A7103">
        <w:rPr>
          <w:lang w:val="en-CA"/>
        </w:rPr>
        <w:t>.</w:t>
      </w:r>
    </w:p>
    <w:p w14:paraId="04B67190" w14:textId="23E80747" w:rsidR="00CB218C" w:rsidRPr="00CB218C" w:rsidRDefault="004D762F" w:rsidP="00C04264">
      <w:pPr>
        <w:pStyle w:val="EX"/>
      </w:pPr>
      <w:r>
        <w:t>[17]</w:t>
      </w:r>
      <w:r w:rsidR="00CB218C">
        <w:tab/>
      </w:r>
      <w:bookmarkStart w:id="42" w:name="_Ref124157415"/>
      <w:r w:rsidR="00CB218C" w:rsidRPr="00444745">
        <w:t>Recommendation ITU-R BS.2051-3 (05/2022): Advanced sound system for programme production</w:t>
      </w:r>
      <w:bookmarkEnd w:id="42"/>
      <w:r w:rsidR="00CB218C" w:rsidRPr="00444745">
        <w:t>.</w:t>
      </w:r>
    </w:p>
    <w:p w14:paraId="2F7960EF" w14:textId="305F978B" w:rsidR="004426BF" w:rsidRDefault="004D762F" w:rsidP="00C04264">
      <w:pPr>
        <w:pStyle w:val="EX"/>
        <w:rPr>
          <w:lang w:val="en-US"/>
        </w:rPr>
      </w:pPr>
      <w:r>
        <w:t>[18]</w:t>
      </w:r>
      <w:r w:rsidR="004426BF">
        <w:tab/>
        <w:t xml:space="preserve">3GPP TR 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06D46412" w14:textId="4340F0EB" w:rsidR="00EE5ED5" w:rsidRDefault="004D762F" w:rsidP="00C04264">
      <w:pPr>
        <w:pStyle w:val="EX"/>
        <w:rPr>
          <w:rFonts w:eastAsia="SimSun"/>
        </w:rPr>
      </w:pPr>
      <w:r>
        <w:rPr>
          <w:iCs/>
          <w:lang w:val="en-US"/>
        </w:rPr>
        <w:t>[19]</w:t>
      </w:r>
      <w:r w:rsidR="00EE5ED5">
        <w:rPr>
          <w:iCs/>
          <w:lang w:val="en-US"/>
        </w:rPr>
        <w:tab/>
      </w:r>
      <w:r w:rsidR="003E2410" w:rsidRPr="00B32C7F">
        <w:rPr>
          <w:rFonts w:eastAsia="SimSun"/>
        </w:rPr>
        <w:t>3GPP TS 26.445: "</w:t>
      </w:r>
      <w:r w:rsidR="003E2410" w:rsidRPr="00B32C7F">
        <w:t>Codec for Enhanced Voice Services (EVS); Detailed Algorithmic Description"</w:t>
      </w:r>
      <w:r w:rsidR="003E2410" w:rsidRPr="00B32C7F">
        <w:rPr>
          <w:rFonts w:eastAsia="SimSun"/>
        </w:rPr>
        <w:t>.</w:t>
      </w:r>
    </w:p>
    <w:p w14:paraId="18BBB82C" w14:textId="3031E578" w:rsidR="00A24807" w:rsidRDefault="004D762F" w:rsidP="00C04264">
      <w:pPr>
        <w:pStyle w:val="EX"/>
      </w:pPr>
      <w:r>
        <w:t>[20]</w:t>
      </w:r>
      <w:r w:rsidR="00A24807">
        <w:tab/>
      </w:r>
      <w:r w:rsidR="00535648">
        <w:t xml:space="preserve">3GPP TR 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p>
    <w:p w14:paraId="16F82BAD" w14:textId="0BD350BA" w:rsidR="00C3650E" w:rsidRPr="00CA1A85" w:rsidRDefault="004D762F" w:rsidP="00C04264">
      <w:pPr>
        <w:pStyle w:val="EX"/>
      </w:pPr>
      <w:bookmarkStart w:id="43" w:name="_Ref132808704"/>
      <w:bookmarkStart w:id="44" w:name="_Ref135122304"/>
      <w:r>
        <w:t>[21]</w:t>
      </w:r>
      <w:r w:rsidR="00C3650E" w:rsidRPr="00CA1A85">
        <w:tab/>
        <w:t>Recommendation ITU-T P.191 (03/2023): Software tools for speech and audio coding standardization</w:t>
      </w:r>
      <w:bookmarkEnd w:id="43"/>
      <w:r w:rsidR="00C3650E" w:rsidRPr="00CA1A85">
        <w:t>.</w:t>
      </w:r>
      <w:bookmarkEnd w:id="44"/>
      <w:r w:rsidR="00C3650E" w:rsidRPr="00CA1A85">
        <w:t xml:space="preserve"> </w:t>
      </w:r>
    </w:p>
    <w:p w14:paraId="49B04C70" w14:textId="76610083" w:rsidR="00C3650E" w:rsidRDefault="004D762F" w:rsidP="00C04264">
      <w:pPr>
        <w:pStyle w:val="EX"/>
      </w:pPr>
      <w:bookmarkStart w:id="45" w:name="_Ref124157920"/>
      <w:r>
        <w:t>[22]</w:t>
      </w:r>
      <w:r w:rsidR="00C3650E" w:rsidRPr="00CA1A85">
        <w:tab/>
        <w:t>Recommendation ITU-R BS.1770-4 (10/2015): Algorithms to measure audio programme loudness and true-peak audio level</w:t>
      </w:r>
      <w:bookmarkEnd w:id="45"/>
      <w:r w:rsidR="00C3650E" w:rsidRPr="00CA1A85">
        <w:t>.</w:t>
      </w:r>
      <w:r w:rsidR="00C3650E" w:rsidRPr="00BC06B3">
        <w:t xml:space="preserve"> </w:t>
      </w:r>
    </w:p>
    <w:p w14:paraId="4D4826FF" w14:textId="77777777" w:rsidR="00C43121" w:rsidRPr="00CA1A85" w:rsidRDefault="00C43121" w:rsidP="00D1271F">
      <w:pPr>
        <w:pStyle w:val="EX"/>
        <w:ind w:left="0" w:firstLine="0"/>
        <w:rPr>
          <w:b/>
          <w:lang w:val="en-US"/>
        </w:rPr>
      </w:pPr>
    </w:p>
    <w:p w14:paraId="24ACB616" w14:textId="594643F0" w:rsidR="00080512" w:rsidRPr="0033520B" w:rsidRDefault="001E1BBB" w:rsidP="001E1BBB">
      <w:pPr>
        <w:pStyle w:val="Heading1"/>
      </w:pPr>
      <w:bookmarkStart w:id="46" w:name="definitions"/>
      <w:bookmarkStart w:id="47" w:name="_Toc129708870"/>
      <w:bookmarkStart w:id="48" w:name="_Toc167314755"/>
      <w:bookmarkStart w:id="49" w:name="_Toc167315915"/>
      <w:bookmarkStart w:id="50" w:name="_Toc167316339"/>
      <w:bookmarkStart w:id="51" w:name="_Toc167376930"/>
      <w:bookmarkEnd w:id="46"/>
      <w:r w:rsidRPr="0033520B">
        <w:t>3</w:t>
      </w:r>
      <w:r w:rsidRPr="0033520B">
        <w:tab/>
      </w:r>
      <w:bookmarkStart w:id="52" w:name="_Toc166841120"/>
      <w:r w:rsidR="00080512" w:rsidRPr="0033520B">
        <w:t>Definitions</w:t>
      </w:r>
      <w:r w:rsidR="00602AEA" w:rsidRPr="0033520B">
        <w:t xml:space="preserve"> of terms, symbols and abbreviations</w:t>
      </w:r>
      <w:bookmarkEnd w:id="47"/>
      <w:bookmarkEnd w:id="48"/>
      <w:bookmarkEnd w:id="49"/>
      <w:bookmarkEnd w:id="50"/>
      <w:bookmarkEnd w:id="51"/>
      <w:bookmarkEnd w:id="52"/>
    </w:p>
    <w:p w14:paraId="6CBABCF9" w14:textId="77A922C7" w:rsidR="00080512" w:rsidRPr="004D3578" w:rsidRDefault="001E1BBB" w:rsidP="001E1BBB">
      <w:pPr>
        <w:pStyle w:val="Heading2"/>
      </w:pPr>
      <w:bookmarkStart w:id="53" w:name="_Toc129708871"/>
      <w:bookmarkStart w:id="54" w:name="_Toc167314756"/>
      <w:bookmarkStart w:id="55" w:name="_Toc167315916"/>
      <w:bookmarkStart w:id="56" w:name="_Toc167316340"/>
      <w:bookmarkStart w:id="57" w:name="_Toc167376931"/>
      <w:r w:rsidRPr="004D3578">
        <w:t>3.1</w:t>
      </w:r>
      <w:r w:rsidRPr="004D3578">
        <w:tab/>
      </w:r>
      <w:bookmarkStart w:id="58" w:name="_Toc166841121"/>
      <w:r w:rsidR="002B6339">
        <w:t>Terms</w:t>
      </w:r>
      <w:bookmarkEnd w:id="53"/>
      <w:bookmarkEnd w:id="54"/>
      <w:bookmarkEnd w:id="55"/>
      <w:bookmarkEnd w:id="56"/>
      <w:bookmarkEnd w:id="57"/>
      <w:bookmarkEnd w:id="5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3EA78D8B" w:rsidR="00080512" w:rsidRPr="004D3578" w:rsidRDefault="001E1BBB" w:rsidP="001E1BBB">
      <w:pPr>
        <w:pStyle w:val="Heading2"/>
      </w:pPr>
      <w:bookmarkStart w:id="59" w:name="_Toc129708872"/>
      <w:bookmarkStart w:id="60" w:name="_Toc167314757"/>
      <w:bookmarkStart w:id="61" w:name="_Toc167315917"/>
      <w:bookmarkStart w:id="62" w:name="_Toc167316341"/>
      <w:bookmarkStart w:id="63" w:name="_Toc167376932"/>
      <w:r w:rsidRPr="004D3578">
        <w:t>3.2</w:t>
      </w:r>
      <w:r w:rsidRPr="004D3578">
        <w:tab/>
      </w:r>
      <w:bookmarkStart w:id="64" w:name="_Toc166841122"/>
      <w:r w:rsidR="00080512" w:rsidRPr="004D3578">
        <w:t>Symbols</w:t>
      </w:r>
      <w:bookmarkEnd w:id="59"/>
      <w:bookmarkEnd w:id="60"/>
      <w:bookmarkEnd w:id="61"/>
      <w:bookmarkEnd w:id="62"/>
      <w:bookmarkEnd w:id="63"/>
      <w:bookmarkEnd w:id="64"/>
    </w:p>
    <w:p w14:paraId="46F1B0F7" w14:textId="0E26DC0A" w:rsidR="00080512" w:rsidRPr="004D3578" w:rsidRDefault="00143E2A">
      <w:pPr>
        <w:keepNext/>
      </w:pPr>
      <w:r>
        <w:t>Void.</w:t>
      </w:r>
    </w:p>
    <w:p w14:paraId="5E81C5C1" w14:textId="7A61565C" w:rsidR="00080512" w:rsidRPr="004D3578" w:rsidRDefault="001E1BBB" w:rsidP="001E1BBB">
      <w:pPr>
        <w:pStyle w:val="Heading2"/>
      </w:pPr>
      <w:bookmarkStart w:id="65" w:name="_Toc129708873"/>
      <w:bookmarkStart w:id="66" w:name="_Toc167314758"/>
      <w:bookmarkStart w:id="67" w:name="_Toc167315918"/>
      <w:bookmarkStart w:id="68" w:name="_Toc167316342"/>
      <w:bookmarkStart w:id="69" w:name="_Toc167376933"/>
      <w:r w:rsidRPr="004D3578">
        <w:t>3.3</w:t>
      </w:r>
      <w:r w:rsidRPr="004D3578">
        <w:tab/>
      </w:r>
      <w:bookmarkStart w:id="70" w:name="_Toc166841123"/>
      <w:r w:rsidR="00080512" w:rsidRPr="004D3578">
        <w:t>Abbreviations</w:t>
      </w:r>
      <w:bookmarkEnd w:id="65"/>
      <w:bookmarkEnd w:id="66"/>
      <w:bookmarkEnd w:id="67"/>
      <w:bookmarkEnd w:id="68"/>
      <w:bookmarkEnd w:id="69"/>
      <w:bookmarkEnd w:id="7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09EE1EE5" w:rsidR="000A19C0" w:rsidRPr="00444745" w:rsidRDefault="000A19C0" w:rsidP="00444745">
      <w:pPr>
        <w:pStyle w:val="EW"/>
        <w:rPr>
          <w:rFonts w:eastAsia="SimSun"/>
          <w:lang w:val="en-US" w:eastAsia="zh-CN"/>
        </w:rPr>
      </w:pPr>
      <w:r w:rsidRPr="00444745">
        <w:rPr>
          <w:rFonts w:eastAsia="SimSun"/>
          <w:lang w:val="en-US" w:eastAsia="zh-CN"/>
        </w:rPr>
        <w:t>CL</w:t>
      </w:r>
      <w:r w:rsidR="007E18C1">
        <w:rPr>
          <w:rFonts w:eastAsia="SimSun"/>
          <w:lang w:val="en-US" w:eastAsia="zh-CN"/>
        </w:rPr>
        <w:tab/>
      </w:r>
      <w:r w:rsidRPr="00444745">
        <w:rPr>
          <w:rFonts w:eastAsia="SimSun"/>
          <w:lang w:val="en-US" w:eastAsia="zh-CN"/>
        </w:rPr>
        <w:t>Cross-check Laboratory</w:t>
      </w:r>
    </w:p>
    <w:p w14:paraId="100B1AC6" w14:textId="6EF47609" w:rsidR="000A19C0" w:rsidRDefault="000A19C0" w:rsidP="000A19C0">
      <w:pPr>
        <w:pStyle w:val="EW"/>
        <w:rPr>
          <w:rFonts w:eastAsia="SimSun"/>
          <w:lang w:val="en-US" w:eastAsia="zh-CN"/>
        </w:rPr>
      </w:pPr>
      <w:r w:rsidRPr="00444745">
        <w:rPr>
          <w:rFonts w:eastAsia="SimSun"/>
          <w:lang w:val="en-US" w:eastAsia="zh-CN"/>
        </w:rPr>
        <w:t>CuT</w:t>
      </w:r>
      <w:r w:rsidR="007E18C1">
        <w:rPr>
          <w:rFonts w:eastAsia="SimSun"/>
          <w:lang w:val="en-US" w:eastAsia="zh-CN"/>
        </w:rPr>
        <w:tab/>
      </w:r>
      <w:r w:rsidRPr="00444745">
        <w:rPr>
          <w:rFonts w:eastAsia="SimSun"/>
          <w:lang w:val="en-US" w:eastAsia="zh-CN"/>
        </w:rPr>
        <w:t>Codec under Test</w:t>
      </w:r>
    </w:p>
    <w:p w14:paraId="22E53437" w14:textId="31E0B285" w:rsidR="00AF6C73" w:rsidRPr="00444745" w:rsidRDefault="00AF6C73" w:rsidP="00444745">
      <w:pPr>
        <w:pStyle w:val="EW"/>
        <w:rPr>
          <w:rFonts w:eastAsia="SimSun"/>
          <w:lang w:val="en-US" w:eastAsia="zh-CN"/>
        </w:rPr>
      </w:pPr>
      <w:r w:rsidRPr="00444745">
        <w:rPr>
          <w:rFonts w:eastAsia="SimSun"/>
          <w:lang w:val="en-US" w:eastAsia="zh-CN"/>
        </w:rPr>
        <w:t>DCR</w:t>
      </w:r>
      <w:r w:rsidR="007E18C1">
        <w:rPr>
          <w:rFonts w:eastAsia="SimSun"/>
          <w:lang w:val="en-US" w:eastAsia="zh-CN"/>
        </w:rPr>
        <w:tab/>
      </w:r>
      <w:r w:rsidRPr="00444745">
        <w:rPr>
          <w:rFonts w:eastAsia="SimSun"/>
          <w:lang w:val="en-US" w:eastAsia="zh-CN"/>
        </w:rPr>
        <w:t>Degradation Category Rating</w:t>
      </w:r>
    </w:p>
    <w:p w14:paraId="4E10E976" w14:textId="2C05F6C9" w:rsidR="00AF6C73" w:rsidRPr="00444745" w:rsidRDefault="00AF6C73" w:rsidP="00444745">
      <w:pPr>
        <w:pStyle w:val="EW"/>
        <w:rPr>
          <w:rFonts w:eastAsia="SimSun"/>
          <w:lang w:val="en-US" w:eastAsia="zh-CN"/>
        </w:rPr>
      </w:pPr>
      <w:r w:rsidRPr="00444745">
        <w:rPr>
          <w:rFonts w:eastAsia="SimSun"/>
          <w:lang w:val="en-US" w:eastAsia="zh-CN"/>
        </w:rPr>
        <w:t>DTX</w:t>
      </w:r>
      <w:r w:rsidR="007E18C1">
        <w:rPr>
          <w:rFonts w:eastAsia="SimSun"/>
          <w:lang w:val="en-US" w:eastAsia="zh-CN"/>
        </w:rPr>
        <w:tab/>
      </w:r>
      <w:r w:rsidRPr="00444745">
        <w:rPr>
          <w:rFonts w:eastAsia="SimSun"/>
          <w:lang w:val="en-US" w:eastAsia="zh-CN"/>
        </w:rPr>
        <w:t>Discontinuous transmission</w:t>
      </w:r>
    </w:p>
    <w:p w14:paraId="0CF71AB0" w14:textId="5A567992" w:rsidR="00AF6C73" w:rsidRPr="00444745" w:rsidRDefault="00AF6C73" w:rsidP="00444745">
      <w:pPr>
        <w:pStyle w:val="EW"/>
        <w:rPr>
          <w:rFonts w:eastAsia="SimSun"/>
          <w:lang w:val="en-US" w:eastAsia="zh-CN"/>
        </w:rPr>
      </w:pPr>
      <w:r w:rsidRPr="00444745">
        <w:rPr>
          <w:rFonts w:eastAsia="SimSun"/>
          <w:lang w:val="en-US" w:eastAsia="zh-CN"/>
        </w:rPr>
        <w:t>ESDRU</w:t>
      </w:r>
      <w:r w:rsidR="007E18C1">
        <w:rPr>
          <w:rFonts w:eastAsia="SimSun"/>
          <w:lang w:val="en-US" w:eastAsia="zh-CN"/>
        </w:rPr>
        <w:tab/>
      </w:r>
      <w:r w:rsidRPr="00444745">
        <w:rPr>
          <w:rFonts w:eastAsia="SimSun"/>
          <w:lang w:val="en-US" w:eastAsia="zh-CN"/>
        </w:rPr>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2A2F2196" w:rsidR="00EF5A27" w:rsidRDefault="00EF5A27" w:rsidP="00EF5A27">
      <w:pPr>
        <w:pStyle w:val="EW"/>
        <w:rPr>
          <w:rFonts w:eastAsia="SimSun"/>
          <w:lang w:val="en-US" w:eastAsia="zh-CN"/>
        </w:rPr>
      </w:pPr>
      <w:r w:rsidRPr="00444745">
        <w:rPr>
          <w:rFonts w:eastAsia="SimSun"/>
          <w:lang w:val="en-US" w:eastAsia="zh-CN"/>
        </w:rPr>
        <w:t>FOA</w:t>
      </w:r>
      <w:r w:rsidR="007E18C1">
        <w:rPr>
          <w:rFonts w:eastAsia="SimSun"/>
          <w:lang w:val="en-US" w:eastAsia="zh-CN"/>
        </w:rPr>
        <w:tab/>
      </w:r>
      <w:r w:rsidRPr="00444745">
        <w:rPr>
          <w:rFonts w:eastAsia="SimSun"/>
          <w:lang w:val="en-US" w:eastAsia="zh-CN"/>
        </w:rPr>
        <w:t>First-Order Ambisonics</w:t>
      </w:r>
    </w:p>
    <w:p w14:paraId="58B5AA70" w14:textId="3AA8EAE2" w:rsidR="003C7BAA" w:rsidRDefault="003C7BAA" w:rsidP="00EF5A27">
      <w:pPr>
        <w:pStyle w:val="EW"/>
        <w:rPr>
          <w:rFonts w:eastAsia="SimSun"/>
          <w:lang w:val="en-US" w:eastAsia="zh-CN"/>
        </w:rPr>
      </w:pPr>
      <w:r w:rsidRPr="00444745">
        <w:rPr>
          <w:rFonts w:eastAsia="SimSun"/>
          <w:lang w:val="en-US" w:eastAsia="zh-CN"/>
        </w:rPr>
        <w:t>GAL</w:t>
      </w:r>
      <w:r w:rsidR="007E18C1">
        <w:rPr>
          <w:rFonts w:eastAsia="SimSun"/>
          <w:lang w:val="en-US" w:eastAsia="zh-CN"/>
        </w:rPr>
        <w:tab/>
      </w:r>
      <w:r w:rsidRPr="00444745">
        <w:rPr>
          <w:rFonts w:eastAsia="SimSun"/>
          <w:lang w:val="en-US" w:eastAsia="zh-CN"/>
        </w:rPr>
        <w:t>Global Analysis Laboratory</w:t>
      </w:r>
    </w:p>
    <w:p w14:paraId="14BF532D" w14:textId="4575900C" w:rsidR="00BE3031" w:rsidRDefault="00BE3031" w:rsidP="00BE3031">
      <w:pPr>
        <w:pStyle w:val="EW"/>
        <w:rPr>
          <w:rFonts w:eastAsia="SimSun"/>
          <w:lang w:val="en-US" w:eastAsia="zh-CN"/>
        </w:rPr>
      </w:pPr>
      <w:r w:rsidRPr="00444745">
        <w:rPr>
          <w:rFonts w:eastAsia="SimSun"/>
          <w:lang w:val="en-US" w:eastAsia="zh-CN"/>
        </w:rPr>
        <w:t>HL</w:t>
      </w:r>
      <w:r w:rsidR="007E18C1">
        <w:rPr>
          <w:rFonts w:eastAsia="SimSun"/>
          <w:lang w:val="en-US" w:eastAsia="zh-CN"/>
        </w:rPr>
        <w:tab/>
      </w:r>
      <w:r w:rsidRPr="00444745">
        <w:rPr>
          <w:rFonts w:eastAsia="SimSun"/>
          <w:lang w:val="en-US" w:eastAsia="zh-CN"/>
        </w:rPr>
        <w:t>Host Laboratory</w:t>
      </w:r>
    </w:p>
    <w:p w14:paraId="431262B7" w14:textId="6201C4AE"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007E18C1">
        <w:rPr>
          <w:rFonts w:eastAsia="SimSun"/>
          <w:lang w:val="en-US" w:eastAsia="zh-CN"/>
        </w:rPr>
        <w:tab/>
      </w:r>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p>
    <w:p w14:paraId="5263281E" w14:textId="3D077AEE" w:rsidR="00EF5A27" w:rsidRPr="00E12BD3" w:rsidRDefault="00BE3031" w:rsidP="00BE3031">
      <w:pPr>
        <w:pStyle w:val="EW"/>
        <w:rPr>
          <w:rFonts w:eastAsia="SimSun"/>
          <w:lang w:val="en-US" w:eastAsia="zh-CN"/>
        </w:rPr>
      </w:pPr>
      <w:r w:rsidRPr="00444745">
        <w:rPr>
          <w:rFonts w:eastAsia="SimSun"/>
          <w:lang w:val="en-US" w:eastAsia="zh-CN"/>
        </w:rPr>
        <w:t>HOA3</w:t>
      </w:r>
      <w:r w:rsidR="007E18C1">
        <w:rPr>
          <w:rFonts w:eastAsia="SimSun"/>
          <w:lang w:val="en-US" w:eastAsia="zh-CN"/>
        </w:rPr>
        <w:tab/>
      </w:r>
      <w:r w:rsidRPr="00444745">
        <w:rPr>
          <w:rFonts w:eastAsia="SimSun"/>
          <w:lang w:val="en-US" w:eastAsia="zh-CN"/>
        </w:rPr>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230DB2FF" w:rsidR="00675D4A" w:rsidRPr="00444745" w:rsidRDefault="00675D4A" w:rsidP="00444745">
      <w:pPr>
        <w:pStyle w:val="EW"/>
        <w:rPr>
          <w:rFonts w:eastAsia="SimSun"/>
          <w:lang w:val="en-US" w:eastAsia="zh-CN"/>
        </w:rPr>
      </w:pPr>
      <w:r w:rsidRPr="00444745">
        <w:rPr>
          <w:rFonts w:eastAsia="SimSun"/>
          <w:lang w:val="en-US" w:eastAsia="zh-CN"/>
        </w:rPr>
        <w:t>LL</w:t>
      </w:r>
      <w:r w:rsidR="007E18C1">
        <w:rPr>
          <w:rFonts w:eastAsia="SimSun"/>
          <w:lang w:val="en-US" w:eastAsia="zh-CN"/>
        </w:rPr>
        <w:tab/>
      </w:r>
      <w:r w:rsidRPr="00444745">
        <w:rPr>
          <w:rFonts w:eastAsia="SimSun"/>
          <w:lang w:val="en-US" w:eastAsia="zh-CN"/>
        </w:rPr>
        <w:t>Listening Laboratory</w:t>
      </w:r>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036E2C1" w:rsidR="0007178B" w:rsidRPr="00E12BD3" w:rsidRDefault="003D3F9F" w:rsidP="003D3F9F">
      <w:pPr>
        <w:pStyle w:val="EW"/>
        <w:rPr>
          <w:rFonts w:eastAsia="SimSun"/>
          <w:lang w:val="en-US" w:eastAsia="zh-CN"/>
        </w:rPr>
      </w:pPr>
      <w:r w:rsidRPr="00444745">
        <w:rPr>
          <w:rFonts w:eastAsia="SimSun"/>
          <w:lang w:val="en-US" w:eastAsia="zh-CN"/>
        </w:rPr>
        <w:t>MNRU</w:t>
      </w:r>
      <w:r w:rsidR="007E18C1">
        <w:rPr>
          <w:rFonts w:eastAsia="SimSun"/>
          <w:lang w:val="en-US" w:eastAsia="zh-CN"/>
        </w:rPr>
        <w:tab/>
      </w:r>
      <w:r w:rsidRPr="00444745">
        <w:rPr>
          <w:rFonts w:eastAsia="SimSun"/>
          <w:lang w:val="en-US" w:eastAsia="zh-CN"/>
        </w:rPr>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19B5CF04" w:rsidR="003D3F9F" w:rsidRPr="00E12BD3" w:rsidRDefault="00741AF9" w:rsidP="009B0CAB">
      <w:pPr>
        <w:pStyle w:val="EW"/>
        <w:rPr>
          <w:rFonts w:eastAsia="SimSun"/>
          <w:lang w:val="en-US"/>
        </w:rPr>
      </w:pPr>
      <w:r w:rsidRPr="00444745">
        <w:rPr>
          <w:rFonts w:eastAsia="SimSun"/>
          <w:lang w:val="en-US"/>
        </w:rPr>
        <w:t>SDRU</w:t>
      </w:r>
      <w:r w:rsidR="007E18C1">
        <w:rPr>
          <w:rFonts w:eastAsia="SimSun"/>
          <w:lang w:val="en-US"/>
        </w:rPr>
        <w:tab/>
      </w:r>
      <w:r w:rsidRPr="00444745">
        <w:rPr>
          <w:rFonts w:eastAsia="SimSun"/>
          <w:lang w:val="en-US"/>
        </w:rPr>
        <w:t>Spatial Distortion Reference Unit</w:t>
      </w:r>
    </w:p>
    <w:p w14:paraId="43AD249E" w14:textId="6E82A244" w:rsidR="003824DD" w:rsidRPr="00E12BD3" w:rsidRDefault="003824DD" w:rsidP="003824DD">
      <w:pPr>
        <w:pStyle w:val="EW"/>
        <w:rPr>
          <w:rFonts w:eastAsia="SimSun"/>
          <w:lang w:val="en-US" w:eastAsia="zh-CN"/>
        </w:rPr>
      </w:pPr>
      <w:r w:rsidRPr="00444745">
        <w:rPr>
          <w:rFonts w:eastAsia="SimSun"/>
          <w:lang w:val="en-US" w:eastAsia="zh-CN"/>
        </w:rPr>
        <w:t>SNR</w:t>
      </w:r>
      <w:r w:rsidR="007E18C1">
        <w:rPr>
          <w:rFonts w:eastAsia="SimSun"/>
          <w:lang w:val="en-US" w:eastAsia="zh-CN"/>
        </w:rPr>
        <w:tab/>
      </w:r>
      <w:r w:rsidRPr="00444745">
        <w:rPr>
          <w:rFonts w:eastAsia="SimSun"/>
          <w:lang w:val="en-US" w:eastAsia="zh-CN"/>
        </w:rPr>
        <w:t>Signal-to-Noise Ratio</w:t>
      </w:r>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Default="009C1F05" w:rsidP="0095049C">
      <w:pPr>
        <w:pStyle w:val="EW"/>
        <w:rPr>
          <w:rFonts w:eastAsia="SimSun"/>
          <w:lang w:val="en-US" w:eastAsia="zh-CN"/>
        </w:rPr>
      </w:pPr>
      <w:r>
        <w:rPr>
          <w:rFonts w:eastAsia="SimSun"/>
          <w:lang w:val="en-US" w:eastAsia="zh-CN"/>
        </w:rPr>
        <w:t>TC</w:t>
      </w:r>
      <w:r>
        <w:rPr>
          <w:rFonts w:eastAsia="SimSun"/>
          <w:lang w:val="en-US" w:eastAsia="zh-CN"/>
        </w:rPr>
        <w:tab/>
        <w:t>Transport Channels</w:t>
      </w:r>
    </w:p>
    <w:p w14:paraId="7DC2A2FA" w14:textId="4D3501C9" w:rsidR="004A76E4" w:rsidRPr="00E12BD3" w:rsidRDefault="004A76E4" w:rsidP="0095049C">
      <w:pPr>
        <w:pStyle w:val="EW"/>
        <w:rPr>
          <w:rFonts w:eastAsia="SimSun"/>
          <w:lang w:val="en-US" w:eastAsia="zh-CN"/>
        </w:rPr>
      </w:pPr>
      <w:r>
        <w:rPr>
          <w:rFonts w:eastAsia="SimSun"/>
          <w:lang w:val="en-US" w:eastAsia="zh-CN"/>
        </w:rPr>
        <w:t>ToR</w:t>
      </w:r>
      <w:r>
        <w:rPr>
          <w:rFonts w:eastAsia="SimSun"/>
          <w:lang w:val="en-US" w:eastAsia="zh-CN"/>
        </w:rPr>
        <w:tab/>
        <w:t>Terms of Reference</w:t>
      </w:r>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71" w:name="EDM_endabb_"/>
      <w:bookmarkEnd w:id="71"/>
    </w:p>
    <w:p w14:paraId="1EA365ED" w14:textId="77777777" w:rsidR="00080512" w:rsidRPr="0095049C" w:rsidRDefault="00080512">
      <w:pPr>
        <w:pStyle w:val="EW"/>
        <w:rPr>
          <w:lang w:val="en-US"/>
        </w:rPr>
      </w:pPr>
    </w:p>
    <w:p w14:paraId="7D89FB01" w14:textId="2497EFDC" w:rsidR="00080512" w:rsidRPr="0033520B" w:rsidRDefault="001E1BBB" w:rsidP="001E1BBB">
      <w:pPr>
        <w:pStyle w:val="Heading1"/>
      </w:pPr>
      <w:bookmarkStart w:id="72" w:name="clause4"/>
      <w:bookmarkStart w:id="73" w:name="_Toc129708874"/>
      <w:bookmarkStart w:id="74" w:name="_Toc167314759"/>
      <w:bookmarkStart w:id="75" w:name="_Toc167315919"/>
      <w:bookmarkStart w:id="76" w:name="_Toc167316343"/>
      <w:bookmarkStart w:id="77" w:name="_Toc167376934"/>
      <w:bookmarkEnd w:id="72"/>
      <w:r w:rsidRPr="0033520B">
        <w:t>4</w:t>
      </w:r>
      <w:r w:rsidRPr="0033520B">
        <w:tab/>
      </w:r>
      <w:bookmarkStart w:id="78" w:name="_Toc166841124"/>
      <w:bookmarkEnd w:id="73"/>
      <w:r w:rsidR="00304FE1" w:rsidRPr="0033520B">
        <w:t>General</w:t>
      </w:r>
      <w:bookmarkEnd w:id="74"/>
      <w:bookmarkEnd w:id="75"/>
      <w:bookmarkEnd w:id="76"/>
      <w:bookmarkEnd w:id="77"/>
      <w:bookmarkEnd w:id="78"/>
    </w:p>
    <w:p w14:paraId="732AA0FD" w14:textId="47793167" w:rsidR="00304FE1" w:rsidRDefault="001E1BBB" w:rsidP="001E1BBB">
      <w:pPr>
        <w:pStyle w:val="Heading2"/>
      </w:pPr>
      <w:bookmarkStart w:id="79" w:name="_Toc10451337"/>
      <w:bookmarkStart w:id="80" w:name="_Toc162888738"/>
      <w:bookmarkStart w:id="81" w:name="_Toc167314760"/>
      <w:bookmarkStart w:id="82" w:name="_Toc167315920"/>
      <w:bookmarkStart w:id="83" w:name="_Toc167316344"/>
      <w:bookmarkStart w:id="84" w:name="_Toc167376935"/>
      <w:r>
        <w:t>4.1</w:t>
      </w:r>
      <w:r>
        <w:tab/>
      </w:r>
      <w:bookmarkStart w:id="85" w:name="_Toc166841125"/>
      <w:r w:rsidR="00304FE1" w:rsidRPr="00C53B3D">
        <w:t xml:space="preserve">Overview of the </w:t>
      </w:r>
      <w:r w:rsidR="00304FE1">
        <w:t>IVAS</w:t>
      </w:r>
      <w:r w:rsidR="00304FE1" w:rsidRPr="00C53B3D">
        <w:t xml:space="preserve"> Codec Work Item</w:t>
      </w:r>
      <w:bookmarkEnd w:id="79"/>
      <w:bookmarkEnd w:id="80"/>
      <w:bookmarkEnd w:id="81"/>
      <w:bookmarkEnd w:id="82"/>
      <w:bookmarkEnd w:id="83"/>
      <w:bookmarkEnd w:id="84"/>
      <w:bookmarkEnd w:id="85"/>
    </w:p>
    <w:p w14:paraId="1539998C" w14:textId="487EDCAF"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p>
    <w:p w14:paraId="65F9AF10" w14:textId="250C9293" w:rsidR="00FA0CDE" w:rsidRDefault="009E2449" w:rsidP="00CA1A85">
      <w:pPr>
        <w:pStyle w:val="NO"/>
      </w:pPr>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p>
    <w:p w14:paraId="5105D388" w14:textId="7A2E6699" w:rsidR="006D745B" w:rsidRPr="00CA1A85" w:rsidRDefault="006D745B" w:rsidP="006D745B">
      <w:pPr>
        <w:rPr>
          <w:i/>
          <w:iCs/>
        </w:rPr>
      </w:pPr>
      <w:r w:rsidRPr="00CA1A85">
        <w:rPr>
          <w:i/>
          <w:iCs/>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w:t>
      </w:r>
      <w:r w:rsidR="00A0688F">
        <w:rPr>
          <w:i/>
          <w:iCs/>
        </w:rPr>
        <w:t>TR</w:t>
      </w:r>
      <w:r w:rsidRPr="00CA1A85">
        <w:rPr>
          <w:i/>
          <w:iCs/>
        </w:rPr>
        <w:t xml:space="preserve"> 22.891 are expected to provide an immersive user experience which, when compared to existing media 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6790E457" w14:textId="77777777" w:rsidR="006D745B" w:rsidRPr="00CA1A85" w:rsidRDefault="006D745B" w:rsidP="006D745B">
      <w:pPr>
        <w:rPr>
          <w:i/>
          <w:iCs/>
        </w:rPr>
      </w:pPr>
      <w:r w:rsidRPr="00CA1A85">
        <w:rPr>
          <w:i/>
          <w:iCs/>
        </w:rPr>
        <w:t>This WID will develop solutions specifically for conversational and non-conversational use cases where immersive content originates and is consumed in end-user devices.</w:t>
      </w:r>
    </w:p>
    <w:p w14:paraId="3C94D8F0" w14:textId="77777777" w:rsidR="006D745B" w:rsidRPr="00CA1A85" w:rsidRDefault="006D745B" w:rsidP="006D745B">
      <w:pPr>
        <w:rPr>
          <w:i/>
          <w:iCs/>
        </w:rPr>
      </w:pPr>
      <w:r w:rsidRPr="00CA1A85">
        <w:rPr>
          <w:i/>
          <w:iCs/>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3GPP, e.g., Enhanced aacPlus (eAAC+) and AMR-WB+ provide suitable quality and compression for stereo content in an adequate bit rate range, but lack the conversational features (e.g. sufficiently low latency) needed for conversational voice and teleconferencing. These coders also lack immersive audio support that is necessary for immersive services, including e.g., live streaming, XR and immersive teleconferencing. </w:t>
      </w:r>
    </w:p>
    <w:p w14:paraId="35534847" w14:textId="77777777" w:rsidR="006D745B" w:rsidRPr="00CA1A85" w:rsidRDefault="006D745B" w:rsidP="006D745B">
      <w:pPr>
        <w:rPr>
          <w:i/>
          <w:iCs/>
        </w:rPr>
      </w:pPr>
      <w:r w:rsidRPr="00CA1A85">
        <w:rPr>
          <w:i/>
          <w:iCs/>
        </w:rPr>
        <w:t>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scene-based audio). Use cases for this next generation codec include, but are not limited to, conversational voice, multi-stream teleconferencing, VR conversational and user generated live and non-live content streaming, AR/MR. The 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p>
    <w:p w14:paraId="019BEB78" w14:textId="13E059D7" w:rsidR="006D745B" w:rsidRPr="00CA1A85" w:rsidRDefault="006D745B" w:rsidP="006D745B">
      <w:pPr>
        <w:spacing w:after="0"/>
        <w:rPr>
          <w:i/>
          <w:iCs/>
        </w:rPr>
      </w:pPr>
      <w:r w:rsidRPr="00CA1A85">
        <w:rPr>
          <w:i/>
          <w:iCs/>
        </w:rPr>
        <w:t xml:space="preserve">The overall objective of this work item is to develop a single general-purpose audio codec for immersive 4G and 5G services and applications including the XR use cases envisioned in </w:t>
      </w:r>
      <w:r w:rsidR="00A0688F">
        <w:rPr>
          <w:i/>
          <w:iCs/>
        </w:rPr>
        <w:t>TR</w:t>
      </w:r>
      <w:r w:rsidRPr="00CA1A85">
        <w:rPr>
          <w:i/>
          <w:iCs/>
        </w:rPr>
        <w:t>s 26.918 and 26.928 and possibly relying on devices described in 26.998. The following objectives should be achieved with the work item:</w:t>
      </w:r>
    </w:p>
    <w:p w14:paraId="55A4FEB5" w14:textId="77777777" w:rsidR="006D745B" w:rsidRPr="00CA1A85" w:rsidRDefault="006D745B" w:rsidP="006D745B">
      <w:pPr>
        <w:spacing w:after="0"/>
        <w:rPr>
          <w:i/>
          <w:iCs/>
        </w:rPr>
      </w:pPr>
    </w:p>
    <w:p w14:paraId="35CC54BA" w14:textId="08EFBBE7"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The solution is expected to meet the terms of reference (design constraints, performance requirements) developed as part of this WI.</w:t>
      </w:r>
    </w:p>
    <w:p w14:paraId="7ADB22E2" w14:textId="15E8396D"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 xml:space="preserve">The solution is expected to handle encoding/decoding/rendering of speech, music and generic sound. </w:t>
      </w:r>
    </w:p>
    <w:p w14:paraId="43D62499" w14:textId="0414700E" w:rsidR="006D745B" w:rsidRPr="00CA1A85" w:rsidRDefault="00FB7181" w:rsidP="00CA1A85">
      <w:pPr>
        <w:pStyle w:val="B2"/>
        <w:rPr>
          <w:i/>
          <w:iCs/>
        </w:rPr>
      </w:pPr>
      <w:r w:rsidRPr="00CA1A85">
        <w:rPr>
          <w:i/>
          <w:iCs/>
        </w:rPr>
        <w:t>-</w:t>
      </w:r>
      <w:r w:rsidRPr="00CA1A85">
        <w:rPr>
          <w:i/>
          <w:iCs/>
        </w:rPr>
        <w:tab/>
      </w:r>
      <w:r w:rsidR="006D745B" w:rsidRPr="00CA1A85">
        <w:rPr>
          <w:i/>
          <w:iCs/>
        </w:rPr>
        <w:t>It is expected to support encoding of channel-based audio (e.g. mono, stereo or 5.1) and scene-based audio (e.g., higher-order ambisonics) inputs including spatial information about the sound field and sound sources. The solution is expected to provide support for diegetic and non-diegetic input.</w:t>
      </w:r>
    </w:p>
    <w:p w14:paraId="0946DC06" w14:textId="0F6EA200" w:rsidR="006D745B" w:rsidRPr="00CA1A85" w:rsidRDefault="00D32224" w:rsidP="00CA1A85">
      <w:pPr>
        <w:pStyle w:val="B2"/>
        <w:rPr>
          <w:i/>
          <w:iCs/>
        </w:rPr>
      </w:pPr>
      <w:r w:rsidRPr="00CA1A85">
        <w:rPr>
          <w:i/>
          <w:iCs/>
        </w:rPr>
        <w:t>-</w:t>
      </w:r>
      <w:r w:rsidRPr="00CA1A85">
        <w:rPr>
          <w:i/>
          <w:iCs/>
        </w:rPr>
        <w:tab/>
      </w:r>
      <w:r w:rsidR="006D745B" w:rsidRPr="00CA1A85">
        <w:rPr>
          <w:i/>
          <w:iCs/>
        </w:rPr>
        <w:t>It is expected to provide a decoder for the encoded format and a renderer with sufficiently low motion to sound latency.</w:t>
      </w:r>
    </w:p>
    <w:p w14:paraId="7E738EDE" w14:textId="2A1848D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operate with low latency to enable conversational services over 4G/5G.</w:t>
      </w:r>
    </w:p>
    <w:p w14:paraId="323CDFCC" w14:textId="0D3FEF38"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support high error robustness under various transmission conditions from clean channels to channels with packet loss and delay jitter and to be optimized for 4G/5G.</w:t>
      </w:r>
    </w:p>
    <w:p w14:paraId="64626668" w14:textId="213345BB" w:rsidR="006D745B" w:rsidRPr="00CA1A85" w:rsidRDefault="00FB7181" w:rsidP="00CA1A85">
      <w:pPr>
        <w:pStyle w:val="B1"/>
        <w:rPr>
          <w:i/>
          <w:iCs/>
        </w:rPr>
      </w:pPr>
      <w:r w:rsidRPr="00CA1A85">
        <w:rPr>
          <w:i/>
          <w:iCs/>
        </w:rPr>
        <w:t>-</w:t>
      </w:r>
      <w:r w:rsidRPr="00CA1A85">
        <w:rPr>
          <w:i/>
          <w:iCs/>
        </w:rPr>
        <w:tab/>
      </w:r>
      <w:r w:rsidR="006D745B" w:rsidRPr="00CA1A85">
        <w:rPr>
          <w:i/>
          <w:iCs/>
        </w:rPr>
        <w:t xml:space="preserve">The solution is expected to provide support for a range of service capabilities, e.g., from mono to stereo to fully immersive audio encoding/decoding/rendering. </w:t>
      </w:r>
    </w:p>
    <w:p w14:paraId="2DFF80B2" w14:textId="47667289"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be implementable on a wide range of UEs and other end-user devices to address various needs in terms of balancing user experience and implementation complexity / cost.</w:t>
      </w:r>
    </w:p>
    <w:p w14:paraId="3DF8E922" w14:textId="0123113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5BD8D54B" w14:textId="56E44B89" w:rsidR="00C6367C" w:rsidRPr="00CA1A85" w:rsidRDefault="006D745B" w:rsidP="00444745">
      <w:pPr>
        <w:spacing w:after="0"/>
        <w:rPr>
          <w:i/>
          <w:iCs/>
        </w:rPr>
      </w:pPr>
      <w:r w:rsidRPr="00CA1A85">
        <w:rPr>
          <w:i/>
          <w:iCs/>
        </w:rPr>
        <w:t>The developments under this work item should lead to a set of new specifications defining among others textual description of the IVAS codec. Following 3GPP practice, fixed-point and</w:t>
      </w:r>
      <w:r w:rsidRPr="00CA1A85">
        <w:rPr>
          <w:rFonts w:cs="Arial"/>
          <w:i/>
          <w:iCs/>
        </w:rPr>
        <w:t xml:space="preserve">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p>
    <w:p w14:paraId="067794DF" w14:textId="77777777" w:rsidR="00C6367C" w:rsidRDefault="00C6367C" w:rsidP="00444745">
      <w:pPr>
        <w:spacing w:after="0"/>
      </w:pPr>
    </w:p>
    <w:p w14:paraId="31DD2F53" w14:textId="1C2D0723"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0F32A0B0" w:rsidR="00304FE1" w:rsidRDefault="00512B4D" w:rsidP="00A74504">
      <w:r>
        <w:t>The IVAS codec operates on 20</w:t>
      </w:r>
      <w:r w:rsidR="00044BD5">
        <w:t> </w:t>
      </w:r>
      <w:r>
        <w:t>ms audio frames. It is capable of switching its bit rate upon command instantly at (active) frame boundaries.</w:t>
      </w:r>
    </w:p>
    <w:p w14:paraId="46743026" w14:textId="77777777" w:rsidR="005A566F" w:rsidRDefault="005A566F" w:rsidP="005A566F">
      <w:r>
        <w:t>In addition, split rendering functionality was added by the 3GPP work item on “</w:t>
      </w:r>
      <w:r w:rsidRPr="005A566F">
        <w:t>Immersive Audio for Split Rendering Scenarios</w:t>
      </w:r>
      <w:r>
        <w:t>” (ISAR) [33].</w:t>
      </w:r>
    </w:p>
    <w:p w14:paraId="3DD2E12E" w14:textId="25AE5734" w:rsidR="005A566F" w:rsidRDefault="009E2449" w:rsidP="00CA1A85">
      <w:pPr>
        <w:pStyle w:val="NO"/>
      </w:pPr>
      <w:r w:rsidRPr="00CA1A85">
        <w:t>NOTE</w:t>
      </w:r>
      <w:r w:rsidR="005A566F">
        <w:t>: The subsequent text in italics cites justification and objective from the ISAR Work Item Description [33]. Since it is a direct citation, the tense of this text might generally refer to the future.</w:t>
      </w:r>
    </w:p>
    <w:p w14:paraId="298F3A84" w14:textId="48DE098D" w:rsidR="00AD5152" w:rsidRPr="00CA1A85" w:rsidRDefault="00AD5152" w:rsidP="00AD5152">
      <w:pPr>
        <w:rPr>
          <w:i/>
          <w:iCs/>
        </w:rPr>
      </w:pPr>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00A0688F">
        <w:rPr>
          <w:i/>
          <w:iCs/>
        </w:rPr>
        <w:t>TR</w:t>
      </w:r>
      <w:r w:rsidRPr="00CA1A85">
        <w:rPr>
          <w:i/>
          <w:iCs/>
        </w:rPr>
        <w:t xml:space="preserve"> 26.998 or those considered under FS_SmarTAR</w:t>
      </w:r>
      <w:r w:rsidRPr="00CA1A85">
        <w:rPr>
          <w:i/>
          <w:iCs/>
          <w:lang w:eastAsia="ko-KR"/>
        </w:rPr>
        <w:t xml:space="preserve">. </w:t>
      </w:r>
    </w:p>
    <w:p w14:paraId="71AFA5CF" w14:textId="77777777" w:rsidR="00AD5152" w:rsidRPr="00CA1A85" w:rsidRDefault="00AD5152" w:rsidP="00AD5152">
      <w:pPr>
        <w:rPr>
          <w:i/>
          <w:iCs/>
        </w:rPr>
      </w:pPr>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86" w:name="_Hlk128110916"/>
      <w:r w:rsidRPr="00CA1A85">
        <w:rPr>
          <w:i/>
          <w:iCs/>
        </w:rPr>
        <w:t xml:space="preserve">In other scenarios, that latency may be sufficiently low, in which case the head-tracked binaural rendering can exclusively be done in the presentation engine. </w:t>
      </w:r>
      <w:bookmarkEnd w:id="86"/>
      <w:r w:rsidRPr="00CA1A85">
        <w:rPr>
          <w:i/>
          <w:iCs/>
        </w:rPr>
        <w:t>It is notable that the transmission over the interface may generally be bit rate constrained and dependent on the specific physical interface.</w:t>
      </w:r>
    </w:p>
    <w:p w14:paraId="0D35A34E" w14:textId="77777777" w:rsidR="00AD5152" w:rsidRPr="00CA1A85" w:rsidRDefault="00AD5152" w:rsidP="00AD5152">
      <w:pPr>
        <w:rPr>
          <w:i/>
          <w:iCs/>
        </w:rPr>
      </w:pPr>
      <w:r w:rsidRPr="00CA1A85">
        <w:rPr>
          <w:i/>
          <w:iCs/>
        </w:rPr>
        <w:t>Binaural audio rendering comprises of signal processing functionalities that may include:</w:t>
      </w:r>
    </w:p>
    <w:p w14:paraId="5DC6B230" w14:textId="6A51028B"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head rotation (3DoF),</w:t>
      </w:r>
    </w:p>
    <w:p w14:paraId="2AAEC6E3" w14:textId="2E529905"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listener position and head rotation (6DoF),</w:t>
      </w:r>
    </w:p>
    <w:p w14:paraId="0E10B814" w14:textId="48E911A6" w:rsidR="00AD5152" w:rsidRPr="00CA1A85" w:rsidRDefault="008644E0" w:rsidP="00CA1A85">
      <w:pPr>
        <w:pStyle w:val="B1"/>
        <w:rPr>
          <w:i/>
          <w:iCs/>
        </w:rPr>
      </w:pPr>
      <w:r w:rsidRPr="00CA1A85">
        <w:rPr>
          <w:i/>
          <w:iCs/>
        </w:rPr>
        <w:t>-</w:t>
      </w:r>
      <w:r w:rsidRPr="00CA1A85">
        <w:rPr>
          <w:i/>
          <w:iCs/>
        </w:rPr>
        <w:tab/>
      </w:r>
      <w:r w:rsidR="00AD5152" w:rsidRPr="00CA1A85">
        <w:rPr>
          <w:i/>
          <w:iCs/>
        </w:rPr>
        <w:t>Room acoustics synthesis.</w:t>
      </w:r>
    </w:p>
    <w:p w14:paraId="6DC8DDA2" w14:textId="77777777" w:rsidR="00AD5152" w:rsidRPr="00CA1A85" w:rsidRDefault="00AD5152" w:rsidP="00AD5152">
      <w:pPr>
        <w:rPr>
          <w:i/>
          <w:iCs/>
        </w:rPr>
      </w:pPr>
      <w:r w:rsidRPr="00CA1A85">
        <w:rPr>
          <w:i/>
          <w:iCs/>
        </w:rPr>
        <w:t>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be performed using room impulse response data or parametric representation thereof, typically supplied to the Presentation Engine.</w:t>
      </w:r>
    </w:p>
    <w:p w14:paraId="615B56E6" w14:textId="77777777" w:rsidR="00AD5152" w:rsidRPr="00CA1A85" w:rsidRDefault="00AD5152" w:rsidP="00AD5152">
      <w:pPr>
        <w:rPr>
          <w:i/>
          <w:iCs/>
        </w:rPr>
      </w:pPr>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p>
    <w:p w14:paraId="0AA685F2" w14:textId="77777777" w:rsidR="00AD5152" w:rsidRPr="00CA1A85" w:rsidRDefault="00AD5152" w:rsidP="00AD5152">
      <w:pPr>
        <w:rPr>
          <w:i/>
          <w:iCs/>
        </w:rPr>
      </w:pPr>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p>
    <w:p w14:paraId="476262CE" w14:textId="77777777" w:rsidR="00AD5152" w:rsidRPr="00CA1A85" w:rsidRDefault="00AD5152" w:rsidP="00AD5152">
      <w:pPr>
        <w:rPr>
          <w:i/>
          <w:iCs/>
        </w:rPr>
      </w:pPr>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p>
    <w:p w14:paraId="41C6C17B" w14:textId="77777777" w:rsidR="00AD5152" w:rsidRPr="00CA1A85" w:rsidRDefault="00AD5152" w:rsidP="00AD5152">
      <w:pPr>
        <w:rPr>
          <w:i/>
          <w:iCs/>
          <w:lang w:val="en-US"/>
        </w:rPr>
      </w:pPr>
      <w:r w:rsidRPr="00CA1A85">
        <w:rPr>
          <w:i/>
          <w:iCs/>
          <w:lang w:val="en-US"/>
        </w:rPr>
        <w:t>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decoder shall be required. Other end device implementations not claiming support of a specific solution remain at the discretion of the implementor.</w:t>
      </w:r>
    </w:p>
    <w:p w14:paraId="7D3E0AB8" w14:textId="77777777" w:rsidR="00AD5152" w:rsidRPr="00CA1A85" w:rsidRDefault="00AD5152" w:rsidP="00AD5152">
      <w:pPr>
        <w:rPr>
          <w:i/>
          <w:iCs/>
        </w:rPr>
      </w:pPr>
      <w:r w:rsidRPr="00CA1A85">
        <w:rPr>
          <w:i/>
          <w:iCs/>
        </w:rPr>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p>
    <w:p w14:paraId="502E25C3" w14:textId="7DA8D9F8"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format specification for intermediate representation(s). </w:t>
      </w:r>
    </w:p>
    <w:p w14:paraId="156B797E" w14:textId="7F04A5E0" w:rsidR="00AD5152" w:rsidRPr="00CA1A85" w:rsidRDefault="00A91927" w:rsidP="00CA1A85">
      <w:pPr>
        <w:pStyle w:val="B2"/>
        <w:rPr>
          <w:i/>
          <w:iCs/>
        </w:rPr>
      </w:pPr>
      <w:r w:rsidRPr="00CA1A85">
        <w:rPr>
          <w:i/>
          <w:iCs/>
        </w:rPr>
        <w:t>-</w:t>
      </w:r>
      <w:r w:rsidRPr="00CA1A85">
        <w:rPr>
          <w:i/>
          <w:iCs/>
        </w:rPr>
        <w:tab/>
      </w:r>
      <w:r w:rsidR="00AD5152" w:rsidRPr="00CA1A85">
        <w:rPr>
          <w:i/>
          <w:iCs/>
        </w:rPr>
        <w:t>Provide functional requirements for (pre-)renderer operations to be carried out by Presentation Engine.</w:t>
      </w:r>
    </w:p>
    <w:p w14:paraId="57208D78" w14:textId="54D0CC49" w:rsidR="00AD5152" w:rsidRPr="00CA1A85" w:rsidRDefault="00A91927" w:rsidP="00CA1A85">
      <w:pPr>
        <w:pStyle w:val="B2"/>
        <w:rPr>
          <w:i/>
          <w:iCs/>
        </w:rPr>
      </w:pPr>
      <w:r w:rsidRPr="00CA1A85">
        <w:rPr>
          <w:i/>
          <w:iCs/>
        </w:rPr>
        <w:t>-</w:t>
      </w:r>
      <w:r w:rsidRPr="00CA1A85">
        <w:rPr>
          <w:i/>
          <w:iCs/>
        </w:rPr>
        <w:tab/>
      </w:r>
      <w:r w:rsidR="00AD5152" w:rsidRPr="00CA1A85">
        <w:rPr>
          <w:i/>
          <w:iCs/>
        </w:rPr>
        <w:t xml:space="preserve">Define suitable APIs. </w:t>
      </w:r>
    </w:p>
    <w:p w14:paraId="16E0255D" w14:textId="6D7237C5"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p>
    <w:p w14:paraId="3006226C" w14:textId="75480B4B" w:rsidR="00AD5152" w:rsidRPr="00CA1A85" w:rsidRDefault="00A91927" w:rsidP="00CA1A85">
      <w:pPr>
        <w:pStyle w:val="B1"/>
        <w:rPr>
          <w:i/>
          <w:iCs/>
        </w:rPr>
      </w:pPr>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p>
    <w:p w14:paraId="5E8919D0" w14:textId="26A9B04E" w:rsidR="00AD5152" w:rsidRPr="00CA1A85" w:rsidRDefault="00A91927" w:rsidP="00CA1A85">
      <w:pPr>
        <w:pStyle w:val="B1"/>
        <w:rPr>
          <w:i/>
          <w:iCs/>
        </w:rPr>
      </w:pPr>
      <w:r w:rsidRPr="00CA1A85">
        <w:rPr>
          <w:i/>
          <w:iCs/>
        </w:rPr>
        <w:t>-</w:t>
      </w:r>
      <w:r w:rsidRPr="00CA1A85">
        <w:rPr>
          <w:i/>
          <w:iCs/>
        </w:rPr>
        <w:tab/>
      </w:r>
      <w:r w:rsidR="00AD5152" w:rsidRPr="00CA1A85">
        <w:rPr>
          <w:i/>
          <w:iCs/>
        </w:rPr>
        <w:t>Consider potential solutions offered by the IVAS work item, and specify the necessary interfaces.</w:t>
      </w:r>
    </w:p>
    <w:p w14:paraId="4CB02F62" w14:textId="77777777" w:rsidR="00AD5152" w:rsidRPr="00CA1A85" w:rsidRDefault="00AD5152" w:rsidP="00AD5152">
      <w:pPr>
        <w:rPr>
          <w:i/>
          <w:iCs/>
        </w:rPr>
      </w:pPr>
      <w:r w:rsidRPr="00CA1A85">
        <w:rPr>
          <w:i/>
          <w:iCs/>
        </w:rPr>
        <w:t>The work item shall in a first phase identify and agree relevant requirements to be documented in a TR. This shall cover:</w:t>
      </w:r>
    </w:p>
    <w:p w14:paraId="1E168EE2" w14:textId="14A25267" w:rsidR="00AD5152" w:rsidRPr="00CA1A85" w:rsidRDefault="00A91927" w:rsidP="00CA1A85">
      <w:pPr>
        <w:pStyle w:val="B1"/>
        <w:rPr>
          <w:i/>
          <w:iCs/>
        </w:rPr>
      </w:pPr>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p>
    <w:p w14:paraId="62742421" w14:textId="41F6F40F" w:rsidR="00AD5152" w:rsidRPr="00CA1A85" w:rsidRDefault="00A91927" w:rsidP="00CA1A85">
      <w:pPr>
        <w:pStyle w:val="B1"/>
        <w:rPr>
          <w:i/>
          <w:iCs/>
        </w:rPr>
      </w:pPr>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p>
    <w:p w14:paraId="1C9AF064" w14:textId="5A8ECBFC" w:rsidR="00AD5152" w:rsidRPr="00CA1A85" w:rsidRDefault="00A91927" w:rsidP="00CA1A85">
      <w:pPr>
        <w:pStyle w:val="B1"/>
        <w:rPr>
          <w:i/>
          <w:iCs/>
        </w:rPr>
      </w:pPr>
      <w:r w:rsidRPr="00CA1A85">
        <w:rPr>
          <w:i/>
          <w:iCs/>
        </w:rPr>
        <w:t>-</w:t>
      </w:r>
      <w:r w:rsidRPr="00CA1A85">
        <w:rPr>
          <w:i/>
          <w:iCs/>
        </w:rPr>
        <w:tab/>
      </w:r>
      <w:r w:rsidR="00AD5152" w:rsidRPr="00CA1A85">
        <w:rPr>
          <w:i/>
          <w:iCs/>
        </w:rPr>
        <w:t>Performance requirements.</w:t>
      </w:r>
    </w:p>
    <w:p w14:paraId="7F04DD1A" w14:textId="77777777" w:rsidR="00AD5152" w:rsidRPr="00CA1A85" w:rsidRDefault="00AD5152" w:rsidP="00AD5152">
      <w:pPr>
        <w:rPr>
          <w:i/>
          <w:iCs/>
        </w:rPr>
      </w:pPr>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p>
    <w:p w14:paraId="28AE77B4" w14:textId="77777777" w:rsidR="00AD5152" w:rsidRPr="00CA1A85" w:rsidRDefault="00AD5152" w:rsidP="00AD5152">
      <w:pPr>
        <w:rPr>
          <w:i/>
          <w:iCs/>
        </w:rPr>
      </w:pPr>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may be added to the set of IVAS codec specifications (by means of CRs) if they are found suitable for IVAS.  The developed solutions should also be referenced in the MeCAR specification. </w:t>
      </w:r>
    </w:p>
    <w:p w14:paraId="680C523E" w14:textId="77777777" w:rsidR="00AD5152" w:rsidRPr="00CA1A85" w:rsidRDefault="00AD5152" w:rsidP="00AD5152">
      <w:pPr>
        <w:rPr>
          <w:i/>
          <w:iCs/>
          <w:lang w:val="en-US"/>
        </w:rPr>
      </w:pPr>
      <w:bookmarkStart w:id="87" w:name="_Hlk147764221"/>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88"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88"/>
      <w:r w:rsidRPr="00CA1A85">
        <w:rPr>
          <w:i/>
          <w:iCs/>
          <w:lang w:val="en-US"/>
        </w:rPr>
        <w:t xml:space="preserve"> Other decoder/post-renderer implementations not claiming support of a specific ISAR solution for IVAS remain at the discretion of the implementor.</w:t>
      </w:r>
    </w:p>
    <w:p w14:paraId="7DC8BB4C" w14:textId="5AA3D030" w:rsidR="00517FF9" w:rsidRPr="00304FE1" w:rsidRDefault="002B5C65" w:rsidP="00422255">
      <w:bookmarkStart w:id="89" w:name="_Hlk162468918"/>
      <w:bookmarkEnd w:id="87"/>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89"/>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p>
    <w:p w14:paraId="6398B507" w14:textId="1B07FC30" w:rsidR="00304FE1" w:rsidRPr="00C53B3D" w:rsidRDefault="001E1BBB" w:rsidP="001E1BBB">
      <w:pPr>
        <w:pStyle w:val="Heading2"/>
      </w:pPr>
      <w:bookmarkStart w:id="90" w:name="_Toc10451338"/>
      <w:bookmarkStart w:id="91" w:name="_Toc162888739"/>
      <w:bookmarkStart w:id="92" w:name="_Toc167314761"/>
      <w:bookmarkStart w:id="93" w:name="_Toc167315921"/>
      <w:bookmarkStart w:id="94" w:name="_Toc167316345"/>
      <w:bookmarkStart w:id="95" w:name="_Toc167376936"/>
      <w:r w:rsidRPr="00C53B3D">
        <w:t>4.2</w:t>
      </w:r>
      <w:r w:rsidRPr="00C53B3D">
        <w:tab/>
      </w:r>
      <w:bookmarkStart w:id="96" w:name="_Toc166841126"/>
      <w:r w:rsidR="00304FE1" w:rsidRPr="00C53B3D">
        <w:t xml:space="preserve">Presentation of the Following </w:t>
      </w:r>
      <w:r w:rsidR="00304FE1">
        <w:t>clause</w:t>
      </w:r>
      <w:r w:rsidR="00304FE1" w:rsidRPr="00C53B3D">
        <w:t>s</w:t>
      </w:r>
      <w:bookmarkEnd w:id="90"/>
      <w:bookmarkEnd w:id="91"/>
      <w:bookmarkEnd w:id="92"/>
      <w:bookmarkEnd w:id="93"/>
      <w:bookmarkEnd w:id="94"/>
      <w:bookmarkEnd w:id="95"/>
      <w:bookmarkEnd w:id="96"/>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Heading1"/>
      </w:pPr>
      <w:bookmarkStart w:id="97" w:name="_Toc10451339"/>
      <w:bookmarkStart w:id="98" w:name="_Toc162888740"/>
      <w:bookmarkStart w:id="99" w:name="_Toc167314762"/>
      <w:bookmarkStart w:id="100" w:name="_Toc167315922"/>
      <w:bookmarkStart w:id="101" w:name="_Toc167316346"/>
      <w:bookmarkStart w:id="102" w:name="_Toc167376937"/>
      <w:r w:rsidRPr="0033520B">
        <w:t>5</w:t>
      </w:r>
      <w:r w:rsidRPr="0033520B">
        <w:tab/>
      </w:r>
      <w:bookmarkStart w:id="103" w:name="_Toc166841127"/>
      <w:r w:rsidR="00304FE1" w:rsidRPr="0033520B">
        <w:t>Terms of Reference</w:t>
      </w:r>
      <w:bookmarkEnd w:id="97"/>
      <w:bookmarkEnd w:id="98"/>
      <w:bookmarkEnd w:id="99"/>
      <w:bookmarkEnd w:id="100"/>
      <w:bookmarkEnd w:id="101"/>
      <w:bookmarkEnd w:id="102"/>
      <w:bookmarkEnd w:id="103"/>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1424710B" w:rsidR="00304FE1" w:rsidRPr="00C53B3D" w:rsidRDefault="00304FE1" w:rsidP="00304FE1">
      <w:r w:rsidRPr="00C53B3D">
        <w:t xml:space="preserve">The design constraints specified in the </w:t>
      </w:r>
      <w:r>
        <w:t>IVAS</w:t>
      </w:r>
      <w:r w:rsidRPr="00C53B3D">
        <w:t xml:space="preserve">-4 Permanent Document </w:t>
      </w:r>
      <w:r w:rsidR="00B27C24">
        <w:t>(Annex E.3)</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52DFEFA2" w:rsidR="00304FE1" w:rsidRPr="00B32C7F" w:rsidRDefault="00304FE1" w:rsidP="00304FE1">
      <w:pPr>
        <w:ind w:left="720" w:hanging="360"/>
      </w:pPr>
      <w:r w:rsidRPr="00B32C7F">
        <w:t>-</w:t>
      </w:r>
      <w:r w:rsidRPr="00B32C7F">
        <w:tab/>
        <w:t>The IVAS codec operates on 20</w:t>
      </w:r>
      <w:r w:rsidR="00044BD5">
        <w:t> </w:t>
      </w:r>
      <w:r w:rsidRPr="00B32C7F">
        <w:t>ms audio frames. In addition, rendering is possible with 5</w:t>
      </w:r>
      <w:r w:rsidR="00044BD5">
        <w:t> </w:t>
      </w:r>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2F310FEA"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r w:rsidR="00BD057C">
        <w:t xml:space="preserve">Table </w:t>
      </w:r>
      <w:r w:rsidR="00BD057C">
        <w:rPr>
          <w:noProof/>
          <w:cs/>
        </w:rPr>
        <w:t>‎</w:t>
      </w:r>
      <w:r w:rsidR="00BD057C">
        <w:rPr>
          <w:noProof/>
        </w:rPr>
        <w:t>4.2</w:t>
      </w:r>
      <w:r w:rsidR="00BD057C">
        <w:noBreakHyphen/>
      </w:r>
      <w:r w:rsidR="00BD057C">
        <w:rPr>
          <w:noProof/>
        </w:rPr>
        <w:t>1</w:t>
      </w:r>
      <w:r w:rsidRPr="00B32C7F">
        <w:t xml:space="preserve">. </w:t>
      </w:r>
    </w:p>
    <w:p w14:paraId="6AC7E51E" w14:textId="0F451B5E" w:rsidR="00304FE1" w:rsidRPr="00B32C7F" w:rsidRDefault="00304FE1" w:rsidP="00304FE1">
      <w:pPr>
        <w:ind w:left="720" w:hanging="360"/>
      </w:pPr>
      <w:r w:rsidRPr="00B32C7F">
        <w:t>-</w:t>
      </w:r>
      <w:r w:rsidRPr="00B32C7F">
        <w:tab/>
        <w:t xml:space="preserve">Support for WB, SWB and FB audio, with the supported bitrate range listed in </w:t>
      </w:r>
      <w:r w:rsidR="00BD057C">
        <w:t xml:space="preserve">Table </w:t>
      </w:r>
      <w:r w:rsidR="00BD057C">
        <w:rPr>
          <w:noProof/>
          <w:cs/>
        </w:rPr>
        <w:t>‎</w:t>
      </w:r>
      <w:r w:rsidR="00BD057C">
        <w:rPr>
          <w:noProof/>
        </w:rPr>
        <w:t>4.2</w:t>
      </w:r>
      <w:r w:rsidR="00BD057C">
        <w:noBreakHyphen/>
      </w:r>
      <w:r w:rsidR="00BD057C">
        <w:rPr>
          <w:noProof/>
        </w:rPr>
        <w:t>2</w:t>
      </w:r>
      <w:r w:rsidRPr="00B32C7F">
        <w:t>.</w:t>
      </w:r>
    </w:p>
    <w:p w14:paraId="3B656BB8" w14:textId="487F88F8" w:rsidR="00C61AB7" w:rsidRDefault="00C61AB7" w:rsidP="00444745">
      <w:pPr>
        <w:pStyle w:val="TH"/>
      </w:pPr>
      <w:bookmarkStart w:id="104" w:name="_Ref166088545"/>
      <w:bookmarkStart w:id="105" w:name="_Ref166088532"/>
      <w:r>
        <w:t xml:space="preserve">Table </w:t>
      </w:r>
      <w:r w:rsidR="00261D75">
        <w:rPr>
          <w:noProof/>
          <w:cs/>
        </w:rPr>
        <w:t>‎</w:t>
      </w:r>
      <w:r w:rsidR="00261D75">
        <w:rPr>
          <w:noProof/>
        </w:rPr>
        <w:t>4.2</w:t>
      </w:r>
      <w:r w:rsidR="00261D75">
        <w:noBreakHyphen/>
      </w:r>
      <w:r w:rsidR="00261D75">
        <w:rPr>
          <w:noProof/>
        </w:rPr>
        <w:t>1</w:t>
      </w:r>
      <w:bookmarkEnd w:id="104"/>
      <w:r>
        <w:t xml:space="preserve">: </w:t>
      </w:r>
      <w:r w:rsidRPr="00EA20C1">
        <w:rPr>
          <w:rFonts w:eastAsia="Arial"/>
        </w:rPr>
        <w:t>Ranges of supported bitrates for stereo and immersive coding of the IVAS codec</w:t>
      </w:r>
      <w:bookmarkEnd w:id="105"/>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04084697" w:rsidR="00304FE1" w:rsidRPr="00B32C7F" w:rsidRDefault="00304FE1" w:rsidP="00304FE1">
      <w:r w:rsidRPr="009E2449">
        <w:t>Note</w:t>
      </w:r>
      <w:r w:rsidRPr="00B32C7F">
        <w:t>, that for the object-based audio format (ISM) the range of supported bitrates varies based on the number of objects as follows: 13.2</w:t>
      </w:r>
      <w:r w:rsidR="00981D79">
        <w:t> </w:t>
      </w:r>
      <w:r w:rsidRPr="00B32C7F">
        <w:t>kbps – 128</w:t>
      </w:r>
      <w:r w:rsidR="00981D79">
        <w:t> </w:t>
      </w:r>
      <w:r w:rsidRPr="00B32C7F">
        <w:t>kbps for 1 ISM, 16.4</w:t>
      </w:r>
      <w:r w:rsidR="00981D79">
        <w:t> </w:t>
      </w:r>
      <w:r w:rsidRPr="00B32C7F">
        <w:t>kbps – 256</w:t>
      </w:r>
      <w:r w:rsidR="00981D79">
        <w:t> </w:t>
      </w:r>
      <w:r w:rsidRPr="00B32C7F">
        <w:t>kbps for 2 ISMs, 24.4</w:t>
      </w:r>
      <w:r w:rsidR="00981D79">
        <w:t> </w:t>
      </w:r>
      <w:r w:rsidRPr="00B32C7F">
        <w:t>kbps – 384</w:t>
      </w:r>
      <w:r w:rsidR="00981D79">
        <w:t> </w:t>
      </w:r>
      <w:r w:rsidRPr="00B32C7F">
        <w:t>kbps for 3 ISMs, 24.4</w:t>
      </w:r>
      <w:r w:rsidR="00981D79">
        <w:t> </w:t>
      </w:r>
      <w:r w:rsidRPr="00B32C7F">
        <w:t>kbps – 512</w:t>
      </w:r>
      <w:r w:rsidR="00981D79">
        <w:t> </w:t>
      </w:r>
      <w:r w:rsidRPr="00B32C7F">
        <w:t>kbps for 4 ISMs.</w:t>
      </w:r>
    </w:p>
    <w:p w14:paraId="36A69893" w14:textId="4C88C9C0" w:rsidR="00735B9B" w:rsidRDefault="00735B9B" w:rsidP="00444745">
      <w:pPr>
        <w:pStyle w:val="TH"/>
      </w:pPr>
      <w:bookmarkStart w:id="106" w:name="_Ref166088614"/>
      <w:r>
        <w:t xml:space="preserve">Table </w:t>
      </w:r>
      <w:r w:rsidR="00261D75">
        <w:rPr>
          <w:noProof/>
          <w:cs/>
        </w:rPr>
        <w:t>‎</w:t>
      </w:r>
      <w:r w:rsidR="00261D75">
        <w:rPr>
          <w:noProof/>
        </w:rPr>
        <w:t>4.2</w:t>
      </w:r>
      <w:r w:rsidR="00261D75">
        <w:noBreakHyphen/>
      </w:r>
      <w:r w:rsidR="00261D75">
        <w:rPr>
          <w:noProof/>
        </w:rPr>
        <w:t>2</w:t>
      </w:r>
      <w:bookmarkEnd w:id="106"/>
      <w:r w:rsidRPr="00444745">
        <w:rPr>
          <w:lang w:val="en-US"/>
        </w:rPr>
        <w:t>: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5F64B0">
            <w:pPr>
              <w:pStyle w:val="TAC"/>
              <w:rPr>
                <w:rFonts w:eastAsia="Arial"/>
                <w:b/>
                <w:lang w:eastAsia="en-GB"/>
              </w:rPr>
            </w:pPr>
            <w:r w:rsidRPr="00D7334E">
              <w:rPr>
                <w:rFonts w:eastAsia="Arial"/>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5F64B0">
            <w:pPr>
              <w:pStyle w:val="TAC"/>
              <w:rPr>
                <w:rFonts w:eastAsia="Arial"/>
                <w:b/>
                <w:lang w:eastAsia="en-GB"/>
              </w:rPr>
            </w:pPr>
            <w:r w:rsidRPr="00D7334E">
              <w:rPr>
                <w:rFonts w:eastAsia="Arial"/>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5F64B0">
            <w:pPr>
              <w:pStyle w:val="TAC"/>
              <w:rPr>
                <w:rFonts w:eastAsia="Arial"/>
                <w:b/>
                <w:lang w:val="pt-BR" w:eastAsia="en-GB"/>
              </w:rPr>
            </w:pPr>
            <w:r w:rsidRPr="00D7334E">
              <w:rPr>
                <w:rFonts w:eastAsia="Arial"/>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5F64B0">
            <w:pPr>
              <w:pStyle w:val="TAC"/>
              <w:rPr>
                <w:rFonts w:eastAsia="Arial"/>
                <w:b/>
                <w:lang w:eastAsia="en-GB"/>
              </w:rPr>
            </w:pPr>
            <w:r w:rsidRPr="00D7334E">
              <w:rPr>
                <w:rFonts w:eastAsia="Arial"/>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5F64B0">
            <w:pPr>
              <w:pStyle w:val="TAC"/>
              <w:rPr>
                <w:rFonts w:eastAsia="Arial"/>
                <w:b/>
                <w:lang w:eastAsia="en-GB"/>
              </w:rPr>
            </w:pPr>
            <w:r w:rsidRPr="00D7334E">
              <w:rPr>
                <w:rFonts w:eastAsia="Arial"/>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5F64B0">
            <w:pPr>
              <w:pStyle w:val="TAC"/>
              <w:rPr>
                <w:rFonts w:eastAsia="Arial"/>
                <w:b/>
                <w:lang w:eastAsia="en-GB"/>
              </w:rPr>
            </w:pPr>
            <w:r w:rsidRPr="00D7334E">
              <w:rPr>
                <w:rFonts w:eastAsia="Arial"/>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5F64B0">
            <w:pPr>
              <w:pStyle w:val="TAC"/>
              <w:rPr>
                <w:rFonts w:eastAsia="Arial"/>
                <w:b/>
                <w:lang w:eastAsia="en-GB"/>
              </w:rPr>
            </w:pPr>
            <w:r w:rsidRPr="00D7334E">
              <w:rPr>
                <w:rFonts w:eastAsia="Arial"/>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5F64B0">
            <w:pPr>
              <w:pStyle w:val="TAC"/>
              <w:rPr>
                <w:rFonts w:eastAsia="Arial"/>
                <w:b/>
                <w:lang w:eastAsia="en-GB"/>
              </w:rPr>
            </w:pPr>
            <w:r w:rsidRPr="00D7334E">
              <w:rPr>
                <w:rFonts w:eastAsia="Arial"/>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5F64B0">
            <w:pPr>
              <w:pStyle w:val="TAC"/>
              <w:rPr>
                <w:rFonts w:eastAsia="Arial"/>
                <w:b/>
                <w:lang w:eastAsia="en-GB"/>
              </w:rPr>
            </w:pPr>
            <w:r w:rsidRPr="00D7334E">
              <w:rPr>
                <w:rFonts w:eastAsia="Arial"/>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5F64B0">
            <w:pPr>
              <w:pStyle w:val="TAC"/>
              <w:rPr>
                <w:rFonts w:eastAsia="Arial"/>
                <w:b/>
                <w:lang w:eastAsia="en-GB"/>
              </w:rPr>
            </w:pPr>
            <w:r w:rsidRPr="00D7334E">
              <w:rPr>
                <w:rFonts w:eastAsia="Arial"/>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5F64B0">
            <w:pPr>
              <w:pStyle w:val="TAC"/>
              <w:rPr>
                <w:rFonts w:eastAsia="Arial"/>
                <w:b/>
                <w:lang w:eastAsia="en-GB"/>
              </w:rPr>
            </w:pPr>
            <w:r w:rsidRPr="00D7334E">
              <w:rPr>
                <w:rFonts w:eastAsia="Arial"/>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5F64B0">
            <w:pPr>
              <w:pStyle w:val="TAC"/>
              <w:rPr>
                <w:rFonts w:eastAsia="Arial"/>
                <w:b/>
                <w:lang w:eastAsia="en-GB"/>
              </w:rPr>
            </w:pPr>
            <w:r w:rsidRPr="00D7334E">
              <w:rPr>
                <w:rFonts w:eastAsia="Arial"/>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5F64B0">
            <w:pPr>
              <w:pStyle w:val="TAC"/>
              <w:rPr>
                <w:rFonts w:eastAsia="Arial"/>
                <w:b/>
                <w:lang w:eastAsia="en-GB"/>
              </w:rPr>
            </w:pPr>
            <w:r w:rsidRPr="00D7334E">
              <w:rPr>
                <w:rFonts w:eastAsia="Arial"/>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5F64B0">
            <w:pPr>
              <w:pStyle w:val="TAC"/>
              <w:rPr>
                <w:rFonts w:eastAsia="Arial"/>
                <w:b/>
                <w:lang w:eastAsia="en-GB"/>
              </w:rPr>
            </w:pPr>
            <w:r w:rsidRPr="00D7334E">
              <w:rPr>
                <w:rFonts w:eastAsia="Arial"/>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5F64B0">
            <w:pPr>
              <w:pStyle w:val="TAC"/>
              <w:rPr>
                <w:rFonts w:eastAsia="Arial"/>
                <w:b/>
                <w:lang w:eastAsia="en-GB"/>
              </w:rPr>
            </w:pPr>
            <w:r w:rsidRPr="00D7334E">
              <w:rPr>
                <w:rFonts w:eastAsia="Arial"/>
                <w:lang w:eastAsia="en-GB"/>
              </w:rPr>
              <w:t>32 – 512</w:t>
            </w:r>
          </w:p>
        </w:tc>
      </w:tr>
    </w:tbl>
    <w:p w14:paraId="4EC0E8FB" w14:textId="69C87EA6" w:rsidR="00304FE1" w:rsidRPr="00C53B3D" w:rsidRDefault="00304FE1" w:rsidP="00304FE1"/>
    <w:p w14:paraId="59B6CC82" w14:textId="411E6E0B" w:rsidR="00304FE1" w:rsidRPr="00C53B3D" w:rsidRDefault="00304FE1" w:rsidP="00304FE1">
      <w:r w:rsidRPr="00C53B3D">
        <w:t xml:space="preserve">The </w:t>
      </w:r>
      <w:r>
        <w:t>IVAS</w:t>
      </w:r>
      <w:r w:rsidRPr="00C53B3D">
        <w:t xml:space="preserve">-4 Permanent Document </w:t>
      </w:r>
      <w:r w:rsidR="00B27C24">
        <w:t>(Annex E.3)</w:t>
      </w:r>
      <w:r w:rsidRPr="00C53B3D">
        <w:t xml:space="preserve"> also sets constraints on maximum algorithmic delay (</w:t>
      </w:r>
      <w:r>
        <w:t>40</w:t>
      </w:r>
      <w:r w:rsidR="00F07469">
        <w:t> </w:t>
      </w:r>
      <w:r w:rsidRPr="00C53B3D">
        <w:t>ms); frame length (20</w:t>
      </w:r>
      <w:r w:rsidR="00F07469">
        <w:t> </w:t>
      </w:r>
      <w:r w:rsidRPr="00C53B3D">
        <w:t>ms); maximum computational complexity (</w:t>
      </w:r>
      <w:r>
        <w:t>10*EVS</w:t>
      </w:r>
      <w:r w:rsidRPr="00C53B3D">
        <w:t>); memory limits</w:t>
      </w:r>
      <w:r>
        <w:t xml:space="preserve"> (10*EVS)</w:t>
      </w:r>
      <w:r w:rsidRPr="00C53B3D">
        <w:t>; and limit of the output gain.</w:t>
      </w:r>
    </w:p>
    <w:p w14:paraId="54D08392" w14:textId="1BE246F8"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r w:rsidR="00D862DE">
        <w:t>(see Annex E.3)</w:t>
      </w:r>
      <w:r w:rsidRPr="00C53B3D">
        <w:t>.</w:t>
      </w:r>
    </w:p>
    <w:p w14:paraId="62C71CF9" w14:textId="77777777" w:rsidR="00304FE1" w:rsidRDefault="00304FE1" w:rsidP="00304FE1"/>
    <w:p w14:paraId="5092F902" w14:textId="104F1B0C" w:rsidR="00304FE1" w:rsidRPr="0033520B" w:rsidRDefault="001E1BBB" w:rsidP="001E1BBB">
      <w:pPr>
        <w:pStyle w:val="Heading1"/>
      </w:pPr>
      <w:bookmarkStart w:id="107" w:name="_Toc10451340"/>
      <w:bookmarkStart w:id="108" w:name="_Toc162888741"/>
      <w:bookmarkStart w:id="109" w:name="_Toc167314763"/>
      <w:bookmarkStart w:id="110" w:name="_Toc167315923"/>
      <w:bookmarkStart w:id="111" w:name="_Toc167316347"/>
      <w:bookmarkStart w:id="112" w:name="_Toc167376938"/>
      <w:r w:rsidRPr="0033520B">
        <w:t>6</w:t>
      </w:r>
      <w:r w:rsidRPr="0033520B">
        <w:tab/>
      </w:r>
      <w:bookmarkStart w:id="113" w:name="_Toc166841128"/>
      <w:r w:rsidR="00304FE1" w:rsidRPr="0033520B">
        <w:t>Selection Process</w:t>
      </w:r>
      <w:bookmarkEnd w:id="107"/>
      <w:bookmarkEnd w:id="108"/>
      <w:bookmarkEnd w:id="109"/>
      <w:bookmarkEnd w:id="110"/>
      <w:bookmarkEnd w:id="111"/>
      <w:bookmarkEnd w:id="112"/>
      <w:bookmarkEnd w:id="113"/>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2B8F7148" w:rsidR="00713EEB" w:rsidRPr="00C53B3D" w:rsidRDefault="00713EEB" w:rsidP="00713EEB">
      <w:pPr>
        <w:spacing w:after="120"/>
      </w:pPr>
      <w:r w:rsidRPr="00C53B3D">
        <w:t xml:space="preserve">Selection Deliverables are specified in </w:t>
      </w:r>
      <w:r w:rsidR="003316F4">
        <w:t>IVAS</w:t>
      </w:r>
      <w:r w:rsidRPr="00C53B3D">
        <w:t xml:space="preserve">-6 Permanent Document </w:t>
      </w:r>
      <w:r w:rsidR="00B27C24">
        <w:t>(Annex E.5)</w:t>
      </w:r>
      <w:r w:rsidRPr="00C53B3D">
        <w:t xml:space="preserve">. </w:t>
      </w:r>
    </w:p>
    <w:p w14:paraId="07C89375" w14:textId="77777777" w:rsidR="00713EEB" w:rsidRPr="00E55DA5" w:rsidRDefault="00713EEB" w:rsidP="00713EEB">
      <w:pPr>
        <w:rPr>
          <w:lang w:val="en-US"/>
        </w:rPr>
      </w:pPr>
      <w:r w:rsidRPr="00E55DA5">
        <w:rPr>
          <w:lang w:val="en-US"/>
        </w:rPr>
        <w:t>Proponents were required to provide the following information about their candidate for selection (named selection deliverables):</w:t>
      </w:r>
    </w:p>
    <w:p w14:paraId="7EEBD7D4" w14:textId="26936C44" w:rsidR="00C46FA7" w:rsidRPr="00E55DA5" w:rsidRDefault="004D1E82" w:rsidP="00C46FA7">
      <w:pPr>
        <w:pStyle w:val="B1"/>
        <w:rPr>
          <w:lang w:val="en-US"/>
        </w:rPr>
      </w:pPr>
      <w:r w:rsidRPr="00E55DA5">
        <w:rPr>
          <w:lang w:val="en-US"/>
        </w:rPr>
        <w:t>-</w:t>
      </w:r>
      <w:r w:rsidR="00A46352" w:rsidRPr="00E55DA5">
        <w:rPr>
          <w:lang w:val="en-US"/>
        </w:rPr>
        <w:tab/>
      </w:r>
      <w:r w:rsidR="00C46FA7" w:rsidRPr="00E55DA5">
        <w:rPr>
          <w:lang w:val="en-US"/>
        </w:rPr>
        <w:t>Candidate Codec Executable (floating-point)</w:t>
      </w:r>
    </w:p>
    <w:p w14:paraId="255337CF" w14:textId="00AD358A" w:rsidR="00234C94" w:rsidRPr="00E55DA5" w:rsidRDefault="00234C94" w:rsidP="00234C94">
      <w:pPr>
        <w:pStyle w:val="B1"/>
        <w:rPr>
          <w:lang w:val="en-US"/>
        </w:rPr>
      </w:pPr>
      <w:r w:rsidRPr="00E55DA5">
        <w:rPr>
          <w:lang w:val="en-US"/>
        </w:rPr>
        <w:t>-</w:t>
      </w:r>
      <w:r w:rsidR="00A46352" w:rsidRPr="00E55DA5">
        <w:rPr>
          <w:lang w:val="en-US"/>
        </w:rPr>
        <w:tab/>
      </w:r>
      <w:r w:rsidRPr="00E55DA5">
        <w:rPr>
          <w:lang w:val="en-US"/>
        </w:rPr>
        <w:t>Candidate Codec Source Code (floating-point)</w:t>
      </w:r>
    </w:p>
    <w:p w14:paraId="79755531" w14:textId="0FEB9187" w:rsidR="005A145B" w:rsidRPr="00E55DA5" w:rsidRDefault="00C46FA7" w:rsidP="005A145B">
      <w:pPr>
        <w:pStyle w:val="B1"/>
        <w:rPr>
          <w:lang w:val="en-US"/>
        </w:rPr>
      </w:pPr>
      <w:r w:rsidRPr="00E55DA5">
        <w:rPr>
          <w:lang w:val="en-US"/>
        </w:rPr>
        <w:t>-</w:t>
      </w:r>
      <w:r w:rsidR="00A46352" w:rsidRPr="00E55DA5">
        <w:rPr>
          <w:lang w:val="en-US"/>
        </w:rPr>
        <w:tab/>
      </w:r>
      <w:r w:rsidR="005A145B" w:rsidRPr="00E55DA5">
        <w:rPr>
          <w:lang w:val="en-US"/>
        </w:rPr>
        <w:t xml:space="preserve">High level technical description of the candidate algorithm </w:t>
      </w:r>
    </w:p>
    <w:p w14:paraId="711F423E" w14:textId="5B3AA9D4" w:rsidR="001C3411" w:rsidRPr="00E55DA5" w:rsidRDefault="005A145B" w:rsidP="001C3411">
      <w:pPr>
        <w:pStyle w:val="B1"/>
        <w:rPr>
          <w:lang w:val="en-US"/>
        </w:rPr>
      </w:pPr>
      <w:r w:rsidRPr="00E55DA5">
        <w:rPr>
          <w:lang w:val="en-US"/>
        </w:rPr>
        <w:t>-</w:t>
      </w:r>
      <w:r w:rsidR="00A46352" w:rsidRPr="00E55DA5">
        <w:rPr>
          <w:lang w:val="en-US"/>
        </w:rPr>
        <w:tab/>
      </w:r>
      <w:r w:rsidR="001C3411" w:rsidRPr="00E55DA5">
        <w:rPr>
          <w:lang w:val="en-US"/>
        </w:rPr>
        <w:t>Report covering the compliance to Design Constraints</w:t>
      </w:r>
    </w:p>
    <w:p w14:paraId="5B1DE253" w14:textId="749221C9" w:rsidR="00C307C2" w:rsidRPr="00E55DA5" w:rsidRDefault="001C3411" w:rsidP="00C307C2">
      <w:pPr>
        <w:pStyle w:val="B1"/>
        <w:rPr>
          <w:lang w:val="en-US"/>
        </w:rPr>
      </w:pPr>
      <w:r w:rsidRPr="00E55DA5">
        <w:rPr>
          <w:lang w:val="en-US"/>
        </w:rPr>
        <w:t>-</w:t>
      </w:r>
      <w:r w:rsidR="00A46352" w:rsidRPr="00E55DA5">
        <w:rPr>
          <w:lang w:val="en-US"/>
        </w:rPr>
        <w:tab/>
      </w:r>
      <w:r w:rsidR="00C307C2" w:rsidRPr="00E55DA5">
        <w:rPr>
          <w:lang w:val="en-US"/>
        </w:rPr>
        <w:t>Draft overview specification</w:t>
      </w:r>
    </w:p>
    <w:p w14:paraId="453C29AD" w14:textId="2527169B" w:rsidR="00C46FA7" w:rsidRPr="00E55DA5" w:rsidRDefault="00C307C2" w:rsidP="004F6954">
      <w:pPr>
        <w:pStyle w:val="B1"/>
        <w:rPr>
          <w:lang w:val="en-US"/>
        </w:rPr>
      </w:pPr>
      <w:r w:rsidRPr="00E55DA5">
        <w:rPr>
          <w:lang w:val="en-US"/>
        </w:rPr>
        <w:t>-</w:t>
      </w:r>
      <w:r w:rsidR="00A46352" w:rsidRPr="00E55DA5">
        <w:rPr>
          <w:lang w:val="en-US"/>
        </w:rPr>
        <w:tab/>
      </w:r>
      <w:r w:rsidR="004F6954" w:rsidRPr="00E55DA5">
        <w:rPr>
          <w:lang w:val="en-US"/>
        </w:rPr>
        <w:t>IPR declaration</w:t>
      </w:r>
    </w:p>
    <w:p w14:paraId="56FE46DC" w14:textId="679AF214" w:rsidR="00713EEB" w:rsidRPr="00E55DA5" w:rsidRDefault="00C46FA7" w:rsidP="00B42382">
      <w:pPr>
        <w:pStyle w:val="B1"/>
        <w:rPr>
          <w:lang w:val="en-US"/>
        </w:rPr>
      </w:pPr>
      <w:r w:rsidRPr="00E55DA5">
        <w:rPr>
          <w:lang w:val="en-US"/>
        </w:rPr>
        <w:t>-</w:t>
      </w:r>
      <w:r w:rsidR="00A46352" w:rsidRPr="00E55DA5">
        <w:rPr>
          <w:lang w:val="en-US"/>
        </w:rPr>
        <w:tab/>
      </w:r>
      <w:r w:rsidR="004D1E82" w:rsidRPr="00E55DA5">
        <w:rPr>
          <w:lang w:val="en-US"/>
        </w:rPr>
        <w:t>Funding payment (proponents paid for selection testing)</w:t>
      </w:r>
    </w:p>
    <w:p w14:paraId="4767B104" w14:textId="159CD182" w:rsidR="008413A7" w:rsidRPr="00E55DA5" w:rsidRDefault="00B42382" w:rsidP="00105DCF">
      <w:pPr>
        <w:pStyle w:val="B1"/>
        <w:rPr>
          <w:lang w:val="en-US"/>
        </w:rPr>
      </w:pPr>
      <w:r w:rsidRPr="00E55DA5">
        <w:rPr>
          <w:lang w:val="en-US"/>
        </w:rPr>
        <w:t>-</w:t>
      </w:r>
      <w:r w:rsidR="00A46352" w:rsidRPr="00E55DA5">
        <w:rPr>
          <w:lang w:val="en-US"/>
        </w:rPr>
        <w:tab/>
      </w:r>
      <w:r w:rsidR="008413A7" w:rsidRPr="00E55DA5">
        <w:rPr>
          <w:lang w:val="en-US"/>
        </w:rPr>
        <w:t>Legal</w:t>
      </w:r>
      <w:r w:rsidR="00105DCF" w:rsidRPr="00E55DA5">
        <w:rPr>
          <w:lang w:val="en-US"/>
        </w:rPr>
        <w:t xml:space="preserve"> </w:t>
      </w:r>
      <w:r w:rsidR="008413A7" w:rsidRPr="00E55DA5">
        <w:rPr>
          <w:lang w:val="en-US"/>
        </w:rPr>
        <w:t>framework to cover use model parameters, unprocessed audio test material, processed audio test material, and test results</w:t>
      </w:r>
    </w:p>
    <w:p w14:paraId="6C1122AC" w14:textId="3C1E2F8F" w:rsidR="00884CFF" w:rsidRDefault="008413A7" w:rsidP="19E6F5BF">
      <w:pPr>
        <w:pStyle w:val="B1"/>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16DE63CE" w:rsidR="008171D0" w:rsidRPr="008171D0" w:rsidRDefault="008171D0" w:rsidP="008171D0">
      <w:r w:rsidRPr="008171D0">
        <w:t xml:space="preserve">Selection rules are specified in </w:t>
      </w:r>
      <w:r>
        <w:t>IVAS</w:t>
      </w:r>
      <w:r w:rsidRPr="008171D0">
        <w:t xml:space="preserve">-5 Permanent Document </w:t>
      </w:r>
      <w:r w:rsidR="00B27C24">
        <w:t>(Annex E.4)</w:t>
      </w:r>
      <w:r w:rsidRPr="008171D0">
        <w:t>.</w:t>
      </w:r>
    </w:p>
    <w:p w14:paraId="5B932112" w14:textId="77777777" w:rsidR="008171D0" w:rsidRDefault="008171D0" w:rsidP="008171D0">
      <w:r w:rsidRPr="008171D0">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
        <w:ind w:left="284" w:firstLine="0"/>
        <w:rPr>
          <w:bCs/>
        </w:rPr>
      </w:pPr>
      <w:r>
        <w:rPr>
          <w:bCs/>
        </w:rPr>
        <w:t>-</w:t>
      </w:r>
      <w:r w:rsidR="00A46352">
        <w:rPr>
          <w:bCs/>
        </w:rPr>
        <w:tab/>
      </w:r>
      <w:r w:rsidR="002A698E" w:rsidRPr="00444745">
        <w:rPr>
          <w:bCs/>
        </w:rPr>
        <w:t>Compliance with design constraints</w:t>
      </w:r>
    </w:p>
    <w:p w14:paraId="2D45746B" w14:textId="583B1D9D" w:rsidR="002A698E" w:rsidRDefault="00D24755" w:rsidP="00BF3A27">
      <w:pPr>
        <w:pStyle w:val="B1"/>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w:t>
      </w:r>
      <w:r w:rsidR="00BB2D06">
        <w:rPr>
          <w:rFonts w:cs="Arial"/>
          <w:bCs/>
          <w:szCs w:val="22"/>
        </w:rPr>
        <w:t>(Annex E.8)</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28A4296F" w:rsidR="00304FE1" w:rsidRPr="0033520B" w:rsidRDefault="001E1BBB" w:rsidP="00E55DA5">
      <w:pPr>
        <w:pStyle w:val="Heading1"/>
      </w:pPr>
      <w:bookmarkStart w:id="114" w:name="_Toc10451341"/>
      <w:bookmarkStart w:id="115" w:name="_Toc162888742"/>
      <w:bookmarkStart w:id="116" w:name="_Toc167314764"/>
      <w:bookmarkStart w:id="117" w:name="_Toc167315924"/>
      <w:bookmarkStart w:id="118" w:name="_Toc167316348"/>
      <w:bookmarkStart w:id="119" w:name="_Toc167376939"/>
      <w:r w:rsidRPr="0033520B">
        <w:t>7</w:t>
      </w:r>
      <w:r w:rsidRPr="0033520B">
        <w:tab/>
      </w:r>
      <w:bookmarkStart w:id="120" w:name="_Toc166841129"/>
      <w:r w:rsidR="00304FE1" w:rsidRPr="0033520B">
        <w:t>Introduction to the Testing of the IVAS codec</w:t>
      </w:r>
      <w:bookmarkEnd w:id="114"/>
      <w:bookmarkEnd w:id="115"/>
      <w:bookmarkEnd w:id="116"/>
      <w:bookmarkEnd w:id="117"/>
      <w:bookmarkEnd w:id="118"/>
      <w:bookmarkEnd w:id="119"/>
      <w:bookmarkEnd w:id="120"/>
    </w:p>
    <w:p w14:paraId="42F4A78E" w14:textId="3CD64285" w:rsidR="00FC61F7" w:rsidRPr="003A0DAE" w:rsidRDefault="001E1BBB" w:rsidP="001E1BBB">
      <w:pPr>
        <w:pStyle w:val="Heading2"/>
      </w:pPr>
      <w:bookmarkStart w:id="121" w:name="_Toc167314765"/>
      <w:bookmarkStart w:id="122" w:name="_Toc167315925"/>
      <w:bookmarkStart w:id="123" w:name="_Toc167316349"/>
      <w:bookmarkStart w:id="124" w:name="_Toc167376940"/>
      <w:bookmarkStart w:id="125" w:name="_Toc10451342"/>
      <w:bookmarkStart w:id="126" w:name="_Toc162888743"/>
      <w:r w:rsidRPr="003A0DAE">
        <w:t>7.1</w:t>
      </w:r>
      <w:r w:rsidRPr="003A0DAE">
        <w:tab/>
      </w:r>
      <w:bookmarkStart w:id="127" w:name="_Toc166841130"/>
      <w:r w:rsidR="00867595" w:rsidRPr="003A0DAE">
        <w:t>IVAS Selection Phase Testing</w:t>
      </w:r>
      <w:bookmarkEnd w:id="121"/>
      <w:bookmarkEnd w:id="122"/>
      <w:bookmarkEnd w:id="123"/>
      <w:bookmarkEnd w:id="124"/>
      <w:bookmarkEnd w:id="127"/>
    </w:p>
    <w:p w14:paraId="36B7189D" w14:textId="2BCC2672" w:rsidR="00330E42" w:rsidRPr="00330E42" w:rsidRDefault="001E1BBB" w:rsidP="001E1BBB">
      <w:pPr>
        <w:pStyle w:val="Heading3"/>
      </w:pPr>
      <w:bookmarkStart w:id="128" w:name="_Toc167314766"/>
      <w:bookmarkStart w:id="129" w:name="_Toc167315926"/>
      <w:bookmarkStart w:id="130" w:name="_Toc167316350"/>
      <w:bookmarkStart w:id="131" w:name="_Toc167376941"/>
      <w:r w:rsidRPr="00330E42">
        <w:t>7.1.1</w:t>
      </w:r>
      <w:r w:rsidRPr="00330E42">
        <w:tab/>
      </w:r>
      <w:bookmarkStart w:id="132" w:name="_Toc166841131"/>
      <w:r w:rsidR="00304FE1">
        <w:t>General methodology</w:t>
      </w:r>
      <w:bookmarkEnd w:id="125"/>
      <w:bookmarkEnd w:id="126"/>
      <w:bookmarkEnd w:id="128"/>
      <w:bookmarkEnd w:id="129"/>
      <w:bookmarkEnd w:id="130"/>
      <w:bookmarkEnd w:id="131"/>
      <w:bookmarkEnd w:id="132"/>
    </w:p>
    <w:p w14:paraId="098C5C20" w14:textId="0AD8B238" w:rsidR="005411F9" w:rsidRDefault="001E1BBB" w:rsidP="001E1BBB">
      <w:pPr>
        <w:pStyle w:val="Heading4"/>
      </w:pPr>
      <w:bookmarkStart w:id="133" w:name="_Toc167314767"/>
      <w:bookmarkStart w:id="134" w:name="_Toc167315927"/>
      <w:bookmarkStart w:id="135" w:name="_Toc167316351"/>
      <w:bookmarkStart w:id="136" w:name="_Toc167376942"/>
      <w:r>
        <w:t>7.1.1.1</w:t>
      </w:r>
      <w:r>
        <w:tab/>
      </w:r>
      <w:bookmarkStart w:id="137" w:name="_Toc166841132"/>
      <w:r w:rsidR="005411F9">
        <w:t>Overview</w:t>
      </w:r>
      <w:bookmarkEnd w:id="133"/>
      <w:bookmarkEnd w:id="134"/>
      <w:bookmarkEnd w:id="135"/>
      <w:bookmarkEnd w:id="136"/>
      <w:bookmarkEnd w:id="137"/>
    </w:p>
    <w:p w14:paraId="21D92CF5" w14:textId="2FA614F8"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4D762F">
        <w:rPr>
          <w:lang w:eastAsia="fr-CA"/>
        </w:rPr>
        <w:t>[10]</w:t>
      </w:r>
      <w:r w:rsidR="0038794D">
        <w:rPr>
          <w:lang w:eastAsia="fr-CA"/>
        </w:rPr>
        <w:t xml:space="preserve"> </w:t>
      </w:r>
      <w:r w:rsidR="00965025">
        <w:rPr>
          <w:lang w:eastAsia="fr-CA"/>
        </w:rPr>
        <w:t xml:space="preserve">under consideration of </w:t>
      </w:r>
      <w:r>
        <w:rPr>
          <w:lang w:eastAsia="fr-CA"/>
        </w:rPr>
        <w:t>P.S</w:t>
      </w:r>
      <w:r w:rsidR="00A74440">
        <w:rPr>
          <w:lang w:eastAsia="fr-CA"/>
        </w:rPr>
        <w:t>uppl29</w:t>
      </w:r>
      <w:r>
        <w:rPr>
          <w:lang w:eastAsia="fr-CA"/>
        </w:rPr>
        <w:t xml:space="preserve"> </w:t>
      </w:r>
      <w:r w:rsidR="004D762F">
        <w:rPr>
          <w:lang w:eastAsia="fr-CA"/>
        </w:rPr>
        <w:t>[11]</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4D762F">
        <w:rPr>
          <w:lang w:eastAsia="fr-CA"/>
        </w:rPr>
        <w:t>[12]</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425C0A1F" w14:textId="0E143F2C" w:rsidR="00111515" w:rsidRPr="005411F9" w:rsidRDefault="001E1BBB" w:rsidP="001E1BBB">
      <w:pPr>
        <w:pStyle w:val="Heading4"/>
      </w:pPr>
      <w:bookmarkStart w:id="138" w:name="_Toc167314768"/>
      <w:bookmarkStart w:id="139" w:name="_Toc167315928"/>
      <w:bookmarkStart w:id="140" w:name="_Toc167316352"/>
      <w:bookmarkStart w:id="141" w:name="_Toc167376943"/>
      <w:r w:rsidRPr="005411F9">
        <w:t>7.1.1.2</w:t>
      </w:r>
      <w:r w:rsidRPr="005411F9">
        <w:tab/>
      </w:r>
      <w:bookmarkStart w:id="142" w:name="_Toc166841133"/>
      <w:r w:rsidR="00064490" w:rsidRPr="00444745">
        <w:t>P.</w:t>
      </w:r>
      <w:r w:rsidR="00524178">
        <w:t>800</w:t>
      </w:r>
      <w:bookmarkEnd w:id="138"/>
      <w:bookmarkEnd w:id="139"/>
      <w:bookmarkEnd w:id="140"/>
      <w:bookmarkEnd w:id="141"/>
      <w:bookmarkEnd w:id="142"/>
    </w:p>
    <w:p w14:paraId="0F07CBC6" w14:textId="366D7BEB" w:rsidR="00A46A00" w:rsidRDefault="00D90D11" w:rsidP="00444745">
      <w:pPr>
        <w:pStyle w:val="B1"/>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16BEAF70" w:rsidR="00A46A00" w:rsidRDefault="00D90D11" w:rsidP="00444745">
      <w:pPr>
        <w:pStyle w:val="B1"/>
      </w:pPr>
      <w:r>
        <w:t>-</w:t>
      </w:r>
      <w:r>
        <w:tab/>
      </w:r>
      <w:r w:rsidR="00A46A00">
        <w:t>Randomizations constructed under randomized blocks experimental design described in</w:t>
      </w:r>
      <w:r w:rsidR="008931EA">
        <w:t xml:space="preserve"> </w:t>
      </w:r>
      <w:r w:rsidR="004D762F">
        <w:t>[13]</w:t>
      </w:r>
      <w:r w:rsidR="00A46A00">
        <w:t>.</w:t>
      </w:r>
    </w:p>
    <w:p w14:paraId="45AC980F" w14:textId="213DEA53" w:rsidR="00A46A00" w:rsidRDefault="00D90D11" w:rsidP="00444745">
      <w:pPr>
        <w:pStyle w:val="B1"/>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2BCD858B" w:rsidR="00064490" w:rsidRDefault="001E1BBB" w:rsidP="001E1BBB">
      <w:pPr>
        <w:pStyle w:val="Heading4"/>
        <w:rPr>
          <w:lang w:eastAsia="fr-CA"/>
        </w:rPr>
      </w:pPr>
      <w:bookmarkStart w:id="143" w:name="_Toc167314769"/>
      <w:bookmarkStart w:id="144" w:name="_Toc167315929"/>
      <w:bookmarkStart w:id="145" w:name="_Toc167316353"/>
      <w:bookmarkStart w:id="146" w:name="_Toc167376944"/>
      <w:r>
        <w:rPr>
          <w:lang w:eastAsia="fr-CA"/>
        </w:rPr>
        <w:t>7.1.1.3</w:t>
      </w:r>
      <w:r>
        <w:rPr>
          <w:lang w:eastAsia="fr-CA"/>
        </w:rPr>
        <w:tab/>
      </w:r>
      <w:bookmarkStart w:id="147" w:name="_Toc166841134"/>
      <w:r w:rsidR="00064490" w:rsidRPr="008C277C">
        <w:rPr>
          <w:lang w:eastAsia="fr-CA"/>
        </w:rPr>
        <w:t>BS.1534</w:t>
      </w:r>
      <w:bookmarkEnd w:id="143"/>
      <w:bookmarkEnd w:id="144"/>
      <w:bookmarkEnd w:id="145"/>
      <w:bookmarkEnd w:id="146"/>
      <w:bookmarkEnd w:id="147"/>
    </w:p>
    <w:p w14:paraId="7B855DDA" w14:textId="5650BB87" w:rsidR="00064490" w:rsidRDefault="0042047F" w:rsidP="00444745">
      <w:pPr>
        <w:pStyle w:val="B1"/>
      </w:pPr>
      <w:r>
        <w:t>-</w:t>
      </w:r>
      <w:r>
        <w:tab/>
      </w:r>
      <w:r w:rsidR="00064490">
        <w:t>Number of items per experiment: 12</w:t>
      </w:r>
    </w:p>
    <w:p w14:paraId="466E75D2" w14:textId="55FCBD0B" w:rsidR="00064490" w:rsidRDefault="0042047F" w:rsidP="00444745">
      <w:pPr>
        <w:pStyle w:val="B1"/>
      </w:pPr>
      <w:r>
        <w:t>-</w:t>
      </w:r>
      <w:r>
        <w:tab/>
      </w:r>
      <w:r w:rsidR="00064490">
        <w:t>14 experienced listeners</w:t>
      </w:r>
    </w:p>
    <w:p w14:paraId="16AADC6C" w14:textId="7E1C1151" w:rsidR="00064490" w:rsidRDefault="0042047F" w:rsidP="00444745">
      <w:pPr>
        <w:pStyle w:val="B1"/>
      </w:pPr>
      <w:r>
        <w:t>-</w:t>
      </w:r>
      <w:r>
        <w:tab/>
      </w:r>
      <w:r w:rsidR="00064490">
        <w:t>Maximum total number of conditions: 8</w:t>
      </w:r>
    </w:p>
    <w:p w14:paraId="33D6DAA0" w14:textId="3EB018BE" w:rsidR="00064490" w:rsidRDefault="0042047F" w:rsidP="00444745">
      <w:pPr>
        <w:pStyle w:val="B1"/>
      </w:pPr>
      <w:r>
        <w:t>-</w:t>
      </w:r>
      <w:r>
        <w:tab/>
      </w:r>
      <w:r w:rsidR="00064490">
        <w:t>Number of anchor conditions: 2</w:t>
      </w:r>
    </w:p>
    <w:p w14:paraId="548DF93A" w14:textId="4820E65A" w:rsidR="00064490" w:rsidRDefault="0042047F" w:rsidP="00444745">
      <w:pPr>
        <w:pStyle w:val="B2"/>
      </w:pPr>
      <w:r>
        <w:t>-</w:t>
      </w:r>
      <w:r>
        <w:tab/>
      </w:r>
      <w:r w:rsidR="00064490">
        <w:t>Direct</w:t>
      </w:r>
    </w:p>
    <w:p w14:paraId="659EFC63" w14:textId="17D76F56" w:rsidR="00064490" w:rsidRDefault="0042047F" w:rsidP="00444745">
      <w:pPr>
        <w:pStyle w:val="B2"/>
      </w:pPr>
      <w:r>
        <w:t>-</w:t>
      </w:r>
      <w:r>
        <w:tab/>
      </w:r>
      <w:r w:rsidR="00064490">
        <w:t>7 kHz low-pass anchor</w:t>
      </w:r>
    </w:p>
    <w:p w14:paraId="62D6FC12" w14:textId="79E6CF89" w:rsidR="00064490" w:rsidRPr="00444745" w:rsidRDefault="00A015AF" w:rsidP="00444745">
      <w:pPr>
        <w:rPr>
          <w:lang w:eastAsia="fr-CA"/>
        </w:rPr>
      </w:pPr>
      <w:r w:rsidRPr="00E55DA5">
        <w:rPr>
          <w:rStyle w:val="NOChar"/>
        </w:rPr>
        <w:t>NOTE</w:t>
      </w:r>
      <w:r w:rsidR="00064490">
        <w:t>: the exact number of anchors may vary depending on actual experiment.</w:t>
      </w:r>
    </w:p>
    <w:p w14:paraId="4BC38FCC" w14:textId="3A669531" w:rsidR="00BE2919" w:rsidRPr="00444745" w:rsidRDefault="001E1BBB" w:rsidP="001E1BBB">
      <w:pPr>
        <w:pStyle w:val="Heading3"/>
        <w:rPr>
          <w:lang w:val="fr-FR"/>
        </w:rPr>
      </w:pPr>
      <w:bookmarkStart w:id="148" w:name="_Toc167314770"/>
      <w:bookmarkStart w:id="149" w:name="_Toc167315930"/>
      <w:bookmarkStart w:id="150" w:name="_Toc167316354"/>
      <w:bookmarkStart w:id="151" w:name="_Toc167376945"/>
      <w:bookmarkStart w:id="152" w:name="_Ref135831871"/>
      <w:r w:rsidRPr="00444745">
        <w:rPr>
          <w:lang w:val="fr-FR"/>
        </w:rPr>
        <w:t>7.1.2</w:t>
      </w:r>
      <w:r w:rsidRPr="00444745">
        <w:rPr>
          <w:lang w:val="fr-FR"/>
        </w:rPr>
        <w:tab/>
      </w:r>
      <w:bookmarkStart w:id="153" w:name="_Toc166841135"/>
      <w:r w:rsidR="003D4B54" w:rsidRPr="00444745">
        <w:rPr>
          <w:lang w:val="fr-FR"/>
        </w:rPr>
        <w:t>Opinion Scales</w:t>
      </w:r>
      <w:bookmarkEnd w:id="148"/>
      <w:bookmarkEnd w:id="149"/>
      <w:bookmarkEnd w:id="150"/>
      <w:bookmarkEnd w:id="151"/>
      <w:bookmarkEnd w:id="153"/>
    </w:p>
    <w:p w14:paraId="189C1653" w14:textId="321F3152" w:rsidR="009D4442" w:rsidRPr="00444745" w:rsidRDefault="001E1BBB" w:rsidP="001E1BBB">
      <w:pPr>
        <w:pStyle w:val="Heading4"/>
        <w:rPr>
          <w:lang w:val="fr-FR"/>
        </w:rPr>
      </w:pPr>
      <w:bookmarkStart w:id="154" w:name="_Toc167314771"/>
      <w:bookmarkStart w:id="155" w:name="_Toc167315931"/>
      <w:bookmarkStart w:id="156" w:name="_Toc167316355"/>
      <w:bookmarkStart w:id="157" w:name="_Toc167376946"/>
      <w:r w:rsidRPr="00444745">
        <w:rPr>
          <w:lang w:val="fr-FR"/>
        </w:rPr>
        <w:t>7.1.2.1</w:t>
      </w:r>
      <w:r w:rsidRPr="00444745">
        <w:rPr>
          <w:lang w:val="fr-FR"/>
        </w:rPr>
        <w:tab/>
      </w:r>
      <w:bookmarkStart w:id="158" w:name="_Toc166841136"/>
      <w:r w:rsidR="008D7D40" w:rsidRPr="00444745">
        <w:rPr>
          <w:lang w:val="fr-FR"/>
        </w:rPr>
        <w:t>ITU-T P.800 DCR</w:t>
      </w:r>
      <w:bookmarkEnd w:id="154"/>
      <w:bookmarkEnd w:id="155"/>
      <w:bookmarkEnd w:id="156"/>
      <w:bookmarkEnd w:id="157"/>
      <w:bookmarkEnd w:id="158"/>
    </w:p>
    <w:p w14:paraId="30D43557" w14:textId="1D73F590"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BD057C">
        <w:t xml:space="preserve">Table </w:t>
      </w:r>
      <w:r w:rsidR="00BD057C">
        <w:rPr>
          <w:noProof/>
          <w:cs/>
        </w:rPr>
        <w:t>‎</w:t>
      </w:r>
      <w:r w:rsidR="00BD057C">
        <w:rPr>
          <w:noProof/>
        </w:rPr>
        <w:t>7.1</w:t>
      </w:r>
      <w:r w:rsidR="00BD057C">
        <w:noBreakHyphen/>
      </w:r>
      <w:r w:rsidR="00BD057C">
        <w:rPr>
          <w:noProof/>
        </w:rPr>
        <w:t>1</w:t>
      </w:r>
      <w:r w:rsidR="009707A3">
        <w:t xml:space="preserve"> </w:t>
      </w:r>
      <w:r>
        <w:t>is used</w:t>
      </w:r>
      <w:r w:rsidR="003D4B54">
        <w:rPr>
          <w:rFonts w:hint="eastAsia"/>
        </w:rPr>
        <w:t xml:space="preserve">. </w:t>
      </w:r>
    </w:p>
    <w:p w14:paraId="580F1589" w14:textId="04A04CB0" w:rsidR="003D4B54" w:rsidRPr="00332244" w:rsidRDefault="003D4B54" w:rsidP="00444745">
      <w:pPr>
        <w:pStyle w:val="TH"/>
        <w:rPr>
          <w:rFonts w:cs="Arial"/>
        </w:rPr>
      </w:pPr>
      <w:bookmarkStart w:id="159" w:name="_Ref166088693"/>
      <w:r>
        <w:t xml:space="preserve">Table </w:t>
      </w:r>
      <w:r w:rsidR="00261D75">
        <w:rPr>
          <w:noProof/>
          <w:cs/>
        </w:rPr>
        <w:t>‎</w:t>
      </w:r>
      <w:r w:rsidR="00261D75">
        <w:rPr>
          <w:noProof/>
        </w:rPr>
        <w:t>7.1</w:t>
      </w:r>
      <w:r w:rsidR="00261D75">
        <w:noBreakHyphen/>
      </w:r>
      <w:r w:rsidR="00261D75">
        <w:rPr>
          <w:noProof/>
        </w:rPr>
        <w:t>1</w:t>
      </w:r>
      <w:bookmarkEnd w:id="159"/>
      <w:r w:rsidRPr="00332244">
        <w:rPr>
          <w:rFonts w:cs="Arial" w:hint="eastAsia"/>
        </w:rPr>
        <w:t>: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33359A">
        <w:trPr>
          <w:jc w:val="center"/>
        </w:trPr>
        <w:tc>
          <w:tcPr>
            <w:tcW w:w="3932" w:type="dxa"/>
            <w:shd w:val="clear" w:color="auto" w:fill="D9D9D9" w:themeFill="background1" w:themeFillShade="D9"/>
          </w:tcPr>
          <w:p w14:paraId="55BA0052" w14:textId="77777777" w:rsidR="003D4B54" w:rsidRPr="0033359A" w:rsidRDefault="003D4B54" w:rsidP="005F64B0">
            <w:pPr>
              <w:pStyle w:val="TAH"/>
              <w:rPr>
                <w:lang w:val="en-CA" w:eastAsia="fr-CA"/>
              </w:rPr>
            </w:pPr>
            <w:r w:rsidRPr="0033359A">
              <w:rPr>
                <w:lang w:val="en-CA" w:eastAsia="fr-CA"/>
              </w:rPr>
              <w:t>Impairment</w:t>
            </w:r>
          </w:p>
        </w:tc>
        <w:tc>
          <w:tcPr>
            <w:tcW w:w="898" w:type="dxa"/>
            <w:shd w:val="clear" w:color="auto" w:fill="D9D9D9" w:themeFill="background1" w:themeFillShade="D9"/>
          </w:tcPr>
          <w:p w14:paraId="5BAB4053" w14:textId="77777777" w:rsidR="003D4B54" w:rsidRPr="0033359A" w:rsidRDefault="003D4B54" w:rsidP="005F64B0">
            <w:pPr>
              <w:pStyle w:val="TAH"/>
              <w:rPr>
                <w:lang w:val="en-CA" w:eastAsia="fr-CA"/>
              </w:rPr>
            </w:pPr>
            <w:r w:rsidRPr="0033359A">
              <w:rPr>
                <w:lang w:val="en-CA" w:eastAsia="fr-CA"/>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5F64B0">
            <w:pPr>
              <w:pStyle w:val="TAL"/>
            </w:pPr>
            <w:r w:rsidRPr="006842CB">
              <w:t>No impairment</w:t>
            </w:r>
          </w:p>
        </w:tc>
        <w:tc>
          <w:tcPr>
            <w:tcW w:w="898" w:type="dxa"/>
          </w:tcPr>
          <w:p w14:paraId="2D39B368" w14:textId="77777777" w:rsidR="003D4B54" w:rsidRPr="00797203" w:rsidRDefault="003D4B54" w:rsidP="005F64B0">
            <w:pPr>
              <w:pStyle w:val="TAL"/>
            </w:pPr>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5F64B0">
            <w:pPr>
              <w:pStyle w:val="TAL"/>
            </w:pPr>
            <w:r w:rsidRPr="006842CB">
              <w:t>Small impairment</w:t>
            </w:r>
          </w:p>
        </w:tc>
        <w:tc>
          <w:tcPr>
            <w:tcW w:w="898" w:type="dxa"/>
          </w:tcPr>
          <w:p w14:paraId="1F2CCE21" w14:textId="77777777" w:rsidR="003D4B54" w:rsidRPr="00797203" w:rsidRDefault="003D4B54" w:rsidP="005F64B0">
            <w:pPr>
              <w:pStyle w:val="TAL"/>
            </w:pPr>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5F64B0">
            <w:pPr>
              <w:pStyle w:val="TAL"/>
            </w:pPr>
            <w:r w:rsidRPr="006842CB">
              <w:t>Moderate impairment</w:t>
            </w:r>
          </w:p>
        </w:tc>
        <w:tc>
          <w:tcPr>
            <w:tcW w:w="898" w:type="dxa"/>
          </w:tcPr>
          <w:p w14:paraId="4D583C5F" w14:textId="77777777" w:rsidR="003D4B54" w:rsidRPr="00797203" w:rsidRDefault="003D4B54" w:rsidP="005F64B0">
            <w:pPr>
              <w:pStyle w:val="TAL"/>
            </w:pPr>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5F64B0">
            <w:pPr>
              <w:pStyle w:val="TAL"/>
            </w:pPr>
            <w:r w:rsidRPr="006842CB">
              <w:t>Large impairment</w:t>
            </w:r>
          </w:p>
        </w:tc>
        <w:tc>
          <w:tcPr>
            <w:tcW w:w="898" w:type="dxa"/>
          </w:tcPr>
          <w:p w14:paraId="37390ECE" w14:textId="77777777" w:rsidR="003D4B54" w:rsidRPr="00797203" w:rsidRDefault="003D4B54" w:rsidP="005F64B0">
            <w:pPr>
              <w:pStyle w:val="TAL"/>
            </w:pPr>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5F64B0">
            <w:pPr>
              <w:pStyle w:val="TAL"/>
            </w:pPr>
            <w:r w:rsidRPr="006842CB">
              <w:t>Very large impairment</w:t>
            </w:r>
          </w:p>
        </w:tc>
        <w:tc>
          <w:tcPr>
            <w:tcW w:w="898" w:type="dxa"/>
          </w:tcPr>
          <w:p w14:paraId="616022FC" w14:textId="77777777" w:rsidR="003D4B54" w:rsidRPr="00797203" w:rsidRDefault="003D4B54" w:rsidP="005F64B0">
            <w:pPr>
              <w:pStyle w:val="TAL"/>
            </w:pPr>
            <w:r w:rsidRPr="00797203">
              <w:t>1</w:t>
            </w:r>
          </w:p>
        </w:tc>
      </w:tr>
    </w:tbl>
    <w:p w14:paraId="4DB467DE" w14:textId="77777777" w:rsidR="003D4B54" w:rsidRPr="005F64B0" w:rsidRDefault="003D4B54" w:rsidP="005F64B0"/>
    <w:p w14:paraId="5EA3A9B8" w14:textId="12EC28B6" w:rsidR="00891F27" w:rsidRDefault="00891F27" w:rsidP="009E2E9E">
      <w:bookmarkStart w:id="160" w:name="MCCQCTEMPBM_00000050"/>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bookmarkEnd w:id="160"/>
          <w:p w14:paraId="47B2F26D" w14:textId="031782C5"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P.800</w:t>
            </w:r>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NormalIndent"/>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bookmarkStart w:id="161" w:name="MCCQCTEMPBM_00000051"/>
      <w:r w:rsidRPr="00D52469">
        <w:rPr>
          <w:b/>
          <w:bCs/>
        </w:rPr>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bookmarkEnd w:id="161"/>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Pr="005F64B0" w:rsidRDefault="00386A91" w:rsidP="005F64B0"/>
    <w:p w14:paraId="356896A1" w14:textId="1C5BD772" w:rsidR="008D7D40" w:rsidRPr="005F64B0" w:rsidRDefault="001E1BBB" w:rsidP="005F64B0">
      <w:pPr>
        <w:pStyle w:val="Heading4"/>
      </w:pPr>
      <w:bookmarkStart w:id="162" w:name="_Toc167314772"/>
      <w:bookmarkStart w:id="163" w:name="_Toc167315932"/>
      <w:bookmarkStart w:id="164" w:name="_Toc167316356"/>
      <w:bookmarkStart w:id="165" w:name="_Toc167376947"/>
      <w:r w:rsidRPr="005F64B0">
        <w:t>7.1.2.2</w:t>
      </w:r>
      <w:r w:rsidRPr="005F64B0">
        <w:tab/>
      </w:r>
      <w:bookmarkStart w:id="166" w:name="_Toc166841137"/>
      <w:r w:rsidR="008D7D40" w:rsidRPr="005F64B0">
        <w:t>ITU-R BS.1534</w:t>
      </w:r>
      <w:bookmarkEnd w:id="162"/>
      <w:bookmarkEnd w:id="163"/>
      <w:bookmarkEnd w:id="164"/>
      <w:bookmarkEnd w:id="165"/>
      <w:bookmarkEnd w:id="166"/>
    </w:p>
    <w:p w14:paraId="40CBA86C" w14:textId="566B4D60" w:rsidR="00A45B13" w:rsidRPr="005F64B0" w:rsidRDefault="00A45B13" w:rsidP="005F64B0">
      <w:r w:rsidRPr="005F64B0">
        <w:t>For BS.1534</w:t>
      </w:r>
      <w:r w:rsidR="005C4B5C" w:rsidRPr="005F64B0">
        <w:t xml:space="preserve"> tests</w:t>
      </w:r>
      <w:r w:rsidRPr="005F64B0">
        <w:t xml:space="preserve">, </w:t>
      </w:r>
      <w:r w:rsidR="005C4B5C" w:rsidRPr="005F64B0">
        <w:t xml:space="preserve">the continuous quality scale (QCS) according to </w:t>
      </w:r>
      <w:r w:rsidR="004D762F">
        <w:t>[12]</w:t>
      </w:r>
      <w:r w:rsidR="005C4B5C" w:rsidRPr="005F64B0">
        <w:t xml:space="preserve"> is used.</w:t>
      </w:r>
    </w:p>
    <w:p w14:paraId="5E437964" w14:textId="2B1B1C44" w:rsidR="00836D81" w:rsidRDefault="003B45F9" w:rsidP="005F64B0">
      <w:pPr>
        <w:pStyle w:val="TH"/>
      </w:pPr>
      <w:bookmarkStart w:id="167" w:name="_Toc167314773"/>
      <w:r w:rsidRPr="005F64B0">
        <w:rPr>
          <w:rFonts w:eastAsia="MS Mincho"/>
          <w:noProof/>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13"/>
                    <a:stretch>
                      <a:fillRect/>
                    </a:stretch>
                  </pic:blipFill>
                  <pic:spPr>
                    <a:xfrm>
                      <a:off x="0" y="0"/>
                      <a:ext cx="1181100" cy="2501900"/>
                    </a:xfrm>
                    <a:prstGeom prst="rect">
                      <a:avLst/>
                    </a:prstGeom>
                  </pic:spPr>
                </pic:pic>
              </a:graphicData>
            </a:graphic>
          </wp:inline>
        </w:drawing>
      </w:r>
      <w:bookmarkEnd w:id="167"/>
    </w:p>
    <w:p w14:paraId="22A97346" w14:textId="7B6C2F6E" w:rsidR="001C3649" w:rsidRPr="002301D2" w:rsidRDefault="00836D81" w:rsidP="00E55DA5">
      <w:pPr>
        <w:pStyle w:val="TF"/>
        <w:rPr>
          <w:rStyle w:val="Editorsnote0"/>
          <w:i w:val="0"/>
          <w:iCs w:val="0"/>
        </w:rPr>
      </w:pPr>
      <w:bookmarkStart w:id="168" w:name="_Ref167078666"/>
      <w:r w:rsidRPr="002301D2">
        <w:t xml:space="preserve">Figure </w:t>
      </w:r>
      <w:r w:rsidR="003F7E00" w:rsidRPr="00E55DA5">
        <w:rPr>
          <w:cs/>
        </w:rPr>
        <w:t>‎</w:t>
      </w:r>
      <w:r w:rsidR="003F7E00" w:rsidRPr="00E55DA5">
        <w:t>7.1</w:t>
      </w:r>
      <w:r w:rsidR="003F7E00" w:rsidRPr="002301D2">
        <w:noBreakHyphen/>
      </w:r>
      <w:r w:rsidR="003F7E00" w:rsidRPr="00E55DA5">
        <w:t>1</w:t>
      </w:r>
      <w:bookmarkEnd w:id="168"/>
      <w:r w:rsidRPr="00E55DA5">
        <w:t>: BS.1534 Continuous Quality Scale</w:t>
      </w:r>
    </w:p>
    <w:p w14:paraId="5D9BE1C3" w14:textId="226DD487" w:rsidR="003D4B54" w:rsidRDefault="001E1BBB" w:rsidP="001E1BBB">
      <w:pPr>
        <w:pStyle w:val="Heading3"/>
      </w:pPr>
      <w:bookmarkStart w:id="169" w:name="_Toc167314774"/>
      <w:bookmarkStart w:id="170" w:name="_Toc167315933"/>
      <w:bookmarkStart w:id="171" w:name="_Toc167316357"/>
      <w:bookmarkStart w:id="172" w:name="_Toc167376948"/>
      <w:bookmarkStart w:id="173" w:name="_Toc339023624"/>
      <w:bookmarkEnd w:id="152"/>
      <w:r>
        <w:t>7.1.3</w:t>
      </w:r>
      <w:r>
        <w:tab/>
      </w:r>
      <w:bookmarkStart w:id="174" w:name="_Toc166841138"/>
      <w:r w:rsidR="003D4B54" w:rsidRPr="00C32072">
        <w:t>Material</w:t>
      </w:r>
      <w:bookmarkEnd w:id="169"/>
      <w:bookmarkEnd w:id="170"/>
      <w:bookmarkEnd w:id="171"/>
      <w:bookmarkEnd w:id="172"/>
      <w:bookmarkEnd w:id="174"/>
    </w:p>
    <w:p w14:paraId="50CA3F32" w14:textId="32DBAEDB" w:rsidR="00964817" w:rsidRPr="00964817" w:rsidRDefault="001E1BBB" w:rsidP="001E1BBB">
      <w:pPr>
        <w:pStyle w:val="Heading4"/>
      </w:pPr>
      <w:bookmarkStart w:id="175" w:name="_Toc167314775"/>
      <w:bookmarkStart w:id="176" w:name="_Toc167315934"/>
      <w:bookmarkStart w:id="177" w:name="_Toc167316358"/>
      <w:bookmarkStart w:id="178" w:name="_Toc167376949"/>
      <w:r w:rsidRPr="00964817">
        <w:t>7.1.3.1</w:t>
      </w:r>
      <w:r w:rsidRPr="00964817">
        <w:tab/>
      </w:r>
      <w:bookmarkStart w:id="179" w:name="_Toc166841139"/>
      <w:r w:rsidR="00964817">
        <w:t>Overview</w:t>
      </w:r>
      <w:bookmarkEnd w:id="175"/>
      <w:bookmarkEnd w:id="176"/>
      <w:bookmarkEnd w:id="177"/>
      <w:bookmarkEnd w:id="178"/>
      <w:bookmarkEnd w:id="179"/>
    </w:p>
    <w:p w14:paraId="4E050365" w14:textId="76F8A8FD" w:rsidR="003D4B54" w:rsidRDefault="003D4B54" w:rsidP="003D4B54">
      <w:r>
        <w:t xml:space="preserve">All audio material </w:t>
      </w:r>
      <w:r w:rsidR="00E612E7">
        <w:t>was</w:t>
      </w:r>
      <w:r>
        <w:t xml:space="preserve"> sampled at 48</w:t>
      </w:r>
      <w:r w:rsidR="00C16D5B">
        <w:t> </w:t>
      </w:r>
      <w:r>
        <w:t xml:space="preserve">kHz with Full Band (FB) content. </w:t>
      </w:r>
      <w:r w:rsidRPr="00E64A45">
        <w:t>The</w:t>
      </w:r>
      <w:r w:rsidRPr="00E64A45">
        <w:rPr>
          <w:rFonts w:hint="eastAsia"/>
        </w:rPr>
        <w:t xml:space="preserve"> </w:t>
      </w:r>
      <w:r>
        <w:t xml:space="preserve">audio </w:t>
      </w:r>
      <w:r w:rsidRPr="00E64A45">
        <w:t xml:space="preserve">material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4D762F">
        <w:t>[14]</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00BB2D06">
        <w:rPr>
          <w:rFonts w:cs="Arial"/>
        </w:rPr>
        <w:t>, see Annex E.6</w:t>
      </w:r>
      <w:r>
        <w:rPr>
          <w:rFonts w:cs="Arial"/>
        </w:rPr>
        <w:t>)</w:t>
      </w:r>
      <w:r w:rsidRPr="00E64A45">
        <w:t>.</w:t>
      </w:r>
      <w:r>
        <w:t xml:space="preserve"> </w:t>
      </w:r>
      <w:r w:rsidRPr="005557FA">
        <w:t xml:space="preserve">For multi-track audio, the audio tracks are </w:t>
      </w:r>
      <w:r>
        <w:t>ordered according to Table</w:t>
      </w:r>
      <w:r w:rsidR="00DC5D02">
        <w:t> </w:t>
      </w:r>
      <w:r>
        <w:t>5 of IVAS Processing Plan (IVAS-7a). Additionally, it should be verified that the audio material can be processed with the AFsp package tools</w:t>
      </w:r>
      <w:r w:rsidR="008575A9">
        <w:t xml:space="preserve"> </w:t>
      </w:r>
      <w:r w:rsidR="004D762F">
        <w:t>[15]</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75799842" w:rsidR="003D4B54" w:rsidRDefault="00C255F1" w:rsidP="00444745">
      <w:pPr>
        <w:pStyle w:val="B1"/>
      </w:pPr>
      <w:r>
        <w:t>-</w:t>
      </w:r>
      <w:r>
        <w:tab/>
      </w:r>
      <w:r w:rsidR="003D4B54" w:rsidRPr="0054750A">
        <w:t>Music and Mixed content</w:t>
      </w:r>
      <w:r w:rsidR="003D4B54">
        <w:t xml:space="preserve"> – categories specified in</w:t>
      </w:r>
      <w:r>
        <w:t xml:space="preserve"> 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2E23B461" w:rsidR="003D4B54" w:rsidRDefault="001E1BBB" w:rsidP="001E1BBB">
      <w:pPr>
        <w:pStyle w:val="Heading4"/>
      </w:pPr>
      <w:bookmarkStart w:id="180" w:name="_Toc167314776"/>
      <w:bookmarkStart w:id="181" w:name="_Toc167315935"/>
      <w:bookmarkStart w:id="182" w:name="_Toc167316359"/>
      <w:bookmarkStart w:id="183" w:name="_Toc167376950"/>
      <w:r>
        <w:t>7.1.3.2</w:t>
      </w:r>
      <w:r>
        <w:tab/>
      </w:r>
      <w:bookmarkStart w:id="184" w:name="_Toc166841140"/>
      <w:r w:rsidR="003D4B54" w:rsidRPr="000C7525">
        <w:t>Speech</w:t>
      </w:r>
      <w:r w:rsidR="003D4B54" w:rsidRPr="00ED78CB">
        <w:t xml:space="preserve"> </w:t>
      </w:r>
      <w:r w:rsidR="003D4B54" w:rsidRPr="00ED78CB">
        <w:rPr>
          <w:rFonts w:hint="eastAsia"/>
        </w:rPr>
        <w:t>Material</w:t>
      </w:r>
      <w:r w:rsidR="003D4B54">
        <w:t xml:space="preserve"> for P.800 testing</w:t>
      </w:r>
      <w:bookmarkEnd w:id="180"/>
      <w:bookmarkEnd w:id="181"/>
      <w:bookmarkEnd w:id="182"/>
      <w:bookmarkEnd w:id="183"/>
      <w:bookmarkEnd w:id="184"/>
    </w:p>
    <w:p w14:paraId="02BD8F78" w14:textId="351A2EDF" w:rsidR="003D4B54" w:rsidRDefault="003D4B54" w:rsidP="003D4B54">
      <w:r>
        <w:t xml:space="preserve">Except for the experiment P800-3 (Music and mixed content stereo experiment), P.800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3C8AFF87" w:rsidR="003D4B54" w:rsidRDefault="003D4B54" w:rsidP="003D4B54">
      <w:r w:rsidRPr="00647688">
        <w:t xml:space="preserve">The recording SNR should be in accordance </w:t>
      </w:r>
      <w:r>
        <w:t>with</w:t>
      </w:r>
      <w:r w:rsidRPr="00647688">
        <w:t xml:space="preserve"> P.800</w:t>
      </w:r>
      <w:r>
        <w:t xml:space="preserve"> </w:t>
      </w:r>
      <w:r w:rsidRPr="00647688">
        <w:t>at least 40</w:t>
      </w:r>
      <w:r w:rsidR="00DC5D02">
        <w:t> </w:t>
      </w:r>
      <w:r w:rsidRPr="00647688">
        <w:t>dB but preferably 50</w:t>
      </w:r>
      <w:r w:rsidR="00DC5D02">
        <w:t> </w:t>
      </w:r>
      <w:r w:rsidRPr="00647688">
        <w:t>dB or higher</w:t>
      </w:r>
      <w:r>
        <w:t xml:space="preserve">, </w:t>
      </w:r>
      <w:r w:rsidR="00033D57">
        <w:t>t</w:t>
      </w:r>
      <w:r>
        <w:t>he leading and trailing inactivity portions should be shorter than 20</w:t>
      </w:r>
      <w:r w:rsidR="00965AA7">
        <w:t> </w:t>
      </w:r>
      <w:r>
        <w:t xml:space="preserve">ms. </w:t>
      </w:r>
      <w:r w:rsidRPr="00647688">
        <w:t>The reverberation time RT60 should be in accordance to P.800 less than 500</w:t>
      </w:r>
      <w:r w:rsidR="00965AA7">
        <w:t> </w:t>
      </w:r>
      <w:r w:rsidRPr="00647688">
        <w:t>ms, preferably below 200</w:t>
      </w:r>
      <w:r w:rsidR="00965AA7">
        <w:t> </w:t>
      </w:r>
      <w:r w:rsidRPr="00647688">
        <w:t>ms.</w:t>
      </w:r>
      <w:r>
        <w:t xml:space="preserve"> The length of the sentences should typically correspond to the length of traditional Harvard sentences</w:t>
      </w:r>
      <w:r w:rsidR="005A7103">
        <w:t xml:space="preserve"> </w:t>
      </w:r>
      <w:r w:rsidR="004D762F">
        <w:t>[16]</w:t>
      </w:r>
      <w:r>
        <w:t>.</w:t>
      </w:r>
    </w:p>
    <w:p w14:paraId="11936A14" w14:textId="74DC9287" w:rsidR="003D4B54" w:rsidRDefault="001E1BBB" w:rsidP="001E1BBB">
      <w:pPr>
        <w:pStyle w:val="Heading4"/>
      </w:pPr>
      <w:bookmarkStart w:id="185" w:name="_Toc167314777"/>
      <w:bookmarkStart w:id="186" w:name="_Toc167315936"/>
      <w:bookmarkStart w:id="187" w:name="_Toc167316360"/>
      <w:bookmarkStart w:id="188" w:name="_Toc167376951"/>
      <w:r>
        <w:t>7.1.3.3</w:t>
      </w:r>
      <w:r>
        <w:tab/>
      </w:r>
      <w:bookmarkStart w:id="189" w:name="_Toc166841141"/>
      <w:r w:rsidR="001D5F92">
        <w:t>Background</w:t>
      </w:r>
      <w:r w:rsidR="001D5F92" w:rsidRPr="00ED78CB">
        <w:rPr>
          <w:rFonts w:hint="eastAsia"/>
        </w:rPr>
        <w:t xml:space="preserve"> Material</w:t>
      </w:r>
      <w:bookmarkEnd w:id="185"/>
      <w:bookmarkEnd w:id="186"/>
      <w:bookmarkEnd w:id="187"/>
      <w:bookmarkEnd w:id="188"/>
      <w:bookmarkEnd w:id="189"/>
    </w:p>
    <w:p w14:paraId="44310F91" w14:textId="4973D36A" w:rsidR="00A93A09" w:rsidRPr="008F03A8" w:rsidRDefault="00A945E1" w:rsidP="00444745">
      <w:pPr>
        <w:pStyle w:val="B1"/>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r w:rsidR="0098412D">
        <w:rPr>
          <w:rStyle w:val="eop"/>
          <w:lang w:val="en-US"/>
        </w:rPr>
        <w:t> </w:t>
      </w:r>
      <w:r w:rsidR="003D4B54" w:rsidRPr="59544ED7">
        <w:rPr>
          <w:rStyle w:val="eop"/>
          <w:lang w:val="en-US"/>
        </w:rPr>
        <w:t>s.</w:t>
      </w:r>
      <w:r w:rsidR="0098412D">
        <w:rPr>
          <w:rStyle w:val="eop"/>
          <w:lang w:val="en-US"/>
        </w:rPr>
        <w:t xml:space="preserve"> </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063990B6" w:rsidR="00A93A09" w:rsidRDefault="00A93A09" w:rsidP="00A93A09">
      <w:pPr>
        <w:pStyle w:val="B2"/>
      </w:pPr>
      <w:r>
        <w:t>-</w:t>
      </w:r>
      <w:r>
        <w:tab/>
      </w:r>
      <w:r w:rsidR="003D4B54" w:rsidRPr="008F03A8">
        <w:t>Car noise is intended to test the performance of the codec under steady state background noise and should be recorded in a moving car. A constant speed between 80</w:t>
      </w:r>
      <w:r w:rsidR="001F6354">
        <w:t> </w:t>
      </w:r>
      <w:r w:rsidR="003D4B54" w:rsidRPr="008F03A8">
        <w:t>km/h (50</w:t>
      </w:r>
      <w:r w:rsidR="001F6354">
        <w:t> </w:t>
      </w:r>
      <w:r w:rsidR="003D4B54" w:rsidRPr="008F03A8">
        <w:t>mph) and 110</w:t>
      </w:r>
      <w:r w:rsidR="001F6354">
        <w:t> </w:t>
      </w:r>
      <w:r w:rsidR="003D4B54" w:rsidRPr="008F03A8">
        <w:t>km/h (70</w:t>
      </w:r>
      <w:r w:rsidR="001F6354">
        <w:t> </w:t>
      </w:r>
      <w:r w:rsidR="003D4B54" w:rsidRPr="008F03A8">
        <w:t>mph)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9949521" w:rsidR="001D5F92" w:rsidRDefault="001E1BBB" w:rsidP="001E1BBB">
      <w:pPr>
        <w:pStyle w:val="Heading4"/>
      </w:pPr>
      <w:bookmarkStart w:id="190" w:name="_Toc167314778"/>
      <w:bookmarkStart w:id="191" w:name="_Toc167315937"/>
      <w:bookmarkStart w:id="192" w:name="_Toc167316361"/>
      <w:bookmarkStart w:id="193" w:name="_Toc167376952"/>
      <w:r>
        <w:t>7.1.3.4</w:t>
      </w:r>
      <w:r>
        <w:tab/>
      </w:r>
      <w:bookmarkStart w:id="194" w:name="_Toc166841142"/>
      <w:r w:rsidR="001D5F92" w:rsidRPr="00ED78CB">
        <w:t>Music and Mixed Content Material</w:t>
      </w:r>
      <w:r w:rsidR="001D5F92">
        <w:t xml:space="preserve"> for P.</w:t>
      </w:r>
      <w:r w:rsidR="00A93A09">
        <w:t>800</w:t>
      </w:r>
      <w:r w:rsidR="001D5F92">
        <w:t xml:space="preserve"> testing</w:t>
      </w:r>
      <w:bookmarkEnd w:id="190"/>
      <w:bookmarkEnd w:id="191"/>
      <w:bookmarkEnd w:id="192"/>
      <w:bookmarkEnd w:id="193"/>
      <w:bookmarkEnd w:id="194"/>
    </w:p>
    <w:p w14:paraId="4B873F8B" w14:textId="7F1D593C"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r w:rsidR="0001547A">
        <w:t xml:space="preserve"> s </w:t>
      </w:r>
      <w:r>
        <w:rPr>
          <w:rFonts w:hint="eastAsia"/>
        </w:rPr>
        <w:t>and at least 7</w:t>
      </w:r>
      <w:r w:rsidR="0001547A">
        <w:t> </w:t>
      </w:r>
      <w:r w:rsidRPr="000B0379">
        <w:t>s</w:t>
      </w:r>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
      </w:pPr>
      <w:r>
        <w:t>-</w:t>
      </w:r>
      <w:r>
        <w:tab/>
      </w:r>
      <w:r w:rsidR="001D5F92">
        <w:t>Classical music</w:t>
      </w:r>
    </w:p>
    <w:p w14:paraId="1E087FFA" w14:textId="0F499478" w:rsidR="001D5F92" w:rsidRDefault="00A93A09" w:rsidP="00444745">
      <w:pPr>
        <w:pStyle w:val="B1"/>
      </w:pPr>
      <w:r>
        <w:t>-</w:t>
      </w:r>
      <w:r>
        <w:tab/>
      </w:r>
      <w:r w:rsidR="001D5F92">
        <w:t>Modern instrumental music</w:t>
      </w:r>
    </w:p>
    <w:p w14:paraId="47225BC2" w14:textId="6202C47C" w:rsidR="001D5F92" w:rsidRDefault="00A93A09" w:rsidP="00444745">
      <w:pPr>
        <w:pStyle w:val="B1"/>
      </w:pPr>
      <w:r>
        <w:t>-</w:t>
      </w:r>
      <w:r>
        <w:tab/>
      </w:r>
      <w:r w:rsidR="001D5F92">
        <w:t>Modern vocal music</w:t>
      </w:r>
    </w:p>
    <w:p w14:paraId="0C26F553" w14:textId="317FC6CD" w:rsidR="001D5F92" w:rsidRPr="001E7795" w:rsidRDefault="00A93A09" w:rsidP="00444745">
      <w:pPr>
        <w:pStyle w:val="B1"/>
      </w:pPr>
      <w:r>
        <w:t>-</w:t>
      </w:r>
      <w:r>
        <w:tab/>
      </w:r>
      <w:r w:rsidR="001D5F92" w:rsidRPr="001E7795">
        <w:t>Radio Jingle</w:t>
      </w:r>
    </w:p>
    <w:p w14:paraId="4D9E2E71" w14:textId="1A7D36DF" w:rsidR="001D5F92" w:rsidRPr="001E7795" w:rsidRDefault="00A93A09" w:rsidP="00444745">
      <w:pPr>
        <w:pStyle w:val="B1"/>
      </w:pPr>
      <w:r>
        <w:t>-</w:t>
      </w:r>
      <w:r>
        <w:tab/>
      </w:r>
      <w:r w:rsidR="001D5F92" w:rsidRPr="001E7795">
        <w:t xml:space="preserve">Movie Trailer </w:t>
      </w:r>
    </w:p>
    <w:p w14:paraId="48689538" w14:textId="407B9821" w:rsidR="001D5F92" w:rsidRDefault="00A93A09" w:rsidP="00444745">
      <w:pPr>
        <w:pStyle w:val="B1"/>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064E90A4" w:rsidR="001D5F92" w:rsidRPr="00821BD0" w:rsidRDefault="001E1BBB" w:rsidP="001E1BBB">
      <w:pPr>
        <w:pStyle w:val="Heading4"/>
      </w:pPr>
      <w:bookmarkStart w:id="195" w:name="_Toc167314779"/>
      <w:bookmarkStart w:id="196" w:name="_Toc167315938"/>
      <w:bookmarkStart w:id="197" w:name="_Toc167316362"/>
      <w:bookmarkStart w:id="198" w:name="_Toc167376953"/>
      <w:r w:rsidRPr="00821BD0">
        <w:t>7.1.3.5</w:t>
      </w:r>
      <w:r w:rsidRPr="00821BD0">
        <w:tab/>
      </w:r>
      <w:bookmarkStart w:id="199" w:name="_Toc166841143"/>
      <w:r w:rsidR="001D5F92">
        <w:t>Critical Generic Audio Items for BS.1534 testing</w:t>
      </w:r>
      <w:bookmarkEnd w:id="195"/>
      <w:bookmarkEnd w:id="196"/>
      <w:bookmarkEnd w:id="197"/>
      <w:bookmarkEnd w:id="198"/>
      <w:bookmarkEnd w:id="199"/>
    </w:p>
    <w:p w14:paraId="31282D5B" w14:textId="5D717252" w:rsidR="001D5F92" w:rsidRDefault="001E1BBB" w:rsidP="001E1BBB">
      <w:pPr>
        <w:pStyle w:val="Heading5"/>
      </w:pPr>
      <w:bookmarkStart w:id="200" w:name="_Toc167314780"/>
      <w:bookmarkStart w:id="201" w:name="_Toc167315939"/>
      <w:bookmarkStart w:id="202" w:name="_Toc167316363"/>
      <w:bookmarkStart w:id="203" w:name="_Toc167376954"/>
      <w:r>
        <w:t>7.1.3.5.1</w:t>
      </w:r>
      <w:r>
        <w:tab/>
      </w:r>
      <w:bookmarkStart w:id="204" w:name="_Toc166841144"/>
      <w:r w:rsidR="001D5F92">
        <w:t>Steps of Critical Test Item Selection</w:t>
      </w:r>
      <w:bookmarkEnd w:id="200"/>
      <w:bookmarkEnd w:id="201"/>
      <w:bookmarkEnd w:id="202"/>
      <w:bookmarkEnd w:id="203"/>
      <w:bookmarkEnd w:id="204"/>
    </w:p>
    <w:p w14:paraId="559CD8BA" w14:textId="6DECEF77" w:rsidR="001D5F92" w:rsidRPr="003403AE" w:rsidRDefault="001D5F92" w:rsidP="001D5F92">
      <w:pPr>
        <w:rPr>
          <w:lang w:val="en-US"/>
        </w:rPr>
      </w:pPr>
      <w:r>
        <w:rPr>
          <w:lang w:val="en-US"/>
        </w:rPr>
        <w:t xml:space="preserve">The following steps </w:t>
      </w:r>
      <w:r w:rsidR="00BE6B4F">
        <w:rPr>
          <w:lang w:val="en-US"/>
        </w:rPr>
        <w:t>were performed</w:t>
      </w:r>
      <w:r>
        <w:rPr>
          <w:lang w:val="en-US"/>
        </w:rPr>
        <w:t>:</w:t>
      </w:r>
    </w:p>
    <w:p w14:paraId="7D332FE8" w14:textId="1A284D9B" w:rsidR="001D5F92" w:rsidRPr="00721AED" w:rsidRDefault="00A93A09" w:rsidP="00444745">
      <w:pPr>
        <w:pStyle w:val="B1"/>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
        <w:rPr>
          <w:lang w:val="en-US"/>
        </w:rPr>
      </w:pPr>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59B729F0" w:rsidR="001D5F92" w:rsidRDefault="001E1BBB" w:rsidP="001E1BBB">
      <w:pPr>
        <w:pStyle w:val="Heading5"/>
      </w:pPr>
      <w:bookmarkStart w:id="205" w:name="_Toc167314781"/>
      <w:bookmarkStart w:id="206" w:name="_Toc167315940"/>
      <w:bookmarkStart w:id="207" w:name="_Toc167316364"/>
      <w:bookmarkStart w:id="208" w:name="_Toc167376955"/>
      <w:r>
        <w:t>7.1.3.5.2</w:t>
      </w:r>
      <w:r>
        <w:tab/>
      </w:r>
      <w:bookmarkStart w:id="209" w:name="_Toc166841145"/>
      <w:r w:rsidR="001D5F92" w:rsidRPr="008D4207">
        <w:t>Test Material</w:t>
      </w:r>
      <w:bookmarkEnd w:id="205"/>
      <w:bookmarkEnd w:id="206"/>
      <w:bookmarkEnd w:id="207"/>
      <w:bookmarkEnd w:id="208"/>
      <w:bookmarkEnd w:id="209"/>
    </w:p>
    <w:p w14:paraId="04599C66" w14:textId="1ED8707F"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The submitting organization assign</w:t>
      </w:r>
      <w:r w:rsidR="009205C1">
        <w:rPr>
          <w:lang w:val="en-US"/>
        </w:rPr>
        <w:t>ed</w:t>
      </w:r>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identif</w:t>
      </w:r>
      <w:r w:rsidR="003377AC">
        <w:rPr>
          <w:lang w:val="en-US"/>
        </w:rPr>
        <w:t>ied</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
      </w:pPr>
      <w:r>
        <w:t>-</w:t>
      </w:r>
      <w:r>
        <w:tab/>
      </w:r>
      <w:r w:rsidR="001D5F92" w:rsidRPr="001E5CBE">
        <w:t>Pop, with and/or without vocals</w:t>
      </w:r>
    </w:p>
    <w:p w14:paraId="25CC6D53" w14:textId="3551EA53" w:rsidR="001D5F92" w:rsidRPr="001E5CBE" w:rsidRDefault="008D6AE3" w:rsidP="00444745">
      <w:pPr>
        <w:pStyle w:val="B1"/>
      </w:pPr>
      <w:r>
        <w:t>-</w:t>
      </w:r>
      <w:r>
        <w:tab/>
      </w:r>
      <w:r w:rsidR="001D5F92" w:rsidRPr="001E5CBE">
        <w:t>Classic, with and/or without vocals</w:t>
      </w:r>
    </w:p>
    <w:p w14:paraId="2E8AD668" w14:textId="7ACBD541" w:rsidR="001D5F92" w:rsidRPr="001E5CBE" w:rsidRDefault="008D6AE3" w:rsidP="00444745">
      <w:pPr>
        <w:pStyle w:val="B1"/>
      </w:pPr>
      <w:r>
        <w:t>-</w:t>
      </w:r>
      <w:r>
        <w:tab/>
      </w:r>
      <w:r w:rsidR="001D5F92" w:rsidRPr="001E5CBE">
        <w:t>Single instruments</w:t>
      </w:r>
    </w:p>
    <w:p w14:paraId="1F5011AD" w14:textId="09B75E6E" w:rsidR="001D5F92" w:rsidRPr="001E5CBE" w:rsidRDefault="008D6AE3" w:rsidP="00444745">
      <w:pPr>
        <w:pStyle w:val="B1"/>
      </w:pPr>
      <w:r w:rsidRPr="59544ED7">
        <w:rPr>
          <w:lang w:val="en-US"/>
        </w:rPr>
        <w:t>-</w:t>
      </w:r>
      <w:r>
        <w:tab/>
      </w:r>
      <w:r w:rsidR="001D5F92" w:rsidRPr="59544ED7">
        <w:rPr>
          <w:lang w:val="en-US"/>
        </w:rPr>
        <w:t>a capella vocals, solo and/or choir</w:t>
      </w:r>
    </w:p>
    <w:p w14:paraId="5DC2CEAC" w14:textId="4CEDB01C" w:rsidR="001D5F92" w:rsidRPr="001E5CBE" w:rsidRDefault="008D6AE3" w:rsidP="00444745">
      <w:pPr>
        <w:pStyle w:val="B1"/>
      </w:pPr>
      <w:r>
        <w:t>-</w:t>
      </w:r>
      <w:r>
        <w:tab/>
      </w:r>
      <w:r w:rsidR="001D5F92" w:rsidRPr="001E5CBE">
        <w:t>Mixed speech and music</w:t>
      </w:r>
    </w:p>
    <w:p w14:paraId="157F7880" w14:textId="6E6D6625" w:rsidR="001D5F92" w:rsidRPr="001E5CBE" w:rsidRDefault="008D6AE3" w:rsidP="00444745">
      <w:pPr>
        <w:pStyle w:val="B1"/>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
      </w:pPr>
      <w:r>
        <w:t>-</w:t>
      </w:r>
      <w:r>
        <w:tab/>
      </w:r>
      <w:r w:rsidR="001D5F92" w:rsidRPr="00320282">
        <w:t>Music including concerts with live audience</w:t>
      </w:r>
    </w:p>
    <w:p w14:paraId="2029791B" w14:textId="5E0F930D" w:rsidR="001D5F92" w:rsidRPr="00320282" w:rsidRDefault="008D6AE3" w:rsidP="00444745">
      <w:pPr>
        <w:pStyle w:val="B1"/>
      </w:pPr>
      <w:r>
        <w:t>-</w:t>
      </w:r>
      <w:r>
        <w:tab/>
      </w:r>
      <w:r w:rsidR="001D5F92" w:rsidRPr="00320282">
        <w:t>Film soundtracks with and/or without speech dialogue</w:t>
      </w:r>
    </w:p>
    <w:p w14:paraId="7217B328" w14:textId="4A7116E3" w:rsidR="001D5F92" w:rsidRPr="00320282" w:rsidRDefault="008D6AE3" w:rsidP="00444745">
      <w:pPr>
        <w:pStyle w:val="B1"/>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
      </w:pPr>
      <w:r>
        <w:t>-</w:t>
      </w:r>
      <w:r>
        <w:tab/>
      </w:r>
      <w:r w:rsidR="001D5F92" w:rsidRPr="005A189D">
        <w:t>Music including concerts with live audience</w:t>
      </w:r>
    </w:p>
    <w:p w14:paraId="3D9FDD31" w14:textId="4C29F48E" w:rsidR="001D5F92" w:rsidRPr="005A189D" w:rsidRDefault="008D6AE3" w:rsidP="00444745">
      <w:pPr>
        <w:pStyle w:val="B1"/>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
      </w:pPr>
      <w:r>
        <w:t>-</w:t>
      </w:r>
      <w:r>
        <w:tab/>
      </w:r>
      <w:r w:rsidR="001D5F92" w:rsidRPr="005A189D">
        <w:t>Event/Sport-like sound</w:t>
      </w:r>
    </w:p>
    <w:p w14:paraId="3E7F9F74" w14:textId="6762CA19" w:rsidR="001D5F92" w:rsidRPr="005A189D" w:rsidRDefault="008D6AE3" w:rsidP="00444745">
      <w:pPr>
        <w:pStyle w:val="B1"/>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3802FB97"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r w:rsidR="001D5F92" w:rsidRPr="001E5CBE">
        <w:rPr>
          <w:lang w:val="en-US"/>
        </w:rPr>
        <w:t>report</w:t>
      </w:r>
      <w:r w:rsidR="00E72ECA">
        <w:rPr>
          <w:lang w:val="en-US"/>
        </w:rPr>
        <w:t>ed</w:t>
      </w:r>
      <w:r w:rsidR="001D5F92" w:rsidRPr="001E5CBE">
        <w:rPr>
          <w:lang w:val="en-US"/>
        </w:rPr>
        <w:t xml:space="preserve"> to SA4 a list indicating the number of proposed items per submitting organization.</w:t>
      </w:r>
    </w:p>
    <w:p w14:paraId="08D8F658" w14:textId="5D71B259" w:rsidR="001D5F92" w:rsidRDefault="001E1BBB" w:rsidP="001E1BBB">
      <w:pPr>
        <w:pStyle w:val="Heading5"/>
      </w:pPr>
      <w:bookmarkStart w:id="210" w:name="_Toc167314782"/>
      <w:bookmarkStart w:id="211" w:name="_Toc167315941"/>
      <w:bookmarkStart w:id="212" w:name="_Toc167316365"/>
      <w:bookmarkStart w:id="213" w:name="_Toc167376956"/>
      <w:r>
        <w:t>7.1.3.5.3</w:t>
      </w:r>
      <w:r>
        <w:tab/>
      </w:r>
      <w:bookmarkStart w:id="214" w:name="_Toc166841146"/>
      <w:r w:rsidR="005310D6" w:rsidRPr="001E5CBE">
        <w:t>Training material</w:t>
      </w:r>
      <w:bookmarkEnd w:id="210"/>
      <w:bookmarkEnd w:id="211"/>
      <w:bookmarkEnd w:id="212"/>
      <w:bookmarkEnd w:id="213"/>
      <w:bookmarkEnd w:id="214"/>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3C6CE902" w14:textId="77777777" w:rsidR="005310D6" w:rsidRPr="00444745" w:rsidRDefault="005310D6" w:rsidP="0042204D">
      <w:pPr>
        <w:rPr>
          <w:lang w:val="en-US"/>
        </w:rPr>
      </w:pPr>
    </w:p>
    <w:p w14:paraId="551802FE" w14:textId="745CF699" w:rsidR="005310D6" w:rsidRDefault="001E1BBB" w:rsidP="001E1BBB">
      <w:pPr>
        <w:pStyle w:val="Heading3"/>
      </w:pPr>
      <w:bookmarkStart w:id="215" w:name="_Toc167314783"/>
      <w:bookmarkStart w:id="216" w:name="_Toc167315942"/>
      <w:bookmarkStart w:id="217" w:name="_Toc167316366"/>
      <w:bookmarkStart w:id="218" w:name="_Toc167376957"/>
      <w:r>
        <w:t>7.1.4</w:t>
      </w:r>
      <w:r>
        <w:tab/>
      </w:r>
      <w:bookmarkStart w:id="219"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215"/>
      <w:bookmarkEnd w:id="216"/>
      <w:bookmarkEnd w:id="217"/>
      <w:bookmarkEnd w:id="218"/>
      <w:bookmarkEnd w:id="219"/>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
      </w:pPr>
      <w:r w:rsidRPr="59544ED7">
        <w:rPr>
          <w:rStyle w:val="cf21"/>
          <w:lang w:val="en-US"/>
        </w:rPr>
        <w:t>-</w:t>
      </w:r>
      <w:r>
        <w:tab/>
      </w:r>
      <w:r w:rsidR="000D1214" w:rsidRPr="00444745">
        <w:t>Beyerdynamic DT 770 Pro for P.800 experiments</w:t>
      </w:r>
    </w:p>
    <w:p w14:paraId="0E4578D7" w14:textId="6C6F277E" w:rsidR="000D1214" w:rsidRPr="00C5748A" w:rsidRDefault="008D6AE3" w:rsidP="00444745">
      <w:pPr>
        <w:pStyle w:val="B2"/>
      </w:pPr>
      <w:r w:rsidRPr="00444745">
        <w:t>-</w:t>
      </w:r>
      <w:r w:rsidRPr="00444745">
        <w:tab/>
      </w:r>
      <w:r w:rsidR="000D1214" w:rsidRPr="00444745">
        <w:t>Sennheiser HD 650 for BS1534 experiments</w:t>
      </w:r>
    </w:p>
    <w:p w14:paraId="4FFA6370" w14:textId="1E45185C" w:rsidR="000D1214" w:rsidRPr="00444745" w:rsidRDefault="008D6AE3" w:rsidP="00E55DA5">
      <w:pPr>
        <w:pStyle w:val="B1"/>
        <w:rPr>
          <w:lang w:val="en-US"/>
        </w:rPr>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4D762F">
        <w:t>[17]</w:t>
      </w:r>
      <w:r w:rsidR="000D1214" w:rsidRPr="0054750A">
        <w:t>.</w:t>
      </w:r>
    </w:p>
    <w:p w14:paraId="038A4264" w14:textId="6A6F4001" w:rsidR="000D1214" w:rsidRDefault="001E1BBB" w:rsidP="001E1BBB">
      <w:pPr>
        <w:pStyle w:val="Heading3"/>
      </w:pPr>
      <w:bookmarkStart w:id="220" w:name="_Toc167314784"/>
      <w:bookmarkStart w:id="221" w:name="_Toc167315943"/>
      <w:bookmarkStart w:id="222" w:name="_Toc167316367"/>
      <w:bookmarkStart w:id="223" w:name="_Toc167376958"/>
      <w:bookmarkStart w:id="224" w:name="_Toc339023630"/>
      <w:bookmarkEnd w:id="173"/>
      <w:r>
        <w:t>7.1.5</w:t>
      </w:r>
      <w:r>
        <w:tab/>
      </w:r>
      <w:bookmarkStart w:id="225" w:name="_Toc166841149"/>
      <w:r w:rsidR="000D1214" w:rsidRPr="00C32072">
        <w:t>Experimental Procedure</w:t>
      </w:r>
      <w:r w:rsidR="000D1214">
        <w:t xml:space="preserve"> for P.</w:t>
      </w:r>
      <w:r w:rsidR="00CB218C">
        <w:t>800</w:t>
      </w:r>
      <w:r w:rsidR="000D1214">
        <w:t xml:space="preserve"> experiments</w:t>
      </w:r>
      <w:bookmarkEnd w:id="220"/>
      <w:bookmarkEnd w:id="221"/>
      <w:bookmarkEnd w:id="222"/>
      <w:bookmarkEnd w:id="223"/>
      <w:bookmarkEnd w:id="225"/>
    </w:p>
    <w:p w14:paraId="01F7A45B" w14:textId="5375439F" w:rsidR="00A46A00" w:rsidRPr="00821BD0" w:rsidRDefault="000D1214" w:rsidP="00444745">
      <w:r w:rsidRPr="00F2281D">
        <w:t xml:space="preserve">Initially the </w:t>
      </w:r>
      <w:r>
        <w:rPr>
          <w:rFonts w:hint="eastAsia"/>
        </w:rPr>
        <w:t>e</w:t>
      </w:r>
      <w:r w:rsidRPr="00F2281D">
        <w:t>xperimenter provide</w:t>
      </w:r>
      <w:r w:rsidR="00CB4840">
        <w:t>d</w:t>
      </w:r>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r w:rsidR="008A6CB4">
        <w:t xml:space="preserve">had </w:t>
      </w:r>
      <w:r w:rsidRPr="00F2281D">
        <w:t>acknowledged that they understand the instructions, they w</w:t>
      </w:r>
      <w:r w:rsidR="00143B45">
        <w:t>ere</w:t>
      </w:r>
      <w:r w:rsidRPr="00F2281D">
        <w:t xml:space="preserve"> presented with a practice session to rate the preliminary conditions. After the practice session </w:t>
      </w:r>
      <w:r w:rsidR="00CF4771">
        <w:t>was</w:t>
      </w:r>
      <w:r w:rsidRPr="00F2281D">
        <w:t xml:space="preserve"> completed, the </w:t>
      </w:r>
      <w:r>
        <w:rPr>
          <w:rFonts w:hint="eastAsia"/>
        </w:rPr>
        <w:t>e</w:t>
      </w:r>
      <w:r w:rsidRPr="00F2281D">
        <w:t xml:space="preserve">xperimenter </w:t>
      </w:r>
      <w:r w:rsidR="00BD4A63">
        <w:t>asked</w:t>
      </w:r>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224"/>
    </w:p>
    <w:p w14:paraId="06B9821F" w14:textId="3853DBCA" w:rsidR="00D42303" w:rsidRDefault="001E1BBB" w:rsidP="001E1BBB">
      <w:pPr>
        <w:pStyle w:val="Heading3"/>
      </w:pPr>
      <w:bookmarkStart w:id="226" w:name="_Toc167314785"/>
      <w:bookmarkStart w:id="227" w:name="_Toc167315944"/>
      <w:bookmarkStart w:id="228" w:name="_Toc167316368"/>
      <w:bookmarkStart w:id="229" w:name="_Toc167376959"/>
      <w:bookmarkStart w:id="230" w:name="_Toc10451345"/>
      <w:bookmarkStart w:id="231" w:name="_Toc162888746"/>
      <w:r>
        <w:t>7.1.6</w:t>
      </w:r>
      <w:r>
        <w:tab/>
      </w:r>
      <w:bookmarkStart w:id="232" w:name="_Toc166841150"/>
      <w:r w:rsidR="00D42303">
        <w:rPr>
          <w:rFonts w:hint="eastAsia"/>
          <w:lang w:eastAsia="ja-JP"/>
        </w:rPr>
        <w:t xml:space="preserve">Subjective </w:t>
      </w:r>
      <w:r w:rsidR="00D42303" w:rsidRPr="00CF5E6C">
        <w:t>Experiment</w:t>
      </w:r>
      <w:r w:rsidR="00D42303" w:rsidRPr="00CF5E6C">
        <w:rPr>
          <w:rFonts w:hint="eastAsia"/>
        </w:rPr>
        <w:t>s</w:t>
      </w:r>
      <w:bookmarkEnd w:id="226"/>
      <w:bookmarkEnd w:id="227"/>
      <w:bookmarkEnd w:id="228"/>
      <w:bookmarkEnd w:id="229"/>
      <w:bookmarkEnd w:id="232"/>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75FEC406" w:rsidR="00D42303" w:rsidRDefault="00D42303" w:rsidP="00D42303">
      <w:r w:rsidRPr="000D6D29">
        <w:t xml:space="preserve">The details provided in this </w:t>
      </w:r>
      <w:r w:rsidR="008A63A6">
        <w:t>clause</w:t>
      </w:r>
      <w:r w:rsidRPr="000D6D29">
        <w:t xml:space="preserve"> </w:t>
      </w:r>
      <w:r>
        <w:rPr>
          <w:rFonts w:hint="eastAsia"/>
        </w:rPr>
        <w:t>and in corresponding Annexes</w:t>
      </w:r>
      <w:r w:rsidR="008641D5">
        <w:t xml:space="preserve"> of IVAS-8a</w:t>
      </w:r>
      <w:r>
        <w:rPr>
          <w:rFonts w:hint="eastAsia"/>
        </w:rPr>
        <w:t xml:space="preserve"> </w:t>
      </w:r>
      <w:r w:rsidRPr="000D6D29">
        <w:t xml:space="preserve">are those that are specific to </w:t>
      </w:r>
      <w:r w:rsidRPr="000D6D29">
        <w:rPr>
          <w:rFonts w:hint="eastAsia"/>
        </w:rPr>
        <w:t>each</w:t>
      </w:r>
      <w:r w:rsidRPr="000D6D29">
        <w:t xml:space="preserve"> particular experiment. Generic information can be found in </w:t>
      </w:r>
      <w:r w:rsidR="00AB3FAA">
        <w:t xml:space="preserve">IVAS-8a </w:t>
      </w:r>
      <w:r w:rsidR="00E87E88">
        <w:t>c</w:t>
      </w:r>
      <w:r w:rsidR="00AB3FAA">
        <w:t>lause</w:t>
      </w:r>
      <w:r w:rsidRPr="000D6D29">
        <w:t xml:space="preserve"> </w:t>
      </w:r>
      <w:r>
        <w:rPr>
          <w:rFonts w:hint="eastAsia"/>
        </w:rPr>
        <w:t>4</w:t>
      </w:r>
      <w:r w:rsidRPr="000D6D29">
        <w:t xml:space="preserve">. </w:t>
      </w:r>
      <w:r w:rsidRPr="000D6D29">
        <w:rPr>
          <w:rFonts w:hint="eastAsia"/>
        </w:rPr>
        <w:t>LLs</w:t>
      </w:r>
      <w:r w:rsidRPr="000D6D29">
        <w:t xml:space="preserve"> </w:t>
      </w:r>
      <w:r w:rsidR="00BF63A6">
        <w:t xml:space="preserve">were asked to </w:t>
      </w:r>
      <w:r w:rsidRPr="000D6D29">
        <w:t xml:space="preserve">use the information in </w:t>
      </w:r>
      <w:r w:rsidR="00AB3FAA">
        <w:t xml:space="preserve">IVAS-8a </w:t>
      </w:r>
      <w:r w:rsidR="00E87E88">
        <w:t>c</w:t>
      </w:r>
      <w:r w:rsidR="00AB3FAA">
        <w:t>lause</w:t>
      </w:r>
      <w:r>
        <w:rPr>
          <w:rFonts w:hint="eastAsia"/>
        </w:rPr>
        <w:t xml:space="preserve"> 4</w:t>
      </w:r>
      <w:r w:rsidRPr="000D6D29">
        <w:t xml:space="preserve"> in conjunction with the information given in </w:t>
      </w:r>
      <w:r w:rsidR="00764CE0">
        <w:t xml:space="preserve">IVAS-8a </w:t>
      </w:r>
      <w:r w:rsidR="00A24BF9">
        <w:t xml:space="preserve">clause </w:t>
      </w:r>
      <w:r w:rsidR="00764CE0">
        <w:t>5</w:t>
      </w:r>
      <w:r>
        <w:rPr>
          <w:rFonts w:hint="eastAsia"/>
        </w:rPr>
        <w:t xml:space="preserve"> and </w:t>
      </w:r>
      <w:r w:rsidR="00764CE0">
        <w:t xml:space="preserve">its </w:t>
      </w:r>
      <w:r>
        <w:rPr>
          <w:rFonts w:hint="eastAsia"/>
        </w:rPr>
        <w:t>Annexes</w:t>
      </w:r>
      <w:r w:rsidRPr="000D6D29">
        <w:t>.</w:t>
      </w:r>
    </w:p>
    <w:p w14:paraId="7DA01EE5" w14:textId="3FEC6169" w:rsidR="00D42303" w:rsidRDefault="00BD057C" w:rsidP="00D42303">
      <w:r>
        <w:t xml:space="preserve">Table </w:t>
      </w:r>
      <w:r>
        <w:rPr>
          <w:noProof/>
          <w:cs/>
        </w:rPr>
        <w:t>‎</w:t>
      </w:r>
      <w:r>
        <w:rPr>
          <w:noProof/>
        </w:rPr>
        <w:t>7.1</w:t>
      </w:r>
      <w:r>
        <w:noBreakHyphen/>
      </w:r>
      <w:r>
        <w:rPr>
          <w:noProof/>
        </w:rPr>
        <w:t>2</w:t>
      </w:r>
      <w:r w:rsidR="002414D9">
        <w:t xml:space="preserve"> </w:t>
      </w:r>
      <w:r w:rsidR="00D42303">
        <w:rPr>
          <w:rFonts w:hint="eastAsia"/>
        </w:rPr>
        <w:t>shows</w:t>
      </w:r>
      <w:r w:rsidR="002414D9">
        <w:t xml:space="preserve"> a</w:t>
      </w:r>
      <w:r w:rsidR="00D42303">
        <w:rPr>
          <w:rFonts w:hint="eastAsia"/>
        </w:rPr>
        <w:t xml:space="preserve"> </w:t>
      </w:r>
      <w:r w:rsidR="00D42303">
        <w:t>h</w:t>
      </w:r>
      <w:r w:rsidR="00D42303">
        <w:rPr>
          <w:lang w:eastAsia="fr-CA"/>
        </w:rPr>
        <w:t>igh-level overview of P.800 experiments.</w:t>
      </w:r>
      <w:r w:rsidR="00D42303">
        <w:rPr>
          <w:rFonts w:hint="eastAsia"/>
        </w:rPr>
        <w:t xml:space="preserve"> </w:t>
      </w:r>
      <w:r>
        <w:t xml:space="preserve">Table </w:t>
      </w:r>
      <w:r>
        <w:rPr>
          <w:noProof/>
          <w:cs/>
        </w:rPr>
        <w:t>‎</w:t>
      </w:r>
      <w:r>
        <w:rPr>
          <w:noProof/>
        </w:rPr>
        <w:t>7.1</w:t>
      </w:r>
      <w:r>
        <w:noBreakHyphen/>
      </w:r>
      <w:r>
        <w:rPr>
          <w:noProof/>
        </w:rPr>
        <w:t>3</w:t>
      </w:r>
      <w:r w:rsidR="00654BCC">
        <w:t xml:space="preserve"> </w:t>
      </w:r>
      <w:r w:rsidR="00D42303">
        <w:t xml:space="preserve">shows </w:t>
      </w:r>
      <w:r w:rsidR="002414D9">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t xml:space="preserve">Table </w:t>
      </w:r>
      <w:r>
        <w:rPr>
          <w:noProof/>
          <w:cs/>
        </w:rPr>
        <w:t>‎</w:t>
      </w:r>
      <w:r>
        <w:rPr>
          <w:noProof/>
        </w:rPr>
        <w:t>7.1</w:t>
      </w:r>
      <w:r>
        <w:noBreakHyphen/>
      </w:r>
      <w:r>
        <w:rPr>
          <w:noProof/>
        </w:rPr>
        <w:t>4</w:t>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P.800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6A61C4D2" w:rsidR="002414D9" w:rsidRDefault="002414D9" w:rsidP="00444745">
      <w:pPr>
        <w:pStyle w:val="TH"/>
      </w:pPr>
      <w:bookmarkStart w:id="233" w:name="_Ref166088878"/>
      <w:r>
        <w:t xml:space="preserve">Table </w:t>
      </w:r>
      <w:r w:rsidR="00261D75">
        <w:rPr>
          <w:noProof/>
          <w:cs/>
        </w:rPr>
        <w:t>‎</w:t>
      </w:r>
      <w:r w:rsidR="00261D75">
        <w:rPr>
          <w:noProof/>
        </w:rPr>
        <w:t>7.1</w:t>
      </w:r>
      <w:r w:rsidR="00261D75">
        <w:noBreakHyphen/>
      </w:r>
      <w:r w:rsidR="00261D75">
        <w:rPr>
          <w:noProof/>
        </w:rPr>
        <w:t>2</w:t>
      </w:r>
      <w:bookmarkEnd w:id="233"/>
      <w:r w:rsidRPr="00444745">
        <w:rPr>
          <w:lang w:val="en-US"/>
        </w:rPr>
        <w:t>: High-level overview of P.800 experiments</w:t>
      </w:r>
    </w:p>
    <w:tbl>
      <w:tblPr>
        <w:tblStyle w:val="TableGrid"/>
        <w:tblW w:w="0" w:type="auto"/>
        <w:jc w:val="center"/>
        <w:tblLook w:val="04A0" w:firstRow="1" w:lastRow="0" w:firstColumn="1" w:lastColumn="0" w:noHBand="0" w:noVBand="1"/>
      </w:tblPr>
      <w:tblGrid>
        <w:gridCol w:w="797"/>
        <w:gridCol w:w="1266"/>
        <w:gridCol w:w="1893"/>
        <w:gridCol w:w="1516"/>
        <w:gridCol w:w="1357"/>
        <w:gridCol w:w="1017"/>
        <w:gridCol w:w="576"/>
      </w:tblGrid>
      <w:tr w:rsidR="002B2A7E" w14:paraId="1D4E3E24" w14:textId="77777777" w:rsidTr="00E55DA5">
        <w:trPr>
          <w:jc w:val="center"/>
        </w:trPr>
        <w:tc>
          <w:tcPr>
            <w:tcW w:w="0" w:type="auto"/>
            <w:shd w:val="clear" w:color="auto" w:fill="D9D9D9" w:themeFill="background1" w:themeFillShade="D9"/>
          </w:tcPr>
          <w:p w14:paraId="6876B2FA" w14:textId="77777777" w:rsidR="00D42303" w:rsidRPr="00726F13" w:rsidRDefault="00D42303" w:rsidP="005F64B0">
            <w:pPr>
              <w:pStyle w:val="TAH"/>
              <w:rPr>
                <w:lang w:val="en-CA" w:eastAsia="fr-CA"/>
              </w:rPr>
            </w:pPr>
            <w:r w:rsidRPr="00726F13">
              <w:rPr>
                <w:lang w:val="en-CA" w:eastAsia="fr-CA"/>
              </w:rPr>
              <w:t>Exp</w:t>
            </w:r>
          </w:p>
        </w:tc>
        <w:tc>
          <w:tcPr>
            <w:tcW w:w="0" w:type="auto"/>
            <w:shd w:val="clear" w:color="auto" w:fill="D9D9D9" w:themeFill="background1" w:themeFillShade="D9"/>
          </w:tcPr>
          <w:p w14:paraId="2CBD07D9" w14:textId="77777777" w:rsidR="00D42303" w:rsidRPr="00726F13" w:rsidRDefault="00D42303" w:rsidP="005F64B0">
            <w:pPr>
              <w:pStyle w:val="TAH"/>
              <w:rPr>
                <w:lang w:val="en-CA" w:eastAsia="fr-CA"/>
              </w:rPr>
            </w:pPr>
            <w:r w:rsidRPr="00726F13">
              <w:rPr>
                <w:lang w:val="en-CA" w:eastAsia="fr-CA"/>
              </w:rPr>
              <w:t xml:space="preserve">Input </w:t>
            </w:r>
            <w:r>
              <w:rPr>
                <w:lang w:val="en-CA" w:eastAsia="fr-CA"/>
              </w:rPr>
              <w:t>f</w:t>
            </w:r>
            <w:r w:rsidRPr="00726F13">
              <w:rPr>
                <w:lang w:val="en-CA" w:eastAsia="fr-CA"/>
              </w:rPr>
              <w:t>ormat</w:t>
            </w:r>
          </w:p>
        </w:tc>
        <w:tc>
          <w:tcPr>
            <w:tcW w:w="1705" w:type="dxa"/>
            <w:shd w:val="clear" w:color="auto" w:fill="D9D9D9" w:themeFill="background1" w:themeFillShade="D9"/>
          </w:tcPr>
          <w:p w14:paraId="6AE2E04D" w14:textId="77777777" w:rsidR="00D42303" w:rsidRPr="00726F13" w:rsidRDefault="00D42303" w:rsidP="005F64B0">
            <w:pPr>
              <w:pStyle w:val="TAH"/>
              <w:rPr>
                <w:lang w:val="en-CA" w:eastAsia="fr-CA"/>
              </w:rPr>
            </w:pPr>
            <w:r w:rsidRPr="00726F13">
              <w:rPr>
                <w:lang w:val="en-CA" w:eastAsia="fr-CA"/>
              </w:rPr>
              <w:t xml:space="preserve">Source </w:t>
            </w:r>
            <w:r>
              <w:rPr>
                <w:lang w:val="en-CA" w:eastAsia="fr-CA"/>
              </w:rPr>
              <w:t>m</w:t>
            </w:r>
            <w:r w:rsidRPr="00726F13">
              <w:rPr>
                <w:lang w:val="en-CA" w:eastAsia="fr-CA"/>
              </w:rPr>
              <w:t>aterial</w:t>
            </w:r>
          </w:p>
        </w:tc>
        <w:tc>
          <w:tcPr>
            <w:tcW w:w="1516" w:type="dxa"/>
            <w:shd w:val="clear" w:color="auto" w:fill="D9D9D9" w:themeFill="background1" w:themeFillShade="D9"/>
          </w:tcPr>
          <w:p w14:paraId="1CC3ED53" w14:textId="77777777" w:rsidR="00D42303" w:rsidRPr="00726F13" w:rsidRDefault="00D42303" w:rsidP="005F64B0">
            <w:pPr>
              <w:pStyle w:val="TAH"/>
              <w:rPr>
                <w:lang w:val="en-CA" w:eastAsia="fr-CA"/>
              </w:rPr>
            </w:pPr>
            <w:r>
              <w:rPr>
                <w:lang w:val="en-CA" w:eastAsia="fr-CA"/>
              </w:rPr>
              <w:t>Listening environment</w:t>
            </w:r>
          </w:p>
        </w:tc>
        <w:tc>
          <w:tcPr>
            <w:tcW w:w="0" w:type="auto"/>
            <w:shd w:val="clear" w:color="auto" w:fill="D9D9D9" w:themeFill="background1" w:themeFillShade="D9"/>
          </w:tcPr>
          <w:p w14:paraId="23744CAA" w14:textId="77777777" w:rsidR="00D42303" w:rsidRPr="00726F13" w:rsidRDefault="00D42303" w:rsidP="005F64B0">
            <w:pPr>
              <w:pStyle w:val="TAH"/>
              <w:rPr>
                <w:lang w:val="en-CA" w:eastAsia="fr-CA"/>
              </w:rPr>
            </w:pPr>
            <w:r w:rsidRPr="00726F13">
              <w:rPr>
                <w:lang w:val="en-CA" w:eastAsia="fr-CA"/>
              </w:rPr>
              <w:t>Bitrates</w:t>
            </w:r>
            <w:r>
              <w:rPr>
                <w:lang w:val="en-CA" w:eastAsia="fr-CA"/>
              </w:rPr>
              <w:t xml:space="preserve"> kbps</w:t>
            </w:r>
          </w:p>
        </w:tc>
        <w:tc>
          <w:tcPr>
            <w:tcW w:w="0" w:type="auto"/>
            <w:shd w:val="clear" w:color="auto" w:fill="D9D9D9" w:themeFill="background1" w:themeFillShade="D9"/>
          </w:tcPr>
          <w:p w14:paraId="3FADE27C" w14:textId="77777777" w:rsidR="00D42303" w:rsidRPr="00726F13" w:rsidRDefault="00D42303" w:rsidP="005F64B0">
            <w:pPr>
              <w:pStyle w:val="TAH"/>
              <w:rPr>
                <w:lang w:val="en-CA" w:eastAsia="fr-CA"/>
              </w:rPr>
            </w:pPr>
            <w:r w:rsidRPr="00726F13">
              <w:rPr>
                <w:lang w:val="en-CA" w:eastAsia="fr-CA"/>
              </w:rPr>
              <w:t>FER</w:t>
            </w:r>
            <w:r w:rsidRPr="00F46482">
              <w:rPr>
                <w:lang w:val="en-CA" w:eastAsia="fr-CA"/>
              </w:rPr>
              <w:t>/jitter</w:t>
            </w:r>
          </w:p>
        </w:tc>
        <w:tc>
          <w:tcPr>
            <w:tcW w:w="0" w:type="auto"/>
            <w:shd w:val="clear" w:color="auto" w:fill="D9D9D9" w:themeFill="background1" w:themeFillShade="D9"/>
          </w:tcPr>
          <w:p w14:paraId="0CD688E4" w14:textId="77777777" w:rsidR="00D42303" w:rsidRPr="00726F13" w:rsidRDefault="00D42303" w:rsidP="005F64B0">
            <w:pPr>
              <w:pStyle w:val="TAH"/>
              <w:rPr>
                <w:lang w:val="en-CA" w:eastAsia="fr-CA"/>
              </w:rPr>
            </w:pPr>
            <w:r>
              <w:rPr>
                <w:lang w:val="en-CA" w:eastAsia="fr-CA"/>
              </w:rPr>
              <w:t>DTX</w:t>
            </w:r>
          </w:p>
        </w:tc>
      </w:tr>
      <w:tr w:rsidR="00D42303" w14:paraId="596D5D68" w14:textId="77777777" w:rsidTr="00E55DA5">
        <w:trPr>
          <w:jc w:val="center"/>
        </w:trPr>
        <w:tc>
          <w:tcPr>
            <w:tcW w:w="0" w:type="auto"/>
          </w:tcPr>
          <w:p w14:paraId="5DB29E1A" w14:textId="77777777" w:rsidR="00D42303" w:rsidRPr="00726F13" w:rsidRDefault="00D42303" w:rsidP="005F64B0">
            <w:pPr>
              <w:pStyle w:val="TAL"/>
              <w:rPr>
                <w:lang w:val="en-CA" w:eastAsia="fr-CA"/>
              </w:rPr>
            </w:pPr>
            <w:r>
              <w:rPr>
                <w:lang w:val="en-CA" w:eastAsia="fr-CA"/>
              </w:rPr>
              <w:t>P800-1</w:t>
            </w:r>
          </w:p>
        </w:tc>
        <w:tc>
          <w:tcPr>
            <w:tcW w:w="0" w:type="auto"/>
          </w:tcPr>
          <w:p w14:paraId="28684009"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426D6506"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9C96327" w14:textId="77777777" w:rsidR="00D42303" w:rsidRPr="00726F13" w:rsidRDefault="00D42303" w:rsidP="005F64B0">
            <w:pPr>
              <w:pStyle w:val="TAL"/>
              <w:rPr>
                <w:lang w:val="en-CA" w:eastAsia="fr-CA"/>
              </w:rPr>
            </w:pPr>
            <w:r>
              <w:rPr>
                <w:lang w:val="en-CA" w:eastAsia="fr-CA"/>
              </w:rPr>
              <w:t>Headphones</w:t>
            </w:r>
          </w:p>
        </w:tc>
        <w:tc>
          <w:tcPr>
            <w:tcW w:w="0" w:type="auto"/>
          </w:tcPr>
          <w:p w14:paraId="3DEDD66A"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48</w:t>
            </w:r>
          </w:p>
        </w:tc>
        <w:tc>
          <w:tcPr>
            <w:tcW w:w="0" w:type="auto"/>
          </w:tcPr>
          <w:p w14:paraId="6847751A"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1864430F" w14:textId="77777777" w:rsidR="00D42303" w:rsidRPr="00726F13" w:rsidRDefault="00D42303" w:rsidP="005F64B0">
            <w:pPr>
              <w:pStyle w:val="TAL"/>
              <w:rPr>
                <w:lang w:val="en-CA" w:eastAsia="fr-CA"/>
              </w:rPr>
            </w:pPr>
            <w:r>
              <w:rPr>
                <w:lang w:val="en-CA" w:eastAsia="fr-CA"/>
              </w:rPr>
              <w:t>Y</w:t>
            </w:r>
          </w:p>
        </w:tc>
      </w:tr>
      <w:tr w:rsidR="00D42303" w14:paraId="06E49DEA" w14:textId="77777777" w:rsidTr="00E55DA5">
        <w:trPr>
          <w:jc w:val="center"/>
        </w:trPr>
        <w:tc>
          <w:tcPr>
            <w:tcW w:w="0" w:type="auto"/>
          </w:tcPr>
          <w:p w14:paraId="53A53925" w14:textId="77777777" w:rsidR="00D42303" w:rsidRPr="00726F13" w:rsidRDefault="00D42303" w:rsidP="005F64B0">
            <w:pPr>
              <w:pStyle w:val="TAL"/>
              <w:rPr>
                <w:lang w:val="en-CA" w:eastAsia="fr-CA"/>
              </w:rPr>
            </w:pPr>
            <w:r>
              <w:rPr>
                <w:lang w:val="en-CA" w:eastAsia="fr-CA"/>
              </w:rPr>
              <w:t>P800-2</w:t>
            </w:r>
          </w:p>
        </w:tc>
        <w:tc>
          <w:tcPr>
            <w:tcW w:w="0" w:type="auto"/>
          </w:tcPr>
          <w:p w14:paraId="048E1C88"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AE949F2"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42C6C020" w14:textId="77777777" w:rsidR="00D42303" w:rsidRPr="00726F13" w:rsidRDefault="00D42303" w:rsidP="005F64B0">
            <w:pPr>
              <w:pStyle w:val="TAL"/>
              <w:rPr>
                <w:lang w:val="en-CA" w:eastAsia="fr-CA"/>
              </w:rPr>
            </w:pPr>
            <w:r>
              <w:rPr>
                <w:lang w:val="en-CA" w:eastAsia="fr-CA"/>
              </w:rPr>
              <w:t>Headphones</w:t>
            </w:r>
          </w:p>
        </w:tc>
        <w:tc>
          <w:tcPr>
            <w:tcW w:w="0" w:type="auto"/>
          </w:tcPr>
          <w:p w14:paraId="5DC5651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78C3F88C"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12300DB" w14:textId="77777777" w:rsidR="00D42303" w:rsidRPr="00726F13" w:rsidRDefault="00D42303" w:rsidP="005F64B0">
            <w:pPr>
              <w:pStyle w:val="TAL"/>
              <w:rPr>
                <w:lang w:val="en-CA" w:eastAsia="fr-CA"/>
              </w:rPr>
            </w:pPr>
            <w:r>
              <w:rPr>
                <w:lang w:val="en-CA" w:eastAsia="fr-CA"/>
              </w:rPr>
              <w:t>Y</w:t>
            </w:r>
          </w:p>
        </w:tc>
      </w:tr>
      <w:tr w:rsidR="00D42303" w14:paraId="039D0BF8" w14:textId="77777777" w:rsidTr="00E55DA5">
        <w:trPr>
          <w:jc w:val="center"/>
        </w:trPr>
        <w:tc>
          <w:tcPr>
            <w:tcW w:w="0" w:type="auto"/>
          </w:tcPr>
          <w:p w14:paraId="0B8AD102" w14:textId="77777777" w:rsidR="00D42303" w:rsidRPr="00726F13" w:rsidRDefault="00D42303" w:rsidP="005F64B0">
            <w:pPr>
              <w:pStyle w:val="TAL"/>
              <w:rPr>
                <w:lang w:val="en-CA" w:eastAsia="fr-CA"/>
              </w:rPr>
            </w:pPr>
            <w:r>
              <w:rPr>
                <w:lang w:val="en-CA" w:eastAsia="fr-CA"/>
              </w:rPr>
              <w:t>P800-3</w:t>
            </w:r>
          </w:p>
        </w:tc>
        <w:tc>
          <w:tcPr>
            <w:tcW w:w="0" w:type="auto"/>
          </w:tcPr>
          <w:p w14:paraId="6780F9A3"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9F5E018" w14:textId="77777777" w:rsidR="00D42303" w:rsidRPr="00726F13" w:rsidRDefault="00D42303" w:rsidP="005F64B0">
            <w:pPr>
              <w:pStyle w:val="TAL"/>
              <w:rPr>
                <w:lang w:val="en-CA" w:eastAsia="fr-CA"/>
              </w:rPr>
            </w:pPr>
            <w:r>
              <w:rPr>
                <w:lang w:val="en-CA" w:eastAsia="fr-CA"/>
              </w:rPr>
              <w:t>Mixed &amp; Music</w:t>
            </w:r>
          </w:p>
        </w:tc>
        <w:tc>
          <w:tcPr>
            <w:tcW w:w="1516" w:type="dxa"/>
          </w:tcPr>
          <w:p w14:paraId="48A2D88D" w14:textId="77777777" w:rsidR="00D42303" w:rsidRPr="00726F13" w:rsidRDefault="00D42303" w:rsidP="005F64B0">
            <w:pPr>
              <w:pStyle w:val="TAL"/>
              <w:rPr>
                <w:lang w:val="en-CA" w:eastAsia="fr-CA"/>
              </w:rPr>
            </w:pPr>
            <w:r>
              <w:rPr>
                <w:lang w:val="en-CA" w:eastAsia="fr-CA"/>
              </w:rPr>
              <w:t>Headphones</w:t>
            </w:r>
          </w:p>
        </w:tc>
        <w:tc>
          <w:tcPr>
            <w:tcW w:w="0" w:type="auto"/>
          </w:tcPr>
          <w:p w14:paraId="2A5A7F47"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6CD18967"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3D91209D" w14:textId="77777777" w:rsidR="00D42303" w:rsidRPr="00726F13" w:rsidRDefault="00D42303" w:rsidP="005F64B0">
            <w:pPr>
              <w:pStyle w:val="TAL"/>
              <w:rPr>
                <w:lang w:val="en-CA" w:eastAsia="fr-CA"/>
              </w:rPr>
            </w:pPr>
            <w:r>
              <w:rPr>
                <w:lang w:val="en-CA" w:eastAsia="fr-CA"/>
              </w:rPr>
              <w:t>Y</w:t>
            </w:r>
          </w:p>
        </w:tc>
      </w:tr>
      <w:tr w:rsidR="00D42303" w14:paraId="301A2B61" w14:textId="77777777" w:rsidTr="00E55DA5">
        <w:trPr>
          <w:jc w:val="center"/>
        </w:trPr>
        <w:tc>
          <w:tcPr>
            <w:tcW w:w="0" w:type="auto"/>
          </w:tcPr>
          <w:p w14:paraId="3AE0CFE8" w14:textId="77777777" w:rsidR="00D42303" w:rsidRPr="00726F13" w:rsidRDefault="00D42303" w:rsidP="005F64B0">
            <w:pPr>
              <w:pStyle w:val="TAL"/>
              <w:rPr>
                <w:lang w:val="en-CA" w:eastAsia="fr-CA"/>
              </w:rPr>
            </w:pPr>
            <w:r>
              <w:rPr>
                <w:lang w:val="en-CA" w:eastAsia="fr-CA"/>
              </w:rPr>
              <w:t>P800-4</w:t>
            </w:r>
          </w:p>
        </w:tc>
        <w:tc>
          <w:tcPr>
            <w:tcW w:w="0" w:type="auto"/>
          </w:tcPr>
          <w:p w14:paraId="5D94D491" w14:textId="77777777" w:rsidR="00D42303" w:rsidRPr="00726F13" w:rsidRDefault="00D42303" w:rsidP="005F64B0">
            <w:pPr>
              <w:pStyle w:val="TAL"/>
              <w:rPr>
                <w:lang w:val="en-CA" w:eastAsia="fr-CA"/>
              </w:rPr>
            </w:pPr>
            <w:r w:rsidRPr="00726F13">
              <w:rPr>
                <w:lang w:val="en-CA" w:eastAsia="fr-CA"/>
              </w:rPr>
              <w:t>FOA</w:t>
            </w:r>
          </w:p>
        </w:tc>
        <w:tc>
          <w:tcPr>
            <w:tcW w:w="1705" w:type="dxa"/>
          </w:tcPr>
          <w:p w14:paraId="31AB9DFC"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1FD8A830" w14:textId="77777777" w:rsidR="00D42303" w:rsidRPr="00726F13" w:rsidRDefault="00D42303" w:rsidP="005F64B0">
            <w:pPr>
              <w:pStyle w:val="TAL"/>
              <w:rPr>
                <w:lang w:val="en-CA" w:eastAsia="fr-CA"/>
              </w:rPr>
            </w:pPr>
            <w:r>
              <w:rPr>
                <w:lang w:val="en-CA" w:eastAsia="fr-CA"/>
              </w:rPr>
              <w:t>Headphones</w:t>
            </w:r>
          </w:p>
        </w:tc>
        <w:tc>
          <w:tcPr>
            <w:tcW w:w="0" w:type="auto"/>
          </w:tcPr>
          <w:p w14:paraId="55B8F28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333D34FB"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4E265866" w14:textId="77777777" w:rsidR="00D42303" w:rsidRPr="00726F13" w:rsidRDefault="00D42303" w:rsidP="005F64B0">
            <w:pPr>
              <w:pStyle w:val="TAL"/>
              <w:rPr>
                <w:lang w:val="en-CA" w:eastAsia="fr-CA"/>
              </w:rPr>
            </w:pPr>
            <w:r>
              <w:rPr>
                <w:lang w:val="en-CA" w:eastAsia="fr-CA"/>
              </w:rPr>
              <w:t>N</w:t>
            </w:r>
          </w:p>
        </w:tc>
      </w:tr>
      <w:tr w:rsidR="00D42303" w14:paraId="01FFA4E0" w14:textId="77777777" w:rsidTr="00E55DA5">
        <w:trPr>
          <w:jc w:val="center"/>
        </w:trPr>
        <w:tc>
          <w:tcPr>
            <w:tcW w:w="0" w:type="auto"/>
          </w:tcPr>
          <w:p w14:paraId="76FEF869" w14:textId="77777777" w:rsidR="00D42303" w:rsidRPr="00726F13" w:rsidRDefault="00D42303" w:rsidP="005F64B0">
            <w:pPr>
              <w:pStyle w:val="TAL"/>
              <w:rPr>
                <w:lang w:val="en-CA" w:eastAsia="fr-CA"/>
              </w:rPr>
            </w:pPr>
            <w:r>
              <w:rPr>
                <w:lang w:val="en-CA" w:eastAsia="fr-CA"/>
              </w:rPr>
              <w:t>P800-5</w:t>
            </w:r>
          </w:p>
        </w:tc>
        <w:tc>
          <w:tcPr>
            <w:tcW w:w="0" w:type="auto"/>
          </w:tcPr>
          <w:p w14:paraId="2E8CBB9F" w14:textId="77777777" w:rsidR="00D42303" w:rsidRPr="00726F13" w:rsidRDefault="00D42303" w:rsidP="005F64B0">
            <w:pPr>
              <w:pStyle w:val="TAL"/>
              <w:rPr>
                <w:lang w:val="en-CA" w:eastAsia="fr-CA"/>
              </w:rPr>
            </w:pPr>
            <w:r w:rsidRPr="00726F13">
              <w:rPr>
                <w:lang w:val="en-CA" w:eastAsia="fr-CA"/>
              </w:rPr>
              <w:t>FOA</w:t>
            </w:r>
          </w:p>
        </w:tc>
        <w:tc>
          <w:tcPr>
            <w:tcW w:w="1705" w:type="dxa"/>
          </w:tcPr>
          <w:p w14:paraId="680696C1"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FD25BB4" w14:textId="77777777" w:rsidR="00D42303" w:rsidRPr="00726F13" w:rsidRDefault="00D42303" w:rsidP="005F64B0">
            <w:pPr>
              <w:pStyle w:val="TAL"/>
              <w:rPr>
                <w:lang w:val="en-CA" w:eastAsia="fr-CA"/>
              </w:rPr>
            </w:pPr>
            <w:r>
              <w:rPr>
                <w:lang w:val="en-CA" w:eastAsia="fr-CA"/>
              </w:rPr>
              <w:t>Headphones</w:t>
            </w:r>
          </w:p>
        </w:tc>
        <w:tc>
          <w:tcPr>
            <w:tcW w:w="0" w:type="auto"/>
          </w:tcPr>
          <w:p w14:paraId="2414F051"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52542ACB"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01FA7FA6" w14:textId="77777777" w:rsidR="00D42303" w:rsidRPr="00726F13" w:rsidRDefault="00D42303" w:rsidP="005F64B0">
            <w:pPr>
              <w:pStyle w:val="TAL"/>
              <w:rPr>
                <w:lang w:val="en-CA" w:eastAsia="fr-CA"/>
              </w:rPr>
            </w:pPr>
            <w:r>
              <w:rPr>
                <w:lang w:val="en-CA" w:eastAsia="fr-CA"/>
              </w:rPr>
              <w:t>Y</w:t>
            </w:r>
          </w:p>
        </w:tc>
      </w:tr>
      <w:tr w:rsidR="00D42303" w14:paraId="6B80E563" w14:textId="77777777" w:rsidTr="00E55DA5">
        <w:trPr>
          <w:jc w:val="center"/>
        </w:trPr>
        <w:tc>
          <w:tcPr>
            <w:tcW w:w="0" w:type="auto"/>
          </w:tcPr>
          <w:p w14:paraId="4764E73D" w14:textId="77777777" w:rsidR="00D42303" w:rsidRPr="00CC381A" w:rsidRDefault="00D42303" w:rsidP="005F64B0">
            <w:pPr>
              <w:pStyle w:val="TAL"/>
              <w:rPr>
                <w:lang w:val="en-CA" w:eastAsia="fr-CA"/>
              </w:rPr>
            </w:pPr>
            <w:r w:rsidRPr="00CC381A">
              <w:rPr>
                <w:lang w:val="en-CA" w:eastAsia="fr-CA"/>
              </w:rPr>
              <w:t>P800-6</w:t>
            </w:r>
          </w:p>
        </w:tc>
        <w:tc>
          <w:tcPr>
            <w:tcW w:w="0" w:type="auto"/>
          </w:tcPr>
          <w:p w14:paraId="0507F30A" w14:textId="77777777" w:rsidR="00D42303" w:rsidRPr="00CC381A" w:rsidRDefault="00D42303" w:rsidP="005F64B0">
            <w:pPr>
              <w:pStyle w:val="TAL"/>
              <w:rPr>
                <w:lang w:val="en-CA" w:eastAsia="fr-CA"/>
              </w:rPr>
            </w:pPr>
            <w:r w:rsidRPr="00CC381A">
              <w:rPr>
                <w:lang w:val="en-CA" w:eastAsia="fr-CA"/>
              </w:rPr>
              <w:t>1 Object</w:t>
            </w:r>
          </w:p>
        </w:tc>
        <w:tc>
          <w:tcPr>
            <w:tcW w:w="1705" w:type="dxa"/>
          </w:tcPr>
          <w:p w14:paraId="1D037757" w14:textId="77777777" w:rsidR="00D42303" w:rsidRPr="00CC381A" w:rsidRDefault="00D42303" w:rsidP="005F64B0">
            <w:pPr>
              <w:pStyle w:val="TAL"/>
              <w:rPr>
                <w:lang w:val="en-CA" w:eastAsia="fr-CA"/>
              </w:rPr>
            </w:pPr>
            <w:r w:rsidRPr="00CC381A">
              <w:rPr>
                <w:lang w:val="en-CA" w:eastAsia="fr-CA"/>
              </w:rPr>
              <w:t>Clean speech</w:t>
            </w:r>
          </w:p>
        </w:tc>
        <w:tc>
          <w:tcPr>
            <w:tcW w:w="1516" w:type="dxa"/>
          </w:tcPr>
          <w:p w14:paraId="2905FAA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656CCAE7" w14:textId="77777777" w:rsidR="00D42303" w:rsidRPr="00CC381A" w:rsidRDefault="00D42303" w:rsidP="005F64B0">
            <w:pPr>
              <w:pStyle w:val="TAL"/>
              <w:rPr>
                <w:lang w:val="en-CA" w:eastAsia="fr-CA"/>
              </w:rPr>
            </w:pPr>
            <w:r w:rsidRPr="00CC381A">
              <w:rPr>
                <w:lang w:val="en-CA" w:eastAsia="fr-CA"/>
              </w:rPr>
              <w:t xml:space="preserve">≤ </w:t>
            </w:r>
            <w:r>
              <w:rPr>
                <w:lang w:val="en-CA" w:eastAsia="fr-CA"/>
              </w:rPr>
              <w:t>64</w:t>
            </w:r>
          </w:p>
        </w:tc>
        <w:tc>
          <w:tcPr>
            <w:tcW w:w="0" w:type="auto"/>
          </w:tcPr>
          <w:p w14:paraId="19B0E6A6" w14:textId="77777777" w:rsidR="00D42303" w:rsidRPr="00CC381A" w:rsidRDefault="00D42303" w:rsidP="005F64B0">
            <w:pPr>
              <w:pStyle w:val="TAL"/>
              <w:rPr>
                <w:lang w:val="en-CA" w:eastAsia="fr-CA"/>
              </w:rPr>
            </w:pPr>
            <w:r w:rsidRPr="00CC381A">
              <w:rPr>
                <w:lang w:val="en-CA" w:eastAsia="fr-CA"/>
              </w:rPr>
              <w:t>≤ 5%</w:t>
            </w:r>
          </w:p>
        </w:tc>
        <w:tc>
          <w:tcPr>
            <w:tcW w:w="0" w:type="auto"/>
          </w:tcPr>
          <w:p w14:paraId="328D22E8" w14:textId="77777777" w:rsidR="00D42303" w:rsidRPr="00CC381A" w:rsidRDefault="00D42303" w:rsidP="005F64B0">
            <w:pPr>
              <w:pStyle w:val="TAL"/>
              <w:rPr>
                <w:lang w:val="en-CA" w:eastAsia="fr-CA"/>
              </w:rPr>
            </w:pPr>
            <w:r w:rsidRPr="00CC381A">
              <w:rPr>
                <w:lang w:val="en-CA" w:eastAsia="fr-CA"/>
              </w:rPr>
              <w:t>Y</w:t>
            </w:r>
          </w:p>
        </w:tc>
      </w:tr>
      <w:tr w:rsidR="00D42303" w14:paraId="251D8D68" w14:textId="77777777" w:rsidTr="00E55DA5">
        <w:trPr>
          <w:jc w:val="center"/>
        </w:trPr>
        <w:tc>
          <w:tcPr>
            <w:tcW w:w="0" w:type="auto"/>
          </w:tcPr>
          <w:p w14:paraId="4AECEF44" w14:textId="77777777" w:rsidR="00D42303" w:rsidRPr="00726F13" w:rsidRDefault="00D42303" w:rsidP="005F64B0">
            <w:pPr>
              <w:pStyle w:val="TAL"/>
              <w:rPr>
                <w:lang w:val="en-CA" w:eastAsia="fr-CA"/>
              </w:rPr>
            </w:pPr>
            <w:r>
              <w:rPr>
                <w:lang w:val="en-CA" w:eastAsia="fr-CA"/>
              </w:rPr>
              <w:t>P800-7</w:t>
            </w:r>
          </w:p>
        </w:tc>
        <w:tc>
          <w:tcPr>
            <w:tcW w:w="0" w:type="auto"/>
          </w:tcPr>
          <w:p w14:paraId="7EA3D78B" w14:textId="77777777" w:rsidR="00D42303" w:rsidRPr="00726F13" w:rsidRDefault="00D42303" w:rsidP="005F64B0">
            <w:pPr>
              <w:pStyle w:val="TAL"/>
              <w:rPr>
                <w:lang w:val="en-CA" w:eastAsia="fr-CA"/>
              </w:rPr>
            </w:pPr>
            <w:r>
              <w:rPr>
                <w:lang w:val="en-CA" w:eastAsia="fr-CA"/>
              </w:rPr>
              <w:t xml:space="preserve">2 </w:t>
            </w:r>
            <w:r w:rsidRPr="00726F13">
              <w:rPr>
                <w:lang w:val="en-CA" w:eastAsia="fr-CA"/>
              </w:rPr>
              <w:t>Objects</w:t>
            </w:r>
          </w:p>
        </w:tc>
        <w:tc>
          <w:tcPr>
            <w:tcW w:w="1705" w:type="dxa"/>
          </w:tcPr>
          <w:p w14:paraId="6E90F983"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4AC106E8" w14:textId="77777777" w:rsidR="00D42303" w:rsidRPr="00726F13" w:rsidRDefault="00D42303" w:rsidP="005F64B0">
            <w:pPr>
              <w:pStyle w:val="TAL"/>
              <w:rPr>
                <w:lang w:val="en-CA" w:eastAsia="fr-CA"/>
              </w:rPr>
            </w:pPr>
            <w:r>
              <w:rPr>
                <w:lang w:val="en-CA" w:eastAsia="fr-CA"/>
              </w:rPr>
              <w:t>Headphones</w:t>
            </w:r>
          </w:p>
        </w:tc>
        <w:tc>
          <w:tcPr>
            <w:tcW w:w="0" w:type="auto"/>
          </w:tcPr>
          <w:p w14:paraId="6A32D6E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3B6B8050"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26264479" w14:textId="77777777" w:rsidR="00D42303" w:rsidRPr="00726F13" w:rsidRDefault="00D42303" w:rsidP="005F64B0">
            <w:pPr>
              <w:pStyle w:val="TAL"/>
              <w:rPr>
                <w:lang w:val="en-CA" w:eastAsia="fr-CA"/>
              </w:rPr>
            </w:pPr>
            <w:r>
              <w:rPr>
                <w:lang w:val="en-CA" w:eastAsia="fr-CA"/>
              </w:rPr>
              <w:t>Y</w:t>
            </w:r>
          </w:p>
        </w:tc>
      </w:tr>
      <w:tr w:rsidR="00D42303" w14:paraId="74795E38" w14:textId="77777777" w:rsidTr="00E55DA5">
        <w:trPr>
          <w:jc w:val="center"/>
        </w:trPr>
        <w:tc>
          <w:tcPr>
            <w:tcW w:w="0" w:type="auto"/>
          </w:tcPr>
          <w:p w14:paraId="79C69223" w14:textId="77777777" w:rsidR="00D42303" w:rsidRPr="00726F13" w:rsidRDefault="00D42303" w:rsidP="005F64B0">
            <w:pPr>
              <w:pStyle w:val="TAL"/>
              <w:rPr>
                <w:lang w:val="en-CA" w:eastAsia="fr-CA"/>
              </w:rPr>
            </w:pPr>
            <w:r>
              <w:rPr>
                <w:lang w:val="en-CA" w:eastAsia="fr-CA"/>
              </w:rPr>
              <w:t>P800-8</w:t>
            </w:r>
          </w:p>
        </w:tc>
        <w:tc>
          <w:tcPr>
            <w:tcW w:w="0" w:type="auto"/>
          </w:tcPr>
          <w:p w14:paraId="51E1543B"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4C693DAA"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C6F819D" w14:textId="77777777" w:rsidR="00D42303" w:rsidRPr="00726F13" w:rsidRDefault="00D42303" w:rsidP="005F64B0">
            <w:pPr>
              <w:pStyle w:val="TAL"/>
              <w:rPr>
                <w:lang w:val="en-CA" w:eastAsia="fr-CA"/>
              </w:rPr>
            </w:pPr>
            <w:r>
              <w:rPr>
                <w:lang w:val="en-CA" w:eastAsia="fr-CA"/>
              </w:rPr>
              <w:t>Headphones</w:t>
            </w:r>
          </w:p>
        </w:tc>
        <w:tc>
          <w:tcPr>
            <w:tcW w:w="0" w:type="auto"/>
          </w:tcPr>
          <w:p w14:paraId="5CCC629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27EF0CC1"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8C9100C" w14:textId="77777777" w:rsidR="00D42303" w:rsidRPr="00726F13" w:rsidRDefault="00D42303" w:rsidP="005F64B0">
            <w:pPr>
              <w:pStyle w:val="TAL"/>
              <w:rPr>
                <w:lang w:val="en-CA" w:eastAsia="fr-CA"/>
              </w:rPr>
            </w:pPr>
            <w:r>
              <w:rPr>
                <w:lang w:val="en-CA" w:eastAsia="fr-CA"/>
              </w:rPr>
              <w:t>N</w:t>
            </w:r>
          </w:p>
        </w:tc>
      </w:tr>
      <w:tr w:rsidR="00D42303" w14:paraId="3954A67C" w14:textId="77777777" w:rsidTr="00E55DA5">
        <w:trPr>
          <w:jc w:val="center"/>
        </w:trPr>
        <w:tc>
          <w:tcPr>
            <w:tcW w:w="0" w:type="auto"/>
          </w:tcPr>
          <w:p w14:paraId="6F207D95" w14:textId="77777777" w:rsidR="00D42303" w:rsidRPr="00726F13" w:rsidRDefault="00D42303" w:rsidP="005F64B0">
            <w:pPr>
              <w:pStyle w:val="TAL"/>
              <w:rPr>
                <w:lang w:val="en-CA" w:eastAsia="fr-CA"/>
              </w:rPr>
            </w:pPr>
            <w:r>
              <w:rPr>
                <w:lang w:val="en-CA" w:eastAsia="fr-CA"/>
              </w:rPr>
              <w:t>P800-9</w:t>
            </w:r>
          </w:p>
        </w:tc>
        <w:tc>
          <w:tcPr>
            <w:tcW w:w="0" w:type="auto"/>
          </w:tcPr>
          <w:p w14:paraId="4C7EA50E"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318EE187"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16ED0E8" w14:textId="77777777" w:rsidR="00D42303" w:rsidRPr="00726F13" w:rsidRDefault="00D42303" w:rsidP="005F64B0">
            <w:pPr>
              <w:pStyle w:val="TAL"/>
              <w:rPr>
                <w:lang w:val="en-CA" w:eastAsia="fr-CA"/>
              </w:rPr>
            </w:pPr>
            <w:r>
              <w:rPr>
                <w:lang w:val="en-CA" w:eastAsia="fr-CA"/>
              </w:rPr>
              <w:t>Headphones</w:t>
            </w:r>
          </w:p>
        </w:tc>
        <w:tc>
          <w:tcPr>
            <w:tcW w:w="0" w:type="auto"/>
          </w:tcPr>
          <w:p w14:paraId="23513E75"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7ED5D0BD"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6BB5D260" w14:textId="77777777" w:rsidR="00D42303" w:rsidRPr="00726F13" w:rsidRDefault="00D42303" w:rsidP="005F64B0">
            <w:pPr>
              <w:pStyle w:val="TAL"/>
              <w:rPr>
                <w:lang w:val="en-CA" w:eastAsia="fr-CA"/>
              </w:rPr>
            </w:pPr>
            <w:r>
              <w:rPr>
                <w:lang w:val="en-CA" w:eastAsia="fr-CA"/>
              </w:rPr>
              <w:t>Y</w:t>
            </w:r>
          </w:p>
        </w:tc>
      </w:tr>
    </w:tbl>
    <w:p w14:paraId="7AD2AF11" w14:textId="3AECF245" w:rsidR="00D42303" w:rsidRPr="0054750A" w:rsidRDefault="00D42303" w:rsidP="00D42303">
      <w:pPr>
        <w:pStyle w:val="Caption"/>
        <w:rPr>
          <w:lang w:eastAsia="fr-CA"/>
        </w:rPr>
      </w:pPr>
    </w:p>
    <w:p w14:paraId="16EDD554" w14:textId="43C897A9" w:rsidR="002414D9" w:rsidRDefault="002414D9" w:rsidP="00444745">
      <w:pPr>
        <w:pStyle w:val="TH"/>
      </w:pPr>
      <w:bookmarkStart w:id="234" w:name="_Ref166088948"/>
      <w:r>
        <w:t xml:space="preserve">Table </w:t>
      </w:r>
      <w:r w:rsidR="00261D75">
        <w:rPr>
          <w:noProof/>
          <w:cs/>
        </w:rPr>
        <w:t>‎</w:t>
      </w:r>
      <w:r w:rsidR="00261D75">
        <w:rPr>
          <w:noProof/>
        </w:rPr>
        <w:t>7.1</w:t>
      </w:r>
      <w:r w:rsidR="00261D75">
        <w:noBreakHyphen/>
      </w:r>
      <w:r w:rsidR="00261D75">
        <w:rPr>
          <w:noProof/>
        </w:rPr>
        <w:t>3</w:t>
      </w:r>
      <w:bookmarkEnd w:id="234"/>
      <w:r w:rsidRPr="00444745">
        <w:rPr>
          <w:lang w:val="en-US"/>
        </w:rPr>
        <w:t>: High-level overview of BS.1534 experiments</w:t>
      </w:r>
    </w:p>
    <w:tbl>
      <w:tblPr>
        <w:tblStyle w:val="TableGrid"/>
        <w:tblW w:w="0" w:type="auto"/>
        <w:jc w:val="center"/>
        <w:tblLook w:val="04A0" w:firstRow="1" w:lastRow="0" w:firstColumn="1" w:lastColumn="0" w:noHBand="0" w:noVBand="1"/>
      </w:tblPr>
      <w:tblGrid>
        <w:gridCol w:w="1117"/>
        <w:gridCol w:w="1266"/>
        <w:gridCol w:w="1567"/>
        <w:gridCol w:w="2147"/>
        <w:gridCol w:w="1357"/>
      </w:tblGrid>
      <w:tr w:rsidR="00D42303" w14:paraId="0C22DA1B" w14:textId="77777777" w:rsidTr="0033359A">
        <w:trPr>
          <w:jc w:val="center"/>
        </w:trPr>
        <w:tc>
          <w:tcPr>
            <w:tcW w:w="0" w:type="auto"/>
            <w:shd w:val="clear" w:color="auto" w:fill="D9D9D9" w:themeFill="background1" w:themeFillShade="D9"/>
          </w:tcPr>
          <w:p w14:paraId="7F93152F" w14:textId="77777777" w:rsidR="00D42303" w:rsidRPr="00CC381A" w:rsidRDefault="00D42303" w:rsidP="005F64B0">
            <w:pPr>
              <w:pStyle w:val="TAH"/>
              <w:rPr>
                <w:lang w:val="en-CA" w:eastAsia="fr-CA"/>
              </w:rPr>
            </w:pPr>
            <w:r w:rsidRPr="00CC381A">
              <w:rPr>
                <w:lang w:val="en-CA" w:eastAsia="fr-CA"/>
              </w:rPr>
              <w:t>Exp</w:t>
            </w:r>
          </w:p>
        </w:tc>
        <w:tc>
          <w:tcPr>
            <w:tcW w:w="0" w:type="auto"/>
            <w:shd w:val="clear" w:color="auto" w:fill="D9D9D9" w:themeFill="background1" w:themeFillShade="D9"/>
          </w:tcPr>
          <w:p w14:paraId="48A0AF93" w14:textId="77777777" w:rsidR="00D42303" w:rsidRPr="00CC381A" w:rsidRDefault="00D42303" w:rsidP="005F64B0">
            <w:pPr>
              <w:pStyle w:val="TAH"/>
              <w:rPr>
                <w:lang w:val="en-CA" w:eastAsia="fr-CA"/>
              </w:rPr>
            </w:pPr>
            <w:r w:rsidRPr="00CC381A">
              <w:rPr>
                <w:lang w:val="en-CA" w:eastAsia="fr-CA"/>
              </w:rPr>
              <w:t>Input format</w:t>
            </w:r>
          </w:p>
        </w:tc>
        <w:tc>
          <w:tcPr>
            <w:tcW w:w="0" w:type="auto"/>
            <w:shd w:val="clear" w:color="auto" w:fill="D9D9D9" w:themeFill="background1" w:themeFillShade="D9"/>
          </w:tcPr>
          <w:p w14:paraId="577C6BD9" w14:textId="77777777" w:rsidR="00D42303" w:rsidRPr="00CC381A" w:rsidRDefault="00D42303" w:rsidP="005F64B0">
            <w:pPr>
              <w:pStyle w:val="TAH"/>
              <w:rPr>
                <w:lang w:val="en-CA" w:eastAsia="fr-CA"/>
              </w:rPr>
            </w:pPr>
            <w:r w:rsidRPr="00CC381A">
              <w:rPr>
                <w:lang w:val="en-CA" w:eastAsia="fr-CA"/>
              </w:rPr>
              <w:t>Source material</w:t>
            </w:r>
          </w:p>
        </w:tc>
        <w:tc>
          <w:tcPr>
            <w:tcW w:w="0" w:type="auto"/>
            <w:shd w:val="clear" w:color="auto" w:fill="D9D9D9" w:themeFill="background1" w:themeFillShade="D9"/>
          </w:tcPr>
          <w:p w14:paraId="5B424EAE" w14:textId="77777777" w:rsidR="00D42303" w:rsidRPr="00CC381A" w:rsidRDefault="00D42303" w:rsidP="005F64B0">
            <w:pPr>
              <w:pStyle w:val="TAH"/>
              <w:rPr>
                <w:lang w:val="en-CA" w:eastAsia="fr-CA"/>
              </w:rPr>
            </w:pPr>
            <w:r w:rsidRPr="00CC381A">
              <w:rPr>
                <w:lang w:val="en-CA" w:eastAsia="fr-CA"/>
              </w:rPr>
              <w:t>Listening environment</w:t>
            </w:r>
          </w:p>
        </w:tc>
        <w:tc>
          <w:tcPr>
            <w:tcW w:w="0" w:type="auto"/>
            <w:shd w:val="clear" w:color="auto" w:fill="D9D9D9" w:themeFill="background1" w:themeFillShade="D9"/>
          </w:tcPr>
          <w:p w14:paraId="19D143CD" w14:textId="77777777" w:rsidR="00D42303" w:rsidRPr="00CC381A" w:rsidRDefault="00D42303" w:rsidP="005F64B0">
            <w:pPr>
              <w:pStyle w:val="TAH"/>
              <w:rPr>
                <w:lang w:val="en-CA" w:eastAsia="fr-CA"/>
              </w:rPr>
            </w:pPr>
            <w:r w:rsidRPr="00CC381A">
              <w:rPr>
                <w:lang w:val="en-CA" w:eastAsia="fr-CA"/>
              </w:rPr>
              <w:t>Bitrates kbps</w:t>
            </w:r>
          </w:p>
        </w:tc>
      </w:tr>
      <w:tr w:rsidR="00D42303" w14:paraId="15E871B5" w14:textId="77777777" w:rsidTr="00444745">
        <w:trPr>
          <w:jc w:val="center"/>
        </w:trPr>
        <w:tc>
          <w:tcPr>
            <w:tcW w:w="0" w:type="auto"/>
          </w:tcPr>
          <w:p w14:paraId="3015EDFD" w14:textId="77777777" w:rsidR="00D42303" w:rsidRPr="00CC381A" w:rsidRDefault="00D42303" w:rsidP="005F64B0">
            <w:pPr>
              <w:pStyle w:val="TAL"/>
              <w:rPr>
                <w:lang w:val="en-CA" w:eastAsia="fr-CA"/>
              </w:rPr>
            </w:pPr>
            <w:r w:rsidRPr="00CC381A">
              <w:rPr>
                <w:lang w:val="en-CA" w:eastAsia="fr-CA"/>
              </w:rPr>
              <w:t>BS1534-1a</w:t>
            </w:r>
          </w:p>
        </w:tc>
        <w:tc>
          <w:tcPr>
            <w:tcW w:w="0" w:type="auto"/>
          </w:tcPr>
          <w:p w14:paraId="5457D4E1"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488EB100"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529311B"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384DA60F" w14:textId="77777777" w:rsidR="00D42303" w:rsidRPr="006A1E1B" w:rsidRDefault="00D42303" w:rsidP="005F64B0">
            <w:pPr>
              <w:pStyle w:val="TAL"/>
              <w:rPr>
                <w:lang w:val="en-CA" w:eastAsia="fr-CA"/>
              </w:rPr>
            </w:pPr>
            <w:r w:rsidRPr="006A1E1B">
              <w:rPr>
                <w:lang w:val="en-CA" w:eastAsia="fr-CA"/>
              </w:rPr>
              <w:t>48, 64</w:t>
            </w:r>
          </w:p>
        </w:tc>
      </w:tr>
      <w:tr w:rsidR="00D42303" w14:paraId="1B387C26" w14:textId="77777777" w:rsidTr="00444745">
        <w:trPr>
          <w:jc w:val="center"/>
        </w:trPr>
        <w:tc>
          <w:tcPr>
            <w:tcW w:w="0" w:type="auto"/>
          </w:tcPr>
          <w:p w14:paraId="115EE195" w14:textId="77777777" w:rsidR="00D42303" w:rsidRPr="00CC381A" w:rsidRDefault="00D42303" w:rsidP="005F64B0">
            <w:pPr>
              <w:pStyle w:val="TAL"/>
              <w:rPr>
                <w:lang w:val="en-CA" w:eastAsia="fr-CA"/>
              </w:rPr>
            </w:pPr>
            <w:r w:rsidRPr="00CC381A">
              <w:rPr>
                <w:lang w:val="en-CA" w:eastAsia="fr-CA"/>
              </w:rPr>
              <w:t>BS1534-1b</w:t>
            </w:r>
          </w:p>
        </w:tc>
        <w:tc>
          <w:tcPr>
            <w:tcW w:w="0" w:type="auto"/>
          </w:tcPr>
          <w:p w14:paraId="0000C6C8"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38D69C3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1C345868"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1F304E4C" w14:textId="77777777" w:rsidR="00D42303" w:rsidRPr="006A1E1B" w:rsidRDefault="00D42303" w:rsidP="005F64B0">
            <w:pPr>
              <w:pStyle w:val="TAL"/>
              <w:rPr>
                <w:lang w:val="en-CA" w:eastAsia="fr-CA"/>
              </w:rPr>
            </w:pPr>
            <w:r w:rsidRPr="006A1E1B">
              <w:rPr>
                <w:lang w:val="en-CA" w:eastAsia="fr-CA"/>
              </w:rPr>
              <w:t>96, 128</w:t>
            </w:r>
          </w:p>
        </w:tc>
      </w:tr>
      <w:tr w:rsidR="00D42303" w14:paraId="04B06E85" w14:textId="77777777" w:rsidTr="00444745">
        <w:trPr>
          <w:jc w:val="center"/>
        </w:trPr>
        <w:tc>
          <w:tcPr>
            <w:tcW w:w="0" w:type="auto"/>
          </w:tcPr>
          <w:p w14:paraId="60FF7CAB" w14:textId="77777777" w:rsidR="00D42303" w:rsidRPr="00CC381A" w:rsidRDefault="00D42303" w:rsidP="005F64B0">
            <w:pPr>
              <w:pStyle w:val="TAL"/>
              <w:rPr>
                <w:lang w:val="en-CA" w:eastAsia="fr-CA"/>
              </w:rPr>
            </w:pPr>
            <w:r w:rsidRPr="00CC381A">
              <w:rPr>
                <w:lang w:val="en-CA" w:eastAsia="fr-CA"/>
              </w:rPr>
              <w:t>BS1534-2a</w:t>
            </w:r>
          </w:p>
        </w:tc>
        <w:tc>
          <w:tcPr>
            <w:tcW w:w="0" w:type="auto"/>
          </w:tcPr>
          <w:p w14:paraId="445E952C" w14:textId="77777777" w:rsidR="00D42303" w:rsidRPr="00CC381A" w:rsidRDefault="00D42303" w:rsidP="005F64B0">
            <w:pPr>
              <w:pStyle w:val="TAL"/>
              <w:rPr>
                <w:lang w:val="en-CA" w:eastAsia="fr-CA"/>
              </w:rPr>
            </w:pPr>
            <w:r w:rsidRPr="00CC381A">
              <w:rPr>
                <w:lang w:val="en-CA" w:eastAsia="fr-CA"/>
              </w:rPr>
              <w:t>5.1</w:t>
            </w:r>
          </w:p>
        </w:tc>
        <w:tc>
          <w:tcPr>
            <w:tcW w:w="0" w:type="auto"/>
          </w:tcPr>
          <w:p w14:paraId="7B8D85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7F5250D3" w14:textId="77777777" w:rsidR="00D42303" w:rsidRPr="00CC381A" w:rsidRDefault="00D42303" w:rsidP="005F64B0">
            <w:pPr>
              <w:pStyle w:val="TAL"/>
              <w:rPr>
                <w:lang w:val="en-CA" w:eastAsia="fr-CA"/>
              </w:rPr>
            </w:pPr>
            <w:r w:rsidRPr="00CC381A">
              <w:rPr>
                <w:lang w:val="en-CA" w:eastAsia="fr-CA"/>
              </w:rPr>
              <w:t>5.1</w:t>
            </w:r>
          </w:p>
        </w:tc>
        <w:tc>
          <w:tcPr>
            <w:tcW w:w="0" w:type="auto"/>
          </w:tcPr>
          <w:p w14:paraId="13F3A292" w14:textId="77777777" w:rsidR="00D42303" w:rsidRPr="006A1E1B" w:rsidRDefault="00D42303" w:rsidP="005F64B0">
            <w:pPr>
              <w:pStyle w:val="TAL"/>
              <w:rPr>
                <w:lang w:val="en-CA" w:eastAsia="fr-CA"/>
              </w:rPr>
            </w:pPr>
            <w:r w:rsidRPr="006A1E1B">
              <w:rPr>
                <w:lang w:val="en-CA" w:eastAsia="fr-CA"/>
              </w:rPr>
              <w:t>64, 96</w:t>
            </w:r>
          </w:p>
        </w:tc>
      </w:tr>
      <w:tr w:rsidR="00D42303" w14:paraId="18B96357" w14:textId="77777777" w:rsidTr="00444745">
        <w:trPr>
          <w:jc w:val="center"/>
        </w:trPr>
        <w:tc>
          <w:tcPr>
            <w:tcW w:w="0" w:type="auto"/>
          </w:tcPr>
          <w:p w14:paraId="7F8C8F9F" w14:textId="77777777" w:rsidR="00D42303" w:rsidRPr="00CC381A" w:rsidRDefault="00D42303" w:rsidP="005F64B0">
            <w:pPr>
              <w:pStyle w:val="TAL"/>
              <w:rPr>
                <w:lang w:val="en-CA" w:eastAsia="fr-CA"/>
              </w:rPr>
            </w:pPr>
            <w:r w:rsidRPr="00CC381A">
              <w:rPr>
                <w:lang w:val="en-CA" w:eastAsia="fr-CA"/>
              </w:rPr>
              <w:t>BS1534-2b</w:t>
            </w:r>
          </w:p>
        </w:tc>
        <w:tc>
          <w:tcPr>
            <w:tcW w:w="0" w:type="auto"/>
          </w:tcPr>
          <w:p w14:paraId="4E6EC684" w14:textId="77777777" w:rsidR="00D42303" w:rsidRPr="00CC381A" w:rsidRDefault="00D42303" w:rsidP="005F64B0">
            <w:pPr>
              <w:pStyle w:val="TAL"/>
              <w:rPr>
                <w:lang w:val="en-CA" w:eastAsia="fr-CA"/>
              </w:rPr>
            </w:pPr>
            <w:r w:rsidRPr="00CC381A">
              <w:rPr>
                <w:lang w:val="en-CA" w:eastAsia="fr-CA"/>
              </w:rPr>
              <w:t>5.1</w:t>
            </w:r>
          </w:p>
        </w:tc>
        <w:tc>
          <w:tcPr>
            <w:tcW w:w="0" w:type="auto"/>
          </w:tcPr>
          <w:p w14:paraId="0AC2844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3588455" w14:textId="77777777" w:rsidR="00D42303" w:rsidRPr="00CC381A" w:rsidRDefault="00D42303" w:rsidP="005F64B0">
            <w:pPr>
              <w:pStyle w:val="TAL"/>
              <w:rPr>
                <w:lang w:val="en-CA" w:eastAsia="fr-CA"/>
              </w:rPr>
            </w:pPr>
            <w:r w:rsidRPr="00CC381A">
              <w:rPr>
                <w:lang w:val="en-CA" w:eastAsia="fr-CA"/>
              </w:rPr>
              <w:t>5.1</w:t>
            </w:r>
          </w:p>
        </w:tc>
        <w:tc>
          <w:tcPr>
            <w:tcW w:w="0" w:type="auto"/>
          </w:tcPr>
          <w:p w14:paraId="55D99F19" w14:textId="77777777" w:rsidR="00D42303" w:rsidRPr="006A1E1B" w:rsidRDefault="00D42303" w:rsidP="005F64B0">
            <w:pPr>
              <w:pStyle w:val="TAL"/>
              <w:rPr>
                <w:lang w:val="en-CA" w:eastAsia="fr-CA"/>
              </w:rPr>
            </w:pPr>
            <w:r w:rsidRPr="006A1E1B">
              <w:rPr>
                <w:lang w:val="en-CA" w:eastAsia="fr-CA"/>
              </w:rPr>
              <w:t>128, 160</w:t>
            </w:r>
          </w:p>
        </w:tc>
      </w:tr>
      <w:tr w:rsidR="00D42303" w14:paraId="09857B7A" w14:textId="77777777" w:rsidTr="00444745">
        <w:trPr>
          <w:jc w:val="center"/>
        </w:trPr>
        <w:tc>
          <w:tcPr>
            <w:tcW w:w="0" w:type="auto"/>
          </w:tcPr>
          <w:p w14:paraId="1B24D19B" w14:textId="77777777" w:rsidR="00D42303" w:rsidRPr="00CC381A" w:rsidRDefault="00D42303" w:rsidP="005F64B0">
            <w:pPr>
              <w:pStyle w:val="TAL"/>
              <w:rPr>
                <w:lang w:val="en-CA" w:eastAsia="fr-CA"/>
              </w:rPr>
            </w:pPr>
            <w:r w:rsidRPr="00CC381A">
              <w:rPr>
                <w:lang w:val="en-CA" w:eastAsia="fr-CA"/>
              </w:rPr>
              <w:t>BS1534-3a</w:t>
            </w:r>
          </w:p>
        </w:tc>
        <w:tc>
          <w:tcPr>
            <w:tcW w:w="0" w:type="auto"/>
          </w:tcPr>
          <w:p w14:paraId="6E89E858" w14:textId="77777777" w:rsidR="00D42303" w:rsidRPr="00CC381A" w:rsidRDefault="00D42303" w:rsidP="005F64B0">
            <w:pPr>
              <w:pStyle w:val="TAL"/>
              <w:rPr>
                <w:lang w:val="en-CA" w:eastAsia="fr-CA"/>
              </w:rPr>
            </w:pPr>
            <w:r w:rsidRPr="00CC381A">
              <w:rPr>
                <w:lang w:val="en-CA" w:eastAsia="fr-CA"/>
              </w:rPr>
              <w:t>7.1.4</w:t>
            </w:r>
          </w:p>
        </w:tc>
        <w:tc>
          <w:tcPr>
            <w:tcW w:w="0" w:type="auto"/>
          </w:tcPr>
          <w:p w14:paraId="3BA36B49"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075797FB" w14:textId="77777777" w:rsidR="00D42303" w:rsidRPr="00CC381A" w:rsidRDefault="00D42303" w:rsidP="005F64B0">
            <w:pPr>
              <w:pStyle w:val="TAL"/>
              <w:rPr>
                <w:lang w:val="en-CA" w:eastAsia="fr-CA"/>
              </w:rPr>
            </w:pPr>
            <w:r w:rsidRPr="00CC381A">
              <w:rPr>
                <w:lang w:val="en-CA" w:eastAsia="fr-CA"/>
              </w:rPr>
              <w:t>7.1 + 4</w:t>
            </w:r>
          </w:p>
        </w:tc>
        <w:tc>
          <w:tcPr>
            <w:tcW w:w="0" w:type="auto"/>
          </w:tcPr>
          <w:p w14:paraId="466E1E19" w14:textId="77777777" w:rsidR="00D42303" w:rsidRPr="006A1E1B" w:rsidRDefault="00D42303" w:rsidP="005F64B0">
            <w:pPr>
              <w:pStyle w:val="TAL"/>
              <w:rPr>
                <w:lang w:val="en-CA" w:eastAsia="fr-CA"/>
              </w:rPr>
            </w:pPr>
            <w:r w:rsidRPr="006A1E1B">
              <w:rPr>
                <w:lang w:val="en-CA" w:eastAsia="fr-CA"/>
              </w:rPr>
              <w:t>128, 160</w:t>
            </w:r>
          </w:p>
        </w:tc>
      </w:tr>
      <w:tr w:rsidR="00D42303" w14:paraId="73DDA62F" w14:textId="77777777" w:rsidTr="00444745">
        <w:trPr>
          <w:jc w:val="center"/>
        </w:trPr>
        <w:tc>
          <w:tcPr>
            <w:tcW w:w="0" w:type="auto"/>
          </w:tcPr>
          <w:p w14:paraId="60DEBB5B" w14:textId="77777777" w:rsidR="00D42303" w:rsidRPr="00CC381A" w:rsidRDefault="00D42303" w:rsidP="005F64B0">
            <w:pPr>
              <w:pStyle w:val="TAL"/>
              <w:rPr>
                <w:lang w:val="en-CA" w:eastAsia="fr-CA"/>
              </w:rPr>
            </w:pPr>
            <w:r w:rsidRPr="00CC381A">
              <w:rPr>
                <w:lang w:val="en-CA" w:eastAsia="fr-CA"/>
              </w:rPr>
              <w:t>BS1534-3b</w:t>
            </w:r>
          </w:p>
        </w:tc>
        <w:tc>
          <w:tcPr>
            <w:tcW w:w="0" w:type="auto"/>
          </w:tcPr>
          <w:p w14:paraId="5BC66933" w14:textId="77777777" w:rsidR="00D42303" w:rsidRPr="00CC381A" w:rsidRDefault="00D42303" w:rsidP="005F64B0">
            <w:pPr>
              <w:pStyle w:val="TAL"/>
              <w:rPr>
                <w:lang w:val="en-CA" w:eastAsia="fr-CA"/>
              </w:rPr>
            </w:pPr>
            <w:r w:rsidRPr="00CC381A">
              <w:rPr>
                <w:lang w:val="en-CA" w:eastAsia="fr-CA"/>
              </w:rPr>
              <w:t>7.1.4</w:t>
            </w:r>
          </w:p>
        </w:tc>
        <w:tc>
          <w:tcPr>
            <w:tcW w:w="0" w:type="auto"/>
          </w:tcPr>
          <w:p w14:paraId="65BEACE1"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EFB2E6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652FBFCA" w14:textId="77777777" w:rsidR="00D42303" w:rsidRPr="006A1E1B" w:rsidRDefault="00D42303" w:rsidP="005F64B0">
            <w:pPr>
              <w:pStyle w:val="TAL"/>
              <w:rPr>
                <w:lang w:val="en-CA" w:eastAsia="fr-CA"/>
              </w:rPr>
            </w:pPr>
            <w:r w:rsidRPr="006A1E1B">
              <w:rPr>
                <w:lang w:val="en-CA" w:eastAsia="fr-CA"/>
              </w:rPr>
              <w:t>384, 512</w:t>
            </w:r>
          </w:p>
        </w:tc>
      </w:tr>
      <w:tr w:rsidR="00D42303" w14:paraId="5E0A08B0" w14:textId="77777777" w:rsidTr="00444745">
        <w:trPr>
          <w:jc w:val="center"/>
        </w:trPr>
        <w:tc>
          <w:tcPr>
            <w:tcW w:w="0" w:type="auto"/>
          </w:tcPr>
          <w:p w14:paraId="193D584E" w14:textId="77777777" w:rsidR="00D42303" w:rsidRPr="00CC381A" w:rsidRDefault="00D42303" w:rsidP="005F64B0">
            <w:pPr>
              <w:pStyle w:val="TAL"/>
              <w:rPr>
                <w:lang w:val="en-CA" w:eastAsia="fr-CA"/>
              </w:rPr>
            </w:pPr>
            <w:r w:rsidRPr="00CC381A">
              <w:rPr>
                <w:lang w:val="en-CA" w:eastAsia="fr-CA"/>
              </w:rPr>
              <w:t>BS1534-4a</w:t>
            </w:r>
          </w:p>
        </w:tc>
        <w:tc>
          <w:tcPr>
            <w:tcW w:w="0" w:type="auto"/>
          </w:tcPr>
          <w:p w14:paraId="61716C4B" w14:textId="77777777" w:rsidR="00D42303" w:rsidRPr="00CC381A" w:rsidRDefault="00D42303" w:rsidP="005F64B0">
            <w:pPr>
              <w:pStyle w:val="TAL"/>
              <w:rPr>
                <w:lang w:val="en-CA" w:eastAsia="fr-CA"/>
              </w:rPr>
            </w:pPr>
            <w:r w:rsidRPr="00CC381A">
              <w:rPr>
                <w:lang w:val="en-CA" w:eastAsia="fr-CA"/>
              </w:rPr>
              <w:t>FOA</w:t>
            </w:r>
          </w:p>
        </w:tc>
        <w:tc>
          <w:tcPr>
            <w:tcW w:w="0" w:type="auto"/>
          </w:tcPr>
          <w:p w14:paraId="57546F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D51332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F237346" w14:textId="77777777" w:rsidR="00D42303" w:rsidRPr="006A1E1B" w:rsidRDefault="00D42303" w:rsidP="005F64B0">
            <w:pPr>
              <w:pStyle w:val="TAL"/>
              <w:rPr>
                <w:lang w:val="en-CA" w:eastAsia="fr-CA"/>
              </w:rPr>
            </w:pPr>
            <w:r w:rsidRPr="006A1E1B">
              <w:rPr>
                <w:lang w:val="en-CA" w:eastAsia="fr-CA"/>
              </w:rPr>
              <w:t>96, 128, 160</w:t>
            </w:r>
          </w:p>
        </w:tc>
      </w:tr>
      <w:tr w:rsidR="00D42303" w14:paraId="51E8E080" w14:textId="77777777" w:rsidTr="00444745">
        <w:trPr>
          <w:jc w:val="center"/>
        </w:trPr>
        <w:tc>
          <w:tcPr>
            <w:tcW w:w="0" w:type="auto"/>
          </w:tcPr>
          <w:p w14:paraId="41FC33FC" w14:textId="77777777" w:rsidR="00D42303" w:rsidRPr="00CC381A" w:rsidRDefault="00D42303" w:rsidP="005F64B0">
            <w:pPr>
              <w:pStyle w:val="TAL"/>
              <w:rPr>
                <w:lang w:val="en-CA" w:eastAsia="fr-CA"/>
              </w:rPr>
            </w:pPr>
            <w:r w:rsidRPr="00CC381A">
              <w:rPr>
                <w:lang w:val="en-CA" w:eastAsia="fr-CA"/>
              </w:rPr>
              <w:t>BS1534-4b</w:t>
            </w:r>
          </w:p>
        </w:tc>
        <w:tc>
          <w:tcPr>
            <w:tcW w:w="0" w:type="auto"/>
          </w:tcPr>
          <w:p w14:paraId="0363218B" w14:textId="77777777" w:rsidR="00D42303" w:rsidRPr="00CC381A" w:rsidRDefault="00D42303" w:rsidP="005F64B0">
            <w:pPr>
              <w:pStyle w:val="TAL"/>
              <w:rPr>
                <w:lang w:val="en-CA" w:eastAsia="fr-CA"/>
              </w:rPr>
            </w:pPr>
            <w:r>
              <w:rPr>
                <w:lang w:val="en-CA" w:eastAsia="fr-CA"/>
              </w:rPr>
              <w:t>H</w:t>
            </w:r>
            <w:r w:rsidRPr="00CC381A">
              <w:rPr>
                <w:lang w:val="en-CA" w:eastAsia="fr-CA"/>
              </w:rPr>
              <w:t>OA</w:t>
            </w:r>
            <w:r>
              <w:rPr>
                <w:lang w:val="en-CA" w:eastAsia="fr-CA"/>
              </w:rPr>
              <w:t>2</w:t>
            </w:r>
          </w:p>
        </w:tc>
        <w:tc>
          <w:tcPr>
            <w:tcW w:w="0" w:type="auto"/>
          </w:tcPr>
          <w:p w14:paraId="0D0A808E"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6F27DC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FCF61D3" w14:textId="77777777" w:rsidR="00D42303" w:rsidRPr="006A1E1B" w:rsidRDefault="00D42303" w:rsidP="005F64B0">
            <w:pPr>
              <w:pStyle w:val="TAL"/>
              <w:rPr>
                <w:lang w:val="en-CA" w:eastAsia="fr-CA"/>
              </w:rPr>
            </w:pPr>
            <w:r w:rsidRPr="006A1E1B">
              <w:rPr>
                <w:lang w:val="en-CA" w:eastAsia="fr-CA"/>
              </w:rPr>
              <w:t>160, 192</w:t>
            </w:r>
          </w:p>
        </w:tc>
      </w:tr>
      <w:tr w:rsidR="00D42303" w14:paraId="32663D1E" w14:textId="77777777" w:rsidTr="00444745">
        <w:trPr>
          <w:jc w:val="center"/>
        </w:trPr>
        <w:tc>
          <w:tcPr>
            <w:tcW w:w="0" w:type="auto"/>
          </w:tcPr>
          <w:p w14:paraId="6DF96A49" w14:textId="77777777" w:rsidR="00D42303" w:rsidRPr="00CC381A" w:rsidRDefault="00D42303" w:rsidP="005F64B0">
            <w:pPr>
              <w:pStyle w:val="TAL"/>
              <w:rPr>
                <w:lang w:val="en-CA" w:eastAsia="fr-CA"/>
              </w:rPr>
            </w:pPr>
            <w:r w:rsidRPr="00CC381A">
              <w:rPr>
                <w:lang w:val="en-CA" w:eastAsia="fr-CA"/>
              </w:rPr>
              <w:t>BS1534-5a</w:t>
            </w:r>
          </w:p>
        </w:tc>
        <w:tc>
          <w:tcPr>
            <w:tcW w:w="0" w:type="auto"/>
          </w:tcPr>
          <w:p w14:paraId="146F5FEB" w14:textId="77777777" w:rsidR="00D42303" w:rsidRPr="00CC381A" w:rsidRDefault="00D42303" w:rsidP="005F64B0">
            <w:pPr>
              <w:pStyle w:val="TAL"/>
              <w:rPr>
                <w:lang w:val="en-CA" w:eastAsia="fr-CA"/>
              </w:rPr>
            </w:pPr>
            <w:r w:rsidRPr="00CC381A">
              <w:rPr>
                <w:lang w:val="en-CA" w:eastAsia="fr-CA"/>
              </w:rPr>
              <w:t>HOA3</w:t>
            </w:r>
          </w:p>
        </w:tc>
        <w:tc>
          <w:tcPr>
            <w:tcW w:w="0" w:type="auto"/>
          </w:tcPr>
          <w:p w14:paraId="0FBF755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F05629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CA35E52" w14:textId="77777777" w:rsidR="00D42303" w:rsidRPr="006A1E1B" w:rsidRDefault="00D42303" w:rsidP="005F64B0">
            <w:pPr>
              <w:pStyle w:val="TAL"/>
              <w:rPr>
                <w:lang w:val="en-CA" w:eastAsia="fr-CA"/>
              </w:rPr>
            </w:pPr>
            <w:r w:rsidRPr="006A1E1B">
              <w:rPr>
                <w:lang w:val="en-CA" w:eastAsia="fr-CA"/>
              </w:rPr>
              <w:t>192, 256</w:t>
            </w:r>
          </w:p>
        </w:tc>
      </w:tr>
      <w:tr w:rsidR="00D42303" w14:paraId="75BEAF2C" w14:textId="77777777" w:rsidTr="00444745">
        <w:trPr>
          <w:jc w:val="center"/>
        </w:trPr>
        <w:tc>
          <w:tcPr>
            <w:tcW w:w="0" w:type="auto"/>
          </w:tcPr>
          <w:p w14:paraId="17436CC3" w14:textId="77777777" w:rsidR="00D42303" w:rsidRPr="00CC381A" w:rsidRDefault="00D42303" w:rsidP="005F64B0">
            <w:pPr>
              <w:pStyle w:val="TAL"/>
              <w:rPr>
                <w:lang w:val="en-CA" w:eastAsia="fr-CA"/>
              </w:rPr>
            </w:pPr>
            <w:r w:rsidRPr="00CC381A">
              <w:rPr>
                <w:lang w:val="en-CA" w:eastAsia="fr-CA"/>
              </w:rPr>
              <w:t>BS1534-5b</w:t>
            </w:r>
          </w:p>
        </w:tc>
        <w:tc>
          <w:tcPr>
            <w:tcW w:w="0" w:type="auto"/>
          </w:tcPr>
          <w:p w14:paraId="10B0258C" w14:textId="77777777" w:rsidR="00D42303" w:rsidRPr="00CC381A" w:rsidRDefault="00D42303" w:rsidP="005F64B0">
            <w:pPr>
              <w:pStyle w:val="TAL"/>
              <w:rPr>
                <w:lang w:val="en-CA" w:eastAsia="fr-CA"/>
              </w:rPr>
            </w:pPr>
            <w:r w:rsidRPr="00CC381A">
              <w:rPr>
                <w:lang w:val="en-CA" w:eastAsia="fr-CA"/>
              </w:rPr>
              <w:t>HOA3</w:t>
            </w:r>
          </w:p>
        </w:tc>
        <w:tc>
          <w:tcPr>
            <w:tcW w:w="0" w:type="auto"/>
          </w:tcPr>
          <w:p w14:paraId="509D21E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729B38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55D8B5AE" w14:textId="77777777" w:rsidR="00D42303" w:rsidRPr="006A1E1B" w:rsidRDefault="00D42303" w:rsidP="005F64B0">
            <w:pPr>
              <w:pStyle w:val="TAL"/>
              <w:rPr>
                <w:lang w:val="en-CA" w:eastAsia="fr-CA"/>
              </w:rPr>
            </w:pPr>
            <w:r w:rsidRPr="006A1E1B">
              <w:rPr>
                <w:lang w:val="en-CA" w:eastAsia="fr-CA"/>
              </w:rPr>
              <w:t>384, 512</w:t>
            </w:r>
          </w:p>
        </w:tc>
      </w:tr>
      <w:tr w:rsidR="00D42303" w14:paraId="1E75B134" w14:textId="77777777" w:rsidTr="00444745">
        <w:trPr>
          <w:jc w:val="center"/>
        </w:trPr>
        <w:tc>
          <w:tcPr>
            <w:tcW w:w="0" w:type="auto"/>
          </w:tcPr>
          <w:p w14:paraId="2F531875" w14:textId="77777777" w:rsidR="00D42303" w:rsidRPr="00CC381A" w:rsidRDefault="00D42303" w:rsidP="005F64B0">
            <w:pPr>
              <w:pStyle w:val="TAL"/>
              <w:rPr>
                <w:lang w:val="en-CA" w:eastAsia="fr-CA"/>
              </w:rPr>
            </w:pPr>
            <w:r w:rsidRPr="00CC381A">
              <w:rPr>
                <w:lang w:val="en-CA" w:eastAsia="fr-CA"/>
              </w:rPr>
              <w:t>BS1534-6a</w:t>
            </w:r>
          </w:p>
        </w:tc>
        <w:tc>
          <w:tcPr>
            <w:tcW w:w="0" w:type="auto"/>
          </w:tcPr>
          <w:p w14:paraId="21DE0285"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5D135CC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4ADAAABD"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1D4DED7" w14:textId="77777777" w:rsidR="00D42303" w:rsidRPr="006A1E1B" w:rsidRDefault="00D42303" w:rsidP="005F64B0">
            <w:pPr>
              <w:pStyle w:val="TAL"/>
              <w:rPr>
                <w:lang w:val="en-CA" w:eastAsia="fr-CA"/>
              </w:rPr>
            </w:pPr>
            <w:r w:rsidRPr="006A1E1B">
              <w:rPr>
                <w:lang w:val="en-CA" w:eastAsia="fr-CA"/>
              </w:rPr>
              <w:t>48, 64, 96</w:t>
            </w:r>
          </w:p>
        </w:tc>
      </w:tr>
      <w:tr w:rsidR="00D42303" w14:paraId="6E3510FA" w14:textId="77777777" w:rsidTr="00444745">
        <w:trPr>
          <w:jc w:val="center"/>
        </w:trPr>
        <w:tc>
          <w:tcPr>
            <w:tcW w:w="0" w:type="auto"/>
          </w:tcPr>
          <w:p w14:paraId="241BDC3A" w14:textId="77777777" w:rsidR="00D42303" w:rsidRPr="00CC381A" w:rsidRDefault="00D42303" w:rsidP="005F64B0">
            <w:pPr>
              <w:pStyle w:val="TAL"/>
              <w:rPr>
                <w:lang w:val="en-CA" w:eastAsia="fr-CA"/>
              </w:rPr>
            </w:pPr>
            <w:r w:rsidRPr="00CC381A">
              <w:rPr>
                <w:lang w:val="en-CA" w:eastAsia="fr-CA"/>
              </w:rPr>
              <w:t>BS1534-6b</w:t>
            </w:r>
          </w:p>
        </w:tc>
        <w:tc>
          <w:tcPr>
            <w:tcW w:w="0" w:type="auto"/>
          </w:tcPr>
          <w:p w14:paraId="5BDC69B8"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31D0B11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E26220F"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7F57278" w14:textId="77777777" w:rsidR="00D42303" w:rsidRPr="006A1E1B" w:rsidRDefault="00D42303" w:rsidP="005F64B0">
            <w:pPr>
              <w:pStyle w:val="TAL"/>
              <w:rPr>
                <w:lang w:val="en-CA" w:eastAsia="fr-CA"/>
              </w:rPr>
            </w:pPr>
            <w:r w:rsidRPr="006A1E1B">
              <w:rPr>
                <w:lang w:val="en-CA" w:eastAsia="fr-CA"/>
              </w:rPr>
              <w:t>96, 128, 192</w:t>
            </w:r>
          </w:p>
        </w:tc>
      </w:tr>
      <w:tr w:rsidR="00D42303" w14:paraId="123BB910" w14:textId="77777777" w:rsidTr="00444745">
        <w:trPr>
          <w:jc w:val="center"/>
        </w:trPr>
        <w:tc>
          <w:tcPr>
            <w:tcW w:w="0" w:type="auto"/>
          </w:tcPr>
          <w:p w14:paraId="04D9272F" w14:textId="77777777" w:rsidR="00D42303" w:rsidRPr="00CC381A" w:rsidRDefault="00D42303" w:rsidP="005F64B0">
            <w:pPr>
              <w:pStyle w:val="TAL"/>
              <w:rPr>
                <w:lang w:val="en-CA" w:eastAsia="fr-CA"/>
              </w:rPr>
            </w:pPr>
            <w:r w:rsidRPr="00CC381A">
              <w:rPr>
                <w:lang w:val="en-CA" w:eastAsia="fr-CA"/>
              </w:rPr>
              <w:t>BS1534-7a</w:t>
            </w:r>
          </w:p>
        </w:tc>
        <w:tc>
          <w:tcPr>
            <w:tcW w:w="0" w:type="auto"/>
          </w:tcPr>
          <w:p w14:paraId="19C0D9F8" w14:textId="77777777" w:rsidR="00D42303" w:rsidRPr="00CC381A" w:rsidRDefault="00D42303" w:rsidP="005F64B0">
            <w:pPr>
              <w:pStyle w:val="TAL"/>
              <w:rPr>
                <w:lang w:val="en-CA" w:eastAsia="fr-CA"/>
              </w:rPr>
            </w:pPr>
            <w:r w:rsidRPr="00CC381A">
              <w:rPr>
                <w:lang w:val="en-CA" w:eastAsia="fr-CA"/>
              </w:rPr>
              <w:t>MASA</w:t>
            </w:r>
          </w:p>
        </w:tc>
        <w:tc>
          <w:tcPr>
            <w:tcW w:w="0" w:type="auto"/>
          </w:tcPr>
          <w:p w14:paraId="1676B2CC"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B5FC5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A9DC92D" w14:textId="77777777" w:rsidR="00D42303" w:rsidRPr="006A1E1B" w:rsidRDefault="00D42303" w:rsidP="005F64B0">
            <w:pPr>
              <w:pStyle w:val="TAL"/>
              <w:rPr>
                <w:lang w:val="en-CA" w:eastAsia="fr-CA"/>
              </w:rPr>
            </w:pPr>
            <w:r w:rsidRPr="006A1E1B">
              <w:rPr>
                <w:lang w:val="en-CA" w:eastAsia="fr-CA"/>
              </w:rPr>
              <w:t>96, 128</w:t>
            </w:r>
          </w:p>
        </w:tc>
      </w:tr>
      <w:tr w:rsidR="00D42303" w14:paraId="6FD9DE4C" w14:textId="77777777" w:rsidTr="00444745">
        <w:trPr>
          <w:jc w:val="center"/>
        </w:trPr>
        <w:tc>
          <w:tcPr>
            <w:tcW w:w="0" w:type="auto"/>
          </w:tcPr>
          <w:p w14:paraId="18375C14" w14:textId="77777777" w:rsidR="00D42303" w:rsidRPr="00CC381A" w:rsidRDefault="00D42303" w:rsidP="005F64B0">
            <w:pPr>
              <w:pStyle w:val="TAL"/>
              <w:rPr>
                <w:lang w:val="en-CA" w:eastAsia="fr-CA"/>
              </w:rPr>
            </w:pPr>
            <w:r w:rsidRPr="00CC381A">
              <w:rPr>
                <w:lang w:val="en-CA" w:eastAsia="fr-CA"/>
              </w:rPr>
              <w:t>BS1534-7b</w:t>
            </w:r>
          </w:p>
        </w:tc>
        <w:tc>
          <w:tcPr>
            <w:tcW w:w="0" w:type="auto"/>
          </w:tcPr>
          <w:p w14:paraId="1ED426C3" w14:textId="77777777" w:rsidR="00D42303" w:rsidRPr="00CC381A" w:rsidRDefault="00D42303" w:rsidP="005F64B0">
            <w:pPr>
              <w:pStyle w:val="TAL"/>
              <w:rPr>
                <w:lang w:val="en-CA" w:eastAsia="fr-CA"/>
              </w:rPr>
            </w:pPr>
            <w:r w:rsidRPr="00CC381A">
              <w:rPr>
                <w:lang w:val="en-CA" w:eastAsia="fr-CA"/>
              </w:rPr>
              <w:t>MASA</w:t>
            </w:r>
          </w:p>
        </w:tc>
        <w:tc>
          <w:tcPr>
            <w:tcW w:w="0" w:type="auto"/>
          </w:tcPr>
          <w:p w14:paraId="4BDFC2D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43385A"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7D5CB02" w14:textId="77777777" w:rsidR="00D42303" w:rsidRPr="006A1E1B" w:rsidRDefault="00D42303" w:rsidP="005F64B0">
            <w:pPr>
              <w:pStyle w:val="TAL"/>
              <w:rPr>
                <w:lang w:val="en-CA" w:eastAsia="fr-CA"/>
              </w:rPr>
            </w:pPr>
            <w:r w:rsidRPr="006A1E1B">
              <w:rPr>
                <w:lang w:val="en-CA" w:eastAsia="fr-CA"/>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sidRPr="00A015AF">
        <w:rPr>
          <w:lang w:val="en-CA" w:eastAsia="fr-CA"/>
        </w:rPr>
        <w:t>Notes:</w:t>
      </w:r>
    </w:p>
    <w:p w14:paraId="03637BA3" w14:textId="143D78F6" w:rsidR="00D42303" w:rsidRPr="00122140" w:rsidRDefault="00CE6869" w:rsidP="00444745">
      <w:pPr>
        <w:pStyle w:val="B1"/>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
      </w:pPr>
      <w:r>
        <w:t>-</w:t>
      </w:r>
      <w:r>
        <w:tab/>
      </w:r>
      <w:r w:rsidR="00D42303" w:rsidRPr="00122140">
        <w:t>DTX on/off is assumed within the same experiment, where DTX on is used for relevant conditions</w:t>
      </w:r>
      <w:r w:rsidR="00D42303">
        <w:t>.</w:t>
      </w:r>
    </w:p>
    <w:p w14:paraId="1D9D7EAB" w14:textId="1D480434" w:rsidR="00D42303" w:rsidRPr="000A091A" w:rsidRDefault="00CE6869" w:rsidP="00444745">
      <w:pPr>
        <w:pStyle w:val="B1"/>
        <w:rPr>
          <w:lang w:val="en-CA" w:eastAsia="fr-CA"/>
        </w:rPr>
      </w:pPr>
      <w:r>
        <w:rPr>
          <w:lang w:val="en-CA" w:eastAsia="fr-CA"/>
        </w:rPr>
        <w:t>-</w:t>
      </w:r>
      <w:r>
        <w:rPr>
          <w:lang w:val="en-CA" w:eastAsia="fr-CA"/>
        </w:rPr>
        <w:tab/>
      </w:r>
      <w:r w:rsidR="00D42303">
        <w:rPr>
          <w:lang w:val="en-CA" w:eastAsia="fr-CA"/>
        </w:rPr>
        <w:t>All experiments except for stereo P.800 experiments are assumed Full Band experiments, i.e., the direct reference condition is always FB. P.800 stereo experiments are SWB experiments.</w:t>
      </w:r>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64199F50" w:rsidR="00D42303" w:rsidRDefault="00BD057C" w:rsidP="00D42303">
      <w:r>
        <w:t xml:space="preserve">Table </w:t>
      </w:r>
      <w:r>
        <w:rPr>
          <w:noProof/>
          <w:cs/>
        </w:rPr>
        <w:t>‎</w:t>
      </w:r>
      <w:r>
        <w:rPr>
          <w:noProof/>
        </w:rPr>
        <w:t>7.1</w:t>
      </w:r>
      <w:r>
        <w:noBreakHyphen/>
      </w:r>
      <w:r>
        <w:rPr>
          <w:noProof/>
        </w:rPr>
        <w:t>4</w:t>
      </w:r>
      <w:r w:rsidR="00D42303">
        <w:rPr>
          <w:rFonts w:hint="eastAsia"/>
        </w:rPr>
        <w:t xml:space="preserve"> shows allocation of LLs so that each experiment is conducted twice</w:t>
      </w:r>
      <w:r w:rsidR="00D42303">
        <w:t>, each time</w:t>
      </w:r>
      <w:r w:rsidR="00D42303">
        <w:rPr>
          <w:rFonts w:hint="eastAsia"/>
        </w:rPr>
        <w:t xml:space="preserve"> by </w:t>
      </w:r>
      <w:r w:rsidR="00D42303">
        <w:t xml:space="preserve">a </w:t>
      </w:r>
      <w:r w:rsidR="00D42303">
        <w:rPr>
          <w:rFonts w:hint="eastAsia"/>
        </w:rPr>
        <w:t>different LL</w:t>
      </w:r>
      <w:r w:rsidR="00D42303">
        <w:t>. For P.800 experiments, each experiment is run</w:t>
      </w:r>
      <w:r w:rsidR="00D42303">
        <w:rPr>
          <w:rFonts w:hint="eastAsia"/>
        </w:rPr>
        <w:t xml:space="preserve"> </w:t>
      </w:r>
      <w:r w:rsidR="00D42303">
        <w:t xml:space="preserve">twice </w:t>
      </w:r>
      <w:r w:rsidR="00D42303">
        <w:rPr>
          <w:rFonts w:hint="eastAsia"/>
        </w:rPr>
        <w:t>with different languages.</w:t>
      </w:r>
    </w:p>
    <w:p w14:paraId="51F33643" w14:textId="77777777" w:rsidR="00D42303" w:rsidRDefault="00D42303" w:rsidP="00D42303"/>
    <w:p w14:paraId="7A758EB0" w14:textId="4A4598E1" w:rsidR="00D42303" w:rsidRDefault="00D42303" w:rsidP="00444745">
      <w:pPr>
        <w:pStyle w:val="TH"/>
      </w:pPr>
      <w:bookmarkStart w:id="235" w:name="_Ref127891541"/>
      <w:bookmarkStart w:id="236" w:name="_Ref127970894"/>
      <w:r>
        <w:t xml:space="preserve">Table </w:t>
      </w:r>
      <w:r w:rsidR="00261D75">
        <w:rPr>
          <w:noProof/>
          <w:cs/>
        </w:rPr>
        <w:t>‎</w:t>
      </w:r>
      <w:r w:rsidR="00261D75">
        <w:rPr>
          <w:noProof/>
        </w:rPr>
        <w:t>7.1</w:t>
      </w:r>
      <w:r w:rsidR="00261D75">
        <w:noBreakHyphen/>
      </w:r>
      <w:r w:rsidR="00261D75">
        <w:rPr>
          <w:noProof/>
        </w:rPr>
        <w:t>4</w:t>
      </w:r>
      <w:bookmarkEnd w:id="235"/>
      <w:r w:rsidRPr="00F537C9">
        <w:rPr>
          <w:rFonts w:hint="eastAsia"/>
        </w:rPr>
        <w:t xml:space="preserve">: </w:t>
      </w:r>
      <w:r>
        <w:t>Allocation of experiments to LLs and</w:t>
      </w:r>
      <w:r w:rsidRPr="00BC3165">
        <w:rPr>
          <w:rFonts w:hint="eastAsia"/>
        </w:rPr>
        <w:t xml:space="preserve"> </w:t>
      </w:r>
      <w:r>
        <w:t xml:space="preserve">P.800 </w:t>
      </w:r>
      <w:r w:rsidRPr="00BC3165">
        <w:rPr>
          <w:rFonts w:hint="eastAsia"/>
        </w:rPr>
        <w:t>languages</w:t>
      </w:r>
      <w:bookmarkEnd w:id="236"/>
      <w:r>
        <w:t xml:space="preserve"> </w:t>
      </w:r>
    </w:p>
    <w:tbl>
      <w:tblPr>
        <w:tblStyle w:val="TableGrid"/>
        <w:tblW w:w="0" w:type="auto"/>
        <w:tblLook w:val="04A0" w:firstRow="1" w:lastRow="0" w:firstColumn="1" w:lastColumn="0" w:noHBand="0" w:noVBand="1"/>
      </w:tblPr>
      <w:tblGrid>
        <w:gridCol w:w="917"/>
        <w:gridCol w:w="1893"/>
        <w:gridCol w:w="1305"/>
        <w:gridCol w:w="1227"/>
        <w:gridCol w:w="1127"/>
        <w:gridCol w:w="1087"/>
        <w:gridCol w:w="942"/>
      </w:tblGrid>
      <w:tr w:rsidR="006856CA" w:rsidRPr="00240EBD" w14:paraId="36224FE7" w14:textId="77777777" w:rsidTr="0033359A">
        <w:tc>
          <w:tcPr>
            <w:tcW w:w="3921" w:type="dxa"/>
            <w:gridSpan w:val="3"/>
            <w:vMerge w:val="restart"/>
            <w:shd w:val="clear" w:color="auto" w:fill="D9D9D9" w:themeFill="background1" w:themeFillShade="D9"/>
          </w:tcPr>
          <w:p w14:paraId="4C3B7BF3" w14:textId="77777777" w:rsidR="006856CA" w:rsidRPr="00647D93" w:rsidRDefault="006856CA" w:rsidP="005F64B0">
            <w:pPr>
              <w:pStyle w:val="TAH"/>
              <w:rPr>
                <w:lang w:val="en-US"/>
              </w:rPr>
            </w:pPr>
            <w:bookmarkStart w:id="237" w:name="MCCQCTEMPBM_00000112"/>
            <w:r w:rsidRPr="00647D93">
              <w:rPr>
                <w:lang w:val="en-CA" w:eastAsia="fr-CA"/>
              </w:rPr>
              <w:t>Exp</w:t>
            </w:r>
          </w:p>
          <w:p w14:paraId="26F502A1" w14:textId="72D0B84E" w:rsidR="006856CA" w:rsidRPr="00647D93" w:rsidRDefault="006856CA" w:rsidP="005F64B0">
            <w:pPr>
              <w:pStyle w:val="TAH"/>
              <w:rPr>
                <w:lang w:val="en-US"/>
              </w:rPr>
            </w:pPr>
            <w:r w:rsidRPr="00647D93">
              <w:t>Source material</w:t>
            </w:r>
          </w:p>
          <w:p w14:paraId="22E1E83C" w14:textId="34972F0E" w:rsidR="006856CA" w:rsidRPr="00647D93" w:rsidRDefault="006856CA" w:rsidP="005F64B0">
            <w:pPr>
              <w:pStyle w:val="TAH"/>
              <w:rPr>
                <w:lang w:val="en-US"/>
              </w:rPr>
            </w:pPr>
            <w:r w:rsidRPr="00647D93">
              <w:t>Listening environment</w:t>
            </w:r>
          </w:p>
        </w:tc>
        <w:tc>
          <w:tcPr>
            <w:tcW w:w="4212" w:type="dxa"/>
            <w:gridSpan w:val="4"/>
            <w:shd w:val="clear" w:color="auto" w:fill="D9D9D9" w:themeFill="background1" w:themeFillShade="D9"/>
          </w:tcPr>
          <w:p w14:paraId="4F9700C4" w14:textId="77777777" w:rsidR="006856CA" w:rsidRPr="00647D93" w:rsidRDefault="006856CA" w:rsidP="005F64B0">
            <w:pPr>
              <w:pStyle w:val="TAH"/>
              <w:rPr>
                <w:lang w:val="en-US"/>
              </w:rPr>
            </w:pPr>
            <w:r w:rsidRPr="00647D93">
              <w:rPr>
                <w:lang w:val="en-US"/>
              </w:rPr>
              <w:t>Languages</w:t>
            </w:r>
          </w:p>
        </w:tc>
      </w:tr>
      <w:tr w:rsidR="006856CA" w:rsidRPr="00240EBD" w14:paraId="5E1AA645" w14:textId="77777777" w:rsidTr="0033359A">
        <w:tc>
          <w:tcPr>
            <w:tcW w:w="3921" w:type="dxa"/>
            <w:gridSpan w:val="3"/>
            <w:vMerge/>
            <w:shd w:val="clear" w:color="auto" w:fill="D9D9D9" w:themeFill="background1" w:themeFillShade="D9"/>
          </w:tcPr>
          <w:p w14:paraId="54FCAF58" w14:textId="77777777" w:rsidR="006856CA" w:rsidRPr="00647D93" w:rsidRDefault="006856CA" w:rsidP="005F64B0">
            <w:pPr>
              <w:pStyle w:val="TAH"/>
              <w:rPr>
                <w:lang w:val="en-US"/>
              </w:rPr>
            </w:pPr>
          </w:p>
        </w:tc>
        <w:tc>
          <w:tcPr>
            <w:tcW w:w="1146" w:type="dxa"/>
            <w:shd w:val="clear" w:color="auto" w:fill="D9D9D9" w:themeFill="background1" w:themeFillShade="D9"/>
          </w:tcPr>
          <w:p w14:paraId="7CDF9FBA" w14:textId="77777777" w:rsidR="006856CA" w:rsidRPr="00647D93" w:rsidRDefault="006856CA" w:rsidP="005F64B0">
            <w:pPr>
              <w:pStyle w:val="TAH"/>
              <w:rPr>
                <w:lang w:val="en-US"/>
              </w:rPr>
            </w:pPr>
            <w:r w:rsidRPr="00647D93">
              <w:t>Force Technology</w:t>
            </w:r>
          </w:p>
        </w:tc>
        <w:tc>
          <w:tcPr>
            <w:tcW w:w="1076" w:type="dxa"/>
            <w:shd w:val="clear" w:color="auto" w:fill="D9D9D9" w:themeFill="background1" w:themeFillShade="D9"/>
          </w:tcPr>
          <w:p w14:paraId="29FF9DD4" w14:textId="77777777" w:rsidR="006856CA" w:rsidRPr="00647D93" w:rsidRDefault="006856CA" w:rsidP="005F64B0">
            <w:pPr>
              <w:pStyle w:val="TAH"/>
              <w:rPr>
                <w:lang w:val="en-US"/>
              </w:rPr>
            </w:pPr>
            <w:r w:rsidRPr="00647D93">
              <w:t>Head Acoustics/ IKS</w:t>
            </w:r>
          </w:p>
        </w:tc>
        <w:tc>
          <w:tcPr>
            <w:tcW w:w="1048" w:type="dxa"/>
            <w:shd w:val="clear" w:color="auto" w:fill="D9D9D9" w:themeFill="background1" w:themeFillShade="D9"/>
          </w:tcPr>
          <w:p w14:paraId="4E56A036" w14:textId="77777777" w:rsidR="006856CA" w:rsidRPr="00647D93" w:rsidRDefault="006856CA" w:rsidP="005F64B0">
            <w:pPr>
              <w:pStyle w:val="TAH"/>
              <w:rPr>
                <w:lang w:val="en-US"/>
              </w:rPr>
            </w:pPr>
            <w:r w:rsidRPr="00647D93">
              <w:rPr>
                <w:lang w:val="en-US"/>
              </w:rPr>
              <w:t>MQ University</w:t>
            </w:r>
          </w:p>
        </w:tc>
        <w:tc>
          <w:tcPr>
            <w:tcW w:w="942" w:type="dxa"/>
            <w:shd w:val="clear" w:color="auto" w:fill="D9D9D9" w:themeFill="background1" w:themeFillShade="D9"/>
          </w:tcPr>
          <w:p w14:paraId="6C4D1B6B" w14:textId="77777777" w:rsidR="006856CA" w:rsidRPr="00647D93" w:rsidRDefault="006856CA" w:rsidP="005F64B0">
            <w:pPr>
              <w:pStyle w:val="TAH"/>
              <w:rPr>
                <w:lang w:val="en-US"/>
              </w:rPr>
            </w:pPr>
            <w:r w:rsidRPr="00647D93">
              <w:t>Mesaqin</w:t>
            </w:r>
          </w:p>
        </w:tc>
      </w:tr>
      <w:tr w:rsidR="006856CA" w:rsidRPr="00240EBD" w14:paraId="116193F9" w14:textId="77777777" w:rsidTr="0033359A">
        <w:tc>
          <w:tcPr>
            <w:tcW w:w="3921" w:type="dxa"/>
            <w:gridSpan w:val="3"/>
            <w:vMerge/>
            <w:shd w:val="clear" w:color="auto" w:fill="D9D9D9" w:themeFill="background1" w:themeFillShade="D9"/>
          </w:tcPr>
          <w:p w14:paraId="6E5EFD1A" w14:textId="77777777" w:rsidR="006856CA" w:rsidRPr="00647D93" w:rsidRDefault="006856CA" w:rsidP="005F64B0">
            <w:pPr>
              <w:pStyle w:val="TAH"/>
              <w:rPr>
                <w:lang w:val="en-US"/>
              </w:rPr>
            </w:pPr>
          </w:p>
        </w:tc>
        <w:tc>
          <w:tcPr>
            <w:tcW w:w="1146" w:type="dxa"/>
            <w:shd w:val="clear" w:color="auto" w:fill="D9D9D9" w:themeFill="background1" w:themeFillShade="D9"/>
          </w:tcPr>
          <w:p w14:paraId="4D20B911" w14:textId="1945F19E" w:rsidR="006856CA" w:rsidRPr="00647D93" w:rsidRDefault="006856CA" w:rsidP="005F64B0">
            <w:pPr>
              <w:pStyle w:val="TAH"/>
            </w:pPr>
            <w:r>
              <w:t>Lab a</w:t>
            </w:r>
          </w:p>
        </w:tc>
        <w:tc>
          <w:tcPr>
            <w:tcW w:w="1076" w:type="dxa"/>
            <w:shd w:val="clear" w:color="auto" w:fill="D9D9D9" w:themeFill="background1" w:themeFillShade="D9"/>
          </w:tcPr>
          <w:p w14:paraId="7B68AD4B" w14:textId="3883C38E" w:rsidR="006856CA" w:rsidRPr="00647D93" w:rsidRDefault="006856CA" w:rsidP="005F64B0">
            <w:pPr>
              <w:pStyle w:val="TAH"/>
            </w:pPr>
            <w:r>
              <w:t>Lab b</w:t>
            </w:r>
          </w:p>
        </w:tc>
        <w:tc>
          <w:tcPr>
            <w:tcW w:w="1048" w:type="dxa"/>
            <w:shd w:val="clear" w:color="auto" w:fill="D9D9D9" w:themeFill="background1" w:themeFillShade="D9"/>
          </w:tcPr>
          <w:p w14:paraId="79CD1A91" w14:textId="3E9FFBB0" w:rsidR="006856CA" w:rsidRPr="00647D93" w:rsidRDefault="006856CA" w:rsidP="005F64B0">
            <w:pPr>
              <w:pStyle w:val="TAH"/>
              <w:rPr>
                <w:lang w:val="en-US"/>
              </w:rPr>
            </w:pPr>
            <w:r>
              <w:rPr>
                <w:lang w:val="en-US"/>
              </w:rPr>
              <w:t>Lab c</w:t>
            </w:r>
          </w:p>
        </w:tc>
        <w:tc>
          <w:tcPr>
            <w:tcW w:w="942" w:type="dxa"/>
            <w:shd w:val="clear" w:color="auto" w:fill="D9D9D9" w:themeFill="background1" w:themeFillShade="D9"/>
          </w:tcPr>
          <w:p w14:paraId="4C81247C" w14:textId="713ED122" w:rsidR="006856CA" w:rsidRPr="00647D93" w:rsidRDefault="006856CA" w:rsidP="005F64B0">
            <w:pPr>
              <w:pStyle w:val="TAH"/>
            </w:pPr>
            <w:r>
              <w:t>Lab d</w:t>
            </w:r>
          </w:p>
        </w:tc>
      </w:tr>
      <w:tr w:rsidR="008D1284" w:rsidRPr="00240EBD" w14:paraId="38C8BB2C" w14:textId="77777777" w:rsidTr="008D1284">
        <w:tc>
          <w:tcPr>
            <w:tcW w:w="910" w:type="dxa"/>
          </w:tcPr>
          <w:p w14:paraId="3F6985B9" w14:textId="77777777" w:rsidR="008D1284" w:rsidRPr="00647D93" w:rsidRDefault="008D1284" w:rsidP="005F64B0">
            <w:pPr>
              <w:pStyle w:val="TAL"/>
              <w:rPr>
                <w:lang w:val="en-US"/>
              </w:rPr>
            </w:pPr>
            <w:r w:rsidRPr="00647D93">
              <w:rPr>
                <w:lang w:val="en-CA" w:eastAsia="fr-CA"/>
              </w:rPr>
              <w:t>P800-1</w:t>
            </w:r>
          </w:p>
        </w:tc>
        <w:tc>
          <w:tcPr>
            <w:tcW w:w="1706" w:type="dxa"/>
          </w:tcPr>
          <w:p w14:paraId="4E3BF02F" w14:textId="77777777" w:rsidR="008D1284" w:rsidRPr="00647D93" w:rsidRDefault="008D1284" w:rsidP="005F64B0">
            <w:pPr>
              <w:pStyle w:val="TAL"/>
              <w:rPr>
                <w:lang w:val="en-US"/>
              </w:rPr>
            </w:pPr>
            <w:r w:rsidRPr="00647D93">
              <w:rPr>
                <w:lang w:val="en-CA" w:eastAsia="fr-CA"/>
              </w:rPr>
              <w:t>Clean speech</w:t>
            </w:r>
          </w:p>
        </w:tc>
        <w:tc>
          <w:tcPr>
            <w:tcW w:w="1305" w:type="dxa"/>
          </w:tcPr>
          <w:p w14:paraId="6C7A1D14" w14:textId="77777777" w:rsidR="008D1284" w:rsidRPr="00647D93" w:rsidRDefault="008D1284" w:rsidP="005F64B0">
            <w:pPr>
              <w:pStyle w:val="TAL"/>
              <w:rPr>
                <w:lang w:val="en-US"/>
              </w:rPr>
            </w:pPr>
            <w:r w:rsidRPr="00647D93">
              <w:rPr>
                <w:lang w:val="en-CA" w:eastAsia="fr-CA"/>
              </w:rPr>
              <w:t>Headphones</w:t>
            </w:r>
          </w:p>
        </w:tc>
        <w:tc>
          <w:tcPr>
            <w:tcW w:w="1146" w:type="dxa"/>
          </w:tcPr>
          <w:p w14:paraId="23BA7896" w14:textId="77777777" w:rsidR="008D1284" w:rsidRPr="00647D93" w:rsidRDefault="008D1284" w:rsidP="005F64B0">
            <w:pPr>
              <w:pStyle w:val="TAC"/>
              <w:rPr>
                <w:lang w:val="en-US"/>
              </w:rPr>
            </w:pPr>
            <w:r w:rsidRPr="00647D93">
              <w:rPr>
                <w:lang w:val="en-US"/>
              </w:rPr>
              <w:t>JAP</w:t>
            </w:r>
          </w:p>
        </w:tc>
        <w:tc>
          <w:tcPr>
            <w:tcW w:w="1076" w:type="dxa"/>
          </w:tcPr>
          <w:p w14:paraId="43B0D0C2" w14:textId="77777777" w:rsidR="008D1284" w:rsidRPr="00647D93" w:rsidRDefault="008D1284" w:rsidP="005F64B0">
            <w:pPr>
              <w:pStyle w:val="TAC"/>
              <w:rPr>
                <w:lang w:val="en-US"/>
              </w:rPr>
            </w:pPr>
          </w:p>
        </w:tc>
        <w:tc>
          <w:tcPr>
            <w:tcW w:w="1048" w:type="dxa"/>
          </w:tcPr>
          <w:p w14:paraId="71457A24" w14:textId="77777777" w:rsidR="008D1284" w:rsidRPr="00647D93" w:rsidRDefault="008D1284" w:rsidP="005F64B0">
            <w:pPr>
              <w:pStyle w:val="TAC"/>
              <w:rPr>
                <w:lang w:val="en-US"/>
              </w:rPr>
            </w:pPr>
          </w:p>
        </w:tc>
        <w:tc>
          <w:tcPr>
            <w:tcW w:w="942" w:type="dxa"/>
          </w:tcPr>
          <w:p w14:paraId="116BA4DA" w14:textId="77777777" w:rsidR="008D1284" w:rsidRPr="00647D93" w:rsidRDefault="008D1284" w:rsidP="005F64B0">
            <w:pPr>
              <w:pStyle w:val="TAC"/>
              <w:rPr>
                <w:lang w:val="en-US"/>
              </w:rPr>
            </w:pPr>
            <w:r w:rsidRPr="00647D93">
              <w:rPr>
                <w:lang w:val="en-US"/>
              </w:rPr>
              <w:t>FR</w:t>
            </w:r>
          </w:p>
        </w:tc>
      </w:tr>
      <w:tr w:rsidR="008D1284" w:rsidRPr="00240EBD" w14:paraId="54D82DEB" w14:textId="77777777" w:rsidTr="008D1284">
        <w:tc>
          <w:tcPr>
            <w:tcW w:w="910" w:type="dxa"/>
          </w:tcPr>
          <w:p w14:paraId="07C16805" w14:textId="77777777" w:rsidR="008D1284" w:rsidRPr="00647D93" w:rsidRDefault="008D1284" w:rsidP="005F64B0">
            <w:pPr>
              <w:pStyle w:val="TAL"/>
              <w:rPr>
                <w:lang w:val="en-US"/>
              </w:rPr>
            </w:pPr>
            <w:r w:rsidRPr="00647D93">
              <w:rPr>
                <w:lang w:val="en-CA" w:eastAsia="fr-CA"/>
              </w:rPr>
              <w:t>P800-2</w:t>
            </w:r>
          </w:p>
        </w:tc>
        <w:tc>
          <w:tcPr>
            <w:tcW w:w="1706" w:type="dxa"/>
          </w:tcPr>
          <w:p w14:paraId="21C043E9" w14:textId="77777777" w:rsidR="008D1284" w:rsidRPr="00647D93" w:rsidRDefault="008D1284" w:rsidP="005F64B0">
            <w:pPr>
              <w:pStyle w:val="TAL"/>
              <w:rPr>
                <w:lang w:val="en-US"/>
              </w:rPr>
            </w:pPr>
            <w:r w:rsidRPr="00647D93">
              <w:rPr>
                <w:lang w:val="en-CA" w:eastAsia="fr-CA"/>
              </w:rPr>
              <w:t>Speech+Background</w:t>
            </w:r>
          </w:p>
        </w:tc>
        <w:tc>
          <w:tcPr>
            <w:tcW w:w="1305" w:type="dxa"/>
          </w:tcPr>
          <w:p w14:paraId="67FA0F0B" w14:textId="77777777" w:rsidR="008D1284" w:rsidRPr="00647D93" w:rsidRDefault="008D1284" w:rsidP="005F64B0">
            <w:pPr>
              <w:pStyle w:val="TAL"/>
              <w:rPr>
                <w:lang w:val="en-US"/>
              </w:rPr>
            </w:pPr>
            <w:r w:rsidRPr="00647D93">
              <w:rPr>
                <w:lang w:val="en-CA" w:eastAsia="fr-CA"/>
              </w:rPr>
              <w:t>Headphones</w:t>
            </w:r>
          </w:p>
        </w:tc>
        <w:tc>
          <w:tcPr>
            <w:tcW w:w="1146" w:type="dxa"/>
          </w:tcPr>
          <w:p w14:paraId="7F200B2F" w14:textId="77777777" w:rsidR="008D1284" w:rsidRPr="00647D93" w:rsidRDefault="008D1284" w:rsidP="005F64B0">
            <w:pPr>
              <w:pStyle w:val="TAC"/>
              <w:rPr>
                <w:lang w:val="en-US"/>
              </w:rPr>
            </w:pPr>
          </w:p>
        </w:tc>
        <w:tc>
          <w:tcPr>
            <w:tcW w:w="1076" w:type="dxa"/>
          </w:tcPr>
          <w:p w14:paraId="0B5A0363" w14:textId="77777777" w:rsidR="008D1284" w:rsidRPr="00647D93" w:rsidRDefault="008D1284" w:rsidP="005F64B0">
            <w:pPr>
              <w:pStyle w:val="TAC"/>
              <w:rPr>
                <w:lang w:val="en-US"/>
              </w:rPr>
            </w:pPr>
            <w:r w:rsidRPr="00647D93">
              <w:rPr>
                <w:lang w:val="en-US"/>
              </w:rPr>
              <w:t>GER</w:t>
            </w:r>
          </w:p>
        </w:tc>
        <w:tc>
          <w:tcPr>
            <w:tcW w:w="1048" w:type="dxa"/>
          </w:tcPr>
          <w:p w14:paraId="1740A371" w14:textId="77777777" w:rsidR="008D1284" w:rsidRPr="00647D93" w:rsidRDefault="008D1284" w:rsidP="005F64B0">
            <w:pPr>
              <w:pStyle w:val="TAC"/>
              <w:rPr>
                <w:lang w:val="en-US"/>
              </w:rPr>
            </w:pPr>
          </w:p>
        </w:tc>
        <w:tc>
          <w:tcPr>
            <w:tcW w:w="942" w:type="dxa"/>
          </w:tcPr>
          <w:p w14:paraId="25CADB8D" w14:textId="77777777" w:rsidR="008D1284" w:rsidRPr="00647D93" w:rsidRDefault="008D1284" w:rsidP="005F64B0">
            <w:pPr>
              <w:pStyle w:val="TAC"/>
              <w:rPr>
                <w:lang w:val="en-US"/>
              </w:rPr>
            </w:pPr>
            <w:r w:rsidRPr="00647D93">
              <w:rPr>
                <w:lang w:val="en-US"/>
              </w:rPr>
              <w:t>MAN</w:t>
            </w:r>
          </w:p>
        </w:tc>
      </w:tr>
      <w:tr w:rsidR="008D1284" w:rsidRPr="00240EBD" w14:paraId="2B952C6E" w14:textId="77777777" w:rsidTr="008D1284">
        <w:tc>
          <w:tcPr>
            <w:tcW w:w="910" w:type="dxa"/>
          </w:tcPr>
          <w:p w14:paraId="046668B7" w14:textId="77777777" w:rsidR="008D1284" w:rsidRPr="00647D93" w:rsidRDefault="008D1284" w:rsidP="005F64B0">
            <w:pPr>
              <w:pStyle w:val="TAL"/>
              <w:rPr>
                <w:lang w:val="en-US"/>
              </w:rPr>
            </w:pPr>
            <w:r w:rsidRPr="00647D93">
              <w:rPr>
                <w:lang w:val="en-CA" w:eastAsia="fr-CA"/>
              </w:rPr>
              <w:t>P800-3</w:t>
            </w:r>
          </w:p>
        </w:tc>
        <w:tc>
          <w:tcPr>
            <w:tcW w:w="1706" w:type="dxa"/>
          </w:tcPr>
          <w:p w14:paraId="67CBEDE0" w14:textId="77777777" w:rsidR="008D1284" w:rsidRPr="00647D93" w:rsidRDefault="008D1284" w:rsidP="005F64B0">
            <w:pPr>
              <w:pStyle w:val="TAL"/>
              <w:rPr>
                <w:lang w:val="en-US"/>
              </w:rPr>
            </w:pPr>
            <w:r w:rsidRPr="00647D93">
              <w:rPr>
                <w:lang w:val="en-CA" w:eastAsia="fr-CA"/>
              </w:rPr>
              <w:t>Mixed &amp; Music</w:t>
            </w:r>
          </w:p>
        </w:tc>
        <w:tc>
          <w:tcPr>
            <w:tcW w:w="1305" w:type="dxa"/>
          </w:tcPr>
          <w:p w14:paraId="15718976" w14:textId="77777777" w:rsidR="008D1284" w:rsidRPr="00647D93" w:rsidRDefault="008D1284" w:rsidP="005F64B0">
            <w:pPr>
              <w:pStyle w:val="TAL"/>
              <w:rPr>
                <w:lang w:val="en-US"/>
              </w:rPr>
            </w:pPr>
            <w:r w:rsidRPr="00647D93">
              <w:rPr>
                <w:lang w:val="en-CA" w:eastAsia="fr-CA"/>
              </w:rPr>
              <w:t>Headphones</w:t>
            </w:r>
          </w:p>
        </w:tc>
        <w:tc>
          <w:tcPr>
            <w:tcW w:w="1146" w:type="dxa"/>
          </w:tcPr>
          <w:p w14:paraId="3FB33A9A" w14:textId="77777777" w:rsidR="008D1284" w:rsidRPr="00647D93" w:rsidRDefault="008D1284" w:rsidP="005F64B0">
            <w:pPr>
              <w:pStyle w:val="TAC"/>
              <w:rPr>
                <w:lang w:val="en-US"/>
              </w:rPr>
            </w:pPr>
            <w:r w:rsidRPr="00647D93">
              <w:rPr>
                <w:lang w:val="en-US"/>
              </w:rPr>
              <w:t>DAN</w:t>
            </w:r>
          </w:p>
        </w:tc>
        <w:tc>
          <w:tcPr>
            <w:tcW w:w="1076" w:type="dxa"/>
          </w:tcPr>
          <w:p w14:paraId="59DBEB67" w14:textId="77777777" w:rsidR="008D1284" w:rsidRPr="00647D93" w:rsidRDefault="008D1284" w:rsidP="005F64B0">
            <w:pPr>
              <w:pStyle w:val="TAC"/>
              <w:rPr>
                <w:lang w:val="en-US"/>
              </w:rPr>
            </w:pPr>
          </w:p>
        </w:tc>
        <w:tc>
          <w:tcPr>
            <w:tcW w:w="1048" w:type="dxa"/>
          </w:tcPr>
          <w:p w14:paraId="64E2B6DE" w14:textId="77777777" w:rsidR="008D1284" w:rsidRPr="00647D93" w:rsidRDefault="008D1284" w:rsidP="005F64B0">
            <w:pPr>
              <w:pStyle w:val="TAC"/>
              <w:rPr>
                <w:lang w:val="en-US"/>
              </w:rPr>
            </w:pPr>
          </w:p>
        </w:tc>
        <w:tc>
          <w:tcPr>
            <w:tcW w:w="942" w:type="dxa"/>
          </w:tcPr>
          <w:p w14:paraId="688E446D" w14:textId="77777777" w:rsidR="008D1284" w:rsidRPr="00647D93" w:rsidRDefault="008D1284" w:rsidP="005F64B0">
            <w:pPr>
              <w:pStyle w:val="TAC"/>
              <w:rPr>
                <w:lang w:val="en-US"/>
              </w:rPr>
            </w:pPr>
            <w:r w:rsidRPr="00647D93">
              <w:rPr>
                <w:lang w:val="en-US"/>
              </w:rPr>
              <w:t>MAN</w:t>
            </w:r>
          </w:p>
        </w:tc>
      </w:tr>
      <w:tr w:rsidR="008D1284" w:rsidRPr="00240EBD" w14:paraId="215A1B5D" w14:textId="77777777" w:rsidTr="008D1284">
        <w:tc>
          <w:tcPr>
            <w:tcW w:w="910" w:type="dxa"/>
          </w:tcPr>
          <w:p w14:paraId="14D6478A" w14:textId="77777777" w:rsidR="008D1284" w:rsidRPr="00647D93" w:rsidRDefault="008D1284" w:rsidP="005F64B0">
            <w:pPr>
              <w:pStyle w:val="TAL"/>
              <w:rPr>
                <w:lang w:val="en-US"/>
              </w:rPr>
            </w:pPr>
            <w:r w:rsidRPr="00647D93">
              <w:rPr>
                <w:lang w:val="en-CA" w:eastAsia="fr-CA"/>
              </w:rPr>
              <w:t>P800-4</w:t>
            </w:r>
          </w:p>
        </w:tc>
        <w:tc>
          <w:tcPr>
            <w:tcW w:w="1706" w:type="dxa"/>
          </w:tcPr>
          <w:p w14:paraId="7B8328DC" w14:textId="77777777" w:rsidR="008D1284" w:rsidRPr="00647D93" w:rsidRDefault="008D1284" w:rsidP="005F64B0">
            <w:pPr>
              <w:pStyle w:val="TAL"/>
              <w:rPr>
                <w:lang w:val="en-US"/>
              </w:rPr>
            </w:pPr>
            <w:r w:rsidRPr="00647D93">
              <w:rPr>
                <w:lang w:val="en-CA" w:eastAsia="fr-CA"/>
              </w:rPr>
              <w:t>Clean speech</w:t>
            </w:r>
          </w:p>
        </w:tc>
        <w:tc>
          <w:tcPr>
            <w:tcW w:w="1305" w:type="dxa"/>
          </w:tcPr>
          <w:p w14:paraId="71C374CF" w14:textId="77777777" w:rsidR="008D1284" w:rsidRPr="00647D93" w:rsidRDefault="008D1284" w:rsidP="005F64B0">
            <w:pPr>
              <w:pStyle w:val="TAL"/>
              <w:rPr>
                <w:lang w:val="en-US"/>
              </w:rPr>
            </w:pPr>
            <w:r w:rsidRPr="00647D93">
              <w:rPr>
                <w:lang w:val="en-CA" w:eastAsia="fr-CA"/>
              </w:rPr>
              <w:t>Headphones</w:t>
            </w:r>
          </w:p>
        </w:tc>
        <w:tc>
          <w:tcPr>
            <w:tcW w:w="1146" w:type="dxa"/>
          </w:tcPr>
          <w:p w14:paraId="726510D3" w14:textId="77777777" w:rsidR="008D1284" w:rsidRPr="00647D93" w:rsidRDefault="008D1284" w:rsidP="005F64B0">
            <w:pPr>
              <w:pStyle w:val="TAC"/>
              <w:rPr>
                <w:lang w:val="en-US"/>
              </w:rPr>
            </w:pPr>
            <w:r w:rsidRPr="00647D93">
              <w:rPr>
                <w:lang w:val="en-US"/>
              </w:rPr>
              <w:t>JAP</w:t>
            </w:r>
          </w:p>
        </w:tc>
        <w:tc>
          <w:tcPr>
            <w:tcW w:w="1076" w:type="dxa"/>
          </w:tcPr>
          <w:p w14:paraId="2A435096" w14:textId="77777777" w:rsidR="008D1284" w:rsidRPr="00647D93" w:rsidRDefault="008D1284" w:rsidP="005F64B0">
            <w:pPr>
              <w:pStyle w:val="TAC"/>
              <w:rPr>
                <w:lang w:val="en-US"/>
              </w:rPr>
            </w:pPr>
          </w:p>
        </w:tc>
        <w:tc>
          <w:tcPr>
            <w:tcW w:w="1048" w:type="dxa"/>
          </w:tcPr>
          <w:p w14:paraId="73774D8D" w14:textId="77777777" w:rsidR="008D1284" w:rsidRPr="00647D93" w:rsidRDefault="008D1284" w:rsidP="005F64B0">
            <w:pPr>
              <w:pStyle w:val="TAC"/>
              <w:rPr>
                <w:lang w:val="en-US"/>
              </w:rPr>
            </w:pPr>
            <w:r w:rsidRPr="00647D93">
              <w:rPr>
                <w:lang w:val="en-US"/>
              </w:rPr>
              <w:t>ENG</w:t>
            </w:r>
          </w:p>
        </w:tc>
        <w:tc>
          <w:tcPr>
            <w:tcW w:w="942" w:type="dxa"/>
          </w:tcPr>
          <w:p w14:paraId="42E709DE" w14:textId="77777777" w:rsidR="008D1284" w:rsidRPr="00647D93" w:rsidRDefault="008D1284" w:rsidP="005F64B0">
            <w:pPr>
              <w:pStyle w:val="TAC"/>
              <w:rPr>
                <w:lang w:val="en-US"/>
              </w:rPr>
            </w:pPr>
          </w:p>
        </w:tc>
      </w:tr>
      <w:tr w:rsidR="008D1284" w:rsidRPr="00240EBD" w14:paraId="511E0ADF" w14:textId="77777777" w:rsidTr="008D1284">
        <w:tc>
          <w:tcPr>
            <w:tcW w:w="910" w:type="dxa"/>
          </w:tcPr>
          <w:p w14:paraId="18D87EB4" w14:textId="77777777" w:rsidR="008D1284" w:rsidRPr="00647D93" w:rsidRDefault="008D1284" w:rsidP="005F64B0">
            <w:pPr>
              <w:pStyle w:val="TAL"/>
              <w:rPr>
                <w:lang w:val="en-US"/>
              </w:rPr>
            </w:pPr>
            <w:r w:rsidRPr="00647D93">
              <w:rPr>
                <w:lang w:val="en-CA" w:eastAsia="fr-CA"/>
              </w:rPr>
              <w:t>P800-5</w:t>
            </w:r>
          </w:p>
        </w:tc>
        <w:tc>
          <w:tcPr>
            <w:tcW w:w="1706" w:type="dxa"/>
          </w:tcPr>
          <w:p w14:paraId="4481708B" w14:textId="77777777" w:rsidR="008D1284" w:rsidRPr="00647D93" w:rsidRDefault="008D1284" w:rsidP="005F64B0">
            <w:pPr>
              <w:pStyle w:val="TAL"/>
              <w:rPr>
                <w:lang w:val="en-US"/>
              </w:rPr>
            </w:pPr>
            <w:r w:rsidRPr="00647D93">
              <w:rPr>
                <w:lang w:val="en-CA" w:eastAsia="fr-CA"/>
              </w:rPr>
              <w:t>Speech+Background</w:t>
            </w:r>
          </w:p>
        </w:tc>
        <w:tc>
          <w:tcPr>
            <w:tcW w:w="1305" w:type="dxa"/>
          </w:tcPr>
          <w:p w14:paraId="34C76455" w14:textId="77777777" w:rsidR="008D1284" w:rsidRPr="00647D93" w:rsidRDefault="008D1284" w:rsidP="005F64B0">
            <w:pPr>
              <w:pStyle w:val="TAL"/>
              <w:rPr>
                <w:lang w:val="en-US"/>
              </w:rPr>
            </w:pPr>
            <w:r w:rsidRPr="00647D93">
              <w:rPr>
                <w:lang w:val="en-CA" w:eastAsia="fr-CA"/>
              </w:rPr>
              <w:t>Headphones</w:t>
            </w:r>
          </w:p>
        </w:tc>
        <w:tc>
          <w:tcPr>
            <w:tcW w:w="1146" w:type="dxa"/>
          </w:tcPr>
          <w:p w14:paraId="6060D091" w14:textId="77777777" w:rsidR="008D1284" w:rsidRPr="00647D93" w:rsidRDefault="008D1284" w:rsidP="005F64B0">
            <w:pPr>
              <w:pStyle w:val="TAC"/>
              <w:rPr>
                <w:lang w:val="en-US"/>
              </w:rPr>
            </w:pPr>
            <w:r w:rsidRPr="00647D93">
              <w:rPr>
                <w:lang w:val="en-US"/>
              </w:rPr>
              <w:t>DAN</w:t>
            </w:r>
          </w:p>
        </w:tc>
        <w:tc>
          <w:tcPr>
            <w:tcW w:w="1076" w:type="dxa"/>
          </w:tcPr>
          <w:p w14:paraId="7D2E33A6" w14:textId="77777777" w:rsidR="008D1284" w:rsidRPr="00647D93" w:rsidRDefault="008D1284" w:rsidP="005F64B0">
            <w:pPr>
              <w:pStyle w:val="TAC"/>
              <w:rPr>
                <w:lang w:val="en-US"/>
              </w:rPr>
            </w:pPr>
            <w:r w:rsidRPr="00647D93">
              <w:rPr>
                <w:lang w:val="en-US"/>
              </w:rPr>
              <w:t>GER</w:t>
            </w:r>
          </w:p>
        </w:tc>
        <w:tc>
          <w:tcPr>
            <w:tcW w:w="1048" w:type="dxa"/>
          </w:tcPr>
          <w:p w14:paraId="70805380" w14:textId="77777777" w:rsidR="008D1284" w:rsidRPr="00647D93" w:rsidRDefault="008D1284" w:rsidP="005F64B0">
            <w:pPr>
              <w:pStyle w:val="TAC"/>
              <w:rPr>
                <w:lang w:val="en-US"/>
              </w:rPr>
            </w:pPr>
          </w:p>
        </w:tc>
        <w:tc>
          <w:tcPr>
            <w:tcW w:w="942" w:type="dxa"/>
          </w:tcPr>
          <w:p w14:paraId="06103A6F" w14:textId="77777777" w:rsidR="008D1284" w:rsidRPr="00647D93" w:rsidRDefault="008D1284" w:rsidP="005F64B0">
            <w:pPr>
              <w:pStyle w:val="TAC"/>
              <w:rPr>
                <w:lang w:val="en-US"/>
              </w:rPr>
            </w:pPr>
          </w:p>
        </w:tc>
      </w:tr>
      <w:tr w:rsidR="008D1284" w:rsidRPr="00240EBD" w14:paraId="70AD3A35" w14:textId="77777777" w:rsidTr="008D1284">
        <w:tc>
          <w:tcPr>
            <w:tcW w:w="910" w:type="dxa"/>
          </w:tcPr>
          <w:p w14:paraId="0893E834" w14:textId="77777777" w:rsidR="008D1284" w:rsidRPr="00647D93" w:rsidRDefault="008D1284" w:rsidP="005F64B0">
            <w:pPr>
              <w:pStyle w:val="TAL"/>
              <w:rPr>
                <w:lang w:val="en-US"/>
              </w:rPr>
            </w:pPr>
            <w:r w:rsidRPr="00647D93">
              <w:rPr>
                <w:lang w:val="en-CA" w:eastAsia="fr-CA"/>
              </w:rPr>
              <w:t>P800-6</w:t>
            </w:r>
          </w:p>
        </w:tc>
        <w:tc>
          <w:tcPr>
            <w:tcW w:w="1706" w:type="dxa"/>
          </w:tcPr>
          <w:p w14:paraId="2D3FC88A" w14:textId="77777777" w:rsidR="008D1284" w:rsidRPr="00647D93" w:rsidRDefault="008D1284" w:rsidP="005F64B0">
            <w:pPr>
              <w:pStyle w:val="TAL"/>
              <w:rPr>
                <w:lang w:val="en-US"/>
              </w:rPr>
            </w:pPr>
            <w:r w:rsidRPr="00647D93">
              <w:rPr>
                <w:lang w:val="en-CA" w:eastAsia="fr-CA"/>
              </w:rPr>
              <w:t>Clean speech</w:t>
            </w:r>
          </w:p>
        </w:tc>
        <w:tc>
          <w:tcPr>
            <w:tcW w:w="1305" w:type="dxa"/>
          </w:tcPr>
          <w:p w14:paraId="02FD3213" w14:textId="77777777" w:rsidR="008D1284" w:rsidRPr="00647D93" w:rsidRDefault="008D1284" w:rsidP="005F64B0">
            <w:pPr>
              <w:pStyle w:val="TAL"/>
              <w:rPr>
                <w:lang w:val="en-US"/>
              </w:rPr>
            </w:pPr>
            <w:r w:rsidRPr="00647D93">
              <w:rPr>
                <w:lang w:val="en-CA" w:eastAsia="fr-CA"/>
              </w:rPr>
              <w:t>Headphones</w:t>
            </w:r>
          </w:p>
        </w:tc>
        <w:tc>
          <w:tcPr>
            <w:tcW w:w="1146" w:type="dxa"/>
          </w:tcPr>
          <w:p w14:paraId="4676B182" w14:textId="77777777" w:rsidR="008D1284" w:rsidRPr="00647D93" w:rsidRDefault="008D1284" w:rsidP="005F64B0">
            <w:pPr>
              <w:pStyle w:val="TAC"/>
              <w:rPr>
                <w:lang w:val="en-US"/>
              </w:rPr>
            </w:pPr>
            <w:r w:rsidRPr="00647D93">
              <w:rPr>
                <w:lang w:val="en-US"/>
              </w:rPr>
              <w:t>JAP</w:t>
            </w:r>
          </w:p>
        </w:tc>
        <w:tc>
          <w:tcPr>
            <w:tcW w:w="1076" w:type="dxa"/>
          </w:tcPr>
          <w:p w14:paraId="5284A151" w14:textId="77777777" w:rsidR="008D1284" w:rsidRPr="00647D93" w:rsidRDefault="008D1284" w:rsidP="005F64B0">
            <w:pPr>
              <w:pStyle w:val="TAC"/>
              <w:rPr>
                <w:lang w:val="en-US"/>
              </w:rPr>
            </w:pPr>
          </w:p>
        </w:tc>
        <w:tc>
          <w:tcPr>
            <w:tcW w:w="1048" w:type="dxa"/>
          </w:tcPr>
          <w:p w14:paraId="452D9025" w14:textId="77777777" w:rsidR="008D1284" w:rsidRPr="00647D93" w:rsidRDefault="008D1284" w:rsidP="005F64B0">
            <w:pPr>
              <w:pStyle w:val="TAC"/>
              <w:rPr>
                <w:lang w:val="en-US"/>
              </w:rPr>
            </w:pPr>
            <w:r w:rsidRPr="00647D93">
              <w:rPr>
                <w:lang w:val="en-US"/>
              </w:rPr>
              <w:t>ENG</w:t>
            </w:r>
          </w:p>
        </w:tc>
        <w:tc>
          <w:tcPr>
            <w:tcW w:w="942" w:type="dxa"/>
          </w:tcPr>
          <w:p w14:paraId="7FFFAE9C" w14:textId="77777777" w:rsidR="008D1284" w:rsidRPr="00647D93" w:rsidRDefault="008D1284" w:rsidP="005F64B0">
            <w:pPr>
              <w:pStyle w:val="TAC"/>
              <w:rPr>
                <w:lang w:val="en-US"/>
              </w:rPr>
            </w:pPr>
          </w:p>
        </w:tc>
      </w:tr>
      <w:tr w:rsidR="008D1284" w:rsidRPr="00240EBD" w14:paraId="1C17DD3D" w14:textId="77777777" w:rsidTr="008D1284">
        <w:tc>
          <w:tcPr>
            <w:tcW w:w="910" w:type="dxa"/>
          </w:tcPr>
          <w:p w14:paraId="409F03D5" w14:textId="77777777" w:rsidR="008D1284" w:rsidRPr="00647D93" w:rsidRDefault="008D1284" w:rsidP="005F64B0">
            <w:pPr>
              <w:pStyle w:val="TAL"/>
              <w:rPr>
                <w:lang w:val="en-US"/>
              </w:rPr>
            </w:pPr>
            <w:r w:rsidRPr="00647D93">
              <w:rPr>
                <w:lang w:val="en-CA" w:eastAsia="fr-CA"/>
              </w:rPr>
              <w:t>P800-7</w:t>
            </w:r>
          </w:p>
        </w:tc>
        <w:tc>
          <w:tcPr>
            <w:tcW w:w="1706" w:type="dxa"/>
          </w:tcPr>
          <w:p w14:paraId="2F62D088" w14:textId="77777777" w:rsidR="008D1284" w:rsidRPr="00647D93" w:rsidRDefault="008D1284" w:rsidP="005F64B0">
            <w:pPr>
              <w:pStyle w:val="TAL"/>
              <w:rPr>
                <w:lang w:val="en-US"/>
              </w:rPr>
            </w:pPr>
            <w:r w:rsidRPr="00647D93">
              <w:rPr>
                <w:lang w:val="en-CA" w:eastAsia="fr-CA"/>
              </w:rPr>
              <w:t>Clean speech</w:t>
            </w:r>
          </w:p>
        </w:tc>
        <w:tc>
          <w:tcPr>
            <w:tcW w:w="1305" w:type="dxa"/>
          </w:tcPr>
          <w:p w14:paraId="7CE6B630" w14:textId="77777777" w:rsidR="008D1284" w:rsidRPr="00647D93" w:rsidRDefault="008D1284" w:rsidP="005F64B0">
            <w:pPr>
              <w:pStyle w:val="TAL"/>
              <w:rPr>
                <w:lang w:val="en-US"/>
              </w:rPr>
            </w:pPr>
            <w:r w:rsidRPr="00647D93">
              <w:rPr>
                <w:lang w:val="en-CA" w:eastAsia="fr-CA"/>
              </w:rPr>
              <w:t>Headphones</w:t>
            </w:r>
          </w:p>
        </w:tc>
        <w:tc>
          <w:tcPr>
            <w:tcW w:w="1146" w:type="dxa"/>
          </w:tcPr>
          <w:p w14:paraId="39E845E6" w14:textId="77777777" w:rsidR="008D1284" w:rsidRPr="00647D93" w:rsidRDefault="008D1284" w:rsidP="005F64B0">
            <w:pPr>
              <w:pStyle w:val="TAC"/>
              <w:rPr>
                <w:lang w:val="en-US"/>
              </w:rPr>
            </w:pPr>
            <w:r w:rsidRPr="00647D93">
              <w:rPr>
                <w:lang w:val="en-US"/>
              </w:rPr>
              <w:t>DAN</w:t>
            </w:r>
          </w:p>
        </w:tc>
        <w:tc>
          <w:tcPr>
            <w:tcW w:w="1076" w:type="dxa"/>
          </w:tcPr>
          <w:p w14:paraId="1ECE6924" w14:textId="77777777" w:rsidR="008D1284" w:rsidRPr="00647D93" w:rsidRDefault="008D1284" w:rsidP="005F64B0">
            <w:pPr>
              <w:pStyle w:val="TAC"/>
              <w:rPr>
                <w:lang w:val="en-US"/>
              </w:rPr>
            </w:pPr>
          </w:p>
        </w:tc>
        <w:tc>
          <w:tcPr>
            <w:tcW w:w="1048" w:type="dxa"/>
          </w:tcPr>
          <w:p w14:paraId="6FA442B9" w14:textId="77777777" w:rsidR="008D1284" w:rsidRPr="00647D93" w:rsidRDefault="008D1284" w:rsidP="005F64B0">
            <w:pPr>
              <w:pStyle w:val="TAC"/>
              <w:rPr>
                <w:lang w:val="en-US"/>
              </w:rPr>
            </w:pPr>
          </w:p>
        </w:tc>
        <w:tc>
          <w:tcPr>
            <w:tcW w:w="942" w:type="dxa"/>
          </w:tcPr>
          <w:p w14:paraId="0BA09956" w14:textId="77777777" w:rsidR="008D1284" w:rsidRPr="00647D93" w:rsidRDefault="008D1284" w:rsidP="005F64B0">
            <w:pPr>
              <w:pStyle w:val="TAC"/>
              <w:rPr>
                <w:lang w:val="en-US"/>
              </w:rPr>
            </w:pPr>
            <w:r w:rsidRPr="00647D93">
              <w:rPr>
                <w:lang w:val="en-US"/>
              </w:rPr>
              <w:t>MAN</w:t>
            </w:r>
          </w:p>
        </w:tc>
      </w:tr>
      <w:tr w:rsidR="008D1284" w:rsidRPr="00240EBD" w14:paraId="0ED2CB20" w14:textId="77777777" w:rsidTr="008D1284">
        <w:tc>
          <w:tcPr>
            <w:tcW w:w="910" w:type="dxa"/>
          </w:tcPr>
          <w:p w14:paraId="5A8F27FA" w14:textId="77777777" w:rsidR="008D1284" w:rsidRPr="00647D93" w:rsidRDefault="008D1284" w:rsidP="005F64B0">
            <w:pPr>
              <w:pStyle w:val="TAL"/>
              <w:rPr>
                <w:lang w:val="en-US"/>
              </w:rPr>
            </w:pPr>
            <w:r w:rsidRPr="00647D93">
              <w:rPr>
                <w:lang w:val="en-CA" w:eastAsia="fr-CA"/>
              </w:rPr>
              <w:t>P800-8</w:t>
            </w:r>
          </w:p>
        </w:tc>
        <w:tc>
          <w:tcPr>
            <w:tcW w:w="1706" w:type="dxa"/>
          </w:tcPr>
          <w:p w14:paraId="40FD9237" w14:textId="77777777" w:rsidR="008D1284" w:rsidRPr="00647D93" w:rsidRDefault="008D1284" w:rsidP="005F64B0">
            <w:pPr>
              <w:pStyle w:val="TAL"/>
              <w:rPr>
                <w:lang w:val="en-US"/>
              </w:rPr>
            </w:pPr>
            <w:r w:rsidRPr="00647D93">
              <w:rPr>
                <w:lang w:val="en-CA" w:eastAsia="fr-CA"/>
              </w:rPr>
              <w:t>Clean speech</w:t>
            </w:r>
          </w:p>
        </w:tc>
        <w:tc>
          <w:tcPr>
            <w:tcW w:w="1305" w:type="dxa"/>
          </w:tcPr>
          <w:p w14:paraId="5ADF0D23" w14:textId="77777777" w:rsidR="008D1284" w:rsidRPr="00647D93" w:rsidRDefault="008D1284" w:rsidP="005F64B0">
            <w:pPr>
              <w:pStyle w:val="TAL"/>
              <w:rPr>
                <w:lang w:val="en-US"/>
              </w:rPr>
            </w:pPr>
            <w:r w:rsidRPr="00647D93">
              <w:rPr>
                <w:lang w:val="en-CA" w:eastAsia="fr-CA"/>
              </w:rPr>
              <w:t>Headphones</w:t>
            </w:r>
          </w:p>
        </w:tc>
        <w:tc>
          <w:tcPr>
            <w:tcW w:w="1146" w:type="dxa"/>
          </w:tcPr>
          <w:p w14:paraId="3A07EAA8" w14:textId="77777777" w:rsidR="008D1284" w:rsidRPr="00647D93" w:rsidRDefault="008D1284" w:rsidP="005F64B0">
            <w:pPr>
              <w:pStyle w:val="TAC"/>
              <w:rPr>
                <w:lang w:val="en-US"/>
              </w:rPr>
            </w:pPr>
            <w:r w:rsidRPr="00647D93">
              <w:rPr>
                <w:lang w:val="en-US"/>
              </w:rPr>
              <w:t>DAN</w:t>
            </w:r>
          </w:p>
        </w:tc>
        <w:tc>
          <w:tcPr>
            <w:tcW w:w="1076" w:type="dxa"/>
          </w:tcPr>
          <w:p w14:paraId="5CC1FAEF" w14:textId="77777777" w:rsidR="008D1284" w:rsidRPr="00647D93" w:rsidRDefault="008D1284" w:rsidP="005F64B0">
            <w:pPr>
              <w:pStyle w:val="TAC"/>
              <w:rPr>
                <w:lang w:val="en-US"/>
              </w:rPr>
            </w:pPr>
            <w:r w:rsidRPr="00647D93">
              <w:rPr>
                <w:lang w:val="en-US"/>
              </w:rPr>
              <w:t>GER</w:t>
            </w:r>
          </w:p>
        </w:tc>
        <w:tc>
          <w:tcPr>
            <w:tcW w:w="1048" w:type="dxa"/>
          </w:tcPr>
          <w:p w14:paraId="18C47CBE" w14:textId="77777777" w:rsidR="008D1284" w:rsidRPr="00647D93" w:rsidRDefault="008D1284" w:rsidP="005F64B0">
            <w:pPr>
              <w:pStyle w:val="TAC"/>
              <w:rPr>
                <w:lang w:val="en-US"/>
              </w:rPr>
            </w:pPr>
          </w:p>
        </w:tc>
        <w:tc>
          <w:tcPr>
            <w:tcW w:w="942" w:type="dxa"/>
          </w:tcPr>
          <w:p w14:paraId="44F2374D" w14:textId="77777777" w:rsidR="008D1284" w:rsidRPr="00647D93" w:rsidRDefault="008D1284" w:rsidP="005F64B0">
            <w:pPr>
              <w:pStyle w:val="TAC"/>
              <w:rPr>
                <w:lang w:val="en-US"/>
              </w:rPr>
            </w:pPr>
          </w:p>
        </w:tc>
      </w:tr>
      <w:tr w:rsidR="008D1284" w:rsidRPr="00240EBD" w14:paraId="4EEE4025" w14:textId="77777777" w:rsidTr="008D1284">
        <w:tc>
          <w:tcPr>
            <w:tcW w:w="910" w:type="dxa"/>
          </w:tcPr>
          <w:p w14:paraId="47C752DB" w14:textId="77777777" w:rsidR="008D1284" w:rsidRPr="00647D93" w:rsidRDefault="008D1284" w:rsidP="005F64B0">
            <w:pPr>
              <w:pStyle w:val="TAL"/>
              <w:rPr>
                <w:lang w:val="en-US"/>
              </w:rPr>
            </w:pPr>
            <w:r w:rsidRPr="00647D93">
              <w:rPr>
                <w:lang w:val="en-CA" w:eastAsia="fr-CA"/>
              </w:rPr>
              <w:t>P800-9</w:t>
            </w:r>
          </w:p>
        </w:tc>
        <w:tc>
          <w:tcPr>
            <w:tcW w:w="1706" w:type="dxa"/>
          </w:tcPr>
          <w:p w14:paraId="44C2794B" w14:textId="77777777" w:rsidR="008D1284" w:rsidRPr="00647D93" w:rsidRDefault="008D1284" w:rsidP="005F64B0">
            <w:pPr>
              <w:pStyle w:val="TAL"/>
              <w:rPr>
                <w:lang w:val="en-US"/>
              </w:rPr>
            </w:pPr>
            <w:r w:rsidRPr="00647D93">
              <w:rPr>
                <w:lang w:val="en-CA" w:eastAsia="fr-CA"/>
              </w:rPr>
              <w:t>Speech+Background</w:t>
            </w:r>
          </w:p>
        </w:tc>
        <w:tc>
          <w:tcPr>
            <w:tcW w:w="1305" w:type="dxa"/>
          </w:tcPr>
          <w:p w14:paraId="73B41500" w14:textId="77777777" w:rsidR="008D1284" w:rsidRPr="00647D93" w:rsidRDefault="008D1284" w:rsidP="005F64B0">
            <w:pPr>
              <w:pStyle w:val="TAL"/>
              <w:rPr>
                <w:lang w:val="en-US"/>
              </w:rPr>
            </w:pPr>
            <w:r w:rsidRPr="00647D93">
              <w:rPr>
                <w:lang w:val="en-CA" w:eastAsia="fr-CA"/>
              </w:rPr>
              <w:t>Headphones</w:t>
            </w:r>
          </w:p>
        </w:tc>
        <w:tc>
          <w:tcPr>
            <w:tcW w:w="1146" w:type="dxa"/>
          </w:tcPr>
          <w:p w14:paraId="5E968A46" w14:textId="77777777" w:rsidR="008D1284" w:rsidRPr="00647D93" w:rsidRDefault="008D1284" w:rsidP="005F64B0">
            <w:pPr>
              <w:pStyle w:val="TAC"/>
              <w:rPr>
                <w:lang w:val="en-US"/>
              </w:rPr>
            </w:pPr>
            <w:r w:rsidRPr="00647D93">
              <w:rPr>
                <w:lang w:val="en-US"/>
              </w:rPr>
              <w:t>JAP</w:t>
            </w:r>
          </w:p>
        </w:tc>
        <w:tc>
          <w:tcPr>
            <w:tcW w:w="1076" w:type="dxa"/>
          </w:tcPr>
          <w:p w14:paraId="50438136" w14:textId="77777777" w:rsidR="008D1284" w:rsidRPr="00647D93" w:rsidRDefault="008D1284" w:rsidP="005F64B0">
            <w:pPr>
              <w:pStyle w:val="TAC"/>
              <w:rPr>
                <w:lang w:val="en-US"/>
              </w:rPr>
            </w:pPr>
          </w:p>
        </w:tc>
        <w:tc>
          <w:tcPr>
            <w:tcW w:w="1048" w:type="dxa"/>
          </w:tcPr>
          <w:p w14:paraId="48C0D008" w14:textId="77777777" w:rsidR="008D1284" w:rsidRPr="00647D93" w:rsidRDefault="008D1284" w:rsidP="005F64B0">
            <w:pPr>
              <w:pStyle w:val="TAC"/>
              <w:rPr>
                <w:lang w:val="en-US"/>
              </w:rPr>
            </w:pPr>
          </w:p>
        </w:tc>
        <w:tc>
          <w:tcPr>
            <w:tcW w:w="942" w:type="dxa"/>
          </w:tcPr>
          <w:p w14:paraId="27F98D76" w14:textId="77777777" w:rsidR="008D1284" w:rsidRPr="00647D93" w:rsidRDefault="008D1284" w:rsidP="005F64B0">
            <w:pPr>
              <w:pStyle w:val="TAC"/>
              <w:rPr>
                <w:lang w:val="en-US"/>
              </w:rPr>
            </w:pPr>
            <w:r w:rsidRPr="00647D93">
              <w:rPr>
                <w:lang w:val="en-US"/>
              </w:rPr>
              <w:t>FR</w:t>
            </w:r>
          </w:p>
        </w:tc>
      </w:tr>
      <w:tr w:rsidR="008D1284" w:rsidRPr="00240EBD" w14:paraId="49A2EB3C" w14:textId="77777777" w:rsidTr="008D1284">
        <w:tc>
          <w:tcPr>
            <w:tcW w:w="910" w:type="dxa"/>
          </w:tcPr>
          <w:p w14:paraId="251F99F8" w14:textId="77777777" w:rsidR="008D1284" w:rsidRPr="00647D93" w:rsidRDefault="008D1284" w:rsidP="005F64B0">
            <w:pPr>
              <w:pStyle w:val="TAL"/>
              <w:rPr>
                <w:lang w:val="en-US"/>
              </w:rPr>
            </w:pPr>
            <w:r w:rsidRPr="00647D93">
              <w:rPr>
                <w:lang w:val="en-CA" w:eastAsia="fr-CA"/>
              </w:rPr>
              <w:t>BS1534-1a</w:t>
            </w:r>
          </w:p>
        </w:tc>
        <w:tc>
          <w:tcPr>
            <w:tcW w:w="1706" w:type="dxa"/>
          </w:tcPr>
          <w:p w14:paraId="4862805B" w14:textId="77777777" w:rsidR="008D1284" w:rsidRPr="00647D93" w:rsidRDefault="008D1284" w:rsidP="005F64B0">
            <w:pPr>
              <w:pStyle w:val="TAL"/>
              <w:rPr>
                <w:lang w:val="en-US"/>
              </w:rPr>
            </w:pPr>
            <w:r w:rsidRPr="00647D93">
              <w:rPr>
                <w:lang w:val="en-CA" w:eastAsia="fr-CA"/>
              </w:rPr>
              <w:t>Generic Audio</w:t>
            </w:r>
          </w:p>
        </w:tc>
        <w:tc>
          <w:tcPr>
            <w:tcW w:w="1305" w:type="dxa"/>
          </w:tcPr>
          <w:p w14:paraId="05E304EB" w14:textId="77777777" w:rsidR="008D1284" w:rsidRPr="00647D93" w:rsidRDefault="008D1284" w:rsidP="005F64B0">
            <w:pPr>
              <w:pStyle w:val="TAL"/>
              <w:rPr>
                <w:lang w:val="en-US"/>
              </w:rPr>
            </w:pPr>
            <w:r w:rsidRPr="00647D93">
              <w:rPr>
                <w:lang w:val="en-CA" w:eastAsia="fr-CA"/>
              </w:rPr>
              <w:t>Headphones</w:t>
            </w:r>
          </w:p>
        </w:tc>
        <w:tc>
          <w:tcPr>
            <w:tcW w:w="1146" w:type="dxa"/>
          </w:tcPr>
          <w:p w14:paraId="71406763" w14:textId="77777777" w:rsidR="008D1284" w:rsidRPr="00647D93" w:rsidRDefault="008D1284" w:rsidP="005F64B0">
            <w:pPr>
              <w:pStyle w:val="TAC"/>
              <w:rPr>
                <w:lang w:val="en-US"/>
              </w:rPr>
            </w:pPr>
            <w:r w:rsidRPr="00647D93">
              <w:rPr>
                <w:lang w:val="en-US"/>
              </w:rPr>
              <w:t>x</w:t>
            </w:r>
          </w:p>
        </w:tc>
        <w:tc>
          <w:tcPr>
            <w:tcW w:w="1076" w:type="dxa"/>
          </w:tcPr>
          <w:p w14:paraId="4ECB2DC3" w14:textId="77777777" w:rsidR="008D1284" w:rsidRPr="00647D93" w:rsidRDefault="008D1284" w:rsidP="005F64B0">
            <w:pPr>
              <w:pStyle w:val="TAC"/>
              <w:rPr>
                <w:lang w:val="en-US"/>
              </w:rPr>
            </w:pPr>
          </w:p>
        </w:tc>
        <w:tc>
          <w:tcPr>
            <w:tcW w:w="1048" w:type="dxa"/>
          </w:tcPr>
          <w:p w14:paraId="63A761C9" w14:textId="77777777" w:rsidR="008D1284" w:rsidRPr="00647D93" w:rsidRDefault="008D1284" w:rsidP="005F64B0">
            <w:pPr>
              <w:pStyle w:val="TAC"/>
              <w:rPr>
                <w:lang w:val="en-US"/>
              </w:rPr>
            </w:pPr>
          </w:p>
        </w:tc>
        <w:tc>
          <w:tcPr>
            <w:tcW w:w="942" w:type="dxa"/>
          </w:tcPr>
          <w:p w14:paraId="275F54F5" w14:textId="77777777" w:rsidR="008D1284" w:rsidRPr="00647D93" w:rsidRDefault="008D1284" w:rsidP="005F64B0">
            <w:pPr>
              <w:pStyle w:val="TAC"/>
              <w:rPr>
                <w:lang w:val="en-US"/>
              </w:rPr>
            </w:pPr>
            <w:r w:rsidRPr="00647D93">
              <w:rPr>
                <w:lang w:val="en-US"/>
              </w:rPr>
              <w:t>x</w:t>
            </w:r>
          </w:p>
        </w:tc>
      </w:tr>
      <w:tr w:rsidR="008D1284" w:rsidRPr="00240EBD" w14:paraId="7405C2D0" w14:textId="77777777" w:rsidTr="008D1284">
        <w:tc>
          <w:tcPr>
            <w:tcW w:w="910" w:type="dxa"/>
          </w:tcPr>
          <w:p w14:paraId="0A272D0C" w14:textId="77777777" w:rsidR="008D1284" w:rsidRPr="00647D93" w:rsidRDefault="008D1284" w:rsidP="005F64B0">
            <w:pPr>
              <w:pStyle w:val="TAL"/>
              <w:rPr>
                <w:lang w:val="en-US"/>
              </w:rPr>
            </w:pPr>
            <w:r w:rsidRPr="00647D93">
              <w:rPr>
                <w:lang w:val="en-CA" w:eastAsia="fr-CA"/>
              </w:rPr>
              <w:t>BS1534-1b</w:t>
            </w:r>
          </w:p>
        </w:tc>
        <w:tc>
          <w:tcPr>
            <w:tcW w:w="1706" w:type="dxa"/>
          </w:tcPr>
          <w:p w14:paraId="1BF7ED71" w14:textId="77777777" w:rsidR="008D1284" w:rsidRPr="00647D93" w:rsidRDefault="008D1284" w:rsidP="005F64B0">
            <w:pPr>
              <w:pStyle w:val="TAL"/>
              <w:rPr>
                <w:lang w:val="en-US"/>
              </w:rPr>
            </w:pPr>
            <w:r w:rsidRPr="00647D93">
              <w:rPr>
                <w:lang w:val="en-CA" w:eastAsia="fr-CA"/>
              </w:rPr>
              <w:t>Generic Audio</w:t>
            </w:r>
          </w:p>
        </w:tc>
        <w:tc>
          <w:tcPr>
            <w:tcW w:w="1305" w:type="dxa"/>
          </w:tcPr>
          <w:p w14:paraId="115CD7DA" w14:textId="77777777" w:rsidR="008D1284" w:rsidRPr="00647D93" w:rsidRDefault="008D1284" w:rsidP="005F64B0">
            <w:pPr>
              <w:pStyle w:val="TAL"/>
              <w:rPr>
                <w:lang w:val="en-US"/>
              </w:rPr>
            </w:pPr>
            <w:r w:rsidRPr="00647D93">
              <w:rPr>
                <w:lang w:val="en-CA" w:eastAsia="fr-CA"/>
              </w:rPr>
              <w:t>Headphones</w:t>
            </w:r>
          </w:p>
        </w:tc>
        <w:tc>
          <w:tcPr>
            <w:tcW w:w="1146" w:type="dxa"/>
          </w:tcPr>
          <w:p w14:paraId="31D18AD5" w14:textId="77777777" w:rsidR="008D1284" w:rsidRPr="00647D93" w:rsidRDefault="008D1284" w:rsidP="005F64B0">
            <w:pPr>
              <w:pStyle w:val="TAC"/>
              <w:rPr>
                <w:lang w:val="en-US"/>
              </w:rPr>
            </w:pPr>
          </w:p>
        </w:tc>
        <w:tc>
          <w:tcPr>
            <w:tcW w:w="1076" w:type="dxa"/>
          </w:tcPr>
          <w:p w14:paraId="4EC7CF8A" w14:textId="77777777" w:rsidR="008D1284" w:rsidRPr="00647D93" w:rsidRDefault="008D1284" w:rsidP="005F64B0">
            <w:pPr>
              <w:pStyle w:val="TAC"/>
              <w:rPr>
                <w:lang w:val="en-US"/>
              </w:rPr>
            </w:pPr>
            <w:r w:rsidRPr="00647D93">
              <w:rPr>
                <w:lang w:val="en-US"/>
              </w:rPr>
              <w:t>x</w:t>
            </w:r>
          </w:p>
        </w:tc>
        <w:tc>
          <w:tcPr>
            <w:tcW w:w="1048" w:type="dxa"/>
          </w:tcPr>
          <w:p w14:paraId="6271C9E1" w14:textId="77777777" w:rsidR="008D1284" w:rsidRPr="00647D93" w:rsidRDefault="008D1284" w:rsidP="005F64B0">
            <w:pPr>
              <w:pStyle w:val="TAC"/>
              <w:rPr>
                <w:lang w:val="en-US"/>
              </w:rPr>
            </w:pPr>
          </w:p>
        </w:tc>
        <w:tc>
          <w:tcPr>
            <w:tcW w:w="942" w:type="dxa"/>
          </w:tcPr>
          <w:p w14:paraId="425ABA65" w14:textId="77777777" w:rsidR="008D1284" w:rsidRPr="00647D93" w:rsidRDefault="008D1284" w:rsidP="005F64B0">
            <w:pPr>
              <w:pStyle w:val="TAC"/>
              <w:rPr>
                <w:lang w:val="en-US"/>
              </w:rPr>
            </w:pPr>
            <w:r w:rsidRPr="00647D93">
              <w:rPr>
                <w:lang w:val="en-US"/>
              </w:rPr>
              <w:t>x</w:t>
            </w:r>
          </w:p>
        </w:tc>
      </w:tr>
      <w:tr w:rsidR="008D1284" w:rsidRPr="00240EBD" w14:paraId="53B3D99C" w14:textId="77777777" w:rsidTr="008D1284">
        <w:tc>
          <w:tcPr>
            <w:tcW w:w="910" w:type="dxa"/>
          </w:tcPr>
          <w:p w14:paraId="1C0F8D6A" w14:textId="77777777" w:rsidR="008D1284" w:rsidRPr="00647D93" w:rsidRDefault="008D1284" w:rsidP="005F64B0">
            <w:pPr>
              <w:pStyle w:val="TAL"/>
              <w:rPr>
                <w:lang w:val="en-US"/>
              </w:rPr>
            </w:pPr>
            <w:r w:rsidRPr="00647D93">
              <w:rPr>
                <w:lang w:val="en-CA" w:eastAsia="fr-CA"/>
              </w:rPr>
              <w:t>BS1534-2a</w:t>
            </w:r>
          </w:p>
        </w:tc>
        <w:tc>
          <w:tcPr>
            <w:tcW w:w="1706" w:type="dxa"/>
          </w:tcPr>
          <w:p w14:paraId="1BB0EC0F" w14:textId="77777777" w:rsidR="008D1284" w:rsidRPr="00647D93" w:rsidRDefault="008D1284" w:rsidP="005F64B0">
            <w:pPr>
              <w:pStyle w:val="TAL"/>
              <w:rPr>
                <w:lang w:val="en-US"/>
              </w:rPr>
            </w:pPr>
            <w:r w:rsidRPr="00647D93">
              <w:rPr>
                <w:lang w:val="en-CA" w:eastAsia="fr-CA"/>
              </w:rPr>
              <w:t>Generic Audio</w:t>
            </w:r>
          </w:p>
        </w:tc>
        <w:tc>
          <w:tcPr>
            <w:tcW w:w="1305" w:type="dxa"/>
          </w:tcPr>
          <w:p w14:paraId="6D5CB90A" w14:textId="77777777" w:rsidR="008D1284" w:rsidRPr="00647D93" w:rsidRDefault="008D1284" w:rsidP="005F64B0">
            <w:pPr>
              <w:pStyle w:val="TAL"/>
              <w:rPr>
                <w:lang w:val="en-US"/>
              </w:rPr>
            </w:pPr>
            <w:r w:rsidRPr="00647D93">
              <w:rPr>
                <w:lang w:val="en-CA" w:eastAsia="fr-CA"/>
              </w:rPr>
              <w:t>5.1</w:t>
            </w:r>
          </w:p>
        </w:tc>
        <w:tc>
          <w:tcPr>
            <w:tcW w:w="1146" w:type="dxa"/>
          </w:tcPr>
          <w:p w14:paraId="19339A50" w14:textId="77777777" w:rsidR="008D1284" w:rsidRPr="00647D93" w:rsidRDefault="008D1284" w:rsidP="005F64B0">
            <w:pPr>
              <w:pStyle w:val="TAC"/>
              <w:rPr>
                <w:lang w:val="en-US"/>
              </w:rPr>
            </w:pPr>
            <w:r w:rsidRPr="00647D93">
              <w:rPr>
                <w:lang w:val="en-US"/>
              </w:rPr>
              <w:t>x</w:t>
            </w:r>
          </w:p>
        </w:tc>
        <w:tc>
          <w:tcPr>
            <w:tcW w:w="1076" w:type="dxa"/>
          </w:tcPr>
          <w:p w14:paraId="6BB3B545" w14:textId="77777777" w:rsidR="008D1284" w:rsidRPr="00647D93" w:rsidRDefault="008D1284" w:rsidP="005F64B0">
            <w:pPr>
              <w:pStyle w:val="TAC"/>
              <w:rPr>
                <w:lang w:val="en-US"/>
              </w:rPr>
            </w:pPr>
            <w:r w:rsidRPr="00647D93">
              <w:rPr>
                <w:lang w:val="en-US"/>
              </w:rPr>
              <w:t>x</w:t>
            </w:r>
          </w:p>
        </w:tc>
        <w:tc>
          <w:tcPr>
            <w:tcW w:w="1048" w:type="dxa"/>
          </w:tcPr>
          <w:p w14:paraId="683DF979" w14:textId="77777777" w:rsidR="008D1284" w:rsidRPr="00647D93" w:rsidRDefault="008D1284" w:rsidP="005F64B0">
            <w:pPr>
              <w:pStyle w:val="TAC"/>
              <w:rPr>
                <w:lang w:val="en-US"/>
              </w:rPr>
            </w:pPr>
          </w:p>
        </w:tc>
        <w:tc>
          <w:tcPr>
            <w:tcW w:w="942" w:type="dxa"/>
          </w:tcPr>
          <w:p w14:paraId="2C9875E5" w14:textId="77777777" w:rsidR="008D1284" w:rsidRPr="00647D93" w:rsidRDefault="008D1284" w:rsidP="005F64B0">
            <w:pPr>
              <w:pStyle w:val="TAC"/>
              <w:rPr>
                <w:lang w:val="en-US"/>
              </w:rPr>
            </w:pPr>
          </w:p>
        </w:tc>
      </w:tr>
      <w:tr w:rsidR="008D1284" w:rsidRPr="00240EBD" w14:paraId="33E50435" w14:textId="77777777" w:rsidTr="008D1284">
        <w:tc>
          <w:tcPr>
            <w:tcW w:w="910" w:type="dxa"/>
          </w:tcPr>
          <w:p w14:paraId="35B01D73" w14:textId="77777777" w:rsidR="008D1284" w:rsidRPr="00647D93" w:rsidRDefault="008D1284" w:rsidP="005F64B0">
            <w:pPr>
              <w:pStyle w:val="TAL"/>
              <w:rPr>
                <w:lang w:val="en-US"/>
              </w:rPr>
            </w:pPr>
            <w:r w:rsidRPr="00647D93">
              <w:rPr>
                <w:lang w:val="en-CA" w:eastAsia="fr-CA"/>
              </w:rPr>
              <w:t>BS1534-2b</w:t>
            </w:r>
          </w:p>
        </w:tc>
        <w:tc>
          <w:tcPr>
            <w:tcW w:w="1706" w:type="dxa"/>
          </w:tcPr>
          <w:p w14:paraId="40668E35" w14:textId="77777777" w:rsidR="008D1284" w:rsidRPr="00647D93" w:rsidRDefault="008D1284" w:rsidP="005F64B0">
            <w:pPr>
              <w:pStyle w:val="TAL"/>
              <w:rPr>
                <w:lang w:val="en-US"/>
              </w:rPr>
            </w:pPr>
            <w:r w:rsidRPr="00647D93">
              <w:rPr>
                <w:lang w:val="en-CA" w:eastAsia="fr-CA"/>
              </w:rPr>
              <w:t>Generic Audio</w:t>
            </w:r>
          </w:p>
        </w:tc>
        <w:tc>
          <w:tcPr>
            <w:tcW w:w="1305" w:type="dxa"/>
          </w:tcPr>
          <w:p w14:paraId="396A6165" w14:textId="77777777" w:rsidR="008D1284" w:rsidRPr="00647D93" w:rsidRDefault="008D1284" w:rsidP="005F64B0">
            <w:pPr>
              <w:pStyle w:val="TAL"/>
              <w:rPr>
                <w:lang w:val="en-US"/>
              </w:rPr>
            </w:pPr>
            <w:r w:rsidRPr="00647D93">
              <w:rPr>
                <w:lang w:val="en-CA" w:eastAsia="fr-CA"/>
              </w:rPr>
              <w:t>5.1</w:t>
            </w:r>
          </w:p>
        </w:tc>
        <w:tc>
          <w:tcPr>
            <w:tcW w:w="1146" w:type="dxa"/>
          </w:tcPr>
          <w:p w14:paraId="412726E0" w14:textId="77777777" w:rsidR="008D1284" w:rsidRPr="00647D93" w:rsidRDefault="008D1284" w:rsidP="005F64B0">
            <w:pPr>
              <w:pStyle w:val="TAC"/>
              <w:rPr>
                <w:lang w:val="en-US"/>
              </w:rPr>
            </w:pPr>
            <w:r w:rsidRPr="00647D93">
              <w:rPr>
                <w:lang w:val="en-US"/>
              </w:rPr>
              <w:t>x</w:t>
            </w:r>
          </w:p>
        </w:tc>
        <w:tc>
          <w:tcPr>
            <w:tcW w:w="1076" w:type="dxa"/>
          </w:tcPr>
          <w:p w14:paraId="160B2848" w14:textId="77777777" w:rsidR="008D1284" w:rsidRPr="00647D93" w:rsidRDefault="008D1284" w:rsidP="005F64B0">
            <w:pPr>
              <w:pStyle w:val="TAC"/>
              <w:rPr>
                <w:lang w:val="en-US"/>
              </w:rPr>
            </w:pPr>
            <w:r w:rsidRPr="00647D93">
              <w:rPr>
                <w:lang w:val="en-US"/>
              </w:rPr>
              <w:t>x</w:t>
            </w:r>
          </w:p>
        </w:tc>
        <w:tc>
          <w:tcPr>
            <w:tcW w:w="1048" w:type="dxa"/>
          </w:tcPr>
          <w:p w14:paraId="451521E1" w14:textId="77777777" w:rsidR="008D1284" w:rsidRPr="00647D93" w:rsidRDefault="008D1284" w:rsidP="005F64B0">
            <w:pPr>
              <w:pStyle w:val="TAC"/>
              <w:rPr>
                <w:lang w:val="en-US"/>
              </w:rPr>
            </w:pPr>
          </w:p>
        </w:tc>
        <w:tc>
          <w:tcPr>
            <w:tcW w:w="942" w:type="dxa"/>
          </w:tcPr>
          <w:p w14:paraId="56C198C4" w14:textId="77777777" w:rsidR="008D1284" w:rsidRPr="00647D93" w:rsidRDefault="008D1284" w:rsidP="005F64B0">
            <w:pPr>
              <w:pStyle w:val="TAC"/>
              <w:rPr>
                <w:lang w:val="en-US"/>
              </w:rPr>
            </w:pPr>
          </w:p>
        </w:tc>
      </w:tr>
      <w:tr w:rsidR="008D1284" w:rsidRPr="00240EBD" w14:paraId="39D21E0C" w14:textId="77777777" w:rsidTr="008D1284">
        <w:tc>
          <w:tcPr>
            <w:tcW w:w="910" w:type="dxa"/>
          </w:tcPr>
          <w:p w14:paraId="73DF4010" w14:textId="77777777" w:rsidR="008D1284" w:rsidRPr="00647D93" w:rsidRDefault="008D1284" w:rsidP="005F64B0">
            <w:pPr>
              <w:pStyle w:val="TAL"/>
              <w:rPr>
                <w:lang w:val="en-US"/>
              </w:rPr>
            </w:pPr>
            <w:r w:rsidRPr="00647D93">
              <w:rPr>
                <w:lang w:val="en-CA" w:eastAsia="fr-CA"/>
              </w:rPr>
              <w:t>BS1534-3a</w:t>
            </w:r>
          </w:p>
        </w:tc>
        <w:tc>
          <w:tcPr>
            <w:tcW w:w="1706" w:type="dxa"/>
          </w:tcPr>
          <w:p w14:paraId="56A9ABB5" w14:textId="77777777" w:rsidR="008D1284" w:rsidRPr="00647D93" w:rsidRDefault="008D1284" w:rsidP="005F64B0">
            <w:pPr>
              <w:pStyle w:val="TAL"/>
              <w:rPr>
                <w:lang w:val="en-US"/>
              </w:rPr>
            </w:pPr>
            <w:r w:rsidRPr="00647D93">
              <w:rPr>
                <w:lang w:val="en-CA" w:eastAsia="fr-CA"/>
              </w:rPr>
              <w:t>Generic Audio</w:t>
            </w:r>
          </w:p>
        </w:tc>
        <w:tc>
          <w:tcPr>
            <w:tcW w:w="1305" w:type="dxa"/>
          </w:tcPr>
          <w:p w14:paraId="462D2F5F" w14:textId="77777777" w:rsidR="008D1284" w:rsidRPr="00647D93" w:rsidRDefault="008D1284" w:rsidP="005F64B0">
            <w:pPr>
              <w:pStyle w:val="TAL"/>
              <w:rPr>
                <w:lang w:val="en-US"/>
              </w:rPr>
            </w:pPr>
            <w:r w:rsidRPr="00647D93">
              <w:rPr>
                <w:lang w:val="en-CA" w:eastAsia="fr-CA"/>
              </w:rPr>
              <w:t>7.1 + 4</w:t>
            </w:r>
          </w:p>
        </w:tc>
        <w:tc>
          <w:tcPr>
            <w:tcW w:w="1146" w:type="dxa"/>
          </w:tcPr>
          <w:p w14:paraId="4E7F2993" w14:textId="77777777" w:rsidR="008D1284" w:rsidRPr="00647D93" w:rsidRDefault="008D1284" w:rsidP="005F64B0">
            <w:pPr>
              <w:pStyle w:val="TAC"/>
              <w:rPr>
                <w:lang w:val="en-US"/>
              </w:rPr>
            </w:pPr>
            <w:r w:rsidRPr="00647D93">
              <w:rPr>
                <w:lang w:val="en-US"/>
              </w:rPr>
              <w:t>x</w:t>
            </w:r>
          </w:p>
        </w:tc>
        <w:tc>
          <w:tcPr>
            <w:tcW w:w="1076" w:type="dxa"/>
          </w:tcPr>
          <w:p w14:paraId="7F6AD2FA" w14:textId="77777777" w:rsidR="008D1284" w:rsidRPr="00647D93" w:rsidRDefault="008D1284" w:rsidP="005F64B0">
            <w:pPr>
              <w:pStyle w:val="TAC"/>
              <w:rPr>
                <w:lang w:val="en-US"/>
              </w:rPr>
            </w:pPr>
            <w:r w:rsidRPr="00647D93">
              <w:rPr>
                <w:lang w:val="en-US"/>
              </w:rPr>
              <w:t>x</w:t>
            </w:r>
          </w:p>
        </w:tc>
        <w:tc>
          <w:tcPr>
            <w:tcW w:w="1048" w:type="dxa"/>
          </w:tcPr>
          <w:p w14:paraId="402CB436" w14:textId="77777777" w:rsidR="008D1284" w:rsidRPr="00647D93" w:rsidRDefault="008D1284" w:rsidP="005F64B0">
            <w:pPr>
              <w:pStyle w:val="TAC"/>
              <w:rPr>
                <w:lang w:val="en-US"/>
              </w:rPr>
            </w:pPr>
          </w:p>
        </w:tc>
        <w:tc>
          <w:tcPr>
            <w:tcW w:w="942" w:type="dxa"/>
          </w:tcPr>
          <w:p w14:paraId="0E0A4AF8" w14:textId="77777777" w:rsidR="008D1284" w:rsidRPr="00647D93" w:rsidRDefault="008D1284" w:rsidP="005F64B0">
            <w:pPr>
              <w:pStyle w:val="TAC"/>
              <w:rPr>
                <w:lang w:val="en-US"/>
              </w:rPr>
            </w:pPr>
          </w:p>
        </w:tc>
      </w:tr>
      <w:tr w:rsidR="008D1284" w:rsidRPr="00240EBD" w14:paraId="5EC99AB0" w14:textId="77777777" w:rsidTr="008D1284">
        <w:tc>
          <w:tcPr>
            <w:tcW w:w="910" w:type="dxa"/>
          </w:tcPr>
          <w:p w14:paraId="4CD7727F" w14:textId="77777777" w:rsidR="008D1284" w:rsidRPr="00647D93" w:rsidRDefault="008D1284" w:rsidP="005F64B0">
            <w:pPr>
              <w:pStyle w:val="TAL"/>
              <w:rPr>
                <w:lang w:val="en-US"/>
              </w:rPr>
            </w:pPr>
            <w:r w:rsidRPr="00647D93">
              <w:rPr>
                <w:lang w:val="en-CA" w:eastAsia="fr-CA"/>
              </w:rPr>
              <w:t>BS1534-3b</w:t>
            </w:r>
          </w:p>
        </w:tc>
        <w:tc>
          <w:tcPr>
            <w:tcW w:w="1706" w:type="dxa"/>
          </w:tcPr>
          <w:p w14:paraId="00505E90" w14:textId="77777777" w:rsidR="008D1284" w:rsidRPr="00647D93" w:rsidRDefault="008D1284" w:rsidP="005F64B0">
            <w:pPr>
              <w:pStyle w:val="TAL"/>
              <w:rPr>
                <w:lang w:val="en-US"/>
              </w:rPr>
            </w:pPr>
            <w:r w:rsidRPr="00647D93">
              <w:rPr>
                <w:lang w:val="en-CA" w:eastAsia="fr-CA"/>
              </w:rPr>
              <w:t>Generic Audio</w:t>
            </w:r>
          </w:p>
        </w:tc>
        <w:tc>
          <w:tcPr>
            <w:tcW w:w="1305" w:type="dxa"/>
          </w:tcPr>
          <w:p w14:paraId="2648676C" w14:textId="77777777" w:rsidR="008D1284" w:rsidRPr="00647D93" w:rsidRDefault="008D1284" w:rsidP="005F64B0">
            <w:pPr>
              <w:pStyle w:val="TAL"/>
              <w:rPr>
                <w:lang w:val="en-US"/>
              </w:rPr>
            </w:pPr>
            <w:r w:rsidRPr="00647D93">
              <w:rPr>
                <w:lang w:val="en-CA" w:eastAsia="fr-CA"/>
              </w:rPr>
              <w:t>7.1 + 4</w:t>
            </w:r>
          </w:p>
        </w:tc>
        <w:tc>
          <w:tcPr>
            <w:tcW w:w="1146" w:type="dxa"/>
          </w:tcPr>
          <w:p w14:paraId="42B45B0D" w14:textId="77777777" w:rsidR="008D1284" w:rsidRPr="00647D93" w:rsidRDefault="008D1284" w:rsidP="005F64B0">
            <w:pPr>
              <w:pStyle w:val="TAC"/>
              <w:rPr>
                <w:lang w:val="en-US"/>
              </w:rPr>
            </w:pPr>
            <w:r w:rsidRPr="00647D93">
              <w:rPr>
                <w:lang w:val="en-US"/>
              </w:rPr>
              <w:t>x</w:t>
            </w:r>
          </w:p>
        </w:tc>
        <w:tc>
          <w:tcPr>
            <w:tcW w:w="1076" w:type="dxa"/>
          </w:tcPr>
          <w:p w14:paraId="1C15C828" w14:textId="77777777" w:rsidR="008D1284" w:rsidRPr="00647D93" w:rsidRDefault="008D1284" w:rsidP="005F64B0">
            <w:pPr>
              <w:pStyle w:val="TAC"/>
              <w:rPr>
                <w:lang w:val="en-US"/>
              </w:rPr>
            </w:pPr>
            <w:r w:rsidRPr="00647D93">
              <w:rPr>
                <w:lang w:val="en-US"/>
              </w:rPr>
              <w:t>x</w:t>
            </w:r>
          </w:p>
        </w:tc>
        <w:tc>
          <w:tcPr>
            <w:tcW w:w="1048" w:type="dxa"/>
          </w:tcPr>
          <w:p w14:paraId="0AAC767C" w14:textId="77777777" w:rsidR="008D1284" w:rsidRPr="00647D93" w:rsidRDefault="008D1284" w:rsidP="005F64B0">
            <w:pPr>
              <w:pStyle w:val="TAC"/>
              <w:rPr>
                <w:lang w:val="en-US"/>
              </w:rPr>
            </w:pPr>
          </w:p>
        </w:tc>
        <w:tc>
          <w:tcPr>
            <w:tcW w:w="942" w:type="dxa"/>
          </w:tcPr>
          <w:p w14:paraId="154A1F42" w14:textId="77777777" w:rsidR="008D1284" w:rsidRPr="00647D93" w:rsidRDefault="008D1284" w:rsidP="005F64B0">
            <w:pPr>
              <w:pStyle w:val="TAC"/>
              <w:rPr>
                <w:lang w:val="en-US"/>
              </w:rPr>
            </w:pPr>
          </w:p>
        </w:tc>
      </w:tr>
      <w:tr w:rsidR="008D1284" w:rsidRPr="00240EBD" w14:paraId="2D6DAA3C" w14:textId="77777777" w:rsidTr="008D1284">
        <w:tc>
          <w:tcPr>
            <w:tcW w:w="910" w:type="dxa"/>
          </w:tcPr>
          <w:p w14:paraId="7740488C" w14:textId="77777777" w:rsidR="008D1284" w:rsidRPr="00647D93" w:rsidRDefault="008D1284" w:rsidP="005F64B0">
            <w:pPr>
              <w:pStyle w:val="TAL"/>
              <w:rPr>
                <w:lang w:val="en-US"/>
              </w:rPr>
            </w:pPr>
            <w:r w:rsidRPr="00647D93">
              <w:rPr>
                <w:lang w:val="en-CA" w:eastAsia="fr-CA"/>
              </w:rPr>
              <w:t>BS1534-4a</w:t>
            </w:r>
          </w:p>
        </w:tc>
        <w:tc>
          <w:tcPr>
            <w:tcW w:w="1706" w:type="dxa"/>
          </w:tcPr>
          <w:p w14:paraId="782C114D" w14:textId="77777777" w:rsidR="008D1284" w:rsidRPr="00647D93" w:rsidRDefault="008D1284" w:rsidP="005F64B0">
            <w:pPr>
              <w:pStyle w:val="TAL"/>
              <w:rPr>
                <w:lang w:val="en-US"/>
              </w:rPr>
            </w:pPr>
            <w:r w:rsidRPr="00647D93">
              <w:rPr>
                <w:lang w:val="en-CA" w:eastAsia="fr-CA"/>
              </w:rPr>
              <w:t>Generic Audio</w:t>
            </w:r>
          </w:p>
        </w:tc>
        <w:tc>
          <w:tcPr>
            <w:tcW w:w="1305" w:type="dxa"/>
          </w:tcPr>
          <w:p w14:paraId="4DA0AD49" w14:textId="77777777" w:rsidR="008D1284" w:rsidRPr="00647D93" w:rsidRDefault="008D1284" w:rsidP="005F64B0">
            <w:pPr>
              <w:pStyle w:val="TAL"/>
              <w:rPr>
                <w:lang w:val="en-US"/>
              </w:rPr>
            </w:pPr>
            <w:r w:rsidRPr="00647D93">
              <w:rPr>
                <w:lang w:val="en-CA" w:eastAsia="fr-CA"/>
              </w:rPr>
              <w:t>Headphones</w:t>
            </w:r>
          </w:p>
        </w:tc>
        <w:tc>
          <w:tcPr>
            <w:tcW w:w="1146" w:type="dxa"/>
          </w:tcPr>
          <w:p w14:paraId="28249C2B" w14:textId="77777777" w:rsidR="008D1284" w:rsidRPr="00647D93" w:rsidRDefault="008D1284" w:rsidP="005F64B0">
            <w:pPr>
              <w:pStyle w:val="TAC"/>
              <w:rPr>
                <w:lang w:val="en-US"/>
              </w:rPr>
            </w:pPr>
            <w:r w:rsidRPr="00647D93">
              <w:rPr>
                <w:lang w:val="en-US"/>
              </w:rPr>
              <w:t>x</w:t>
            </w:r>
          </w:p>
        </w:tc>
        <w:tc>
          <w:tcPr>
            <w:tcW w:w="1076" w:type="dxa"/>
          </w:tcPr>
          <w:p w14:paraId="1F87DE83" w14:textId="77777777" w:rsidR="008D1284" w:rsidRPr="00647D93" w:rsidRDefault="008D1284" w:rsidP="005F64B0">
            <w:pPr>
              <w:pStyle w:val="TAC"/>
              <w:rPr>
                <w:lang w:val="en-US"/>
              </w:rPr>
            </w:pPr>
          </w:p>
        </w:tc>
        <w:tc>
          <w:tcPr>
            <w:tcW w:w="1048" w:type="dxa"/>
          </w:tcPr>
          <w:p w14:paraId="3A70069B" w14:textId="77777777" w:rsidR="008D1284" w:rsidRPr="00647D93" w:rsidRDefault="008D1284" w:rsidP="005F64B0">
            <w:pPr>
              <w:pStyle w:val="TAC"/>
              <w:rPr>
                <w:lang w:val="en-US"/>
              </w:rPr>
            </w:pPr>
          </w:p>
        </w:tc>
        <w:tc>
          <w:tcPr>
            <w:tcW w:w="942" w:type="dxa"/>
          </w:tcPr>
          <w:p w14:paraId="76BA38EE" w14:textId="77777777" w:rsidR="008D1284" w:rsidRPr="00647D93" w:rsidRDefault="008D1284" w:rsidP="005F64B0">
            <w:pPr>
              <w:pStyle w:val="TAC"/>
              <w:rPr>
                <w:lang w:val="en-US"/>
              </w:rPr>
            </w:pPr>
            <w:r w:rsidRPr="00647D93">
              <w:rPr>
                <w:lang w:val="en-US"/>
              </w:rPr>
              <w:t>x</w:t>
            </w:r>
          </w:p>
        </w:tc>
      </w:tr>
      <w:tr w:rsidR="008D1284" w:rsidRPr="00240EBD" w14:paraId="6D46392F" w14:textId="77777777" w:rsidTr="008D1284">
        <w:tc>
          <w:tcPr>
            <w:tcW w:w="910" w:type="dxa"/>
          </w:tcPr>
          <w:p w14:paraId="63288D45" w14:textId="77777777" w:rsidR="008D1284" w:rsidRPr="00647D93" w:rsidRDefault="008D1284" w:rsidP="005F64B0">
            <w:pPr>
              <w:pStyle w:val="TAL"/>
              <w:rPr>
                <w:lang w:val="en-US"/>
              </w:rPr>
            </w:pPr>
            <w:r w:rsidRPr="00647D93">
              <w:rPr>
                <w:lang w:val="en-CA" w:eastAsia="fr-CA"/>
              </w:rPr>
              <w:t>BS1534-4b</w:t>
            </w:r>
          </w:p>
        </w:tc>
        <w:tc>
          <w:tcPr>
            <w:tcW w:w="1706" w:type="dxa"/>
          </w:tcPr>
          <w:p w14:paraId="25C0893A" w14:textId="77777777" w:rsidR="008D1284" w:rsidRPr="00647D93" w:rsidRDefault="008D1284" w:rsidP="005F64B0">
            <w:pPr>
              <w:pStyle w:val="TAL"/>
              <w:rPr>
                <w:lang w:val="en-US"/>
              </w:rPr>
            </w:pPr>
            <w:r w:rsidRPr="00647D93">
              <w:rPr>
                <w:lang w:val="en-CA" w:eastAsia="fr-CA"/>
              </w:rPr>
              <w:t>Generic Audio</w:t>
            </w:r>
          </w:p>
        </w:tc>
        <w:tc>
          <w:tcPr>
            <w:tcW w:w="1305" w:type="dxa"/>
          </w:tcPr>
          <w:p w14:paraId="665D44E5" w14:textId="77777777" w:rsidR="008D1284" w:rsidRPr="00647D93" w:rsidRDefault="008D1284" w:rsidP="005F64B0">
            <w:pPr>
              <w:pStyle w:val="TAL"/>
              <w:rPr>
                <w:lang w:val="en-US"/>
              </w:rPr>
            </w:pPr>
            <w:r w:rsidRPr="00647D93">
              <w:rPr>
                <w:lang w:val="en-CA" w:eastAsia="fr-CA"/>
              </w:rPr>
              <w:t>Headphones</w:t>
            </w:r>
          </w:p>
        </w:tc>
        <w:tc>
          <w:tcPr>
            <w:tcW w:w="1146" w:type="dxa"/>
          </w:tcPr>
          <w:p w14:paraId="2328E254" w14:textId="77777777" w:rsidR="008D1284" w:rsidRPr="00647D93" w:rsidRDefault="008D1284" w:rsidP="005F64B0">
            <w:pPr>
              <w:pStyle w:val="TAC"/>
              <w:rPr>
                <w:lang w:val="en-US"/>
              </w:rPr>
            </w:pPr>
          </w:p>
        </w:tc>
        <w:tc>
          <w:tcPr>
            <w:tcW w:w="1076" w:type="dxa"/>
          </w:tcPr>
          <w:p w14:paraId="727F81E3" w14:textId="77777777" w:rsidR="008D1284" w:rsidRPr="00647D93" w:rsidRDefault="008D1284" w:rsidP="005F64B0">
            <w:pPr>
              <w:pStyle w:val="TAC"/>
              <w:rPr>
                <w:lang w:val="en-US"/>
              </w:rPr>
            </w:pPr>
            <w:r w:rsidRPr="00647D93">
              <w:rPr>
                <w:lang w:val="en-US"/>
              </w:rPr>
              <w:t>x</w:t>
            </w:r>
          </w:p>
        </w:tc>
        <w:tc>
          <w:tcPr>
            <w:tcW w:w="1048" w:type="dxa"/>
          </w:tcPr>
          <w:p w14:paraId="20A6C559" w14:textId="77777777" w:rsidR="008D1284" w:rsidRPr="00647D93" w:rsidRDefault="008D1284" w:rsidP="005F64B0">
            <w:pPr>
              <w:pStyle w:val="TAC"/>
              <w:rPr>
                <w:lang w:val="en-US"/>
              </w:rPr>
            </w:pPr>
          </w:p>
        </w:tc>
        <w:tc>
          <w:tcPr>
            <w:tcW w:w="942" w:type="dxa"/>
          </w:tcPr>
          <w:p w14:paraId="38ED9FC1" w14:textId="77777777" w:rsidR="008D1284" w:rsidRPr="00647D93" w:rsidRDefault="008D1284" w:rsidP="005F64B0">
            <w:pPr>
              <w:pStyle w:val="TAC"/>
              <w:rPr>
                <w:lang w:val="en-US"/>
              </w:rPr>
            </w:pPr>
            <w:r w:rsidRPr="00647D93">
              <w:rPr>
                <w:lang w:val="en-US"/>
              </w:rPr>
              <w:t>x</w:t>
            </w:r>
          </w:p>
        </w:tc>
      </w:tr>
      <w:tr w:rsidR="008D1284" w:rsidRPr="00240EBD" w14:paraId="206E3FF3" w14:textId="77777777" w:rsidTr="008D1284">
        <w:tc>
          <w:tcPr>
            <w:tcW w:w="910" w:type="dxa"/>
          </w:tcPr>
          <w:p w14:paraId="3A0CA707" w14:textId="77777777" w:rsidR="008D1284" w:rsidRPr="00647D93" w:rsidRDefault="008D1284" w:rsidP="005F64B0">
            <w:pPr>
              <w:pStyle w:val="TAL"/>
              <w:rPr>
                <w:lang w:val="en-US"/>
              </w:rPr>
            </w:pPr>
            <w:r w:rsidRPr="00647D93">
              <w:rPr>
                <w:lang w:val="en-CA" w:eastAsia="fr-CA"/>
              </w:rPr>
              <w:t>BS1534-5a</w:t>
            </w:r>
          </w:p>
        </w:tc>
        <w:tc>
          <w:tcPr>
            <w:tcW w:w="1706" w:type="dxa"/>
          </w:tcPr>
          <w:p w14:paraId="12708133" w14:textId="77777777" w:rsidR="008D1284" w:rsidRPr="00647D93" w:rsidRDefault="008D1284" w:rsidP="005F64B0">
            <w:pPr>
              <w:pStyle w:val="TAL"/>
              <w:rPr>
                <w:lang w:val="en-US"/>
              </w:rPr>
            </w:pPr>
            <w:r w:rsidRPr="00647D93">
              <w:rPr>
                <w:lang w:val="en-CA" w:eastAsia="fr-CA"/>
              </w:rPr>
              <w:t>Generic Audio</w:t>
            </w:r>
          </w:p>
        </w:tc>
        <w:tc>
          <w:tcPr>
            <w:tcW w:w="1305" w:type="dxa"/>
          </w:tcPr>
          <w:p w14:paraId="01194A36" w14:textId="77777777" w:rsidR="008D1284" w:rsidRPr="00647D93" w:rsidRDefault="008D1284" w:rsidP="005F64B0">
            <w:pPr>
              <w:pStyle w:val="TAL"/>
              <w:rPr>
                <w:lang w:val="en-US"/>
              </w:rPr>
            </w:pPr>
            <w:r w:rsidRPr="00647D93">
              <w:rPr>
                <w:lang w:val="en-CA" w:eastAsia="fr-CA"/>
              </w:rPr>
              <w:t>Headphones</w:t>
            </w:r>
          </w:p>
        </w:tc>
        <w:tc>
          <w:tcPr>
            <w:tcW w:w="1146" w:type="dxa"/>
          </w:tcPr>
          <w:p w14:paraId="4240B470" w14:textId="77777777" w:rsidR="008D1284" w:rsidRPr="00647D93" w:rsidRDefault="008D1284" w:rsidP="005F64B0">
            <w:pPr>
              <w:pStyle w:val="TAC"/>
              <w:rPr>
                <w:lang w:val="en-US"/>
              </w:rPr>
            </w:pPr>
            <w:r w:rsidRPr="00647D93">
              <w:rPr>
                <w:lang w:val="en-US"/>
              </w:rPr>
              <w:t>x</w:t>
            </w:r>
          </w:p>
        </w:tc>
        <w:tc>
          <w:tcPr>
            <w:tcW w:w="1076" w:type="dxa"/>
          </w:tcPr>
          <w:p w14:paraId="4756F6B8" w14:textId="77777777" w:rsidR="008D1284" w:rsidRPr="00647D93" w:rsidRDefault="008D1284" w:rsidP="005F64B0">
            <w:pPr>
              <w:pStyle w:val="TAC"/>
              <w:rPr>
                <w:lang w:val="en-US"/>
              </w:rPr>
            </w:pPr>
          </w:p>
        </w:tc>
        <w:tc>
          <w:tcPr>
            <w:tcW w:w="1048" w:type="dxa"/>
          </w:tcPr>
          <w:p w14:paraId="6E43C177" w14:textId="77777777" w:rsidR="008D1284" w:rsidRPr="00647D93" w:rsidRDefault="008D1284" w:rsidP="005F64B0">
            <w:pPr>
              <w:pStyle w:val="TAC"/>
              <w:rPr>
                <w:lang w:val="en-US"/>
              </w:rPr>
            </w:pPr>
          </w:p>
        </w:tc>
        <w:tc>
          <w:tcPr>
            <w:tcW w:w="942" w:type="dxa"/>
          </w:tcPr>
          <w:p w14:paraId="3861DD27" w14:textId="77777777" w:rsidR="008D1284" w:rsidRPr="00647D93" w:rsidRDefault="008D1284" w:rsidP="005F64B0">
            <w:pPr>
              <w:pStyle w:val="TAC"/>
              <w:rPr>
                <w:lang w:val="en-US"/>
              </w:rPr>
            </w:pPr>
            <w:r w:rsidRPr="00647D93">
              <w:rPr>
                <w:lang w:val="en-US"/>
              </w:rPr>
              <w:t>x</w:t>
            </w:r>
          </w:p>
        </w:tc>
      </w:tr>
      <w:tr w:rsidR="008D1284" w:rsidRPr="00240EBD" w14:paraId="380E4D4C" w14:textId="77777777" w:rsidTr="008D1284">
        <w:tc>
          <w:tcPr>
            <w:tcW w:w="910" w:type="dxa"/>
          </w:tcPr>
          <w:p w14:paraId="40982013" w14:textId="77777777" w:rsidR="008D1284" w:rsidRPr="00647D93" w:rsidRDefault="008D1284" w:rsidP="005F64B0">
            <w:pPr>
              <w:pStyle w:val="TAL"/>
              <w:rPr>
                <w:lang w:val="en-US"/>
              </w:rPr>
            </w:pPr>
            <w:r w:rsidRPr="00647D93">
              <w:rPr>
                <w:lang w:val="en-CA" w:eastAsia="fr-CA"/>
              </w:rPr>
              <w:t>BS1534-5b</w:t>
            </w:r>
          </w:p>
        </w:tc>
        <w:tc>
          <w:tcPr>
            <w:tcW w:w="1706" w:type="dxa"/>
          </w:tcPr>
          <w:p w14:paraId="271347BB" w14:textId="77777777" w:rsidR="008D1284" w:rsidRPr="00647D93" w:rsidRDefault="008D1284" w:rsidP="005F64B0">
            <w:pPr>
              <w:pStyle w:val="TAL"/>
              <w:rPr>
                <w:lang w:val="en-US"/>
              </w:rPr>
            </w:pPr>
            <w:r w:rsidRPr="00647D93">
              <w:rPr>
                <w:lang w:val="en-CA" w:eastAsia="fr-CA"/>
              </w:rPr>
              <w:t>Generic Audio</w:t>
            </w:r>
          </w:p>
        </w:tc>
        <w:tc>
          <w:tcPr>
            <w:tcW w:w="1305" w:type="dxa"/>
          </w:tcPr>
          <w:p w14:paraId="29B387B5" w14:textId="77777777" w:rsidR="008D1284" w:rsidRPr="00647D93" w:rsidRDefault="008D1284" w:rsidP="005F64B0">
            <w:pPr>
              <w:pStyle w:val="TAL"/>
              <w:rPr>
                <w:lang w:val="en-US"/>
              </w:rPr>
            </w:pPr>
            <w:r w:rsidRPr="00647D93">
              <w:rPr>
                <w:lang w:val="en-CA" w:eastAsia="fr-CA"/>
              </w:rPr>
              <w:t>7.1+4</w:t>
            </w:r>
          </w:p>
        </w:tc>
        <w:tc>
          <w:tcPr>
            <w:tcW w:w="1146" w:type="dxa"/>
          </w:tcPr>
          <w:p w14:paraId="6769FC20" w14:textId="77777777" w:rsidR="008D1284" w:rsidRPr="00647D93" w:rsidRDefault="008D1284" w:rsidP="005F64B0">
            <w:pPr>
              <w:pStyle w:val="TAC"/>
              <w:rPr>
                <w:lang w:val="en-US"/>
              </w:rPr>
            </w:pPr>
            <w:r w:rsidRPr="00647D93">
              <w:rPr>
                <w:lang w:val="en-US"/>
              </w:rPr>
              <w:t>x</w:t>
            </w:r>
          </w:p>
        </w:tc>
        <w:tc>
          <w:tcPr>
            <w:tcW w:w="1076" w:type="dxa"/>
          </w:tcPr>
          <w:p w14:paraId="67FA3B81" w14:textId="77777777" w:rsidR="008D1284" w:rsidRPr="00647D93" w:rsidRDefault="008D1284" w:rsidP="005F64B0">
            <w:pPr>
              <w:pStyle w:val="TAC"/>
              <w:rPr>
                <w:lang w:val="en-US"/>
              </w:rPr>
            </w:pPr>
            <w:r w:rsidRPr="00647D93">
              <w:rPr>
                <w:lang w:val="en-US"/>
              </w:rPr>
              <w:t>x</w:t>
            </w:r>
          </w:p>
        </w:tc>
        <w:tc>
          <w:tcPr>
            <w:tcW w:w="1048" w:type="dxa"/>
          </w:tcPr>
          <w:p w14:paraId="05C9A294" w14:textId="77777777" w:rsidR="008D1284" w:rsidRPr="00647D93" w:rsidRDefault="008D1284" w:rsidP="005F64B0">
            <w:pPr>
              <w:pStyle w:val="TAC"/>
              <w:rPr>
                <w:lang w:val="en-US"/>
              </w:rPr>
            </w:pPr>
          </w:p>
        </w:tc>
        <w:tc>
          <w:tcPr>
            <w:tcW w:w="942" w:type="dxa"/>
          </w:tcPr>
          <w:p w14:paraId="236EABA9" w14:textId="77777777" w:rsidR="008D1284" w:rsidRPr="00647D93" w:rsidRDefault="008D1284" w:rsidP="005F64B0">
            <w:pPr>
              <w:pStyle w:val="TAC"/>
              <w:rPr>
                <w:lang w:val="en-US"/>
              </w:rPr>
            </w:pPr>
          </w:p>
        </w:tc>
      </w:tr>
      <w:tr w:rsidR="008D1284" w:rsidRPr="00240EBD" w14:paraId="4A0CD515" w14:textId="77777777" w:rsidTr="008D1284">
        <w:tc>
          <w:tcPr>
            <w:tcW w:w="910" w:type="dxa"/>
          </w:tcPr>
          <w:p w14:paraId="17B829A3" w14:textId="77777777" w:rsidR="008D1284" w:rsidRPr="00647D93" w:rsidRDefault="008D1284" w:rsidP="005F64B0">
            <w:pPr>
              <w:pStyle w:val="TAL"/>
              <w:rPr>
                <w:lang w:val="en-US"/>
              </w:rPr>
            </w:pPr>
            <w:r w:rsidRPr="00647D93">
              <w:rPr>
                <w:lang w:val="en-CA" w:eastAsia="fr-CA"/>
              </w:rPr>
              <w:t>BS1534-6a</w:t>
            </w:r>
          </w:p>
        </w:tc>
        <w:tc>
          <w:tcPr>
            <w:tcW w:w="1706" w:type="dxa"/>
          </w:tcPr>
          <w:p w14:paraId="0F222191" w14:textId="77777777" w:rsidR="008D1284" w:rsidRPr="00647D93" w:rsidRDefault="008D1284" w:rsidP="005F64B0">
            <w:pPr>
              <w:pStyle w:val="TAL"/>
              <w:rPr>
                <w:lang w:val="en-US"/>
              </w:rPr>
            </w:pPr>
            <w:r w:rsidRPr="00647D93">
              <w:rPr>
                <w:lang w:val="en-CA" w:eastAsia="fr-CA"/>
              </w:rPr>
              <w:t>Generic Audio</w:t>
            </w:r>
          </w:p>
        </w:tc>
        <w:tc>
          <w:tcPr>
            <w:tcW w:w="1305" w:type="dxa"/>
          </w:tcPr>
          <w:p w14:paraId="2B6E78DD" w14:textId="77777777" w:rsidR="008D1284" w:rsidRPr="00647D93" w:rsidRDefault="008D1284" w:rsidP="005F64B0">
            <w:pPr>
              <w:pStyle w:val="TAL"/>
              <w:rPr>
                <w:lang w:val="en-US"/>
              </w:rPr>
            </w:pPr>
            <w:r w:rsidRPr="00647D93">
              <w:rPr>
                <w:lang w:val="en-CA" w:eastAsia="fr-CA"/>
              </w:rPr>
              <w:t>Headphones</w:t>
            </w:r>
          </w:p>
        </w:tc>
        <w:tc>
          <w:tcPr>
            <w:tcW w:w="1146" w:type="dxa"/>
          </w:tcPr>
          <w:p w14:paraId="481F912C" w14:textId="77777777" w:rsidR="008D1284" w:rsidRPr="00647D93" w:rsidRDefault="008D1284" w:rsidP="005F64B0">
            <w:pPr>
              <w:pStyle w:val="TAC"/>
              <w:rPr>
                <w:lang w:val="en-US"/>
              </w:rPr>
            </w:pPr>
          </w:p>
        </w:tc>
        <w:tc>
          <w:tcPr>
            <w:tcW w:w="1076" w:type="dxa"/>
          </w:tcPr>
          <w:p w14:paraId="7E112B7C" w14:textId="77777777" w:rsidR="008D1284" w:rsidRPr="00647D93" w:rsidRDefault="008D1284" w:rsidP="005F64B0">
            <w:pPr>
              <w:pStyle w:val="TAC"/>
              <w:rPr>
                <w:lang w:val="en-US"/>
              </w:rPr>
            </w:pPr>
            <w:r w:rsidRPr="00647D93">
              <w:rPr>
                <w:lang w:val="en-US"/>
              </w:rPr>
              <w:t>x</w:t>
            </w:r>
          </w:p>
        </w:tc>
        <w:tc>
          <w:tcPr>
            <w:tcW w:w="1048" w:type="dxa"/>
          </w:tcPr>
          <w:p w14:paraId="73BE2077" w14:textId="77777777" w:rsidR="008D1284" w:rsidRPr="00647D93" w:rsidRDefault="008D1284" w:rsidP="005F64B0">
            <w:pPr>
              <w:pStyle w:val="TAC"/>
              <w:rPr>
                <w:lang w:val="en-US"/>
              </w:rPr>
            </w:pPr>
          </w:p>
        </w:tc>
        <w:tc>
          <w:tcPr>
            <w:tcW w:w="942" w:type="dxa"/>
          </w:tcPr>
          <w:p w14:paraId="5FF06F23" w14:textId="77777777" w:rsidR="008D1284" w:rsidRPr="00647D93" w:rsidRDefault="008D1284" w:rsidP="005F64B0">
            <w:pPr>
              <w:pStyle w:val="TAC"/>
              <w:rPr>
                <w:lang w:val="en-US"/>
              </w:rPr>
            </w:pPr>
            <w:r w:rsidRPr="00647D93">
              <w:rPr>
                <w:lang w:val="en-US"/>
              </w:rPr>
              <w:t>x</w:t>
            </w:r>
          </w:p>
        </w:tc>
      </w:tr>
      <w:tr w:rsidR="008D1284" w:rsidRPr="00240EBD" w14:paraId="3E49C3E6" w14:textId="77777777" w:rsidTr="008D1284">
        <w:tc>
          <w:tcPr>
            <w:tcW w:w="910" w:type="dxa"/>
          </w:tcPr>
          <w:p w14:paraId="695757A0" w14:textId="77777777" w:rsidR="008D1284" w:rsidRPr="00647D93" w:rsidRDefault="008D1284" w:rsidP="005F64B0">
            <w:pPr>
              <w:pStyle w:val="TAL"/>
              <w:rPr>
                <w:lang w:val="en-US"/>
              </w:rPr>
            </w:pPr>
            <w:r w:rsidRPr="00647D93">
              <w:rPr>
                <w:lang w:val="en-CA" w:eastAsia="fr-CA"/>
              </w:rPr>
              <w:t>BS1534-6b</w:t>
            </w:r>
          </w:p>
        </w:tc>
        <w:tc>
          <w:tcPr>
            <w:tcW w:w="1706" w:type="dxa"/>
          </w:tcPr>
          <w:p w14:paraId="56C97C86" w14:textId="77777777" w:rsidR="008D1284" w:rsidRPr="00647D93" w:rsidRDefault="008D1284" w:rsidP="005F64B0">
            <w:pPr>
              <w:pStyle w:val="TAL"/>
              <w:rPr>
                <w:lang w:val="en-US"/>
              </w:rPr>
            </w:pPr>
            <w:r w:rsidRPr="00647D93">
              <w:rPr>
                <w:lang w:val="en-CA" w:eastAsia="fr-CA"/>
              </w:rPr>
              <w:t>Generic Audio</w:t>
            </w:r>
          </w:p>
        </w:tc>
        <w:tc>
          <w:tcPr>
            <w:tcW w:w="1305" w:type="dxa"/>
          </w:tcPr>
          <w:p w14:paraId="0ABB13FF" w14:textId="77777777" w:rsidR="008D1284" w:rsidRPr="00647D93" w:rsidRDefault="008D1284" w:rsidP="005F64B0">
            <w:pPr>
              <w:pStyle w:val="TAL"/>
              <w:rPr>
                <w:lang w:val="en-US"/>
              </w:rPr>
            </w:pPr>
            <w:r w:rsidRPr="00647D93">
              <w:rPr>
                <w:lang w:val="en-CA" w:eastAsia="fr-CA"/>
              </w:rPr>
              <w:t>Headphones</w:t>
            </w:r>
          </w:p>
        </w:tc>
        <w:tc>
          <w:tcPr>
            <w:tcW w:w="1146" w:type="dxa"/>
          </w:tcPr>
          <w:p w14:paraId="45FAE604" w14:textId="77777777" w:rsidR="008D1284" w:rsidRPr="00647D93" w:rsidRDefault="008D1284" w:rsidP="005F64B0">
            <w:pPr>
              <w:pStyle w:val="TAC"/>
              <w:rPr>
                <w:lang w:val="en-US"/>
              </w:rPr>
            </w:pPr>
          </w:p>
        </w:tc>
        <w:tc>
          <w:tcPr>
            <w:tcW w:w="1076" w:type="dxa"/>
          </w:tcPr>
          <w:p w14:paraId="45571320" w14:textId="77777777" w:rsidR="008D1284" w:rsidRPr="00647D93" w:rsidRDefault="008D1284" w:rsidP="005F64B0">
            <w:pPr>
              <w:pStyle w:val="TAC"/>
              <w:rPr>
                <w:lang w:val="en-US"/>
              </w:rPr>
            </w:pPr>
            <w:r w:rsidRPr="00647D93">
              <w:rPr>
                <w:lang w:val="en-US"/>
              </w:rPr>
              <w:t>x</w:t>
            </w:r>
          </w:p>
        </w:tc>
        <w:tc>
          <w:tcPr>
            <w:tcW w:w="1048" w:type="dxa"/>
          </w:tcPr>
          <w:p w14:paraId="38858D24" w14:textId="77777777" w:rsidR="008D1284" w:rsidRPr="00647D93" w:rsidRDefault="008D1284" w:rsidP="005F64B0">
            <w:pPr>
              <w:pStyle w:val="TAC"/>
              <w:rPr>
                <w:lang w:val="en-US"/>
              </w:rPr>
            </w:pPr>
          </w:p>
        </w:tc>
        <w:tc>
          <w:tcPr>
            <w:tcW w:w="942" w:type="dxa"/>
          </w:tcPr>
          <w:p w14:paraId="768461BC" w14:textId="77777777" w:rsidR="008D1284" w:rsidRPr="00647D93" w:rsidRDefault="008D1284" w:rsidP="005F64B0">
            <w:pPr>
              <w:pStyle w:val="TAC"/>
              <w:rPr>
                <w:lang w:val="en-US"/>
              </w:rPr>
            </w:pPr>
            <w:r w:rsidRPr="00647D93">
              <w:rPr>
                <w:lang w:val="en-US"/>
              </w:rPr>
              <w:t>x</w:t>
            </w:r>
          </w:p>
        </w:tc>
      </w:tr>
      <w:tr w:rsidR="008D1284" w:rsidRPr="00240EBD" w14:paraId="18F57C5C" w14:textId="77777777" w:rsidTr="008D1284">
        <w:tc>
          <w:tcPr>
            <w:tcW w:w="910" w:type="dxa"/>
          </w:tcPr>
          <w:p w14:paraId="2EED2EEA" w14:textId="77777777" w:rsidR="008D1284" w:rsidRPr="00647D93" w:rsidRDefault="008D1284" w:rsidP="005F64B0">
            <w:pPr>
              <w:pStyle w:val="TAL"/>
              <w:rPr>
                <w:lang w:val="en-US"/>
              </w:rPr>
            </w:pPr>
            <w:r w:rsidRPr="00647D93">
              <w:rPr>
                <w:lang w:val="en-CA" w:eastAsia="fr-CA"/>
              </w:rPr>
              <w:t>BS1534-7a</w:t>
            </w:r>
          </w:p>
        </w:tc>
        <w:tc>
          <w:tcPr>
            <w:tcW w:w="1706" w:type="dxa"/>
          </w:tcPr>
          <w:p w14:paraId="5C2D911C" w14:textId="77777777" w:rsidR="008D1284" w:rsidRPr="00647D93" w:rsidRDefault="008D1284" w:rsidP="005F64B0">
            <w:pPr>
              <w:pStyle w:val="TAL"/>
              <w:rPr>
                <w:lang w:val="en-US"/>
              </w:rPr>
            </w:pPr>
            <w:r w:rsidRPr="00647D93">
              <w:rPr>
                <w:lang w:val="en-CA" w:eastAsia="fr-CA"/>
              </w:rPr>
              <w:t>Generic Audio</w:t>
            </w:r>
          </w:p>
        </w:tc>
        <w:tc>
          <w:tcPr>
            <w:tcW w:w="1305" w:type="dxa"/>
          </w:tcPr>
          <w:p w14:paraId="5B24D1A9" w14:textId="77777777" w:rsidR="008D1284" w:rsidRPr="00647D93" w:rsidRDefault="008D1284" w:rsidP="005F64B0">
            <w:pPr>
              <w:pStyle w:val="TAL"/>
              <w:rPr>
                <w:lang w:val="en-US"/>
              </w:rPr>
            </w:pPr>
            <w:r w:rsidRPr="00647D93">
              <w:rPr>
                <w:lang w:val="en-CA" w:eastAsia="fr-CA"/>
              </w:rPr>
              <w:t>Headphones</w:t>
            </w:r>
          </w:p>
        </w:tc>
        <w:tc>
          <w:tcPr>
            <w:tcW w:w="1146" w:type="dxa"/>
          </w:tcPr>
          <w:p w14:paraId="2E8C2F37" w14:textId="77777777" w:rsidR="008D1284" w:rsidRPr="00647D93" w:rsidRDefault="008D1284" w:rsidP="005F64B0">
            <w:pPr>
              <w:pStyle w:val="TAC"/>
              <w:rPr>
                <w:lang w:val="en-US"/>
              </w:rPr>
            </w:pPr>
          </w:p>
        </w:tc>
        <w:tc>
          <w:tcPr>
            <w:tcW w:w="1076" w:type="dxa"/>
          </w:tcPr>
          <w:p w14:paraId="52FC1D42" w14:textId="77777777" w:rsidR="008D1284" w:rsidRPr="00647D93" w:rsidRDefault="008D1284" w:rsidP="005F64B0">
            <w:pPr>
              <w:pStyle w:val="TAC"/>
              <w:rPr>
                <w:lang w:val="en-US"/>
              </w:rPr>
            </w:pPr>
            <w:r w:rsidRPr="00647D93">
              <w:rPr>
                <w:lang w:val="en-US"/>
              </w:rPr>
              <w:t>x</w:t>
            </w:r>
          </w:p>
        </w:tc>
        <w:tc>
          <w:tcPr>
            <w:tcW w:w="1048" w:type="dxa"/>
          </w:tcPr>
          <w:p w14:paraId="2CFB435F" w14:textId="77777777" w:rsidR="008D1284" w:rsidRPr="00647D93" w:rsidRDefault="008D1284" w:rsidP="005F64B0">
            <w:pPr>
              <w:pStyle w:val="TAC"/>
              <w:rPr>
                <w:lang w:val="en-US"/>
              </w:rPr>
            </w:pPr>
          </w:p>
        </w:tc>
        <w:tc>
          <w:tcPr>
            <w:tcW w:w="942" w:type="dxa"/>
          </w:tcPr>
          <w:p w14:paraId="3E54578C" w14:textId="77777777" w:rsidR="008D1284" w:rsidRPr="00647D93" w:rsidRDefault="008D1284" w:rsidP="005F64B0">
            <w:pPr>
              <w:pStyle w:val="TAC"/>
              <w:rPr>
                <w:lang w:val="en-US"/>
              </w:rPr>
            </w:pPr>
            <w:r w:rsidRPr="00647D93">
              <w:rPr>
                <w:lang w:val="en-US"/>
              </w:rPr>
              <w:t>x</w:t>
            </w:r>
          </w:p>
        </w:tc>
      </w:tr>
      <w:tr w:rsidR="008D1284" w:rsidRPr="00240EBD" w14:paraId="643C7EF9" w14:textId="77777777" w:rsidTr="008D1284">
        <w:tc>
          <w:tcPr>
            <w:tcW w:w="910" w:type="dxa"/>
          </w:tcPr>
          <w:p w14:paraId="1CB0835B" w14:textId="77777777" w:rsidR="008D1284" w:rsidRPr="00647D93" w:rsidRDefault="008D1284" w:rsidP="005F64B0">
            <w:pPr>
              <w:pStyle w:val="TAL"/>
              <w:rPr>
                <w:lang w:val="en-US"/>
              </w:rPr>
            </w:pPr>
            <w:r w:rsidRPr="00647D93">
              <w:rPr>
                <w:lang w:val="en-CA" w:eastAsia="fr-CA"/>
              </w:rPr>
              <w:t>BS1534-7b</w:t>
            </w:r>
          </w:p>
        </w:tc>
        <w:tc>
          <w:tcPr>
            <w:tcW w:w="1706" w:type="dxa"/>
          </w:tcPr>
          <w:p w14:paraId="3AABFACC" w14:textId="77777777" w:rsidR="008D1284" w:rsidRPr="00647D93" w:rsidRDefault="008D1284" w:rsidP="005F64B0">
            <w:pPr>
              <w:pStyle w:val="TAL"/>
              <w:rPr>
                <w:lang w:val="en-US"/>
              </w:rPr>
            </w:pPr>
            <w:r w:rsidRPr="00647D93">
              <w:rPr>
                <w:lang w:val="en-CA" w:eastAsia="fr-CA"/>
              </w:rPr>
              <w:t>Generic Audio</w:t>
            </w:r>
          </w:p>
        </w:tc>
        <w:tc>
          <w:tcPr>
            <w:tcW w:w="1305" w:type="dxa"/>
          </w:tcPr>
          <w:p w14:paraId="72C13B8C" w14:textId="77777777" w:rsidR="008D1284" w:rsidRPr="00647D93" w:rsidRDefault="008D1284" w:rsidP="005F64B0">
            <w:pPr>
              <w:pStyle w:val="TAL"/>
              <w:rPr>
                <w:lang w:val="en-US"/>
              </w:rPr>
            </w:pPr>
            <w:r w:rsidRPr="00647D93">
              <w:rPr>
                <w:lang w:val="en-CA" w:eastAsia="fr-CA"/>
              </w:rPr>
              <w:t>Headphones</w:t>
            </w:r>
          </w:p>
        </w:tc>
        <w:tc>
          <w:tcPr>
            <w:tcW w:w="1146" w:type="dxa"/>
          </w:tcPr>
          <w:p w14:paraId="7A166916" w14:textId="77777777" w:rsidR="008D1284" w:rsidRPr="00647D93" w:rsidRDefault="008D1284" w:rsidP="005F64B0">
            <w:pPr>
              <w:pStyle w:val="TAC"/>
              <w:rPr>
                <w:lang w:val="en-US"/>
              </w:rPr>
            </w:pPr>
          </w:p>
        </w:tc>
        <w:tc>
          <w:tcPr>
            <w:tcW w:w="1076" w:type="dxa"/>
          </w:tcPr>
          <w:p w14:paraId="48CA5B51" w14:textId="77777777" w:rsidR="008D1284" w:rsidRPr="00647D93" w:rsidRDefault="008D1284" w:rsidP="005F64B0">
            <w:pPr>
              <w:pStyle w:val="TAC"/>
              <w:rPr>
                <w:lang w:val="en-US"/>
              </w:rPr>
            </w:pPr>
            <w:r w:rsidRPr="00647D93">
              <w:rPr>
                <w:lang w:val="en-US"/>
              </w:rPr>
              <w:t>x</w:t>
            </w:r>
          </w:p>
        </w:tc>
        <w:tc>
          <w:tcPr>
            <w:tcW w:w="1048" w:type="dxa"/>
          </w:tcPr>
          <w:p w14:paraId="161E02AD" w14:textId="77777777" w:rsidR="008D1284" w:rsidRPr="00647D93" w:rsidRDefault="008D1284" w:rsidP="005F64B0">
            <w:pPr>
              <w:pStyle w:val="TAC"/>
              <w:rPr>
                <w:lang w:val="en-US"/>
              </w:rPr>
            </w:pPr>
          </w:p>
        </w:tc>
        <w:tc>
          <w:tcPr>
            <w:tcW w:w="942" w:type="dxa"/>
          </w:tcPr>
          <w:p w14:paraId="18596EEE" w14:textId="77777777" w:rsidR="008D1284" w:rsidRPr="00647D93" w:rsidRDefault="008D1284" w:rsidP="005F64B0">
            <w:pPr>
              <w:pStyle w:val="TAC"/>
              <w:rPr>
                <w:lang w:val="en-US"/>
              </w:rPr>
            </w:pPr>
            <w:r w:rsidRPr="00647D93">
              <w:rPr>
                <w:lang w:val="en-US"/>
              </w:rPr>
              <w:t>x</w:t>
            </w:r>
          </w:p>
        </w:tc>
      </w:tr>
      <w:tr w:rsidR="008D1284" w:rsidRPr="00240EBD" w14:paraId="6E5F7491" w14:textId="77777777" w:rsidTr="008D1284">
        <w:tc>
          <w:tcPr>
            <w:tcW w:w="910" w:type="dxa"/>
          </w:tcPr>
          <w:p w14:paraId="7FDFFEFA" w14:textId="77777777" w:rsidR="008D1284" w:rsidRPr="00647D93" w:rsidRDefault="008D1284" w:rsidP="005F64B0">
            <w:pPr>
              <w:pStyle w:val="TAL"/>
              <w:rPr>
                <w:lang w:val="en-CA" w:eastAsia="fr-CA"/>
              </w:rPr>
            </w:pPr>
            <w:r w:rsidRPr="00647D93">
              <w:rPr>
                <w:lang w:val="en-CA" w:eastAsia="fr-CA"/>
              </w:rPr>
              <w:t>Total</w:t>
            </w:r>
          </w:p>
        </w:tc>
        <w:tc>
          <w:tcPr>
            <w:tcW w:w="7223" w:type="dxa"/>
            <w:gridSpan w:val="6"/>
          </w:tcPr>
          <w:p w14:paraId="4F45CBEF" w14:textId="77777777" w:rsidR="008D1284" w:rsidRPr="00647D93" w:rsidRDefault="008D1284" w:rsidP="008D1284">
            <w:pPr>
              <w:jc w:val="center"/>
              <w:rPr>
                <w:rFonts w:cs="Arial"/>
                <w:sz w:val="16"/>
                <w:szCs w:val="16"/>
                <w:lang w:val="en-US"/>
              </w:rPr>
            </w:pPr>
          </w:p>
        </w:tc>
      </w:tr>
      <w:bookmarkEnd w:id="237"/>
    </w:tbl>
    <w:p w14:paraId="5F07C8D9" w14:textId="77777777" w:rsidR="00D42303" w:rsidRDefault="00D42303" w:rsidP="00D42303"/>
    <w:p w14:paraId="5643D998" w14:textId="04169F57" w:rsidR="00792182" w:rsidRDefault="00DA752A" w:rsidP="00D42303">
      <w:r>
        <w:t>W</w:t>
      </w:r>
      <w:r w:rsidR="00792182">
        <w:t>here</w:t>
      </w:r>
    </w:p>
    <w:p w14:paraId="48B11582" w14:textId="03F58642" w:rsidR="00D42303" w:rsidRPr="0078383A" w:rsidRDefault="00DA752A" w:rsidP="00DA752A">
      <w:pPr>
        <w:pStyle w:val="B1"/>
        <w:ind w:left="284" w:firstLine="0"/>
        <w:rPr>
          <w:lang w:val="de-DE"/>
        </w:rPr>
      </w:pPr>
      <w:r w:rsidRPr="00DA752A">
        <w:rPr>
          <w:lang w:val="de-DE"/>
        </w:rPr>
        <w:t>-</w:t>
      </w:r>
      <w:r>
        <w:rPr>
          <w:lang w:val="de-DE"/>
        </w:rPr>
        <w:tab/>
      </w:r>
      <w:r w:rsidR="00D42303" w:rsidRPr="0078383A">
        <w:rPr>
          <w:lang w:val="de-DE"/>
        </w:rPr>
        <w:t>JAP = Japanese</w:t>
      </w:r>
    </w:p>
    <w:p w14:paraId="4C92EC8D" w14:textId="1CD538F9" w:rsidR="00D42303" w:rsidRPr="0078383A" w:rsidRDefault="00DA752A" w:rsidP="00DA752A">
      <w:pPr>
        <w:pStyle w:val="B1"/>
        <w:rPr>
          <w:lang w:val="de-DE"/>
        </w:rPr>
      </w:pPr>
      <w:r>
        <w:rPr>
          <w:lang w:val="de-DE"/>
        </w:rPr>
        <w:t>-</w:t>
      </w:r>
      <w:r>
        <w:rPr>
          <w:lang w:val="de-DE"/>
        </w:rPr>
        <w:tab/>
      </w:r>
      <w:r w:rsidR="00D42303" w:rsidRPr="0078383A">
        <w:rPr>
          <w:lang w:val="de-DE"/>
        </w:rPr>
        <w:t>FR = French</w:t>
      </w:r>
    </w:p>
    <w:p w14:paraId="3B89AC46" w14:textId="231A15F8" w:rsidR="00D42303" w:rsidRPr="0078383A" w:rsidRDefault="00DA752A" w:rsidP="00DA752A">
      <w:pPr>
        <w:pStyle w:val="B1"/>
        <w:rPr>
          <w:lang w:val="de-DE"/>
        </w:rPr>
      </w:pPr>
      <w:r>
        <w:rPr>
          <w:lang w:val="de-DE"/>
        </w:rPr>
        <w:t>-</w:t>
      </w:r>
      <w:r>
        <w:rPr>
          <w:lang w:val="de-DE"/>
        </w:rPr>
        <w:tab/>
      </w:r>
      <w:r w:rsidR="00D42303" w:rsidRPr="0078383A">
        <w:rPr>
          <w:lang w:val="de-DE"/>
        </w:rPr>
        <w:t>GER = German</w:t>
      </w:r>
    </w:p>
    <w:p w14:paraId="2BA2C51C" w14:textId="55A7B6A4" w:rsidR="00D42303" w:rsidRPr="0078383A" w:rsidRDefault="00DA752A" w:rsidP="00DA752A">
      <w:pPr>
        <w:pStyle w:val="B1"/>
        <w:rPr>
          <w:lang w:val="de-DE"/>
        </w:rPr>
      </w:pPr>
      <w:r>
        <w:rPr>
          <w:lang w:val="de-DE"/>
        </w:rPr>
        <w:t>-</w:t>
      </w:r>
      <w:r>
        <w:rPr>
          <w:lang w:val="de-DE"/>
        </w:rPr>
        <w:tab/>
      </w:r>
      <w:r w:rsidR="00D42303" w:rsidRPr="0078383A">
        <w:rPr>
          <w:lang w:val="de-DE"/>
        </w:rPr>
        <w:t>MAN = Mandarin</w:t>
      </w:r>
    </w:p>
    <w:p w14:paraId="1E70882F" w14:textId="3488D230" w:rsidR="00D42303" w:rsidRDefault="00DA752A" w:rsidP="00DA752A">
      <w:pPr>
        <w:pStyle w:val="B1"/>
      </w:pPr>
      <w:r>
        <w:t>-</w:t>
      </w:r>
      <w:r>
        <w:tab/>
      </w:r>
      <w:r w:rsidR="00D42303">
        <w:t>DAN = Danish</w:t>
      </w:r>
    </w:p>
    <w:p w14:paraId="5E2531B6" w14:textId="265A4F96" w:rsidR="00D42303" w:rsidRDefault="00DA752A" w:rsidP="00DA752A">
      <w:pPr>
        <w:pStyle w:val="B1"/>
      </w:pPr>
      <w:r>
        <w:t>-</w:t>
      </w:r>
      <w:r>
        <w:tab/>
      </w:r>
      <w:r w:rsidR="00D42303">
        <w:t>ENG = English</w:t>
      </w:r>
    </w:p>
    <w:p w14:paraId="1E0D2BB0" w14:textId="53F10DA0" w:rsidR="00D42303" w:rsidRPr="00821BD0" w:rsidRDefault="00D42303" w:rsidP="00444745">
      <w:r>
        <w:br w:type="page"/>
      </w:r>
    </w:p>
    <w:p w14:paraId="2163CB99" w14:textId="6B06BD49" w:rsidR="00304FE1" w:rsidRPr="0033520B" w:rsidRDefault="001E1BBB" w:rsidP="001E1BBB">
      <w:pPr>
        <w:pStyle w:val="Heading1"/>
      </w:pPr>
      <w:bookmarkStart w:id="238" w:name="_Toc167314786"/>
      <w:bookmarkStart w:id="239" w:name="_Toc167315945"/>
      <w:bookmarkStart w:id="240" w:name="_Toc167316369"/>
      <w:bookmarkStart w:id="241" w:name="_Toc167376960"/>
      <w:r w:rsidRPr="0033520B">
        <w:t>8</w:t>
      </w:r>
      <w:r w:rsidRPr="0033520B">
        <w:tab/>
      </w:r>
      <w:bookmarkStart w:id="242" w:name="_Toc166841151"/>
      <w:r w:rsidR="00304FE1" w:rsidRPr="0033520B">
        <w:t>Important Notes about the Interpretation of Test Results</w:t>
      </w:r>
      <w:bookmarkEnd w:id="230"/>
      <w:bookmarkEnd w:id="231"/>
      <w:bookmarkEnd w:id="238"/>
      <w:bookmarkEnd w:id="239"/>
      <w:bookmarkEnd w:id="240"/>
      <w:bookmarkEnd w:id="241"/>
      <w:bookmarkEnd w:id="242"/>
    </w:p>
    <w:p w14:paraId="029D0019" w14:textId="35FF27AA" w:rsidR="0068605D" w:rsidRPr="0068605D" w:rsidRDefault="001E1BBB" w:rsidP="001E1BBB">
      <w:pPr>
        <w:pStyle w:val="Heading2"/>
      </w:pPr>
      <w:bookmarkStart w:id="243" w:name="_Toc167314787"/>
      <w:bookmarkStart w:id="244" w:name="_Toc167315946"/>
      <w:bookmarkStart w:id="245" w:name="_Toc167316370"/>
      <w:bookmarkStart w:id="246" w:name="_Toc167376961"/>
      <w:r w:rsidRPr="0068605D">
        <w:t>8.1</w:t>
      </w:r>
      <w:r w:rsidRPr="0068605D">
        <w:tab/>
      </w:r>
      <w:bookmarkStart w:id="247" w:name="_Toc166841152"/>
      <w:r w:rsidR="007138DD">
        <w:t>P.800 Testing</w:t>
      </w:r>
      <w:bookmarkEnd w:id="243"/>
      <w:bookmarkEnd w:id="244"/>
      <w:bookmarkEnd w:id="245"/>
      <w:bookmarkEnd w:id="246"/>
      <w:bookmarkEnd w:id="247"/>
    </w:p>
    <w:p w14:paraId="0C86786A" w14:textId="1AE4F6E0" w:rsidR="00304FE1" w:rsidRPr="00444745" w:rsidRDefault="00304FE1" w:rsidP="00304FE1">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r w:rsidR="00FD4535">
        <w:t xml:space="preserve"> </w:t>
      </w:r>
      <w:r w:rsidRPr="00444745">
        <w:t>-</w:t>
      </w:r>
      <w:r w:rsidR="00FD4535">
        <w:t xml:space="preserve"> </w:t>
      </w:r>
      <w:r w:rsidRPr="00444745">
        <w:t>0.2</w:t>
      </w:r>
      <w:r w:rsidR="00595B94">
        <w:t> </w:t>
      </w:r>
      <w:r w:rsidRPr="00444745">
        <w:t>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w:t>
      </w:r>
      <w:r w:rsidR="00EE0E33">
        <w:t>,</w:t>
      </w:r>
      <w:r w:rsidRPr="00444745">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55DA5" w:rsidRDefault="00304FE1" w:rsidP="00304FE1">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2FAE4A1D" w:rsidR="00304FE1" w:rsidRPr="00C53B3D" w:rsidRDefault="00304FE1" w:rsidP="00304FE1">
      <w:pPr>
        <w:pStyle w:val="B1"/>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r w:rsidR="00AB1FA2">
        <w:t xml:space="preserve">The graphs include 95% confidence intervals. </w:t>
      </w:r>
    </w:p>
    <w:p w14:paraId="7DB492F5" w14:textId="4C5DFA39" w:rsidR="00CA33FB" w:rsidRPr="0068605D" w:rsidRDefault="001E1BBB" w:rsidP="001E1BBB">
      <w:pPr>
        <w:pStyle w:val="Heading2"/>
      </w:pPr>
      <w:bookmarkStart w:id="248" w:name="_Toc167314788"/>
      <w:bookmarkStart w:id="249" w:name="_Toc167315947"/>
      <w:bookmarkStart w:id="250" w:name="_Toc167316371"/>
      <w:bookmarkStart w:id="251" w:name="_Toc167376962"/>
      <w:r w:rsidRPr="0068605D">
        <w:t>8.2</w:t>
      </w:r>
      <w:r w:rsidRPr="0068605D">
        <w:tab/>
      </w:r>
      <w:bookmarkStart w:id="252" w:name="_Toc166841153"/>
      <w:r w:rsidR="00CA33FB">
        <w:t>BS.1534 Testing</w:t>
      </w:r>
      <w:bookmarkEnd w:id="248"/>
      <w:bookmarkEnd w:id="249"/>
      <w:bookmarkEnd w:id="250"/>
      <w:bookmarkEnd w:id="251"/>
      <w:bookmarkEnd w:id="252"/>
    </w:p>
    <w:p w14:paraId="0909E6D1" w14:textId="55602979" w:rsidR="003B50D9" w:rsidRPr="00E55DA5" w:rsidRDefault="003B50D9" w:rsidP="00201C6A">
      <w:pPr>
        <w:rPr>
          <w:lang w:val="en-US"/>
        </w:rPr>
      </w:pPr>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p>
    <w:p w14:paraId="13DA4826" w14:textId="4E27D398" w:rsidR="003B50D9" w:rsidRPr="00E55DA5" w:rsidRDefault="003B50D9" w:rsidP="00C469C4">
      <w:pPr>
        <w:rPr>
          <w:lang w:val="en-US"/>
        </w:rPr>
      </w:pPr>
      <w:r w:rsidRPr="00E55DA5">
        <w:rPr>
          <w:lang w:val="en-US"/>
        </w:rPr>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p>
    <w:p w14:paraId="22A4FC72" w14:textId="1FD91BA7" w:rsidR="003B50D9" w:rsidRPr="00E55DA5" w:rsidRDefault="003B50D9" w:rsidP="009C3969">
      <w:pPr>
        <w:rPr>
          <w:lang w:val="en-US"/>
        </w:rPr>
      </w:pPr>
      <w:r w:rsidRPr="00E55DA5">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p>
    <w:p w14:paraId="66188291" w14:textId="28E91984" w:rsidR="003B50D9" w:rsidRPr="00E55DA5" w:rsidRDefault="003B50D9" w:rsidP="009C3969">
      <w:pPr>
        <w:rPr>
          <w:lang w:val="en-US"/>
        </w:rPr>
      </w:pPr>
      <w:r w:rsidRPr="00E55DA5">
        <w:t xml:space="preserve">Throughout the present document, test results are presented in the following graphical forms. </w:t>
      </w:r>
    </w:p>
    <w:p w14:paraId="5555E9A3" w14:textId="79DC9A9A" w:rsidR="003B50D9" w:rsidRPr="00E55DA5" w:rsidRDefault="001E1BBB" w:rsidP="001E1BBB">
      <w:pPr>
        <w:ind w:left="720" w:hanging="360"/>
        <w:rPr>
          <w:lang w:val="en-US"/>
        </w:rPr>
      </w:pPr>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p>
    <w:p w14:paraId="06B5380A" w14:textId="2D44FB67" w:rsidR="00304FE1" w:rsidRPr="00E55DA5" w:rsidRDefault="003B50D9" w:rsidP="00DB1FE3">
      <w:pPr>
        <w:rPr>
          <w:lang w:val="en-US"/>
        </w:rPr>
      </w:pPr>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p>
    <w:p w14:paraId="74709B5B" w14:textId="4A6D799B" w:rsidR="00554FEF" w:rsidRDefault="001E1BBB" w:rsidP="001E1BBB">
      <w:pPr>
        <w:pStyle w:val="Heading2"/>
      </w:pPr>
      <w:bookmarkStart w:id="253" w:name="_Toc167314789"/>
      <w:bookmarkStart w:id="254" w:name="_Toc167315948"/>
      <w:bookmarkStart w:id="255" w:name="_Toc167316372"/>
      <w:bookmarkStart w:id="256" w:name="_Toc167376963"/>
      <w:r>
        <w:t>8.3</w:t>
      </w:r>
      <w:r>
        <w:tab/>
      </w:r>
      <w:bookmarkStart w:id="257" w:name="_Toc166841154"/>
      <w:r w:rsidR="00E250B4">
        <w:t>Analysis of Selection Phase Results</w:t>
      </w:r>
      <w:bookmarkEnd w:id="253"/>
      <w:bookmarkEnd w:id="254"/>
      <w:bookmarkEnd w:id="255"/>
      <w:bookmarkEnd w:id="256"/>
      <w:bookmarkEnd w:id="257"/>
    </w:p>
    <w:p w14:paraId="44F74E86" w14:textId="306F4184" w:rsidR="00E250B4" w:rsidRDefault="00E250B4" w:rsidP="00E250B4">
      <w:r>
        <w:t>The Selection phase GAL report</w:t>
      </w:r>
      <w:r w:rsidR="00505F13">
        <w:t xml:space="preserve"> (Annex F.1)</w:t>
      </w:r>
      <w:r>
        <w:t xml:space="preserve"> provides the following analysis of test results:</w:t>
      </w:r>
    </w:p>
    <w:p w14:paraId="09A4E385" w14:textId="6D6C72EC" w:rsidR="00E250B4" w:rsidRDefault="00E250B4" w:rsidP="00E250B4">
      <w:r>
        <w:t xml:space="preserve">For both test designs (P800 and BS1534), the ToR requirements in IVAS-8a </w:t>
      </w:r>
      <w:r w:rsidR="00BB2D06">
        <w:t>(Annex E.8)</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Pr="0033359A" w:rsidRDefault="00E250B4" w:rsidP="00E250B4">
      <w:pPr>
        <w:pStyle w:val="EQ"/>
        <w:rPr>
          <w:lang w:val="en-US"/>
        </w:rPr>
      </w:pPr>
      <w:r>
        <w:tab/>
      </w:r>
      <m:oMath>
        <m:r>
          <w:rPr>
            <w:rFonts w:ascii="Cambria Math" w:hAnsi="Cambria Math"/>
          </w:rPr>
          <m:t>R</m:t>
        </m:r>
        <m:r>
          <w:rPr>
            <w:rFonts w:ascii="Cambria Math" w:hAnsi="Cambria Math"/>
            <w:lang w:val="en-US"/>
          </w:rPr>
          <m:t>=</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w:rPr>
                          <w:lang w:val="en-US"/>
                        </w:rPr>
                        <m:t xml:space="preserve">     </m:t>
                      </m:r>
                      <m:r>
                        <m:rPr>
                          <m:nor/>
                        </m:rPr>
                        <w:rPr>
                          <w:rFonts w:ascii="Cambria Math"/>
                          <w:lang w:val="en-US"/>
                        </w:rPr>
                        <m:t xml:space="preserve">  </m:t>
                      </m:r>
                      <m:r>
                        <m:rPr>
                          <m:nor/>
                        </m:rPr>
                        <w:rPr>
                          <w:lang w:val="en-US"/>
                        </w:rPr>
                        <m:t xml:space="preserve">              T-Stat </m:t>
                      </m:r>
                      <m:r>
                        <w:rPr>
                          <w:rFonts w:ascii="Cambria Math" w:hAnsi="Cambria Math"/>
                          <w:lang w:val="en-US"/>
                        </w:rPr>
                        <m:t>&gt;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lang w:val="en-US"/>
                        </w:rPr>
                        <m:t>-</m:t>
                      </m:r>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lang w:val="en-US"/>
                        </w:rPr>
                        <m:t>≤</m:t>
                      </m:r>
                      <m:r>
                        <m:rPr>
                          <m:nor/>
                        </m:rPr>
                        <w:rPr>
                          <w:lang w:val="en-US"/>
                        </w:rPr>
                        <m:t xml:space="preserve">T-Stat </m:t>
                      </m:r>
                      <m:r>
                        <w:rPr>
                          <w:rFonts w:ascii="Cambria Math" w:hAnsi="Cambria Math"/>
                          <w:lang w:val="en-US"/>
                        </w:rPr>
                        <m: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WT</m:t>
                      </m:r>
                    </m:e>
                    <m:e>
                      <m:r>
                        <m:rPr>
                          <m:nor/>
                        </m:rPr>
                        <w:rPr>
                          <w:lang w:val="en-US"/>
                        </w:rPr>
                        <m:t xml:space="preserve">                T-Stat </m:t>
                      </m:r>
                      <m:r>
                        <w:rPr>
                          <w:rFonts w:ascii="Cambria Math" w:hAnsi="Cambria Math"/>
                          <w:lang w:val="en-US"/>
                        </w:rPr>
                        <m:t>&lt;-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qArr>
          </m:e>
        </m:d>
      </m:oMath>
      <w:r w:rsidRPr="0033359A">
        <w:rPr>
          <w:lang w:val="en-US"/>
        </w:rPr>
        <w:tab/>
        <w:t>(1)</w:t>
      </w:r>
    </w:p>
    <w:p w14:paraId="52B20756" w14:textId="77777777" w:rsidR="00E250B4" w:rsidRPr="0033359A" w:rsidRDefault="00E250B4" w:rsidP="00E250B4">
      <w:pPr>
        <w:rPr>
          <w:lang w:val="en-US"/>
        </w:rPr>
      </w:pPr>
    </w:p>
    <w:p w14:paraId="12D05BDE" w14:textId="1DD53E4C" w:rsidR="00E250B4" w:rsidRDefault="00E250B4" w:rsidP="00E250B4">
      <w:r>
        <w:t xml:space="preserve">Based on </w:t>
      </w:r>
      <w:r w:rsidR="008641D5">
        <w:t>clause</w:t>
      </w:r>
      <w:r>
        <w:t xml:space="preserve"> 3.3.6.2 of IVAS-8a, it is indicated which and how many requirements have to be met for each condition in each experiment. The tabular data shown in the following </w:t>
      </w:r>
      <w:r w:rsidR="008641D5">
        <w:t>clauses</w:t>
      </w:r>
      <w:r>
        <w:t xml:space="preserve"> utilizes status flags for this purpose:</w:t>
      </w:r>
    </w:p>
    <w:p w14:paraId="5E60FD28" w14:textId="77777777" w:rsidR="00E250B4" w:rsidRDefault="00E250B4" w:rsidP="00E250B4">
      <w:pPr>
        <w:pStyle w:val="B1"/>
      </w:pPr>
      <w:r>
        <w:t>-</w:t>
      </w:r>
      <w:r>
        <w:tab/>
        <w:t>FAIL: requirement was not met (cell in tabular data marked in red)</w:t>
      </w:r>
    </w:p>
    <w:p w14:paraId="49DCD97F" w14:textId="77777777" w:rsidR="00E250B4" w:rsidRDefault="00E250B4" w:rsidP="00E250B4">
      <w:pPr>
        <w:pStyle w:val="B1"/>
      </w:pPr>
      <w:r>
        <w:t>-</w:t>
      </w:r>
      <w:r>
        <w:tab/>
        <w:t>PASS: requirement was met (cell in tabular data not marked)</w:t>
      </w:r>
    </w:p>
    <w:p w14:paraId="3890C18B" w14:textId="77777777" w:rsidR="00E250B4" w:rsidRDefault="00E250B4" w:rsidP="00E250B4">
      <w:pPr>
        <w:pStyle w:val="B1"/>
      </w:pPr>
      <w:r>
        <w:t>-</w:t>
      </w:r>
      <w:r>
        <w:tab/>
        <w:t>EXCEED: requirement was met and is significantly better (cell in tabular data marked in blue).</w:t>
      </w:r>
    </w:p>
    <w:p w14:paraId="245DB442" w14:textId="237C8605" w:rsidR="00E250B4" w:rsidRDefault="00BD057C" w:rsidP="00E250B4">
      <w:r>
        <w:t xml:space="preserve">Table </w:t>
      </w:r>
      <w:r>
        <w:rPr>
          <w:noProof/>
          <w:cs/>
        </w:rPr>
        <w:t>‎</w:t>
      </w:r>
      <w:r>
        <w:rPr>
          <w:noProof/>
        </w:rPr>
        <w:t>8.3</w:t>
      </w:r>
      <w:r>
        <w:noBreakHyphen/>
      </w:r>
      <w:r>
        <w:rPr>
          <w:noProof/>
        </w:rPr>
        <w:t>1</w:t>
      </w:r>
      <w:r w:rsidR="00E250B4">
        <w:t xml:space="preserve"> illustrates how the status is determined for each combination of requirement and check result.</w:t>
      </w:r>
    </w:p>
    <w:p w14:paraId="39D91BBF" w14:textId="7B2E3299" w:rsidR="00E250B4" w:rsidRDefault="00E250B4" w:rsidP="00E250B4">
      <w:pPr>
        <w:pStyle w:val="TH"/>
      </w:pPr>
      <w:bookmarkStart w:id="258" w:name="_Ref143251233"/>
      <w:r>
        <w:t xml:space="preserve">Table </w:t>
      </w:r>
      <w:r w:rsidR="00261D75">
        <w:rPr>
          <w:noProof/>
          <w:cs/>
        </w:rPr>
        <w:t>‎</w:t>
      </w:r>
      <w:r w:rsidR="00261D75">
        <w:rPr>
          <w:noProof/>
        </w:rPr>
        <w:t>8.3</w:t>
      </w:r>
      <w:r w:rsidR="00261D75">
        <w:noBreakHyphen/>
      </w:r>
      <w:r w:rsidR="00261D75">
        <w:rPr>
          <w:noProof/>
        </w:rPr>
        <w:t>1</w:t>
      </w:r>
      <w:bookmarkEnd w:id="258"/>
      <w:r>
        <w:t>: Status</w:t>
      </w:r>
      <w:r>
        <w:rPr>
          <w:noProof/>
        </w:rPr>
        <w:t xml:space="preserve"> based on check result</w:t>
      </w:r>
    </w:p>
    <w:tbl>
      <w:tblPr>
        <w:tblStyle w:val="TableGrid"/>
        <w:tblW w:w="0" w:type="auto"/>
        <w:jc w:val="center"/>
        <w:tblLook w:val="04A0" w:firstRow="1" w:lastRow="0" w:firstColumn="1" w:lastColumn="0" w:noHBand="0" w:noVBand="1"/>
      </w:tblPr>
      <w:tblGrid>
        <w:gridCol w:w="1317"/>
        <w:gridCol w:w="1297"/>
        <w:gridCol w:w="957"/>
      </w:tblGrid>
      <w:tr w:rsidR="00E250B4" w14:paraId="58EFDC83" w14:textId="77777777" w:rsidTr="0033359A">
        <w:trPr>
          <w:jc w:val="center"/>
        </w:trPr>
        <w:tc>
          <w:tcPr>
            <w:tcW w:w="0" w:type="auto"/>
            <w:shd w:val="clear" w:color="auto" w:fill="D9D9D9" w:themeFill="background1" w:themeFillShade="D9"/>
          </w:tcPr>
          <w:p w14:paraId="590A4B12" w14:textId="77777777" w:rsidR="00E250B4" w:rsidRDefault="00E250B4" w:rsidP="007A3539">
            <w:pPr>
              <w:pStyle w:val="TAH"/>
            </w:pPr>
            <w:r>
              <w:t>Requirement</w:t>
            </w:r>
          </w:p>
        </w:tc>
        <w:tc>
          <w:tcPr>
            <w:tcW w:w="0" w:type="auto"/>
            <w:shd w:val="clear" w:color="auto" w:fill="D9D9D9" w:themeFill="background1" w:themeFillShade="D9"/>
          </w:tcPr>
          <w:p w14:paraId="7AEEE5D3" w14:textId="77777777" w:rsidR="00E250B4" w:rsidRDefault="00E250B4" w:rsidP="007A3539">
            <w:pPr>
              <w:pStyle w:val="TAH"/>
            </w:pPr>
            <w:r>
              <w:t>Check result</w:t>
            </w:r>
          </w:p>
        </w:tc>
        <w:tc>
          <w:tcPr>
            <w:tcW w:w="0" w:type="auto"/>
            <w:shd w:val="clear" w:color="auto" w:fill="D9D9D9" w:themeFill="background1" w:themeFillShade="D9"/>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4B108B07" w:rsidR="00E250B4" w:rsidRDefault="00E250B4" w:rsidP="00E250B4">
      <w:r>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rsidR="00BD057C">
        <w:t xml:space="preserve">Table </w:t>
      </w:r>
      <w:r w:rsidR="00BD057C">
        <w:rPr>
          <w:noProof/>
          <w:cs/>
        </w:rPr>
        <w:t>‎</w:t>
      </w:r>
      <w:r w:rsidR="00BD057C">
        <w:rPr>
          <w:noProof/>
        </w:rPr>
        <w:t>8.3</w:t>
      </w:r>
      <w:r w:rsidR="00BD057C">
        <w:noBreakHyphen/>
      </w:r>
      <w:r w:rsidR="00BD057C">
        <w:rPr>
          <w:noProof/>
        </w:rPr>
        <w:t>2</w:t>
      </w:r>
      <w:r>
        <w:t>.</w:t>
      </w:r>
    </w:p>
    <w:p w14:paraId="617E4390" w14:textId="54B2739E" w:rsidR="00E250B4" w:rsidRDefault="00E250B4" w:rsidP="00E250B4">
      <w:pPr>
        <w:pStyle w:val="TH"/>
      </w:pPr>
      <w:bookmarkStart w:id="259" w:name="_Ref143252099"/>
      <w:r>
        <w:t xml:space="preserve">Table </w:t>
      </w:r>
      <w:r w:rsidR="00261D75">
        <w:rPr>
          <w:noProof/>
          <w:cs/>
        </w:rPr>
        <w:t>‎</w:t>
      </w:r>
      <w:r w:rsidR="00261D75">
        <w:rPr>
          <w:noProof/>
        </w:rPr>
        <w:t>8.3</w:t>
      </w:r>
      <w:r w:rsidR="00261D75">
        <w:noBreakHyphen/>
      </w:r>
      <w:r w:rsidR="00261D75">
        <w:rPr>
          <w:noProof/>
        </w:rPr>
        <w:t>2</w:t>
      </w:r>
      <w:bookmarkEnd w:id="259"/>
      <w:r>
        <w:t>: Status</w:t>
      </w:r>
      <w:r>
        <w:rPr>
          <w:noProof/>
        </w:rPr>
        <w:t xml:space="preserve"> disjunction per </w:t>
      </w:r>
      <w:r w:rsidRPr="00667FFB">
        <w:rPr>
          <w:noProof/>
        </w:rPr>
        <w:t>criteria</w:t>
      </w:r>
    </w:p>
    <w:tbl>
      <w:tblPr>
        <w:tblStyle w:val="TableGrid"/>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33359A">
        <w:trPr>
          <w:jc w:val="center"/>
        </w:trPr>
        <w:tc>
          <w:tcPr>
            <w:tcW w:w="1307" w:type="dxa"/>
            <w:shd w:val="clear" w:color="auto" w:fill="D9D9D9" w:themeFill="background1" w:themeFillShade="D9"/>
            <w:vAlign w:val="center"/>
          </w:tcPr>
          <w:p w14:paraId="43F2D1BD" w14:textId="77777777" w:rsidR="00E250B4" w:rsidRDefault="00E250B4" w:rsidP="007A3539">
            <w:pPr>
              <w:pStyle w:val="TAH"/>
            </w:pPr>
            <w:bookmarkStart w:id="260" w:name="MCCQCTEMPBM_00000113"/>
            <w:r>
              <w:t>Status #1</w:t>
            </w:r>
          </w:p>
        </w:tc>
        <w:tc>
          <w:tcPr>
            <w:tcW w:w="2657" w:type="dxa"/>
            <w:gridSpan w:val="2"/>
            <w:shd w:val="clear" w:color="auto" w:fill="D9D9D9" w:themeFill="background1" w:themeFillShade="D9"/>
            <w:vAlign w:val="center"/>
          </w:tcPr>
          <w:p w14:paraId="5565251D" w14:textId="77777777" w:rsidR="00E250B4" w:rsidRDefault="00E250B4" w:rsidP="007A3539">
            <w:pPr>
              <w:pStyle w:val="TAH"/>
            </w:pPr>
            <w:r>
              <w:t>Status #2</w:t>
            </w:r>
          </w:p>
        </w:tc>
        <w:tc>
          <w:tcPr>
            <w:tcW w:w="1447" w:type="dxa"/>
            <w:vMerge w:val="restart"/>
            <w:shd w:val="clear" w:color="auto" w:fill="D9D9D9" w:themeFill="background1" w:themeFillShade="D9"/>
            <w:vAlign w:val="center"/>
          </w:tcPr>
          <w:p w14:paraId="244DA121" w14:textId="77777777" w:rsidR="00E250B4" w:rsidRDefault="00E250B4" w:rsidP="007A3539">
            <w:pPr>
              <w:pStyle w:val="TAH"/>
            </w:pPr>
            <w:r>
              <w:t>Result status</w:t>
            </w:r>
          </w:p>
        </w:tc>
      </w:tr>
      <w:tr w:rsidR="00E250B4" w14:paraId="425503F1" w14:textId="77777777" w:rsidTr="0033359A">
        <w:trPr>
          <w:jc w:val="center"/>
        </w:trPr>
        <w:tc>
          <w:tcPr>
            <w:tcW w:w="1307" w:type="dxa"/>
            <w:shd w:val="clear" w:color="auto" w:fill="D9D9D9" w:themeFill="background1" w:themeFillShade="D9"/>
            <w:vAlign w:val="center"/>
          </w:tcPr>
          <w:p w14:paraId="00C74A88" w14:textId="77777777" w:rsidR="00E250B4" w:rsidRDefault="00E250B4" w:rsidP="007A3539">
            <w:pPr>
              <w:pStyle w:val="TAH"/>
            </w:pPr>
            <w:r>
              <w:t>(NWT check)</w:t>
            </w:r>
          </w:p>
        </w:tc>
        <w:tc>
          <w:tcPr>
            <w:tcW w:w="1307" w:type="dxa"/>
            <w:shd w:val="clear" w:color="auto" w:fill="D9D9D9" w:themeFill="background1" w:themeFillShade="D9"/>
            <w:vAlign w:val="center"/>
          </w:tcPr>
          <w:p w14:paraId="78830664" w14:textId="77777777" w:rsidR="00E250B4" w:rsidRDefault="00E250B4" w:rsidP="007A3539">
            <w:pPr>
              <w:pStyle w:val="TAH"/>
            </w:pPr>
            <w:r>
              <w:t>(NWT check)</w:t>
            </w:r>
          </w:p>
        </w:tc>
        <w:tc>
          <w:tcPr>
            <w:tcW w:w="1350" w:type="dxa"/>
            <w:shd w:val="clear" w:color="auto" w:fill="D9D9D9" w:themeFill="background1" w:themeFillShade="D9"/>
            <w:vAlign w:val="center"/>
          </w:tcPr>
          <w:p w14:paraId="55991301" w14:textId="77777777" w:rsidR="00E250B4" w:rsidRDefault="00E250B4" w:rsidP="007A3539">
            <w:pPr>
              <w:pStyle w:val="TAH"/>
            </w:pPr>
            <w:r>
              <w:t>(BT check)</w:t>
            </w:r>
          </w:p>
        </w:tc>
        <w:tc>
          <w:tcPr>
            <w:tcW w:w="1447" w:type="dxa"/>
            <w:vMerge/>
            <w:vAlign w:val="center"/>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bookmarkEnd w:id="260"/>
    </w:tbl>
    <w:p w14:paraId="0F22976C" w14:textId="77777777" w:rsidR="00E250B4" w:rsidRDefault="00E250B4" w:rsidP="00E250B4"/>
    <w:p w14:paraId="05DDC4DD" w14:textId="345392E4" w:rsidR="00554FEF" w:rsidRDefault="00E250B4" w:rsidP="00E55DA5">
      <w:pPr>
        <w:pStyle w:val="NO"/>
      </w:pPr>
      <w:r>
        <w:t>NOTE:</w:t>
      </w:r>
      <w:r>
        <w:tab/>
        <w:t xml:space="preserve">Each ToR requirement includes at least one NWT check, but never a disjunction of two BT checks. Thus, the cases listed in </w:t>
      </w:r>
      <w:r w:rsidR="00BD057C">
        <w:t xml:space="preserve">Table </w:t>
      </w:r>
      <w:r w:rsidR="00BD057C">
        <w:rPr>
          <w:noProof/>
          <w:cs/>
        </w:rPr>
        <w:t>‎</w:t>
      </w:r>
      <w:r w:rsidR="00BD057C">
        <w:rPr>
          <w:noProof/>
        </w:rPr>
        <w:t>8.3</w:t>
      </w:r>
      <w:r w:rsidR="00BD057C">
        <w:rPr>
          <w:noProof/>
        </w:rPr>
        <w:noBreakHyphen/>
        <w:t>2</w:t>
      </w:r>
      <w:r>
        <w:t xml:space="preserve"> cover all possible cases of the ToR evaluation.</w:t>
      </w:r>
    </w:p>
    <w:p w14:paraId="35743652" w14:textId="0536FB6A" w:rsidR="00304FE1" w:rsidRPr="00E55DA5" w:rsidRDefault="001E1BBB" w:rsidP="001E1BBB">
      <w:pPr>
        <w:pStyle w:val="Heading1"/>
      </w:pPr>
      <w:bookmarkStart w:id="261" w:name="_Toc10451346"/>
      <w:bookmarkStart w:id="262" w:name="_Toc162888747"/>
      <w:bookmarkStart w:id="263" w:name="_Toc167314790"/>
      <w:bookmarkStart w:id="264" w:name="_Toc167315949"/>
      <w:bookmarkStart w:id="265" w:name="_Toc167316373"/>
      <w:bookmarkStart w:id="266" w:name="_Toc167376964"/>
      <w:r w:rsidRPr="0033520B">
        <w:t>9</w:t>
      </w:r>
      <w:r w:rsidRPr="0033520B">
        <w:tab/>
      </w:r>
      <w:bookmarkStart w:id="267" w:name="_Toc166841155"/>
      <w:r w:rsidR="00304FE1" w:rsidRPr="00E55DA5">
        <w:t>IVAS Performances</w:t>
      </w:r>
      <w:bookmarkEnd w:id="261"/>
      <w:bookmarkEnd w:id="262"/>
      <w:bookmarkEnd w:id="263"/>
      <w:bookmarkEnd w:id="264"/>
      <w:bookmarkEnd w:id="265"/>
      <w:bookmarkEnd w:id="266"/>
      <w:bookmarkEnd w:id="267"/>
    </w:p>
    <w:p w14:paraId="4654AD3F" w14:textId="54AAF25B" w:rsidR="00304FE1" w:rsidRPr="00444745" w:rsidRDefault="001E1BBB" w:rsidP="00D22237">
      <w:pPr>
        <w:pStyle w:val="Heading2"/>
        <w:rPr>
          <w:lang w:val="en-US"/>
        </w:rPr>
      </w:pPr>
      <w:bookmarkStart w:id="268" w:name="_Toc162888748"/>
      <w:bookmarkStart w:id="269" w:name="_Toc167314791"/>
      <w:bookmarkStart w:id="270" w:name="_Toc167315950"/>
      <w:bookmarkStart w:id="271" w:name="_Toc167316374"/>
      <w:bookmarkStart w:id="272" w:name="_Toc167376965"/>
      <w:r w:rsidRPr="00444745">
        <w:rPr>
          <w:lang w:val="en-US"/>
        </w:rPr>
        <w:t>9.1</w:t>
      </w:r>
      <w:r w:rsidRPr="00444745">
        <w:rPr>
          <w:lang w:val="en-US"/>
        </w:rPr>
        <w:tab/>
      </w:r>
      <w:bookmarkStart w:id="273" w:name="_Toc166841156"/>
      <w:r w:rsidR="00304FE1" w:rsidRPr="00444745">
        <w:rPr>
          <w:lang w:val="en-US"/>
        </w:rPr>
        <w:t>Mono</w:t>
      </w:r>
      <w:bookmarkEnd w:id="268"/>
      <w:bookmarkEnd w:id="269"/>
      <w:bookmarkEnd w:id="270"/>
      <w:bookmarkEnd w:id="271"/>
      <w:bookmarkEnd w:id="272"/>
      <w:bookmarkEnd w:id="273"/>
    </w:p>
    <w:p w14:paraId="24BEBB76" w14:textId="5C3BD0A1" w:rsidR="00CA476E" w:rsidRDefault="00CA476E" w:rsidP="00CA476E">
      <w:bookmarkStart w:id="274" w:name="_Toc162888749"/>
      <w:r>
        <w:t xml:space="preserve">The IVAS codec is an extension of the 3GPP Enhanced Voice Services (EVS) codec; it provides full and bit exact EVS codec functionality for mono speech/audio signal input. The performance of the EVS codec is documented in </w:t>
      </w:r>
      <w:r w:rsidR="00A0688F">
        <w:t>TR</w:t>
      </w:r>
      <w:r>
        <w:t xml:space="preserve"> </w:t>
      </w:r>
      <w:r w:rsidR="00A84560">
        <w:t>26.952</w:t>
      </w:r>
      <w:r w:rsidR="0078046D">
        <w:t xml:space="preserve"> </w:t>
      </w:r>
      <w:r w:rsidR="004D762F">
        <w:t>[17]</w:t>
      </w:r>
      <w:r w:rsidR="00A84560">
        <w:t>.</w:t>
      </w:r>
    </w:p>
    <w:p w14:paraId="1B292BA4" w14:textId="2FB11CB8" w:rsidR="004E4942" w:rsidRPr="00444745" w:rsidRDefault="001E1BBB" w:rsidP="00D22237">
      <w:pPr>
        <w:pStyle w:val="Heading2"/>
        <w:rPr>
          <w:lang w:val="en-US"/>
        </w:rPr>
      </w:pPr>
      <w:bookmarkStart w:id="275" w:name="_Toc167314792"/>
      <w:bookmarkStart w:id="276" w:name="_Toc167315951"/>
      <w:bookmarkStart w:id="277" w:name="_Toc167316375"/>
      <w:bookmarkStart w:id="278" w:name="_Toc167376966"/>
      <w:r w:rsidRPr="00444745">
        <w:rPr>
          <w:lang w:val="en-US"/>
        </w:rPr>
        <w:t>9.2</w:t>
      </w:r>
      <w:r w:rsidRPr="00444745">
        <w:rPr>
          <w:lang w:val="en-US"/>
        </w:rPr>
        <w:tab/>
      </w:r>
      <w:bookmarkStart w:id="279" w:name="_Toc166841157"/>
      <w:r w:rsidR="00304FE1" w:rsidRPr="00444745">
        <w:rPr>
          <w:lang w:val="en-US"/>
        </w:rPr>
        <w:t>Stereo</w:t>
      </w:r>
      <w:bookmarkEnd w:id="274"/>
      <w:bookmarkEnd w:id="275"/>
      <w:bookmarkEnd w:id="276"/>
      <w:bookmarkEnd w:id="277"/>
      <w:bookmarkEnd w:id="278"/>
      <w:bookmarkEnd w:id="279"/>
    </w:p>
    <w:p w14:paraId="4A7F70E1" w14:textId="444FF56F" w:rsidR="000A3EE6" w:rsidRDefault="001E1BBB" w:rsidP="001E1BBB">
      <w:pPr>
        <w:pStyle w:val="Heading3"/>
      </w:pPr>
      <w:bookmarkStart w:id="280" w:name="_Toc167314793"/>
      <w:bookmarkStart w:id="281" w:name="_Toc167315952"/>
      <w:bookmarkStart w:id="282" w:name="_Toc167316376"/>
      <w:bookmarkStart w:id="283" w:name="_Toc167376967"/>
      <w:bookmarkStart w:id="284" w:name="_Toc162888750"/>
      <w:r>
        <w:t>9.2.1</w:t>
      </w:r>
      <w:r>
        <w:tab/>
      </w:r>
      <w:bookmarkStart w:id="285" w:name="_Toc166841158"/>
      <w:r w:rsidR="000A3EE6">
        <w:t>Overview</w:t>
      </w:r>
      <w:bookmarkEnd w:id="280"/>
      <w:bookmarkEnd w:id="281"/>
      <w:bookmarkEnd w:id="282"/>
      <w:bookmarkEnd w:id="283"/>
      <w:bookmarkEnd w:id="285"/>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
      </w:pPr>
      <w:r>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1D7BCA57" w:rsidR="006A6ABD" w:rsidRDefault="006A6ABD" w:rsidP="00157E14">
      <w:pPr>
        <w:pStyle w:val="B1"/>
      </w:pPr>
      <w:r>
        <w:t>-</w:t>
      </w:r>
      <w:r>
        <w:tab/>
        <w:t>Selection Experiment BS1534-1a:</w:t>
      </w:r>
      <w:r w:rsidR="003B2A74">
        <w:t xml:space="preserve"> </w:t>
      </w:r>
      <w:r w:rsidR="00423875">
        <w:t>Stereo generic audio, 48 and 64</w:t>
      </w:r>
      <w:r w:rsidR="00981D79">
        <w:t> </w:t>
      </w:r>
      <w:r w:rsidR="00423875">
        <w:t>kbps</w:t>
      </w:r>
      <w:r w:rsidR="002B6018">
        <w:t xml:space="preserve">, </w:t>
      </w:r>
      <w:r w:rsidR="00157E14">
        <w:t>headphone presentation</w:t>
      </w:r>
    </w:p>
    <w:p w14:paraId="131DE9DD" w14:textId="310E32F0" w:rsidR="004D5DD1" w:rsidRDefault="004D5DD1" w:rsidP="00157E14">
      <w:pPr>
        <w:pStyle w:val="B1"/>
      </w:pPr>
      <w:r>
        <w:t>-</w:t>
      </w:r>
      <w:r>
        <w:tab/>
        <w:t xml:space="preserve">Selection Experiment BS1534-1b: Stereo generic audio, </w:t>
      </w:r>
      <w:r w:rsidR="005B5E99">
        <w:t>96</w:t>
      </w:r>
      <w:r>
        <w:t xml:space="preserve"> and </w:t>
      </w:r>
      <w:r w:rsidR="005B5E99">
        <w:t>128</w:t>
      </w:r>
      <w:r w:rsidR="00981D79">
        <w:t> </w:t>
      </w:r>
      <w:r>
        <w:t>kbps</w:t>
      </w:r>
      <w:r w:rsidR="002B6018">
        <w:t xml:space="preserve">, </w:t>
      </w:r>
      <w:r w:rsidR="00157E14">
        <w:t>headphone presentation</w:t>
      </w:r>
    </w:p>
    <w:p w14:paraId="7672F5B6" w14:textId="580A44BE" w:rsidR="00C54A71" w:rsidRDefault="001E1BBB" w:rsidP="001E1BBB">
      <w:pPr>
        <w:pStyle w:val="Heading3"/>
      </w:pPr>
      <w:bookmarkStart w:id="286" w:name="_Toc167314794"/>
      <w:bookmarkStart w:id="287" w:name="_Toc167315953"/>
      <w:bookmarkStart w:id="288" w:name="_Toc167316377"/>
      <w:bookmarkStart w:id="289" w:name="_Toc167376968"/>
      <w:r>
        <w:t>9.2.2</w:t>
      </w:r>
      <w:r>
        <w:tab/>
      </w:r>
      <w:bookmarkStart w:id="290"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286"/>
      <w:bookmarkEnd w:id="287"/>
      <w:bookmarkEnd w:id="288"/>
      <w:bookmarkEnd w:id="289"/>
      <w:bookmarkEnd w:id="290"/>
    </w:p>
    <w:p w14:paraId="141645F7" w14:textId="566A35C0"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Annex </w:t>
      </w:r>
      <w:r w:rsidR="00286B51">
        <w:t>C</w:t>
      </w:r>
      <w:r w:rsidR="00E73EC8">
        <w:t>.1 for details.</w:t>
      </w:r>
    </w:p>
    <w:p w14:paraId="6ACA3097" w14:textId="75D1FE50" w:rsidR="00C54A71" w:rsidRDefault="00C54A71" w:rsidP="00C54A71">
      <w:r>
        <w:t>The complete statistical evaluation of the requirement ToR tests for experiment P800-1 is given in the following table. The evaluation is done separately for the data from the two listening laboratories.</w:t>
      </w:r>
    </w:p>
    <w:p w14:paraId="69B7085D" w14:textId="439CE90E"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1</w:t>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33359A">
        <w:trPr>
          <w:jc w:val="center"/>
        </w:trPr>
        <w:tc>
          <w:tcPr>
            <w:tcW w:w="603" w:type="auto"/>
            <w:gridSpan w:val="2"/>
            <w:vMerge w:val="restart"/>
            <w:shd w:val="clear" w:color="auto" w:fill="D9D9D9" w:themeFill="background1" w:themeFillShade="D9"/>
          </w:tcPr>
          <w:p w14:paraId="2DC8CD33" w14:textId="77777777" w:rsidR="00C54A71" w:rsidRDefault="00C54A71" w:rsidP="008D1284">
            <w:pPr>
              <w:pStyle w:val="TAH6"/>
            </w:pPr>
            <w:bookmarkStart w:id="291" w:name="MCCQCTEMPBM_00000114"/>
          </w:p>
        </w:tc>
        <w:tc>
          <w:tcPr>
            <w:tcW w:w="603" w:type="auto"/>
            <w:shd w:val="clear" w:color="auto" w:fill="D9D9D9" w:themeFill="background1" w:themeFillShade="D9"/>
          </w:tcPr>
          <w:p w14:paraId="0B74E935" w14:textId="77777777" w:rsidR="00C54A71" w:rsidRDefault="00C54A71" w:rsidP="008D1284">
            <w:pPr>
              <w:pStyle w:val="TAH6"/>
            </w:pPr>
            <w:r>
              <w:t>Type</w:t>
            </w:r>
          </w:p>
        </w:tc>
        <w:tc>
          <w:tcPr>
            <w:tcW w:w="603" w:type="auto"/>
            <w:gridSpan w:val="6"/>
            <w:shd w:val="clear" w:color="auto" w:fill="D9D9D9" w:themeFill="background1" w:themeFillShade="D9"/>
          </w:tcPr>
          <w:p w14:paraId="1F235B44" w14:textId="77777777" w:rsidR="00C54A71" w:rsidRDefault="00C54A71" w:rsidP="008D1284">
            <w:pPr>
              <w:pStyle w:val="TAH6"/>
            </w:pPr>
            <w:r>
              <w:t>CuT</w:t>
            </w:r>
          </w:p>
        </w:tc>
        <w:tc>
          <w:tcPr>
            <w:tcW w:w="603" w:type="auto"/>
            <w:gridSpan w:val="4"/>
            <w:shd w:val="clear" w:color="auto" w:fill="D9D9D9" w:themeFill="background1" w:themeFillShade="D9"/>
          </w:tcPr>
          <w:p w14:paraId="2A70FE58" w14:textId="77777777" w:rsidR="00C54A71" w:rsidRDefault="00C54A71" w:rsidP="008D1284">
            <w:pPr>
              <w:pStyle w:val="TAH6"/>
            </w:pPr>
            <w:r>
              <w:t>EVS Reference</w:t>
            </w:r>
          </w:p>
        </w:tc>
        <w:tc>
          <w:tcPr>
            <w:tcW w:w="603" w:type="auto"/>
            <w:gridSpan w:val="3"/>
            <w:shd w:val="clear" w:color="auto" w:fill="D9D9D9" w:themeFill="background1" w:themeFillShade="D9"/>
          </w:tcPr>
          <w:p w14:paraId="4BDA4A1D" w14:textId="77777777" w:rsidR="00C54A71" w:rsidRDefault="00C54A71" w:rsidP="008D1284">
            <w:pPr>
              <w:pStyle w:val="TAH6"/>
            </w:pPr>
            <w:r>
              <w:t>Evaluation</w:t>
            </w:r>
          </w:p>
        </w:tc>
      </w:tr>
      <w:tr w:rsidR="00C54A71" w14:paraId="0FF4FD53" w14:textId="77777777" w:rsidTr="0033359A">
        <w:trPr>
          <w:jc w:val="center"/>
        </w:trPr>
        <w:tc>
          <w:tcPr>
            <w:tcW w:w="603" w:type="auto"/>
            <w:gridSpan w:val="2"/>
            <w:vMerge/>
            <w:shd w:val="clear" w:color="auto" w:fill="D9D9D9" w:themeFill="background1" w:themeFillShade="D9"/>
          </w:tcPr>
          <w:p w14:paraId="6AB299B5" w14:textId="77777777" w:rsidR="00C54A71" w:rsidRDefault="00C54A71" w:rsidP="008D1284"/>
        </w:tc>
        <w:tc>
          <w:tcPr>
            <w:tcW w:w="603" w:type="auto"/>
            <w:shd w:val="clear" w:color="auto" w:fill="D9D9D9" w:themeFill="background1" w:themeFillShade="D9"/>
          </w:tcPr>
          <w:p w14:paraId="60BFB33B" w14:textId="77777777" w:rsidR="00C54A71" w:rsidRDefault="00C54A71" w:rsidP="008D1284">
            <w:pPr>
              <w:pStyle w:val="TAH6"/>
            </w:pPr>
            <w:r>
              <w:t>Value</w:t>
            </w:r>
          </w:p>
        </w:tc>
        <w:tc>
          <w:tcPr>
            <w:tcW w:w="603" w:type="auto"/>
            <w:shd w:val="clear" w:color="auto" w:fill="D9D9D9" w:themeFill="background1" w:themeFillShade="D9"/>
          </w:tcPr>
          <w:p w14:paraId="354BCFA7" w14:textId="77777777" w:rsidR="00C54A71" w:rsidRDefault="00C54A71" w:rsidP="008D1284">
            <w:pPr>
              <w:pStyle w:val="TAH6"/>
            </w:pPr>
            <w:r>
              <w:t>Bitrate</w:t>
            </w:r>
          </w:p>
        </w:tc>
        <w:tc>
          <w:tcPr>
            <w:tcW w:w="603" w:type="auto"/>
            <w:shd w:val="clear" w:color="auto" w:fill="D9D9D9" w:themeFill="background1" w:themeFillShade="D9"/>
          </w:tcPr>
          <w:p w14:paraId="3869FEC1" w14:textId="77777777" w:rsidR="00C54A71" w:rsidRDefault="00C54A71" w:rsidP="008D1284">
            <w:pPr>
              <w:pStyle w:val="TAH6"/>
            </w:pPr>
            <w:r>
              <w:t>DTX</w:t>
            </w:r>
          </w:p>
        </w:tc>
        <w:tc>
          <w:tcPr>
            <w:tcW w:w="603" w:type="auto"/>
            <w:shd w:val="clear" w:color="auto" w:fill="D9D9D9" w:themeFill="background1" w:themeFillShade="D9"/>
          </w:tcPr>
          <w:p w14:paraId="555EF7B8" w14:textId="77777777" w:rsidR="00C54A71" w:rsidRDefault="00C54A71" w:rsidP="008D1284">
            <w:pPr>
              <w:pStyle w:val="TAH6"/>
            </w:pPr>
            <w:r>
              <w:t>FER</w:t>
            </w:r>
          </w:p>
        </w:tc>
        <w:tc>
          <w:tcPr>
            <w:tcW w:w="603" w:type="auto"/>
            <w:shd w:val="clear" w:color="auto" w:fill="D9D9D9" w:themeFill="background1" w:themeFillShade="D9"/>
          </w:tcPr>
          <w:p w14:paraId="3752443B" w14:textId="77777777" w:rsidR="00C54A71" w:rsidRDefault="00C54A71" w:rsidP="008D1284">
            <w:pPr>
              <w:pStyle w:val="TAH6"/>
            </w:pPr>
            <w:r>
              <w:t>Req.</w:t>
            </w:r>
          </w:p>
        </w:tc>
        <w:tc>
          <w:tcPr>
            <w:tcW w:w="603" w:type="auto"/>
            <w:shd w:val="clear" w:color="auto" w:fill="D9D9D9" w:themeFill="background1" w:themeFillShade="D9"/>
          </w:tcPr>
          <w:p w14:paraId="6A1064F8" w14:textId="77777777" w:rsidR="00C54A71" w:rsidRDefault="00C54A71" w:rsidP="008D1284">
            <w:pPr>
              <w:pStyle w:val="TAH6"/>
            </w:pPr>
            <w:r>
              <w:t>MOS</w:t>
            </w:r>
          </w:p>
        </w:tc>
        <w:tc>
          <w:tcPr>
            <w:tcW w:w="603" w:type="auto"/>
            <w:shd w:val="clear" w:color="auto" w:fill="D9D9D9" w:themeFill="background1" w:themeFillShade="D9"/>
          </w:tcPr>
          <w:p w14:paraId="11FE809F" w14:textId="77777777" w:rsidR="00C54A71" w:rsidRDefault="00C54A71" w:rsidP="008D1284">
            <w:pPr>
              <w:pStyle w:val="TAH6"/>
            </w:pPr>
            <w:r>
              <w:t>Std.</w:t>
            </w:r>
          </w:p>
        </w:tc>
        <w:tc>
          <w:tcPr>
            <w:tcW w:w="603" w:type="auto"/>
            <w:shd w:val="clear" w:color="auto" w:fill="D9D9D9" w:themeFill="background1" w:themeFillShade="D9"/>
          </w:tcPr>
          <w:p w14:paraId="6B991745" w14:textId="77777777" w:rsidR="00C54A71" w:rsidRDefault="00C54A71" w:rsidP="008D1284">
            <w:pPr>
              <w:pStyle w:val="TAH6"/>
            </w:pPr>
            <w:r>
              <w:t>Cond.</w:t>
            </w:r>
          </w:p>
        </w:tc>
        <w:tc>
          <w:tcPr>
            <w:tcW w:w="603" w:type="auto"/>
            <w:shd w:val="clear" w:color="auto" w:fill="D9D9D9" w:themeFill="background1" w:themeFillShade="D9"/>
          </w:tcPr>
          <w:p w14:paraId="6B1EA527" w14:textId="77777777" w:rsidR="00C54A71" w:rsidRDefault="00C54A71" w:rsidP="008D1284">
            <w:pPr>
              <w:pStyle w:val="TAH6"/>
            </w:pPr>
            <w:r>
              <w:t>Bitrate</w:t>
            </w:r>
          </w:p>
        </w:tc>
        <w:tc>
          <w:tcPr>
            <w:tcW w:w="603" w:type="auto"/>
            <w:shd w:val="clear" w:color="auto" w:fill="D9D9D9" w:themeFill="background1" w:themeFillShade="D9"/>
          </w:tcPr>
          <w:p w14:paraId="11B2C960" w14:textId="77777777" w:rsidR="00C54A71" w:rsidRDefault="00C54A71" w:rsidP="008D1284">
            <w:pPr>
              <w:pStyle w:val="TAH6"/>
            </w:pPr>
            <w:r>
              <w:t>MOS</w:t>
            </w:r>
          </w:p>
        </w:tc>
        <w:tc>
          <w:tcPr>
            <w:tcW w:w="603" w:type="auto"/>
            <w:shd w:val="clear" w:color="auto" w:fill="D9D9D9" w:themeFill="background1" w:themeFillShade="D9"/>
          </w:tcPr>
          <w:p w14:paraId="12E41343" w14:textId="77777777" w:rsidR="00C54A71" w:rsidRDefault="00C54A71" w:rsidP="008D1284">
            <w:pPr>
              <w:pStyle w:val="TAH6"/>
            </w:pPr>
            <w:r>
              <w:t>Std.</w:t>
            </w:r>
          </w:p>
        </w:tc>
        <w:tc>
          <w:tcPr>
            <w:tcW w:w="603" w:type="auto"/>
            <w:shd w:val="clear" w:color="auto" w:fill="D9D9D9" w:themeFill="background1" w:themeFillShade="D9"/>
          </w:tcPr>
          <w:p w14:paraId="52C3AB55" w14:textId="77777777" w:rsidR="00C54A71" w:rsidRDefault="00C54A71" w:rsidP="008D1284">
            <w:pPr>
              <w:pStyle w:val="TAH6"/>
            </w:pPr>
            <w:r>
              <w:t>T-Stat</w:t>
            </w:r>
          </w:p>
        </w:tc>
        <w:tc>
          <w:tcPr>
            <w:tcW w:w="603" w:type="auto"/>
            <w:shd w:val="clear" w:color="auto" w:fill="D9D9D9" w:themeFill="background1" w:themeFillShade="D9"/>
          </w:tcPr>
          <w:p w14:paraId="3790CC59" w14:textId="77777777" w:rsidR="00C54A71" w:rsidRDefault="00C54A71" w:rsidP="008D1284">
            <w:pPr>
              <w:pStyle w:val="TAH6"/>
            </w:pPr>
            <w:r>
              <w:t>Result</w:t>
            </w:r>
          </w:p>
        </w:tc>
        <w:tc>
          <w:tcPr>
            <w:tcW w:w="603" w:type="auto"/>
            <w:shd w:val="clear" w:color="auto" w:fill="D9D9D9" w:themeFill="background1" w:themeFillShade="D9"/>
          </w:tcPr>
          <w:p w14:paraId="48FC3E75" w14:textId="77777777" w:rsidR="00C54A71" w:rsidRDefault="00C54A71" w:rsidP="008D1284">
            <w:pPr>
              <w:pStyle w:val="TAH6"/>
            </w:pPr>
            <w:r>
              <w:t>State</w:t>
            </w:r>
          </w:p>
        </w:tc>
      </w:tr>
      <w:tr w:rsidR="00C54A71" w14:paraId="7160DC46" w14:textId="77777777" w:rsidTr="0033359A">
        <w:trPr>
          <w:jc w:val="center"/>
        </w:trPr>
        <w:tc>
          <w:tcPr>
            <w:tcW w:w="603" w:type="auto"/>
            <w:shd w:val="clear" w:color="auto" w:fill="D9D9D9" w:themeFill="background1" w:themeFillShade="D9"/>
          </w:tcPr>
          <w:p w14:paraId="44A7256E" w14:textId="77777777" w:rsidR="00C54A71" w:rsidRDefault="00C54A71" w:rsidP="008D1284">
            <w:pPr>
              <w:pStyle w:val="TAH6"/>
            </w:pPr>
            <w:r>
              <w:t>Lab</w:t>
            </w:r>
          </w:p>
        </w:tc>
        <w:tc>
          <w:tcPr>
            <w:tcW w:w="603" w:type="auto"/>
            <w:shd w:val="clear" w:color="auto" w:fill="D9D9D9" w:themeFill="background1" w:themeFillShade="D9"/>
          </w:tcPr>
          <w:p w14:paraId="5B53C35A" w14:textId="77777777" w:rsidR="00C54A71" w:rsidRDefault="00C54A71" w:rsidP="008D1284">
            <w:pPr>
              <w:pStyle w:val="TAH6"/>
            </w:pPr>
            <w:r>
              <w:t>Cond.</w:t>
            </w:r>
          </w:p>
        </w:tc>
        <w:tc>
          <w:tcPr>
            <w:tcW w:w="603" w:type="auto"/>
            <w:shd w:val="clear" w:color="auto" w:fill="D9D9D9" w:themeFill="background1" w:themeFillShade="D9"/>
          </w:tcPr>
          <w:p w14:paraId="377A3E18" w14:textId="77777777" w:rsidR="00C54A71" w:rsidRDefault="00C54A71" w:rsidP="008D1284">
            <w:pPr>
              <w:pStyle w:val="TAH6"/>
            </w:pPr>
            <w:r>
              <w:t>ToR#</w:t>
            </w:r>
          </w:p>
        </w:tc>
        <w:tc>
          <w:tcPr>
            <w:tcW w:w="603" w:type="auto"/>
            <w:gridSpan w:val="13"/>
            <w:shd w:val="clear" w:color="auto" w:fill="D9D9D9" w:themeFill="background1" w:themeFillShade="D9"/>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bookmarkEnd w:id="291"/>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75A5A3E9"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2</w:t>
      </w:r>
      <w:r>
        <w:t>: Summary of the results of P800-1</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33359A">
        <w:trPr>
          <w:jc w:val="center"/>
        </w:trPr>
        <w:tc>
          <w:tcPr>
            <w:tcW w:w="1377" w:type="auto"/>
            <w:shd w:val="clear" w:color="auto" w:fill="D9D9D9" w:themeFill="background1" w:themeFillShade="D9"/>
          </w:tcPr>
          <w:p w14:paraId="3937193B" w14:textId="77777777" w:rsidR="00C54A71" w:rsidRDefault="00C54A71" w:rsidP="008D1284">
            <w:pPr>
              <w:pStyle w:val="TAH"/>
            </w:pPr>
            <w:bookmarkStart w:id="292" w:name="MCCQCTEMPBM_00000115"/>
            <w:r>
              <w:t>Lab</w:t>
            </w:r>
          </w:p>
        </w:tc>
        <w:tc>
          <w:tcPr>
            <w:tcW w:w="1377" w:type="auto"/>
            <w:shd w:val="clear" w:color="auto" w:fill="D9D9D9" w:themeFill="background1" w:themeFillShade="D9"/>
          </w:tcPr>
          <w:p w14:paraId="11CFD03E" w14:textId="77777777" w:rsidR="00C54A71" w:rsidRDefault="00C54A71" w:rsidP="008D1284">
            <w:pPr>
              <w:pStyle w:val="TAH"/>
            </w:pPr>
            <w:r>
              <w:t>Cond.</w:t>
            </w:r>
          </w:p>
        </w:tc>
        <w:tc>
          <w:tcPr>
            <w:tcW w:w="1377" w:type="auto"/>
            <w:shd w:val="clear" w:color="auto" w:fill="D9D9D9" w:themeFill="background1" w:themeFillShade="D9"/>
          </w:tcPr>
          <w:p w14:paraId="6C748BE6" w14:textId="77777777" w:rsidR="00C54A71" w:rsidRDefault="00C54A71" w:rsidP="008D1284">
            <w:pPr>
              <w:pStyle w:val="TAH"/>
            </w:pPr>
            <w:r>
              <w:t>Bitrate</w:t>
            </w:r>
          </w:p>
        </w:tc>
        <w:tc>
          <w:tcPr>
            <w:tcW w:w="1377" w:type="auto"/>
            <w:shd w:val="clear" w:color="auto" w:fill="D9D9D9" w:themeFill="background1" w:themeFillShade="D9"/>
          </w:tcPr>
          <w:p w14:paraId="4E27EB4B" w14:textId="77777777" w:rsidR="00C54A71" w:rsidRDefault="00C54A71" w:rsidP="008D1284">
            <w:pPr>
              <w:pStyle w:val="TAH"/>
            </w:pPr>
            <w:r>
              <w:t>DTX</w:t>
            </w:r>
          </w:p>
        </w:tc>
        <w:tc>
          <w:tcPr>
            <w:tcW w:w="1377" w:type="auto"/>
            <w:shd w:val="clear" w:color="auto" w:fill="D9D9D9" w:themeFill="background1" w:themeFillShade="D9"/>
          </w:tcPr>
          <w:p w14:paraId="6C7A7615" w14:textId="77777777" w:rsidR="00C54A71" w:rsidRDefault="00C54A71" w:rsidP="008D1284">
            <w:pPr>
              <w:pStyle w:val="TAH"/>
            </w:pPr>
            <w:r>
              <w:t>FER</w:t>
            </w:r>
          </w:p>
        </w:tc>
        <w:tc>
          <w:tcPr>
            <w:tcW w:w="1377" w:type="auto"/>
            <w:shd w:val="clear" w:color="auto" w:fill="D9D9D9" w:themeFill="background1" w:themeFillShade="D9"/>
          </w:tcPr>
          <w:p w14:paraId="3110FBAA" w14:textId="77777777" w:rsidR="00C54A71" w:rsidRDefault="00C54A71" w:rsidP="008D1284">
            <w:pPr>
              <w:pStyle w:val="TAH"/>
            </w:pPr>
            <w:r>
              <w:t>ToR</w:t>
            </w:r>
          </w:p>
        </w:tc>
        <w:tc>
          <w:tcPr>
            <w:tcW w:w="1377" w:type="auto"/>
            <w:shd w:val="clear" w:color="auto" w:fill="D9D9D9" w:themeFill="background1" w:themeFillShade="D9"/>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bookmarkEnd w:id="292"/>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7D7D832C" w:rsidR="00095B03" w:rsidRDefault="003B45F9" w:rsidP="00D22237">
      <w:pPr>
        <w:pStyle w:val="TH"/>
      </w:pPr>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1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1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21833509" w:rsidR="001F6B5E" w:rsidRDefault="003B45F9" w:rsidP="00D22237">
      <w:pPr>
        <w:pStyle w:val="TH"/>
      </w:pPr>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1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sidR="00095B03">
        <w:t xml:space="preserve"> </w:t>
      </w:r>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1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710AD273" w:rsidR="00B1056E" w:rsidRDefault="00B1056E" w:rsidP="00D22237">
      <w:pPr>
        <w:pStyle w:val="TF"/>
      </w:pPr>
      <w:r>
        <w:t xml:space="preserve">Figure </w:t>
      </w:r>
      <w:r w:rsidR="003F7E00">
        <w:rPr>
          <w:noProof/>
          <w:cs/>
        </w:rPr>
        <w:t>‎</w:t>
      </w:r>
      <w:r w:rsidR="003F7E00">
        <w:rPr>
          <w:noProof/>
        </w:rPr>
        <w:t>9.2</w:t>
      </w:r>
      <w:r w:rsidR="003F7E00">
        <w:noBreakHyphen/>
      </w:r>
      <w:r w:rsidR="003F7E00">
        <w:rPr>
          <w:noProof/>
        </w:rPr>
        <w:t>1</w:t>
      </w:r>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8F114AC" w:rsidR="00C54A71" w:rsidRDefault="001E1BBB" w:rsidP="001E1BBB">
      <w:pPr>
        <w:pStyle w:val="Heading3"/>
      </w:pPr>
      <w:bookmarkStart w:id="293" w:name="_Toc167314795"/>
      <w:bookmarkStart w:id="294" w:name="_Toc167315954"/>
      <w:bookmarkStart w:id="295" w:name="_Toc167316378"/>
      <w:bookmarkStart w:id="296" w:name="_Toc167376969"/>
      <w:r>
        <w:t>9.2.3</w:t>
      </w:r>
      <w:r>
        <w:tab/>
      </w:r>
      <w:bookmarkStart w:id="297" w:name="_Toc166841160"/>
      <w:r w:rsidR="00AB7BDC">
        <w:t xml:space="preserve">Selection Experiment </w:t>
      </w:r>
      <w:r w:rsidR="00C54A71">
        <w:t>P800-2 (Stereo, Speech+Background</w:t>
      </w:r>
      <w:r w:rsidR="00B82C84">
        <w:t>, Headphone Presentation</w:t>
      </w:r>
      <w:r w:rsidR="00343A8B">
        <w:t>)</w:t>
      </w:r>
      <w:bookmarkEnd w:id="293"/>
      <w:bookmarkEnd w:id="294"/>
      <w:bookmarkEnd w:id="295"/>
      <w:bookmarkEnd w:id="296"/>
      <w:bookmarkEnd w:id="297"/>
    </w:p>
    <w:p w14:paraId="4E6C8F63" w14:textId="29545C33"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w:t>
      </w:r>
      <w:r w:rsidR="00051B10">
        <w:t>,</w:t>
      </w:r>
      <w:r>
        <w:t xml:space="preserve"> Annex </w:t>
      </w:r>
      <w:r w:rsidR="00286B51">
        <w:t>C</w:t>
      </w:r>
      <w:r>
        <w:t>.2 for details.</w:t>
      </w:r>
    </w:p>
    <w:p w14:paraId="1436317E" w14:textId="6E18F499" w:rsidR="00C54A71" w:rsidRDefault="00C54A71" w:rsidP="00C54A71">
      <w:r>
        <w:t>The complete statistical evaluation of the requirement ToR tests for experiment P800-2 is given in the following table. The evaluation is done separately for the data from the two listening laboratories.</w:t>
      </w:r>
    </w:p>
    <w:p w14:paraId="7E157295" w14:textId="2461EC51"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3</w:t>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33359A">
        <w:trPr>
          <w:jc w:val="center"/>
        </w:trPr>
        <w:tc>
          <w:tcPr>
            <w:tcW w:w="643" w:type="auto"/>
            <w:gridSpan w:val="2"/>
            <w:vMerge w:val="restart"/>
            <w:shd w:val="clear" w:color="auto" w:fill="D9D9D9" w:themeFill="background1" w:themeFillShade="D9"/>
          </w:tcPr>
          <w:p w14:paraId="17D9A6BB" w14:textId="77777777" w:rsidR="00C54A71" w:rsidRDefault="00C54A71" w:rsidP="008D1284">
            <w:pPr>
              <w:pStyle w:val="TAH6"/>
            </w:pPr>
            <w:bookmarkStart w:id="298" w:name="MCCQCTEMPBM_00000116"/>
          </w:p>
        </w:tc>
        <w:tc>
          <w:tcPr>
            <w:tcW w:w="643" w:type="auto"/>
            <w:shd w:val="clear" w:color="auto" w:fill="D9D9D9" w:themeFill="background1" w:themeFillShade="D9"/>
          </w:tcPr>
          <w:p w14:paraId="13DE1D4B" w14:textId="77777777" w:rsidR="00C54A71" w:rsidRDefault="00C54A71" w:rsidP="008D1284">
            <w:pPr>
              <w:pStyle w:val="TAH6"/>
            </w:pPr>
            <w:r>
              <w:t>Type</w:t>
            </w:r>
          </w:p>
        </w:tc>
        <w:tc>
          <w:tcPr>
            <w:tcW w:w="643" w:type="auto"/>
            <w:gridSpan w:val="5"/>
            <w:shd w:val="clear" w:color="auto" w:fill="D9D9D9" w:themeFill="background1" w:themeFillShade="D9"/>
          </w:tcPr>
          <w:p w14:paraId="4B16730E" w14:textId="77777777" w:rsidR="00C54A71" w:rsidRDefault="00C54A71" w:rsidP="008D1284">
            <w:pPr>
              <w:pStyle w:val="TAH6"/>
            </w:pPr>
            <w:r>
              <w:t>CuT</w:t>
            </w:r>
          </w:p>
        </w:tc>
        <w:tc>
          <w:tcPr>
            <w:tcW w:w="643" w:type="auto"/>
            <w:gridSpan w:val="4"/>
            <w:shd w:val="clear" w:color="auto" w:fill="D9D9D9" w:themeFill="background1" w:themeFillShade="D9"/>
          </w:tcPr>
          <w:p w14:paraId="3748AB64" w14:textId="77777777" w:rsidR="00C54A71" w:rsidRDefault="00C54A71" w:rsidP="008D1284">
            <w:pPr>
              <w:pStyle w:val="TAH6"/>
            </w:pPr>
            <w:r>
              <w:t>EVS Reference</w:t>
            </w:r>
          </w:p>
        </w:tc>
        <w:tc>
          <w:tcPr>
            <w:tcW w:w="643" w:type="auto"/>
            <w:gridSpan w:val="3"/>
            <w:shd w:val="clear" w:color="auto" w:fill="D9D9D9" w:themeFill="background1" w:themeFillShade="D9"/>
          </w:tcPr>
          <w:p w14:paraId="79E3E3DB" w14:textId="77777777" w:rsidR="00C54A71" w:rsidRDefault="00C54A71" w:rsidP="008D1284">
            <w:pPr>
              <w:pStyle w:val="TAH6"/>
            </w:pPr>
            <w:r>
              <w:t>Evaluation</w:t>
            </w:r>
          </w:p>
        </w:tc>
      </w:tr>
      <w:tr w:rsidR="00C54A71" w14:paraId="63E35E17" w14:textId="77777777" w:rsidTr="0033359A">
        <w:trPr>
          <w:jc w:val="center"/>
        </w:trPr>
        <w:tc>
          <w:tcPr>
            <w:tcW w:w="643" w:type="auto"/>
            <w:gridSpan w:val="2"/>
            <w:vMerge/>
            <w:shd w:val="clear" w:color="auto" w:fill="D9D9D9" w:themeFill="background1" w:themeFillShade="D9"/>
          </w:tcPr>
          <w:p w14:paraId="165C3DF8" w14:textId="77777777" w:rsidR="00C54A71" w:rsidRDefault="00C54A71" w:rsidP="008D1284"/>
        </w:tc>
        <w:tc>
          <w:tcPr>
            <w:tcW w:w="643" w:type="auto"/>
            <w:shd w:val="clear" w:color="auto" w:fill="D9D9D9" w:themeFill="background1" w:themeFillShade="D9"/>
          </w:tcPr>
          <w:p w14:paraId="6BC21E78" w14:textId="77777777" w:rsidR="00C54A71" w:rsidRDefault="00C54A71" w:rsidP="008D1284">
            <w:pPr>
              <w:pStyle w:val="TAH6"/>
            </w:pPr>
            <w:r>
              <w:t>Value</w:t>
            </w:r>
          </w:p>
        </w:tc>
        <w:tc>
          <w:tcPr>
            <w:tcW w:w="643" w:type="auto"/>
            <w:shd w:val="clear" w:color="auto" w:fill="D9D9D9" w:themeFill="background1" w:themeFillShade="D9"/>
          </w:tcPr>
          <w:p w14:paraId="1117D776" w14:textId="77777777" w:rsidR="00C54A71" w:rsidRDefault="00C54A71" w:rsidP="008D1284">
            <w:pPr>
              <w:pStyle w:val="TAH6"/>
            </w:pPr>
            <w:r>
              <w:t>Bitrate</w:t>
            </w:r>
          </w:p>
        </w:tc>
        <w:tc>
          <w:tcPr>
            <w:tcW w:w="643" w:type="auto"/>
            <w:shd w:val="clear" w:color="auto" w:fill="D9D9D9" w:themeFill="background1" w:themeFillShade="D9"/>
          </w:tcPr>
          <w:p w14:paraId="5AB172B4" w14:textId="77777777" w:rsidR="00C54A71" w:rsidRDefault="00C54A71" w:rsidP="008D1284">
            <w:pPr>
              <w:pStyle w:val="TAH6"/>
            </w:pPr>
            <w:r>
              <w:t>DTX</w:t>
            </w:r>
          </w:p>
        </w:tc>
        <w:tc>
          <w:tcPr>
            <w:tcW w:w="643" w:type="auto"/>
            <w:shd w:val="clear" w:color="auto" w:fill="D9D9D9" w:themeFill="background1" w:themeFillShade="D9"/>
          </w:tcPr>
          <w:p w14:paraId="648A3D01" w14:textId="77777777" w:rsidR="00C54A71" w:rsidRDefault="00C54A71" w:rsidP="008D1284">
            <w:pPr>
              <w:pStyle w:val="TAH6"/>
            </w:pPr>
            <w:r>
              <w:t>Req.</w:t>
            </w:r>
          </w:p>
        </w:tc>
        <w:tc>
          <w:tcPr>
            <w:tcW w:w="643" w:type="auto"/>
            <w:shd w:val="clear" w:color="auto" w:fill="D9D9D9" w:themeFill="background1" w:themeFillShade="D9"/>
          </w:tcPr>
          <w:p w14:paraId="2653327F" w14:textId="77777777" w:rsidR="00C54A71" w:rsidRDefault="00C54A71" w:rsidP="008D1284">
            <w:pPr>
              <w:pStyle w:val="TAH6"/>
            </w:pPr>
            <w:r>
              <w:t>MOS</w:t>
            </w:r>
          </w:p>
        </w:tc>
        <w:tc>
          <w:tcPr>
            <w:tcW w:w="643" w:type="auto"/>
            <w:shd w:val="clear" w:color="auto" w:fill="D9D9D9" w:themeFill="background1" w:themeFillShade="D9"/>
          </w:tcPr>
          <w:p w14:paraId="60C4F186" w14:textId="77777777" w:rsidR="00C54A71" w:rsidRDefault="00C54A71" w:rsidP="008D1284">
            <w:pPr>
              <w:pStyle w:val="TAH6"/>
            </w:pPr>
            <w:r>
              <w:t>Std.</w:t>
            </w:r>
          </w:p>
        </w:tc>
        <w:tc>
          <w:tcPr>
            <w:tcW w:w="643" w:type="auto"/>
            <w:shd w:val="clear" w:color="auto" w:fill="D9D9D9" w:themeFill="background1" w:themeFillShade="D9"/>
          </w:tcPr>
          <w:p w14:paraId="7E729524" w14:textId="77777777" w:rsidR="00C54A71" w:rsidRDefault="00C54A71" w:rsidP="008D1284">
            <w:pPr>
              <w:pStyle w:val="TAH6"/>
            </w:pPr>
            <w:r>
              <w:t>Cond.</w:t>
            </w:r>
          </w:p>
        </w:tc>
        <w:tc>
          <w:tcPr>
            <w:tcW w:w="643" w:type="auto"/>
            <w:shd w:val="clear" w:color="auto" w:fill="D9D9D9" w:themeFill="background1" w:themeFillShade="D9"/>
          </w:tcPr>
          <w:p w14:paraId="0CD082C3" w14:textId="77777777" w:rsidR="00C54A71" w:rsidRDefault="00C54A71" w:rsidP="008D1284">
            <w:pPr>
              <w:pStyle w:val="TAH6"/>
            </w:pPr>
            <w:r>
              <w:t>Bitrate</w:t>
            </w:r>
          </w:p>
        </w:tc>
        <w:tc>
          <w:tcPr>
            <w:tcW w:w="643" w:type="auto"/>
            <w:shd w:val="clear" w:color="auto" w:fill="D9D9D9" w:themeFill="background1" w:themeFillShade="D9"/>
          </w:tcPr>
          <w:p w14:paraId="36352FE8" w14:textId="77777777" w:rsidR="00C54A71" w:rsidRDefault="00C54A71" w:rsidP="008D1284">
            <w:pPr>
              <w:pStyle w:val="TAH6"/>
            </w:pPr>
            <w:r>
              <w:t>MOS</w:t>
            </w:r>
          </w:p>
        </w:tc>
        <w:tc>
          <w:tcPr>
            <w:tcW w:w="643" w:type="auto"/>
            <w:shd w:val="clear" w:color="auto" w:fill="D9D9D9" w:themeFill="background1" w:themeFillShade="D9"/>
          </w:tcPr>
          <w:p w14:paraId="317BB28C" w14:textId="77777777" w:rsidR="00C54A71" w:rsidRDefault="00C54A71" w:rsidP="008D1284">
            <w:pPr>
              <w:pStyle w:val="TAH6"/>
            </w:pPr>
            <w:r>
              <w:t>Std.</w:t>
            </w:r>
          </w:p>
        </w:tc>
        <w:tc>
          <w:tcPr>
            <w:tcW w:w="643" w:type="auto"/>
            <w:shd w:val="clear" w:color="auto" w:fill="D9D9D9" w:themeFill="background1" w:themeFillShade="D9"/>
          </w:tcPr>
          <w:p w14:paraId="717D6179" w14:textId="77777777" w:rsidR="00C54A71" w:rsidRDefault="00C54A71" w:rsidP="008D1284">
            <w:pPr>
              <w:pStyle w:val="TAH6"/>
            </w:pPr>
            <w:r>
              <w:t>T-Stat</w:t>
            </w:r>
          </w:p>
        </w:tc>
        <w:tc>
          <w:tcPr>
            <w:tcW w:w="643" w:type="auto"/>
            <w:shd w:val="clear" w:color="auto" w:fill="D9D9D9" w:themeFill="background1" w:themeFillShade="D9"/>
          </w:tcPr>
          <w:p w14:paraId="72115D22" w14:textId="77777777" w:rsidR="00C54A71" w:rsidRDefault="00C54A71" w:rsidP="008D1284">
            <w:pPr>
              <w:pStyle w:val="TAH6"/>
            </w:pPr>
            <w:r>
              <w:t>Result</w:t>
            </w:r>
          </w:p>
        </w:tc>
        <w:tc>
          <w:tcPr>
            <w:tcW w:w="643" w:type="auto"/>
            <w:shd w:val="clear" w:color="auto" w:fill="D9D9D9" w:themeFill="background1" w:themeFillShade="D9"/>
          </w:tcPr>
          <w:p w14:paraId="1F2EDD0F" w14:textId="77777777" w:rsidR="00C54A71" w:rsidRDefault="00C54A71" w:rsidP="008D1284">
            <w:pPr>
              <w:pStyle w:val="TAH6"/>
            </w:pPr>
            <w:r>
              <w:t>State</w:t>
            </w:r>
          </w:p>
        </w:tc>
      </w:tr>
      <w:tr w:rsidR="00C54A71" w14:paraId="14F9A8C1" w14:textId="77777777" w:rsidTr="0033359A">
        <w:trPr>
          <w:jc w:val="center"/>
        </w:trPr>
        <w:tc>
          <w:tcPr>
            <w:tcW w:w="643" w:type="auto"/>
            <w:shd w:val="clear" w:color="auto" w:fill="D9D9D9" w:themeFill="background1" w:themeFillShade="D9"/>
          </w:tcPr>
          <w:p w14:paraId="249D89CD" w14:textId="77777777" w:rsidR="00C54A71" w:rsidRDefault="00C54A71" w:rsidP="008D1284">
            <w:pPr>
              <w:pStyle w:val="TAH6"/>
            </w:pPr>
            <w:r>
              <w:t>Lab</w:t>
            </w:r>
          </w:p>
        </w:tc>
        <w:tc>
          <w:tcPr>
            <w:tcW w:w="643" w:type="auto"/>
            <w:shd w:val="clear" w:color="auto" w:fill="D9D9D9" w:themeFill="background1" w:themeFillShade="D9"/>
          </w:tcPr>
          <w:p w14:paraId="4ABC3119" w14:textId="77777777" w:rsidR="00C54A71" w:rsidRDefault="00C54A71" w:rsidP="008D1284">
            <w:pPr>
              <w:pStyle w:val="TAH6"/>
            </w:pPr>
            <w:r>
              <w:t>Cond.</w:t>
            </w:r>
          </w:p>
        </w:tc>
        <w:tc>
          <w:tcPr>
            <w:tcW w:w="643" w:type="auto"/>
            <w:shd w:val="clear" w:color="auto" w:fill="D9D9D9" w:themeFill="background1" w:themeFillShade="D9"/>
          </w:tcPr>
          <w:p w14:paraId="30B46BB1" w14:textId="77777777" w:rsidR="00C54A71" w:rsidRDefault="00C54A71" w:rsidP="008D1284">
            <w:pPr>
              <w:pStyle w:val="TAH6"/>
            </w:pPr>
            <w:r>
              <w:t>ToR#</w:t>
            </w:r>
          </w:p>
        </w:tc>
        <w:tc>
          <w:tcPr>
            <w:tcW w:w="643" w:type="auto"/>
            <w:gridSpan w:val="12"/>
            <w:shd w:val="clear" w:color="auto" w:fill="D9D9D9" w:themeFill="background1" w:themeFillShade="D9"/>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bookmarkEnd w:id="298"/>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5BB3A675"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4</w:t>
      </w:r>
      <w:r>
        <w:t>: Summary of the results of P800-2</w:t>
      </w:r>
    </w:p>
    <w:tbl>
      <w:tblPr>
        <w:tblStyle w:val="TableGrid"/>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33359A">
        <w:trPr>
          <w:jc w:val="center"/>
        </w:trPr>
        <w:tc>
          <w:tcPr>
            <w:tcW w:w="1607" w:type="auto"/>
            <w:shd w:val="clear" w:color="auto" w:fill="D9D9D9" w:themeFill="background1" w:themeFillShade="D9"/>
          </w:tcPr>
          <w:p w14:paraId="011BA4E1" w14:textId="77777777" w:rsidR="00C54A71" w:rsidRDefault="00C54A71" w:rsidP="008D1284">
            <w:pPr>
              <w:pStyle w:val="TAH"/>
            </w:pPr>
            <w:bookmarkStart w:id="299" w:name="MCCQCTEMPBM_00000117"/>
            <w:r>
              <w:t>Lab</w:t>
            </w:r>
          </w:p>
        </w:tc>
        <w:tc>
          <w:tcPr>
            <w:tcW w:w="1607" w:type="auto"/>
            <w:shd w:val="clear" w:color="auto" w:fill="D9D9D9" w:themeFill="background1" w:themeFillShade="D9"/>
          </w:tcPr>
          <w:p w14:paraId="1C9109A2" w14:textId="77777777" w:rsidR="00C54A71" w:rsidRDefault="00C54A71" w:rsidP="008D1284">
            <w:pPr>
              <w:pStyle w:val="TAH"/>
            </w:pPr>
            <w:r>
              <w:t>Cond.</w:t>
            </w:r>
          </w:p>
        </w:tc>
        <w:tc>
          <w:tcPr>
            <w:tcW w:w="1607" w:type="auto"/>
            <w:shd w:val="clear" w:color="auto" w:fill="D9D9D9" w:themeFill="background1" w:themeFillShade="D9"/>
          </w:tcPr>
          <w:p w14:paraId="032B40AE" w14:textId="77777777" w:rsidR="00C54A71" w:rsidRDefault="00C54A71" w:rsidP="008D1284">
            <w:pPr>
              <w:pStyle w:val="TAH"/>
            </w:pPr>
            <w:r>
              <w:t>Bitrate</w:t>
            </w:r>
          </w:p>
        </w:tc>
        <w:tc>
          <w:tcPr>
            <w:tcW w:w="1607" w:type="auto"/>
            <w:shd w:val="clear" w:color="auto" w:fill="D9D9D9" w:themeFill="background1" w:themeFillShade="D9"/>
          </w:tcPr>
          <w:p w14:paraId="2D5D145D" w14:textId="77777777" w:rsidR="00C54A71" w:rsidRDefault="00C54A71" w:rsidP="008D1284">
            <w:pPr>
              <w:pStyle w:val="TAH"/>
            </w:pPr>
            <w:r>
              <w:t>DTX</w:t>
            </w:r>
          </w:p>
        </w:tc>
        <w:tc>
          <w:tcPr>
            <w:tcW w:w="1607" w:type="auto"/>
            <w:shd w:val="clear" w:color="auto" w:fill="D9D9D9" w:themeFill="background1" w:themeFillShade="D9"/>
          </w:tcPr>
          <w:p w14:paraId="66E2F802" w14:textId="77777777" w:rsidR="00C54A71" w:rsidRDefault="00C54A71" w:rsidP="008D1284">
            <w:pPr>
              <w:pStyle w:val="TAH"/>
            </w:pPr>
            <w:r>
              <w:t>ToR</w:t>
            </w:r>
          </w:p>
        </w:tc>
        <w:tc>
          <w:tcPr>
            <w:tcW w:w="1607" w:type="auto"/>
            <w:shd w:val="clear" w:color="auto" w:fill="D9D9D9" w:themeFill="background1" w:themeFillShade="D9"/>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bookmarkEnd w:id="299"/>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40F02E3" w:rsidR="00015AB4" w:rsidRDefault="007907EF" w:rsidP="00D22237">
      <w:pPr>
        <w:pStyle w:val="TH"/>
      </w:pPr>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1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1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746A64B5" w:rsidR="00C54A71" w:rsidRPr="002301D2" w:rsidRDefault="00DD61AF"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2</w:t>
      </w:r>
      <w:r w:rsidRPr="00D22237">
        <w:t>: P800-2</w:t>
      </w:r>
      <w:r w:rsidR="00547D5E" w:rsidRPr="00D22237">
        <w:t xml:space="preserve"> (stereo, speech + background</w:t>
      </w:r>
      <w:r w:rsidR="00A747FB" w:rsidRPr="00D22237">
        <w:t>, headphone presentation</w:t>
      </w:r>
      <w:r w:rsidR="00547D5E" w:rsidRPr="00D22237">
        <w:t>)</w:t>
      </w:r>
      <w:r w:rsidRPr="00D22237">
        <w:t xml:space="preserve"> rate distortion curve</w:t>
      </w:r>
      <w:r w:rsidR="00547D5E" w:rsidRPr="00D22237">
        <w:t>s</w:t>
      </w:r>
      <w:r w:rsidRPr="00D22237">
        <w:t xml:space="preserve"> for conditions with DTX o</w:t>
      </w:r>
      <w:r w:rsidR="00547D5E" w:rsidRPr="00D22237">
        <w:t>ff</w:t>
      </w:r>
      <w:r w:rsidRPr="00D22237">
        <w:t xml:space="preserve"> and o</w:t>
      </w:r>
      <w:r w:rsidR="00547D5E" w:rsidRPr="00D22237">
        <w:t>n</w:t>
      </w:r>
    </w:p>
    <w:p w14:paraId="555F51A4" w14:textId="72C3AF4F" w:rsidR="007974AC" w:rsidRDefault="001E1BBB" w:rsidP="001E1BBB">
      <w:pPr>
        <w:pStyle w:val="Heading3"/>
      </w:pPr>
      <w:bookmarkStart w:id="300" w:name="_Toc167314796"/>
      <w:bookmarkStart w:id="301" w:name="_Toc167315955"/>
      <w:bookmarkStart w:id="302" w:name="_Toc167316379"/>
      <w:bookmarkStart w:id="303" w:name="_Toc167376970"/>
      <w:r>
        <w:t>9.2.4</w:t>
      </w:r>
      <w:r>
        <w:tab/>
      </w:r>
      <w:bookmarkStart w:id="304"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300"/>
      <w:bookmarkEnd w:id="301"/>
      <w:bookmarkEnd w:id="302"/>
      <w:bookmarkEnd w:id="303"/>
      <w:bookmarkEnd w:id="304"/>
    </w:p>
    <w:p w14:paraId="0C87A9AD" w14:textId="095B6FD7" w:rsidR="001F5459" w:rsidRDefault="001F5459" w:rsidP="001F5459">
      <w:r>
        <w:t xml:space="preserve">Selection Experiment P800-3 evaluates </w:t>
      </w:r>
      <w:r w:rsidR="006D005C">
        <w:t xml:space="preserve">IVAS for </w:t>
      </w:r>
      <w:r>
        <w:t xml:space="preserve">Stereo mixed and music under clean and impaired channel conditions using headphone presentation. See Annex </w:t>
      </w:r>
      <w:r w:rsidR="00286B51">
        <w:t>C</w:t>
      </w:r>
      <w:r>
        <w:t>.3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13DE4481" w:rsidR="007974AC" w:rsidRDefault="007974AC" w:rsidP="007974AC">
      <w:pPr>
        <w:pStyle w:val="TH"/>
      </w:pPr>
      <w:r>
        <w:t xml:space="preserve">Table </w:t>
      </w:r>
      <w:r w:rsidR="00261D75">
        <w:rPr>
          <w:noProof/>
          <w:cs/>
        </w:rPr>
        <w:t>‎</w:t>
      </w:r>
      <w:r w:rsidR="00261D75">
        <w:rPr>
          <w:noProof/>
        </w:rPr>
        <w:t>9.2</w:t>
      </w:r>
      <w:r w:rsidR="00261D75">
        <w:noBreakHyphen/>
      </w:r>
      <w:r w:rsidR="00261D75">
        <w:rPr>
          <w:noProof/>
        </w:rPr>
        <w:t>5</w:t>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33359A">
        <w:trPr>
          <w:jc w:val="center"/>
        </w:trPr>
        <w:tc>
          <w:tcPr>
            <w:tcW w:w="567" w:type="auto"/>
            <w:gridSpan w:val="2"/>
            <w:vMerge w:val="restart"/>
            <w:shd w:val="clear" w:color="auto" w:fill="D9D9D9" w:themeFill="background1" w:themeFillShade="D9"/>
          </w:tcPr>
          <w:p w14:paraId="1F4340D6" w14:textId="77777777" w:rsidR="007974AC" w:rsidRDefault="007974AC" w:rsidP="008D1284">
            <w:pPr>
              <w:pStyle w:val="TAH6"/>
            </w:pPr>
            <w:bookmarkStart w:id="305" w:name="MCCQCTEMPBM_00000118"/>
          </w:p>
        </w:tc>
        <w:tc>
          <w:tcPr>
            <w:tcW w:w="567" w:type="auto"/>
            <w:shd w:val="clear" w:color="auto" w:fill="D9D9D9" w:themeFill="background1" w:themeFillShade="D9"/>
          </w:tcPr>
          <w:p w14:paraId="721B1420" w14:textId="77777777" w:rsidR="007974AC" w:rsidRDefault="007974AC" w:rsidP="008D1284">
            <w:pPr>
              <w:pStyle w:val="TAH6"/>
            </w:pPr>
            <w:r>
              <w:t>Type</w:t>
            </w:r>
          </w:p>
        </w:tc>
        <w:tc>
          <w:tcPr>
            <w:tcW w:w="567" w:type="auto"/>
            <w:gridSpan w:val="6"/>
            <w:shd w:val="clear" w:color="auto" w:fill="D9D9D9" w:themeFill="background1" w:themeFillShade="D9"/>
          </w:tcPr>
          <w:p w14:paraId="13E00D48" w14:textId="77777777" w:rsidR="007974AC" w:rsidRDefault="007974AC" w:rsidP="008D1284">
            <w:pPr>
              <w:pStyle w:val="TAH6"/>
            </w:pPr>
            <w:r>
              <w:t>CuT</w:t>
            </w:r>
          </w:p>
        </w:tc>
        <w:tc>
          <w:tcPr>
            <w:tcW w:w="567" w:type="auto"/>
            <w:gridSpan w:val="5"/>
            <w:shd w:val="clear" w:color="auto" w:fill="D9D9D9" w:themeFill="background1" w:themeFillShade="D9"/>
          </w:tcPr>
          <w:p w14:paraId="156A4E2A" w14:textId="77777777" w:rsidR="007974AC" w:rsidRDefault="007974AC" w:rsidP="008D1284">
            <w:pPr>
              <w:pStyle w:val="TAH6"/>
            </w:pPr>
            <w:r>
              <w:t>EVS Reference</w:t>
            </w:r>
          </w:p>
        </w:tc>
        <w:tc>
          <w:tcPr>
            <w:tcW w:w="567" w:type="auto"/>
            <w:gridSpan w:val="3"/>
            <w:shd w:val="clear" w:color="auto" w:fill="D9D9D9" w:themeFill="background1" w:themeFillShade="D9"/>
          </w:tcPr>
          <w:p w14:paraId="2A454DEB" w14:textId="77777777" w:rsidR="007974AC" w:rsidRDefault="007974AC" w:rsidP="008D1284">
            <w:pPr>
              <w:pStyle w:val="TAH6"/>
            </w:pPr>
            <w:r>
              <w:t>Evaluation</w:t>
            </w:r>
          </w:p>
        </w:tc>
      </w:tr>
      <w:tr w:rsidR="007974AC" w14:paraId="15EBF842" w14:textId="77777777" w:rsidTr="0033359A">
        <w:trPr>
          <w:jc w:val="center"/>
        </w:trPr>
        <w:tc>
          <w:tcPr>
            <w:tcW w:w="567" w:type="auto"/>
            <w:gridSpan w:val="2"/>
            <w:vMerge/>
            <w:shd w:val="clear" w:color="auto" w:fill="D9D9D9" w:themeFill="background1" w:themeFillShade="D9"/>
          </w:tcPr>
          <w:p w14:paraId="670F3C6E" w14:textId="77777777" w:rsidR="007974AC" w:rsidRDefault="007974AC" w:rsidP="008D1284"/>
        </w:tc>
        <w:tc>
          <w:tcPr>
            <w:tcW w:w="567" w:type="auto"/>
            <w:shd w:val="clear" w:color="auto" w:fill="D9D9D9" w:themeFill="background1" w:themeFillShade="D9"/>
          </w:tcPr>
          <w:p w14:paraId="4E8E40D2" w14:textId="77777777" w:rsidR="007974AC" w:rsidRDefault="007974AC" w:rsidP="008D1284">
            <w:pPr>
              <w:pStyle w:val="TAH6"/>
            </w:pPr>
            <w:r>
              <w:t>Value</w:t>
            </w:r>
          </w:p>
        </w:tc>
        <w:tc>
          <w:tcPr>
            <w:tcW w:w="567" w:type="auto"/>
            <w:shd w:val="clear" w:color="auto" w:fill="D9D9D9" w:themeFill="background1" w:themeFillShade="D9"/>
          </w:tcPr>
          <w:p w14:paraId="4259919B" w14:textId="77777777" w:rsidR="007974AC" w:rsidRDefault="007974AC" w:rsidP="008D1284">
            <w:pPr>
              <w:pStyle w:val="TAH6"/>
            </w:pPr>
            <w:r>
              <w:t>Bitrate</w:t>
            </w:r>
          </w:p>
        </w:tc>
        <w:tc>
          <w:tcPr>
            <w:tcW w:w="567" w:type="auto"/>
            <w:shd w:val="clear" w:color="auto" w:fill="D9D9D9" w:themeFill="background1" w:themeFillShade="D9"/>
          </w:tcPr>
          <w:p w14:paraId="0133AE92" w14:textId="77777777" w:rsidR="007974AC" w:rsidRDefault="007974AC" w:rsidP="008D1284">
            <w:pPr>
              <w:pStyle w:val="TAH6"/>
            </w:pPr>
            <w:r>
              <w:t>DTX</w:t>
            </w:r>
          </w:p>
        </w:tc>
        <w:tc>
          <w:tcPr>
            <w:tcW w:w="567" w:type="auto"/>
            <w:shd w:val="clear" w:color="auto" w:fill="D9D9D9" w:themeFill="background1" w:themeFillShade="D9"/>
          </w:tcPr>
          <w:p w14:paraId="36BCC08D" w14:textId="77777777" w:rsidR="007974AC" w:rsidRDefault="007974AC" w:rsidP="008D1284">
            <w:pPr>
              <w:pStyle w:val="TAH6"/>
            </w:pPr>
            <w:r>
              <w:t>FER</w:t>
            </w:r>
          </w:p>
        </w:tc>
        <w:tc>
          <w:tcPr>
            <w:tcW w:w="567" w:type="auto"/>
            <w:shd w:val="clear" w:color="auto" w:fill="D9D9D9" w:themeFill="background1" w:themeFillShade="D9"/>
          </w:tcPr>
          <w:p w14:paraId="0233ACD5" w14:textId="77777777" w:rsidR="007974AC" w:rsidRDefault="007974AC" w:rsidP="008D1284">
            <w:pPr>
              <w:pStyle w:val="TAH6"/>
            </w:pPr>
            <w:r>
              <w:t>Req.</w:t>
            </w:r>
          </w:p>
        </w:tc>
        <w:tc>
          <w:tcPr>
            <w:tcW w:w="567" w:type="auto"/>
            <w:shd w:val="clear" w:color="auto" w:fill="D9D9D9" w:themeFill="background1" w:themeFillShade="D9"/>
          </w:tcPr>
          <w:p w14:paraId="137A0A86" w14:textId="77777777" w:rsidR="007974AC" w:rsidRDefault="007974AC" w:rsidP="008D1284">
            <w:pPr>
              <w:pStyle w:val="TAH6"/>
            </w:pPr>
            <w:r>
              <w:t>MOS</w:t>
            </w:r>
          </w:p>
        </w:tc>
        <w:tc>
          <w:tcPr>
            <w:tcW w:w="567" w:type="auto"/>
            <w:shd w:val="clear" w:color="auto" w:fill="D9D9D9" w:themeFill="background1" w:themeFillShade="D9"/>
          </w:tcPr>
          <w:p w14:paraId="4BF2716D" w14:textId="77777777" w:rsidR="007974AC" w:rsidRDefault="007974AC" w:rsidP="008D1284">
            <w:pPr>
              <w:pStyle w:val="TAH6"/>
            </w:pPr>
            <w:r>
              <w:t>Std.</w:t>
            </w:r>
          </w:p>
        </w:tc>
        <w:tc>
          <w:tcPr>
            <w:tcW w:w="567" w:type="auto"/>
            <w:shd w:val="clear" w:color="auto" w:fill="D9D9D9" w:themeFill="background1" w:themeFillShade="D9"/>
          </w:tcPr>
          <w:p w14:paraId="2EF63CAA" w14:textId="77777777" w:rsidR="007974AC" w:rsidRDefault="007974AC" w:rsidP="008D1284">
            <w:pPr>
              <w:pStyle w:val="TAH6"/>
            </w:pPr>
            <w:r>
              <w:t>Cond.</w:t>
            </w:r>
          </w:p>
        </w:tc>
        <w:tc>
          <w:tcPr>
            <w:tcW w:w="567" w:type="auto"/>
            <w:shd w:val="clear" w:color="auto" w:fill="D9D9D9" w:themeFill="background1" w:themeFillShade="D9"/>
          </w:tcPr>
          <w:p w14:paraId="378205F9" w14:textId="77777777" w:rsidR="007974AC" w:rsidRDefault="007974AC" w:rsidP="008D1284">
            <w:pPr>
              <w:pStyle w:val="TAH6"/>
            </w:pPr>
            <w:r>
              <w:t>Bitrate</w:t>
            </w:r>
          </w:p>
        </w:tc>
        <w:tc>
          <w:tcPr>
            <w:tcW w:w="567" w:type="auto"/>
            <w:shd w:val="clear" w:color="auto" w:fill="D9D9D9" w:themeFill="background1" w:themeFillShade="D9"/>
          </w:tcPr>
          <w:p w14:paraId="122BEE7D" w14:textId="77777777" w:rsidR="007974AC" w:rsidRDefault="007974AC" w:rsidP="008D1284">
            <w:pPr>
              <w:pStyle w:val="TAH6"/>
            </w:pPr>
            <w:r>
              <w:t>DTX</w:t>
            </w:r>
          </w:p>
        </w:tc>
        <w:tc>
          <w:tcPr>
            <w:tcW w:w="567" w:type="auto"/>
            <w:shd w:val="clear" w:color="auto" w:fill="D9D9D9" w:themeFill="background1" w:themeFillShade="D9"/>
          </w:tcPr>
          <w:p w14:paraId="3A68DA66" w14:textId="77777777" w:rsidR="007974AC" w:rsidRDefault="007974AC" w:rsidP="008D1284">
            <w:pPr>
              <w:pStyle w:val="TAH6"/>
            </w:pPr>
            <w:r>
              <w:t>MOS</w:t>
            </w:r>
          </w:p>
        </w:tc>
        <w:tc>
          <w:tcPr>
            <w:tcW w:w="567" w:type="auto"/>
            <w:shd w:val="clear" w:color="auto" w:fill="D9D9D9" w:themeFill="background1" w:themeFillShade="D9"/>
          </w:tcPr>
          <w:p w14:paraId="638F3C3E" w14:textId="77777777" w:rsidR="007974AC" w:rsidRDefault="007974AC" w:rsidP="008D1284">
            <w:pPr>
              <w:pStyle w:val="TAH6"/>
            </w:pPr>
            <w:r>
              <w:t>Std.</w:t>
            </w:r>
          </w:p>
        </w:tc>
        <w:tc>
          <w:tcPr>
            <w:tcW w:w="567" w:type="auto"/>
            <w:shd w:val="clear" w:color="auto" w:fill="D9D9D9" w:themeFill="background1" w:themeFillShade="D9"/>
          </w:tcPr>
          <w:p w14:paraId="0906F16A" w14:textId="77777777" w:rsidR="007974AC" w:rsidRDefault="007974AC" w:rsidP="008D1284">
            <w:pPr>
              <w:pStyle w:val="TAH6"/>
            </w:pPr>
            <w:r>
              <w:t>T-Stat</w:t>
            </w:r>
          </w:p>
        </w:tc>
        <w:tc>
          <w:tcPr>
            <w:tcW w:w="567" w:type="auto"/>
            <w:shd w:val="clear" w:color="auto" w:fill="D9D9D9" w:themeFill="background1" w:themeFillShade="D9"/>
          </w:tcPr>
          <w:p w14:paraId="6A682FA5" w14:textId="77777777" w:rsidR="007974AC" w:rsidRDefault="007974AC" w:rsidP="008D1284">
            <w:pPr>
              <w:pStyle w:val="TAH6"/>
            </w:pPr>
            <w:r>
              <w:t>Result</w:t>
            </w:r>
          </w:p>
        </w:tc>
        <w:tc>
          <w:tcPr>
            <w:tcW w:w="567" w:type="auto"/>
            <w:shd w:val="clear" w:color="auto" w:fill="D9D9D9" w:themeFill="background1" w:themeFillShade="D9"/>
          </w:tcPr>
          <w:p w14:paraId="39F8B95D" w14:textId="77777777" w:rsidR="007974AC" w:rsidRDefault="007974AC" w:rsidP="008D1284">
            <w:pPr>
              <w:pStyle w:val="TAH6"/>
            </w:pPr>
            <w:r>
              <w:t>State</w:t>
            </w:r>
          </w:p>
        </w:tc>
      </w:tr>
      <w:tr w:rsidR="007974AC" w14:paraId="1E9FF816" w14:textId="77777777" w:rsidTr="0033359A">
        <w:trPr>
          <w:jc w:val="center"/>
        </w:trPr>
        <w:tc>
          <w:tcPr>
            <w:tcW w:w="567" w:type="auto"/>
            <w:shd w:val="clear" w:color="auto" w:fill="D9D9D9" w:themeFill="background1" w:themeFillShade="D9"/>
          </w:tcPr>
          <w:p w14:paraId="189FBCCB" w14:textId="77777777" w:rsidR="007974AC" w:rsidRDefault="007974AC" w:rsidP="008D1284">
            <w:pPr>
              <w:pStyle w:val="TAH6"/>
            </w:pPr>
            <w:r>
              <w:t>Lab</w:t>
            </w:r>
          </w:p>
        </w:tc>
        <w:tc>
          <w:tcPr>
            <w:tcW w:w="567" w:type="auto"/>
            <w:shd w:val="clear" w:color="auto" w:fill="D9D9D9" w:themeFill="background1" w:themeFillShade="D9"/>
          </w:tcPr>
          <w:p w14:paraId="431A6FCB" w14:textId="77777777" w:rsidR="007974AC" w:rsidRDefault="007974AC" w:rsidP="008D1284">
            <w:pPr>
              <w:pStyle w:val="TAH6"/>
            </w:pPr>
            <w:r>
              <w:t>Cond.</w:t>
            </w:r>
          </w:p>
        </w:tc>
        <w:tc>
          <w:tcPr>
            <w:tcW w:w="567" w:type="auto"/>
            <w:shd w:val="clear" w:color="auto" w:fill="D9D9D9" w:themeFill="background1" w:themeFillShade="D9"/>
          </w:tcPr>
          <w:p w14:paraId="683F937D" w14:textId="77777777" w:rsidR="007974AC" w:rsidRDefault="007974AC" w:rsidP="008D1284">
            <w:pPr>
              <w:pStyle w:val="TAH6"/>
            </w:pPr>
            <w:r>
              <w:t>ToR#</w:t>
            </w:r>
          </w:p>
        </w:tc>
        <w:tc>
          <w:tcPr>
            <w:tcW w:w="567" w:type="auto"/>
            <w:gridSpan w:val="14"/>
            <w:shd w:val="clear" w:color="auto" w:fill="D9D9D9" w:themeFill="background1" w:themeFillShade="D9"/>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bookmarkEnd w:id="305"/>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50F6C195" w:rsidR="007974AC" w:rsidRDefault="007974AC" w:rsidP="007974AC">
      <w:pPr>
        <w:pStyle w:val="TH"/>
      </w:pPr>
      <w:r>
        <w:t xml:space="preserve">Table </w:t>
      </w:r>
      <w:r w:rsidR="00261D75">
        <w:rPr>
          <w:noProof/>
          <w:cs/>
        </w:rPr>
        <w:t>‎</w:t>
      </w:r>
      <w:r w:rsidR="00261D75">
        <w:rPr>
          <w:noProof/>
        </w:rPr>
        <w:t>9.2</w:t>
      </w:r>
      <w:r w:rsidR="00261D75">
        <w:noBreakHyphen/>
      </w:r>
      <w:r w:rsidR="00261D75">
        <w:rPr>
          <w:noProof/>
        </w:rPr>
        <w:t>6</w:t>
      </w:r>
      <w:r>
        <w:t>: Summary of the results of P800-3</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33359A">
        <w:trPr>
          <w:jc w:val="center"/>
        </w:trPr>
        <w:tc>
          <w:tcPr>
            <w:tcW w:w="1377" w:type="auto"/>
            <w:shd w:val="clear" w:color="auto" w:fill="D9D9D9" w:themeFill="background1" w:themeFillShade="D9"/>
          </w:tcPr>
          <w:p w14:paraId="18ABFEF6" w14:textId="77777777" w:rsidR="007974AC" w:rsidRDefault="007974AC" w:rsidP="008D1284">
            <w:pPr>
              <w:pStyle w:val="TAH"/>
            </w:pPr>
            <w:bookmarkStart w:id="306" w:name="MCCQCTEMPBM_00000119"/>
            <w:r>
              <w:t>Lab</w:t>
            </w:r>
          </w:p>
        </w:tc>
        <w:tc>
          <w:tcPr>
            <w:tcW w:w="1377" w:type="auto"/>
            <w:shd w:val="clear" w:color="auto" w:fill="D9D9D9" w:themeFill="background1" w:themeFillShade="D9"/>
          </w:tcPr>
          <w:p w14:paraId="1960D20D" w14:textId="77777777" w:rsidR="007974AC" w:rsidRDefault="007974AC" w:rsidP="008D1284">
            <w:pPr>
              <w:pStyle w:val="TAH"/>
            </w:pPr>
            <w:r>
              <w:t>Cond.</w:t>
            </w:r>
          </w:p>
        </w:tc>
        <w:tc>
          <w:tcPr>
            <w:tcW w:w="1377" w:type="auto"/>
            <w:shd w:val="clear" w:color="auto" w:fill="D9D9D9" w:themeFill="background1" w:themeFillShade="D9"/>
          </w:tcPr>
          <w:p w14:paraId="3266F66B" w14:textId="77777777" w:rsidR="007974AC" w:rsidRDefault="007974AC" w:rsidP="008D1284">
            <w:pPr>
              <w:pStyle w:val="TAH"/>
            </w:pPr>
            <w:r>
              <w:t>Bitrate</w:t>
            </w:r>
          </w:p>
        </w:tc>
        <w:tc>
          <w:tcPr>
            <w:tcW w:w="1377" w:type="auto"/>
            <w:shd w:val="clear" w:color="auto" w:fill="D9D9D9" w:themeFill="background1" w:themeFillShade="D9"/>
          </w:tcPr>
          <w:p w14:paraId="33083B77" w14:textId="77777777" w:rsidR="007974AC" w:rsidRDefault="007974AC" w:rsidP="008D1284">
            <w:pPr>
              <w:pStyle w:val="TAH"/>
            </w:pPr>
            <w:r>
              <w:t>DTX</w:t>
            </w:r>
          </w:p>
        </w:tc>
        <w:tc>
          <w:tcPr>
            <w:tcW w:w="1377" w:type="auto"/>
            <w:shd w:val="clear" w:color="auto" w:fill="D9D9D9" w:themeFill="background1" w:themeFillShade="D9"/>
          </w:tcPr>
          <w:p w14:paraId="5DDE20D7" w14:textId="77777777" w:rsidR="007974AC" w:rsidRDefault="007974AC" w:rsidP="008D1284">
            <w:pPr>
              <w:pStyle w:val="TAH"/>
            </w:pPr>
            <w:r>
              <w:t>FER</w:t>
            </w:r>
          </w:p>
        </w:tc>
        <w:tc>
          <w:tcPr>
            <w:tcW w:w="1377" w:type="auto"/>
            <w:shd w:val="clear" w:color="auto" w:fill="D9D9D9" w:themeFill="background1" w:themeFillShade="D9"/>
          </w:tcPr>
          <w:p w14:paraId="2D9EC56D" w14:textId="77777777" w:rsidR="007974AC" w:rsidRDefault="007974AC" w:rsidP="008D1284">
            <w:pPr>
              <w:pStyle w:val="TAH"/>
            </w:pPr>
            <w:r>
              <w:t>ToR</w:t>
            </w:r>
          </w:p>
        </w:tc>
        <w:tc>
          <w:tcPr>
            <w:tcW w:w="1377" w:type="auto"/>
            <w:shd w:val="clear" w:color="auto" w:fill="D9D9D9" w:themeFill="background1" w:themeFillShade="D9"/>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bookmarkEnd w:id="306"/>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5E06DDDE" w:rsidR="00A6762E" w:rsidRPr="007907EF" w:rsidRDefault="007907EF" w:rsidP="007907EF">
      <w:pPr>
        <w:pStyle w:val="TH"/>
      </w:pPr>
      <w:r w:rsidRPr="007907EF">
        <w:rPr>
          <w:noProof/>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noProof/>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6FC49C87" w:rsidR="00D84597" w:rsidRPr="002301D2" w:rsidRDefault="00D84597"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3</w:t>
      </w:r>
      <w:r w:rsidRPr="00D22237">
        <w:t xml:space="preserve">: P800-3 </w:t>
      </w:r>
      <w:r w:rsidR="00547D5E" w:rsidRPr="00D22237">
        <w:t xml:space="preserve">(stereo, mixed &amp; music) </w:t>
      </w:r>
      <w:r w:rsidRPr="00D22237">
        <w:t>rate distortion curves for clean and impaired channel conditions</w:t>
      </w:r>
      <w:r w:rsidRPr="00D22237" w:rsidDel="001F138C">
        <w:t xml:space="preserve"> </w:t>
      </w:r>
    </w:p>
    <w:p w14:paraId="3876E99F" w14:textId="3E5E7B56" w:rsidR="0064762E" w:rsidRDefault="001E1BBB" w:rsidP="001E1BBB">
      <w:pPr>
        <w:pStyle w:val="Heading3"/>
      </w:pPr>
      <w:bookmarkStart w:id="307" w:name="_Toc167314797"/>
      <w:bookmarkStart w:id="308" w:name="_Toc167315956"/>
      <w:bookmarkStart w:id="309" w:name="_Toc167316380"/>
      <w:bookmarkStart w:id="310" w:name="_Toc167376971"/>
      <w:r>
        <w:t>9.2.5</w:t>
      </w:r>
      <w:r>
        <w:tab/>
      </w:r>
      <w:bookmarkStart w:id="311" w:name="_Toc166841162"/>
      <w:r w:rsidR="0064762E">
        <w:t xml:space="preserve">Selection Experiment BS1534-1a (Stereo, </w:t>
      </w:r>
      <w:r w:rsidR="00EE601C">
        <w:t>Generic Audio</w:t>
      </w:r>
      <w:r w:rsidR="00FA2F87">
        <w:t>, 48 and 64</w:t>
      </w:r>
      <w:r w:rsidR="00C500E0">
        <w:t> </w:t>
      </w:r>
      <w:r w:rsidR="00FA2F87">
        <w:t>kbps</w:t>
      </w:r>
      <w:r w:rsidR="000B71AA">
        <w:t xml:space="preserve">, Headphone </w:t>
      </w:r>
      <w:r w:rsidR="00FD065D">
        <w:t>Presentation</w:t>
      </w:r>
      <w:r w:rsidR="0064762E">
        <w:t>)</w:t>
      </w:r>
      <w:bookmarkEnd w:id="307"/>
      <w:bookmarkEnd w:id="308"/>
      <w:bookmarkEnd w:id="309"/>
      <w:bookmarkEnd w:id="310"/>
      <w:bookmarkEnd w:id="311"/>
    </w:p>
    <w:p w14:paraId="050B6615" w14:textId="694A52AE"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r w:rsidR="00C500E0">
        <w:t> </w:t>
      </w:r>
      <w:r>
        <w:t>kbps</w:t>
      </w:r>
      <w:r w:rsidR="00FD065D">
        <w:t xml:space="preserve"> using </w:t>
      </w:r>
      <w:r>
        <w:t>headphone presentation</w:t>
      </w:r>
      <w:r w:rsidR="00FD065D">
        <w:t xml:space="preserve">. See Annex </w:t>
      </w:r>
      <w:r w:rsidR="00AC7492">
        <w:t>C</w:t>
      </w:r>
      <w:r w:rsidR="00D6014B">
        <w:t>.1</w:t>
      </w:r>
      <w:r w:rsidR="00AC7492">
        <w:t>0</w:t>
      </w:r>
      <w:r w:rsidR="00D6014B">
        <w:t xml:space="preserve"> for details.</w:t>
      </w:r>
    </w:p>
    <w:p w14:paraId="3B59261F" w14:textId="6352BCE4"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The conditions are shown grouped by Hidden Reference (c01), LP</w:t>
      </w:r>
      <w:r w:rsidR="00454DD6">
        <w:t> </w:t>
      </w:r>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3F07C58F" w:rsidR="00EE601C" w:rsidRDefault="007907EF" w:rsidP="00D22237">
      <w:pPr>
        <w:pStyle w:val="TH"/>
      </w:pPr>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5012228D" w:rsidR="00771FBF" w:rsidRPr="002301D2" w:rsidRDefault="00EE601C"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4</w:t>
      </w:r>
      <w:r w:rsidR="00771FBF" w:rsidRPr="002301D2">
        <w:t xml:space="preserve">: </w:t>
      </w:r>
      <w:r w:rsidR="00771FBF" w:rsidRPr="00D22237">
        <w:t>BS1534-1a (</w:t>
      </w:r>
      <w:r w:rsidR="00D6014B" w:rsidRPr="00D22237">
        <w:t xml:space="preserve">Stereo, </w:t>
      </w:r>
      <w:r w:rsidR="00D212F7" w:rsidRPr="00D22237">
        <w:t>g</w:t>
      </w:r>
      <w:r w:rsidR="00771FBF" w:rsidRPr="00D22237">
        <w:t xml:space="preserve">eneric </w:t>
      </w:r>
      <w:r w:rsidR="00D212F7" w:rsidRPr="00D22237">
        <w:t>a</w:t>
      </w:r>
      <w:r w:rsidR="00771FBF" w:rsidRPr="00D22237">
        <w:t>udio</w:t>
      </w:r>
      <w:r w:rsidR="00FA2F87" w:rsidRPr="00D22237">
        <w:t>, 48 and 64</w:t>
      </w:r>
      <w:r w:rsidR="008657D3" w:rsidRPr="00D22237">
        <w:t> </w:t>
      </w:r>
      <w:r w:rsidR="00FA2F87" w:rsidRPr="00D22237">
        <w:t>kbps</w:t>
      </w:r>
      <w:r w:rsidR="00D6014B" w:rsidRPr="00D22237">
        <w:t>, headphone presentation</w:t>
      </w:r>
      <w:r w:rsidR="00771FBF" w:rsidRPr="00D22237">
        <w:t xml:space="preserve">) MUSHRA plots for labs </w:t>
      </w:r>
      <w:r w:rsidR="001F083E" w:rsidRPr="00D22237">
        <w:t xml:space="preserve">a </w:t>
      </w:r>
      <w:r w:rsidR="00771FBF" w:rsidRPr="00D22237">
        <w:t xml:space="preserve">and d, both labs </w:t>
      </w:r>
      <w:r w:rsidR="00D212F7" w:rsidRPr="00D22237">
        <w:t>combined</w:t>
      </w:r>
      <w:r w:rsidR="00771FBF" w:rsidRPr="00D22237" w:rsidDel="001F138C">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62C466BE" w:rsidR="00C77BF6" w:rsidRDefault="00C77BF6" w:rsidP="00C77BF6">
      <w:pPr>
        <w:pStyle w:val="TH"/>
      </w:pPr>
      <w:r>
        <w:t xml:space="preserve">Table </w:t>
      </w:r>
      <w:r w:rsidR="00261D75">
        <w:rPr>
          <w:noProof/>
          <w:cs/>
        </w:rPr>
        <w:t>‎</w:t>
      </w:r>
      <w:r w:rsidR="00261D75">
        <w:rPr>
          <w:noProof/>
        </w:rPr>
        <w:t>9.2</w:t>
      </w:r>
      <w:r w:rsidR="00261D75">
        <w:noBreakHyphen/>
      </w:r>
      <w:r w:rsidR="00261D75">
        <w:rPr>
          <w:noProof/>
        </w:rPr>
        <w:t>7</w:t>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33359A">
        <w:trPr>
          <w:jc w:val="center"/>
        </w:trPr>
        <w:tc>
          <w:tcPr>
            <w:tcW w:w="689" w:type="auto"/>
            <w:gridSpan w:val="2"/>
            <w:vMerge w:val="restart"/>
            <w:shd w:val="clear" w:color="auto" w:fill="D9D9D9" w:themeFill="background1" w:themeFillShade="D9"/>
          </w:tcPr>
          <w:p w14:paraId="345D358C" w14:textId="77777777" w:rsidR="00C77BF6" w:rsidRDefault="00C77BF6" w:rsidP="00EA7F31">
            <w:pPr>
              <w:pStyle w:val="TAH6"/>
            </w:pPr>
            <w:bookmarkStart w:id="312" w:name="MCCQCTEMPBM_00000120"/>
          </w:p>
        </w:tc>
        <w:tc>
          <w:tcPr>
            <w:tcW w:w="689" w:type="auto"/>
            <w:shd w:val="clear" w:color="auto" w:fill="D9D9D9" w:themeFill="background1" w:themeFillShade="D9"/>
          </w:tcPr>
          <w:p w14:paraId="76DC1373" w14:textId="77777777" w:rsidR="00C77BF6" w:rsidRDefault="00C77BF6" w:rsidP="00EA7F31">
            <w:pPr>
              <w:pStyle w:val="TAH6"/>
            </w:pPr>
            <w:r>
              <w:t>Type</w:t>
            </w:r>
          </w:p>
        </w:tc>
        <w:tc>
          <w:tcPr>
            <w:tcW w:w="689" w:type="auto"/>
            <w:gridSpan w:val="4"/>
            <w:shd w:val="clear" w:color="auto" w:fill="D9D9D9" w:themeFill="background1" w:themeFillShade="D9"/>
          </w:tcPr>
          <w:p w14:paraId="73E30993" w14:textId="77777777" w:rsidR="00C77BF6" w:rsidRDefault="00C77BF6" w:rsidP="00EA7F31">
            <w:pPr>
              <w:pStyle w:val="TAH6"/>
            </w:pPr>
            <w:r>
              <w:t>CuT</w:t>
            </w:r>
          </w:p>
        </w:tc>
        <w:tc>
          <w:tcPr>
            <w:tcW w:w="689" w:type="auto"/>
            <w:gridSpan w:val="4"/>
            <w:shd w:val="clear" w:color="auto" w:fill="D9D9D9" w:themeFill="background1" w:themeFillShade="D9"/>
          </w:tcPr>
          <w:p w14:paraId="67F354B2" w14:textId="77777777" w:rsidR="00C77BF6" w:rsidRDefault="00C77BF6" w:rsidP="00EA7F31">
            <w:pPr>
              <w:pStyle w:val="TAH6"/>
            </w:pPr>
            <w:r>
              <w:t>EVS Reference</w:t>
            </w:r>
          </w:p>
        </w:tc>
        <w:tc>
          <w:tcPr>
            <w:tcW w:w="689" w:type="auto"/>
            <w:gridSpan w:val="3"/>
            <w:shd w:val="clear" w:color="auto" w:fill="D9D9D9" w:themeFill="background1" w:themeFillShade="D9"/>
          </w:tcPr>
          <w:p w14:paraId="7D051A16" w14:textId="77777777" w:rsidR="00C77BF6" w:rsidRDefault="00C77BF6" w:rsidP="00EA7F31">
            <w:pPr>
              <w:pStyle w:val="TAH6"/>
            </w:pPr>
            <w:r>
              <w:t>Evaluation</w:t>
            </w:r>
          </w:p>
        </w:tc>
      </w:tr>
      <w:tr w:rsidR="00C77BF6" w14:paraId="4D7EA9E6" w14:textId="77777777" w:rsidTr="0033359A">
        <w:trPr>
          <w:jc w:val="center"/>
        </w:trPr>
        <w:tc>
          <w:tcPr>
            <w:tcW w:w="689" w:type="auto"/>
            <w:gridSpan w:val="2"/>
            <w:vMerge/>
            <w:shd w:val="clear" w:color="auto" w:fill="D9D9D9" w:themeFill="background1" w:themeFillShade="D9"/>
          </w:tcPr>
          <w:p w14:paraId="2C001291" w14:textId="77777777" w:rsidR="00C77BF6" w:rsidRDefault="00C77BF6" w:rsidP="00EA7F31"/>
        </w:tc>
        <w:tc>
          <w:tcPr>
            <w:tcW w:w="689" w:type="auto"/>
            <w:shd w:val="clear" w:color="auto" w:fill="D9D9D9" w:themeFill="background1" w:themeFillShade="D9"/>
          </w:tcPr>
          <w:p w14:paraId="19D5220A" w14:textId="77777777" w:rsidR="00C77BF6" w:rsidRDefault="00C77BF6" w:rsidP="00EA7F31">
            <w:pPr>
              <w:pStyle w:val="TAH6"/>
            </w:pPr>
            <w:r>
              <w:t>Value</w:t>
            </w:r>
          </w:p>
        </w:tc>
        <w:tc>
          <w:tcPr>
            <w:tcW w:w="689" w:type="auto"/>
            <w:shd w:val="clear" w:color="auto" w:fill="D9D9D9" w:themeFill="background1" w:themeFillShade="D9"/>
          </w:tcPr>
          <w:p w14:paraId="2087998D" w14:textId="77777777" w:rsidR="00C77BF6" w:rsidRDefault="00C77BF6" w:rsidP="00EA7F31">
            <w:pPr>
              <w:pStyle w:val="TAH6"/>
            </w:pPr>
            <w:r>
              <w:t>Bitrate</w:t>
            </w:r>
          </w:p>
        </w:tc>
        <w:tc>
          <w:tcPr>
            <w:tcW w:w="689" w:type="auto"/>
            <w:shd w:val="clear" w:color="auto" w:fill="D9D9D9" w:themeFill="background1" w:themeFillShade="D9"/>
          </w:tcPr>
          <w:p w14:paraId="0D1A6761" w14:textId="77777777" w:rsidR="00C77BF6" w:rsidRDefault="00C77BF6" w:rsidP="00EA7F31">
            <w:pPr>
              <w:pStyle w:val="TAH6"/>
            </w:pPr>
            <w:r>
              <w:t>Req.</w:t>
            </w:r>
          </w:p>
        </w:tc>
        <w:tc>
          <w:tcPr>
            <w:tcW w:w="689" w:type="auto"/>
            <w:shd w:val="clear" w:color="auto" w:fill="D9D9D9" w:themeFill="background1" w:themeFillShade="D9"/>
          </w:tcPr>
          <w:p w14:paraId="48FCADB5" w14:textId="77777777" w:rsidR="00C77BF6" w:rsidRDefault="00C77BF6" w:rsidP="00EA7F31">
            <w:pPr>
              <w:pStyle w:val="TAH6"/>
            </w:pPr>
            <w:r>
              <w:t>Score</w:t>
            </w:r>
          </w:p>
        </w:tc>
        <w:tc>
          <w:tcPr>
            <w:tcW w:w="689" w:type="auto"/>
            <w:shd w:val="clear" w:color="auto" w:fill="D9D9D9" w:themeFill="background1" w:themeFillShade="D9"/>
          </w:tcPr>
          <w:p w14:paraId="20A0DECF" w14:textId="77777777" w:rsidR="00C77BF6" w:rsidRDefault="00C77BF6" w:rsidP="00EA7F31">
            <w:pPr>
              <w:pStyle w:val="TAH6"/>
            </w:pPr>
            <w:r>
              <w:t>Std.</w:t>
            </w:r>
          </w:p>
        </w:tc>
        <w:tc>
          <w:tcPr>
            <w:tcW w:w="689" w:type="auto"/>
            <w:shd w:val="clear" w:color="auto" w:fill="D9D9D9" w:themeFill="background1" w:themeFillShade="D9"/>
          </w:tcPr>
          <w:p w14:paraId="56906DCF" w14:textId="77777777" w:rsidR="00C77BF6" w:rsidRDefault="00C77BF6" w:rsidP="00EA7F31">
            <w:pPr>
              <w:pStyle w:val="TAH6"/>
            </w:pPr>
            <w:r>
              <w:t>Cond.</w:t>
            </w:r>
          </w:p>
        </w:tc>
        <w:tc>
          <w:tcPr>
            <w:tcW w:w="689" w:type="auto"/>
            <w:shd w:val="clear" w:color="auto" w:fill="D9D9D9" w:themeFill="background1" w:themeFillShade="D9"/>
          </w:tcPr>
          <w:p w14:paraId="7DD18A64" w14:textId="77777777" w:rsidR="00C77BF6" w:rsidRDefault="00C77BF6" w:rsidP="00EA7F31">
            <w:pPr>
              <w:pStyle w:val="TAH6"/>
            </w:pPr>
            <w:r>
              <w:t>Bitrate</w:t>
            </w:r>
          </w:p>
        </w:tc>
        <w:tc>
          <w:tcPr>
            <w:tcW w:w="689" w:type="auto"/>
            <w:shd w:val="clear" w:color="auto" w:fill="D9D9D9" w:themeFill="background1" w:themeFillShade="D9"/>
          </w:tcPr>
          <w:p w14:paraId="6AB7299E" w14:textId="77777777" w:rsidR="00C77BF6" w:rsidRDefault="00C77BF6" w:rsidP="00EA7F31">
            <w:pPr>
              <w:pStyle w:val="TAH6"/>
            </w:pPr>
            <w:r>
              <w:t>Score</w:t>
            </w:r>
          </w:p>
        </w:tc>
        <w:tc>
          <w:tcPr>
            <w:tcW w:w="689" w:type="auto"/>
            <w:shd w:val="clear" w:color="auto" w:fill="D9D9D9" w:themeFill="background1" w:themeFillShade="D9"/>
          </w:tcPr>
          <w:p w14:paraId="0FC48604" w14:textId="77777777" w:rsidR="00C77BF6" w:rsidRDefault="00C77BF6" w:rsidP="00EA7F31">
            <w:pPr>
              <w:pStyle w:val="TAH6"/>
            </w:pPr>
            <w:r>
              <w:t>Std.</w:t>
            </w:r>
          </w:p>
        </w:tc>
        <w:tc>
          <w:tcPr>
            <w:tcW w:w="689" w:type="auto"/>
            <w:shd w:val="clear" w:color="auto" w:fill="D9D9D9" w:themeFill="background1" w:themeFillShade="D9"/>
          </w:tcPr>
          <w:p w14:paraId="01560559" w14:textId="77777777" w:rsidR="00C77BF6" w:rsidRDefault="00C77BF6" w:rsidP="00EA7F31">
            <w:pPr>
              <w:pStyle w:val="TAH6"/>
            </w:pPr>
            <w:r>
              <w:t>T-Stat</w:t>
            </w:r>
          </w:p>
        </w:tc>
        <w:tc>
          <w:tcPr>
            <w:tcW w:w="689" w:type="auto"/>
            <w:shd w:val="clear" w:color="auto" w:fill="D9D9D9" w:themeFill="background1" w:themeFillShade="D9"/>
          </w:tcPr>
          <w:p w14:paraId="5C17DC28" w14:textId="77777777" w:rsidR="00C77BF6" w:rsidRDefault="00C77BF6" w:rsidP="00EA7F31">
            <w:pPr>
              <w:pStyle w:val="TAH6"/>
            </w:pPr>
            <w:r>
              <w:t>Result</w:t>
            </w:r>
          </w:p>
        </w:tc>
        <w:tc>
          <w:tcPr>
            <w:tcW w:w="689" w:type="auto"/>
            <w:shd w:val="clear" w:color="auto" w:fill="D9D9D9" w:themeFill="background1" w:themeFillShade="D9"/>
          </w:tcPr>
          <w:p w14:paraId="1A65C68C" w14:textId="77777777" w:rsidR="00C77BF6" w:rsidRDefault="00C77BF6" w:rsidP="00EA7F31">
            <w:pPr>
              <w:pStyle w:val="TAH6"/>
            </w:pPr>
            <w:r>
              <w:t>State</w:t>
            </w:r>
          </w:p>
        </w:tc>
      </w:tr>
      <w:tr w:rsidR="00C77BF6" w14:paraId="5F2606A2" w14:textId="77777777" w:rsidTr="0033359A">
        <w:trPr>
          <w:jc w:val="center"/>
        </w:trPr>
        <w:tc>
          <w:tcPr>
            <w:tcW w:w="689" w:type="auto"/>
            <w:shd w:val="clear" w:color="auto" w:fill="D9D9D9" w:themeFill="background1" w:themeFillShade="D9"/>
          </w:tcPr>
          <w:p w14:paraId="0F48A982" w14:textId="77777777" w:rsidR="00C77BF6" w:rsidRDefault="00C77BF6" w:rsidP="00EA7F31">
            <w:pPr>
              <w:pStyle w:val="TAH6"/>
            </w:pPr>
            <w:r>
              <w:t>Lab</w:t>
            </w:r>
          </w:p>
        </w:tc>
        <w:tc>
          <w:tcPr>
            <w:tcW w:w="689" w:type="auto"/>
            <w:shd w:val="clear" w:color="auto" w:fill="D9D9D9" w:themeFill="background1" w:themeFillShade="D9"/>
          </w:tcPr>
          <w:p w14:paraId="719BA89B" w14:textId="77777777" w:rsidR="00C77BF6" w:rsidRDefault="00C77BF6" w:rsidP="00EA7F31">
            <w:pPr>
              <w:pStyle w:val="TAH6"/>
            </w:pPr>
            <w:r>
              <w:t>Cond.</w:t>
            </w:r>
          </w:p>
        </w:tc>
        <w:tc>
          <w:tcPr>
            <w:tcW w:w="689" w:type="auto"/>
            <w:shd w:val="clear" w:color="auto" w:fill="D9D9D9" w:themeFill="background1" w:themeFillShade="D9"/>
          </w:tcPr>
          <w:p w14:paraId="7BA02DFA" w14:textId="77777777" w:rsidR="00C77BF6" w:rsidRDefault="00C77BF6" w:rsidP="00EA7F31">
            <w:pPr>
              <w:pStyle w:val="TAH6"/>
            </w:pPr>
            <w:r>
              <w:t>ToR#</w:t>
            </w:r>
          </w:p>
        </w:tc>
        <w:tc>
          <w:tcPr>
            <w:tcW w:w="689" w:type="auto"/>
            <w:gridSpan w:val="11"/>
            <w:shd w:val="clear" w:color="auto" w:fill="D9D9D9" w:themeFill="background1" w:themeFillShade="D9"/>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bookmarkEnd w:id="312"/>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23A679F7" w:rsidR="00C77BF6" w:rsidRDefault="00C77BF6" w:rsidP="00C77BF6">
      <w:pPr>
        <w:pStyle w:val="TH"/>
      </w:pPr>
      <w:r>
        <w:t xml:space="preserve">Table </w:t>
      </w:r>
      <w:r w:rsidR="00261D75">
        <w:rPr>
          <w:noProof/>
          <w:cs/>
        </w:rPr>
        <w:t>‎</w:t>
      </w:r>
      <w:r w:rsidR="00261D75">
        <w:rPr>
          <w:noProof/>
        </w:rPr>
        <w:t>9.2</w:t>
      </w:r>
      <w:r w:rsidR="00261D75">
        <w:noBreakHyphen/>
      </w:r>
      <w:r w:rsidR="00261D75">
        <w:rPr>
          <w:noProof/>
        </w:rPr>
        <w:t>8</w:t>
      </w:r>
      <w:r>
        <w:t>: Summary of the results of BS1534-1a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33359A">
        <w:trPr>
          <w:jc w:val="center"/>
        </w:trPr>
        <w:tc>
          <w:tcPr>
            <w:tcW w:w="1928" w:type="auto"/>
            <w:shd w:val="clear" w:color="auto" w:fill="D9D9D9" w:themeFill="background1" w:themeFillShade="D9"/>
          </w:tcPr>
          <w:p w14:paraId="2CA10A4C" w14:textId="77777777" w:rsidR="00C77BF6" w:rsidRDefault="00C77BF6" w:rsidP="00EA7F31">
            <w:pPr>
              <w:pStyle w:val="TAH"/>
            </w:pPr>
            <w:bookmarkStart w:id="313" w:name="MCCQCTEMPBM_00000121"/>
            <w:r>
              <w:t>Lab</w:t>
            </w:r>
          </w:p>
        </w:tc>
        <w:tc>
          <w:tcPr>
            <w:tcW w:w="1928" w:type="auto"/>
            <w:shd w:val="clear" w:color="auto" w:fill="D9D9D9" w:themeFill="background1" w:themeFillShade="D9"/>
          </w:tcPr>
          <w:p w14:paraId="3914DC87" w14:textId="77777777" w:rsidR="00C77BF6" w:rsidRDefault="00C77BF6" w:rsidP="00EA7F31">
            <w:pPr>
              <w:pStyle w:val="TAH"/>
            </w:pPr>
            <w:r>
              <w:t>Cond.</w:t>
            </w:r>
          </w:p>
        </w:tc>
        <w:tc>
          <w:tcPr>
            <w:tcW w:w="1928" w:type="auto"/>
            <w:shd w:val="clear" w:color="auto" w:fill="D9D9D9" w:themeFill="background1" w:themeFillShade="D9"/>
          </w:tcPr>
          <w:p w14:paraId="705CF57E" w14:textId="77777777" w:rsidR="00C77BF6" w:rsidRDefault="00C77BF6" w:rsidP="00EA7F31">
            <w:pPr>
              <w:pStyle w:val="TAH"/>
            </w:pPr>
            <w:r>
              <w:t>Bitrate</w:t>
            </w:r>
          </w:p>
        </w:tc>
        <w:tc>
          <w:tcPr>
            <w:tcW w:w="1928" w:type="auto"/>
            <w:shd w:val="clear" w:color="auto" w:fill="D9D9D9" w:themeFill="background1" w:themeFillShade="D9"/>
          </w:tcPr>
          <w:p w14:paraId="3942C36F" w14:textId="77777777" w:rsidR="00C77BF6" w:rsidRDefault="00C77BF6" w:rsidP="00EA7F31">
            <w:pPr>
              <w:pStyle w:val="TAH"/>
            </w:pPr>
            <w:r>
              <w:t>ToR</w:t>
            </w:r>
          </w:p>
        </w:tc>
        <w:tc>
          <w:tcPr>
            <w:tcW w:w="1928" w:type="auto"/>
            <w:shd w:val="clear" w:color="auto" w:fill="D9D9D9" w:themeFill="background1" w:themeFillShade="D9"/>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bookmarkEnd w:id="313"/>
    </w:tbl>
    <w:p w14:paraId="58FC753E" w14:textId="77777777" w:rsidR="00C77BF6" w:rsidRPr="00821BD0" w:rsidRDefault="00C77BF6" w:rsidP="00444745"/>
    <w:p w14:paraId="7BC7C9D8" w14:textId="1ABC22BD" w:rsidR="00CA3D41" w:rsidRDefault="001E1BBB" w:rsidP="001E1BBB">
      <w:pPr>
        <w:pStyle w:val="Heading3"/>
      </w:pPr>
      <w:bookmarkStart w:id="314" w:name="_Toc167314798"/>
      <w:bookmarkStart w:id="315" w:name="_Toc167315957"/>
      <w:bookmarkStart w:id="316" w:name="_Toc167316381"/>
      <w:bookmarkStart w:id="317" w:name="_Toc167376972"/>
      <w:r>
        <w:t>9.2.6</w:t>
      </w:r>
      <w:r>
        <w:tab/>
      </w:r>
      <w:bookmarkStart w:id="318" w:name="_Toc166841163"/>
      <w:r w:rsidR="00AB7BDC">
        <w:t xml:space="preserve">Selection Experiment </w:t>
      </w:r>
      <w:r w:rsidR="00CA3D41">
        <w:t xml:space="preserve">BS1534-1b (Stereo, </w:t>
      </w:r>
      <w:r w:rsidR="00B72497">
        <w:t>Generic Audio</w:t>
      </w:r>
      <w:r w:rsidR="00FA2F87">
        <w:t>, 96 and 128</w:t>
      </w:r>
      <w:r w:rsidR="008657D3">
        <w:t> </w:t>
      </w:r>
      <w:r w:rsidR="00FA2F87">
        <w:t>kbps</w:t>
      </w:r>
      <w:r w:rsidR="00D212F7">
        <w:t>, Headphone Presentation</w:t>
      </w:r>
      <w:r w:rsidR="00CA3D41">
        <w:t>)</w:t>
      </w:r>
      <w:bookmarkEnd w:id="314"/>
      <w:bookmarkEnd w:id="315"/>
      <w:bookmarkEnd w:id="316"/>
      <w:bookmarkEnd w:id="317"/>
      <w:bookmarkEnd w:id="318"/>
    </w:p>
    <w:p w14:paraId="7A024C6D" w14:textId="0CCDDDB0"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w:t>
      </w:r>
      <w:r w:rsidR="008657D3">
        <w:t> </w:t>
      </w:r>
      <w:r>
        <w:t>kbps using headphone presentation. Se IVAS-8a, Annex F.2 for details.</w:t>
      </w:r>
    </w:p>
    <w:p w14:paraId="09AE8D12" w14:textId="343C458A" w:rsidR="00CA3D41" w:rsidRPr="00D22237" w:rsidRDefault="6CC5BB2E" w:rsidP="26474298">
      <w:pPr>
        <w:spacing w:line="259" w:lineRule="auto"/>
      </w:pPr>
      <w:r>
        <w:t>The averaged results per condition for experiment BS1534-1</w:t>
      </w:r>
      <w:r w:rsidR="00F54FE9">
        <w:t>b</w:t>
      </w:r>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r w:rsidR="00454DD6">
        <w:t> </w:t>
      </w:r>
      <w:r w:rsidR="380F1443">
        <w:t>7k anchor (c02), EVS conditions with increasing bitrate (c03 – c05) and IVAS conditions with increasing bitrate (c06 – c07).</w:t>
      </w:r>
    </w:p>
    <w:p w14:paraId="4A74CD14" w14:textId="3866EB93" w:rsidR="00A851B0" w:rsidRDefault="007907EF" w:rsidP="00D22237">
      <w:pPr>
        <w:pStyle w:val="TH"/>
      </w:pPr>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6CDE6370" w:rsidR="00A851B0" w:rsidRDefault="00A851B0" w:rsidP="00D22237">
      <w:pPr>
        <w:pStyle w:val="TF"/>
      </w:pPr>
      <w:r>
        <w:t xml:space="preserve">Figure </w:t>
      </w:r>
      <w:r w:rsidR="003F7E00">
        <w:rPr>
          <w:noProof/>
          <w:cs/>
        </w:rPr>
        <w:t>‎</w:t>
      </w:r>
      <w:r w:rsidR="003F7E00">
        <w:rPr>
          <w:noProof/>
        </w:rPr>
        <w:t>9.2</w:t>
      </w:r>
      <w:r w:rsidR="003F7E00">
        <w:noBreakHyphen/>
      </w:r>
      <w:r w:rsidR="003F7E00">
        <w:rPr>
          <w:noProof/>
        </w:rPr>
        <w:t>5</w:t>
      </w:r>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r w:rsidR="008657D3">
        <w:rPr>
          <w:lang w:val="en-US"/>
        </w:rPr>
        <w:t> </w:t>
      </w:r>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2A99B540" w:rsidR="00CA3D41" w:rsidRDefault="00CA3D41" w:rsidP="00CA3D41">
      <w:pPr>
        <w:pStyle w:val="TH"/>
      </w:pPr>
      <w:r>
        <w:t xml:space="preserve">Table </w:t>
      </w:r>
      <w:r w:rsidR="00261D75">
        <w:rPr>
          <w:noProof/>
          <w:cs/>
        </w:rPr>
        <w:t>‎</w:t>
      </w:r>
      <w:r w:rsidR="00261D75">
        <w:rPr>
          <w:noProof/>
        </w:rPr>
        <w:t>9.2</w:t>
      </w:r>
      <w:r w:rsidR="00261D75">
        <w:noBreakHyphen/>
      </w:r>
      <w:r w:rsidR="00261D75">
        <w:rPr>
          <w:noProof/>
        </w:rPr>
        <w:t>9</w:t>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33359A">
        <w:trPr>
          <w:jc w:val="center"/>
        </w:trPr>
        <w:tc>
          <w:tcPr>
            <w:tcW w:w="689" w:type="auto"/>
            <w:gridSpan w:val="2"/>
            <w:vMerge w:val="restart"/>
            <w:shd w:val="clear" w:color="auto" w:fill="D9D9D9" w:themeFill="background1" w:themeFillShade="D9"/>
          </w:tcPr>
          <w:p w14:paraId="4E7CF560" w14:textId="77777777" w:rsidR="00CA3D41" w:rsidRDefault="00CA3D41" w:rsidP="00EA7F31">
            <w:pPr>
              <w:pStyle w:val="TAH6"/>
            </w:pPr>
            <w:bookmarkStart w:id="319" w:name="MCCQCTEMPBM_00000122"/>
          </w:p>
        </w:tc>
        <w:tc>
          <w:tcPr>
            <w:tcW w:w="689" w:type="auto"/>
            <w:shd w:val="clear" w:color="auto" w:fill="D9D9D9" w:themeFill="background1" w:themeFillShade="D9"/>
          </w:tcPr>
          <w:p w14:paraId="2ADE31F4" w14:textId="77777777" w:rsidR="00CA3D41" w:rsidRDefault="00CA3D41" w:rsidP="00EA7F31">
            <w:pPr>
              <w:pStyle w:val="TAH6"/>
            </w:pPr>
            <w:r>
              <w:t>Type</w:t>
            </w:r>
          </w:p>
        </w:tc>
        <w:tc>
          <w:tcPr>
            <w:tcW w:w="689" w:type="auto"/>
            <w:gridSpan w:val="4"/>
            <w:shd w:val="clear" w:color="auto" w:fill="D9D9D9" w:themeFill="background1" w:themeFillShade="D9"/>
          </w:tcPr>
          <w:p w14:paraId="292F1B75" w14:textId="77777777" w:rsidR="00CA3D41" w:rsidRDefault="00CA3D41" w:rsidP="00EA7F31">
            <w:pPr>
              <w:pStyle w:val="TAH6"/>
            </w:pPr>
            <w:r>
              <w:t>CuT</w:t>
            </w:r>
          </w:p>
        </w:tc>
        <w:tc>
          <w:tcPr>
            <w:tcW w:w="689" w:type="auto"/>
            <w:gridSpan w:val="4"/>
            <w:shd w:val="clear" w:color="auto" w:fill="D9D9D9" w:themeFill="background1" w:themeFillShade="D9"/>
          </w:tcPr>
          <w:p w14:paraId="0F3D2BBA" w14:textId="77777777" w:rsidR="00CA3D41" w:rsidRDefault="00CA3D41" w:rsidP="00EA7F31">
            <w:pPr>
              <w:pStyle w:val="TAH6"/>
            </w:pPr>
            <w:r>
              <w:t>EVS Reference</w:t>
            </w:r>
          </w:p>
        </w:tc>
        <w:tc>
          <w:tcPr>
            <w:tcW w:w="689" w:type="auto"/>
            <w:gridSpan w:val="3"/>
            <w:shd w:val="clear" w:color="auto" w:fill="D9D9D9" w:themeFill="background1" w:themeFillShade="D9"/>
          </w:tcPr>
          <w:p w14:paraId="38C33857" w14:textId="77777777" w:rsidR="00CA3D41" w:rsidRDefault="00CA3D41" w:rsidP="00EA7F31">
            <w:pPr>
              <w:pStyle w:val="TAH6"/>
            </w:pPr>
            <w:r>
              <w:t>Evaluation</w:t>
            </w:r>
          </w:p>
        </w:tc>
      </w:tr>
      <w:tr w:rsidR="00CA3D41" w14:paraId="1A225B19" w14:textId="77777777" w:rsidTr="0033359A">
        <w:trPr>
          <w:jc w:val="center"/>
        </w:trPr>
        <w:tc>
          <w:tcPr>
            <w:tcW w:w="689" w:type="auto"/>
            <w:gridSpan w:val="2"/>
            <w:vMerge/>
            <w:shd w:val="clear" w:color="auto" w:fill="D9D9D9" w:themeFill="background1" w:themeFillShade="D9"/>
          </w:tcPr>
          <w:p w14:paraId="4518731D" w14:textId="77777777" w:rsidR="00CA3D41" w:rsidRDefault="00CA3D41" w:rsidP="00EA7F31"/>
        </w:tc>
        <w:tc>
          <w:tcPr>
            <w:tcW w:w="689" w:type="auto"/>
            <w:shd w:val="clear" w:color="auto" w:fill="D9D9D9" w:themeFill="background1" w:themeFillShade="D9"/>
          </w:tcPr>
          <w:p w14:paraId="5604E6DE" w14:textId="77777777" w:rsidR="00CA3D41" w:rsidRDefault="00CA3D41" w:rsidP="00EA7F31">
            <w:pPr>
              <w:pStyle w:val="TAH6"/>
            </w:pPr>
            <w:r>
              <w:t>Value</w:t>
            </w:r>
          </w:p>
        </w:tc>
        <w:tc>
          <w:tcPr>
            <w:tcW w:w="689" w:type="auto"/>
            <w:shd w:val="clear" w:color="auto" w:fill="D9D9D9" w:themeFill="background1" w:themeFillShade="D9"/>
          </w:tcPr>
          <w:p w14:paraId="1519A97E" w14:textId="77777777" w:rsidR="00CA3D41" w:rsidRDefault="00CA3D41" w:rsidP="00EA7F31">
            <w:pPr>
              <w:pStyle w:val="TAH6"/>
            </w:pPr>
            <w:r>
              <w:t>Bitrate</w:t>
            </w:r>
          </w:p>
        </w:tc>
        <w:tc>
          <w:tcPr>
            <w:tcW w:w="689" w:type="auto"/>
            <w:shd w:val="clear" w:color="auto" w:fill="D9D9D9" w:themeFill="background1" w:themeFillShade="D9"/>
          </w:tcPr>
          <w:p w14:paraId="14880E42" w14:textId="77777777" w:rsidR="00CA3D41" w:rsidRDefault="00CA3D41" w:rsidP="00EA7F31">
            <w:pPr>
              <w:pStyle w:val="TAH6"/>
            </w:pPr>
            <w:r>
              <w:t>Req.</w:t>
            </w:r>
          </w:p>
        </w:tc>
        <w:tc>
          <w:tcPr>
            <w:tcW w:w="689" w:type="auto"/>
            <w:shd w:val="clear" w:color="auto" w:fill="D9D9D9" w:themeFill="background1" w:themeFillShade="D9"/>
          </w:tcPr>
          <w:p w14:paraId="4297B864" w14:textId="77777777" w:rsidR="00CA3D41" w:rsidRDefault="00CA3D41" w:rsidP="00EA7F31">
            <w:pPr>
              <w:pStyle w:val="TAH6"/>
            </w:pPr>
            <w:r>
              <w:t>Score</w:t>
            </w:r>
          </w:p>
        </w:tc>
        <w:tc>
          <w:tcPr>
            <w:tcW w:w="689" w:type="auto"/>
            <w:shd w:val="clear" w:color="auto" w:fill="D9D9D9" w:themeFill="background1" w:themeFillShade="D9"/>
          </w:tcPr>
          <w:p w14:paraId="5189B9EE" w14:textId="77777777" w:rsidR="00CA3D41" w:rsidRDefault="00CA3D41" w:rsidP="00EA7F31">
            <w:pPr>
              <w:pStyle w:val="TAH6"/>
            </w:pPr>
            <w:r>
              <w:t>Std.</w:t>
            </w:r>
          </w:p>
        </w:tc>
        <w:tc>
          <w:tcPr>
            <w:tcW w:w="689" w:type="auto"/>
            <w:shd w:val="clear" w:color="auto" w:fill="D9D9D9" w:themeFill="background1" w:themeFillShade="D9"/>
          </w:tcPr>
          <w:p w14:paraId="2BAEC4FE" w14:textId="77777777" w:rsidR="00CA3D41" w:rsidRDefault="00CA3D41" w:rsidP="00EA7F31">
            <w:pPr>
              <w:pStyle w:val="TAH6"/>
            </w:pPr>
            <w:r>
              <w:t>Cond.</w:t>
            </w:r>
          </w:p>
        </w:tc>
        <w:tc>
          <w:tcPr>
            <w:tcW w:w="689" w:type="auto"/>
            <w:shd w:val="clear" w:color="auto" w:fill="D9D9D9" w:themeFill="background1" w:themeFillShade="D9"/>
          </w:tcPr>
          <w:p w14:paraId="6AC7FC78" w14:textId="77777777" w:rsidR="00CA3D41" w:rsidRDefault="00CA3D41" w:rsidP="00EA7F31">
            <w:pPr>
              <w:pStyle w:val="TAH6"/>
            </w:pPr>
            <w:r>
              <w:t>Bitrate</w:t>
            </w:r>
          </w:p>
        </w:tc>
        <w:tc>
          <w:tcPr>
            <w:tcW w:w="689" w:type="auto"/>
            <w:shd w:val="clear" w:color="auto" w:fill="D9D9D9" w:themeFill="background1" w:themeFillShade="D9"/>
          </w:tcPr>
          <w:p w14:paraId="152D6A47" w14:textId="77777777" w:rsidR="00CA3D41" w:rsidRDefault="00CA3D41" w:rsidP="00EA7F31">
            <w:pPr>
              <w:pStyle w:val="TAH6"/>
            </w:pPr>
            <w:r>
              <w:t>Score</w:t>
            </w:r>
          </w:p>
        </w:tc>
        <w:tc>
          <w:tcPr>
            <w:tcW w:w="689" w:type="auto"/>
            <w:shd w:val="clear" w:color="auto" w:fill="D9D9D9" w:themeFill="background1" w:themeFillShade="D9"/>
          </w:tcPr>
          <w:p w14:paraId="0A52E1D0" w14:textId="77777777" w:rsidR="00CA3D41" w:rsidRDefault="00CA3D41" w:rsidP="00EA7F31">
            <w:pPr>
              <w:pStyle w:val="TAH6"/>
            </w:pPr>
            <w:r>
              <w:t>Std.</w:t>
            </w:r>
          </w:p>
        </w:tc>
        <w:tc>
          <w:tcPr>
            <w:tcW w:w="689" w:type="auto"/>
            <w:shd w:val="clear" w:color="auto" w:fill="D9D9D9" w:themeFill="background1" w:themeFillShade="D9"/>
          </w:tcPr>
          <w:p w14:paraId="28ADAEFF" w14:textId="77777777" w:rsidR="00CA3D41" w:rsidRDefault="00CA3D41" w:rsidP="00EA7F31">
            <w:pPr>
              <w:pStyle w:val="TAH6"/>
            </w:pPr>
            <w:r>
              <w:t>T-Stat</w:t>
            </w:r>
          </w:p>
        </w:tc>
        <w:tc>
          <w:tcPr>
            <w:tcW w:w="689" w:type="auto"/>
            <w:shd w:val="clear" w:color="auto" w:fill="D9D9D9" w:themeFill="background1" w:themeFillShade="D9"/>
          </w:tcPr>
          <w:p w14:paraId="2A1F3C96" w14:textId="77777777" w:rsidR="00CA3D41" w:rsidRDefault="00CA3D41" w:rsidP="00EA7F31">
            <w:pPr>
              <w:pStyle w:val="TAH6"/>
            </w:pPr>
            <w:r>
              <w:t>Result</w:t>
            </w:r>
          </w:p>
        </w:tc>
        <w:tc>
          <w:tcPr>
            <w:tcW w:w="689" w:type="auto"/>
            <w:shd w:val="clear" w:color="auto" w:fill="D9D9D9" w:themeFill="background1" w:themeFillShade="D9"/>
          </w:tcPr>
          <w:p w14:paraId="0B641911" w14:textId="77777777" w:rsidR="00CA3D41" w:rsidRDefault="00CA3D41" w:rsidP="00EA7F31">
            <w:pPr>
              <w:pStyle w:val="TAH6"/>
            </w:pPr>
            <w:r>
              <w:t>State</w:t>
            </w:r>
          </w:p>
        </w:tc>
      </w:tr>
      <w:tr w:rsidR="00CA3D41" w14:paraId="082B7191" w14:textId="77777777" w:rsidTr="0033359A">
        <w:trPr>
          <w:jc w:val="center"/>
        </w:trPr>
        <w:tc>
          <w:tcPr>
            <w:tcW w:w="689" w:type="auto"/>
            <w:shd w:val="clear" w:color="auto" w:fill="D9D9D9" w:themeFill="background1" w:themeFillShade="D9"/>
          </w:tcPr>
          <w:p w14:paraId="330D9138" w14:textId="77777777" w:rsidR="00CA3D41" w:rsidRDefault="00CA3D41" w:rsidP="00EA7F31">
            <w:pPr>
              <w:pStyle w:val="TAH6"/>
            </w:pPr>
            <w:r>
              <w:t>Lab</w:t>
            </w:r>
          </w:p>
        </w:tc>
        <w:tc>
          <w:tcPr>
            <w:tcW w:w="689" w:type="auto"/>
            <w:shd w:val="clear" w:color="auto" w:fill="D9D9D9" w:themeFill="background1" w:themeFillShade="D9"/>
          </w:tcPr>
          <w:p w14:paraId="2A88E198" w14:textId="77777777" w:rsidR="00CA3D41" w:rsidRDefault="00CA3D41" w:rsidP="00EA7F31">
            <w:pPr>
              <w:pStyle w:val="TAH6"/>
            </w:pPr>
            <w:r>
              <w:t>Cond.</w:t>
            </w:r>
          </w:p>
        </w:tc>
        <w:tc>
          <w:tcPr>
            <w:tcW w:w="689" w:type="auto"/>
            <w:shd w:val="clear" w:color="auto" w:fill="D9D9D9" w:themeFill="background1" w:themeFillShade="D9"/>
          </w:tcPr>
          <w:p w14:paraId="60434C4C" w14:textId="77777777" w:rsidR="00CA3D41" w:rsidRDefault="00CA3D41" w:rsidP="00EA7F31">
            <w:pPr>
              <w:pStyle w:val="TAH6"/>
            </w:pPr>
            <w:r>
              <w:t>ToR#</w:t>
            </w:r>
          </w:p>
        </w:tc>
        <w:tc>
          <w:tcPr>
            <w:tcW w:w="689" w:type="auto"/>
            <w:gridSpan w:val="11"/>
            <w:shd w:val="clear" w:color="auto" w:fill="D9D9D9" w:themeFill="background1" w:themeFillShade="D9"/>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bookmarkEnd w:id="319"/>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65CB31F0" w:rsidR="00CA3D41" w:rsidRDefault="00CA3D41" w:rsidP="00CA3D41">
      <w:pPr>
        <w:pStyle w:val="TH"/>
      </w:pPr>
      <w:r>
        <w:t xml:space="preserve">Table </w:t>
      </w:r>
      <w:r w:rsidR="00261D75">
        <w:rPr>
          <w:noProof/>
          <w:cs/>
        </w:rPr>
        <w:t>‎</w:t>
      </w:r>
      <w:r w:rsidR="00261D75">
        <w:rPr>
          <w:noProof/>
        </w:rPr>
        <w:t>9.2</w:t>
      </w:r>
      <w:r w:rsidR="00261D75">
        <w:noBreakHyphen/>
      </w:r>
      <w:r w:rsidR="00261D75">
        <w:rPr>
          <w:noProof/>
        </w:rPr>
        <w:t>10</w:t>
      </w:r>
      <w:r>
        <w:t>: Summary of the results of BS1534-1b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33359A">
        <w:trPr>
          <w:jc w:val="center"/>
        </w:trPr>
        <w:tc>
          <w:tcPr>
            <w:tcW w:w="1928" w:type="auto"/>
            <w:shd w:val="clear" w:color="auto" w:fill="D9D9D9" w:themeFill="background1" w:themeFillShade="D9"/>
          </w:tcPr>
          <w:p w14:paraId="114ECDC5" w14:textId="77777777" w:rsidR="00CA3D41" w:rsidRDefault="00CA3D41" w:rsidP="00EA7F31">
            <w:pPr>
              <w:pStyle w:val="TAH"/>
            </w:pPr>
            <w:bookmarkStart w:id="320" w:name="MCCQCTEMPBM_00000123"/>
            <w:r>
              <w:t>Lab</w:t>
            </w:r>
          </w:p>
        </w:tc>
        <w:tc>
          <w:tcPr>
            <w:tcW w:w="1928" w:type="auto"/>
            <w:shd w:val="clear" w:color="auto" w:fill="D9D9D9" w:themeFill="background1" w:themeFillShade="D9"/>
          </w:tcPr>
          <w:p w14:paraId="1738C9CC" w14:textId="77777777" w:rsidR="00CA3D41" w:rsidRDefault="00CA3D41" w:rsidP="00EA7F31">
            <w:pPr>
              <w:pStyle w:val="TAH"/>
            </w:pPr>
            <w:r>
              <w:t>Cond.</w:t>
            </w:r>
          </w:p>
        </w:tc>
        <w:tc>
          <w:tcPr>
            <w:tcW w:w="1928" w:type="auto"/>
            <w:shd w:val="clear" w:color="auto" w:fill="D9D9D9" w:themeFill="background1" w:themeFillShade="D9"/>
          </w:tcPr>
          <w:p w14:paraId="78A258AB" w14:textId="77777777" w:rsidR="00CA3D41" w:rsidRDefault="00CA3D41" w:rsidP="00EA7F31">
            <w:pPr>
              <w:pStyle w:val="TAH"/>
            </w:pPr>
            <w:r>
              <w:t>Bitrate</w:t>
            </w:r>
          </w:p>
        </w:tc>
        <w:tc>
          <w:tcPr>
            <w:tcW w:w="1928" w:type="auto"/>
            <w:shd w:val="clear" w:color="auto" w:fill="D9D9D9" w:themeFill="background1" w:themeFillShade="D9"/>
          </w:tcPr>
          <w:p w14:paraId="073095DB" w14:textId="77777777" w:rsidR="00CA3D41" w:rsidRDefault="00CA3D41" w:rsidP="00EA7F31">
            <w:pPr>
              <w:pStyle w:val="TAH"/>
            </w:pPr>
            <w:r>
              <w:t>ToR</w:t>
            </w:r>
          </w:p>
        </w:tc>
        <w:tc>
          <w:tcPr>
            <w:tcW w:w="1928" w:type="auto"/>
            <w:shd w:val="clear" w:color="auto" w:fill="D9D9D9" w:themeFill="background1" w:themeFillShade="D9"/>
          </w:tcPr>
          <w:p w14:paraId="6DF19E3D" w14:textId="77777777" w:rsidR="00CA3D41" w:rsidRDefault="00CA3D41" w:rsidP="00EA7F31">
            <w:pPr>
              <w:pStyle w:val="TAH"/>
            </w:pPr>
            <w:r>
              <w:t>Status</w:t>
            </w:r>
          </w:p>
        </w:tc>
      </w:tr>
      <w:tr w:rsidR="00CA3D41" w14:paraId="78EDD8F3" w14:textId="77777777" w:rsidTr="00EA7F31">
        <w:trPr>
          <w:jc w:val="center"/>
        </w:trPr>
        <w:tc>
          <w:tcPr>
            <w:tcW w:w="1928" w:type="auto"/>
            <w:vMerge w:val="restart"/>
          </w:tcPr>
          <w:p w14:paraId="51408A76" w14:textId="77777777" w:rsidR="00CA3D41" w:rsidRDefault="00CA3D41" w:rsidP="00EA7F31">
            <w:pPr>
              <w:pStyle w:val="TAC"/>
            </w:pPr>
            <w:r>
              <w:t>b</w:t>
            </w:r>
          </w:p>
        </w:tc>
        <w:tc>
          <w:tcPr>
            <w:tcW w:w="1928" w:type="auto"/>
          </w:tcPr>
          <w:p w14:paraId="340CAC6E" w14:textId="77777777" w:rsidR="00CA3D41" w:rsidRDefault="00CA3D41" w:rsidP="00EA7F31">
            <w:pPr>
              <w:pStyle w:val="TAC"/>
            </w:pPr>
            <w:r>
              <w:t>c06</w:t>
            </w:r>
          </w:p>
        </w:tc>
        <w:tc>
          <w:tcPr>
            <w:tcW w:w="1928" w:type="auto"/>
          </w:tcPr>
          <w:p w14:paraId="653FD073" w14:textId="77777777" w:rsidR="00CA3D41" w:rsidRDefault="00CA3D41" w:rsidP="00EA7F31">
            <w:pPr>
              <w:pStyle w:val="TAC"/>
            </w:pPr>
            <w:r>
              <w:t>96</w:t>
            </w:r>
          </w:p>
        </w:tc>
        <w:tc>
          <w:tcPr>
            <w:tcW w:w="1928" w:type="auto"/>
          </w:tcPr>
          <w:p w14:paraId="5C2CB979" w14:textId="77777777" w:rsidR="00CA3D41" w:rsidRDefault="00CA3D41" w:rsidP="00EA7F31">
            <w:pPr>
              <w:pStyle w:val="TAC"/>
            </w:pPr>
            <w:r>
              <w:t>NWT c04 OR BT c03</w:t>
            </w:r>
          </w:p>
        </w:tc>
        <w:tc>
          <w:tcPr>
            <w:tcW w:w="1928" w:type="auto"/>
          </w:tcPr>
          <w:p w14:paraId="3AD42DCD" w14:textId="77777777" w:rsidR="00CA3D41" w:rsidRDefault="00CA3D41" w:rsidP="00EA7F31">
            <w:pPr>
              <w:pStyle w:val="TAC"/>
            </w:pPr>
            <w:r>
              <w:t>PASS</w:t>
            </w:r>
          </w:p>
        </w:tc>
      </w:tr>
      <w:tr w:rsidR="00CA3D41" w14:paraId="0694F497" w14:textId="77777777" w:rsidTr="00EA7F31">
        <w:trPr>
          <w:jc w:val="center"/>
        </w:trPr>
        <w:tc>
          <w:tcPr>
            <w:tcW w:w="1928" w:type="auto"/>
            <w:vMerge/>
          </w:tcPr>
          <w:p w14:paraId="57A8ED6B" w14:textId="77777777" w:rsidR="00CA3D41" w:rsidRDefault="00CA3D41" w:rsidP="00EA7F31"/>
        </w:tc>
        <w:tc>
          <w:tcPr>
            <w:tcW w:w="1928" w:type="auto"/>
          </w:tcPr>
          <w:p w14:paraId="06A9078D" w14:textId="77777777" w:rsidR="00CA3D41" w:rsidRDefault="00CA3D41" w:rsidP="00EA7F31">
            <w:pPr>
              <w:pStyle w:val="TAC"/>
            </w:pPr>
            <w:r>
              <w:t>c07</w:t>
            </w:r>
          </w:p>
        </w:tc>
        <w:tc>
          <w:tcPr>
            <w:tcW w:w="1928" w:type="auto"/>
          </w:tcPr>
          <w:p w14:paraId="1D93725C" w14:textId="77777777" w:rsidR="00CA3D41" w:rsidRDefault="00CA3D41" w:rsidP="00EA7F31">
            <w:pPr>
              <w:pStyle w:val="TAC"/>
            </w:pPr>
            <w:r>
              <w:t>128</w:t>
            </w:r>
          </w:p>
        </w:tc>
        <w:tc>
          <w:tcPr>
            <w:tcW w:w="1928" w:type="auto"/>
          </w:tcPr>
          <w:p w14:paraId="3C96E77F" w14:textId="77777777" w:rsidR="00CA3D41" w:rsidRDefault="00CA3D41" w:rsidP="00EA7F31">
            <w:pPr>
              <w:pStyle w:val="TAC"/>
            </w:pPr>
            <w:r>
              <w:t>NWT c05 OR BT c04</w:t>
            </w:r>
          </w:p>
        </w:tc>
        <w:tc>
          <w:tcPr>
            <w:tcW w:w="1928" w:type="auto"/>
          </w:tcPr>
          <w:p w14:paraId="043BD632" w14:textId="77777777" w:rsidR="00CA3D41" w:rsidRDefault="00CA3D41" w:rsidP="00EA7F31">
            <w:pPr>
              <w:pStyle w:val="TAC"/>
            </w:pPr>
            <w:r>
              <w:t>PASS</w:t>
            </w:r>
          </w:p>
        </w:tc>
      </w:tr>
      <w:tr w:rsidR="00CA3D41" w14:paraId="3EA13975" w14:textId="77777777" w:rsidTr="00EA7F31">
        <w:trPr>
          <w:jc w:val="center"/>
        </w:trPr>
        <w:tc>
          <w:tcPr>
            <w:tcW w:w="1928" w:type="auto"/>
            <w:vMerge w:val="restart"/>
          </w:tcPr>
          <w:p w14:paraId="1B77EFB8" w14:textId="77777777" w:rsidR="00CA3D41" w:rsidRDefault="00CA3D41" w:rsidP="00EA7F31">
            <w:pPr>
              <w:pStyle w:val="TAC"/>
            </w:pPr>
            <w:r>
              <w:t>d</w:t>
            </w:r>
          </w:p>
        </w:tc>
        <w:tc>
          <w:tcPr>
            <w:tcW w:w="1928" w:type="auto"/>
          </w:tcPr>
          <w:p w14:paraId="6334156C" w14:textId="77777777" w:rsidR="00CA3D41" w:rsidRDefault="00CA3D41" w:rsidP="00EA7F31">
            <w:pPr>
              <w:pStyle w:val="TAC"/>
            </w:pPr>
            <w:r>
              <w:t>c06</w:t>
            </w:r>
          </w:p>
        </w:tc>
        <w:tc>
          <w:tcPr>
            <w:tcW w:w="1928" w:type="auto"/>
          </w:tcPr>
          <w:p w14:paraId="6026B72F" w14:textId="77777777" w:rsidR="00CA3D41" w:rsidRDefault="00CA3D41" w:rsidP="00EA7F31">
            <w:pPr>
              <w:pStyle w:val="TAC"/>
            </w:pPr>
            <w:r>
              <w:t>96</w:t>
            </w:r>
          </w:p>
        </w:tc>
        <w:tc>
          <w:tcPr>
            <w:tcW w:w="1928" w:type="auto"/>
          </w:tcPr>
          <w:p w14:paraId="484E75F1" w14:textId="77777777" w:rsidR="00CA3D41" w:rsidRDefault="00CA3D41" w:rsidP="00EA7F31">
            <w:pPr>
              <w:pStyle w:val="TAC"/>
            </w:pPr>
            <w:r>
              <w:t>NWT c04 OR BT c03</w:t>
            </w:r>
          </w:p>
        </w:tc>
        <w:tc>
          <w:tcPr>
            <w:tcW w:w="1928" w:type="auto"/>
          </w:tcPr>
          <w:p w14:paraId="050F7FA9" w14:textId="77777777" w:rsidR="00CA3D41" w:rsidRDefault="00CA3D41" w:rsidP="00EA7F31">
            <w:pPr>
              <w:pStyle w:val="TAC"/>
            </w:pPr>
            <w:r>
              <w:t>PASS</w:t>
            </w:r>
          </w:p>
        </w:tc>
      </w:tr>
      <w:tr w:rsidR="00CA3D41" w14:paraId="314C6F27" w14:textId="77777777" w:rsidTr="00EA7F31">
        <w:trPr>
          <w:jc w:val="center"/>
        </w:trPr>
        <w:tc>
          <w:tcPr>
            <w:tcW w:w="1928" w:type="auto"/>
            <w:vMerge/>
          </w:tcPr>
          <w:p w14:paraId="4A2606C9" w14:textId="77777777" w:rsidR="00CA3D41" w:rsidRDefault="00CA3D41" w:rsidP="00EA7F31"/>
        </w:tc>
        <w:tc>
          <w:tcPr>
            <w:tcW w:w="1928" w:type="auto"/>
          </w:tcPr>
          <w:p w14:paraId="2FDF1939" w14:textId="77777777" w:rsidR="00CA3D41" w:rsidRDefault="00CA3D41" w:rsidP="00EA7F31">
            <w:pPr>
              <w:pStyle w:val="TAC"/>
            </w:pPr>
            <w:r>
              <w:t>c07</w:t>
            </w:r>
          </w:p>
        </w:tc>
        <w:tc>
          <w:tcPr>
            <w:tcW w:w="1928" w:type="auto"/>
          </w:tcPr>
          <w:p w14:paraId="1CD76F22" w14:textId="77777777" w:rsidR="00CA3D41" w:rsidRDefault="00CA3D41" w:rsidP="00EA7F31">
            <w:pPr>
              <w:pStyle w:val="TAC"/>
            </w:pPr>
            <w:r>
              <w:t>128</w:t>
            </w:r>
          </w:p>
        </w:tc>
        <w:tc>
          <w:tcPr>
            <w:tcW w:w="1928" w:type="auto"/>
          </w:tcPr>
          <w:p w14:paraId="0FCF3383" w14:textId="77777777" w:rsidR="00CA3D41" w:rsidRDefault="00CA3D41" w:rsidP="00EA7F31">
            <w:pPr>
              <w:pStyle w:val="TAC"/>
            </w:pPr>
            <w:r>
              <w:t>NWT c05 OR BT c04</w:t>
            </w:r>
          </w:p>
        </w:tc>
        <w:tc>
          <w:tcPr>
            <w:tcW w:w="1928" w:type="auto"/>
          </w:tcPr>
          <w:p w14:paraId="1AF7D8FF" w14:textId="77777777" w:rsidR="00CA3D41" w:rsidRDefault="00CA3D41" w:rsidP="00EA7F31">
            <w:pPr>
              <w:pStyle w:val="TAC"/>
            </w:pPr>
            <w:r>
              <w:t>PASS</w:t>
            </w:r>
          </w:p>
        </w:tc>
      </w:tr>
      <w:tr w:rsidR="00CA3D41" w14:paraId="492EA7D3" w14:textId="77777777" w:rsidTr="00EA7F31">
        <w:trPr>
          <w:jc w:val="center"/>
        </w:trPr>
        <w:tc>
          <w:tcPr>
            <w:tcW w:w="1928" w:type="auto"/>
            <w:vMerge w:val="restart"/>
          </w:tcPr>
          <w:p w14:paraId="5C50EDB4" w14:textId="77777777" w:rsidR="00CA3D41" w:rsidRDefault="00CA3D41" w:rsidP="00EA7F31">
            <w:pPr>
              <w:pStyle w:val="TAC"/>
            </w:pPr>
            <w:r>
              <w:t>d+b</w:t>
            </w:r>
          </w:p>
        </w:tc>
        <w:tc>
          <w:tcPr>
            <w:tcW w:w="1928" w:type="auto"/>
          </w:tcPr>
          <w:p w14:paraId="27BBF79F" w14:textId="77777777" w:rsidR="00CA3D41" w:rsidRDefault="00CA3D41" w:rsidP="00EA7F31">
            <w:pPr>
              <w:pStyle w:val="TAC"/>
            </w:pPr>
            <w:r>
              <w:t>c06</w:t>
            </w:r>
          </w:p>
        </w:tc>
        <w:tc>
          <w:tcPr>
            <w:tcW w:w="1928" w:type="auto"/>
          </w:tcPr>
          <w:p w14:paraId="71175172" w14:textId="77777777" w:rsidR="00CA3D41" w:rsidRDefault="00CA3D41" w:rsidP="00EA7F31">
            <w:pPr>
              <w:pStyle w:val="TAC"/>
            </w:pPr>
            <w:r>
              <w:t>96</w:t>
            </w:r>
          </w:p>
        </w:tc>
        <w:tc>
          <w:tcPr>
            <w:tcW w:w="1928" w:type="auto"/>
          </w:tcPr>
          <w:p w14:paraId="269C7595" w14:textId="77777777" w:rsidR="00CA3D41" w:rsidRDefault="00CA3D41" w:rsidP="00EA7F31">
            <w:pPr>
              <w:pStyle w:val="TAC"/>
            </w:pPr>
            <w:r>
              <w:t>NWT c04 OR BT c03</w:t>
            </w:r>
          </w:p>
        </w:tc>
        <w:tc>
          <w:tcPr>
            <w:tcW w:w="1928" w:type="auto"/>
          </w:tcPr>
          <w:p w14:paraId="5B578FA6" w14:textId="77777777" w:rsidR="00CA3D41" w:rsidRDefault="00CA3D41" w:rsidP="00EA7F31">
            <w:pPr>
              <w:pStyle w:val="TAC"/>
            </w:pPr>
            <w:r>
              <w:t>PASS</w:t>
            </w:r>
          </w:p>
        </w:tc>
      </w:tr>
      <w:tr w:rsidR="00CA3D41" w14:paraId="0B87B5F9" w14:textId="77777777" w:rsidTr="00EA7F31">
        <w:trPr>
          <w:jc w:val="center"/>
        </w:trPr>
        <w:tc>
          <w:tcPr>
            <w:tcW w:w="1928" w:type="auto"/>
            <w:vMerge/>
          </w:tcPr>
          <w:p w14:paraId="1DE91F4C" w14:textId="77777777" w:rsidR="00CA3D41" w:rsidRDefault="00CA3D41" w:rsidP="00EA7F31"/>
        </w:tc>
        <w:tc>
          <w:tcPr>
            <w:tcW w:w="1928" w:type="auto"/>
          </w:tcPr>
          <w:p w14:paraId="136271B1" w14:textId="77777777" w:rsidR="00CA3D41" w:rsidRDefault="00CA3D41" w:rsidP="00EA7F31">
            <w:pPr>
              <w:pStyle w:val="TAC"/>
            </w:pPr>
            <w:r>
              <w:t>c07</w:t>
            </w:r>
          </w:p>
        </w:tc>
        <w:tc>
          <w:tcPr>
            <w:tcW w:w="1928" w:type="auto"/>
          </w:tcPr>
          <w:p w14:paraId="42B046ED" w14:textId="77777777" w:rsidR="00CA3D41" w:rsidRDefault="00CA3D41" w:rsidP="00EA7F31">
            <w:pPr>
              <w:pStyle w:val="TAC"/>
            </w:pPr>
            <w:r>
              <w:t>128</w:t>
            </w:r>
          </w:p>
        </w:tc>
        <w:tc>
          <w:tcPr>
            <w:tcW w:w="1928" w:type="auto"/>
          </w:tcPr>
          <w:p w14:paraId="7F9DD1B4" w14:textId="77777777" w:rsidR="00CA3D41" w:rsidRDefault="00CA3D41" w:rsidP="00EA7F31">
            <w:pPr>
              <w:pStyle w:val="TAC"/>
            </w:pPr>
            <w:r>
              <w:t>NWT c05 OR BT c04</w:t>
            </w:r>
          </w:p>
        </w:tc>
        <w:tc>
          <w:tcPr>
            <w:tcW w:w="1928" w:type="auto"/>
          </w:tcPr>
          <w:p w14:paraId="6482DDE6" w14:textId="77777777" w:rsidR="00CA3D41" w:rsidRDefault="00CA3D41" w:rsidP="00EA7F31">
            <w:pPr>
              <w:pStyle w:val="TAC"/>
            </w:pPr>
            <w:r>
              <w:t>PASS</w:t>
            </w:r>
          </w:p>
        </w:tc>
      </w:tr>
    </w:tbl>
    <w:p w14:paraId="4F8D7DFF" w14:textId="77777777" w:rsidR="00363DF3" w:rsidRDefault="00363DF3" w:rsidP="00363DF3">
      <w:pPr>
        <w:rPr>
          <w:lang w:val="it-IT"/>
        </w:rPr>
      </w:pPr>
      <w:bookmarkStart w:id="321" w:name="MCCQCTEMPBM_00000047"/>
      <w:bookmarkEnd w:id="320"/>
    </w:p>
    <w:p w14:paraId="12A2EF07" w14:textId="675F56B0" w:rsidR="00304FE1" w:rsidRDefault="001E1BBB" w:rsidP="00363DF3">
      <w:pPr>
        <w:pStyle w:val="Heading2"/>
        <w:rPr>
          <w:lang w:val="it-IT"/>
        </w:rPr>
      </w:pPr>
      <w:bookmarkStart w:id="322" w:name="_Toc167314799"/>
      <w:bookmarkStart w:id="323" w:name="_Toc167315958"/>
      <w:bookmarkStart w:id="324" w:name="_Toc167316382"/>
      <w:bookmarkStart w:id="325" w:name="_Toc167376973"/>
      <w:r>
        <w:rPr>
          <w:lang w:val="it-IT"/>
        </w:rPr>
        <w:t>9.3</w:t>
      </w:r>
      <w:r>
        <w:rPr>
          <w:lang w:val="it-IT"/>
        </w:rPr>
        <w:tab/>
      </w:r>
      <w:bookmarkStart w:id="326" w:name="_Toc166841164"/>
      <w:bookmarkEnd w:id="284"/>
      <w:r w:rsidR="00304FE1" w:rsidRPr="00304FE1">
        <w:rPr>
          <w:lang w:val="it-IT"/>
        </w:rPr>
        <w:t>Scene-based Audio (SBA, Ambisonics)</w:t>
      </w:r>
      <w:bookmarkEnd w:id="322"/>
      <w:bookmarkEnd w:id="323"/>
      <w:bookmarkEnd w:id="324"/>
      <w:bookmarkEnd w:id="325"/>
      <w:bookmarkEnd w:id="326"/>
    </w:p>
    <w:p w14:paraId="1A4156A1" w14:textId="2517B27D" w:rsidR="00B12964" w:rsidRDefault="001E1BBB" w:rsidP="001E1BBB">
      <w:pPr>
        <w:pStyle w:val="Heading3"/>
      </w:pPr>
      <w:bookmarkStart w:id="327" w:name="_Toc167314800"/>
      <w:bookmarkStart w:id="328" w:name="_Toc167315959"/>
      <w:bookmarkStart w:id="329" w:name="_Toc167316383"/>
      <w:bookmarkStart w:id="330" w:name="_Toc167376974"/>
      <w:bookmarkEnd w:id="321"/>
      <w:r>
        <w:t>9.3.1</w:t>
      </w:r>
      <w:r>
        <w:tab/>
      </w:r>
      <w:bookmarkStart w:id="331" w:name="_Toc166841165"/>
      <w:r w:rsidR="00B12964">
        <w:t>Overview</w:t>
      </w:r>
      <w:bookmarkEnd w:id="327"/>
      <w:bookmarkEnd w:id="328"/>
      <w:bookmarkEnd w:id="329"/>
      <w:bookmarkEnd w:id="330"/>
      <w:bookmarkEnd w:id="331"/>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675DE14B" w:rsidR="00DC3362" w:rsidRDefault="00DC3362" w:rsidP="00DC3362">
      <w:pPr>
        <w:pStyle w:val="B1"/>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r w:rsidR="008657D3">
        <w:t> </w:t>
      </w:r>
      <w:r w:rsidR="000B11CF" w:rsidRPr="00444745">
        <w:t>kbps, 128</w:t>
      </w:r>
      <w:r w:rsidR="008657D3">
        <w:t> </w:t>
      </w:r>
      <w:r w:rsidR="000B11CF" w:rsidRPr="00444745">
        <w:t>kbps and 160</w:t>
      </w:r>
      <w:r w:rsidR="008657D3">
        <w:t> </w:t>
      </w:r>
      <w:r w:rsidR="000B11CF" w:rsidRPr="00444745">
        <w:t>kbps</w:t>
      </w:r>
      <w:r>
        <w:t xml:space="preserve">, headphone </w:t>
      </w:r>
      <w:r w:rsidR="005C5503">
        <w:t>presentation</w:t>
      </w:r>
    </w:p>
    <w:p w14:paraId="4E770FDF" w14:textId="1798D8F5" w:rsidR="00DC3362" w:rsidRDefault="00DC3362" w:rsidP="00095E73">
      <w:pPr>
        <w:pStyle w:val="B1"/>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r w:rsidR="00CB63C0">
        <w:t> </w:t>
      </w:r>
      <w:r w:rsidR="000B13E6" w:rsidRPr="00EA20C1">
        <w:t>kbps</w:t>
      </w:r>
      <w:r w:rsidR="000B13E6">
        <w:t xml:space="preserve">, headphone </w:t>
      </w:r>
      <w:r w:rsidR="005C5503">
        <w:t>presentation</w:t>
      </w:r>
    </w:p>
    <w:p w14:paraId="713667AB" w14:textId="5DC7F942" w:rsidR="0076702D" w:rsidRPr="000D08AD" w:rsidRDefault="0076702D" w:rsidP="0076702D">
      <w:pPr>
        <w:pStyle w:val="B1"/>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00CB63C0">
        <w:t> </w:t>
      </w:r>
      <w:r w:rsidRPr="000D08AD">
        <w:t xml:space="preserve">kbps, headphone </w:t>
      </w:r>
      <w:r w:rsidR="005C5503">
        <w:t>presentation</w:t>
      </w:r>
    </w:p>
    <w:p w14:paraId="4403537A" w14:textId="5BB2330A" w:rsidR="0076702D" w:rsidRDefault="0076702D" w:rsidP="00C62532">
      <w:pPr>
        <w:pStyle w:val="B1"/>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CB63C0">
        <w:t> </w:t>
      </w:r>
      <w:r w:rsidR="000D08AD" w:rsidRPr="00157E14">
        <w:t xml:space="preserve">kbps, </w:t>
      </w:r>
      <w:r w:rsidR="00157E14">
        <w:t>7.1+4 loudspeaker</w:t>
      </w:r>
      <w:r w:rsidR="000D08AD" w:rsidRPr="00157E14">
        <w:t xml:space="preserve"> </w:t>
      </w:r>
      <w:r w:rsidR="005C5503" w:rsidRPr="00157E14">
        <w:t>presentation</w:t>
      </w:r>
    </w:p>
    <w:p w14:paraId="493A5B5E" w14:textId="1083724B" w:rsidR="0070578A" w:rsidRDefault="001E1BBB" w:rsidP="001E1BBB">
      <w:pPr>
        <w:pStyle w:val="Heading3"/>
      </w:pPr>
      <w:bookmarkStart w:id="332" w:name="_Toc167314801"/>
      <w:bookmarkStart w:id="333" w:name="_Toc167315960"/>
      <w:bookmarkStart w:id="334" w:name="_Toc167316384"/>
      <w:bookmarkStart w:id="335" w:name="_Toc167376975"/>
      <w:r>
        <w:t>9.3.2</w:t>
      </w:r>
      <w:r>
        <w:tab/>
      </w:r>
      <w:bookmarkStart w:id="336"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332"/>
      <w:bookmarkEnd w:id="333"/>
      <w:bookmarkEnd w:id="334"/>
      <w:bookmarkEnd w:id="335"/>
      <w:bookmarkEnd w:id="336"/>
    </w:p>
    <w:p w14:paraId="42BAA7FF" w14:textId="4D570F1E"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r>
        <w:t xml:space="preserve"> Annex </w:t>
      </w:r>
      <w:r w:rsidR="007175E4">
        <w:t>C</w:t>
      </w:r>
      <w:r>
        <w:t>.4 for details.</w:t>
      </w:r>
    </w:p>
    <w:p w14:paraId="23F9318E" w14:textId="50B82044" w:rsidR="0070578A" w:rsidRDefault="0070578A" w:rsidP="0070578A">
      <w:r>
        <w:t>The complete statistical evaluation of the requirement ToR tests for experiment P800-4 is given in the following table. The evaluation is done separately for the data from the two listening laboratories.</w:t>
      </w:r>
    </w:p>
    <w:p w14:paraId="29EED28E" w14:textId="1FEBDE52"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1</w:t>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33359A">
        <w:trPr>
          <w:jc w:val="center"/>
        </w:trPr>
        <w:tc>
          <w:tcPr>
            <w:tcW w:w="603" w:type="auto"/>
            <w:gridSpan w:val="2"/>
            <w:vMerge w:val="restart"/>
            <w:shd w:val="clear" w:color="auto" w:fill="D9D9D9" w:themeFill="background1" w:themeFillShade="D9"/>
          </w:tcPr>
          <w:p w14:paraId="4A104D61" w14:textId="77777777" w:rsidR="0070578A" w:rsidRDefault="0070578A" w:rsidP="00EA7F31">
            <w:pPr>
              <w:pStyle w:val="TAH6"/>
            </w:pPr>
            <w:bookmarkStart w:id="337" w:name="MCCQCTEMPBM_00000124"/>
          </w:p>
        </w:tc>
        <w:tc>
          <w:tcPr>
            <w:tcW w:w="603" w:type="auto"/>
            <w:shd w:val="clear" w:color="auto" w:fill="D9D9D9" w:themeFill="background1" w:themeFillShade="D9"/>
          </w:tcPr>
          <w:p w14:paraId="6E755A20" w14:textId="77777777" w:rsidR="0070578A" w:rsidRDefault="0070578A" w:rsidP="00EA7F31">
            <w:pPr>
              <w:pStyle w:val="TAH6"/>
            </w:pPr>
            <w:r>
              <w:t>Type</w:t>
            </w:r>
          </w:p>
        </w:tc>
        <w:tc>
          <w:tcPr>
            <w:tcW w:w="603" w:type="auto"/>
            <w:gridSpan w:val="6"/>
            <w:shd w:val="clear" w:color="auto" w:fill="D9D9D9" w:themeFill="background1" w:themeFillShade="D9"/>
          </w:tcPr>
          <w:p w14:paraId="270F804D" w14:textId="77777777" w:rsidR="0070578A" w:rsidRDefault="0070578A" w:rsidP="00EA7F31">
            <w:pPr>
              <w:pStyle w:val="TAH6"/>
            </w:pPr>
            <w:r>
              <w:t>CuT</w:t>
            </w:r>
          </w:p>
        </w:tc>
        <w:tc>
          <w:tcPr>
            <w:tcW w:w="603" w:type="auto"/>
            <w:gridSpan w:val="4"/>
            <w:shd w:val="clear" w:color="auto" w:fill="D9D9D9" w:themeFill="background1" w:themeFillShade="D9"/>
          </w:tcPr>
          <w:p w14:paraId="18B9DB6C" w14:textId="77777777" w:rsidR="0070578A" w:rsidRDefault="0070578A" w:rsidP="00EA7F31">
            <w:pPr>
              <w:pStyle w:val="TAH6"/>
            </w:pPr>
            <w:r>
              <w:t>EVS Reference</w:t>
            </w:r>
          </w:p>
        </w:tc>
        <w:tc>
          <w:tcPr>
            <w:tcW w:w="603" w:type="auto"/>
            <w:gridSpan w:val="3"/>
            <w:shd w:val="clear" w:color="auto" w:fill="D9D9D9" w:themeFill="background1" w:themeFillShade="D9"/>
          </w:tcPr>
          <w:p w14:paraId="2D2382B8" w14:textId="77777777" w:rsidR="0070578A" w:rsidRDefault="0070578A" w:rsidP="00EA7F31">
            <w:pPr>
              <w:pStyle w:val="TAH6"/>
            </w:pPr>
            <w:r>
              <w:t>Evaluation</w:t>
            </w:r>
          </w:p>
        </w:tc>
      </w:tr>
      <w:tr w:rsidR="0070578A" w14:paraId="4911A04D" w14:textId="77777777" w:rsidTr="0033359A">
        <w:trPr>
          <w:jc w:val="center"/>
        </w:trPr>
        <w:tc>
          <w:tcPr>
            <w:tcW w:w="603" w:type="auto"/>
            <w:gridSpan w:val="2"/>
            <w:vMerge/>
            <w:shd w:val="clear" w:color="auto" w:fill="D9D9D9" w:themeFill="background1" w:themeFillShade="D9"/>
          </w:tcPr>
          <w:p w14:paraId="1ED617F5" w14:textId="77777777" w:rsidR="0070578A" w:rsidRDefault="0070578A" w:rsidP="00EA7F31"/>
        </w:tc>
        <w:tc>
          <w:tcPr>
            <w:tcW w:w="603" w:type="auto"/>
            <w:shd w:val="clear" w:color="auto" w:fill="D9D9D9" w:themeFill="background1" w:themeFillShade="D9"/>
          </w:tcPr>
          <w:p w14:paraId="1661C230" w14:textId="77777777" w:rsidR="0070578A" w:rsidRDefault="0070578A" w:rsidP="00EA7F31">
            <w:pPr>
              <w:pStyle w:val="TAH6"/>
            </w:pPr>
            <w:r>
              <w:t>Value</w:t>
            </w:r>
          </w:p>
        </w:tc>
        <w:tc>
          <w:tcPr>
            <w:tcW w:w="603" w:type="auto"/>
            <w:shd w:val="clear" w:color="auto" w:fill="D9D9D9" w:themeFill="background1" w:themeFillShade="D9"/>
          </w:tcPr>
          <w:p w14:paraId="3F63570C" w14:textId="77777777" w:rsidR="0070578A" w:rsidRDefault="0070578A" w:rsidP="00EA7F31">
            <w:pPr>
              <w:pStyle w:val="TAH6"/>
            </w:pPr>
            <w:r>
              <w:t>Bitrate</w:t>
            </w:r>
          </w:p>
        </w:tc>
        <w:tc>
          <w:tcPr>
            <w:tcW w:w="603" w:type="auto"/>
            <w:shd w:val="clear" w:color="auto" w:fill="D9D9D9" w:themeFill="background1" w:themeFillShade="D9"/>
          </w:tcPr>
          <w:p w14:paraId="610F3642" w14:textId="77777777" w:rsidR="0070578A" w:rsidRDefault="0070578A" w:rsidP="00EA7F31">
            <w:pPr>
              <w:pStyle w:val="TAH6"/>
            </w:pPr>
            <w:r>
              <w:t>DTX</w:t>
            </w:r>
          </w:p>
        </w:tc>
        <w:tc>
          <w:tcPr>
            <w:tcW w:w="603" w:type="auto"/>
            <w:shd w:val="clear" w:color="auto" w:fill="D9D9D9" w:themeFill="background1" w:themeFillShade="D9"/>
          </w:tcPr>
          <w:p w14:paraId="1FA16615" w14:textId="77777777" w:rsidR="0070578A" w:rsidRDefault="0070578A" w:rsidP="00EA7F31">
            <w:pPr>
              <w:pStyle w:val="TAH6"/>
            </w:pPr>
            <w:r>
              <w:t>FER</w:t>
            </w:r>
          </w:p>
        </w:tc>
        <w:tc>
          <w:tcPr>
            <w:tcW w:w="603" w:type="auto"/>
            <w:shd w:val="clear" w:color="auto" w:fill="D9D9D9" w:themeFill="background1" w:themeFillShade="D9"/>
          </w:tcPr>
          <w:p w14:paraId="0DD600E2" w14:textId="77777777" w:rsidR="0070578A" w:rsidRDefault="0070578A" w:rsidP="00EA7F31">
            <w:pPr>
              <w:pStyle w:val="TAH6"/>
            </w:pPr>
            <w:r>
              <w:t>Req.</w:t>
            </w:r>
          </w:p>
        </w:tc>
        <w:tc>
          <w:tcPr>
            <w:tcW w:w="603" w:type="auto"/>
            <w:shd w:val="clear" w:color="auto" w:fill="D9D9D9" w:themeFill="background1" w:themeFillShade="D9"/>
          </w:tcPr>
          <w:p w14:paraId="65EC9BFE" w14:textId="77777777" w:rsidR="0070578A" w:rsidRDefault="0070578A" w:rsidP="00EA7F31">
            <w:pPr>
              <w:pStyle w:val="TAH6"/>
            </w:pPr>
            <w:r>
              <w:t>MOS</w:t>
            </w:r>
          </w:p>
        </w:tc>
        <w:tc>
          <w:tcPr>
            <w:tcW w:w="603" w:type="auto"/>
            <w:shd w:val="clear" w:color="auto" w:fill="D9D9D9" w:themeFill="background1" w:themeFillShade="D9"/>
          </w:tcPr>
          <w:p w14:paraId="41293A76" w14:textId="77777777" w:rsidR="0070578A" w:rsidRDefault="0070578A" w:rsidP="00EA7F31">
            <w:pPr>
              <w:pStyle w:val="TAH6"/>
            </w:pPr>
            <w:r>
              <w:t>Std.</w:t>
            </w:r>
          </w:p>
        </w:tc>
        <w:tc>
          <w:tcPr>
            <w:tcW w:w="603" w:type="auto"/>
            <w:shd w:val="clear" w:color="auto" w:fill="D9D9D9" w:themeFill="background1" w:themeFillShade="D9"/>
          </w:tcPr>
          <w:p w14:paraId="65B49CE1" w14:textId="77777777" w:rsidR="0070578A" w:rsidRDefault="0070578A" w:rsidP="00EA7F31">
            <w:pPr>
              <w:pStyle w:val="TAH6"/>
            </w:pPr>
            <w:r>
              <w:t>Cond.</w:t>
            </w:r>
          </w:p>
        </w:tc>
        <w:tc>
          <w:tcPr>
            <w:tcW w:w="603" w:type="auto"/>
            <w:shd w:val="clear" w:color="auto" w:fill="D9D9D9" w:themeFill="background1" w:themeFillShade="D9"/>
          </w:tcPr>
          <w:p w14:paraId="5CF33FAD" w14:textId="77777777" w:rsidR="0070578A" w:rsidRDefault="0070578A" w:rsidP="00EA7F31">
            <w:pPr>
              <w:pStyle w:val="TAH6"/>
            </w:pPr>
            <w:r>
              <w:t>Bitrate</w:t>
            </w:r>
          </w:p>
        </w:tc>
        <w:tc>
          <w:tcPr>
            <w:tcW w:w="603" w:type="auto"/>
            <w:shd w:val="clear" w:color="auto" w:fill="D9D9D9" w:themeFill="background1" w:themeFillShade="D9"/>
          </w:tcPr>
          <w:p w14:paraId="7ADEA4D0" w14:textId="77777777" w:rsidR="0070578A" w:rsidRDefault="0070578A" w:rsidP="00EA7F31">
            <w:pPr>
              <w:pStyle w:val="TAH6"/>
            </w:pPr>
            <w:r>
              <w:t>MOS</w:t>
            </w:r>
          </w:p>
        </w:tc>
        <w:tc>
          <w:tcPr>
            <w:tcW w:w="603" w:type="auto"/>
            <w:shd w:val="clear" w:color="auto" w:fill="D9D9D9" w:themeFill="background1" w:themeFillShade="D9"/>
          </w:tcPr>
          <w:p w14:paraId="4A65BF04" w14:textId="77777777" w:rsidR="0070578A" w:rsidRDefault="0070578A" w:rsidP="00EA7F31">
            <w:pPr>
              <w:pStyle w:val="TAH6"/>
            </w:pPr>
            <w:r>
              <w:t>Std.</w:t>
            </w:r>
          </w:p>
        </w:tc>
        <w:tc>
          <w:tcPr>
            <w:tcW w:w="603" w:type="auto"/>
            <w:shd w:val="clear" w:color="auto" w:fill="D9D9D9" w:themeFill="background1" w:themeFillShade="D9"/>
          </w:tcPr>
          <w:p w14:paraId="3C5DD53E" w14:textId="77777777" w:rsidR="0070578A" w:rsidRDefault="0070578A" w:rsidP="00EA7F31">
            <w:pPr>
              <w:pStyle w:val="TAH6"/>
            </w:pPr>
            <w:r>
              <w:t>T-Stat</w:t>
            </w:r>
          </w:p>
        </w:tc>
        <w:tc>
          <w:tcPr>
            <w:tcW w:w="603" w:type="auto"/>
            <w:shd w:val="clear" w:color="auto" w:fill="D9D9D9" w:themeFill="background1" w:themeFillShade="D9"/>
          </w:tcPr>
          <w:p w14:paraId="76CA8EBA" w14:textId="77777777" w:rsidR="0070578A" w:rsidRDefault="0070578A" w:rsidP="00EA7F31">
            <w:pPr>
              <w:pStyle w:val="TAH6"/>
            </w:pPr>
            <w:r>
              <w:t>Result</w:t>
            </w:r>
          </w:p>
        </w:tc>
        <w:tc>
          <w:tcPr>
            <w:tcW w:w="603" w:type="auto"/>
            <w:shd w:val="clear" w:color="auto" w:fill="D9D9D9" w:themeFill="background1" w:themeFillShade="D9"/>
          </w:tcPr>
          <w:p w14:paraId="53D2624A" w14:textId="77777777" w:rsidR="0070578A" w:rsidRDefault="0070578A" w:rsidP="00EA7F31">
            <w:pPr>
              <w:pStyle w:val="TAH6"/>
            </w:pPr>
            <w:r>
              <w:t>State</w:t>
            </w:r>
          </w:p>
        </w:tc>
      </w:tr>
      <w:tr w:rsidR="0070578A" w14:paraId="1A428355" w14:textId="77777777" w:rsidTr="0033359A">
        <w:trPr>
          <w:jc w:val="center"/>
        </w:trPr>
        <w:tc>
          <w:tcPr>
            <w:tcW w:w="603" w:type="auto"/>
            <w:shd w:val="clear" w:color="auto" w:fill="D9D9D9" w:themeFill="background1" w:themeFillShade="D9"/>
          </w:tcPr>
          <w:p w14:paraId="443F87A2" w14:textId="77777777" w:rsidR="0070578A" w:rsidRDefault="0070578A" w:rsidP="00EA7F31">
            <w:pPr>
              <w:pStyle w:val="TAH6"/>
            </w:pPr>
            <w:r>
              <w:t>Lab</w:t>
            </w:r>
          </w:p>
        </w:tc>
        <w:tc>
          <w:tcPr>
            <w:tcW w:w="603" w:type="auto"/>
            <w:shd w:val="clear" w:color="auto" w:fill="D9D9D9" w:themeFill="background1" w:themeFillShade="D9"/>
          </w:tcPr>
          <w:p w14:paraId="54432DA3" w14:textId="77777777" w:rsidR="0070578A" w:rsidRDefault="0070578A" w:rsidP="00EA7F31">
            <w:pPr>
              <w:pStyle w:val="TAH6"/>
            </w:pPr>
            <w:r>
              <w:t>Cond.</w:t>
            </w:r>
          </w:p>
        </w:tc>
        <w:tc>
          <w:tcPr>
            <w:tcW w:w="603" w:type="auto"/>
            <w:shd w:val="clear" w:color="auto" w:fill="D9D9D9" w:themeFill="background1" w:themeFillShade="D9"/>
          </w:tcPr>
          <w:p w14:paraId="303AB39D" w14:textId="77777777" w:rsidR="0070578A" w:rsidRDefault="0070578A" w:rsidP="00EA7F31">
            <w:pPr>
              <w:pStyle w:val="TAH6"/>
            </w:pPr>
            <w:r>
              <w:t>ToR#</w:t>
            </w:r>
          </w:p>
        </w:tc>
        <w:tc>
          <w:tcPr>
            <w:tcW w:w="603" w:type="auto"/>
            <w:gridSpan w:val="13"/>
            <w:shd w:val="clear" w:color="auto" w:fill="D9D9D9" w:themeFill="background1" w:themeFillShade="D9"/>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bookmarkEnd w:id="337"/>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36BCC343"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2</w:t>
      </w:r>
      <w:r>
        <w:t>: Summary of the results of P800-4</w:t>
      </w:r>
    </w:p>
    <w:tbl>
      <w:tblPr>
        <w:tblStyle w:val="TableGrid"/>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33359A">
        <w:trPr>
          <w:jc w:val="center"/>
        </w:trPr>
        <w:tc>
          <w:tcPr>
            <w:tcW w:w="0" w:type="auto"/>
            <w:shd w:val="clear" w:color="auto" w:fill="D9D9D9" w:themeFill="background1" w:themeFillShade="D9"/>
          </w:tcPr>
          <w:p w14:paraId="177151FC" w14:textId="77777777" w:rsidR="0070578A" w:rsidRDefault="0070578A" w:rsidP="00EA7F31">
            <w:pPr>
              <w:pStyle w:val="TAH"/>
            </w:pPr>
            <w:bookmarkStart w:id="338" w:name="MCCQCTEMPBM_00000125"/>
            <w:r>
              <w:t>Lab</w:t>
            </w:r>
          </w:p>
        </w:tc>
        <w:tc>
          <w:tcPr>
            <w:tcW w:w="0" w:type="auto"/>
            <w:shd w:val="clear" w:color="auto" w:fill="D9D9D9" w:themeFill="background1" w:themeFillShade="D9"/>
          </w:tcPr>
          <w:p w14:paraId="7162F627" w14:textId="77777777" w:rsidR="0070578A" w:rsidRDefault="0070578A" w:rsidP="00EA7F31">
            <w:pPr>
              <w:pStyle w:val="TAH"/>
            </w:pPr>
            <w:r>
              <w:t>Cond.</w:t>
            </w:r>
          </w:p>
        </w:tc>
        <w:tc>
          <w:tcPr>
            <w:tcW w:w="0" w:type="auto"/>
            <w:shd w:val="clear" w:color="auto" w:fill="D9D9D9" w:themeFill="background1" w:themeFillShade="D9"/>
          </w:tcPr>
          <w:p w14:paraId="7C8A2C8D" w14:textId="77777777" w:rsidR="0070578A" w:rsidRDefault="0070578A" w:rsidP="00EA7F31">
            <w:pPr>
              <w:pStyle w:val="TAH"/>
            </w:pPr>
            <w:r>
              <w:t>Bitrate</w:t>
            </w:r>
          </w:p>
        </w:tc>
        <w:tc>
          <w:tcPr>
            <w:tcW w:w="0" w:type="auto"/>
            <w:shd w:val="clear" w:color="auto" w:fill="D9D9D9" w:themeFill="background1" w:themeFillShade="D9"/>
          </w:tcPr>
          <w:p w14:paraId="5BDC1D20" w14:textId="77777777" w:rsidR="0070578A" w:rsidRDefault="0070578A" w:rsidP="00EA7F31">
            <w:pPr>
              <w:pStyle w:val="TAH"/>
            </w:pPr>
            <w:r>
              <w:t>DTX</w:t>
            </w:r>
          </w:p>
        </w:tc>
        <w:tc>
          <w:tcPr>
            <w:tcW w:w="0" w:type="auto"/>
            <w:shd w:val="clear" w:color="auto" w:fill="D9D9D9" w:themeFill="background1" w:themeFillShade="D9"/>
          </w:tcPr>
          <w:p w14:paraId="265630DD" w14:textId="77777777" w:rsidR="0070578A" w:rsidRDefault="0070578A" w:rsidP="00EA7F31">
            <w:pPr>
              <w:pStyle w:val="TAH"/>
            </w:pPr>
            <w:r>
              <w:t>FER</w:t>
            </w:r>
          </w:p>
        </w:tc>
        <w:tc>
          <w:tcPr>
            <w:tcW w:w="0" w:type="auto"/>
            <w:shd w:val="clear" w:color="auto" w:fill="D9D9D9" w:themeFill="background1" w:themeFillShade="D9"/>
          </w:tcPr>
          <w:p w14:paraId="539D58C3" w14:textId="77777777" w:rsidR="0070578A" w:rsidRDefault="0070578A" w:rsidP="00EA7F31">
            <w:pPr>
              <w:pStyle w:val="TAH"/>
            </w:pPr>
            <w:r>
              <w:t>ToR</w:t>
            </w:r>
          </w:p>
        </w:tc>
        <w:tc>
          <w:tcPr>
            <w:tcW w:w="0" w:type="auto"/>
            <w:shd w:val="clear" w:color="auto" w:fill="D9D9D9" w:themeFill="background1" w:themeFillShade="D9"/>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bookmarkEnd w:id="338"/>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5A128D0F" w:rsidR="0070578A" w:rsidRPr="002301D2" w:rsidRDefault="007907EF" w:rsidP="00D22237">
      <w:pPr>
        <w:pStyle w:val="TH"/>
      </w:pPr>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27A89094" w:rsidR="00116C99" w:rsidRPr="002301D2" w:rsidRDefault="00116C99"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1</w:t>
      </w:r>
      <w:r w:rsidRPr="00D22237">
        <w:t xml:space="preserve">: P800-4 </w:t>
      </w:r>
      <w:r w:rsidR="00547D5E" w:rsidRPr="00D22237">
        <w:t>(</w:t>
      </w:r>
      <w:r w:rsidR="00EB12EE" w:rsidRPr="00D22237">
        <w:t xml:space="preserve">Ambisonics </w:t>
      </w:r>
      <w:r w:rsidR="00547D5E" w:rsidRPr="00D22237">
        <w:t>FOA</w:t>
      </w:r>
      <w:r w:rsidR="00EB12EE" w:rsidRPr="00D22237">
        <w:t xml:space="preserve"> input/output</w:t>
      </w:r>
      <w:r w:rsidR="00547D5E" w:rsidRPr="00D22237">
        <w:t>, clean speech</w:t>
      </w:r>
      <w:r w:rsidR="00315A12" w:rsidRPr="00D22237">
        <w:t>, headphone presentation</w:t>
      </w:r>
      <w:r w:rsidR="00547D5E" w:rsidRPr="00D22237">
        <w:t xml:space="preserve">) </w:t>
      </w:r>
      <w:r w:rsidRPr="00D22237">
        <w:t>rate distortion curves for clean and impaired channel conditions</w:t>
      </w:r>
    </w:p>
    <w:p w14:paraId="47B2C3B3" w14:textId="14211C4F" w:rsidR="0070578A" w:rsidRDefault="001E1BBB" w:rsidP="001E1BBB">
      <w:pPr>
        <w:pStyle w:val="Heading3"/>
      </w:pPr>
      <w:bookmarkStart w:id="339" w:name="_Toc167314802"/>
      <w:bookmarkStart w:id="340" w:name="_Toc167315961"/>
      <w:bookmarkStart w:id="341" w:name="_Toc167316385"/>
      <w:bookmarkStart w:id="342" w:name="_Toc167376976"/>
      <w:r>
        <w:t>9.3.3</w:t>
      </w:r>
      <w:r>
        <w:tab/>
      </w:r>
      <w:bookmarkStart w:id="343" w:name="_Toc166841167"/>
      <w:r w:rsidR="00AB7BDC">
        <w:t xml:space="preserve">Selection Experiment </w:t>
      </w:r>
      <w:r w:rsidR="0070578A">
        <w:t>P800-5 (FOA, Speech+Background</w:t>
      </w:r>
      <w:r w:rsidR="000462A8">
        <w:t>, Headphone Presentation</w:t>
      </w:r>
      <w:r w:rsidR="0070578A">
        <w:t>)</w:t>
      </w:r>
      <w:bookmarkEnd w:id="339"/>
      <w:bookmarkEnd w:id="340"/>
      <w:bookmarkEnd w:id="341"/>
      <w:bookmarkEnd w:id="342"/>
      <w:bookmarkEnd w:id="343"/>
    </w:p>
    <w:p w14:paraId="003F6D6F" w14:textId="254DFA0C"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Annex </w:t>
      </w:r>
      <w:r w:rsidR="00D47B84">
        <w:t>C</w:t>
      </w:r>
      <w:r w:rsidR="00315A12">
        <w:t>.5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3B7E66F7"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3</w:t>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33359A">
        <w:trPr>
          <w:jc w:val="center"/>
        </w:trPr>
        <w:tc>
          <w:tcPr>
            <w:tcW w:w="643" w:type="auto"/>
            <w:gridSpan w:val="2"/>
            <w:vMerge w:val="restart"/>
            <w:shd w:val="clear" w:color="auto" w:fill="D9D9D9" w:themeFill="background1" w:themeFillShade="D9"/>
          </w:tcPr>
          <w:p w14:paraId="4E155406" w14:textId="77777777" w:rsidR="0070578A" w:rsidRDefault="0070578A" w:rsidP="00EA7F31">
            <w:pPr>
              <w:pStyle w:val="TAH6"/>
            </w:pPr>
            <w:bookmarkStart w:id="344" w:name="MCCQCTEMPBM_00000126"/>
          </w:p>
        </w:tc>
        <w:tc>
          <w:tcPr>
            <w:tcW w:w="643" w:type="auto"/>
            <w:shd w:val="clear" w:color="auto" w:fill="D9D9D9" w:themeFill="background1" w:themeFillShade="D9"/>
          </w:tcPr>
          <w:p w14:paraId="23455986" w14:textId="77777777" w:rsidR="0070578A" w:rsidRDefault="0070578A" w:rsidP="00EA7F31">
            <w:pPr>
              <w:pStyle w:val="TAH6"/>
            </w:pPr>
            <w:r>
              <w:t>Type</w:t>
            </w:r>
          </w:p>
        </w:tc>
        <w:tc>
          <w:tcPr>
            <w:tcW w:w="643" w:type="auto"/>
            <w:gridSpan w:val="5"/>
            <w:shd w:val="clear" w:color="auto" w:fill="D9D9D9" w:themeFill="background1" w:themeFillShade="D9"/>
          </w:tcPr>
          <w:p w14:paraId="3688405F" w14:textId="77777777" w:rsidR="0070578A" w:rsidRDefault="0070578A" w:rsidP="00EA7F31">
            <w:pPr>
              <w:pStyle w:val="TAH6"/>
            </w:pPr>
            <w:r>
              <w:t>CuT</w:t>
            </w:r>
          </w:p>
        </w:tc>
        <w:tc>
          <w:tcPr>
            <w:tcW w:w="643" w:type="auto"/>
            <w:gridSpan w:val="4"/>
            <w:shd w:val="clear" w:color="auto" w:fill="D9D9D9" w:themeFill="background1" w:themeFillShade="D9"/>
          </w:tcPr>
          <w:p w14:paraId="241A5C6C" w14:textId="77777777" w:rsidR="0070578A" w:rsidRDefault="0070578A" w:rsidP="00EA7F31">
            <w:pPr>
              <w:pStyle w:val="TAH6"/>
            </w:pPr>
            <w:r>
              <w:t>EVS Reference</w:t>
            </w:r>
          </w:p>
        </w:tc>
        <w:tc>
          <w:tcPr>
            <w:tcW w:w="643" w:type="auto"/>
            <w:gridSpan w:val="3"/>
            <w:shd w:val="clear" w:color="auto" w:fill="D9D9D9" w:themeFill="background1" w:themeFillShade="D9"/>
          </w:tcPr>
          <w:p w14:paraId="225861E5" w14:textId="77777777" w:rsidR="0070578A" w:rsidRDefault="0070578A" w:rsidP="00EA7F31">
            <w:pPr>
              <w:pStyle w:val="TAH6"/>
            </w:pPr>
            <w:r>
              <w:t>Evaluation</w:t>
            </w:r>
          </w:p>
        </w:tc>
      </w:tr>
      <w:tr w:rsidR="0070578A" w14:paraId="46FF1A42" w14:textId="77777777" w:rsidTr="0033359A">
        <w:trPr>
          <w:jc w:val="center"/>
        </w:trPr>
        <w:tc>
          <w:tcPr>
            <w:tcW w:w="643" w:type="auto"/>
            <w:gridSpan w:val="2"/>
            <w:vMerge/>
            <w:shd w:val="clear" w:color="auto" w:fill="D9D9D9" w:themeFill="background1" w:themeFillShade="D9"/>
          </w:tcPr>
          <w:p w14:paraId="0D7A9BC9" w14:textId="77777777" w:rsidR="0070578A" w:rsidRDefault="0070578A" w:rsidP="00EA7F31"/>
        </w:tc>
        <w:tc>
          <w:tcPr>
            <w:tcW w:w="643" w:type="auto"/>
            <w:shd w:val="clear" w:color="auto" w:fill="D9D9D9" w:themeFill="background1" w:themeFillShade="D9"/>
          </w:tcPr>
          <w:p w14:paraId="33B72910" w14:textId="77777777" w:rsidR="0070578A" w:rsidRDefault="0070578A" w:rsidP="00EA7F31">
            <w:pPr>
              <w:pStyle w:val="TAH6"/>
            </w:pPr>
            <w:r>
              <w:t>Value</w:t>
            </w:r>
          </w:p>
        </w:tc>
        <w:tc>
          <w:tcPr>
            <w:tcW w:w="643" w:type="auto"/>
            <w:shd w:val="clear" w:color="auto" w:fill="D9D9D9" w:themeFill="background1" w:themeFillShade="D9"/>
          </w:tcPr>
          <w:p w14:paraId="14AF29C0" w14:textId="77777777" w:rsidR="0070578A" w:rsidRDefault="0070578A" w:rsidP="00EA7F31">
            <w:pPr>
              <w:pStyle w:val="TAH6"/>
            </w:pPr>
            <w:r>
              <w:t>Bitrate</w:t>
            </w:r>
          </w:p>
        </w:tc>
        <w:tc>
          <w:tcPr>
            <w:tcW w:w="643" w:type="auto"/>
            <w:shd w:val="clear" w:color="auto" w:fill="D9D9D9" w:themeFill="background1" w:themeFillShade="D9"/>
          </w:tcPr>
          <w:p w14:paraId="1EE1638C" w14:textId="77777777" w:rsidR="0070578A" w:rsidRDefault="0070578A" w:rsidP="00EA7F31">
            <w:pPr>
              <w:pStyle w:val="TAH6"/>
            </w:pPr>
            <w:r>
              <w:t>DTX</w:t>
            </w:r>
          </w:p>
        </w:tc>
        <w:tc>
          <w:tcPr>
            <w:tcW w:w="643" w:type="auto"/>
            <w:shd w:val="clear" w:color="auto" w:fill="D9D9D9" w:themeFill="background1" w:themeFillShade="D9"/>
          </w:tcPr>
          <w:p w14:paraId="47B4BF8F" w14:textId="77777777" w:rsidR="0070578A" w:rsidRDefault="0070578A" w:rsidP="00EA7F31">
            <w:pPr>
              <w:pStyle w:val="TAH6"/>
            </w:pPr>
            <w:r>
              <w:t>Req.</w:t>
            </w:r>
          </w:p>
        </w:tc>
        <w:tc>
          <w:tcPr>
            <w:tcW w:w="643" w:type="auto"/>
            <w:shd w:val="clear" w:color="auto" w:fill="D9D9D9" w:themeFill="background1" w:themeFillShade="D9"/>
          </w:tcPr>
          <w:p w14:paraId="7C25B8A6" w14:textId="77777777" w:rsidR="0070578A" w:rsidRDefault="0070578A" w:rsidP="00EA7F31">
            <w:pPr>
              <w:pStyle w:val="TAH6"/>
            </w:pPr>
            <w:r>
              <w:t>MOS</w:t>
            </w:r>
          </w:p>
        </w:tc>
        <w:tc>
          <w:tcPr>
            <w:tcW w:w="643" w:type="auto"/>
            <w:shd w:val="clear" w:color="auto" w:fill="D9D9D9" w:themeFill="background1" w:themeFillShade="D9"/>
          </w:tcPr>
          <w:p w14:paraId="4E29A121" w14:textId="77777777" w:rsidR="0070578A" w:rsidRDefault="0070578A" w:rsidP="00EA7F31">
            <w:pPr>
              <w:pStyle w:val="TAH6"/>
            </w:pPr>
            <w:r>
              <w:t>Std.</w:t>
            </w:r>
          </w:p>
        </w:tc>
        <w:tc>
          <w:tcPr>
            <w:tcW w:w="643" w:type="auto"/>
            <w:shd w:val="clear" w:color="auto" w:fill="D9D9D9" w:themeFill="background1" w:themeFillShade="D9"/>
          </w:tcPr>
          <w:p w14:paraId="2E174D53" w14:textId="77777777" w:rsidR="0070578A" w:rsidRDefault="0070578A" w:rsidP="00EA7F31">
            <w:pPr>
              <w:pStyle w:val="TAH6"/>
            </w:pPr>
            <w:r>
              <w:t>Cond.</w:t>
            </w:r>
          </w:p>
        </w:tc>
        <w:tc>
          <w:tcPr>
            <w:tcW w:w="643" w:type="auto"/>
            <w:shd w:val="clear" w:color="auto" w:fill="D9D9D9" w:themeFill="background1" w:themeFillShade="D9"/>
          </w:tcPr>
          <w:p w14:paraId="4EFE36ED" w14:textId="77777777" w:rsidR="0070578A" w:rsidRDefault="0070578A" w:rsidP="00EA7F31">
            <w:pPr>
              <w:pStyle w:val="TAH6"/>
            </w:pPr>
            <w:r>
              <w:t>Bitrate</w:t>
            </w:r>
          </w:p>
        </w:tc>
        <w:tc>
          <w:tcPr>
            <w:tcW w:w="643" w:type="auto"/>
            <w:shd w:val="clear" w:color="auto" w:fill="D9D9D9" w:themeFill="background1" w:themeFillShade="D9"/>
          </w:tcPr>
          <w:p w14:paraId="098E10C5" w14:textId="77777777" w:rsidR="0070578A" w:rsidRDefault="0070578A" w:rsidP="00EA7F31">
            <w:pPr>
              <w:pStyle w:val="TAH6"/>
            </w:pPr>
            <w:r>
              <w:t>MOS</w:t>
            </w:r>
          </w:p>
        </w:tc>
        <w:tc>
          <w:tcPr>
            <w:tcW w:w="643" w:type="auto"/>
            <w:shd w:val="clear" w:color="auto" w:fill="D9D9D9" w:themeFill="background1" w:themeFillShade="D9"/>
          </w:tcPr>
          <w:p w14:paraId="2A2613E9" w14:textId="77777777" w:rsidR="0070578A" w:rsidRDefault="0070578A" w:rsidP="00EA7F31">
            <w:pPr>
              <w:pStyle w:val="TAH6"/>
            </w:pPr>
            <w:r>
              <w:t>Std.</w:t>
            </w:r>
          </w:p>
        </w:tc>
        <w:tc>
          <w:tcPr>
            <w:tcW w:w="643" w:type="auto"/>
            <w:shd w:val="clear" w:color="auto" w:fill="D9D9D9" w:themeFill="background1" w:themeFillShade="D9"/>
          </w:tcPr>
          <w:p w14:paraId="11D689EB" w14:textId="77777777" w:rsidR="0070578A" w:rsidRDefault="0070578A" w:rsidP="00EA7F31">
            <w:pPr>
              <w:pStyle w:val="TAH6"/>
            </w:pPr>
            <w:r>
              <w:t>T-Stat</w:t>
            </w:r>
          </w:p>
        </w:tc>
        <w:tc>
          <w:tcPr>
            <w:tcW w:w="643" w:type="auto"/>
            <w:shd w:val="clear" w:color="auto" w:fill="D9D9D9" w:themeFill="background1" w:themeFillShade="D9"/>
          </w:tcPr>
          <w:p w14:paraId="6E75BFA7" w14:textId="77777777" w:rsidR="0070578A" w:rsidRDefault="0070578A" w:rsidP="00EA7F31">
            <w:pPr>
              <w:pStyle w:val="TAH6"/>
            </w:pPr>
            <w:r>
              <w:t>Result</w:t>
            </w:r>
          </w:p>
        </w:tc>
        <w:tc>
          <w:tcPr>
            <w:tcW w:w="643" w:type="auto"/>
            <w:shd w:val="clear" w:color="auto" w:fill="D9D9D9" w:themeFill="background1" w:themeFillShade="D9"/>
          </w:tcPr>
          <w:p w14:paraId="36466E38" w14:textId="77777777" w:rsidR="0070578A" w:rsidRDefault="0070578A" w:rsidP="00EA7F31">
            <w:pPr>
              <w:pStyle w:val="TAH6"/>
            </w:pPr>
            <w:r>
              <w:t>State</w:t>
            </w:r>
          </w:p>
        </w:tc>
      </w:tr>
      <w:tr w:rsidR="0070578A" w14:paraId="0EAD5AE4" w14:textId="77777777" w:rsidTr="0033359A">
        <w:trPr>
          <w:jc w:val="center"/>
        </w:trPr>
        <w:tc>
          <w:tcPr>
            <w:tcW w:w="643" w:type="auto"/>
            <w:shd w:val="clear" w:color="auto" w:fill="D9D9D9" w:themeFill="background1" w:themeFillShade="D9"/>
          </w:tcPr>
          <w:p w14:paraId="439F2D7E" w14:textId="77777777" w:rsidR="0070578A" w:rsidRDefault="0070578A" w:rsidP="00EA7F31">
            <w:pPr>
              <w:pStyle w:val="TAH6"/>
            </w:pPr>
            <w:r>
              <w:t>Lab</w:t>
            </w:r>
          </w:p>
        </w:tc>
        <w:tc>
          <w:tcPr>
            <w:tcW w:w="643" w:type="auto"/>
            <w:shd w:val="clear" w:color="auto" w:fill="D9D9D9" w:themeFill="background1" w:themeFillShade="D9"/>
          </w:tcPr>
          <w:p w14:paraId="4CA11A9B" w14:textId="77777777" w:rsidR="0070578A" w:rsidRDefault="0070578A" w:rsidP="00EA7F31">
            <w:pPr>
              <w:pStyle w:val="TAH6"/>
            </w:pPr>
            <w:r>
              <w:t>Cond.</w:t>
            </w:r>
          </w:p>
        </w:tc>
        <w:tc>
          <w:tcPr>
            <w:tcW w:w="643" w:type="auto"/>
            <w:shd w:val="clear" w:color="auto" w:fill="D9D9D9" w:themeFill="background1" w:themeFillShade="D9"/>
          </w:tcPr>
          <w:p w14:paraId="5B86925C" w14:textId="77777777" w:rsidR="0070578A" w:rsidRDefault="0070578A" w:rsidP="00EA7F31">
            <w:pPr>
              <w:pStyle w:val="TAH6"/>
            </w:pPr>
            <w:r>
              <w:t>ToR#</w:t>
            </w:r>
          </w:p>
        </w:tc>
        <w:tc>
          <w:tcPr>
            <w:tcW w:w="643" w:type="auto"/>
            <w:gridSpan w:val="12"/>
            <w:shd w:val="clear" w:color="auto" w:fill="D9D9D9" w:themeFill="background1" w:themeFillShade="D9"/>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bookmarkEnd w:id="344"/>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7B40EBF1"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4</w:t>
      </w:r>
      <w:r>
        <w:t>: Summary of the results of P800-5</w:t>
      </w:r>
    </w:p>
    <w:tbl>
      <w:tblPr>
        <w:tblStyle w:val="TableGrid"/>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33359A">
        <w:trPr>
          <w:jc w:val="center"/>
        </w:trPr>
        <w:tc>
          <w:tcPr>
            <w:tcW w:w="1607" w:type="auto"/>
            <w:shd w:val="clear" w:color="auto" w:fill="D9D9D9" w:themeFill="background1" w:themeFillShade="D9"/>
          </w:tcPr>
          <w:p w14:paraId="2417278B" w14:textId="77777777" w:rsidR="0070578A" w:rsidRDefault="0070578A" w:rsidP="00EA7F31">
            <w:pPr>
              <w:pStyle w:val="TAH"/>
            </w:pPr>
            <w:bookmarkStart w:id="345" w:name="MCCQCTEMPBM_00000127"/>
            <w:r>
              <w:t>Lab</w:t>
            </w:r>
          </w:p>
        </w:tc>
        <w:tc>
          <w:tcPr>
            <w:tcW w:w="1607" w:type="auto"/>
            <w:shd w:val="clear" w:color="auto" w:fill="D9D9D9" w:themeFill="background1" w:themeFillShade="D9"/>
          </w:tcPr>
          <w:p w14:paraId="2754C40F" w14:textId="77777777" w:rsidR="0070578A" w:rsidRDefault="0070578A" w:rsidP="00EA7F31">
            <w:pPr>
              <w:pStyle w:val="TAH"/>
            </w:pPr>
            <w:r>
              <w:t>Cond.</w:t>
            </w:r>
          </w:p>
        </w:tc>
        <w:tc>
          <w:tcPr>
            <w:tcW w:w="1607" w:type="auto"/>
            <w:shd w:val="clear" w:color="auto" w:fill="D9D9D9" w:themeFill="background1" w:themeFillShade="D9"/>
          </w:tcPr>
          <w:p w14:paraId="79F22EA4" w14:textId="77777777" w:rsidR="0070578A" w:rsidRDefault="0070578A" w:rsidP="00EA7F31">
            <w:pPr>
              <w:pStyle w:val="TAH"/>
            </w:pPr>
            <w:r>
              <w:t>Bitrate</w:t>
            </w:r>
          </w:p>
        </w:tc>
        <w:tc>
          <w:tcPr>
            <w:tcW w:w="1607" w:type="auto"/>
            <w:shd w:val="clear" w:color="auto" w:fill="D9D9D9" w:themeFill="background1" w:themeFillShade="D9"/>
          </w:tcPr>
          <w:p w14:paraId="5AF43673" w14:textId="77777777" w:rsidR="0070578A" w:rsidRDefault="0070578A" w:rsidP="00EA7F31">
            <w:pPr>
              <w:pStyle w:val="TAH"/>
            </w:pPr>
            <w:r>
              <w:t>DTX</w:t>
            </w:r>
          </w:p>
        </w:tc>
        <w:tc>
          <w:tcPr>
            <w:tcW w:w="1607" w:type="auto"/>
            <w:shd w:val="clear" w:color="auto" w:fill="D9D9D9" w:themeFill="background1" w:themeFillShade="D9"/>
          </w:tcPr>
          <w:p w14:paraId="65D9B0C4" w14:textId="77777777" w:rsidR="0070578A" w:rsidRDefault="0070578A" w:rsidP="00EA7F31">
            <w:pPr>
              <w:pStyle w:val="TAH"/>
            </w:pPr>
            <w:r>
              <w:t>ToR</w:t>
            </w:r>
          </w:p>
        </w:tc>
        <w:tc>
          <w:tcPr>
            <w:tcW w:w="1607" w:type="auto"/>
            <w:shd w:val="clear" w:color="auto" w:fill="D9D9D9" w:themeFill="background1" w:themeFillShade="D9"/>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bookmarkEnd w:id="345"/>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3C195970" w:rsidR="007C47CD" w:rsidRPr="002301D2" w:rsidRDefault="007907EF" w:rsidP="0022425D">
      <w:pPr>
        <w:pStyle w:val="TH"/>
      </w:pPr>
      <w:r w:rsidRPr="0022425D">
        <w:rPr>
          <w:noProof/>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4D065E09" w:rsidR="00934E02" w:rsidRPr="002301D2" w:rsidRDefault="00934E02"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2</w:t>
      </w:r>
      <w:r w:rsidRPr="00D22237">
        <w:t>:  P800-5</w:t>
      </w:r>
      <w:r w:rsidR="00B44C3C" w:rsidRPr="00D22237">
        <w:t xml:space="preserve"> </w:t>
      </w:r>
      <w:r w:rsidR="00E832ED" w:rsidRPr="00D22237">
        <w:t>(</w:t>
      </w:r>
      <w:r w:rsidR="00EB12EE" w:rsidRPr="00D22237">
        <w:t xml:space="preserve">Ambisonics </w:t>
      </w:r>
      <w:r w:rsidR="00E832ED" w:rsidRPr="00D22237">
        <w:t>FOA</w:t>
      </w:r>
      <w:r w:rsidR="00EB12EE" w:rsidRPr="00D22237">
        <w:t xml:space="preserve"> input/output</w:t>
      </w:r>
      <w:r w:rsidR="00E832ED" w:rsidRPr="00D22237">
        <w:t>, speech + background</w:t>
      </w:r>
      <w:r w:rsidR="00315A12" w:rsidRPr="00D22237">
        <w:t>, headphone presentation</w:t>
      </w:r>
      <w:r w:rsidR="00E832ED" w:rsidRPr="00D22237">
        <w:t>)</w:t>
      </w:r>
      <w:r w:rsidRPr="00D22237">
        <w:t xml:space="preserve"> rate distortion curves for conditions with DTX off and on</w:t>
      </w:r>
    </w:p>
    <w:p w14:paraId="6EA709E8" w14:textId="1D7341A6" w:rsidR="00740AEA" w:rsidRDefault="001E1BBB" w:rsidP="001E1BBB">
      <w:pPr>
        <w:pStyle w:val="Heading3"/>
      </w:pPr>
      <w:bookmarkStart w:id="346" w:name="_Toc167314803"/>
      <w:bookmarkStart w:id="347" w:name="_Toc167315962"/>
      <w:bookmarkStart w:id="348" w:name="_Toc167316386"/>
      <w:bookmarkStart w:id="349" w:name="_Toc167376977"/>
      <w:r>
        <w:t>9.3.4</w:t>
      </w:r>
      <w:r>
        <w:tab/>
      </w:r>
      <w:bookmarkStart w:id="350" w:name="_Toc166841168"/>
      <w:r w:rsidR="00AB7BDC">
        <w:t xml:space="preserve">Selection Experiment </w:t>
      </w:r>
      <w:r w:rsidR="00740AEA">
        <w:t xml:space="preserve">BS1534-4a (FOA, </w:t>
      </w:r>
      <w:r w:rsidR="00C17766">
        <w:t xml:space="preserve">Generic Audio, </w:t>
      </w:r>
      <w:r w:rsidR="007C3AF8">
        <w:t>96, 128 and 160</w:t>
      </w:r>
      <w:r w:rsidR="00CB63C0">
        <w:t> </w:t>
      </w:r>
      <w:r w:rsidR="007C3AF8">
        <w:t>kbps</w:t>
      </w:r>
      <w:r w:rsidR="00964A73">
        <w:t>, Headphone Presentation</w:t>
      </w:r>
      <w:r w:rsidR="00740AEA">
        <w:t>)</w:t>
      </w:r>
      <w:bookmarkEnd w:id="346"/>
      <w:bookmarkEnd w:id="347"/>
      <w:bookmarkEnd w:id="348"/>
      <w:bookmarkEnd w:id="349"/>
      <w:bookmarkEnd w:id="350"/>
    </w:p>
    <w:p w14:paraId="48469D8B" w14:textId="5BE1E787"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r w:rsidR="00CB63C0">
        <w:t> </w:t>
      </w:r>
      <w:r w:rsidRPr="00444745">
        <w:t>kbps, 128</w:t>
      </w:r>
      <w:r w:rsidR="00CB63C0">
        <w:t> </w:t>
      </w:r>
      <w:r w:rsidRPr="00444745">
        <w:t>kbps and 160</w:t>
      </w:r>
      <w:r w:rsidR="00CB63C0">
        <w:t> </w:t>
      </w:r>
      <w:r w:rsidRPr="00444745">
        <w:t>kbps</w:t>
      </w:r>
      <w:r w:rsidR="00EB6E19">
        <w:t xml:space="preserve"> using </w:t>
      </w:r>
      <w:r>
        <w:t>headphone presentation</w:t>
      </w:r>
      <w:r w:rsidR="00EB6E19">
        <w:t>. See</w:t>
      </w:r>
      <w:r w:rsidR="00785F2F">
        <w:t xml:space="preserve"> </w:t>
      </w:r>
      <w:r w:rsidR="00EB6E19">
        <w:t xml:space="preserve">, Annex </w:t>
      </w:r>
      <w:r w:rsidR="004774E4">
        <w:t>C.16</w:t>
      </w:r>
      <w:r w:rsidR="00EB6E19">
        <w:t xml:space="preserve"> for details.</w:t>
      </w:r>
    </w:p>
    <w:p w14:paraId="3C2747C0" w14:textId="047C1311" w:rsidR="00740AEA" w:rsidRPr="00D22237" w:rsidRDefault="18EA3A74" w:rsidP="433F8492">
      <w:pPr>
        <w:spacing w:line="259" w:lineRule="auto"/>
      </w:pPr>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r w:rsidR="00454DD6">
        <w:t> </w:t>
      </w:r>
      <w:r w:rsidR="79AFB255">
        <w:t>7k anchor (c02), EVS conditions with increasing bitrate (c03 – c05) and IVAS conditions with increasing bitrate (c06 – c08).</w:t>
      </w:r>
    </w:p>
    <w:p w14:paraId="7D928CEA" w14:textId="5A54DD46" w:rsidR="003219F8" w:rsidRPr="002301D2" w:rsidRDefault="007907EF" w:rsidP="00D22237">
      <w:pPr>
        <w:pStyle w:val="TH"/>
      </w:pPr>
      <w:r>
        <w:rPr>
          <w:noProof/>
        </w:rPr>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01223355" w:rsidR="003219F8" w:rsidRDefault="003219F8" w:rsidP="00D22237">
      <w:pPr>
        <w:pStyle w:val="TF"/>
      </w:pPr>
      <w:r>
        <w:t xml:space="preserve">Figure </w:t>
      </w:r>
      <w:r w:rsidR="003F7E00">
        <w:rPr>
          <w:noProof/>
          <w:cs/>
        </w:rPr>
        <w:t>‎</w:t>
      </w:r>
      <w:r w:rsidR="003F7E00">
        <w:rPr>
          <w:noProof/>
        </w:rPr>
        <w:t>9.3</w:t>
      </w:r>
      <w:r w:rsidR="003F7E00">
        <w:noBreakHyphen/>
      </w:r>
      <w:r w:rsidR="003F7E00">
        <w:rPr>
          <w:noProof/>
        </w:rPr>
        <w:t>3</w:t>
      </w:r>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r w:rsidR="00CB63C0">
        <w:rPr>
          <w:lang w:val="en-US"/>
        </w:rPr>
        <w:t> </w:t>
      </w:r>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1817FEED" w:rsidR="00740AEA" w:rsidRDefault="00740AEA" w:rsidP="00740AEA">
      <w:pPr>
        <w:pStyle w:val="TH"/>
      </w:pPr>
      <w:r>
        <w:t xml:space="preserve">Table </w:t>
      </w:r>
      <w:r w:rsidR="00261D75">
        <w:rPr>
          <w:noProof/>
          <w:cs/>
        </w:rPr>
        <w:t>‎</w:t>
      </w:r>
      <w:r w:rsidR="00261D75">
        <w:rPr>
          <w:noProof/>
        </w:rPr>
        <w:t>9.3</w:t>
      </w:r>
      <w:r w:rsidR="00261D75">
        <w:noBreakHyphen/>
      </w:r>
      <w:r w:rsidR="00261D75">
        <w:rPr>
          <w:noProof/>
        </w:rPr>
        <w:t>5</w:t>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33359A">
        <w:trPr>
          <w:jc w:val="center"/>
        </w:trPr>
        <w:tc>
          <w:tcPr>
            <w:tcW w:w="689" w:type="auto"/>
            <w:gridSpan w:val="2"/>
            <w:vMerge w:val="restart"/>
            <w:shd w:val="clear" w:color="auto" w:fill="D9D9D9" w:themeFill="background1" w:themeFillShade="D9"/>
          </w:tcPr>
          <w:p w14:paraId="0A9C3A9B" w14:textId="77777777" w:rsidR="00740AEA" w:rsidRDefault="00740AEA" w:rsidP="00EA7F31">
            <w:pPr>
              <w:pStyle w:val="TAH6"/>
            </w:pPr>
            <w:bookmarkStart w:id="351" w:name="MCCQCTEMPBM_00000128"/>
          </w:p>
        </w:tc>
        <w:tc>
          <w:tcPr>
            <w:tcW w:w="689" w:type="auto"/>
            <w:shd w:val="clear" w:color="auto" w:fill="D9D9D9" w:themeFill="background1" w:themeFillShade="D9"/>
          </w:tcPr>
          <w:p w14:paraId="2680F539" w14:textId="77777777" w:rsidR="00740AEA" w:rsidRDefault="00740AEA" w:rsidP="00EA7F31">
            <w:pPr>
              <w:pStyle w:val="TAH6"/>
            </w:pPr>
            <w:r>
              <w:t>Type</w:t>
            </w:r>
          </w:p>
        </w:tc>
        <w:tc>
          <w:tcPr>
            <w:tcW w:w="689" w:type="auto"/>
            <w:gridSpan w:val="4"/>
            <w:shd w:val="clear" w:color="auto" w:fill="D9D9D9" w:themeFill="background1" w:themeFillShade="D9"/>
          </w:tcPr>
          <w:p w14:paraId="3C4C45ED" w14:textId="77777777" w:rsidR="00740AEA" w:rsidRDefault="00740AEA" w:rsidP="00EA7F31">
            <w:pPr>
              <w:pStyle w:val="TAH6"/>
            </w:pPr>
            <w:r>
              <w:t>CuT</w:t>
            </w:r>
          </w:p>
        </w:tc>
        <w:tc>
          <w:tcPr>
            <w:tcW w:w="689" w:type="auto"/>
            <w:gridSpan w:val="4"/>
            <w:shd w:val="clear" w:color="auto" w:fill="D9D9D9" w:themeFill="background1" w:themeFillShade="D9"/>
          </w:tcPr>
          <w:p w14:paraId="5523741B" w14:textId="77777777" w:rsidR="00740AEA" w:rsidRDefault="00740AEA" w:rsidP="00EA7F31">
            <w:pPr>
              <w:pStyle w:val="TAH6"/>
            </w:pPr>
            <w:r>
              <w:t>EVS Reference</w:t>
            </w:r>
          </w:p>
        </w:tc>
        <w:tc>
          <w:tcPr>
            <w:tcW w:w="689" w:type="auto"/>
            <w:gridSpan w:val="3"/>
            <w:shd w:val="clear" w:color="auto" w:fill="D9D9D9" w:themeFill="background1" w:themeFillShade="D9"/>
          </w:tcPr>
          <w:p w14:paraId="4C2A15EF" w14:textId="77777777" w:rsidR="00740AEA" w:rsidRDefault="00740AEA" w:rsidP="00EA7F31">
            <w:pPr>
              <w:pStyle w:val="TAH6"/>
            </w:pPr>
            <w:r>
              <w:t>Evaluation</w:t>
            </w:r>
          </w:p>
        </w:tc>
      </w:tr>
      <w:tr w:rsidR="00740AEA" w14:paraId="3362C816" w14:textId="77777777" w:rsidTr="0033359A">
        <w:trPr>
          <w:jc w:val="center"/>
        </w:trPr>
        <w:tc>
          <w:tcPr>
            <w:tcW w:w="689" w:type="auto"/>
            <w:gridSpan w:val="2"/>
            <w:vMerge/>
            <w:shd w:val="clear" w:color="auto" w:fill="D9D9D9" w:themeFill="background1" w:themeFillShade="D9"/>
          </w:tcPr>
          <w:p w14:paraId="41EB8447" w14:textId="77777777" w:rsidR="00740AEA" w:rsidRDefault="00740AEA" w:rsidP="00EA7F31"/>
        </w:tc>
        <w:tc>
          <w:tcPr>
            <w:tcW w:w="689" w:type="auto"/>
            <w:shd w:val="clear" w:color="auto" w:fill="D9D9D9" w:themeFill="background1" w:themeFillShade="D9"/>
          </w:tcPr>
          <w:p w14:paraId="033E7D1A" w14:textId="77777777" w:rsidR="00740AEA" w:rsidRDefault="00740AEA" w:rsidP="00EA7F31">
            <w:pPr>
              <w:pStyle w:val="TAH6"/>
            </w:pPr>
            <w:r>
              <w:t>Value</w:t>
            </w:r>
          </w:p>
        </w:tc>
        <w:tc>
          <w:tcPr>
            <w:tcW w:w="689" w:type="auto"/>
            <w:shd w:val="clear" w:color="auto" w:fill="D9D9D9" w:themeFill="background1" w:themeFillShade="D9"/>
          </w:tcPr>
          <w:p w14:paraId="0F51F1BD" w14:textId="77777777" w:rsidR="00740AEA" w:rsidRDefault="00740AEA" w:rsidP="00EA7F31">
            <w:pPr>
              <w:pStyle w:val="TAH6"/>
            </w:pPr>
            <w:r>
              <w:t>Bitrate</w:t>
            </w:r>
          </w:p>
        </w:tc>
        <w:tc>
          <w:tcPr>
            <w:tcW w:w="689" w:type="auto"/>
            <w:shd w:val="clear" w:color="auto" w:fill="D9D9D9" w:themeFill="background1" w:themeFillShade="D9"/>
          </w:tcPr>
          <w:p w14:paraId="55B3A858" w14:textId="77777777" w:rsidR="00740AEA" w:rsidRDefault="00740AEA" w:rsidP="00EA7F31">
            <w:pPr>
              <w:pStyle w:val="TAH6"/>
            </w:pPr>
            <w:r>
              <w:t>Req.</w:t>
            </w:r>
          </w:p>
        </w:tc>
        <w:tc>
          <w:tcPr>
            <w:tcW w:w="689" w:type="auto"/>
            <w:shd w:val="clear" w:color="auto" w:fill="D9D9D9" w:themeFill="background1" w:themeFillShade="D9"/>
          </w:tcPr>
          <w:p w14:paraId="684E09CA" w14:textId="77777777" w:rsidR="00740AEA" w:rsidRDefault="00740AEA" w:rsidP="00EA7F31">
            <w:pPr>
              <w:pStyle w:val="TAH6"/>
            </w:pPr>
            <w:r>
              <w:t>Score</w:t>
            </w:r>
          </w:p>
        </w:tc>
        <w:tc>
          <w:tcPr>
            <w:tcW w:w="689" w:type="auto"/>
            <w:shd w:val="clear" w:color="auto" w:fill="D9D9D9" w:themeFill="background1" w:themeFillShade="D9"/>
          </w:tcPr>
          <w:p w14:paraId="14DA71B6" w14:textId="77777777" w:rsidR="00740AEA" w:rsidRDefault="00740AEA" w:rsidP="00EA7F31">
            <w:pPr>
              <w:pStyle w:val="TAH6"/>
            </w:pPr>
            <w:r>
              <w:t>Std.</w:t>
            </w:r>
          </w:p>
        </w:tc>
        <w:tc>
          <w:tcPr>
            <w:tcW w:w="689" w:type="auto"/>
            <w:shd w:val="clear" w:color="auto" w:fill="D9D9D9" w:themeFill="background1" w:themeFillShade="D9"/>
          </w:tcPr>
          <w:p w14:paraId="1B49191A" w14:textId="77777777" w:rsidR="00740AEA" w:rsidRDefault="00740AEA" w:rsidP="00EA7F31">
            <w:pPr>
              <w:pStyle w:val="TAH6"/>
            </w:pPr>
            <w:r>
              <w:t>Cond.</w:t>
            </w:r>
          </w:p>
        </w:tc>
        <w:tc>
          <w:tcPr>
            <w:tcW w:w="689" w:type="auto"/>
            <w:shd w:val="clear" w:color="auto" w:fill="D9D9D9" w:themeFill="background1" w:themeFillShade="D9"/>
          </w:tcPr>
          <w:p w14:paraId="5E54C6F2" w14:textId="77777777" w:rsidR="00740AEA" w:rsidRDefault="00740AEA" w:rsidP="00EA7F31">
            <w:pPr>
              <w:pStyle w:val="TAH6"/>
            </w:pPr>
            <w:r>
              <w:t>Bitrate</w:t>
            </w:r>
          </w:p>
        </w:tc>
        <w:tc>
          <w:tcPr>
            <w:tcW w:w="689" w:type="auto"/>
            <w:shd w:val="clear" w:color="auto" w:fill="D9D9D9" w:themeFill="background1" w:themeFillShade="D9"/>
          </w:tcPr>
          <w:p w14:paraId="75611D35" w14:textId="77777777" w:rsidR="00740AEA" w:rsidRDefault="00740AEA" w:rsidP="00EA7F31">
            <w:pPr>
              <w:pStyle w:val="TAH6"/>
            </w:pPr>
            <w:r>
              <w:t>Score</w:t>
            </w:r>
          </w:p>
        </w:tc>
        <w:tc>
          <w:tcPr>
            <w:tcW w:w="689" w:type="auto"/>
            <w:shd w:val="clear" w:color="auto" w:fill="D9D9D9" w:themeFill="background1" w:themeFillShade="D9"/>
          </w:tcPr>
          <w:p w14:paraId="29AA7EA7" w14:textId="77777777" w:rsidR="00740AEA" w:rsidRDefault="00740AEA" w:rsidP="00EA7F31">
            <w:pPr>
              <w:pStyle w:val="TAH6"/>
            </w:pPr>
            <w:r>
              <w:t>Std.</w:t>
            </w:r>
          </w:p>
        </w:tc>
        <w:tc>
          <w:tcPr>
            <w:tcW w:w="689" w:type="auto"/>
            <w:shd w:val="clear" w:color="auto" w:fill="D9D9D9" w:themeFill="background1" w:themeFillShade="D9"/>
          </w:tcPr>
          <w:p w14:paraId="0CC9A503" w14:textId="77777777" w:rsidR="00740AEA" w:rsidRDefault="00740AEA" w:rsidP="00EA7F31">
            <w:pPr>
              <w:pStyle w:val="TAH6"/>
            </w:pPr>
            <w:r>
              <w:t>T-Stat</w:t>
            </w:r>
          </w:p>
        </w:tc>
        <w:tc>
          <w:tcPr>
            <w:tcW w:w="689" w:type="auto"/>
            <w:shd w:val="clear" w:color="auto" w:fill="D9D9D9" w:themeFill="background1" w:themeFillShade="D9"/>
          </w:tcPr>
          <w:p w14:paraId="2ECC1D7C" w14:textId="77777777" w:rsidR="00740AEA" w:rsidRDefault="00740AEA" w:rsidP="00EA7F31">
            <w:pPr>
              <w:pStyle w:val="TAH6"/>
            </w:pPr>
            <w:r>
              <w:t>Result</w:t>
            </w:r>
          </w:p>
        </w:tc>
        <w:tc>
          <w:tcPr>
            <w:tcW w:w="689" w:type="auto"/>
            <w:shd w:val="clear" w:color="auto" w:fill="D9D9D9" w:themeFill="background1" w:themeFillShade="D9"/>
          </w:tcPr>
          <w:p w14:paraId="6793FD21" w14:textId="77777777" w:rsidR="00740AEA" w:rsidRDefault="00740AEA" w:rsidP="00EA7F31">
            <w:pPr>
              <w:pStyle w:val="TAH6"/>
            </w:pPr>
            <w:r>
              <w:t>State</w:t>
            </w:r>
          </w:p>
        </w:tc>
      </w:tr>
      <w:tr w:rsidR="00740AEA" w14:paraId="33D70C02" w14:textId="77777777" w:rsidTr="0033359A">
        <w:trPr>
          <w:jc w:val="center"/>
        </w:trPr>
        <w:tc>
          <w:tcPr>
            <w:tcW w:w="689" w:type="auto"/>
            <w:shd w:val="clear" w:color="auto" w:fill="D9D9D9" w:themeFill="background1" w:themeFillShade="D9"/>
          </w:tcPr>
          <w:p w14:paraId="6FA2B973" w14:textId="77777777" w:rsidR="00740AEA" w:rsidRDefault="00740AEA" w:rsidP="00EA7F31">
            <w:pPr>
              <w:pStyle w:val="TAH6"/>
            </w:pPr>
            <w:r>
              <w:t>Lab</w:t>
            </w:r>
          </w:p>
        </w:tc>
        <w:tc>
          <w:tcPr>
            <w:tcW w:w="689" w:type="auto"/>
            <w:shd w:val="clear" w:color="auto" w:fill="D9D9D9" w:themeFill="background1" w:themeFillShade="D9"/>
          </w:tcPr>
          <w:p w14:paraId="50B1593A" w14:textId="77777777" w:rsidR="00740AEA" w:rsidRDefault="00740AEA" w:rsidP="00EA7F31">
            <w:pPr>
              <w:pStyle w:val="TAH6"/>
            </w:pPr>
            <w:r>
              <w:t>Cond.</w:t>
            </w:r>
          </w:p>
        </w:tc>
        <w:tc>
          <w:tcPr>
            <w:tcW w:w="689" w:type="auto"/>
            <w:shd w:val="clear" w:color="auto" w:fill="D9D9D9" w:themeFill="background1" w:themeFillShade="D9"/>
          </w:tcPr>
          <w:p w14:paraId="3EB8E801" w14:textId="77777777" w:rsidR="00740AEA" w:rsidRDefault="00740AEA" w:rsidP="00EA7F31">
            <w:pPr>
              <w:pStyle w:val="TAH6"/>
            </w:pPr>
            <w:r>
              <w:t>ToR#</w:t>
            </w:r>
          </w:p>
        </w:tc>
        <w:tc>
          <w:tcPr>
            <w:tcW w:w="689" w:type="auto"/>
            <w:gridSpan w:val="11"/>
            <w:shd w:val="clear" w:color="auto" w:fill="D9D9D9" w:themeFill="background1" w:themeFillShade="D9"/>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bookmarkEnd w:id="351"/>
    </w:tbl>
    <w:p w14:paraId="771D835F" w14:textId="77777777" w:rsidR="00740AEA" w:rsidRDefault="00740AEA" w:rsidP="00740AEA"/>
    <w:p w14:paraId="4245C70D" w14:textId="77777777" w:rsidR="00740AEA" w:rsidRDefault="00740AEA" w:rsidP="00740AEA">
      <w:r>
        <w:t>The following table provides a summary of the results. For this summary, the requirements that are defined as a disjunction of two separate checks have been combined into an overall status for this requirement as described before.</w:t>
      </w:r>
    </w:p>
    <w:p w14:paraId="09F21B29" w14:textId="6B9B82AB" w:rsidR="00740AEA" w:rsidRDefault="00740AEA" w:rsidP="00740AEA">
      <w:pPr>
        <w:pStyle w:val="TH"/>
      </w:pPr>
      <w:r>
        <w:t xml:space="preserve">Table </w:t>
      </w:r>
      <w:r w:rsidR="00261D75">
        <w:rPr>
          <w:noProof/>
          <w:cs/>
        </w:rPr>
        <w:t>‎</w:t>
      </w:r>
      <w:r w:rsidR="00261D75">
        <w:rPr>
          <w:noProof/>
        </w:rPr>
        <w:t>9.3</w:t>
      </w:r>
      <w:r w:rsidR="00261D75">
        <w:noBreakHyphen/>
      </w:r>
      <w:r w:rsidR="00261D75">
        <w:rPr>
          <w:noProof/>
        </w:rPr>
        <w:t>6</w:t>
      </w:r>
      <w:r>
        <w:t>: Summary of the results of BS1534-4a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33359A">
        <w:trPr>
          <w:jc w:val="center"/>
        </w:trPr>
        <w:tc>
          <w:tcPr>
            <w:tcW w:w="1928" w:type="auto"/>
            <w:shd w:val="clear" w:color="auto" w:fill="D9D9D9" w:themeFill="background1" w:themeFillShade="D9"/>
          </w:tcPr>
          <w:p w14:paraId="2808BAC7" w14:textId="77777777" w:rsidR="00740AEA" w:rsidRDefault="00740AEA" w:rsidP="00EA7F31">
            <w:pPr>
              <w:pStyle w:val="TAH"/>
            </w:pPr>
            <w:bookmarkStart w:id="352" w:name="MCCQCTEMPBM_00000129"/>
            <w:r>
              <w:t>Lab</w:t>
            </w:r>
          </w:p>
        </w:tc>
        <w:tc>
          <w:tcPr>
            <w:tcW w:w="1928" w:type="auto"/>
            <w:shd w:val="clear" w:color="auto" w:fill="D9D9D9" w:themeFill="background1" w:themeFillShade="D9"/>
          </w:tcPr>
          <w:p w14:paraId="71F237AF" w14:textId="77777777" w:rsidR="00740AEA" w:rsidRDefault="00740AEA" w:rsidP="00EA7F31">
            <w:pPr>
              <w:pStyle w:val="TAH"/>
            </w:pPr>
            <w:r>
              <w:t>Cond.</w:t>
            </w:r>
          </w:p>
        </w:tc>
        <w:tc>
          <w:tcPr>
            <w:tcW w:w="1928" w:type="auto"/>
            <w:shd w:val="clear" w:color="auto" w:fill="D9D9D9" w:themeFill="background1" w:themeFillShade="D9"/>
          </w:tcPr>
          <w:p w14:paraId="744F3B24" w14:textId="77777777" w:rsidR="00740AEA" w:rsidRDefault="00740AEA" w:rsidP="00EA7F31">
            <w:pPr>
              <w:pStyle w:val="TAH"/>
            </w:pPr>
            <w:r>
              <w:t>Bitrate</w:t>
            </w:r>
          </w:p>
        </w:tc>
        <w:tc>
          <w:tcPr>
            <w:tcW w:w="1928" w:type="auto"/>
            <w:shd w:val="clear" w:color="auto" w:fill="D9D9D9" w:themeFill="background1" w:themeFillShade="D9"/>
          </w:tcPr>
          <w:p w14:paraId="1E9CDCF9" w14:textId="77777777" w:rsidR="00740AEA" w:rsidRDefault="00740AEA" w:rsidP="00EA7F31">
            <w:pPr>
              <w:pStyle w:val="TAH"/>
            </w:pPr>
            <w:r>
              <w:t>ToR</w:t>
            </w:r>
          </w:p>
        </w:tc>
        <w:tc>
          <w:tcPr>
            <w:tcW w:w="1928" w:type="auto"/>
            <w:shd w:val="clear" w:color="auto" w:fill="D9D9D9" w:themeFill="background1" w:themeFillShade="D9"/>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bookmarkEnd w:id="352"/>
    </w:tbl>
    <w:p w14:paraId="640AA3D0" w14:textId="77777777" w:rsidR="00360FC0" w:rsidRPr="00821BD0" w:rsidRDefault="00360FC0" w:rsidP="00444745"/>
    <w:p w14:paraId="3EF1F405" w14:textId="01CA79E0" w:rsidR="00845FD2" w:rsidRDefault="001E1BBB" w:rsidP="001E1BBB">
      <w:pPr>
        <w:pStyle w:val="Heading3"/>
      </w:pPr>
      <w:bookmarkStart w:id="353" w:name="_Toc167314804"/>
      <w:bookmarkStart w:id="354" w:name="_Toc167315963"/>
      <w:bookmarkStart w:id="355" w:name="_Toc167316387"/>
      <w:bookmarkStart w:id="356" w:name="_Toc167376978"/>
      <w:r>
        <w:t>9.3.5</w:t>
      </w:r>
      <w:r>
        <w:tab/>
      </w:r>
      <w:bookmarkStart w:id="357" w:name="_Toc166841169"/>
      <w:r w:rsidR="00AB7BDC">
        <w:t xml:space="preserve">Selection Experiment </w:t>
      </w:r>
      <w:r w:rsidR="00845FD2">
        <w:t xml:space="preserve">BS1534-4b (HOA2, </w:t>
      </w:r>
      <w:r w:rsidR="00254D19">
        <w:t>Generic Audio, 160 and 192</w:t>
      </w:r>
      <w:r w:rsidR="00CB63C0">
        <w:t> </w:t>
      </w:r>
      <w:r w:rsidR="00254D19">
        <w:t>kbps</w:t>
      </w:r>
      <w:r w:rsidR="003833B2">
        <w:t>, Headphone Presentation</w:t>
      </w:r>
      <w:r w:rsidR="00845FD2">
        <w:t>)</w:t>
      </w:r>
      <w:bookmarkEnd w:id="353"/>
      <w:bookmarkEnd w:id="354"/>
      <w:bookmarkEnd w:id="355"/>
      <w:bookmarkEnd w:id="356"/>
      <w:bookmarkEnd w:id="357"/>
    </w:p>
    <w:p w14:paraId="16FA2AE0" w14:textId="72F69069"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r w:rsidR="00CB63C0">
        <w:t> </w:t>
      </w:r>
      <w:r w:rsidRPr="00EA20C1">
        <w:t>kbps</w:t>
      </w:r>
      <w:r>
        <w:t xml:space="preserve"> using headphone presentation. See  Annex </w:t>
      </w:r>
      <w:r w:rsidR="00564E67">
        <w:t>C</w:t>
      </w:r>
      <w:r w:rsidR="00576C72">
        <w:t>.</w:t>
      </w:r>
      <w:r w:rsidR="00564E67">
        <w:t>17</w:t>
      </w:r>
      <w:r w:rsidR="00576C72">
        <w:t xml:space="preserve"> for details.</w:t>
      </w:r>
    </w:p>
    <w:p w14:paraId="43B3AF91" w14:textId="780EFCE9"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r w:rsidR="00454DD6">
        <w:t> </w:t>
      </w:r>
      <w:r w:rsidR="662A5D45">
        <w:t>7k anchor (c02), EVS conditions with increasing bitrate (c03 – c05) and IVAS conditions with increasing bitrate (c06 – c07).</w:t>
      </w:r>
    </w:p>
    <w:p w14:paraId="695D2109" w14:textId="3000A397" w:rsidR="0019029B" w:rsidRPr="002301D2" w:rsidRDefault="007907EF" w:rsidP="00D22237">
      <w:pPr>
        <w:pStyle w:val="TH"/>
      </w:pPr>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6C839E38" w:rsidR="0019029B" w:rsidRDefault="0019029B" w:rsidP="00D22237">
      <w:pPr>
        <w:pStyle w:val="TF"/>
      </w:pPr>
      <w:r>
        <w:t xml:space="preserve">Figure </w:t>
      </w:r>
      <w:r w:rsidR="003F7E00">
        <w:rPr>
          <w:noProof/>
          <w:cs/>
        </w:rPr>
        <w:t>‎</w:t>
      </w:r>
      <w:r w:rsidR="003F7E00">
        <w:rPr>
          <w:noProof/>
        </w:rPr>
        <w:t>9.3</w:t>
      </w:r>
      <w:r w:rsidR="003F7E00">
        <w:noBreakHyphen/>
      </w:r>
      <w:r w:rsidR="003F7E00">
        <w:rPr>
          <w:noProof/>
        </w:rPr>
        <w:t>4</w:t>
      </w:r>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r w:rsidR="00CB63C0">
        <w:rPr>
          <w:lang w:val="en-US"/>
        </w:rPr>
        <w:t> </w:t>
      </w:r>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Default="0019029B" w:rsidP="00D22237"/>
    <w:p w14:paraId="3FF0749C" w14:textId="77777777" w:rsidR="0019029B" w:rsidRDefault="0019029B" w:rsidP="00D22237"/>
    <w:p w14:paraId="33E4BAC9" w14:textId="77777777" w:rsidR="00845FD2" w:rsidRDefault="00845FD2" w:rsidP="00845FD2">
      <w:r>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1059C168" w:rsidR="00845FD2" w:rsidRDefault="00845FD2" w:rsidP="00845FD2">
      <w:pPr>
        <w:pStyle w:val="TH"/>
      </w:pPr>
      <w:r>
        <w:t xml:space="preserve">Table </w:t>
      </w:r>
      <w:r w:rsidR="00261D75">
        <w:rPr>
          <w:noProof/>
          <w:cs/>
        </w:rPr>
        <w:t>‎</w:t>
      </w:r>
      <w:r w:rsidR="00261D75">
        <w:rPr>
          <w:noProof/>
        </w:rPr>
        <w:t>9.3</w:t>
      </w:r>
      <w:r w:rsidR="00261D75">
        <w:noBreakHyphen/>
      </w:r>
      <w:r w:rsidR="00261D75">
        <w:rPr>
          <w:noProof/>
        </w:rPr>
        <w:t>7</w:t>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33359A">
        <w:trPr>
          <w:jc w:val="center"/>
        </w:trPr>
        <w:tc>
          <w:tcPr>
            <w:tcW w:w="689" w:type="auto"/>
            <w:gridSpan w:val="2"/>
            <w:vMerge w:val="restart"/>
            <w:shd w:val="clear" w:color="auto" w:fill="D9D9D9" w:themeFill="background1" w:themeFillShade="D9"/>
          </w:tcPr>
          <w:p w14:paraId="3A4BA512" w14:textId="77777777" w:rsidR="00845FD2" w:rsidRDefault="00845FD2" w:rsidP="00EA7F31">
            <w:pPr>
              <w:pStyle w:val="TAH6"/>
            </w:pPr>
            <w:bookmarkStart w:id="358" w:name="MCCQCTEMPBM_00000130"/>
          </w:p>
        </w:tc>
        <w:tc>
          <w:tcPr>
            <w:tcW w:w="689" w:type="auto"/>
            <w:shd w:val="clear" w:color="auto" w:fill="D9D9D9" w:themeFill="background1" w:themeFillShade="D9"/>
          </w:tcPr>
          <w:p w14:paraId="03088327" w14:textId="77777777" w:rsidR="00845FD2" w:rsidRDefault="00845FD2" w:rsidP="00EA7F31">
            <w:pPr>
              <w:pStyle w:val="TAH6"/>
            </w:pPr>
            <w:r>
              <w:t>Type</w:t>
            </w:r>
          </w:p>
        </w:tc>
        <w:tc>
          <w:tcPr>
            <w:tcW w:w="689" w:type="auto"/>
            <w:gridSpan w:val="4"/>
            <w:shd w:val="clear" w:color="auto" w:fill="D9D9D9" w:themeFill="background1" w:themeFillShade="D9"/>
          </w:tcPr>
          <w:p w14:paraId="789C19F3" w14:textId="77777777" w:rsidR="00845FD2" w:rsidRDefault="00845FD2" w:rsidP="00EA7F31">
            <w:pPr>
              <w:pStyle w:val="TAH6"/>
            </w:pPr>
            <w:r>
              <w:t>CuT</w:t>
            </w:r>
          </w:p>
        </w:tc>
        <w:tc>
          <w:tcPr>
            <w:tcW w:w="689" w:type="auto"/>
            <w:gridSpan w:val="4"/>
            <w:shd w:val="clear" w:color="auto" w:fill="D9D9D9" w:themeFill="background1" w:themeFillShade="D9"/>
          </w:tcPr>
          <w:p w14:paraId="179C749F" w14:textId="77777777" w:rsidR="00845FD2" w:rsidRDefault="00845FD2" w:rsidP="00EA7F31">
            <w:pPr>
              <w:pStyle w:val="TAH6"/>
            </w:pPr>
            <w:r>
              <w:t>EVS Reference</w:t>
            </w:r>
          </w:p>
        </w:tc>
        <w:tc>
          <w:tcPr>
            <w:tcW w:w="689" w:type="auto"/>
            <w:gridSpan w:val="3"/>
            <w:shd w:val="clear" w:color="auto" w:fill="D9D9D9" w:themeFill="background1" w:themeFillShade="D9"/>
          </w:tcPr>
          <w:p w14:paraId="6832AD2F" w14:textId="77777777" w:rsidR="00845FD2" w:rsidRDefault="00845FD2" w:rsidP="00EA7F31">
            <w:pPr>
              <w:pStyle w:val="TAH6"/>
            </w:pPr>
            <w:r>
              <w:t>Evaluation</w:t>
            </w:r>
          </w:p>
        </w:tc>
      </w:tr>
      <w:tr w:rsidR="00845FD2" w14:paraId="33FAF7D5" w14:textId="77777777" w:rsidTr="0033359A">
        <w:trPr>
          <w:jc w:val="center"/>
        </w:trPr>
        <w:tc>
          <w:tcPr>
            <w:tcW w:w="689" w:type="auto"/>
            <w:gridSpan w:val="2"/>
            <w:vMerge/>
            <w:shd w:val="clear" w:color="auto" w:fill="D9D9D9" w:themeFill="background1" w:themeFillShade="D9"/>
          </w:tcPr>
          <w:p w14:paraId="34B2C9ED" w14:textId="77777777" w:rsidR="00845FD2" w:rsidRDefault="00845FD2" w:rsidP="00EA7F31"/>
        </w:tc>
        <w:tc>
          <w:tcPr>
            <w:tcW w:w="689" w:type="auto"/>
            <w:shd w:val="clear" w:color="auto" w:fill="D9D9D9" w:themeFill="background1" w:themeFillShade="D9"/>
          </w:tcPr>
          <w:p w14:paraId="49F96123" w14:textId="77777777" w:rsidR="00845FD2" w:rsidRDefault="00845FD2" w:rsidP="00EA7F31">
            <w:pPr>
              <w:pStyle w:val="TAH6"/>
            </w:pPr>
            <w:r>
              <w:t>Value</w:t>
            </w:r>
          </w:p>
        </w:tc>
        <w:tc>
          <w:tcPr>
            <w:tcW w:w="689" w:type="auto"/>
            <w:shd w:val="clear" w:color="auto" w:fill="D9D9D9" w:themeFill="background1" w:themeFillShade="D9"/>
          </w:tcPr>
          <w:p w14:paraId="7F1065F6" w14:textId="77777777" w:rsidR="00845FD2" w:rsidRDefault="00845FD2" w:rsidP="00EA7F31">
            <w:pPr>
              <w:pStyle w:val="TAH6"/>
            </w:pPr>
            <w:r>
              <w:t>Bitrate</w:t>
            </w:r>
          </w:p>
        </w:tc>
        <w:tc>
          <w:tcPr>
            <w:tcW w:w="689" w:type="auto"/>
            <w:shd w:val="clear" w:color="auto" w:fill="D9D9D9" w:themeFill="background1" w:themeFillShade="D9"/>
          </w:tcPr>
          <w:p w14:paraId="33247DF0" w14:textId="77777777" w:rsidR="00845FD2" w:rsidRDefault="00845FD2" w:rsidP="00EA7F31">
            <w:pPr>
              <w:pStyle w:val="TAH6"/>
            </w:pPr>
            <w:r>
              <w:t>Req.</w:t>
            </w:r>
          </w:p>
        </w:tc>
        <w:tc>
          <w:tcPr>
            <w:tcW w:w="689" w:type="auto"/>
            <w:shd w:val="clear" w:color="auto" w:fill="D9D9D9" w:themeFill="background1" w:themeFillShade="D9"/>
          </w:tcPr>
          <w:p w14:paraId="1A002580" w14:textId="77777777" w:rsidR="00845FD2" w:rsidRDefault="00845FD2" w:rsidP="00EA7F31">
            <w:pPr>
              <w:pStyle w:val="TAH6"/>
            </w:pPr>
            <w:r>
              <w:t>Score</w:t>
            </w:r>
          </w:p>
        </w:tc>
        <w:tc>
          <w:tcPr>
            <w:tcW w:w="689" w:type="auto"/>
            <w:shd w:val="clear" w:color="auto" w:fill="D9D9D9" w:themeFill="background1" w:themeFillShade="D9"/>
          </w:tcPr>
          <w:p w14:paraId="12AB53A7" w14:textId="77777777" w:rsidR="00845FD2" w:rsidRDefault="00845FD2" w:rsidP="00EA7F31">
            <w:pPr>
              <w:pStyle w:val="TAH6"/>
            </w:pPr>
            <w:r>
              <w:t>Std.</w:t>
            </w:r>
          </w:p>
        </w:tc>
        <w:tc>
          <w:tcPr>
            <w:tcW w:w="689" w:type="auto"/>
            <w:shd w:val="clear" w:color="auto" w:fill="D9D9D9" w:themeFill="background1" w:themeFillShade="D9"/>
          </w:tcPr>
          <w:p w14:paraId="51B4F154" w14:textId="77777777" w:rsidR="00845FD2" w:rsidRDefault="00845FD2" w:rsidP="00EA7F31">
            <w:pPr>
              <w:pStyle w:val="TAH6"/>
            </w:pPr>
            <w:r>
              <w:t>Cond.</w:t>
            </w:r>
          </w:p>
        </w:tc>
        <w:tc>
          <w:tcPr>
            <w:tcW w:w="689" w:type="auto"/>
            <w:shd w:val="clear" w:color="auto" w:fill="D9D9D9" w:themeFill="background1" w:themeFillShade="D9"/>
          </w:tcPr>
          <w:p w14:paraId="259AFE2E" w14:textId="77777777" w:rsidR="00845FD2" w:rsidRDefault="00845FD2" w:rsidP="00EA7F31">
            <w:pPr>
              <w:pStyle w:val="TAH6"/>
            </w:pPr>
            <w:r>
              <w:t>Bitrate</w:t>
            </w:r>
          </w:p>
        </w:tc>
        <w:tc>
          <w:tcPr>
            <w:tcW w:w="689" w:type="auto"/>
            <w:shd w:val="clear" w:color="auto" w:fill="D9D9D9" w:themeFill="background1" w:themeFillShade="D9"/>
          </w:tcPr>
          <w:p w14:paraId="4615FC4F" w14:textId="77777777" w:rsidR="00845FD2" w:rsidRDefault="00845FD2" w:rsidP="00EA7F31">
            <w:pPr>
              <w:pStyle w:val="TAH6"/>
            </w:pPr>
            <w:r>
              <w:t>Score</w:t>
            </w:r>
          </w:p>
        </w:tc>
        <w:tc>
          <w:tcPr>
            <w:tcW w:w="689" w:type="auto"/>
            <w:shd w:val="clear" w:color="auto" w:fill="D9D9D9" w:themeFill="background1" w:themeFillShade="D9"/>
          </w:tcPr>
          <w:p w14:paraId="547D351F" w14:textId="77777777" w:rsidR="00845FD2" w:rsidRDefault="00845FD2" w:rsidP="00EA7F31">
            <w:pPr>
              <w:pStyle w:val="TAH6"/>
            </w:pPr>
            <w:r>
              <w:t>Std.</w:t>
            </w:r>
          </w:p>
        </w:tc>
        <w:tc>
          <w:tcPr>
            <w:tcW w:w="689" w:type="auto"/>
            <w:shd w:val="clear" w:color="auto" w:fill="D9D9D9" w:themeFill="background1" w:themeFillShade="D9"/>
          </w:tcPr>
          <w:p w14:paraId="626BB89B" w14:textId="77777777" w:rsidR="00845FD2" w:rsidRDefault="00845FD2" w:rsidP="00EA7F31">
            <w:pPr>
              <w:pStyle w:val="TAH6"/>
            </w:pPr>
            <w:r>
              <w:t>T-Stat</w:t>
            </w:r>
          </w:p>
        </w:tc>
        <w:tc>
          <w:tcPr>
            <w:tcW w:w="689" w:type="auto"/>
            <w:shd w:val="clear" w:color="auto" w:fill="D9D9D9" w:themeFill="background1" w:themeFillShade="D9"/>
          </w:tcPr>
          <w:p w14:paraId="5996040C" w14:textId="77777777" w:rsidR="00845FD2" w:rsidRDefault="00845FD2" w:rsidP="00EA7F31">
            <w:pPr>
              <w:pStyle w:val="TAH6"/>
            </w:pPr>
            <w:r>
              <w:t>Result</w:t>
            </w:r>
          </w:p>
        </w:tc>
        <w:tc>
          <w:tcPr>
            <w:tcW w:w="689" w:type="auto"/>
            <w:shd w:val="clear" w:color="auto" w:fill="D9D9D9" w:themeFill="background1" w:themeFillShade="D9"/>
          </w:tcPr>
          <w:p w14:paraId="6B263638" w14:textId="77777777" w:rsidR="00845FD2" w:rsidRDefault="00845FD2" w:rsidP="00EA7F31">
            <w:pPr>
              <w:pStyle w:val="TAH6"/>
            </w:pPr>
            <w:r>
              <w:t>State</w:t>
            </w:r>
          </w:p>
        </w:tc>
      </w:tr>
      <w:tr w:rsidR="00845FD2" w14:paraId="28A7A0DE" w14:textId="77777777" w:rsidTr="0033359A">
        <w:trPr>
          <w:jc w:val="center"/>
        </w:trPr>
        <w:tc>
          <w:tcPr>
            <w:tcW w:w="689" w:type="auto"/>
            <w:shd w:val="clear" w:color="auto" w:fill="D9D9D9" w:themeFill="background1" w:themeFillShade="D9"/>
          </w:tcPr>
          <w:p w14:paraId="3E027906" w14:textId="77777777" w:rsidR="00845FD2" w:rsidRDefault="00845FD2" w:rsidP="00EA7F31">
            <w:pPr>
              <w:pStyle w:val="TAH6"/>
            </w:pPr>
            <w:r>
              <w:t>Lab</w:t>
            </w:r>
          </w:p>
        </w:tc>
        <w:tc>
          <w:tcPr>
            <w:tcW w:w="689" w:type="auto"/>
            <w:shd w:val="clear" w:color="auto" w:fill="D9D9D9" w:themeFill="background1" w:themeFillShade="D9"/>
          </w:tcPr>
          <w:p w14:paraId="7FE9C26D" w14:textId="77777777" w:rsidR="00845FD2" w:rsidRDefault="00845FD2" w:rsidP="00EA7F31">
            <w:pPr>
              <w:pStyle w:val="TAH6"/>
            </w:pPr>
            <w:r>
              <w:t>Cond.</w:t>
            </w:r>
          </w:p>
        </w:tc>
        <w:tc>
          <w:tcPr>
            <w:tcW w:w="689" w:type="auto"/>
            <w:shd w:val="clear" w:color="auto" w:fill="D9D9D9" w:themeFill="background1" w:themeFillShade="D9"/>
          </w:tcPr>
          <w:p w14:paraId="45D4DB57" w14:textId="77777777" w:rsidR="00845FD2" w:rsidRDefault="00845FD2" w:rsidP="00EA7F31">
            <w:pPr>
              <w:pStyle w:val="TAH6"/>
            </w:pPr>
            <w:r>
              <w:t>ToR#</w:t>
            </w:r>
          </w:p>
        </w:tc>
        <w:tc>
          <w:tcPr>
            <w:tcW w:w="689" w:type="auto"/>
            <w:gridSpan w:val="11"/>
            <w:shd w:val="clear" w:color="auto" w:fill="D9D9D9" w:themeFill="background1" w:themeFillShade="D9"/>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bookmarkEnd w:id="358"/>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5E5D7E62" w:rsidR="00845FD2" w:rsidRDefault="00845FD2" w:rsidP="00845FD2">
      <w:pPr>
        <w:pStyle w:val="TH"/>
      </w:pPr>
      <w:r>
        <w:t xml:space="preserve">Table </w:t>
      </w:r>
      <w:r w:rsidR="00261D75">
        <w:rPr>
          <w:noProof/>
          <w:cs/>
        </w:rPr>
        <w:t>‎</w:t>
      </w:r>
      <w:r w:rsidR="00261D75">
        <w:rPr>
          <w:noProof/>
        </w:rPr>
        <w:t>9.3</w:t>
      </w:r>
      <w:r w:rsidR="00261D75">
        <w:noBreakHyphen/>
      </w:r>
      <w:r w:rsidR="00261D75">
        <w:rPr>
          <w:noProof/>
        </w:rPr>
        <w:t>8</w:t>
      </w:r>
      <w:r>
        <w:t>: Summary of the results of BS1534-4b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33359A">
        <w:trPr>
          <w:jc w:val="center"/>
        </w:trPr>
        <w:tc>
          <w:tcPr>
            <w:tcW w:w="0" w:type="auto"/>
            <w:shd w:val="clear" w:color="auto" w:fill="D9D9D9" w:themeFill="background1" w:themeFillShade="D9"/>
          </w:tcPr>
          <w:p w14:paraId="0E832145" w14:textId="77777777" w:rsidR="00845FD2" w:rsidRDefault="00845FD2" w:rsidP="00EA7F31">
            <w:pPr>
              <w:pStyle w:val="TAH"/>
            </w:pPr>
            <w:bookmarkStart w:id="359" w:name="MCCQCTEMPBM_00000131"/>
            <w:r>
              <w:t>Lab</w:t>
            </w:r>
          </w:p>
        </w:tc>
        <w:tc>
          <w:tcPr>
            <w:tcW w:w="0" w:type="auto"/>
            <w:shd w:val="clear" w:color="auto" w:fill="D9D9D9" w:themeFill="background1" w:themeFillShade="D9"/>
          </w:tcPr>
          <w:p w14:paraId="57A00299" w14:textId="77777777" w:rsidR="00845FD2" w:rsidRDefault="00845FD2" w:rsidP="00EA7F31">
            <w:pPr>
              <w:pStyle w:val="TAH"/>
            </w:pPr>
            <w:r>
              <w:t>Cond.</w:t>
            </w:r>
          </w:p>
        </w:tc>
        <w:tc>
          <w:tcPr>
            <w:tcW w:w="0" w:type="auto"/>
            <w:shd w:val="clear" w:color="auto" w:fill="D9D9D9" w:themeFill="background1" w:themeFillShade="D9"/>
          </w:tcPr>
          <w:p w14:paraId="309079B4" w14:textId="77777777" w:rsidR="00845FD2" w:rsidRDefault="00845FD2" w:rsidP="00EA7F31">
            <w:pPr>
              <w:pStyle w:val="TAH"/>
            </w:pPr>
            <w:r>
              <w:t>Bitrate</w:t>
            </w:r>
          </w:p>
        </w:tc>
        <w:tc>
          <w:tcPr>
            <w:tcW w:w="0" w:type="auto"/>
            <w:shd w:val="clear" w:color="auto" w:fill="D9D9D9" w:themeFill="background1" w:themeFillShade="D9"/>
          </w:tcPr>
          <w:p w14:paraId="3199CB3A" w14:textId="77777777" w:rsidR="00845FD2" w:rsidRDefault="00845FD2" w:rsidP="00EA7F31">
            <w:pPr>
              <w:pStyle w:val="TAH"/>
            </w:pPr>
            <w:r>
              <w:t>ToR</w:t>
            </w:r>
          </w:p>
        </w:tc>
        <w:tc>
          <w:tcPr>
            <w:tcW w:w="0" w:type="auto"/>
            <w:shd w:val="clear" w:color="auto" w:fill="D9D9D9" w:themeFill="background1" w:themeFillShade="D9"/>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bookmarkEnd w:id="359"/>
    </w:tbl>
    <w:p w14:paraId="57B16A56" w14:textId="77777777" w:rsidR="0019029B" w:rsidRPr="0019029B" w:rsidRDefault="0019029B" w:rsidP="0019029B"/>
    <w:p w14:paraId="41AC8B76" w14:textId="2E483D66" w:rsidR="00297515" w:rsidRPr="00297515" w:rsidRDefault="001E1BBB" w:rsidP="001E1BBB">
      <w:pPr>
        <w:pStyle w:val="Heading3"/>
      </w:pPr>
      <w:bookmarkStart w:id="360" w:name="_Toc167314805"/>
      <w:bookmarkStart w:id="361" w:name="_Toc167315964"/>
      <w:bookmarkStart w:id="362" w:name="_Toc167316388"/>
      <w:bookmarkStart w:id="363" w:name="_Toc167376979"/>
      <w:r w:rsidRPr="00297515">
        <w:t>9.3.6</w:t>
      </w:r>
      <w:r w:rsidRPr="00297515">
        <w:tab/>
      </w:r>
      <w:bookmarkStart w:id="364" w:name="_Toc166841170"/>
      <w:r w:rsidR="00AB7BDC">
        <w:t xml:space="preserve">Selection Experiment </w:t>
      </w:r>
      <w:r w:rsidR="00CA2540">
        <w:t xml:space="preserve">BS1534-5a (HOA3, </w:t>
      </w:r>
      <w:r w:rsidR="0019029B">
        <w:t xml:space="preserve">Generic Audio, </w:t>
      </w:r>
      <w:r w:rsidR="0027771C">
        <w:t>192 and 256</w:t>
      </w:r>
      <w:r w:rsidR="00CB63C0">
        <w:t> </w:t>
      </w:r>
      <w:r w:rsidR="0027771C">
        <w:t>kbps</w:t>
      </w:r>
      <w:r w:rsidR="000A75ED">
        <w:t>, Headphone Presentation</w:t>
      </w:r>
      <w:r w:rsidR="00CA2540">
        <w:t>)</w:t>
      </w:r>
      <w:bookmarkEnd w:id="360"/>
      <w:bookmarkEnd w:id="361"/>
      <w:bookmarkEnd w:id="362"/>
      <w:bookmarkEnd w:id="363"/>
      <w:bookmarkEnd w:id="364"/>
    </w:p>
    <w:p w14:paraId="1CD38C7F" w14:textId="06ADAB92"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00CB63C0">
        <w:t> </w:t>
      </w:r>
      <w:r w:rsidRPr="000D08AD">
        <w:t>kbps</w:t>
      </w:r>
      <w:r>
        <w:t xml:space="preserve"> using </w:t>
      </w:r>
      <w:r w:rsidRPr="000D08AD">
        <w:t xml:space="preserve">headphone </w:t>
      </w:r>
      <w:r>
        <w:t xml:space="preserve">presentation. See  Annex </w:t>
      </w:r>
      <w:r w:rsidR="00A47C4B">
        <w:t>C</w:t>
      </w:r>
      <w:r>
        <w:t>.</w:t>
      </w:r>
      <w:r w:rsidR="00A47C4B">
        <w:t>18</w:t>
      </w:r>
      <w:r w:rsidR="000A75ED">
        <w:t xml:space="preserve"> for details.</w:t>
      </w:r>
    </w:p>
    <w:p w14:paraId="49A8A064" w14:textId="4F9BBD68" w:rsidR="00EA7F31" w:rsidRPr="00D22237" w:rsidRDefault="206DFF3A" w:rsidP="6AC493F6">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r w:rsidR="00454DD6">
        <w:t> </w:t>
      </w:r>
      <w:r w:rsidR="72668520">
        <w:t>7k anchor (c02), EVS conditions with increasing bitrate (c03 – c05) and IVAS conditions with increasing bitrate (c06 – c07).</w:t>
      </w:r>
    </w:p>
    <w:p w14:paraId="4E782894" w14:textId="2E7AE1F9" w:rsidR="00747B6E" w:rsidRDefault="007907EF" w:rsidP="00D22237">
      <w:pPr>
        <w:pStyle w:val="TH"/>
      </w:pPr>
      <w:r>
        <w:rPr>
          <w:noProof/>
        </w:rPr>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C2089B9" w14:textId="2A678D15" w:rsidR="003B714B" w:rsidRPr="002301D2" w:rsidRDefault="00747B6E"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5</w:t>
      </w:r>
      <w:r w:rsidRPr="00D22237">
        <w:t>: BS1534-</w:t>
      </w:r>
      <w:r w:rsidR="00495E29" w:rsidRPr="00D22237">
        <w:t>5a</w:t>
      </w:r>
      <w:r w:rsidRPr="00D22237">
        <w:t xml:space="preserve"> (</w:t>
      </w:r>
      <w:r w:rsidR="000A75ED" w:rsidRPr="00D22237">
        <w:t xml:space="preserve">Ambisonics, </w:t>
      </w:r>
      <w:r w:rsidR="000A75ED" w:rsidRPr="002301D2">
        <w:t>HOA3 input/output</w:t>
      </w:r>
      <w:r w:rsidR="000A75ED" w:rsidRPr="00D22237">
        <w:t xml:space="preserve"> g</w:t>
      </w:r>
      <w:r w:rsidRPr="00D22237">
        <w:t xml:space="preserve">eneric </w:t>
      </w:r>
      <w:r w:rsidR="000A75ED" w:rsidRPr="00D22237">
        <w:t>a</w:t>
      </w:r>
      <w:r w:rsidRPr="00D22237">
        <w:t>udio, 192 and 256</w:t>
      </w:r>
      <w:r w:rsidR="00CB63C0" w:rsidRPr="00D22237">
        <w:t> </w:t>
      </w:r>
      <w:r w:rsidRPr="00D22237">
        <w:t>kbps</w:t>
      </w:r>
      <w:r w:rsidR="000A75ED" w:rsidRPr="00D22237">
        <w:t>, headphone presentation</w:t>
      </w:r>
      <w:r w:rsidRPr="00D22237">
        <w:t xml:space="preserve">) MUSHRA plots for labs a and d, both labs </w:t>
      </w:r>
      <w:r w:rsidR="00B6051C" w:rsidRPr="00D22237">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619C37F1" w:rsidR="00EA7F31" w:rsidRDefault="00EA7F31" w:rsidP="00EA7F31">
      <w:pPr>
        <w:pStyle w:val="TH"/>
      </w:pPr>
      <w:r>
        <w:t xml:space="preserve">Table </w:t>
      </w:r>
      <w:r w:rsidR="00261D75">
        <w:rPr>
          <w:noProof/>
          <w:cs/>
        </w:rPr>
        <w:t>‎</w:t>
      </w:r>
      <w:r w:rsidR="00261D75">
        <w:rPr>
          <w:noProof/>
        </w:rPr>
        <w:t>9.3</w:t>
      </w:r>
      <w:r w:rsidR="00261D75">
        <w:noBreakHyphen/>
      </w:r>
      <w:r w:rsidR="00261D75">
        <w:rPr>
          <w:noProof/>
        </w:rPr>
        <w:t>9</w:t>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33359A">
        <w:trPr>
          <w:jc w:val="center"/>
        </w:trPr>
        <w:tc>
          <w:tcPr>
            <w:tcW w:w="689" w:type="auto"/>
            <w:gridSpan w:val="2"/>
            <w:vMerge w:val="restart"/>
            <w:shd w:val="clear" w:color="auto" w:fill="D9D9D9" w:themeFill="background1" w:themeFillShade="D9"/>
          </w:tcPr>
          <w:p w14:paraId="38CDE0CF" w14:textId="77777777" w:rsidR="00EA7F31" w:rsidRDefault="00EA7F31" w:rsidP="00EA7F31">
            <w:pPr>
              <w:pStyle w:val="TAH6"/>
            </w:pPr>
            <w:bookmarkStart w:id="365" w:name="MCCQCTEMPBM_00000132"/>
          </w:p>
        </w:tc>
        <w:tc>
          <w:tcPr>
            <w:tcW w:w="689" w:type="auto"/>
            <w:shd w:val="clear" w:color="auto" w:fill="D9D9D9" w:themeFill="background1" w:themeFillShade="D9"/>
          </w:tcPr>
          <w:p w14:paraId="4D364183" w14:textId="77777777" w:rsidR="00EA7F31" w:rsidRDefault="00EA7F31" w:rsidP="00EA7F31">
            <w:pPr>
              <w:pStyle w:val="TAH6"/>
            </w:pPr>
            <w:r>
              <w:t>Type</w:t>
            </w:r>
          </w:p>
        </w:tc>
        <w:tc>
          <w:tcPr>
            <w:tcW w:w="689" w:type="auto"/>
            <w:gridSpan w:val="4"/>
            <w:shd w:val="clear" w:color="auto" w:fill="D9D9D9" w:themeFill="background1" w:themeFillShade="D9"/>
          </w:tcPr>
          <w:p w14:paraId="357C100A" w14:textId="77777777" w:rsidR="00EA7F31" w:rsidRDefault="00EA7F31" w:rsidP="00EA7F31">
            <w:pPr>
              <w:pStyle w:val="TAH6"/>
            </w:pPr>
            <w:r>
              <w:t>CuT</w:t>
            </w:r>
          </w:p>
        </w:tc>
        <w:tc>
          <w:tcPr>
            <w:tcW w:w="689" w:type="auto"/>
            <w:gridSpan w:val="4"/>
            <w:shd w:val="clear" w:color="auto" w:fill="D9D9D9" w:themeFill="background1" w:themeFillShade="D9"/>
          </w:tcPr>
          <w:p w14:paraId="7380141D" w14:textId="77777777" w:rsidR="00EA7F31" w:rsidRDefault="00EA7F31" w:rsidP="00EA7F31">
            <w:pPr>
              <w:pStyle w:val="TAH6"/>
            </w:pPr>
            <w:r>
              <w:t>EVS Reference</w:t>
            </w:r>
          </w:p>
        </w:tc>
        <w:tc>
          <w:tcPr>
            <w:tcW w:w="689" w:type="auto"/>
            <w:gridSpan w:val="3"/>
            <w:shd w:val="clear" w:color="auto" w:fill="D9D9D9" w:themeFill="background1" w:themeFillShade="D9"/>
          </w:tcPr>
          <w:p w14:paraId="13909D7D" w14:textId="77777777" w:rsidR="00EA7F31" w:rsidRDefault="00EA7F31" w:rsidP="00EA7F31">
            <w:pPr>
              <w:pStyle w:val="TAH6"/>
            </w:pPr>
            <w:r>
              <w:t>Evaluation</w:t>
            </w:r>
          </w:p>
        </w:tc>
      </w:tr>
      <w:tr w:rsidR="00EA7F31" w14:paraId="61456DCD" w14:textId="77777777" w:rsidTr="0033359A">
        <w:trPr>
          <w:jc w:val="center"/>
        </w:trPr>
        <w:tc>
          <w:tcPr>
            <w:tcW w:w="689" w:type="auto"/>
            <w:gridSpan w:val="2"/>
            <w:vMerge/>
            <w:shd w:val="clear" w:color="auto" w:fill="D9D9D9" w:themeFill="background1" w:themeFillShade="D9"/>
          </w:tcPr>
          <w:p w14:paraId="66DD290B" w14:textId="77777777" w:rsidR="00EA7F31" w:rsidRDefault="00EA7F31" w:rsidP="00EA7F31"/>
        </w:tc>
        <w:tc>
          <w:tcPr>
            <w:tcW w:w="689" w:type="auto"/>
            <w:shd w:val="clear" w:color="auto" w:fill="D9D9D9" w:themeFill="background1" w:themeFillShade="D9"/>
          </w:tcPr>
          <w:p w14:paraId="4D7C7F36" w14:textId="77777777" w:rsidR="00EA7F31" w:rsidRDefault="00EA7F31" w:rsidP="00EA7F31">
            <w:pPr>
              <w:pStyle w:val="TAH6"/>
            </w:pPr>
            <w:r>
              <w:t>Value</w:t>
            </w:r>
          </w:p>
        </w:tc>
        <w:tc>
          <w:tcPr>
            <w:tcW w:w="689" w:type="auto"/>
            <w:shd w:val="clear" w:color="auto" w:fill="D9D9D9" w:themeFill="background1" w:themeFillShade="D9"/>
          </w:tcPr>
          <w:p w14:paraId="3C2909E4" w14:textId="77777777" w:rsidR="00EA7F31" w:rsidRDefault="00EA7F31" w:rsidP="00EA7F31">
            <w:pPr>
              <w:pStyle w:val="TAH6"/>
            </w:pPr>
            <w:r>
              <w:t>Bitrate</w:t>
            </w:r>
          </w:p>
        </w:tc>
        <w:tc>
          <w:tcPr>
            <w:tcW w:w="689" w:type="auto"/>
            <w:shd w:val="clear" w:color="auto" w:fill="D9D9D9" w:themeFill="background1" w:themeFillShade="D9"/>
          </w:tcPr>
          <w:p w14:paraId="0D6D506A" w14:textId="77777777" w:rsidR="00EA7F31" w:rsidRDefault="00EA7F31" w:rsidP="00EA7F31">
            <w:pPr>
              <w:pStyle w:val="TAH6"/>
            </w:pPr>
            <w:r>
              <w:t>Req.</w:t>
            </w:r>
          </w:p>
        </w:tc>
        <w:tc>
          <w:tcPr>
            <w:tcW w:w="689" w:type="auto"/>
            <w:shd w:val="clear" w:color="auto" w:fill="D9D9D9" w:themeFill="background1" w:themeFillShade="D9"/>
          </w:tcPr>
          <w:p w14:paraId="35B2AB28" w14:textId="77777777" w:rsidR="00EA7F31" w:rsidRDefault="00EA7F31" w:rsidP="00EA7F31">
            <w:pPr>
              <w:pStyle w:val="TAH6"/>
            </w:pPr>
            <w:r>
              <w:t>Score</w:t>
            </w:r>
          </w:p>
        </w:tc>
        <w:tc>
          <w:tcPr>
            <w:tcW w:w="689" w:type="auto"/>
            <w:shd w:val="clear" w:color="auto" w:fill="D9D9D9" w:themeFill="background1" w:themeFillShade="D9"/>
          </w:tcPr>
          <w:p w14:paraId="225CDD4C" w14:textId="77777777" w:rsidR="00EA7F31" w:rsidRDefault="00EA7F31" w:rsidP="00EA7F31">
            <w:pPr>
              <w:pStyle w:val="TAH6"/>
            </w:pPr>
            <w:r>
              <w:t>Std.</w:t>
            </w:r>
          </w:p>
        </w:tc>
        <w:tc>
          <w:tcPr>
            <w:tcW w:w="689" w:type="auto"/>
            <w:shd w:val="clear" w:color="auto" w:fill="D9D9D9" w:themeFill="background1" w:themeFillShade="D9"/>
          </w:tcPr>
          <w:p w14:paraId="5FA27630" w14:textId="77777777" w:rsidR="00EA7F31" w:rsidRDefault="00EA7F31" w:rsidP="00EA7F31">
            <w:pPr>
              <w:pStyle w:val="TAH6"/>
            </w:pPr>
            <w:r>
              <w:t>Cond.</w:t>
            </w:r>
          </w:p>
        </w:tc>
        <w:tc>
          <w:tcPr>
            <w:tcW w:w="689" w:type="auto"/>
            <w:shd w:val="clear" w:color="auto" w:fill="D9D9D9" w:themeFill="background1" w:themeFillShade="D9"/>
          </w:tcPr>
          <w:p w14:paraId="769CF783" w14:textId="77777777" w:rsidR="00EA7F31" w:rsidRDefault="00EA7F31" w:rsidP="00EA7F31">
            <w:pPr>
              <w:pStyle w:val="TAH6"/>
            </w:pPr>
            <w:r>
              <w:t>Bitrate</w:t>
            </w:r>
          </w:p>
        </w:tc>
        <w:tc>
          <w:tcPr>
            <w:tcW w:w="689" w:type="auto"/>
            <w:shd w:val="clear" w:color="auto" w:fill="D9D9D9" w:themeFill="background1" w:themeFillShade="D9"/>
          </w:tcPr>
          <w:p w14:paraId="7ED041E4" w14:textId="77777777" w:rsidR="00EA7F31" w:rsidRDefault="00EA7F31" w:rsidP="00EA7F31">
            <w:pPr>
              <w:pStyle w:val="TAH6"/>
            </w:pPr>
            <w:r>
              <w:t>Score</w:t>
            </w:r>
          </w:p>
        </w:tc>
        <w:tc>
          <w:tcPr>
            <w:tcW w:w="689" w:type="auto"/>
            <w:shd w:val="clear" w:color="auto" w:fill="D9D9D9" w:themeFill="background1" w:themeFillShade="D9"/>
          </w:tcPr>
          <w:p w14:paraId="167CB7D9" w14:textId="77777777" w:rsidR="00EA7F31" w:rsidRDefault="00EA7F31" w:rsidP="00EA7F31">
            <w:pPr>
              <w:pStyle w:val="TAH6"/>
            </w:pPr>
            <w:r>
              <w:t>Std.</w:t>
            </w:r>
          </w:p>
        </w:tc>
        <w:tc>
          <w:tcPr>
            <w:tcW w:w="689" w:type="auto"/>
            <w:shd w:val="clear" w:color="auto" w:fill="D9D9D9" w:themeFill="background1" w:themeFillShade="D9"/>
          </w:tcPr>
          <w:p w14:paraId="49A5C896" w14:textId="77777777" w:rsidR="00EA7F31" w:rsidRDefault="00EA7F31" w:rsidP="00EA7F31">
            <w:pPr>
              <w:pStyle w:val="TAH6"/>
            </w:pPr>
            <w:r>
              <w:t>T-Stat</w:t>
            </w:r>
          </w:p>
        </w:tc>
        <w:tc>
          <w:tcPr>
            <w:tcW w:w="689" w:type="auto"/>
            <w:shd w:val="clear" w:color="auto" w:fill="D9D9D9" w:themeFill="background1" w:themeFillShade="D9"/>
          </w:tcPr>
          <w:p w14:paraId="780D0AA4" w14:textId="77777777" w:rsidR="00EA7F31" w:rsidRDefault="00EA7F31" w:rsidP="00EA7F31">
            <w:pPr>
              <w:pStyle w:val="TAH6"/>
            </w:pPr>
            <w:r>
              <w:t>Result</w:t>
            </w:r>
          </w:p>
        </w:tc>
        <w:tc>
          <w:tcPr>
            <w:tcW w:w="689" w:type="auto"/>
            <w:shd w:val="clear" w:color="auto" w:fill="D9D9D9" w:themeFill="background1" w:themeFillShade="D9"/>
          </w:tcPr>
          <w:p w14:paraId="275E21DA" w14:textId="77777777" w:rsidR="00EA7F31" w:rsidRDefault="00EA7F31" w:rsidP="00EA7F31">
            <w:pPr>
              <w:pStyle w:val="TAH6"/>
            </w:pPr>
            <w:r>
              <w:t>State</w:t>
            </w:r>
          </w:p>
        </w:tc>
      </w:tr>
      <w:tr w:rsidR="00EA7F31" w14:paraId="45776299" w14:textId="77777777" w:rsidTr="0033359A">
        <w:trPr>
          <w:jc w:val="center"/>
        </w:trPr>
        <w:tc>
          <w:tcPr>
            <w:tcW w:w="689" w:type="auto"/>
            <w:shd w:val="clear" w:color="auto" w:fill="D9D9D9" w:themeFill="background1" w:themeFillShade="D9"/>
          </w:tcPr>
          <w:p w14:paraId="3F9247DC" w14:textId="77777777" w:rsidR="00EA7F31" w:rsidRDefault="00EA7F31" w:rsidP="00EA7F31">
            <w:pPr>
              <w:pStyle w:val="TAH6"/>
            </w:pPr>
            <w:r>
              <w:t>Lab</w:t>
            </w:r>
          </w:p>
        </w:tc>
        <w:tc>
          <w:tcPr>
            <w:tcW w:w="689" w:type="auto"/>
            <w:shd w:val="clear" w:color="auto" w:fill="D9D9D9" w:themeFill="background1" w:themeFillShade="D9"/>
          </w:tcPr>
          <w:p w14:paraId="69DB9C75" w14:textId="77777777" w:rsidR="00EA7F31" w:rsidRDefault="00EA7F31" w:rsidP="00EA7F31">
            <w:pPr>
              <w:pStyle w:val="TAH6"/>
            </w:pPr>
            <w:r>
              <w:t>Cond.</w:t>
            </w:r>
          </w:p>
        </w:tc>
        <w:tc>
          <w:tcPr>
            <w:tcW w:w="689" w:type="auto"/>
            <w:shd w:val="clear" w:color="auto" w:fill="D9D9D9" w:themeFill="background1" w:themeFillShade="D9"/>
          </w:tcPr>
          <w:p w14:paraId="290E3708" w14:textId="77777777" w:rsidR="00EA7F31" w:rsidRDefault="00EA7F31" w:rsidP="00EA7F31">
            <w:pPr>
              <w:pStyle w:val="TAH6"/>
            </w:pPr>
            <w:r>
              <w:t>ToR#</w:t>
            </w:r>
          </w:p>
        </w:tc>
        <w:tc>
          <w:tcPr>
            <w:tcW w:w="689" w:type="auto"/>
            <w:gridSpan w:val="11"/>
            <w:shd w:val="clear" w:color="auto" w:fill="D9D9D9" w:themeFill="background1" w:themeFillShade="D9"/>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bookmarkEnd w:id="365"/>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411B062C" w:rsidR="00EA7F31" w:rsidRDefault="00EA7F31" w:rsidP="00EA7F31">
      <w:pPr>
        <w:pStyle w:val="TH"/>
      </w:pPr>
      <w:r>
        <w:t xml:space="preserve">Table </w:t>
      </w:r>
      <w:r w:rsidR="00261D75">
        <w:rPr>
          <w:noProof/>
          <w:cs/>
        </w:rPr>
        <w:t>‎</w:t>
      </w:r>
      <w:r w:rsidR="00261D75">
        <w:rPr>
          <w:noProof/>
        </w:rPr>
        <w:t>9.3</w:t>
      </w:r>
      <w:r w:rsidR="00261D75">
        <w:noBreakHyphen/>
      </w:r>
      <w:r w:rsidR="00261D75">
        <w:rPr>
          <w:noProof/>
        </w:rPr>
        <w:t>10</w:t>
      </w:r>
      <w:r>
        <w:t>: Summary of the results of BS1534-5a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33359A">
        <w:trPr>
          <w:jc w:val="center"/>
        </w:trPr>
        <w:tc>
          <w:tcPr>
            <w:tcW w:w="1928" w:type="auto"/>
            <w:shd w:val="clear" w:color="auto" w:fill="D9D9D9" w:themeFill="background1" w:themeFillShade="D9"/>
          </w:tcPr>
          <w:p w14:paraId="4C6528B0" w14:textId="77777777" w:rsidR="00EA7F31" w:rsidRDefault="00EA7F31" w:rsidP="00EA7F31">
            <w:pPr>
              <w:pStyle w:val="TAH"/>
            </w:pPr>
            <w:bookmarkStart w:id="366" w:name="MCCQCTEMPBM_00000133"/>
            <w:r>
              <w:t>Lab</w:t>
            </w:r>
          </w:p>
        </w:tc>
        <w:tc>
          <w:tcPr>
            <w:tcW w:w="1928" w:type="auto"/>
            <w:shd w:val="clear" w:color="auto" w:fill="D9D9D9" w:themeFill="background1" w:themeFillShade="D9"/>
          </w:tcPr>
          <w:p w14:paraId="5FD6BCD4" w14:textId="77777777" w:rsidR="00EA7F31" w:rsidRDefault="00EA7F31" w:rsidP="00EA7F31">
            <w:pPr>
              <w:pStyle w:val="TAH"/>
            </w:pPr>
            <w:r>
              <w:t>Cond.</w:t>
            </w:r>
          </w:p>
        </w:tc>
        <w:tc>
          <w:tcPr>
            <w:tcW w:w="1928" w:type="auto"/>
            <w:shd w:val="clear" w:color="auto" w:fill="D9D9D9" w:themeFill="background1" w:themeFillShade="D9"/>
          </w:tcPr>
          <w:p w14:paraId="4C170980" w14:textId="77777777" w:rsidR="00EA7F31" w:rsidRDefault="00EA7F31" w:rsidP="00EA7F31">
            <w:pPr>
              <w:pStyle w:val="TAH"/>
            </w:pPr>
            <w:r>
              <w:t>Bitrate</w:t>
            </w:r>
          </w:p>
        </w:tc>
        <w:tc>
          <w:tcPr>
            <w:tcW w:w="1928" w:type="auto"/>
            <w:shd w:val="clear" w:color="auto" w:fill="D9D9D9" w:themeFill="background1" w:themeFillShade="D9"/>
          </w:tcPr>
          <w:p w14:paraId="2AD45056" w14:textId="77777777" w:rsidR="00EA7F31" w:rsidRDefault="00EA7F31" w:rsidP="00EA7F31">
            <w:pPr>
              <w:pStyle w:val="TAH"/>
            </w:pPr>
            <w:r>
              <w:t>ToR</w:t>
            </w:r>
          </w:p>
        </w:tc>
        <w:tc>
          <w:tcPr>
            <w:tcW w:w="1928" w:type="auto"/>
            <w:shd w:val="clear" w:color="auto" w:fill="D9D9D9" w:themeFill="background1" w:themeFillShade="D9"/>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bookmarkEnd w:id="366"/>
    </w:tbl>
    <w:p w14:paraId="405BB7BF" w14:textId="77777777" w:rsidR="00EA7F31" w:rsidRDefault="00EA7F31"/>
    <w:p w14:paraId="03AEAE83" w14:textId="533887C1" w:rsidR="00CA2540" w:rsidRDefault="001E1BBB" w:rsidP="001E1BBB">
      <w:pPr>
        <w:pStyle w:val="Heading3"/>
      </w:pPr>
      <w:bookmarkStart w:id="367" w:name="_Toc167314806"/>
      <w:bookmarkStart w:id="368" w:name="_Toc167315965"/>
      <w:bookmarkStart w:id="369" w:name="_Toc167316389"/>
      <w:bookmarkStart w:id="370" w:name="_Toc167376980"/>
      <w:r>
        <w:t>9.3.7</w:t>
      </w:r>
      <w:r>
        <w:tab/>
      </w:r>
      <w:bookmarkStart w:id="371" w:name="_Toc166841171"/>
      <w:r w:rsidR="00AB7BDC">
        <w:t xml:space="preserve">Selection Experiment </w:t>
      </w:r>
      <w:r w:rsidR="00CA2540">
        <w:t xml:space="preserve">BS1534-5b (HOA3, </w:t>
      </w:r>
      <w:r w:rsidR="000C06B0">
        <w:t xml:space="preserve">Generic Audio, </w:t>
      </w:r>
      <w:r w:rsidR="00CC0089">
        <w:t>384 and 512</w:t>
      </w:r>
      <w:r w:rsidR="00CB63C0">
        <w:t> </w:t>
      </w:r>
      <w:r w:rsidR="00CC0089">
        <w:t>kbps</w:t>
      </w:r>
      <w:r w:rsidR="00FD2449">
        <w:t xml:space="preserve">, </w:t>
      </w:r>
      <w:r w:rsidR="00E26915">
        <w:t>7.1+4 Loudspeaker</w:t>
      </w:r>
      <w:r w:rsidR="00FD2449">
        <w:t xml:space="preserve"> Presentation</w:t>
      </w:r>
      <w:r w:rsidR="00CA2540">
        <w:t>)</w:t>
      </w:r>
      <w:bookmarkEnd w:id="367"/>
      <w:bookmarkEnd w:id="368"/>
      <w:bookmarkEnd w:id="369"/>
      <w:bookmarkEnd w:id="370"/>
      <w:bookmarkEnd w:id="371"/>
    </w:p>
    <w:p w14:paraId="1A6397EA" w14:textId="5F3CE3A3"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r w:rsidR="00CB63C0">
        <w:t> </w:t>
      </w:r>
      <w:r w:rsidRPr="00157E14">
        <w:t>kbps</w:t>
      </w:r>
      <w:r>
        <w:t xml:space="preserve"> using 7.1+4 loudspeaker</w:t>
      </w:r>
      <w:r w:rsidRPr="00157E14">
        <w:t xml:space="preserve"> presentation</w:t>
      </w:r>
      <w:r>
        <w:t xml:space="preserve">. See  Annex </w:t>
      </w:r>
      <w:r w:rsidR="00660362">
        <w:t>C.19</w:t>
      </w:r>
      <w:r>
        <w:t xml:space="preserve"> for details.</w:t>
      </w:r>
    </w:p>
    <w:p w14:paraId="77FD61C5" w14:textId="3DF5C699" w:rsidR="00CA2540" w:rsidRPr="00D22237" w:rsidRDefault="54FB9729" w:rsidP="6AC493F6">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r w:rsidR="00454DD6">
        <w:t> </w:t>
      </w:r>
      <w:r w:rsidR="022306A0">
        <w:t>7k anchor (c02), EVS conditions with increasing bitrate (c03 – c04) and IVAS conditions with increasing bitrate (c05 – c06).</w:t>
      </w:r>
    </w:p>
    <w:p w14:paraId="4E431191" w14:textId="780D0B7C" w:rsidR="00CC0089" w:rsidRDefault="00BA14C2" w:rsidP="00D22237">
      <w:pPr>
        <w:pStyle w:val="TH"/>
      </w:pPr>
      <w:r>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16E44368" w:rsidR="00CC0089" w:rsidRPr="002301D2" w:rsidRDefault="00CC0089"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6</w:t>
      </w:r>
      <w:r w:rsidRPr="00D22237">
        <w:t>: BS1534-5b (</w:t>
      </w:r>
      <w:r w:rsidR="00FD2449" w:rsidRPr="00D22237">
        <w:t>Ambisonics, HOA3 input/output, g</w:t>
      </w:r>
      <w:r w:rsidRPr="00D22237">
        <w:t xml:space="preserve">eneric </w:t>
      </w:r>
      <w:r w:rsidR="00FD2449" w:rsidRPr="00D22237">
        <w:t>a</w:t>
      </w:r>
      <w:r w:rsidRPr="00D22237">
        <w:t>udio, 384 and 512</w:t>
      </w:r>
      <w:r w:rsidR="00CB63C0" w:rsidRPr="00D22237">
        <w:t> </w:t>
      </w:r>
      <w:r w:rsidRPr="00D22237">
        <w:t>kbps</w:t>
      </w:r>
      <w:r w:rsidR="00E26915" w:rsidRPr="00D22237">
        <w:t>, 7.1+4 loudspeaker</w:t>
      </w:r>
      <w:r w:rsidR="001774C7" w:rsidRPr="00D22237">
        <w:t xml:space="preserve"> presentation</w:t>
      </w:r>
      <w:r w:rsidRPr="00D22237">
        <w:t xml:space="preserve">) MUSHRA plots for labs a and b, both labs </w:t>
      </w:r>
      <w:r w:rsidR="00B6051C" w:rsidRPr="00D22237">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4DFA98FD" w:rsidR="00CA2540" w:rsidRDefault="00CA2540" w:rsidP="00CA2540">
      <w:pPr>
        <w:pStyle w:val="TH"/>
      </w:pPr>
      <w:r>
        <w:t xml:space="preserve">Table </w:t>
      </w:r>
      <w:r w:rsidR="00261D75">
        <w:rPr>
          <w:noProof/>
          <w:cs/>
        </w:rPr>
        <w:t>‎</w:t>
      </w:r>
      <w:r w:rsidR="00261D75">
        <w:rPr>
          <w:noProof/>
        </w:rPr>
        <w:t>9.3</w:t>
      </w:r>
      <w:r w:rsidR="00261D75">
        <w:noBreakHyphen/>
      </w:r>
      <w:r w:rsidR="00261D75">
        <w:rPr>
          <w:noProof/>
        </w:rPr>
        <w:t>11</w:t>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33359A">
        <w:trPr>
          <w:jc w:val="center"/>
        </w:trPr>
        <w:tc>
          <w:tcPr>
            <w:tcW w:w="689" w:type="auto"/>
            <w:gridSpan w:val="2"/>
            <w:vMerge w:val="restart"/>
            <w:shd w:val="clear" w:color="auto" w:fill="D9D9D9" w:themeFill="background1" w:themeFillShade="D9"/>
          </w:tcPr>
          <w:p w14:paraId="6158D3B5" w14:textId="77777777" w:rsidR="00CA2540" w:rsidRDefault="00CA2540" w:rsidP="00DF2492">
            <w:pPr>
              <w:pStyle w:val="TAH6"/>
            </w:pPr>
            <w:bookmarkStart w:id="372" w:name="MCCQCTEMPBM_00000134"/>
          </w:p>
        </w:tc>
        <w:tc>
          <w:tcPr>
            <w:tcW w:w="689" w:type="auto"/>
            <w:shd w:val="clear" w:color="auto" w:fill="D9D9D9" w:themeFill="background1" w:themeFillShade="D9"/>
          </w:tcPr>
          <w:p w14:paraId="27BEB86C" w14:textId="77777777" w:rsidR="00CA2540" w:rsidRDefault="00CA2540" w:rsidP="00DF2492">
            <w:pPr>
              <w:pStyle w:val="TAH6"/>
            </w:pPr>
            <w:r>
              <w:t>Type</w:t>
            </w:r>
          </w:p>
        </w:tc>
        <w:tc>
          <w:tcPr>
            <w:tcW w:w="689" w:type="auto"/>
            <w:gridSpan w:val="4"/>
            <w:shd w:val="clear" w:color="auto" w:fill="D9D9D9" w:themeFill="background1" w:themeFillShade="D9"/>
          </w:tcPr>
          <w:p w14:paraId="5AB5CFC3" w14:textId="77777777" w:rsidR="00CA2540" w:rsidRDefault="00CA2540" w:rsidP="00DF2492">
            <w:pPr>
              <w:pStyle w:val="TAH6"/>
            </w:pPr>
            <w:r>
              <w:t>CuT</w:t>
            </w:r>
          </w:p>
        </w:tc>
        <w:tc>
          <w:tcPr>
            <w:tcW w:w="689" w:type="auto"/>
            <w:gridSpan w:val="4"/>
            <w:shd w:val="clear" w:color="auto" w:fill="D9D9D9" w:themeFill="background1" w:themeFillShade="D9"/>
          </w:tcPr>
          <w:p w14:paraId="0BF06574" w14:textId="77777777" w:rsidR="00CA2540" w:rsidRDefault="00CA2540" w:rsidP="00DF2492">
            <w:pPr>
              <w:pStyle w:val="TAH6"/>
            </w:pPr>
            <w:r>
              <w:t>EVS Reference</w:t>
            </w:r>
          </w:p>
        </w:tc>
        <w:tc>
          <w:tcPr>
            <w:tcW w:w="689" w:type="auto"/>
            <w:gridSpan w:val="3"/>
            <w:shd w:val="clear" w:color="auto" w:fill="D9D9D9" w:themeFill="background1" w:themeFillShade="D9"/>
          </w:tcPr>
          <w:p w14:paraId="2070BF0D" w14:textId="77777777" w:rsidR="00CA2540" w:rsidRDefault="00CA2540" w:rsidP="00DF2492">
            <w:pPr>
              <w:pStyle w:val="TAH6"/>
            </w:pPr>
            <w:r>
              <w:t>Evaluation</w:t>
            </w:r>
          </w:p>
        </w:tc>
      </w:tr>
      <w:tr w:rsidR="00CA2540" w14:paraId="3052F307" w14:textId="77777777" w:rsidTr="0033359A">
        <w:trPr>
          <w:jc w:val="center"/>
        </w:trPr>
        <w:tc>
          <w:tcPr>
            <w:tcW w:w="689" w:type="auto"/>
            <w:gridSpan w:val="2"/>
            <w:vMerge/>
            <w:shd w:val="clear" w:color="auto" w:fill="D9D9D9" w:themeFill="background1" w:themeFillShade="D9"/>
          </w:tcPr>
          <w:p w14:paraId="551D5DF8" w14:textId="77777777" w:rsidR="00CA2540" w:rsidRDefault="00CA2540" w:rsidP="00DF2492"/>
        </w:tc>
        <w:tc>
          <w:tcPr>
            <w:tcW w:w="689" w:type="auto"/>
            <w:shd w:val="clear" w:color="auto" w:fill="D9D9D9" w:themeFill="background1" w:themeFillShade="D9"/>
          </w:tcPr>
          <w:p w14:paraId="62AAE834" w14:textId="77777777" w:rsidR="00CA2540" w:rsidRDefault="00CA2540" w:rsidP="00DF2492">
            <w:pPr>
              <w:pStyle w:val="TAH6"/>
            </w:pPr>
            <w:r>
              <w:t>Value</w:t>
            </w:r>
          </w:p>
        </w:tc>
        <w:tc>
          <w:tcPr>
            <w:tcW w:w="689" w:type="auto"/>
            <w:shd w:val="clear" w:color="auto" w:fill="D9D9D9" w:themeFill="background1" w:themeFillShade="D9"/>
          </w:tcPr>
          <w:p w14:paraId="519B0F6C" w14:textId="77777777" w:rsidR="00CA2540" w:rsidRDefault="00CA2540" w:rsidP="00DF2492">
            <w:pPr>
              <w:pStyle w:val="TAH6"/>
            </w:pPr>
            <w:r>
              <w:t>Bitrate</w:t>
            </w:r>
          </w:p>
        </w:tc>
        <w:tc>
          <w:tcPr>
            <w:tcW w:w="689" w:type="auto"/>
            <w:shd w:val="clear" w:color="auto" w:fill="D9D9D9" w:themeFill="background1" w:themeFillShade="D9"/>
          </w:tcPr>
          <w:p w14:paraId="44AB77BA" w14:textId="77777777" w:rsidR="00CA2540" w:rsidRDefault="00CA2540" w:rsidP="00DF2492">
            <w:pPr>
              <w:pStyle w:val="TAH6"/>
            </w:pPr>
            <w:r>
              <w:t>Req.</w:t>
            </w:r>
          </w:p>
        </w:tc>
        <w:tc>
          <w:tcPr>
            <w:tcW w:w="689" w:type="auto"/>
            <w:shd w:val="clear" w:color="auto" w:fill="D9D9D9" w:themeFill="background1" w:themeFillShade="D9"/>
          </w:tcPr>
          <w:p w14:paraId="011CFE14" w14:textId="77777777" w:rsidR="00CA2540" w:rsidRDefault="00CA2540" w:rsidP="00DF2492">
            <w:pPr>
              <w:pStyle w:val="TAH6"/>
            </w:pPr>
            <w:r>
              <w:t>Score</w:t>
            </w:r>
          </w:p>
        </w:tc>
        <w:tc>
          <w:tcPr>
            <w:tcW w:w="689" w:type="auto"/>
            <w:shd w:val="clear" w:color="auto" w:fill="D9D9D9" w:themeFill="background1" w:themeFillShade="D9"/>
          </w:tcPr>
          <w:p w14:paraId="504C0122" w14:textId="77777777" w:rsidR="00CA2540" w:rsidRDefault="00CA2540" w:rsidP="00DF2492">
            <w:pPr>
              <w:pStyle w:val="TAH6"/>
            </w:pPr>
            <w:r>
              <w:t>Std.</w:t>
            </w:r>
          </w:p>
        </w:tc>
        <w:tc>
          <w:tcPr>
            <w:tcW w:w="689" w:type="auto"/>
            <w:shd w:val="clear" w:color="auto" w:fill="D9D9D9" w:themeFill="background1" w:themeFillShade="D9"/>
          </w:tcPr>
          <w:p w14:paraId="0ED45437" w14:textId="77777777" w:rsidR="00CA2540" w:rsidRDefault="00CA2540" w:rsidP="00DF2492">
            <w:pPr>
              <w:pStyle w:val="TAH6"/>
            </w:pPr>
            <w:r>
              <w:t>Cond.</w:t>
            </w:r>
          </w:p>
        </w:tc>
        <w:tc>
          <w:tcPr>
            <w:tcW w:w="689" w:type="auto"/>
            <w:shd w:val="clear" w:color="auto" w:fill="D9D9D9" w:themeFill="background1" w:themeFillShade="D9"/>
          </w:tcPr>
          <w:p w14:paraId="02AF7F47" w14:textId="77777777" w:rsidR="00CA2540" w:rsidRDefault="00CA2540" w:rsidP="00DF2492">
            <w:pPr>
              <w:pStyle w:val="TAH6"/>
            </w:pPr>
            <w:r>
              <w:t>Bitrate</w:t>
            </w:r>
          </w:p>
        </w:tc>
        <w:tc>
          <w:tcPr>
            <w:tcW w:w="689" w:type="auto"/>
            <w:shd w:val="clear" w:color="auto" w:fill="D9D9D9" w:themeFill="background1" w:themeFillShade="D9"/>
          </w:tcPr>
          <w:p w14:paraId="21B26A3C" w14:textId="77777777" w:rsidR="00CA2540" w:rsidRDefault="00CA2540" w:rsidP="00DF2492">
            <w:pPr>
              <w:pStyle w:val="TAH6"/>
            </w:pPr>
            <w:r>
              <w:t>Score</w:t>
            </w:r>
          </w:p>
        </w:tc>
        <w:tc>
          <w:tcPr>
            <w:tcW w:w="689" w:type="auto"/>
            <w:shd w:val="clear" w:color="auto" w:fill="D9D9D9" w:themeFill="background1" w:themeFillShade="D9"/>
          </w:tcPr>
          <w:p w14:paraId="54A2566A" w14:textId="77777777" w:rsidR="00CA2540" w:rsidRDefault="00CA2540" w:rsidP="00DF2492">
            <w:pPr>
              <w:pStyle w:val="TAH6"/>
            </w:pPr>
            <w:r>
              <w:t>Std.</w:t>
            </w:r>
          </w:p>
        </w:tc>
        <w:tc>
          <w:tcPr>
            <w:tcW w:w="689" w:type="auto"/>
            <w:shd w:val="clear" w:color="auto" w:fill="D9D9D9" w:themeFill="background1" w:themeFillShade="D9"/>
          </w:tcPr>
          <w:p w14:paraId="72DA1073" w14:textId="77777777" w:rsidR="00CA2540" w:rsidRDefault="00CA2540" w:rsidP="00DF2492">
            <w:pPr>
              <w:pStyle w:val="TAH6"/>
            </w:pPr>
            <w:r>
              <w:t>T-Stat</w:t>
            </w:r>
          </w:p>
        </w:tc>
        <w:tc>
          <w:tcPr>
            <w:tcW w:w="689" w:type="auto"/>
            <w:shd w:val="clear" w:color="auto" w:fill="D9D9D9" w:themeFill="background1" w:themeFillShade="D9"/>
          </w:tcPr>
          <w:p w14:paraId="32B5F3DB" w14:textId="77777777" w:rsidR="00CA2540" w:rsidRDefault="00CA2540" w:rsidP="00DF2492">
            <w:pPr>
              <w:pStyle w:val="TAH6"/>
            </w:pPr>
            <w:r>
              <w:t>Result</w:t>
            </w:r>
          </w:p>
        </w:tc>
        <w:tc>
          <w:tcPr>
            <w:tcW w:w="689" w:type="auto"/>
            <w:shd w:val="clear" w:color="auto" w:fill="D9D9D9" w:themeFill="background1" w:themeFillShade="D9"/>
          </w:tcPr>
          <w:p w14:paraId="0958D794" w14:textId="77777777" w:rsidR="00CA2540" w:rsidRDefault="00CA2540" w:rsidP="00DF2492">
            <w:pPr>
              <w:pStyle w:val="TAH6"/>
            </w:pPr>
            <w:r>
              <w:t>State</w:t>
            </w:r>
          </w:p>
        </w:tc>
      </w:tr>
      <w:tr w:rsidR="00CA2540" w14:paraId="4EFE9090" w14:textId="77777777" w:rsidTr="0033359A">
        <w:trPr>
          <w:jc w:val="center"/>
        </w:trPr>
        <w:tc>
          <w:tcPr>
            <w:tcW w:w="689" w:type="auto"/>
            <w:shd w:val="clear" w:color="auto" w:fill="D9D9D9" w:themeFill="background1" w:themeFillShade="D9"/>
          </w:tcPr>
          <w:p w14:paraId="79421819" w14:textId="77777777" w:rsidR="00CA2540" w:rsidRDefault="00CA2540" w:rsidP="00DF2492">
            <w:pPr>
              <w:pStyle w:val="TAH6"/>
            </w:pPr>
            <w:r>
              <w:t>Lab</w:t>
            </w:r>
          </w:p>
        </w:tc>
        <w:tc>
          <w:tcPr>
            <w:tcW w:w="689" w:type="auto"/>
            <w:shd w:val="clear" w:color="auto" w:fill="D9D9D9" w:themeFill="background1" w:themeFillShade="D9"/>
          </w:tcPr>
          <w:p w14:paraId="77A37F00" w14:textId="77777777" w:rsidR="00CA2540" w:rsidRDefault="00CA2540" w:rsidP="00DF2492">
            <w:pPr>
              <w:pStyle w:val="TAH6"/>
            </w:pPr>
            <w:r>
              <w:t>Cond.</w:t>
            </w:r>
          </w:p>
        </w:tc>
        <w:tc>
          <w:tcPr>
            <w:tcW w:w="689" w:type="auto"/>
            <w:shd w:val="clear" w:color="auto" w:fill="D9D9D9" w:themeFill="background1" w:themeFillShade="D9"/>
          </w:tcPr>
          <w:p w14:paraId="564C1005" w14:textId="77777777" w:rsidR="00CA2540" w:rsidRDefault="00CA2540" w:rsidP="00DF2492">
            <w:pPr>
              <w:pStyle w:val="TAH6"/>
            </w:pPr>
            <w:r>
              <w:t>ToR#</w:t>
            </w:r>
          </w:p>
        </w:tc>
        <w:tc>
          <w:tcPr>
            <w:tcW w:w="689" w:type="auto"/>
            <w:gridSpan w:val="11"/>
            <w:shd w:val="clear" w:color="auto" w:fill="D9D9D9" w:themeFill="background1" w:themeFillShade="D9"/>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bookmarkEnd w:id="372"/>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21CC0232" w:rsidR="00CA2540" w:rsidRDefault="00CA2540" w:rsidP="00CA2540">
      <w:pPr>
        <w:pStyle w:val="TH"/>
      </w:pPr>
      <w:r>
        <w:t xml:space="preserve">Table </w:t>
      </w:r>
      <w:r w:rsidR="00261D75">
        <w:rPr>
          <w:noProof/>
          <w:cs/>
        </w:rPr>
        <w:t>‎</w:t>
      </w:r>
      <w:r w:rsidR="00261D75">
        <w:rPr>
          <w:noProof/>
        </w:rPr>
        <w:t>9.3</w:t>
      </w:r>
      <w:r w:rsidR="00261D75">
        <w:noBreakHyphen/>
      </w:r>
      <w:r w:rsidR="00261D75">
        <w:rPr>
          <w:noProof/>
        </w:rPr>
        <w:t>12</w:t>
      </w:r>
      <w:r>
        <w:t>: Summary of the results of BS1534-5b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33359A">
        <w:trPr>
          <w:jc w:val="center"/>
        </w:trPr>
        <w:tc>
          <w:tcPr>
            <w:tcW w:w="1928" w:type="auto"/>
            <w:shd w:val="clear" w:color="auto" w:fill="D9D9D9" w:themeFill="background1" w:themeFillShade="D9"/>
          </w:tcPr>
          <w:p w14:paraId="72B38558" w14:textId="77777777" w:rsidR="00CA2540" w:rsidRDefault="00CA2540" w:rsidP="00DF2492">
            <w:pPr>
              <w:pStyle w:val="TAH"/>
            </w:pPr>
            <w:bookmarkStart w:id="373" w:name="MCCQCTEMPBM_00000135"/>
            <w:r>
              <w:t>Lab</w:t>
            </w:r>
          </w:p>
        </w:tc>
        <w:tc>
          <w:tcPr>
            <w:tcW w:w="1928" w:type="auto"/>
            <w:shd w:val="clear" w:color="auto" w:fill="D9D9D9" w:themeFill="background1" w:themeFillShade="D9"/>
          </w:tcPr>
          <w:p w14:paraId="6C0F763B" w14:textId="77777777" w:rsidR="00CA2540" w:rsidRDefault="00CA2540" w:rsidP="00DF2492">
            <w:pPr>
              <w:pStyle w:val="TAH"/>
            </w:pPr>
            <w:r>
              <w:t>Cond.</w:t>
            </w:r>
          </w:p>
        </w:tc>
        <w:tc>
          <w:tcPr>
            <w:tcW w:w="1928" w:type="auto"/>
            <w:shd w:val="clear" w:color="auto" w:fill="D9D9D9" w:themeFill="background1" w:themeFillShade="D9"/>
          </w:tcPr>
          <w:p w14:paraId="2837999D" w14:textId="77777777" w:rsidR="00CA2540" w:rsidRDefault="00CA2540" w:rsidP="00DF2492">
            <w:pPr>
              <w:pStyle w:val="TAH"/>
            </w:pPr>
            <w:r>
              <w:t>Bitrate</w:t>
            </w:r>
          </w:p>
        </w:tc>
        <w:tc>
          <w:tcPr>
            <w:tcW w:w="1928" w:type="auto"/>
            <w:shd w:val="clear" w:color="auto" w:fill="D9D9D9" w:themeFill="background1" w:themeFillShade="D9"/>
          </w:tcPr>
          <w:p w14:paraId="780CF054" w14:textId="77777777" w:rsidR="00CA2540" w:rsidRDefault="00CA2540" w:rsidP="00DF2492">
            <w:pPr>
              <w:pStyle w:val="TAH"/>
            </w:pPr>
            <w:r>
              <w:t>ToR</w:t>
            </w:r>
          </w:p>
        </w:tc>
        <w:tc>
          <w:tcPr>
            <w:tcW w:w="1928" w:type="auto"/>
            <w:shd w:val="clear" w:color="auto" w:fill="D9D9D9" w:themeFill="background1" w:themeFillShade="D9"/>
          </w:tcPr>
          <w:p w14:paraId="236CAD9E" w14:textId="77777777" w:rsidR="00CA2540" w:rsidRDefault="00CA2540" w:rsidP="00DF2492">
            <w:pPr>
              <w:pStyle w:val="TAH"/>
            </w:pPr>
            <w:r>
              <w:t>Status</w:t>
            </w:r>
          </w:p>
        </w:tc>
      </w:tr>
      <w:tr w:rsidR="00CA2540" w14:paraId="2C1CF5B2" w14:textId="77777777" w:rsidTr="00DF2492">
        <w:trPr>
          <w:jc w:val="center"/>
        </w:trPr>
        <w:tc>
          <w:tcPr>
            <w:tcW w:w="1928" w:type="auto"/>
            <w:vMerge w:val="restart"/>
          </w:tcPr>
          <w:p w14:paraId="0215D9F9" w14:textId="77777777" w:rsidR="00CA2540" w:rsidRDefault="00CA2540" w:rsidP="00DF2492">
            <w:pPr>
              <w:pStyle w:val="TAC"/>
            </w:pPr>
            <w:r>
              <w:t>a</w:t>
            </w:r>
          </w:p>
        </w:tc>
        <w:tc>
          <w:tcPr>
            <w:tcW w:w="1928" w:type="auto"/>
          </w:tcPr>
          <w:p w14:paraId="1B57E945" w14:textId="77777777" w:rsidR="00CA2540" w:rsidRDefault="00CA2540" w:rsidP="00DF2492">
            <w:pPr>
              <w:pStyle w:val="TAC"/>
            </w:pPr>
            <w:r>
              <w:t>c05</w:t>
            </w:r>
          </w:p>
        </w:tc>
        <w:tc>
          <w:tcPr>
            <w:tcW w:w="1928" w:type="auto"/>
          </w:tcPr>
          <w:p w14:paraId="169CBE4F" w14:textId="77777777" w:rsidR="00CA2540" w:rsidRDefault="00CA2540" w:rsidP="00DF2492">
            <w:pPr>
              <w:pStyle w:val="TAC"/>
            </w:pPr>
            <w:r>
              <w:t>384</w:t>
            </w:r>
          </w:p>
        </w:tc>
        <w:tc>
          <w:tcPr>
            <w:tcW w:w="1928" w:type="auto"/>
          </w:tcPr>
          <w:p w14:paraId="163D96B2" w14:textId="77777777" w:rsidR="00CA2540" w:rsidRDefault="00CA2540" w:rsidP="00DF2492">
            <w:pPr>
              <w:pStyle w:val="TAC"/>
            </w:pPr>
            <w:r>
              <w:t>NWT c04 OR BT c03</w:t>
            </w:r>
          </w:p>
        </w:tc>
        <w:tc>
          <w:tcPr>
            <w:tcW w:w="1928" w:type="auto"/>
            <w:shd w:val="clear" w:color="auto" w:fill="ADD8E6"/>
          </w:tcPr>
          <w:p w14:paraId="53CAF4C4" w14:textId="77777777" w:rsidR="00CA2540" w:rsidRDefault="00CA2540" w:rsidP="00DF2492">
            <w:pPr>
              <w:pStyle w:val="TAC"/>
            </w:pPr>
            <w:r>
              <w:t>EXCEED</w:t>
            </w:r>
          </w:p>
        </w:tc>
      </w:tr>
      <w:tr w:rsidR="00CA2540" w14:paraId="3D38219E" w14:textId="77777777" w:rsidTr="00DF2492">
        <w:trPr>
          <w:jc w:val="center"/>
        </w:trPr>
        <w:tc>
          <w:tcPr>
            <w:tcW w:w="1928" w:type="auto"/>
            <w:vMerge/>
          </w:tcPr>
          <w:p w14:paraId="6E0A761E" w14:textId="77777777" w:rsidR="00CA2540" w:rsidRDefault="00CA2540" w:rsidP="00DF2492"/>
        </w:tc>
        <w:tc>
          <w:tcPr>
            <w:tcW w:w="1928" w:type="auto"/>
          </w:tcPr>
          <w:p w14:paraId="22624F8A" w14:textId="77777777" w:rsidR="00CA2540" w:rsidRDefault="00CA2540" w:rsidP="00DF2492">
            <w:pPr>
              <w:pStyle w:val="TAC"/>
            </w:pPr>
            <w:r>
              <w:t>c06</w:t>
            </w:r>
          </w:p>
        </w:tc>
        <w:tc>
          <w:tcPr>
            <w:tcW w:w="1928" w:type="auto"/>
          </w:tcPr>
          <w:p w14:paraId="309237AD" w14:textId="77777777" w:rsidR="00CA2540" w:rsidRDefault="00CA2540" w:rsidP="00DF2492">
            <w:pPr>
              <w:pStyle w:val="TAC"/>
            </w:pPr>
            <w:r>
              <w:t>512</w:t>
            </w:r>
          </w:p>
        </w:tc>
        <w:tc>
          <w:tcPr>
            <w:tcW w:w="1928" w:type="auto"/>
          </w:tcPr>
          <w:p w14:paraId="746EB9D1" w14:textId="77777777" w:rsidR="00CA2540" w:rsidRDefault="00CA2540" w:rsidP="00DF2492">
            <w:pPr>
              <w:pStyle w:val="TAC"/>
            </w:pPr>
            <w:r>
              <w:t>NWT c04</w:t>
            </w:r>
          </w:p>
        </w:tc>
        <w:tc>
          <w:tcPr>
            <w:tcW w:w="1928" w:type="auto"/>
            <w:shd w:val="clear" w:color="auto" w:fill="ADD8E6"/>
          </w:tcPr>
          <w:p w14:paraId="56DB7C30" w14:textId="77777777" w:rsidR="00CA2540" w:rsidRDefault="00CA2540" w:rsidP="00DF2492">
            <w:pPr>
              <w:pStyle w:val="TAC"/>
            </w:pPr>
            <w:r>
              <w:t>EXCEED</w:t>
            </w:r>
          </w:p>
        </w:tc>
      </w:tr>
      <w:tr w:rsidR="00CA2540" w14:paraId="41BC0BDE" w14:textId="77777777" w:rsidTr="00DF2492">
        <w:trPr>
          <w:jc w:val="center"/>
        </w:trPr>
        <w:tc>
          <w:tcPr>
            <w:tcW w:w="1928" w:type="auto"/>
            <w:vMerge w:val="restart"/>
          </w:tcPr>
          <w:p w14:paraId="2D6E7E9F" w14:textId="77777777" w:rsidR="00CA2540" w:rsidRDefault="00CA2540" w:rsidP="00DF2492">
            <w:pPr>
              <w:pStyle w:val="TAC"/>
            </w:pPr>
            <w:r>
              <w:t>b</w:t>
            </w:r>
          </w:p>
        </w:tc>
        <w:tc>
          <w:tcPr>
            <w:tcW w:w="1928" w:type="auto"/>
          </w:tcPr>
          <w:p w14:paraId="02FC5389" w14:textId="77777777" w:rsidR="00CA2540" w:rsidRDefault="00CA2540" w:rsidP="00DF2492">
            <w:pPr>
              <w:pStyle w:val="TAC"/>
            </w:pPr>
            <w:r>
              <w:t>c05</w:t>
            </w:r>
          </w:p>
        </w:tc>
        <w:tc>
          <w:tcPr>
            <w:tcW w:w="1928" w:type="auto"/>
          </w:tcPr>
          <w:p w14:paraId="251D63F8" w14:textId="77777777" w:rsidR="00CA2540" w:rsidRDefault="00CA2540" w:rsidP="00DF2492">
            <w:pPr>
              <w:pStyle w:val="TAC"/>
            </w:pPr>
            <w:r>
              <w:t>384</w:t>
            </w:r>
          </w:p>
        </w:tc>
        <w:tc>
          <w:tcPr>
            <w:tcW w:w="1928" w:type="auto"/>
          </w:tcPr>
          <w:p w14:paraId="7390F995" w14:textId="77777777" w:rsidR="00CA2540" w:rsidRDefault="00CA2540" w:rsidP="00DF2492">
            <w:pPr>
              <w:pStyle w:val="TAC"/>
            </w:pPr>
            <w:r>
              <w:t>NWT c04 OR BT c03</w:t>
            </w:r>
          </w:p>
        </w:tc>
        <w:tc>
          <w:tcPr>
            <w:tcW w:w="1928" w:type="auto"/>
            <w:shd w:val="clear" w:color="auto" w:fill="ADD8E6"/>
          </w:tcPr>
          <w:p w14:paraId="1BC3CDD4" w14:textId="77777777" w:rsidR="00CA2540" w:rsidRDefault="00CA2540" w:rsidP="00DF2492">
            <w:pPr>
              <w:pStyle w:val="TAC"/>
            </w:pPr>
            <w:r>
              <w:t>EXCEED</w:t>
            </w:r>
          </w:p>
        </w:tc>
      </w:tr>
      <w:tr w:rsidR="00CA2540" w14:paraId="666513CA" w14:textId="77777777" w:rsidTr="00DF2492">
        <w:trPr>
          <w:jc w:val="center"/>
        </w:trPr>
        <w:tc>
          <w:tcPr>
            <w:tcW w:w="1928" w:type="auto"/>
            <w:vMerge/>
          </w:tcPr>
          <w:p w14:paraId="662012EC" w14:textId="77777777" w:rsidR="00CA2540" w:rsidRDefault="00CA2540" w:rsidP="00DF2492"/>
        </w:tc>
        <w:tc>
          <w:tcPr>
            <w:tcW w:w="1928" w:type="auto"/>
          </w:tcPr>
          <w:p w14:paraId="7782C850" w14:textId="77777777" w:rsidR="00CA2540" w:rsidRDefault="00CA2540" w:rsidP="00DF2492">
            <w:pPr>
              <w:pStyle w:val="TAC"/>
            </w:pPr>
            <w:r>
              <w:t>c06</w:t>
            </w:r>
          </w:p>
        </w:tc>
        <w:tc>
          <w:tcPr>
            <w:tcW w:w="1928" w:type="auto"/>
          </w:tcPr>
          <w:p w14:paraId="6F4BAA6F" w14:textId="77777777" w:rsidR="00CA2540" w:rsidRDefault="00CA2540" w:rsidP="00DF2492">
            <w:pPr>
              <w:pStyle w:val="TAC"/>
            </w:pPr>
            <w:r>
              <w:t>512</w:t>
            </w:r>
          </w:p>
        </w:tc>
        <w:tc>
          <w:tcPr>
            <w:tcW w:w="1928" w:type="auto"/>
          </w:tcPr>
          <w:p w14:paraId="44D64A74" w14:textId="77777777" w:rsidR="00CA2540" w:rsidRDefault="00CA2540" w:rsidP="00DF2492">
            <w:pPr>
              <w:pStyle w:val="TAC"/>
            </w:pPr>
            <w:r>
              <w:t>NWT c04</w:t>
            </w:r>
          </w:p>
        </w:tc>
        <w:tc>
          <w:tcPr>
            <w:tcW w:w="1928" w:type="auto"/>
            <w:shd w:val="clear" w:color="auto" w:fill="ADD8E6"/>
          </w:tcPr>
          <w:p w14:paraId="6BF30DCB" w14:textId="77777777" w:rsidR="00CA2540" w:rsidRDefault="00CA2540" w:rsidP="00DF2492">
            <w:pPr>
              <w:pStyle w:val="TAC"/>
            </w:pPr>
            <w:r>
              <w:t>EXCEED</w:t>
            </w:r>
          </w:p>
        </w:tc>
      </w:tr>
      <w:tr w:rsidR="00CA2540" w14:paraId="2734B66C" w14:textId="77777777" w:rsidTr="00DF2492">
        <w:trPr>
          <w:jc w:val="center"/>
        </w:trPr>
        <w:tc>
          <w:tcPr>
            <w:tcW w:w="1928" w:type="auto"/>
            <w:vMerge w:val="restart"/>
          </w:tcPr>
          <w:p w14:paraId="4EB50DB7" w14:textId="77777777" w:rsidR="00CA2540" w:rsidRDefault="00CA2540" w:rsidP="00DF2492">
            <w:pPr>
              <w:pStyle w:val="TAC"/>
            </w:pPr>
            <w:r>
              <w:t>b+a</w:t>
            </w:r>
          </w:p>
        </w:tc>
        <w:tc>
          <w:tcPr>
            <w:tcW w:w="1928" w:type="auto"/>
          </w:tcPr>
          <w:p w14:paraId="12DBFD73" w14:textId="77777777" w:rsidR="00CA2540" w:rsidRDefault="00CA2540" w:rsidP="00DF2492">
            <w:pPr>
              <w:pStyle w:val="TAC"/>
            </w:pPr>
            <w:r>
              <w:t>c05</w:t>
            </w:r>
          </w:p>
        </w:tc>
        <w:tc>
          <w:tcPr>
            <w:tcW w:w="1928" w:type="auto"/>
          </w:tcPr>
          <w:p w14:paraId="1C96E1B2" w14:textId="77777777" w:rsidR="00CA2540" w:rsidRDefault="00CA2540" w:rsidP="00DF2492">
            <w:pPr>
              <w:pStyle w:val="TAC"/>
            </w:pPr>
            <w:r>
              <w:t>384</w:t>
            </w:r>
          </w:p>
        </w:tc>
        <w:tc>
          <w:tcPr>
            <w:tcW w:w="1928" w:type="auto"/>
          </w:tcPr>
          <w:p w14:paraId="635D36FD" w14:textId="77777777" w:rsidR="00CA2540" w:rsidRDefault="00CA2540" w:rsidP="00DF2492">
            <w:pPr>
              <w:pStyle w:val="TAC"/>
            </w:pPr>
            <w:r>
              <w:t>NWT c04 OR BT c03</w:t>
            </w:r>
          </w:p>
        </w:tc>
        <w:tc>
          <w:tcPr>
            <w:tcW w:w="1928" w:type="auto"/>
            <w:shd w:val="clear" w:color="auto" w:fill="ADD8E6"/>
          </w:tcPr>
          <w:p w14:paraId="0A137323" w14:textId="77777777" w:rsidR="00CA2540" w:rsidRDefault="00CA2540" w:rsidP="00DF2492">
            <w:pPr>
              <w:pStyle w:val="TAC"/>
            </w:pPr>
            <w:r>
              <w:t>EXCEED</w:t>
            </w:r>
          </w:p>
        </w:tc>
      </w:tr>
      <w:tr w:rsidR="00CA2540" w14:paraId="4EE62851" w14:textId="77777777" w:rsidTr="00DF2492">
        <w:trPr>
          <w:jc w:val="center"/>
        </w:trPr>
        <w:tc>
          <w:tcPr>
            <w:tcW w:w="1928" w:type="auto"/>
            <w:vMerge/>
          </w:tcPr>
          <w:p w14:paraId="2C470342" w14:textId="77777777" w:rsidR="00CA2540" w:rsidRDefault="00CA2540" w:rsidP="00DF2492"/>
        </w:tc>
        <w:tc>
          <w:tcPr>
            <w:tcW w:w="1928" w:type="auto"/>
          </w:tcPr>
          <w:p w14:paraId="3B54D364" w14:textId="77777777" w:rsidR="00CA2540" w:rsidRDefault="00CA2540" w:rsidP="00DF2492">
            <w:pPr>
              <w:pStyle w:val="TAC"/>
            </w:pPr>
            <w:r>
              <w:t>c06</w:t>
            </w:r>
          </w:p>
        </w:tc>
        <w:tc>
          <w:tcPr>
            <w:tcW w:w="1928" w:type="auto"/>
          </w:tcPr>
          <w:p w14:paraId="403E8A0E" w14:textId="77777777" w:rsidR="00CA2540" w:rsidRDefault="00CA2540" w:rsidP="00DF2492">
            <w:pPr>
              <w:pStyle w:val="TAC"/>
            </w:pPr>
            <w:r>
              <w:t>512</w:t>
            </w:r>
          </w:p>
        </w:tc>
        <w:tc>
          <w:tcPr>
            <w:tcW w:w="1928" w:type="auto"/>
          </w:tcPr>
          <w:p w14:paraId="3A43160D" w14:textId="77777777" w:rsidR="00CA2540" w:rsidRDefault="00CA2540" w:rsidP="00DF2492">
            <w:pPr>
              <w:pStyle w:val="TAC"/>
            </w:pPr>
            <w:r>
              <w:t>NWT c04</w:t>
            </w:r>
          </w:p>
        </w:tc>
        <w:tc>
          <w:tcPr>
            <w:tcW w:w="1928" w:type="auto"/>
            <w:shd w:val="clear" w:color="auto" w:fill="ADD8E6"/>
          </w:tcPr>
          <w:p w14:paraId="3AB1B7D5" w14:textId="77777777" w:rsidR="00CA2540" w:rsidRDefault="00CA2540" w:rsidP="00DF2492">
            <w:pPr>
              <w:pStyle w:val="TAC"/>
            </w:pPr>
            <w:r>
              <w:t>EXCEED</w:t>
            </w:r>
          </w:p>
        </w:tc>
      </w:tr>
      <w:bookmarkEnd w:id="373"/>
    </w:tbl>
    <w:p w14:paraId="073F482E" w14:textId="77777777" w:rsidR="00CA2540" w:rsidRDefault="00CA2540"/>
    <w:p w14:paraId="001A54A7" w14:textId="2A7CFB4D" w:rsidR="00304FE1" w:rsidRDefault="001E1BBB" w:rsidP="001E1BBB">
      <w:pPr>
        <w:pStyle w:val="Heading2"/>
      </w:pPr>
      <w:bookmarkStart w:id="374" w:name="_Toc167314807"/>
      <w:bookmarkStart w:id="375" w:name="_Toc167315966"/>
      <w:bookmarkStart w:id="376" w:name="_Toc167316390"/>
      <w:bookmarkStart w:id="377" w:name="_Toc167376981"/>
      <w:r>
        <w:t>9.4</w:t>
      </w:r>
      <w:r>
        <w:tab/>
      </w:r>
      <w:bookmarkStart w:id="378" w:name="_Toc166841172"/>
      <w:r w:rsidR="00304FE1" w:rsidRPr="00304FE1">
        <w:t>Objects (Independent Streams with Metadata, ISM)</w:t>
      </w:r>
      <w:bookmarkEnd w:id="374"/>
      <w:bookmarkEnd w:id="375"/>
      <w:bookmarkEnd w:id="376"/>
      <w:bookmarkEnd w:id="377"/>
      <w:bookmarkEnd w:id="378"/>
    </w:p>
    <w:p w14:paraId="49E835B4" w14:textId="22EF7FC9" w:rsidR="00B12964" w:rsidRDefault="001E1BBB" w:rsidP="001E1BBB">
      <w:pPr>
        <w:pStyle w:val="Heading3"/>
      </w:pPr>
      <w:bookmarkStart w:id="379" w:name="_Toc167314808"/>
      <w:bookmarkStart w:id="380" w:name="_Toc167315967"/>
      <w:bookmarkStart w:id="381" w:name="_Toc167316391"/>
      <w:bookmarkStart w:id="382" w:name="_Toc167376982"/>
      <w:r>
        <w:t>9.4.1</w:t>
      </w:r>
      <w:r>
        <w:tab/>
      </w:r>
      <w:bookmarkStart w:id="383" w:name="_Toc166841173"/>
      <w:r w:rsidR="00B12964">
        <w:t>Overview</w:t>
      </w:r>
      <w:bookmarkEnd w:id="379"/>
      <w:bookmarkEnd w:id="380"/>
      <w:bookmarkEnd w:id="381"/>
      <w:bookmarkEnd w:id="382"/>
      <w:bookmarkEnd w:id="383"/>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
      </w:pPr>
      <w:r>
        <w:t>-</w:t>
      </w:r>
      <w:r>
        <w:tab/>
        <w:t>Selection Experiment P800-</w:t>
      </w:r>
      <w:r w:rsidR="008440BB">
        <w:t>7</w:t>
      </w:r>
      <w:r>
        <w:t xml:space="preserve">: </w:t>
      </w:r>
      <w:r w:rsidR="00010E2E">
        <w:t>Clean speech, 2 objects under clean and impaired channel conditions, DTX off and on, headphone presentation</w:t>
      </w:r>
    </w:p>
    <w:p w14:paraId="431A4FC5" w14:textId="3FE9C9AE" w:rsidR="00691A66" w:rsidRDefault="00691A66" w:rsidP="00010E2E">
      <w:pPr>
        <w:pStyle w:val="B1"/>
      </w:pPr>
      <w:r>
        <w:t>-</w:t>
      </w:r>
      <w:r>
        <w:tab/>
        <w:t>Selection Experiment BS1534-</w:t>
      </w:r>
      <w:r w:rsidR="00122A69">
        <w:t>6</w:t>
      </w:r>
      <w:r>
        <w:t xml:space="preserve">a: Generic audio, </w:t>
      </w:r>
      <w:r w:rsidR="00D94CAA">
        <w:t xml:space="preserve">3 objects, 48, 64 and </w:t>
      </w:r>
      <w:r w:rsidRPr="00EA20C1">
        <w:t>96</w:t>
      </w:r>
      <w:r w:rsidR="00CB63C0">
        <w:t> </w:t>
      </w:r>
      <w:r w:rsidRPr="00EA20C1">
        <w:t>kbps</w:t>
      </w:r>
      <w:r w:rsidR="00D94CAA">
        <w:t xml:space="preserve">, </w:t>
      </w:r>
      <w:r>
        <w:t>headphone presentation</w:t>
      </w:r>
    </w:p>
    <w:p w14:paraId="28853B00" w14:textId="06EAF606" w:rsidR="00B12964" w:rsidRPr="00EE10BB" w:rsidRDefault="00691A66" w:rsidP="00444745">
      <w:pPr>
        <w:pStyle w:val="B1"/>
      </w:pPr>
      <w:r>
        <w:t>-</w:t>
      </w:r>
      <w:r>
        <w:tab/>
        <w:t>Selection Experiment BS1534-</w:t>
      </w:r>
      <w:r w:rsidR="00122A69">
        <w:t>6</w:t>
      </w:r>
      <w:r>
        <w:t xml:space="preserve">b: Generic audio, </w:t>
      </w:r>
      <w:r w:rsidR="00D94CAA">
        <w:t>4 objects</w:t>
      </w:r>
      <w:r>
        <w:t xml:space="preserve">, </w:t>
      </w:r>
      <w:r w:rsidR="003A1810">
        <w:t>96, 128 and 256</w:t>
      </w:r>
      <w:r w:rsidR="00CB63C0">
        <w:t> </w:t>
      </w:r>
      <w:r w:rsidRPr="00EA20C1">
        <w:t>kbps</w:t>
      </w:r>
      <w:r>
        <w:t>, headphone presentation</w:t>
      </w:r>
    </w:p>
    <w:p w14:paraId="2E113E97" w14:textId="5161B8C0" w:rsidR="00170E94" w:rsidRDefault="001E1BBB" w:rsidP="001E1BBB">
      <w:pPr>
        <w:pStyle w:val="Heading3"/>
      </w:pPr>
      <w:bookmarkStart w:id="384" w:name="_Toc167314809"/>
      <w:bookmarkStart w:id="385" w:name="_Toc167315968"/>
      <w:bookmarkStart w:id="386" w:name="_Toc167316392"/>
      <w:bookmarkStart w:id="387" w:name="_Toc167376983"/>
      <w:bookmarkStart w:id="388" w:name="_Toc162888751"/>
      <w:r>
        <w:t>9.4.2</w:t>
      </w:r>
      <w:r>
        <w:tab/>
      </w:r>
      <w:bookmarkStart w:id="389" w:name="_Toc166841174"/>
      <w:r w:rsidR="00AB7BDC">
        <w:t xml:space="preserve">Selection Experiment </w:t>
      </w:r>
      <w:r w:rsidR="00170E94">
        <w:t>P800-6 (1 Object, Clean speech</w:t>
      </w:r>
      <w:r w:rsidR="00D843E6">
        <w:t>, Headphone Presentation</w:t>
      </w:r>
      <w:r w:rsidR="00170E94">
        <w:t>)</w:t>
      </w:r>
      <w:bookmarkEnd w:id="384"/>
      <w:bookmarkEnd w:id="385"/>
      <w:bookmarkEnd w:id="386"/>
      <w:bookmarkEnd w:id="387"/>
      <w:bookmarkEnd w:id="389"/>
    </w:p>
    <w:p w14:paraId="4E875419" w14:textId="5C14A41B" w:rsidR="00132CB1" w:rsidRDefault="00132CB1" w:rsidP="008F2CB8">
      <w:r w:rsidRPr="00896224">
        <w:t>Selection Experiment P800-</w:t>
      </w:r>
      <w:r>
        <w:t xml:space="preserve">6 evaluates IVAS for 1 object clean speech, under clean and impaired channel conditions, DTX off and on using headphone presentation. See </w:t>
      </w:r>
      <w:r w:rsidR="00D843E6">
        <w:t xml:space="preserve">Annex </w:t>
      </w:r>
      <w:r w:rsidR="004C68E8">
        <w:t>C</w:t>
      </w:r>
      <w:r w:rsidR="00D843E6">
        <w:t>.6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1EE88723"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1</w:t>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33359A">
        <w:trPr>
          <w:jc w:val="center"/>
        </w:trPr>
        <w:tc>
          <w:tcPr>
            <w:tcW w:w="643" w:type="auto"/>
            <w:gridSpan w:val="2"/>
            <w:vMerge w:val="restart"/>
            <w:shd w:val="clear" w:color="auto" w:fill="D9D9D9" w:themeFill="background1" w:themeFillShade="D9"/>
          </w:tcPr>
          <w:p w14:paraId="772B8100" w14:textId="77777777" w:rsidR="00170E94" w:rsidRDefault="00170E94" w:rsidP="00DF2492">
            <w:pPr>
              <w:pStyle w:val="TAH6"/>
            </w:pPr>
            <w:bookmarkStart w:id="390" w:name="MCCQCTEMPBM_00000136"/>
          </w:p>
        </w:tc>
        <w:tc>
          <w:tcPr>
            <w:tcW w:w="643" w:type="auto"/>
            <w:shd w:val="clear" w:color="auto" w:fill="D9D9D9" w:themeFill="background1" w:themeFillShade="D9"/>
          </w:tcPr>
          <w:p w14:paraId="5B00D7E2" w14:textId="77777777" w:rsidR="00170E94" w:rsidRDefault="00170E94" w:rsidP="00DF2492">
            <w:pPr>
              <w:pStyle w:val="TAH6"/>
            </w:pPr>
            <w:r>
              <w:t>Type</w:t>
            </w:r>
          </w:p>
        </w:tc>
        <w:tc>
          <w:tcPr>
            <w:tcW w:w="643" w:type="auto"/>
            <w:gridSpan w:val="6"/>
            <w:shd w:val="clear" w:color="auto" w:fill="D9D9D9" w:themeFill="background1" w:themeFillShade="D9"/>
          </w:tcPr>
          <w:p w14:paraId="4A66CEBF" w14:textId="77777777" w:rsidR="00170E94" w:rsidRDefault="00170E94" w:rsidP="00DF2492">
            <w:pPr>
              <w:pStyle w:val="TAH6"/>
            </w:pPr>
            <w:r>
              <w:t>CuT</w:t>
            </w:r>
          </w:p>
        </w:tc>
        <w:tc>
          <w:tcPr>
            <w:tcW w:w="643" w:type="auto"/>
            <w:gridSpan w:val="3"/>
            <w:shd w:val="clear" w:color="auto" w:fill="D9D9D9" w:themeFill="background1" w:themeFillShade="D9"/>
          </w:tcPr>
          <w:p w14:paraId="65164077" w14:textId="77777777" w:rsidR="00170E94" w:rsidRDefault="00170E94" w:rsidP="00DF2492">
            <w:pPr>
              <w:pStyle w:val="TAH6"/>
            </w:pPr>
            <w:r>
              <w:t>EVS Reference</w:t>
            </w:r>
          </w:p>
        </w:tc>
        <w:tc>
          <w:tcPr>
            <w:tcW w:w="643" w:type="auto"/>
            <w:gridSpan w:val="3"/>
            <w:shd w:val="clear" w:color="auto" w:fill="D9D9D9" w:themeFill="background1" w:themeFillShade="D9"/>
          </w:tcPr>
          <w:p w14:paraId="21B3EF39" w14:textId="77777777" w:rsidR="00170E94" w:rsidRDefault="00170E94" w:rsidP="00DF2492">
            <w:pPr>
              <w:pStyle w:val="TAH6"/>
            </w:pPr>
            <w:r>
              <w:t>Evaluation</w:t>
            </w:r>
          </w:p>
        </w:tc>
      </w:tr>
      <w:tr w:rsidR="00170E94" w14:paraId="13B87C28" w14:textId="77777777" w:rsidTr="0033359A">
        <w:trPr>
          <w:jc w:val="center"/>
        </w:trPr>
        <w:tc>
          <w:tcPr>
            <w:tcW w:w="643" w:type="auto"/>
            <w:gridSpan w:val="2"/>
            <w:vMerge/>
            <w:shd w:val="clear" w:color="auto" w:fill="D9D9D9" w:themeFill="background1" w:themeFillShade="D9"/>
          </w:tcPr>
          <w:p w14:paraId="38965FCA" w14:textId="77777777" w:rsidR="00170E94" w:rsidRDefault="00170E94" w:rsidP="00DF2492"/>
        </w:tc>
        <w:tc>
          <w:tcPr>
            <w:tcW w:w="643" w:type="auto"/>
            <w:shd w:val="clear" w:color="auto" w:fill="D9D9D9" w:themeFill="background1" w:themeFillShade="D9"/>
          </w:tcPr>
          <w:p w14:paraId="7BE5975B" w14:textId="77777777" w:rsidR="00170E94" w:rsidRDefault="00170E94" w:rsidP="00DF2492">
            <w:pPr>
              <w:pStyle w:val="TAH6"/>
            </w:pPr>
            <w:r>
              <w:t>Value</w:t>
            </w:r>
          </w:p>
        </w:tc>
        <w:tc>
          <w:tcPr>
            <w:tcW w:w="643" w:type="auto"/>
            <w:shd w:val="clear" w:color="auto" w:fill="D9D9D9" w:themeFill="background1" w:themeFillShade="D9"/>
          </w:tcPr>
          <w:p w14:paraId="31EC6922" w14:textId="77777777" w:rsidR="00170E94" w:rsidRDefault="00170E94" w:rsidP="00DF2492">
            <w:pPr>
              <w:pStyle w:val="TAH6"/>
            </w:pPr>
            <w:r>
              <w:t>Bitrate</w:t>
            </w:r>
          </w:p>
        </w:tc>
        <w:tc>
          <w:tcPr>
            <w:tcW w:w="643" w:type="auto"/>
            <w:shd w:val="clear" w:color="auto" w:fill="D9D9D9" w:themeFill="background1" w:themeFillShade="D9"/>
          </w:tcPr>
          <w:p w14:paraId="558A068E" w14:textId="77777777" w:rsidR="00170E94" w:rsidRDefault="00170E94" w:rsidP="00DF2492">
            <w:pPr>
              <w:pStyle w:val="TAH6"/>
            </w:pPr>
            <w:r>
              <w:t>DTX</w:t>
            </w:r>
          </w:p>
        </w:tc>
        <w:tc>
          <w:tcPr>
            <w:tcW w:w="643" w:type="auto"/>
            <w:shd w:val="clear" w:color="auto" w:fill="D9D9D9" w:themeFill="background1" w:themeFillShade="D9"/>
          </w:tcPr>
          <w:p w14:paraId="2B2A612F" w14:textId="77777777" w:rsidR="00170E94" w:rsidRDefault="00170E94" w:rsidP="00DF2492">
            <w:pPr>
              <w:pStyle w:val="TAH6"/>
            </w:pPr>
            <w:r>
              <w:t>FER</w:t>
            </w:r>
          </w:p>
        </w:tc>
        <w:tc>
          <w:tcPr>
            <w:tcW w:w="643" w:type="auto"/>
            <w:shd w:val="clear" w:color="auto" w:fill="D9D9D9" w:themeFill="background1" w:themeFillShade="D9"/>
          </w:tcPr>
          <w:p w14:paraId="13DF1B9F" w14:textId="77777777" w:rsidR="00170E94" w:rsidRDefault="00170E94" w:rsidP="00DF2492">
            <w:pPr>
              <w:pStyle w:val="TAH6"/>
            </w:pPr>
            <w:r>
              <w:t>Req.</w:t>
            </w:r>
          </w:p>
        </w:tc>
        <w:tc>
          <w:tcPr>
            <w:tcW w:w="643" w:type="auto"/>
            <w:shd w:val="clear" w:color="auto" w:fill="D9D9D9" w:themeFill="background1" w:themeFillShade="D9"/>
          </w:tcPr>
          <w:p w14:paraId="71336A8A" w14:textId="77777777" w:rsidR="00170E94" w:rsidRDefault="00170E94" w:rsidP="00DF2492">
            <w:pPr>
              <w:pStyle w:val="TAH6"/>
            </w:pPr>
            <w:r>
              <w:t>MOS</w:t>
            </w:r>
          </w:p>
        </w:tc>
        <w:tc>
          <w:tcPr>
            <w:tcW w:w="643" w:type="auto"/>
            <w:shd w:val="clear" w:color="auto" w:fill="D9D9D9" w:themeFill="background1" w:themeFillShade="D9"/>
          </w:tcPr>
          <w:p w14:paraId="5C8B30C9" w14:textId="77777777" w:rsidR="00170E94" w:rsidRDefault="00170E94" w:rsidP="00DF2492">
            <w:pPr>
              <w:pStyle w:val="TAH6"/>
            </w:pPr>
            <w:r>
              <w:t>Std.</w:t>
            </w:r>
          </w:p>
        </w:tc>
        <w:tc>
          <w:tcPr>
            <w:tcW w:w="643" w:type="auto"/>
            <w:shd w:val="clear" w:color="auto" w:fill="D9D9D9" w:themeFill="background1" w:themeFillShade="D9"/>
          </w:tcPr>
          <w:p w14:paraId="62DB6436" w14:textId="77777777" w:rsidR="00170E94" w:rsidRDefault="00170E94" w:rsidP="00DF2492">
            <w:pPr>
              <w:pStyle w:val="TAH6"/>
            </w:pPr>
            <w:r>
              <w:t>Cond.</w:t>
            </w:r>
          </w:p>
        </w:tc>
        <w:tc>
          <w:tcPr>
            <w:tcW w:w="643" w:type="auto"/>
            <w:shd w:val="clear" w:color="auto" w:fill="D9D9D9" w:themeFill="background1" w:themeFillShade="D9"/>
          </w:tcPr>
          <w:p w14:paraId="15A0599D" w14:textId="77777777" w:rsidR="00170E94" w:rsidRDefault="00170E94" w:rsidP="00DF2492">
            <w:pPr>
              <w:pStyle w:val="TAH6"/>
            </w:pPr>
            <w:r>
              <w:t>MOS</w:t>
            </w:r>
          </w:p>
        </w:tc>
        <w:tc>
          <w:tcPr>
            <w:tcW w:w="643" w:type="auto"/>
            <w:shd w:val="clear" w:color="auto" w:fill="D9D9D9" w:themeFill="background1" w:themeFillShade="D9"/>
          </w:tcPr>
          <w:p w14:paraId="439AA863" w14:textId="77777777" w:rsidR="00170E94" w:rsidRDefault="00170E94" w:rsidP="00DF2492">
            <w:pPr>
              <w:pStyle w:val="TAH6"/>
            </w:pPr>
            <w:r>
              <w:t>Std.</w:t>
            </w:r>
          </w:p>
        </w:tc>
        <w:tc>
          <w:tcPr>
            <w:tcW w:w="643" w:type="auto"/>
            <w:shd w:val="clear" w:color="auto" w:fill="D9D9D9" w:themeFill="background1" w:themeFillShade="D9"/>
          </w:tcPr>
          <w:p w14:paraId="1F3ABB54" w14:textId="77777777" w:rsidR="00170E94" w:rsidRDefault="00170E94" w:rsidP="00DF2492">
            <w:pPr>
              <w:pStyle w:val="TAH6"/>
            </w:pPr>
            <w:r>
              <w:t>T-Stat</w:t>
            </w:r>
          </w:p>
        </w:tc>
        <w:tc>
          <w:tcPr>
            <w:tcW w:w="643" w:type="auto"/>
            <w:shd w:val="clear" w:color="auto" w:fill="D9D9D9" w:themeFill="background1" w:themeFillShade="D9"/>
          </w:tcPr>
          <w:p w14:paraId="2B31456E" w14:textId="77777777" w:rsidR="00170E94" w:rsidRDefault="00170E94" w:rsidP="00DF2492">
            <w:pPr>
              <w:pStyle w:val="TAH6"/>
            </w:pPr>
            <w:r>
              <w:t>Result</w:t>
            </w:r>
          </w:p>
        </w:tc>
        <w:tc>
          <w:tcPr>
            <w:tcW w:w="643" w:type="auto"/>
            <w:shd w:val="clear" w:color="auto" w:fill="D9D9D9" w:themeFill="background1" w:themeFillShade="D9"/>
          </w:tcPr>
          <w:p w14:paraId="1C41647B" w14:textId="77777777" w:rsidR="00170E94" w:rsidRDefault="00170E94" w:rsidP="00DF2492">
            <w:pPr>
              <w:pStyle w:val="TAH6"/>
            </w:pPr>
            <w:r>
              <w:t>State</w:t>
            </w:r>
          </w:p>
        </w:tc>
      </w:tr>
      <w:tr w:rsidR="00170E94" w14:paraId="6EBA5D79" w14:textId="77777777" w:rsidTr="0033359A">
        <w:trPr>
          <w:jc w:val="center"/>
        </w:trPr>
        <w:tc>
          <w:tcPr>
            <w:tcW w:w="643" w:type="auto"/>
            <w:shd w:val="clear" w:color="auto" w:fill="D9D9D9" w:themeFill="background1" w:themeFillShade="D9"/>
          </w:tcPr>
          <w:p w14:paraId="277FCA39" w14:textId="77777777" w:rsidR="00170E94" w:rsidRDefault="00170E94" w:rsidP="00DF2492">
            <w:pPr>
              <w:pStyle w:val="TAH6"/>
            </w:pPr>
            <w:r>
              <w:t>Lab</w:t>
            </w:r>
          </w:p>
        </w:tc>
        <w:tc>
          <w:tcPr>
            <w:tcW w:w="643" w:type="auto"/>
            <w:shd w:val="clear" w:color="auto" w:fill="D9D9D9" w:themeFill="background1" w:themeFillShade="D9"/>
          </w:tcPr>
          <w:p w14:paraId="6C7DAF51" w14:textId="77777777" w:rsidR="00170E94" w:rsidRDefault="00170E94" w:rsidP="00DF2492">
            <w:pPr>
              <w:pStyle w:val="TAH6"/>
            </w:pPr>
            <w:r>
              <w:t>Cond.</w:t>
            </w:r>
          </w:p>
        </w:tc>
        <w:tc>
          <w:tcPr>
            <w:tcW w:w="643" w:type="auto"/>
            <w:shd w:val="clear" w:color="auto" w:fill="D9D9D9" w:themeFill="background1" w:themeFillShade="D9"/>
          </w:tcPr>
          <w:p w14:paraId="2CBBA2A0" w14:textId="77777777" w:rsidR="00170E94" w:rsidRDefault="00170E94" w:rsidP="00DF2492">
            <w:pPr>
              <w:pStyle w:val="TAH6"/>
            </w:pPr>
            <w:r>
              <w:t>ToR#</w:t>
            </w:r>
          </w:p>
        </w:tc>
        <w:tc>
          <w:tcPr>
            <w:tcW w:w="643" w:type="auto"/>
            <w:gridSpan w:val="12"/>
            <w:shd w:val="clear" w:color="auto" w:fill="D9D9D9" w:themeFill="background1" w:themeFillShade="D9"/>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bookmarkEnd w:id="390"/>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59950FB2"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2</w:t>
      </w:r>
      <w:r>
        <w:t>: Summary of the results of P800-6</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33359A">
        <w:trPr>
          <w:jc w:val="center"/>
        </w:trPr>
        <w:tc>
          <w:tcPr>
            <w:tcW w:w="1377" w:type="auto"/>
            <w:shd w:val="clear" w:color="auto" w:fill="D9D9D9" w:themeFill="background1" w:themeFillShade="D9"/>
          </w:tcPr>
          <w:p w14:paraId="3CC37404" w14:textId="77777777" w:rsidR="00170E94" w:rsidRDefault="00170E94" w:rsidP="00DF2492">
            <w:pPr>
              <w:pStyle w:val="TAH"/>
            </w:pPr>
            <w:bookmarkStart w:id="391" w:name="MCCQCTEMPBM_00000137"/>
            <w:r>
              <w:t>Lab</w:t>
            </w:r>
          </w:p>
        </w:tc>
        <w:tc>
          <w:tcPr>
            <w:tcW w:w="1377" w:type="auto"/>
            <w:shd w:val="clear" w:color="auto" w:fill="D9D9D9" w:themeFill="background1" w:themeFillShade="D9"/>
          </w:tcPr>
          <w:p w14:paraId="31468888" w14:textId="77777777" w:rsidR="00170E94" w:rsidRDefault="00170E94" w:rsidP="00DF2492">
            <w:pPr>
              <w:pStyle w:val="TAH"/>
            </w:pPr>
            <w:r>
              <w:t>Cond.</w:t>
            </w:r>
          </w:p>
        </w:tc>
        <w:tc>
          <w:tcPr>
            <w:tcW w:w="1377" w:type="auto"/>
            <w:shd w:val="clear" w:color="auto" w:fill="D9D9D9" w:themeFill="background1" w:themeFillShade="D9"/>
          </w:tcPr>
          <w:p w14:paraId="79F0A364" w14:textId="77777777" w:rsidR="00170E94" w:rsidRDefault="00170E94" w:rsidP="00DF2492">
            <w:pPr>
              <w:pStyle w:val="TAH"/>
            </w:pPr>
            <w:r>
              <w:t>Bitrate</w:t>
            </w:r>
          </w:p>
        </w:tc>
        <w:tc>
          <w:tcPr>
            <w:tcW w:w="1377" w:type="auto"/>
            <w:shd w:val="clear" w:color="auto" w:fill="D9D9D9" w:themeFill="background1" w:themeFillShade="D9"/>
          </w:tcPr>
          <w:p w14:paraId="1FB9394D" w14:textId="77777777" w:rsidR="00170E94" w:rsidRDefault="00170E94" w:rsidP="00DF2492">
            <w:pPr>
              <w:pStyle w:val="TAH"/>
            </w:pPr>
            <w:r>
              <w:t>DTX</w:t>
            </w:r>
          </w:p>
        </w:tc>
        <w:tc>
          <w:tcPr>
            <w:tcW w:w="1377" w:type="auto"/>
            <w:shd w:val="clear" w:color="auto" w:fill="D9D9D9" w:themeFill="background1" w:themeFillShade="D9"/>
          </w:tcPr>
          <w:p w14:paraId="1FD8101F" w14:textId="77777777" w:rsidR="00170E94" w:rsidRDefault="00170E94" w:rsidP="00DF2492">
            <w:pPr>
              <w:pStyle w:val="TAH"/>
            </w:pPr>
            <w:r>
              <w:t>FER</w:t>
            </w:r>
          </w:p>
        </w:tc>
        <w:tc>
          <w:tcPr>
            <w:tcW w:w="1377" w:type="auto"/>
            <w:shd w:val="clear" w:color="auto" w:fill="D9D9D9" w:themeFill="background1" w:themeFillShade="D9"/>
          </w:tcPr>
          <w:p w14:paraId="3EEF443D" w14:textId="77777777" w:rsidR="00170E94" w:rsidRDefault="00170E94" w:rsidP="00DF2492">
            <w:pPr>
              <w:pStyle w:val="TAH"/>
            </w:pPr>
            <w:r>
              <w:t>ToR</w:t>
            </w:r>
          </w:p>
        </w:tc>
        <w:tc>
          <w:tcPr>
            <w:tcW w:w="1377" w:type="auto"/>
            <w:shd w:val="clear" w:color="auto" w:fill="D9D9D9" w:themeFill="background1" w:themeFillShade="D9"/>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bookmarkEnd w:id="391"/>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7F89AC37" w:rsidR="00C96AE5" w:rsidRPr="002301D2" w:rsidRDefault="00BA14C2" w:rsidP="0022425D">
      <w:pPr>
        <w:pStyle w:val="TH"/>
      </w:pPr>
      <w:r w:rsidRPr="0022425D">
        <w:rPr>
          <w:noProof/>
        </w:rPr>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2425D">
        <w:t xml:space="preserve"> </w:t>
      </w:r>
      <w:r w:rsidRPr="0022425D">
        <w:rPr>
          <w:noProof/>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2425D">
        <w:t xml:space="preserve"> </w:t>
      </w:r>
      <w:r w:rsidRPr="0022425D">
        <w:rPr>
          <w:noProof/>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6D3BB056" w:rsidR="00C96AE5" w:rsidRPr="00821BD0" w:rsidRDefault="00E75797" w:rsidP="00D22237">
      <w:pPr>
        <w:pStyle w:val="TF"/>
      </w:pPr>
      <w:r>
        <w:t xml:space="preserve">Figure </w:t>
      </w:r>
      <w:r w:rsidR="003F7E00">
        <w:rPr>
          <w:noProof/>
          <w:cs/>
        </w:rPr>
        <w:t>‎</w:t>
      </w:r>
      <w:r w:rsidR="003F7E00">
        <w:rPr>
          <w:noProof/>
        </w:rPr>
        <w:t>9.4</w:t>
      </w:r>
      <w:r w:rsidR="003F7E00">
        <w:noBreakHyphen/>
      </w:r>
      <w:r w:rsidR="003F7E00">
        <w:rPr>
          <w:noProof/>
        </w:rPr>
        <w:t>1</w:t>
      </w:r>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1935C522" w:rsidR="00170E94" w:rsidRDefault="001E1BBB" w:rsidP="001E1BBB">
      <w:pPr>
        <w:pStyle w:val="Heading3"/>
      </w:pPr>
      <w:bookmarkStart w:id="392" w:name="_Toc167314810"/>
      <w:bookmarkStart w:id="393" w:name="_Toc167315969"/>
      <w:bookmarkStart w:id="394" w:name="_Toc167316393"/>
      <w:bookmarkStart w:id="395" w:name="_Toc167376984"/>
      <w:r>
        <w:t>9.4.3</w:t>
      </w:r>
      <w:r>
        <w:tab/>
      </w:r>
      <w:bookmarkStart w:id="396" w:name="_Toc166841175"/>
      <w:r w:rsidR="00AB7BDC">
        <w:t xml:space="preserve">Selection Experiment </w:t>
      </w:r>
      <w:r w:rsidR="00170E94">
        <w:t>P800-7 (2 Objects, Clean speech</w:t>
      </w:r>
      <w:r w:rsidR="00E745BD">
        <w:t>, Headphone Presentation</w:t>
      </w:r>
      <w:r w:rsidR="00170E94">
        <w:t>)</w:t>
      </w:r>
      <w:bookmarkEnd w:id="392"/>
      <w:bookmarkEnd w:id="393"/>
      <w:bookmarkEnd w:id="394"/>
      <w:bookmarkEnd w:id="395"/>
      <w:bookmarkEnd w:id="396"/>
    </w:p>
    <w:p w14:paraId="4B730B3D" w14:textId="5437BB74" w:rsidR="00D843E6" w:rsidRDefault="00D843E6" w:rsidP="00E745BD">
      <w:r>
        <w:t xml:space="preserve">Selection Experiment P800-7 evaluates IVAS for 2 objects, clean speech, under clean and impaired channel conditions, DTX off and on using headphone presentation. See Annex </w:t>
      </w:r>
      <w:r w:rsidR="00A12506">
        <w:t>C</w:t>
      </w:r>
      <w:r>
        <w:t>.</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791F3A56"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3</w:t>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33359A">
        <w:trPr>
          <w:jc w:val="center"/>
        </w:trPr>
        <w:tc>
          <w:tcPr>
            <w:tcW w:w="603" w:type="auto"/>
            <w:gridSpan w:val="2"/>
            <w:vMerge w:val="restart"/>
            <w:shd w:val="clear" w:color="auto" w:fill="D9D9D9" w:themeFill="background1" w:themeFillShade="D9"/>
          </w:tcPr>
          <w:p w14:paraId="217396F3" w14:textId="77777777" w:rsidR="00170E94" w:rsidRDefault="00170E94" w:rsidP="00DF2492">
            <w:pPr>
              <w:pStyle w:val="TAH6"/>
            </w:pPr>
            <w:bookmarkStart w:id="397" w:name="MCCQCTEMPBM_00000138"/>
          </w:p>
        </w:tc>
        <w:tc>
          <w:tcPr>
            <w:tcW w:w="603" w:type="auto"/>
            <w:shd w:val="clear" w:color="auto" w:fill="D9D9D9" w:themeFill="background1" w:themeFillShade="D9"/>
          </w:tcPr>
          <w:p w14:paraId="6A72B11B" w14:textId="77777777" w:rsidR="00170E94" w:rsidRDefault="00170E94" w:rsidP="00DF2492">
            <w:pPr>
              <w:pStyle w:val="TAH6"/>
            </w:pPr>
            <w:r>
              <w:t>Type</w:t>
            </w:r>
          </w:p>
        </w:tc>
        <w:tc>
          <w:tcPr>
            <w:tcW w:w="603" w:type="auto"/>
            <w:gridSpan w:val="6"/>
            <w:shd w:val="clear" w:color="auto" w:fill="D9D9D9" w:themeFill="background1" w:themeFillShade="D9"/>
          </w:tcPr>
          <w:p w14:paraId="4D0147ED" w14:textId="77777777" w:rsidR="00170E94" w:rsidRDefault="00170E94" w:rsidP="00DF2492">
            <w:pPr>
              <w:pStyle w:val="TAH6"/>
            </w:pPr>
            <w:r>
              <w:t>CuT</w:t>
            </w:r>
          </w:p>
        </w:tc>
        <w:tc>
          <w:tcPr>
            <w:tcW w:w="603" w:type="auto"/>
            <w:gridSpan w:val="4"/>
            <w:shd w:val="clear" w:color="auto" w:fill="D9D9D9" w:themeFill="background1" w:themeFillShade="D9"/>
          </w:tcPr>
          <w:p w14:paraId="4531373F" w14:textId="77777777" w:rsidR="00170E94" w:rsidRDefault="00170E94" w:rsidP="00DF2492">
            <w:pPr>
              <w:pStyle w:val="TAH6"/>
            </w:pPr>
            <w:r>
              <w:t>EVS Reference</w:t>
            </w:r>
          </w:p>
        </w:tc>
        <w:tc>
          <w:tcPr>
            <w:tcW w:w="603" w:type="auto"/>
            <w:gridSpan w:val="3"/>
            <w:shd w:val="clear" w:color="auto" w:fill="D9D9D9" w:themeFill="background1" w:themeFillShade="D9"/>
          </w:tcPr>
          <w:p w14:paraId="0C215829" w14:textId="77777777" w:rsidR="00170E94" w:rsidRDefault="00170E94" w:rsidP="00DF2492">
            <w:pPr>
              <w:pStyle w:val="TAH6"/>
            </w:pPr>
            <w:r>
              <w:t>Evaluation</w:t>
            </w:r>
          </w:p>
        </w:tc>
      </w:tr>
      <w:tr w:rsidR="00170E94" w14:paraId="7F618DE8" w14:textId="77777777" w:rsidTr="0033359A">
        <w:trPr>
          <w:jc w:val="center"/>
        </w:trPr>
        <w:tc>
          <w:tcPr>
            <w:tcW w:w="603" w:type="auto"/>
            <w:gridSpan w:val="2"/>
            <w:vMerge/>
            <w:shd w:val="clear" w:color="auto" w:fill="D9D9D9" w:themeFill="background1" w:themeFillShade="D9"/>
          </w:tcPr>
          <w:p w14:paraId="0BDE5F05" w14:textId="77777777" w:rsidR="00170E94" w:rsidRDefault="00170E94" w:rsidP="00DF2492"/>
        </w:tc>
        <w:tc>
          <w:tcPr>
            <w:tcW w:w="603" w:type="auto"/>
            <w:shd w:val="clear" w:color="auto" w:fill="D9D9D9" w:themeFill="background1" w:themeFillShade="D9"/>
          </w:tcPr>
          <w:p w14:paraId="6CEFFA30" w14:textId="77777777" w:rsidR="00170E94" w:rsidRDefault="00170E94" w:rsidP="00DF2492">
            <w:pPr>
              <w:pStyle w:val="TAH6"/>
            </w:pPr>
            <w:r>
              <w:t>Value</w:t>
            </w:r>
          </w:p>
        </w:tc>
        <w:tc>
          <w:tcPr>
            <w:tcW w:w="603" w:type="auto"/>
            <w:shd w:val="clear" w:color="auto" w:fill="D9D9D9" w:themeFill="background1" w:themeFillShade="D9"/>
          </w:tcPr>
          <w:p w14:paraId="4D5DE631" w14:textId="77777777" w:rsidR="00170E94" w:rsidRDefault="00170E94" w:rsidP="00DF2492">
            <w:pPr>
              <w:pStyle w:val="TAH6"/>
            </w:pPr>
            <w:r>
              <w:t>Bitrate</w:t>
            </w:r>
          </w:p>
        </w:tc>
        <w:tc>
          <w:tcPr>
            <w:tcW w:w="603" w:type="auto"/>
            <w:shd w:val="clear" w:color="auto" w:fill="D9D9D9" w:themeFill="background1" w:themeFillShade="D9"/>
          </w:tcPr>
          <w:p w14:paraId="2654CF3A" w14:textId="77777777" w:rsidR="00170E94" w:rsidRDefault="00170E94" w:rsidP="00DF2492">
            <w:pPr>
              <w:pStyle w:val="TAH6"/>
            </w:pPr>
            <w:r>
              <w:t>DTX</w:t>
            </w:r>
          </w:p>
        </w:tc>
        <w:tc>
          <w:tcPr>
            <w:tcW w:w="603" w:type="auto"/>
            <w:shd w:val="clear" w:color="auto" w:fill="D9D9D9" w:themeFill="background1" w:themeFillShade="D9"/>
          </w:tcPr>
          <w:p w14:paraId="1E9EAD5A" w14:textId="77777777" w:rsidR="00170E94" w:rsidRDefault="00170E94" w:rsidP="00DF2492">
            <w:pPr>
              <w:pStyle w:val="TAH6"/>
            </w:pPr>
            <w:r>
              <w:t>FER</w:t>
            </w:r>
          </w:p>
        </w:tc>
        <w:tc>
          <w:tcPr>
            <w:tcW w:w="603" w:type="auto"/>
            <w:shd w:val="clear" w:color="auto" w:fill="D9D9D9" w:themeFill="background1" w:themeFillShade="D9"/>
          </w:tcPr>
          <w:p w14:paraId="486D21E6" w14:textId="77777777" w:rsidR="00170E94" w:rsidRDefault="00170E94" w:rsidP="00DF2492">
            <w:pPr>
              <w:pStyle w:val="TAH6"/>
            </w:pPr>
            <w:r>
              <w:t>Req.</w:t>
            </w:r>
          </w:p>
        </w:tc>
        <w:tc>
          <w:tcPr>
            <w:tcW w:w="603" w:type="auto"/>
            <w:shd w:val="clear" w:color="auto" w:fill="D9D9D9" w:themeFill="background1" w:themeFillShade="D9"/>
          </w:tcPr>
          <w:p w14:paraId="1DBA43FB" w14:textId="77777777" w:rsidR="00170E94" w:rsidRDefault="00170E94" w:rsidP="00DF2492">
            <w:pPr>
              <w:pStyle w:val="TAH6"/>
            </w:pPr>
            <w:r>
              <w:t>MOS</w:t>
            </w:r>
          </w:p>
        </w:tc>
        <w:tc>
          <w:tcPr>
            <w:tcW w:w="603" w:type="auto"/>
            <w:shd w:val="clear" w:color="auto" w:fill="D9D9D9" w:themeFill="background1" w:themeFillShade="D9"/>
          </w:tcPr>
          <w:p w14:paraId="0DCEBC58" w14:textId="77777777" w:rsidR="00170E94" w:rsidRDefault="00170E94" w:rsidP="00DF2492">
            <w:pPr>
              <w:pStyle w:val="TAH6"/>
            </w:pPr>
            <w:r>
              <w:t>Std.</w:t>
            </w:r>
          </w:p>
        </w:tc>
        <w:tc>
          <w:tcPr>
            <w:tcW w:w="603" w:type="auto"/>
            <w:shd w:val="clear" w:color="auto" w:fill="D9D9D9" w:themeFill="background1" w:themeFillShade="D9"/>
          </w:tcPr>
          <w:p w14:paraId="4F1C2C5F" w14:textId="77777777" w:rsidR="00170E94" w:rsidRDefault="00170E94" w:rsidP="00DF2492">
            <w:pPr>
              <w:pStyle w:val="TAH6"/>
            </w:pPr>
            <w:r>
              <w:t>Cond.</w:t>
            </w:r>
          </w:p>
        </w:tc>
        <w:tc>
          <w:tcPr>
            <w:tcW w:w="603" w:type="auto"/>
            <w:shd w:val="clear" w:color="auto" w:fill="D9D9D9" w:themeFill="background1" w:themeFillShade="D9"/>
          </w:tcPr>
          <w:p w14:paraId="06DF1F64" w14:textId="77777777" w:rsidR="00170E94" w:rsidRDefault="00170E94" w:rsidP="00DF2492">
            <w:pPr>
              <w:pStyle w:val="TAH6"/>
            </w:pPr>
            <w:r>
              <w:t>Bitrate</w:t>
            </w:r>
          </w:p>
        </w:tc>
        <w:tc>
          <w:tcPr>
            <w:tcW w:w="603" w:type="auto"/>
            <w:shd w:val="clear" w:color="auto" w:fill="D9D9D9" w:themeFill="background1" w:themeFillShade="D9"/>
          </w:tcPr>
          <w:p w14:paraId="38C401DD" w14:textId="77777777" w:rsidR="00170E94" w:rsidRDefault="00170E94" w:rsidP="00DF2492">
            <w:pPr>
              <w:pStyle w:val="TAH6"/>
            </w:pPr>
            <w:r>
              <w:t>MOS</w:t>
            </w:r>
          </w:p>
        </w:tc>
        <w:tc>
          <w:tcPr>
            <w:tcW w:w="603" w:type="auto"/>
            <w:shd w:val="clear" w:color="auto" w:fill="D9D9D9" w:themeFill="background1" w:themeFillShade="D9"/>
          </w:tcPr>
          <w:p w14:paraId="52886083" w14:textId="77777777" w:rsidR="00170E94" w:rsidRDefault="00170E94" w:rsidP="00DF2492">
            <w:pPr>
              <w:pStyle w:val="TAH6"/>
            </w:pPr>
            <w:r>
              <w:t>Std.</w:t>
            </w:r>
          </w:p>
        </w:tc>
        <w:tc>
          <w:tcPr>
            <w:tcW w:w="603" w:type="auto"/>
            <w:shd w:val="clear" w:color="auto" w:fill="D9D9D9" w:themeFill="background1" w:themeFillShade="D9"/>
          </w:tcPr>
          <w:p w14:paraId="54EB6AA3" w14:textId="77777777" w:rsidR="00170E94" w:rsidRDefault="00170E94" w:rsidP="00DF2492">
            <w:pPr>
              <w:pStyle w:val="TAH6"/>
            </w:pPr>
            <w:r>
              <w:t>T-Stat</w:t>
            </w:r>
          </w:p>
        </w:tc>
        <w:tc>
          <w:tcPr>
            <w:tcW w:w="603" w:type="auto"/>
            <w:shd w:val="clear" w:color="auto" w:fill="D9D9D9" w:themeFill="background1" w:themeFillShade="D9"/>
          </w:tcPr>
          <w:p w14:paraId="6666E261" w14:textId="77777777" w:rsidR="00170E94" w:rsidRDefault="00170E94" w:rsidP="00DF2492">
            <w:pPr>
              <w:pStyle w:val="TAH6"/>
            </w:pPr>
            <w:r>
              <w:t>Result</w:t>
            </w:r>
          </w:p>
        </w:tc>
        <w:tc>
          <w:tcPr>
            <w:tcW w:w="603" w:type="auto"/>
            <w:shd w:val="clear" w:color="auto" w:fill="D9D9D9" w:themeFill="background1" w:themeFillShade="D9"/>
          </w:tcPr>
          <w:p w14:paraId="1407840C" w14:textId="77777777" w:rsidR="00170E94" w:rsidRDefault="00170E94" w:rsidP="00DF2492">
            <w:pPr>
              <w:pStyle w:val="TAH6"/>
            </w:pPr>
            <w:r>
              <w:t>State</w:t>
            </w:r>
          </w:p>
        </w:tc>
      </w:tr>
      <w:tr w:rsidR="00170E94" w14:paraId="5EB4EE0B" w14:textId="77777777" w:rsidTr="0033359A">
        <w:trPr>
          <w:jc w:val="center"/>
        </w:trPr>
        <w:tc>
          <w:tcPr>
            <w:tcW w:w="603" w:type="auto"/>
            <w:shd w:val="clear" w:color="auto" w:fill="D9D9D9" w:themeFill="background1" w:themeFillShade="D9"/>
          </w:tcPr>
          <w:p w14:paraId="5C8DFD68" w14:textId="77777777" w:rsidR="00170E94" w:rsidRDefault="00170E94" w:rsidP="00DF2492">
            <w:pPr>
              <w:pStyle w:val="TAH6"/>
            </w:pPr>
            <w:r>
              <w:t>Lab</w:t>
            </w:r>
          </w:p>
        </w:tc>
        <w:tc>
          <w:tcPr>
            <w:tcW w:w="603" w:type="auto"/>
            <w:shd w:val="clear" w:color="auto" w:fill="D9D9D9" w:themeFill="background1" w:themeFillShade="D9"/>
          </w:tcPr>
          <w:p w14:paraId="4E3F6FFF" w14:textId="77777777" w:rsidR="00170E94" w:rsidRDefault="00170E94" w:rsidP="00DF2492">
            <w:pPr>
              <w:pStyle w:val="TAH6"/>
            </w:pPr>
            <w:r>
              <w:t>Cond.</w:t>
            </w:r>
          </w:p>
        </w:tc>
        <w:tc>
          <w:tcPr>
            <w:tcW w:w="603" w:type="auto"/>
            <w:shd w:val="clear" w:color="auto" w:fill="D9D9D9" w:themeFill="background1" w:themeFillShade="D9"/>
          </w:tcPr>
          <w:p w14:paraId="72B87515" w14:textId="77777777" w:rsidR="00170E94" w:rsidRDefault="00170E94" w:rsidP="00DF2492">
            <w:pPr>
              <w:pStyle w:val="TAH6"/>
            </w:pPr>
            <w:r>
              <w:t>ToR#</w:t>
            </w:r>
          </w:p>
        </w:tc>
        <w:tc>
          <w:tcPr>
            <w:tcW w:w="603" w:type="auto"/>
            <w:gridSpan w:val="13"/>
            <w:shd w:val="clear" w:color="auto" w:fill="D9D9D9" w:themeFill="background1" w:themeFillShade="D9"/>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bookmarkEnd w:id="397"/>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3E0DF658"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4</w:t>
      </w:r>
      <w:r>
        <w:t>: Summary of the results of P800-7</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33359A">
        <w:trPr>
          <w:jc w:val="center"/>
        </w:trPr>
        <w:tc>
          <w:tcPr>
            <w:tcW w:w="1377" w:type="auto"/>
            <w:shd w:val="clear" w:color="auto" w:fill="D9D9D9" w:themeFill="background1" w:themeFillShade="D9"/>
          </w:tcPr>
          <w:p w14:paraId="63448927" w14:textId="77777777" w:rsidR="00170E94" w:rsidRDefault="00170E94" w:rsidP="00DF2492">
            <w:pPr>
              <w:pStyle w:val="TAH"/>
            </w:pPr>
            <w:bookmarkStart w:id="398" w:name="MCCQCTEMPBM_00000139"/>
            <w:r>
              <w:t>Lab</w:t>
            </w:r>
          </w:p>
        </w:tc>
        <w:tc>
          <w:tcPr>
            <w:tcW w:w="1377" w:type="auto"/>
            <w:shd w:val="clear" w:color="auto" w:fill="D9D9D9" w:themeFill="background1" w:themeFillShade="D9"/>
          </w:tcPr>
          <w:p w14:paraId="574E9188" w14:textId="77777777" w:rsidR="00170E94" w:rsidRDefault="00170E94" w:rsidP="00DF2492">
            <w:pPr>
              <w:pStyle w:val="TAH"/>
            </w:pPr>
            <w:r>
              <w:t>Cond.</w:t>
            </w:r>
          </w:p>
        </w:tc>
        <w:tc>
          <w:tcPr>
            <w:tcW w:w="1377" w:type="auto"/>
            <w:shd w:val="clear" w:color="auto" w:fill="D9D9D9" w:themeFill="background1" w:themeFillShade="D9"/>
          </w:tcPr>
          <w:p w14:paraId="7C31EB9D" w14:textId="77777777" w:rsidR="00170E94" w:rsidRDefault="00170E94" w:rsidP="00DF2492">
            <w:pPr>
              <w:pStyle w:val="TAH"/>
            </w:pPr>
            <w:r>
              <w:t>Bitrate</w:t>
            </w:r>
          </w:p>
        </w:tc>
        <w:tc>
          <w:tcPr>
            <w:tcW w:w="1377" w:type="auto"/>
            <w:shd w:val="clear" w:color="auto" w:fill="D9D9D9" w:themeFill="background1" w:themeFillShade="D9"/>
          </w:tcPr>
          <w:p w14:paraId="2228E4BE" w14:textId="77777777" w:rsidR="00170E94" w:rsidRDefault="00170E94" w:rsidP="00DF2492">
            <w:pPr>
              <w:pStyle w:val="TAH"/>
            </w:pPr>
            <w:r>
              <w:t>DTX</w:t>
            </w:r>
          </w:p>
        </w:tc>
        <w:tc>
          <w:tcPr>
            <w:tcW w:w="1377" w:type="auto"/>
            <w:shd w:val="clear" w:color="auto" w:fill="D9D9D9" w:themeFill="background1" w:themeFillShade="D9"/>
          </w:tcPr>
          <w:p w14:paraId="15DC067F" w14:textId="77777777" w:rsidR="00170E94" w:rsidRDefault="00170E94" w:rsidP="00DF2492">
            <w:pPr>
              <w:pStyle w:val="TAH"/>
            </w:pPr>
            <w:r>
              <w:t>FER</w:t>
            </w:r>
          </w:p>
        </w:tc>
        <w:tc>
          <w:tcPr>
            <w:tcW w:w="1377" w:type="auto"/>
            <w:shd w:val="clear" w:color="auto" w:fill="D9D9D9" w:themeFill="background1" w:themeFillShade="D9"/>
          </w:tcPr>
          <w:p w14:paraId="34F1F5D4" w14:textId="77777777" w:rsidR="00170E94" w:rsidRDefault="00170E94" w:rsidP="00DF2492">
            <w:pPr>
              <w:pStyle w:val="TAH"/>
            </w:pPr>
            <w:r>
              <w:t>ToR</w:t>
            </w:r>
          </w:p>
        </w:tc>
        <w:tc>
          <w:tcPr>
            <w:tcW w:w="1377" w:type="auto"/>
            <w:shd w:val="clear" w:color="auto" w:fill="D9D9D9" w:themeFill="background1" w:themeFillShade="D9"/>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bookmarkEnd w:id="398"/>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5C38A123" w:rsidR="00D731EE" w:rsidRPr="00BA14C2" w:rsidRDefault="00BA14C2" w:rsidP="00BA14C2">
      <w:pPr>
        <w:pStyle w:val="TH"/>
      </w:pPr>
      <w:r w:rsidRPr="00BA14C2">
        <w:rPr>
          <w:noProof/>
        </w:rPr>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noProof/>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noProof/>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625D43F0" w:rsidR="00C27AA9" w:rsidRDefault="00C27AA9" w:rsidP="00D22237">
      <w:pPr>
        <w:pStyle w:val="TF"/>
      </w:pPr>
      <w:r>
        <w:t xml:space="preserve">Figure </w:t>
      </w:r>
      <w:r w:rsidR="003F7E00">
        <w:rPr>
          <w:noProof/>
          <w:cs/>
        </w:rPr>
        <w:t>‎</w:t>
      </w:r>
      <w:r w:rsidR="003F7E00">
        <w:rPr>
          <w:noProof/>
        </w:rPr>
        <w:t>9.4</w:t>
      </w:r>
      <w:r w:rsidR="003F7E00">
        <w:noBreakHyphen/>
      </w:r>
      <w:r w:rsidR="003F7E00">
        <w:rPr>
          <w:noProof/>
        </w:rPr>
        <w:t>2</w:t>
      </w:r>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7C35E523" w:rsidR="002358EA" w:rsidRDefault="001E1BBB" w:rsidP="001E1BBB">
      <w:pPr>
        <w:pStyle w:val="Heading3"/>
      </w:pPr>
      <w:bookmarkStart w:id="399" w:name="_Toc167314811"/>
      <w:bookmarkStart w:id="400" w:name="_Toc167315970"/>
      <w:bookmarkStart w:id="401" w:name="_Toc167316394"/>
      <w:bookmarkStart w:id="402" w:name="_Toc167376985"/>
      <w:r>
        <w:t>9.4.4</w:t>
      </w:r>
      <w:r>
        <w:tab/>
      </w:r>
      <w:bookmarkStart w:id="403"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r w:rsidR="00CB63C0">
        <w:t> </w:t>
      </w:r>
      <w:r w:rsidR="00A52ED1">
        <w:t xml:space="preserve">kbps, </w:t>
      </w:r>
      <w:r w:rsidR="002358EA">
        <w:t>Headphone</w:t>
      </w:r>
      <w:r w:rsidR="004605AB">
        <w:t xml:space="preserve"> Presentation</w:t>
      </w:r>
      <w:r w:rsidR="002358EA">
        <w:t>)</w:t>
      </w:r>
      <w:bookmarkEnd w:id="399"/>
      <w:bookmarkEnd w:id="400"/>
      <w:bookmarkEnd w:id="401"/>
      <w:bookmarkEnd w:id="402"/>
      <w:bookmarkEnd w:id="403"/>
    </w:p>
    <w:p w14:paraId="522ECC1C" w14:textId="127A2DFE" w:rsidR="002358EA" w:rsidRPr="002358EA" w:rsidRDefault="004605AB" w:rsidP="004605AB">
      <w:r>
        <w:t xml:space="preserve">Selection Experiment BS1534-6a evaluates IVAS for 3 objects, generic audio at 48, 64 and </w:t>
      </w:r>
      <w:r w:rsidRPr="00EA20C1">
        <w:t>96</w:t>
      </w:r>
      <w:r w:rsidR="00CB63C0">
        <w:t> </w:t>
      </w:r>
      <w:r w:rsidRPr="00EA20C1">
        <w:t>kbps</w:t>
      </w:r>
      <w:r>
        <w:t xml:space="preserve"> using headphone presentation. See Annex </w:t>
      </w:r>
      <w:r w:rsidR="005B1724">
        <w:t>C</w:t>
      </w:r>
      <w:r>
        <w:t>.</w:t>
      </w:r>
      <w:r w:rsidR="005B1724">
        <w:t>20</w:t>
      </w:r>
      <w:r>
        <w:t xml:space="preserve"> for details.</w:t>
      </w:r>
    </w:p>
    <w:p w14:paraId="032D8FC9" w14:textId="22E70390" w:rsidR="00DF2492" w:rsidRPr="00D22237" w:rsidRDefault="498BD5A9" w:rsidP="49FB4BAA">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r w:rsidR="00454DD6">
        <w:t> </w:t>
      </w:r>
      <w:r w:rsidR="1A748693">
        <w:t>7k anchor (c02), EVS conditions with increasing bitrate (c03 – c05) and IVAS conditions with increasing bitrate (c06 – c08).</w:t>
      </w:r>
    </w:p>
    <w:p w14:paraId="163B3500" w14:textId="74D44772" w:rsidR="00B252F0" w:rsidRPr="002301D2" w:rsidRDefault="00BA14C2" w:rsidP="00D22237">
      <w:pPr>
        <w:pStyle w:val="TH"/>
      </w:pPr>
      <w:r>
        <w:rPr>
          <w:noProof/>
        </w:rPr>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42CEEE5E" w:rsidR="00DF396F" w:rsidRDefault="00B252F0" w:rsidP="00D22237">
      <w:pPr>
        <w:pStyle w:val="TF"/>
      </w:pPr>
      <w:r>
        <w:t xml:space="preserve">Figure </w:t>
      </w:r>
      <w:r w:rsidR="003F7E00">
        <w:rPr>
          <w:noProof/>
          <w:cs/>
        </w:rPr>
        <w:t>‎</w:t>
      </w:r>
      <w:r w:rsidR="003F7E00">
        <w:rPr>
          <w:noProof/>
        </w:rPr>
        <w:t>9.4</w:t>
      </w:r>
      <w:r w:rsidR="003F7E00">
        <w:noBreakHyphen/>
      </w:r>
      <w:r w:rsidR="003F7E00">
        <w:rPr>
          <w:noProof/>
        </w:rPr>
        <w:t>3</w:t>
      </w:r>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w:t>
      </w:r>
      <w:r w:rsidR="00CB63C0">
        <w:rPr>
          <w:lang w:val="en-US"/>
        </w:rPr>
        <w:t> </w:t>
      </w:r>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179B6E02" w:rsidR="00DF2492" w:rsidRDefault="00DF2492" w:rsidP="00DF2492">
      <w:pPr>
        <w:pStyle w:val="TH"/>
      </w:pPr>
      <w:r>
        <w:t xml:space="preserve">Table </w:t>
      </w:r>
      <w:r w:rsidR="00261D75">
        <w:rPr>
          <w:noProof/>
          <w:cs/>
        </w:rPr>
        <w:t>‎</w:t>
      </w:r>
      <w:r w:rsidR="00261D75">
        <w:rPr>
          <w:noProof/>
        </w:rPr>
        <w:t>9.4</w:t>
      </w:r>
      <w:r w:rsidR="00261D75">
        <w:noBreakHyphen/>
      </w:r>
      <w:r w:rsidR="00261D75">
        <w:rPr>
          <w:noProof/>
        </w:rPr>
        <w:t>5</w:t>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33359A">
        <w:trPr>
          <w:jc w:val="center"/>
        </w:trPr>
        <w:tc>
          <w:tcPr>
            <w:tcW w:w="689" w:type="auto"/>
            <w:gridSpan w:val="2"/>
            <w:vMerge w:val="restart"/>
            <w:shd w:val="clear" w:color="auto" w:fill="D9D9D9" w:themeFill="background1" w:themeFillShade="D9"/>
          </w:tcPr>
          <w:p w14:paraId="6E22B685" w14:textId="77777777" w:rsidR="00DF2492" w:rsidRDefault="00DF2492" w:rsidP="00DF2492">
            <w:pPr>
              <w:pStyle w:val="TAH6"/>
            </w:pPr>
            <w:bookmarkStart w:id="404" w:name="MCCQCTEMPBM_00000140"/>
          </w:p>
        </w:tc>
        <w:tc>
          <w:tcPr>
            <w:tcW w:w="689" w:type="auto"/>
            <w:shd w:val="clear" w:color="auto" w:fill="D9D9D9" w:themeFill="background1" w:themeFillShade="D9"/>
          </w:tcPr>
          <w:p w14:paraId="44C10C85" w14:textId="77777777" w:rsidR="00DF2492" w:rsidRDefault="00DF2492" w:rsidP="00DF2492">
            <w:pPr>
              <w:pStyle w:val="TAH6"/>
            </w:pPr>
            <w:r>
              <w:t>Type</w:t>
            </w:r>
          </w:p>
        </w:tc>
        <w:tc>
          <w:tcPr>
            <w:tcW w:w="689" w:type="auto"/>
            <w:gridSpan w:val="4"/>
            <w:shd w:val="clear" w:color="auto" w:fill="D9D9D9" w:themeFill="background1" w:themeFillShade="D9"/>
          </w:tcPr>
          <w:p w14:paraId="3D0A1C10" w14:textId="77777777" w:rsidR="00DF2492" w:rsidRDefault="00DF2492" w:rsidP="00DF2492">
            <w:pPr>
              <w:pStyle w:val="TAH6"/>
            </w:pPr>
            <w:r>
              <w:t>CuT</w:t>
            </w:r>
          </w:p>
        </w:tc>
        <w:tc>
          <w:tcPr>
            <w:tcW w:w="689" w:type="auto"/>
            <w:gridSpan w:val="4"/>
            <w:shd w:val="clear" w:color="auto" w:fill="D9D9D9" w:themeFill="background1" w:themeFillShade="D9"/>
          </w:tcPr>
          <w:p w14:paraId="47E3722C" w14:textId="77777777" w:rsidR="00DF2492" w:rsidRDefault="00DF2492" w:rsidP="00DF2492">
            <w:pPr>
              <w:pStyle w:val="TAH6"/>
            </w:pPr>
            <w:r>
              <w:t>EVS Reference</w:t>
            </w:r>
          </w:p>
        </w:tc>
        <w:tc>
          <w:tcPr>
            <w:tcW w:w="689" w:type="auto"/>
            <w:gridSpan w:val="3"/>
            <w:shd w:val="clear" w:color="auto" w:fill="D9D9D9" w:themeFill="background1" w:themeFillShade="D9"/>
          </w:tcPr>
          <w:p w14:paraId="7B9FCC16" w14:textId="77777777" w:rsidR="00DF2492" w:rsidRDefault="00DF2492" w:rsidP="00DF2492">
            <w:pPr>
              <w:pStyle w:val="TAH6"/>
            </w:pPr>
            <w:r>
              <w:t>Evaluation</w:t>
            </w:r>
          </w:p>
        </w:tc>
      </w:tr>
      <w:tr w:rsidR="00DF2492" w14:paraId="1754E336" w14:textId="77777777" w:rsidTr="0033359A">
        <w:trPr>
          <w:jc w:val="center"/>
        </w:trPr>
        <w:tc>
          <w:tcPr>
            <w:tcW w:w="689" w:type="auto"/>
            <w:gridSpan w:val="2"/>
            <w:vMerge/>
            <w:shd w:val="clear" w:color="auto" w:fill="D9D9D9" w:themeFill="background1" w:themeFillShade="D9"/>
          </w:tcPr>
          <w:p w14:paraId="174D0F81" w14:textId="77777777" w:rsidR="00DF2492" w:rsidRDefault="00DF2492" w:rsidP="00DF2492"/>
        </w:tc>
        <w:tc>
          <w:tcPr>
            <w:tcW w:w="689" w:type="auto"/>
            <w:shd w:val="clear" w:color="auto" w:fill="D9D9D9" w:themeFill="background1" w:themeFillShade="D9"/>
          </w:tcPr>
          <w:p w14:paraId="02589425" w14:textId="77777777" w:rsidR="00DF2492" w:rsidRDefault="00DF2492" w:rsidP="00DF2492">
            <w:pPr>
              <w:pStyle w:val="TAH6"/>
            </w:pPr>
            <w:r>
              <w:t>Value</w:t>
            </w:r>
          </w:p>
        </w:tc>
        <w:tc>
          <w:tcPr>
            <w:tcW w:w="689" w:type="auto"/>
            <w:shd w:val="clear" w:color="auto" w:fill="D9D9D9" w:themeFill="background1" w:themeFillShade="D9"/>
          </w:tcPr>
          <w:p w14:paraId="1B37FF79" w14:textId="77777777" w:rsidR="00DF2492" w:rsidRDefault="00DF2492" w:rsidP="00DF2492">
            <w:pPr>
              <w:pStyle w:val="TAH6"/>
            </w:pPr>
            <w:r>
              <w:t>Bitrate</w:t>
            </w:r>
          </w:p>
        </w:tc>
        <w:tc>
          <w:tcPr>
            <w:tcW w:w="689" w:type="auto"/>
            <w:shd w:val="clear" w:color="auto" w:fill="D9D9D9" w:themeFill="background1" w:themeFillShade="D9"/>
          </w:tcPr>
          <w:p w14:paraId="4E5088FE" w14:textId="77777777" w:rsidR="00DF2492" w:rsidRDefault="00DF2492" w:rsidP="00DF2492">
            <w:pPr>
              <w:pStyle w:val="TAH6"/>
            </w:pPr>
            <w:r>
              <w:t>Req.</w:t>
            </w:r>
          </w:p>
        </w:tc>
        <w:tc>
          <w:tcPr>
            <w:tcW w:w="689" w:type="auto"/>
            <w:shd w:val="clear" w:color="auto" w:fill="D9D9D9" w:themeFill="background1" w:themeFillShade="D9"/>
          </w:tcPr>
          <w:p w14:paraId="02A4666C" w14:textId="77777777" w:rsidR="00DF2492" w:rsidRDefault="00DF2492" w:rsidP="00DF2492">
            <w:pPr>
              <w:pStyle w:val="TAH6"/>
            </w:pPr>
            <w:r>
              <w:t>Score</w:t>
            </w:r>
          </w:p>
        </w:tc>
        <w:tc>
          <w:tcPr>
            <w:tcW w:w="689" w:type="auto"/>
            <w:shd w:val="clear" w:color="auto" w:fill="D9D9D9" w:themeFill="background1" w:themeFillShade="D9"/>
          </w:tcPr>
          <w:p w14:paraId="77F9F128" w14:textId="77777777" w:rsidR="00DF2492" w:rsidRDefault="00DF2492" w:rsidP="00DF2492">
            <w:pPr>
              <w:pStyle w:val="TAH6"/>
            </w:pPr>
            <w:r>
              <w:t>Std.</w:t>
            </w:r>
          </w:p>
        </w:tc>
        <w:tc>
          <w:tcPr>
            <w:tcW w:w="689" w:type="auto"/>
            <w:shd w:val="clear" w:color="auto" w:fill="D9D9D9" w:themeFill="background1" w:themeFillShade="D9"/>
          </w:tcPr>
          <w:p w14:paraId="4AA58704" w14:textId="77777777" w:rsidR="00DF2492" w:rsidRDefault="00DF2492" w:rsidP="00DF2492">
            <w:pPr>
              <w:pStyle w:val="TAH6"/>
            </w:pPr>
            <w:r>
              <w:t>Cond.</w:t>
            </w:r>
          </w:p>
        </w:tc>
        <w:tc>
          <w:tcPr>
            <w:tcW w:w="689" w:type="auto"/>
            <w:shd w:val="clear" w:color="auto" w:fill="D9D9D9" w:themeFill="background1" w:themeFillShade="D9"/>
          </w:tcPr>
          <w:p w14:paraId="4B397C32" w14:textId="77777777" w:rsidR="00DF2492" w:rsidRDefault="00DF2492" w:rsidP="00DF2492">
            <w:pPr>
              <w:pStyle w:val="TAH6"/>
            </w:pPr>
            <w:r>
              <w:t>Bitrate</w:t>
            </w:r>
          </w:p>
        </w:tc>
        <w:tc>
          <w:tcPr>
            <w:tcW w:w="689" w:type="auto"/>
            <w:shd w:val="clear" w:color="auto" w:fill="D9D9D9" w:themeFill="background1" w:themeFillShade="D9"/>
          </w:tcPr>
          <w:p w14:paraId="775E5889" w14:textId="77777777" w:rsidR="00DF2492" w:rsidRDefault="00DF2492" w:rsidP="00DF2492">
            <w:pPr>
              <w:pStyle w:val="TAH6"/>
            </w:pPr>
            <w:r>
              <w:t>Score</w:t>
            </w:r>
          </w:p>
        </w:tc>
        <w:tc>
          <w:tcPr>
            <w:tcW w:w="689" w:type="auto"/>
            <w:shd w:val="clear" w:color="auto" w:fill="D9D9D9" w:themeFill="background1" w:themeFillShade="D9"/>
          </w:tcPr>
          <w:p w14:paraId="79777FD2" w14:textId="77777777" w:rsidR="00DF2492" w:rsidRDefault="00DF2492" w:rsidP="00DF2492">
            <w:pPr>
              <w:pStyle w:val="TAH6"/>
            </w:pPr>
            <w:r>
              <w:t>Std.</w:t>
            </w:r>
          </w:p>
        </w:tc>
        <w:tc>
          <w:tcPr>
            <w:tcW w:w="689" w:type="auto"/>
            <w:shd w:val="clear" w:color="auto" w:fill="D9D9D9" w:themeFill="background1" w:themeFillShade="D9"/>
          </w:tcPr>
          <w:p w14:paraId="786F8576" w14:textId="77777777" w:rsidR="00DF2492" w:rsidRDefault="00DF2492" w:rsidP="00DF2492">
            <w:pPr>
              <w:pStyle w:val="TAH6"/>
            </w:pPr>
            <w:r>
              <w:t>T-Stat</w:t>
            </w:r>
          </w:p>
        </w:tc>
        <w:tc>
          <w:tcPr>
            <w:tcW w:w="689" w:type="auto"/>
            <w:shd w:val="clear" w:color="auto" w:fill="D9D9D9" w:themeFill="background1" w:themeFillShade="D9"/>
          </w:tcPr>
          <w:p w14:paraId="695FE88A" w14:textId="77777777" w:rsidR="00DF2492" w:rsidRDefault="00DF2492" w:rsidP="00DF2492">
            <w:pPr>
              <w:pStyle w:val="TAH6"/>
            </w:pPr>
            <w:r>
              <w:t>Result</w:t>
            </w:r>
          </w:p>
        </w:tc>
        <w:tc>
          <w:tcPr>
            <w:tcW w:w="689" w:type="auto"/>
            <w:shd w:val="clear" w:color="auto" w:fill="D9D9D9" w:themeFill="background1" w:themeFillShade="D9"/>
          </w:tcPr>
          <w:p w14:paraId="1F68ECE5" w14:textId="77777777" w:rsidR="00DF2492" w:rsidRDefault="00DF2492" w:rsidP="00DF2492">
            <w:pPr>
              <w:pStyle w:val="TAH6"/>
            </w:pPr>
            <w:r>
              <w:t>State</w:t>
            </w:r>
          </w:p>
        </w:tc>
      </w:tr>
      <w:tr w:rsidR="00DF2492" w14:paraId="73B0632E" w14:textId="77777777" w:rsidTr="0033359A">
        <w:trPr>
          <w:jc w:val="center"/>
        </w:trPr>
        <w:tc>
          <w:tcPr>
            <w:tcW w:w="689" w:type="auto"/>
            <w:shd w:val="clear" w:color="auto" w:fill="D9D9D9" w:themeFill="background1" w:themeFillShade="D9"/>
          </w:tcPr>
          <w:p w14:paraId="2E9D562D" w14:textId="77777777" w:rsidR="00DF2492" w:rsidRDefault="00DF2492" w:rsidP="00DF2492">
            <w:pPr>
              <w:pStyle w:val="TAH6"/>
            </w:pPr>
            <w:r>
              <w:t>Lab</w:t>
            </w:r>
          </w:p>
        </w:tc>
        <w:tc>
          <w:tcPr>
            <w:tcW w:w="689" w:type="auto"/>
            <w:shd w:val="clear" w:color="auto" w:fill="D9D9D9" w:themeFill="background1" w:themeFillShade="D9"/>
          </w:tcPr>
          <w:p w14:paraId="64FFC1BB" w14:textId="77777777" w:rsidR="00DF2492" w:rsidRDefault="00DF2492" w:rsidP="00DF2492">
            <w:pPr>
              <w:pStyle w:val="TAH6"/>
            </w:pPr>
            <w:r>
              <w:t>Cond.</w:t>
            </w:r>
          </w:p>
        </w:tc>
        <w:tc>
          <w:tcPr>
            <w:tcW w:w="689" w:type="auto"/>
            <w:shd w:val="clear" w:color="auto" w:fill="D9D9D9" w:themeFill="background1" w:themeFillShade="D9"/>
          </w:tcPr>
          <w:p w14:paraId="42B8046A" w14:textId="77777777" w:rsidR="00DF2492" w:rsidRDefault="00DF2492" w:rsidP="00DF2492">
            <w:pPr>
              <w:pStyle w:val="TAH6"/>
            </w:pPr>
            <w:r>
              <w:t>ToR#</w:t>
            </w:r>
          </w:p>
        </w:tc>
        <w:tc>
          <w:tcPr>
            <w:tcW w:w="689" w:type="auto"/>
            <w:gridSpan w:val="11"/>
            <w:shd w:val="clear" w:color="auto" w:fill="D9D9D9" w:themeFill="background1" w:themeFillShade="D9"/>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bookmarkEnd w:id="404"/>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40D7FEBF" w:rsidR="00DF2492" w:rsidRDefault="00DF2492" w:rsidP="00DF2492">
      <w:pPr>
        <w:pStyle w:val="TH"/>
      </w:pPr>
      <w:r>
        <w:t xml:space="preserve">Table </w:t>
      </w:r>
      <w:r w:rsidR="00261D75">
        <w:rPr>
          <w:noProof/>
          <w:cs/>
        </w:rPr>
        <w:t>‎</w:t>
      </w:r>
      <w:r w:rsidR="00261D75">
        <w:rPr>
          <w:noProof/>
        </w:rPr>
        <w:t>9.4</w:t>
      </w:r>
      <w:r w:rsidR="00261D75">
        <w:noBreakHyphen/>
      </w:r>
      <w:r w:rsidR="00261D75">
        <w:rPr>
          <w:noProof/>
        </w:rPr>
        <w:t>6</w:t>
      </w:r>
      <w:r>
        <w:t>: Summary of the results of BS1534-6a</w:t>
      </w:r>
    </w:p>
    <w:tbl>
      <w:tblPr>
        <w:tblStyle w:val="TableGrid"/>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33359A">
        <w:trPr>
          <w:jc w:val="center"/>
        </w:trPr>
        <w:tc>
          <w:tcPr>
            <w:tcW w:w="1928" w:type="auto"/>
            <w:shd w:val="clear" w:color="auto" w:fill="D9D9D9" w:themeFill="background1" w:themeFillShade="D9"/>
          </w:tcPr>
          <w:p w14:paraId="09495B94" w14:textId="77777777" w:rsidR="00DF2492" w:rsidRDefault="00DF2492" w:rsidP="00DF2492">
            <w:pPr>
              <w:pStyle w:val="TAH"/>
            </w:pPr>
            <w:bookmarkStart w:id="405" w:name="MCCQCTEMPBM_00000141"/>
            <w:r>
              <w:t>Lab</w:t>
            </w:r>
          </w:p>
        </w:tc>
        <w:tc>
          <w:tcPr>
            <w:tcW w:w="1928" w:type="auto"/>
            <w:shd w:val="clear" w:color="auto" w:fill="D9D9D9" w:themeFill="background1" w:themeFillShade="D9"/>
          </w:tcPr>
          <w:p w14:paraId="5E4AF9FB" w14:textId="77777777" w:rsidR="00DF2492" w:rsidRDefault="00DF2492" w:rsidP="00DF2492">
            <w:pPr>
              <w:pStyle w:val="TAH"/>
            </w:pPr>
            <w:r>
              <w:t>Cond.</w:t>
            </w:r>
          </w:p>
        </w:tc>
        <w:tc>
          <w:tcPr>
            <w:tcW w:w="1928" w:type="auto"/>
            <w:shd w:val="clear" w:color="auto" w:fill="D9D9D9" w:themeFill="background1" w:themeFillShade="D9"/>
          </w:tcPr>
          <w:p w14:paraId="7D64FB61" w14:textId="77777777" w:rsidR="00DF2492" w:rsidRDefault="00DF2492" w:rsidP="00DF2492">
            <w:pPr>
              <w:pStyle w:val="TAH"/>
            </w:pPr>
            <w:r>
              <w:t>Bitrate</w:t>
            </w:r>
          </w:p>
        </w:tc>
        <w:tc>
          <w:tcPr>
            <w:tcW w:w="1928" w:type="auto"/>
            <w:shd w:val="clear" w:color="auto" w:fill="D9D9D9" w:themeFill="background1" w:themeFillShade="D9"/>
          </w:tcPr>
          <w:p w14:paraId="260CB957" w14:textId="77777777" w:rsidR="00DF2492" w:rsidRDefault="00DF2492" w:rsidP="00DF2492">
            <w:pPr>
              <w:pStyle w:val="TAH"/>
            </w:pPr>
            <w:r>
              <w:t>ToR</w:t>
            </w:r>
          </w:p>
        </w:tc>
        <w:tc>
          <w:tcPr>
            <w:tcW w:w="1928" w:type="auto"/>
            <w:shd w:val="clear" w:color="auto" w:fill="D9D9D9" w:themeFill="background1" w:themeFillShade="D9"/>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bookmarkEnd w:id="405"/>
    </w:tbl>
    <w:p w14:paraId="0F190052" w14:textId="77777777" w:rsidR="00DF2492" w:rsidRDefault="00DF2492"/>
    <w:p w14:paraId="55804BA0" w14:textId="28D32338" w:rsidR="00790492" w:rsidRDefault="001E1BBB" w:rsidP="001E1BBB">
      <w:pPr>
        <w:pStyle w:val="Heading3"/>
      </w:pPr>
      <w:bookmarkStart w:id="406" w:name="_Toc167314812"/>
      <w:bookmarkStart w:id="407" w:name="_Toc167315971"/>
      <w:bookmarkStart w:id="408" w:name="_Toc167316395"/>
      <w:bookmarkStart w:id="409" w:name="_Toc167376986"/>
      <w:r>
        <w:t>9.4.5</w:t>
      </w:r>
      <w:r>
        <w:tab/>
      </w:r>
      <w:bookmarkStart w:id="410"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r w:rsidR="00CB63C0">
        <w:t> </w:t>
      </w:r>
      <w:r w:rsidR="009B7F66">
        <w:t>kbps,</w:t>
      </w:r>
      <w:r w:rsidR="00964A73">
        <w:t xml:space="preserve"> </w:t>
      </w:r>
      <w:r w:rsidR="00790492">
        <w:t>Headphone</w:t>
      </w:r>
      <w:r w:rsidR="00964A73">
        <w:t xml:space="preserve"> Presentation</w:t>
      </w:r>
      <w:r w:rsidR="00790492">
        <w:t>)</w:t>
      </w:r>
      <w:bookmarkEnd w:id="406"/>
      <w:bookmarkEnd w:id="407"/>
      <w:bookmarkEnd w:id="408"/>
      <w:bookmarkEnd w:id="409"/>
      <w:bookmarkEnd w:id="410"/>
    </w:p>
    <w:p w14:paraId="475F8DDE" w14:textId="105A72E8" w:rsidR="001F0E1E" w:rsidRDefault="001F0E1E" w:rsidP="0079176E">
      <w:r>
        <w:t>Selection Experiment BS1534-6b evaluates IVAS for 4 objects, generic audio, at 96, 128 and 256</w:t>
      </w:r>
      <w:r w:rsidR="00CB63C0">
        <w:t> </w:t>
      </w:r>
      <w:r w:rsidRPr="00EA20C1">
        <w:t>kbps</w:t>
      </w:r>
      <w:r>
        <w:t xml:space="preserve"> using headphone presentation. See  Annex </w:t>
      </w:r>
      <w:r w:rsidR="00AC6788">
        <w:t>C.21</w:t>
      </w:r>
      <w:r w:rsidR="0079176E">
        <w:t>. for details.</w:t>
      </w:r>
    </w:p>
    <w:p w14:paraId="3BBAF3BA" w14:textId="78F6D8B0" w:rsidR="15E5745D" w:rsidRPr="00D22237" w:rsidRDefault="15E5745D" w:rsidP="49FB4BAA">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r w:rsidR="00454DD6">
        <w:t> </w:t>
      </w:r>
      <w:r w:rsidR="1CD19FC2">
        <w:t>7k anchor (c02), EVS conditions with increasing bitrate (c03 – c05) and IVAS conditions with increasing bitrate (c06 – c08).</w:t>
      </w:r>
    </w:p>
    <w:p w14:paraId="583237A3" w14:textId="2E6634C6" w:rsidR="00D852B9" w:rsidRPr="002301D2" w:rsidRDefault="00BA14C2" w:rsidP="00D22237">
      <w:pPr>
        <w:pStyle w:val="TH"/>
      </w:pPr>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2ECDFB80" w:rsidR="00D852B9" w:rsidRPr="002301D2" w:rsidRDefault="00D852B9" w:rsidP="00D22237">
      <w:pPr>
        <w:pStyle w:val="TF"/>
      </w:pPr>
      <w:r w:rsidRPr="002301D2">
        <w:t xml:space="preserve">Figure </w:t>
      </w:r>
      <w:r w:rsidR="003F7E00" w:rsidRPr="00D22237">
        <w:rPr>
          <w:cs/>
        </w:rPr>
        <w:t>‎</w:t>
      </w:r>
      <w:r w:rsidR="003F7E00" w:rsidRPr="00D22237">
        <w:t>9.4</w:t>
      </w:r>
      <w:r w:rsidR="003F7E00" w:rsidRPr="002301D2">
        <w:noBreakHyphen/>
      </w:r>
      <w:r w:rsidR="003F7E00" w:rsidRPr="00D22237">
        <w:t>4</w:t>
      </w:r>
      <w:r w:rsidRPr="00D22237">
        <w:t>: BS1534-6</w:t>
      </w:r>
      <w:r w:rsidR="00BF08B6" w:rsidRPr="00D22237">
        <w:t>b</w:t>
      </w:r>
      <w:r w:rsidRPr="00D22237">
        <w:t xml:space="preserve"> (</w:t>
      </w:r>
      <w:r w:rsidR="0079176E" w:rsidRPr="00D22237">
        <w:t>4 objects, g</w:t>
      </w:r>
      <w:r w:rsidRPr="00D22237">
        <w:t xml:space="preserve">eneric </w:t>
      </w:r>
      <w:r w:rsidR="009B7F66" w:rsidRPr="00D22237">
        <w:t>a</w:t>
      </w:r>
      <w:r w:rsidRPr="00D22237">
        <w:t>udio,</w:t>
      </w:r>
      <w:r w:rsidR="00BF08B6" w:rsidRPr="00D22237">
        <w:t xml:space="preserve"> 96, 128 and 192</w:t>
      </w:r>
      <w:r w:rsidR="00CB63C0" w:rsidRPr="00D22237">
        <w:t> </w:t>
      </w:r>
      <w:r w:rsidRPr="00D22237">
        <w:t>kbps</w:t>
      </w:r>
      <w:r w:rsidR="0079176E" w:rsidRPr="00D22237">
        <w:t>, headphone presentation</w:t>
      </w:r>
      <w:r w:rsidRPr="00D22237">
        <w:t xml:space="preserve">) MUSHRA plots for labs b and d, both labs </w:t>
      </w:r>
      <w:r w:rsidR="00B6051C" w:rsidRPr="00D22237">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2F362BBA" w:rsidR="00790492" w:rsidRDefault="00790492" w:rsidP="00790492">
      <w:pPr>
        <w:pStyle w:val="TH"/>
      </w:pPr>
      <w:r>
        <w:t xml:space="preserve">Table </w:t>
      </w:r>
      <w:r w:rsidR="00261D75">
        <w:rPr>
          <w:noProof/>
          <w:cs/>
        </w:rPr>
        <w:t>‎</w:t>
      </w:r>
      <w:r w:rsidR="00261D75">
        <w:rPr>
          <w:noProof/>
        </w:rPr>
        <w:t>9.4</w:t>
      </w:r>
      <w:r w:rsidR="00261D75">
        <w:noBreakHyphen/>
      </w:r>
      <w:r w:rsidR="00261D75">
        <w:rPr>
          <w:noProof/>
        </w:rPr>
        <w:t>7</w:t>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3359A">
        <w:trPr>
          <w:jc w:val="center"/>
        </w:trPr>
        <w:tc>
          <w:tcPr>
            <w:tcW w:w="689" w:type="auto"/>
            <w:gridSpan w:val="2"/>
            <w:vMerge w:val="restart"/>
            <w:shd w:val="clear" w:color="auto" w:fill="D9D9D9" w:themeFill="background1" w:themeFillShade="D9"/>
          </w:tcPr>
          <w:p w14:paraId="46481CE9" w14:textId="77777777" w:rsidR="00790492" w:rsidRDefault="00790492" w:rsidP="00355D13">
            <w:pPr>
              <w:pStyle w:val="TAH6"/>
            </w:pPr>
            <w:bookmarkStart w:id="411" w:name="MCCQCTEMPBM_00000142"/>
          </w:p>
        </w:tc>
        <w:tc>
          <w:tcPr>
            <w:tcW w:w="689" w:type="auto"/>
            <w:shd w:val="clear" w:color="auto" w:fill="D9D9D9" w:themeFill="background1" w:themeFillShade="D9"/>
          </w:tcPr>
          <w:p w14:paraId="5789FBF2" w14:textId="77777777" w:rsidR="00790492" w:rsidRDefault="00790492" w:rsidP="00355D13">
            <w:pPr>
              <w:pStyle w:val="TAH6"/>
            </w:pPr>
            <w:r>
              <w:t>Type</w:t>
            </w:r>
          </w:p>
        </w:tc>
        <w:tc>
          <w:tcPr>
            <w:tcW w:w="689" w:type="auto"/>
            <w:gridSpan w:val="4"/>
            <w:shd w:val="clear" w:color="auto" w:fill="D9D9D9" w:themeFill="background1" w:themeFillShade="D9"/>
          </w:tcPr>
          <w:p w14:paraId="639362EE" w14:textId="77777777" w:rsidR="00790492" w:rsidRDefault="00790492" w:rsidP="00355D13">
            <w:pPr>
              <w:pStyle w:val="TAH6"/>
            </w:pPr>
            <w:r>
              <w:t>CuT</w:t>
            </w:r>
          </w:p>
        </w:tc>
        <w:tc>
          <w:tcPr>
            <w:tcW w:w="689" w:type="auto"/>
            <w:gridSpan w:val="4"/>
            <w:shd w:val="clear" w:color="auto" w:fill="D9D9D9" w:themeFill="background1" w:themeFillShade="D9"/>
          </w:tcPr>
          <w:p w14:paraId="28473382" w14:textId="77777777" w:rsidR="00790492" w:rsidRDefault="00790492" w:rsidP="00355D13">
            <w:pPr>
              <w:pStyle w:val="TAH6"/>
            </w:pPr>
            <w:r>
              <w:t>EVS Reference</w:t>
            </w:r>
          </w:p>
        </w:tc>
        <w:tc>
          <w:tcPr>
            <w:tcW w:w="689" w:type="auto"/>
            <w:gridSpan w:val="3"/>
            <w:shd w:val="clear" w:color="auto" w:fill="D9D9D9" w:themeFill="background1" w:themeFillShade="D9"/>
          </w:tcPr>
          <w:p w14:paraId="4E8FBD0B" w14:textId="77777777" w:rsidR="00790492" w:rsidRDefault="00790492" w:rsidP="00355D13">
            <w:pPr>
              <w:pStyle w:val="TAH6"/>
            </w:pPr>
            <w:r>
              <w:t>Evaluation</w:t>
            </w:r>
          </w:p>
        </w:tc>
      </w:tr>
      <w:tr w:rsidR="00790492" w14:paraId="7AA58CFA" w14:textId="77777777" w:rsidTr="0033359A">
        <w:trPr>
          <w:jc w:val="center"/>
        </w:trPr>
        <w:tc>
          <w:tcPr>
            <w:tcW w:w="689" w:type="auto"/>
            <w:gridSpan w:val="2"/>
            <w:vMerge/>
            <w:shd w:val="clear" w:color="auto" w:fill="D9D9D9" w:themeFill="background1" w:themeFillShade="D9"/>
          </w:tcPr>
          <w:p w14:paraId="6A10A47C" w14:textId="77777777" w:rsidR="00790492" w:rsidRDefault="00790492" w:rsidP="00355D13"/>
        </w:tc>
        <w:tc>
          <w:tcPr>
            <w:tcW w:w="689" w:type="auto"/>
            <w:shd w:val="clear" w:color="auto" w:fill="D9D9D9" w:themeFill="background1" w:themeFillShade="D9"/>
          </w:tcPr>
          <w:p w14:paraId="1B831C10" w14:textId="77777777" w:rsidR="00790492" w:rsidRDefault="00790492" w:rsidP="00355D13">
            <w:pPr>
              <w:pStyle w:val="TAH6"/>
            </w:pPr>
            <w:r>
              <w:t>Value</w:t>
            </w:r>
          </w:p>
        </w:tc>
        <w:tc>
          <w:tcPr>
            <w:tcW w:w="689" w:type="auto"/>
            <w:shd w:val="clear" w:color="auto" w:fill="D9D9D9" w:themeFill="background1" w:themeFillShade="D9"/>
          </w:tcPr>
          <w:p w14:paraId="0FD864B0" w14:textId="77777777" w:rsidR="00790492" w:rsidRDefault="00790492" w:rsidP="00355D13">
            <w:pPr>
              <w:pStyle w:val="TAH6"/>
            </w:pPr>
            <w:r>
              <w:t>Bitrate</w:t>
            </w:r>
          </w:p>
        </w:tc>
        <w:tc>
          <w:tcPr>
            <w:tcW w:w="689" w:type="auto"/>
            <w:shd w:val="clear" w:color="auto" w:fill="D9D9D9" w:themeFill="background1" w:themeFillShade="D9"/>
          </w:tcPr>
          <w:p w14:paraId="7B9B635D" w14:textId="77777777" w:rsidR="00790492" w:rsidRDefault="00790492" w:rsidP="00355D13">
            <w:pPr>
              <w:pStyle w:val="TAH6"/>
            </w:pPr>
            <w:r>
              <w:t>Req.</w:t>
            </w:r>
          </w:p>
        </w:tc>
        <w:tc>
          <w:tcPr>
            <w:tcW w:w="689" w:type="auto"/>
            <w:shd w:val="clear" w:color="auto" w:fill="D9D9D9" w:themeFill="background1" w:themeFillShade="D9"/>
          </w:tcPr>
          <w:p w14:paraId="133FE62B" w14:textId="77777777" w:rsidR="00790492" w:rsidRDefault="00790492" w:rsidP="00355D13">
            <w:pPr>
              <w:pStyle w:val="TAH6"/>
            </w:pPr>
            <w:r>
              <w:t>Score</w:t>
            </w:r>
          </w:p>
        </w:tc>
        <w:tc>
          <w:tcPr>
            <w:tcW w:w="689" w:type="auto"/>
            <w:shd w:val="clear" w:color="auto" w:fill="D9D9D9" w:themeFill="background1" w:themeFillShade="D9"/>
          </w:tcPr>
          <w:p w14:paraId="156DAB02" w14:textId="77777777" w:rsidR="00790492" w:rsidRDefault="00790492" w:rsidP="00355D13">
            <w:pPr>
              <w:pStyle w:val="TAH6"/>
            </w:pPr>
            <w:r>
              <w:t>Std.</w:t>
            </w:r>
          </w:p>
        </w:tc>
        <w:tc>
          <w:tcPr>
            <w:tcW w:w="689" w:type="auto"/>
            <w:shd w:val="clear" w:color="auto" w:fill="D9D9D9" w:themeFill="background1" w:themeFillShade="D9"/>
          </w:tcPr>
          <w:p w14:paraId="2B4625B9" w14:textId="77777777" w:rsidR="00790492" w:rsidRDefault="00790492" w:rsidP="00355D13">
            <w:pPr>
              <w:pStyle w:val="TAH6"/>
            </w:pPr>
            <w:r>
              <w:t>Cond.</w:t>
            </w:r>
          </w:p>
        </w:tc>
        <w:tc>
          <w:tcPr>
            <w:tcW w:w="689" w:type="auto"/>
            <w:shd w:val="clear" w:color="auto" w:fill="D9D9D9" w:themeFill="background1" w:themeFillShade="D9"/>
          </w:tcPr>
          <w:p w14:paraId="3D21F450" w14:textId="77777777" w:rsidR="00790492" w:rsidRDefault="00790492" w:rsidP="00355D13">
            <w:pPr>
              <w:pStyle w:val="TAH6"/>
            </w:pPr>
            <w:r>
              <w:t>Bitrate</w:t>
            </w:r>
          </w:p>
        </w:tc>
        <w:tc>
          <w:tcPr>
            <w:tcW w:w="689" w:type="auto"/>
            <w:shd w:val="clear" w:color="auto" w:fill="D9D9D9" w:themeFill="background1" w:themeFillShade="D9"/>
          </w:tcPr>
          <w:p w14:paraId="5AA66D30" w14:textId="77777777" w:rsidR="00790492" w:rsidRDefault="00790492" w:rsidP="00355D13">
            <w:pPr>
              <w:pStyle w:val="TAH6"/>
            </w:pPr>
            <w:r>
              <w:t>Score</w:t>
            </w:r>
          </w:p>
        </w:tc>
        <w:tc>
          <w:tcPr>
            <w:tcW w:w="689" w:type="auto"/>
            <w:shd w:val="clear" w:color="auto" w:fill="D9D9D9" w:themeFill="background1" w:themeFillShade="D9"/>
          </w:tcPr>
          <w:p w14:paraId="3DB7B942" w14:textId="77777777" w:rsidR="00790492" w:rsidRDefault="00790492" w:rsidP="00355D13">
            <w:pPr>
              <w:pStyle w:val="TAH6"/>
            </w:pPr>
            <w:r>
              <w:t>Std.</w:t>
            </w:r>
          </w:p>
        </w:tc>
        <w:tc>
          <w:tcPr>
            <w:tcW w:w="689" w:type="auto"/>
            <w:shd w:val="clear" w:color="auto" w:fill="D9D9D9" w:themeFill="background1" w:themeFillShade="D9"/>
          </w:tcPr>
          <w:p w14:paraId="4C4AE541" w14:textId="77777777" w:rsidR="00790492" w:rsidRDefault="00790492" w:rsidP="00355D13">
            <w:pPr>
              <w:pStyle w:val="TAH6"/>
            </w:pPr>
            <w:r>
              <w:t>T-Stat</w:t>
            </w:r>
          </w:p>
        </w:tc>
        <w:tc>
          <w:tcPr>
            <w:tcW w:w="689" w:type="auto"/>
            <w:shd w:val="clear" w:color="auto" w:fill="D9D9D9" w:themeFill="background1" w:themeFillShade="D9"/>
          </w:tcPr>
          <w:p w14:paraId="7049C501" w14:textId="77777777" w:rsidR="00790492" w:rsidRDefault="00790492" w:rsidP="00355D13">
            <w:pPr>
              <w:pStyle w:val="TAH6"/>
            </w:pPr>
            <w:r>
              <w:t>Result</w:t>
            </w:r>
          </w:p>
        </w:tc>
        <w:tc>
          <w:tcPr>
            <w:tcW w:w="689" w:type="auto"/>
            <w:shd w:val="clear" w:color="auto" w:fill="D9D9D9" w:themeFill="background1" w:themeFillShade="D9"/>
          </w:tcPr>
          <w:p w14:paraId="5917A1C3" w14:textId="77777777" w:rsidR="00790492" w:rsidRDefault="00790492" w:rsidP="00355D13">
            <w:pPr>
              <w:pStyle w:val="TAH6"/>
            </w:pPr>
            <w:r>
              <w:t>State</w:t>
            </w:r>
          </w:p>
        </w:tc>
      </w:tr>
      <w:tr w:rsidR="00790492" w14:paraId="2CA6B89B" w14:textId="77777777" w:rsidTr="0033359A">
        <w:trPr>
          <w:jc w:val="center"/>
        </w:trPr>
        <w:tc>
          <w:tcPr>
            <w:tcW w:w="689" w:type="auto"/>
            <w:shd w:val="clear" w:color="auto" w:fill="D9D9D9" w:themeFill="background1" w:themeFillShade="D9"/>
          </w:tcPr>
          <w:p w14:paraId="3C1E5C8A" w14:textId="77777777" w:rsidR="00790492" w:rsidRDefault="00790492" w:rsidP="00355D13">
            <w:pPr>
              <w:pStyle w:val="TAH6"/>
            </w:pPr>
            <w:r>
              <w:t>Lab</w:t>
            </w:r>
          </w:p>
        </w:tc>
        <w:tc>
          <w:tcPr>
            <w:tcW w:w="689" w:type="auto"/>
            <w:shd w:val="clear" w:color="auto" w:fill="D9D9D9" w:themeFill="background1" w:themeFillShade="D9"/>
          </w:tcPr>
          <w:p w14:paraId="73D0EE93" w14:textId="77777777" w:rsidR="00790492" w:rsidRDefault="00790492" w:rsidP="00355D13">
            <w:pPr>
              <w:pStyle w:val="TAH6"/>
            </w:pPr>
            <w:r>
              <w:t>Cond.</w:t>
            </w:r>
          </w:p>
        </w:tc>
        <w:tc>
          <w:tcPr>
            <w:tcW w:w="689" w:type="auto"/>
            <w:shd w:val="clear" w:color="auto" w:fill="D9D9D9" w:themeFill="background1" w:themeFillShade="D9"/>
          </w:tcPr>
          <w:p w14:paraId="315D7271" w14:textId="77777777" w:rsidR="00790492" w:rsidRDefault="00790492" w:rsidP="00355D13">
            <w:pPr>
              <w:pStyle w:val="TAH6"/>
            </w:pPr>
            <w:r>
              <w:t>ToR#</w:t>
            </w:r>
          </w:p>
        </w:tc>
        <w:tc>
          <w:tcPr>
            <w:tcW w:w="689" w:type="auto"/>
            <w:gridSpan w:val="11"/>
            <w:shd w:val="clear" w:color="auto" w:fill="D9D9D9" w:themeFill="background1" w:themeFillShade="D9"/>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bookmarkEnd w:id="411"/>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4C384A53" w:rsidR="00790492" w:rsidRDefault="00790492" w:rsidP="00790492">
      <w:pPr>
        <w:pStyle w:val="TH"/>
      </w:pPr>
      <w:r>
        <w:t xml:space="preserve">Table </w:t>
      </w:r>
      <w:r w:rsidR="00261D75">
        <w:rPr>
          <w:noProof/>
          <w:cs/>
        </w:rPr>
        <w:t>‎</w:t>
      </w:r>
      <w:r w:rsidR="00261D75">
        <w:rPr>
          <w:noProof/>
        </w:rPr>
        <w:t>9.4</w:t>
      </w:r>
      <w:r w:rsidR="00261D75">
        <w:noBreakHyphen/>
      </w:r>
      <w:r w:rsidR="00261D75">
        <w:rPr>
          <w:noProof/>
        </w:rPr>
        <w:t>8</w:t>
      </w:r>
      <w:r>
        <w:t>: Summary of the results of BS1534-6b</w:t>
      </w:r>
    </w:p>
    <w:tbl>
      <w:tblPr>
        <w:tblStyle w:val="TableGrid"/>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33359A">
        <w:trPr>
          <w:jc w:val="center"/>
        </w:trPr>
        <w:tc>
          <w:tcPr>
            <w:tcW w:w="1928" w:type="auto"/>
            <w:shd w:val="clear" w:color="auto" w:fill="D9D9D9" w:themeFill="background1" w:themeFillShade="D9"/>
          </w:tcPr>
          <w:p w14:paraId="26FE859E" w14:textId="77777777" w:rsidR="00790492" w:rsidRDefault="00790492" w:rsidP="00355D13">
            <w:pPr>
              <w:pStyle w:val="TAH"/>
            </w:pPr>
            <w:bookmarkStart w:id="412" w:name="MCCQCTEMPBM_00000143"/>
            <w:r>
              <w:t>Lab</w:t>
            </w:r>
          </w:p>
        </w:tc>
        <w:tc>
          <w:tcPr>
            <w:tcW w:w="1928" w:type="auto"/>
            <w:shd w:val="clear" w:color="auto" w:fill="D9D9D9" w:themeFill="background1" w:themeFillShade="D9"/>
          </w:tcPr>
          <w:p w14:paraId="0D58CF8D" w14:textId="77777777" w:rsidR="00790492" w:rsidRDefault="00790492" w:rsidP="00355D13">
            <w:pPr>
              <w:pStyle w:val="TAH"/>
            </w:pPr>
            <w:r>
              <w:t>Cond.</w:t>
            </w:r>
          </w:p>
        </w:tc>
        <w:tc>
          <w:tcPr>
            <w:tcW w:w="1928" w:type="auto"/>
            <w:shd w:val="clear" w:color="auto" w:fill="D9D9D9" w:themeFill="background1" w:themeFillShade="D9"/>
          </w:tcPr>
          <w:p w14:paraId="231EFCD6" w14:textId="77777777" w:rsidR="00790492" w:rsidRDefault="00790492" w:rsidP="00355D13">
            <w:pPr>
              <w:pStyle w:val="TAH"/>
            </w:pPr>
            <w:r>
              <w:t>Bitrate</w:t>
            </w:r>
          </w:p>
        </w:tc>
        <w:tc>
          <w:tcPr>
            <w:tcW w:w="1928" w:type="auto"/>
            <w:shd w:val="clear" w:color="auto" w:fill="D9D9D9" w:themeFill="background1" w:themeFillShade="D9"/>
          </w:tcPr>
          <w:p w14:paraId="76D66273" w14:textId="77777777" w:rsidR="00790492" w:rsidRDefault="00790492" w:rsidP="00355D13">
            <w:pPr>
              <w:pStyle w:val="TAH"/>
            </w:pPr>
            <w:r>
              <w:t>ToR</w:t>
            </w:r>
          </w:p>
        </w:tc>
        <w:tc>
          <w:tcPr>
            <w:tcW w:w="1928" w:type="auto"/>
            <w:shd w:val="clear" w:color="auto" w:fill="D9D9D9" w:themeFill="background1" w:themeFillShade="D9"/>
          </w:tcPr>
          <w:p w14:paraId="198BC546" w14:textId="77777777" w:rsidR="00790492" w:rsidRDefault="00790492" w:rsidP="00355D13">
            <w:pPr>
              <w:pStyle w:val="TAH"/>
            </w:pPr>
            <w:r>
              <w:t>Status</w:t>
            </w:r>
          </w:p>
        </w:tc>
      </w:tr>
      <w:tr w:rsidR="00790492" w14:paraId="67498E24" w14:textId="77777777" w:rsidTr="00355D13">
        <w:trPr>
          <w:jc w:val="center"/>
        </w:trPr>
        <w:tc>
          <w:tcPr>
            <w:tcW w:w="1928" w:type="auto"/>
            <w:vMerge w:val="restart"/>
          </w:tcPr>
          <w:p w14:paraId="1F88A055" w14:textId="77777777" w:rsidR="00790492" w:rsidRDefault="00790492" w:rsidP="00355D13">
            <w:pPr>
              <w:pStyle w:val="TAC"/>
            </w:pPr>
            <w:r>
              <w:t>b</w:t>
            </w:r>
          </w:p>
        </w:tc>
        <w:tc>
          <w:tcPr>
            <w:tcW w:w="1928" w:type="auto"/>
          </w:tcPr>
          <w:p w14:paraId="577BA449" w14:textId="77777777" w:rsidR="00790492" w:rsidRDefault="00790492" w:rsidP="00355D13">
            <w:pPr>
              <w:pStyle w:val="TAC"/>
            </w:pPr>
            <w:r>
              <w:t>c06</w:t>
            </w:r>
          </w:p>
        </w:tc>
        <w:tc>
          <w:tcPr>
            <w:tcW w:w="1928" w:type="auto"/>
          </w:tcPr>
          <w:p w14:paraId="3D5A6255" w14:textId="77777777" w:rsidR="00790492" w:rsidRDefault="00790492" w:rsidP="00355D13">
            <w:pPr>
              <w:pStyle w:val="TAC"/>
            </w:pPr>
            <w:r>
              <w:t>96</w:t>
            </w:r>
          </w:p>
        </w:tc>
        <w:tc>
          <w:tcPr>
            <w:tcW w:w="1928" w:type="auto"/>
          </w:tcPr>
          <w:p w14:paraId="4F7B1A3D" w14:textId="77777777" w:rsidR="00790492" w:rsidRDefault="00790492" w:rsidP="00355D13">
            <w:pPr>
              <w:pStyle w:val="TAC"/>
            </w:pPr>
            <w:r>
              <w:t>NWT c03</w:t>
            </w:r>
          </w:p>
        </w:tc>
        <w:tc>
          <w:tcPr>
            <w:tcW w:w="1928" w:type="auto"/>
          </w:tcPr>
          <w:p w14:paraId="40AA7B50" w14:textId="77777777" w:rsidR="00790492" w:rsidRDefault="00790492" w:rsidP="00355D13">
            <w:pPr>
              <w:pStyle w:val="TAC"/>
            </w:pPr>
            <w:r>
              <w:t>PASS</w:t>
            </w:r>
          </w:p>
        </w:tc>
      </w:tr>
      <w:tr w:rsidR="00790492" w14:paraId="0A2CD518" w14:textId="77777777" w:rsidTr="00355D13">
        <w:trPr>
          <w:jc w:val="center"/>
        </w:trPr>
        <w:tc>
          <w:tcPr>
            <w:tcW w:w="1928" w:type="auto"/>
            <w:vMerge/>
          </w:tcPr>
          <w:p w14:paraId="0BDEF25E" w14:textId="77777777" w:rsidR="00790492" w:rsidRDefault="00790492" w:rsidP="00355D13"/>
        </w:tc>
        <w:tc>
          <w:tcPr>
            <w:tcW w:w="1928" w:type="auto"/>
          </w:tcPr>
          <w:p w14:paraId="0304BA39" w14:textId="77777777" w:rsidR="00790492" w:rsidRDefault="00790492" w:rsidP="00355D13">
            <w:pPr>
              <w:pStyle w:val="TAC"/>
            </w:pPr>
            <w:r>
              <w:t>c07</w:t>
            </w:r>
          </w:p>
        </w:tc>
        <w:tc>
          <w:tcPr>
            <w:tcW w:w="1928" w:type="auto"/>
          </w:tcPr>
          <w:p w14:paraId="6768C76A" w14:textId="77777777" w:rsidR="00790492" w:rsidRDefault="00790492" w:rsidP="00355D13">
            <w:pPr>
              <w:pStyle w:val="TAC"/>
            </w:pPr>
            <w:r>
              <w:t>128</w:t>
            </w:r>
          </w:p>
        </w:tc>
        <w:tc>
          <w:tcPr>
            <w:tcW w:w="1928" w:type="auto"/>
          </w:tcPr>
          <w:p w14:paraId="39B71BE1" w14:textId="77777777" w:rsidR="00790492" w:rsidRDefault="00790492" w:rsidP="00355D13">
            <w:pPr>
              <w:pStyle w:val="TAC"/>
            </w:pPr>
            <w:r>
              <w:t>NWT c04</w:t>
            </w:r>
          </w:p>
        </w:tc>
        <w:tc>
          <w:tcPr>
            <w:tcW w:w="1928" w:type="auto"/>
            <w:shd w:val="clear" w:color="auto" w:fill="ADD8E6"/>
          </w:tcPr>
          <w:p w14:paraId="40B56692" w14:textId="77777777" w:rsidR="00790492" w:rsidRDefault="00790492" w:rsidP="00355D13">
            <w:pPr>
              <w:pStyle w:val="TAC"/>
            </w:pPr>
            <w:r>
              <w:t>EXCEED</w:t>
            </w:r>
          </w:p>
        </w:tc>
      </w:tr>
      <w:tr w:rsidR="00790492" w14:paraId="1484CF66" w14:textId="77777777" w:rsidTr="00355D13">
        <w:trPr>
          <w:jc w:val="center"/>
        </w:trPr>
        <w:tc>
          <w:tcPr>
            <w:tcW w:w="1928" w:type="auto"/>
            <w:vMerge/>
          </w:tcPr>
          <w:p w14:paraId="74F7BC54" w14:textId="77777777" w:rsidR="00790492" w:rsidRDefault="00790492" w:rsidP="00355D13"/>
        </w:tc>
        <w:tc>
          <w:tcPr>
            <w:tcW w:w="1928" w:type="auto"/>
          </w:tcPr>
          <w:p w14:paraId="5F00CEB6" w14:textId="77777777" w:rsidR="00790492" w:rsidRDefault="00790492" w:rsidP="00355D13">
            <w:pPr>
              <w:pStyle w:val="TAC"/>
            </w:pPr>
            <w:r>
              <w:t>c08</w:t>
            </w:r>
          </w:p>
        </w:tc>
        <w:tc>
          <w:tcPr>
            <w:tcW w:w="1928" w:type="auto"/>
          </w:tcPr>
          <w:p w14:paraId="3D07010C" w14:textId="77777777" w:rsidR="00790492" w:rsidRDefault="00790492" w:rsidP="00355D13">
            <w:pPr>
              <w:pStyle w:val="TAC"/>
            </w:pPr>
            <w:r>
              <w:t>256</w:t>
            </w:r>
          </w:p>
        </w:tc>
        <w:tc>
          <w:tcPr>
            <w:tcW w:w="1928" w:type="auto"/>
          </w:tcPr>
          <w:p w14:paraId="50BFF689" w14:textId="77777777" w:rsidR="00790492" w:rsidRDefault="00790492" w:rsidP="00355D13">
            <w:pPr>
              <w:pStyle w:val="TAC"/>
            </w:pPr>
            <w:r>
              <w:t>NWT c05</w:t>
            </w:r>
          </w:p>
        </w:tc>
        <w:tc>
          <w:tcPr>
            <w:tcW w:w="1928" w:type="auto"/>
          </w:tcPr>
          <w:p w14:paraId="6F61C30D" w14:textId="77777777" w:rsidR="00790492" w:rsidRDefault="00790492" w:rsidP="00355D13">
            <w:pPr>
              <w:pStyle w:val="TAC"/>
            </w:pPr>
            <w:r>
              <w:t>PASS</w:t>
            </w:r>
          </w:p>
        </w:tc>
      </w:tr>
      <w:tr w:rsidR="00790492" w14:paraId="6DE71BAA" w14:textId="77777777" w:rsidTr="00355D13">
        <w:trPr>
          <w:jc w:val="center"/>
        </w:trPr>
        <w:tc>
          <w:tcPr>
            <w:tcW w:w="1928" w:type="auto"/>
            <w:vMerge w:val="restart"/>
          </w:tcPr>
          <w:p w14:paraId="46153154" w14:textId="77777777" w:rsidR="00790492" w:rsidRDefault="00790492" w:rsidP="00355D13">
            <w:pPr>
              <w:pStyle w:val="TAC"/>
            </w:pPr>
            <w:r>
              <w:t>d</w:t>
            </w:r>
          </w:p>
        </w:tc>
        <w:tc>
          <w:tcPr>
            <w:tcW w:w="1928" w:type="auto"/>
          </w:tcPr>
          <w:p w14:paraId="361242FA" w14:textId="77777777" w:rsidR="00790492" w:rsidRDefault="00790492" w:rsidP="00355D13">
            <w:pPr>
              <w:pStyle w:val="TAC"/>
            </w:pPr>
            <w:r>
              <w:t>c06</w:t>
            </w:r>
          </w:p>
        </w:tc>
        <w:tc>
          <w:tcPr>
            <w:tcW w:w="1928" w:type="auto"/>
          </w:tcPr>
          <w:p w14:paraId="75A03407" w14:textId="77777777" w:rsidR="00790492" w:rsidRDefault="00790492" w:rsidP="00355D13">
            <w:pPr>
              <w:pStyle w:val="TAC"/>
            </w:pPr>
            <w:r>
              <w:t>96</w:t>
            </w:r>
          </w:p>
        </w:tc>
        <w:tc>
          <w:tcPr>
            <w:tcW w:w="1928" w:type="auto"/>
          </w:tcPr>
          <w:p w14:paraId="1DF8EE20" w14:textId="77777777" w:rsidR="00790492" w:rsidRDefault="00790492" w:rsidP="00355D13">
            <w:pPr>
              <w:pStyle w:val="TAC"/>
            </w:pPr>
            <w:r>
              <w:t>NWT c03</w:t>
            </w:r>
          </w:p>
        </w:tc>
        <w:tc>
          <w:tcPr>
            <w:tcW w:w="1928" w:type="auto"/>
          </w:tcPr>
          <w:p w14:paraId="71D40595" w14:textId="77777777" w:rsidR="00790492" w:rsidRDefault="00790492" w:rsidP="00355D13">
            <w:pPr>
              <w:pStyle w:val="TAC"/>
            </w:pPr>
            <w:r>
              <w:t>PASS</w:t>
            </w:r>
          </w:p>
        </w:tc>
      </w:tr>
      <w:tr w:rsidR="00790492" w14:paraId="68DC46CD" w14:textId="77777777" w:rsidTr="00355D13">
        <w:trPr>
          <w:jc w:val="center"/>
        </w:trPr>
        <w:tc>
          <w:tcPr>
            <w:tcW w:w="1928" w:type="auto"/>
            <w:vMerge/>
          </w:tcPr>
          <w:p w14:paraId="561D3062" w14:textId="77777777" w:rsidR="00790492" w:rsidRDefault="00790492" w:rsidP="00355D13"/>
        </w:tc>
        <w:tc>
          <w:tcPr>
            <w:tcW w:w="1928" w:type="auto"/>
          </w:tcPr>
          <w:p w14:paraId="38D60189" w14:textId="77777777" w:rsidR="00790492" w:rsidRDefault="00790492" w:rsidP="00355D13">
            <w:pPr>
              <w:pStyle w:val="TAC"/>
            </w:pPr>
            <w:r>
              <w:t>c07</w:t>
            </w:r>
          </w:p>
        </w:tc>
        <w:tc>
          <w:tcPr>
            <w:tcW w:w="1928" w:type="auto"/>
          </w:tcPr>
          <w:p w14:paraId="0505A7C2" w14:textId="77777777" w:rsidR="00790492" w:rsidRDefault="00790492" w:rsidP="00355D13">
            <w:pPr>
              <w:pStyle w:val="TAC"/>
            </w:pPr>
            <w:r>
              <w:t>128</w:t>
            </w:r>
          </w:p>
        </w:tc>
        <w:tc>
          <w:tcPr>
            <w:tcW w:w="1928" w:type="auto"/>
          </w:tcPr>
          <w:p w14:paraId="45017FCA" w14:textId="77777777" w:rsidR="00790492" w:rsidRDefault="00790492" w:rsidP="00355D13">
            <w:pPr>
              <w:pStyle w:val="TAC"/>
            </w:pPr>
            <w:r>
              <w:t>NWT c04</w:t>
            </w:r>
          </w:p>
        </w:tc>
        <w:tc>
          <w:tcPr>
            <w:tcW w:w="1928" w:type="auto"/>
            <w:shd w:val="clear" w:color="auto" w:fill="ADD8E6"/>
          </w:tcPr>
          <w:p w14:paraId="659038B4" w14:textId="77777777" w:rsidR="00790492" w:rsidRDefault="00790492" w:rsidP="00355D13">
            <w:pPr>
              <w:pStyle w:val="TAC"/>
            </w:pPr>
            <w:r>
              <w:t>EXCEED</w:t>
            </w:r>
          </w:p>
        </w:tc>
      </w:tr>
      <w:tr w:rsidR="00790492" w14:paraId="33EE69D9" w14:textId="77777777" w:rsidTr="00355D13">
        <w:trPr>
          <w:jc w:val="center"/>
        </w:trPr>
        <w:tc>
          <w:tcPr>
            <w:tcW w:w="1928" w:type="auto"/>
            <w:vMerge/>
          </w:tcPr>
          <w:p w14:paraId="65951883" w14:textId="77777777" w:rsidR="00790492" w:rsidRDefault="00790492" w:rsidP="00355D13"/>
        </w:tc>
        <w:tc>
          <w:tcPr>
            <w:tcW w:w="1928" w:type="auto"/>
          </w:tcPr>
          <w:p w14:paraId="23DA44F7" w14:textId="77777777" w:rsidR="00790492" w:rsidRDefault="00790492" w:rsidP="00355D13">
            <w:pPr>
              <w:pStyle w:val="TAC"/>
            </w:pPr>
            <w:r>
              <w:t>c08</w:t>
            </w:r>
          </w:p>
        </w:tc>
        <w:tc>
          <w:tcPr>
            <w:tcW w:w="1928" w:type="auto"/>
          </w:tcPr>
          <w:p w14:paraId="07947660" w14:textId="77777777" w:rsidR="00790492" w:rsidRDefault="00790492" w:rsidP="00355D13">
            <w:pPr>
              <w:pStyle w:val="TAC"/>
            </w:pPr>
            <w:r>
              <w:t>256</w:t>
            </w:r>
          </w:p>
        </w:tc>
        <w:tc>
          <w:tcPr>
            <w:tcW w:w="1928" w:type="auto"/>
          </w:tcPr>
          <w:p w14:paraId="658DEEA7" w14:textId="77777777" w:rsidR="00790492" w:rsidRDefault="00790492" w:rsidP="00355D13">
            <w:pPr>
              <w:pStyle w:val="TAC"/>
            </w:pPr>
            <w:r>
              <w:t>NWT c05</w:t>
            </w:r>
          </w:p>
        </w:tc>
        <w:tc>
          <w:tcPr>
            <w:tcW w:w="1928" w:type="auto"/>
            <w:shd w:val="clear" w:color="auto" w:fill="ADD8E6"/>
          </w:tcPr>
          <w:p w14:paraId="11097C33" w14:textId="77777777" w:rsidR="00790492" w:rsidRDefault="00790492" w:rsidP="00355D13">
            <w:pPr>
              <w:pStyle w:val="TAC"/>
            </w:pPr>
            <w:r>
              <w:t>EXCEED</w:t>
            </w:r>
          </w:p>
        </w:tc>
      </w:tr>
      <w:tr w:rsidR="00790492" w14:paraId="30332864" w14:textId="77777777" w:rsidTr="00355D13">
        <w:trPr>
          <w:jc w:val="center"/>
        </w:trPr>
        <w:tc>
          <w:tcPr>
            <w:tcW w:w="1928" w:type="auto"/>
            <w:vMerge w:val="restart"/>
          </w:tcPr>
          <w:p w14:paraId="5C5F81F2" w14:textId="77777777" w:rsidR="00790492" w:rsidRDefault="00790492" w:rsidP="00355D13">
            <w:pPr>
              <w:pStyle w:val="TAC"/>
            </w:pPr>
            <w:r>
              <w:t>d+b</w:t>
            </w:r>
          </w:p>
        </w:tc>
        <w:tc>
          <w:tcPr>
            <w:tcW w:w="1928" w:type="auto"/>
          </w:tcPr>
          <w:p w14:paraId="57091221" w14:textId="77777777" w:rsidR="00790492" w:rsidRDefault="00790492" w:rsidP="00355D13">
            <w:pPr>
              <w:pStyle w:val="TAC"/>
            </w:pPr>
            <w:r>
              <w:t>c06</w:t>
            </w:r>
          </w:p>
        </w:tc>
        <w:tc>
          <w:tcPr>
            <w:tcW w:w="1928" w:type="auto"/>
          </w:tcPr>
          <w:p w14:paraId="12096770" w14:textId="77777777" w:rsidR="00790492" w:rsidRDefault="00790492" w:rsidP="00355D13">
            <w:pPr>
              <w:pStyle w:val="TAC"/>
            </w:pPr>
            <w:r>
              <w:t>96</w:t>
            </w:r>
          </w:p>
        </w:tc>
        <w:tc>
          <w:tcPr>
            <w:tcW w:w="1928" w:type="auto"/>
          </w:tcPr>
          <w:p w14:paraId="0DD1F94D" w14:textId="77777777" w:rsidR="00790492" w:rsidRDefault="00790492" w:rsidP="00355D13">
            <w:pPr>
              <w:pStyle w:val="TAC"/>
            </w:pPr>
            <w:r>
              <w:t>NWT c03</w:t>
            </w:r>
          </w:p>
        </w:tc>
        <w:tc>
          <w:tcPr>
            <w:tcW w:w="1928" w:type="auto"/>
            <w:shd w:val="clear" w:color="auto" w:fill="ADD8E6"/>
          </w:tcPr>
          <w:p w14:paraId="4B55A8A2" w14:textId="77777777" w:rsidR="00790492" w:rsidRDefault="00790492" w:rsidP="00355D13">
            <w:pPr>
              <w:pStyle w:val="TAC"/>
            </w:pPr>
            <w:r>
              <w:t>EXCEED</w:t>
            </w:r>
          </w:p>
        </w:tc>
      </w:tr>
      <w:tr w:rsidR="00790492" w14:paraId="3583D110" w14:textId="77777777" w:rsidTr="00355D13">
        <w:trPr>
          <w:jc w:val="center"/>
        </w:trPr>
        <w:tc>
          <w:tcPr>
            <w:tcW w:w="1928" w:type="auto"/>
            <w:vMerge/>
          </w:tcPr>
          <w:p w14:paraId="35A1607E" w14:textId="77777777" w:rsidR="00790492" w:rsidRDefault="00790492" w:rsidP="00355D13"/>
        </w:tc>
        <w:tc>
          <w:tcPr>
            <w:tcW w:w="1928" w:type="auto"/>
          </w:tcPr>
          <w:p w14:paraId="0AFF854A" w14:textId="77777777" w:rsidR="00790492" w:rsidRDefault="00790492" w:rsidP="00355D13">
            <w:pPr>
              <w:pStyle w:val="TAC"/>
            </w:pPr>
            <w:r>
              <w:t>c07</w:t>
            </w:r>
          </w:p>
        </w:tc>
        <w:tc>
          <w:tcPr>
            <w:tcW w:w="1928" w:type="auto"/>
          </w:tcPr>
          <w:p w14:paraId="07A90E40" w14:textId="77777777" w:rsidR="00790492" w:rsidRDefault="00790492" w:rsidP="00355D13">
            <w:pPr>
              <w:pStyle w:val="TAC"/>
            </w:pPr>
            <w:r>
              <w:t>128</w:t>
            </w:r>
          </w:p>
        </w:tc>
        <w:tc>
          <w:tcPr>
            <w:tcW w:w="1928" w:type="auto"/>
          </w:tcPr>
          <w:p w14:paraId="7B9460B9" w14:textId="77777777" w:rsidR="00790492" w:rsidRDefault="00790492" w:rsidP="00355D13">
            <w:pPr>
              <w:pStyle w:val="TAC"/>
            </w:pPr>
            <w:r>
              <w:t>NWT c04</w:t>
            </w:r>
          </w:p>
        </w:tc>
        <w:tc>
          <w:tcPr>
            <w:tcW w:w="1928" w:type="auto"/>
            <w:shd w:val="clear" w:color="auto" w:fill="ADD8E6"/>
          </w:tcPr>
          <w:p w14:paraId="064F913F" w14:textId="77777777" w:rsidR="00790492" w:rsidRDefault="00790492" w:rsidP="00355D13">
            <w:pPr>
              <w:pStyle w:val="TAC"/>
            </w:pPr>
            <w:r>
              <w:t>EXCEED</w:t>
            </w:r>
          </w:p>
        </w:tc>
      </w:tr>
      <w:tr w:rsidR="00790492" w14:paraId="74CC09B5" w14:textId="77777777" w:rsidTr="00355D13">
        <w:trPr>
          <w:jc w:val="center"/>
        </w:trPr>
        <w:tc>
          <w:tcPr>
            <w:tcW w:w="1928" w:type="auto"/>
            <w:vMerge/>
          </w:tcPr>
          <w:p w14:paraId="1CF82EFA" w14:textId="77777777" w:rsidR="00790492" w:rsidRDefault="00790492" w:rsidP="00355D13"/>
        </w:tc>
        <w:tc>
          <w:tcPr>
            <w:tcW w:w="1928" w:type="auto"/>
          </w:tcPr>
          <w:p w14:paraId="782EF054" w14:textId="77777777" w:rsidR="00790492" w:rsidRDefault="00790492" w:rsidP="00355D13">
            <w:pPr>
              <w:pStyle w:val="TAC"/>
            </w:pPr>
            <w:r>
              <w:t>c08</w:t>
            </w:r>
          </w:p>
        </w:tc>
        <w:tc>
          <w:tcPr>
            <w:tcW w:w="1928" w:type="auto"/>
          </w:tcPr>
          <w:p w14:paraId="3BC6B99B" w14:textId="77777777" w:rsidR="00790492" w:rsidRDefault="00790492" w:rsidP="00355D13">
            <w:pPr>
              <w:pStyle w:val="TAC"/>
            </w:pPr>
            <w:r>
              <w:t>256</w:t>
            </w:r>
          </w:p>
        </w:tc>
        <w:tc>
          <w:tcPr>
            <w:tcW w:w="1928" w:type="auto"/>
          </w:tcPr>
          <w:p w14:paraId="51CB4926" w14:textId="77777777" w:rsidR="00790492" w:rsidRDefault="00790492" w:rsidP="00355D13">
            <w:pPr>
              <w:pStyle w:val="TAC"/>
            </w:pPr>
            <w:r>
              <w:t>NWT c05</w:t>
            </w:r>
          </w:p>
        </w:tc>
        <w:tc>
          <w:tcPr>
            <w:tcW w:w="1928" w:type="auto"/>
          </w:tcPr>
          <w:p w14:paraId="7EC20879" w14:textId="77777777" w:rsidR="00790492" w:rsidRDefault="00790492" w:rsidP="00355D13">
            <w:pPr>
              <w:pStyle w:val="TAC"/>
            </w:pPr>
            <w:r>
              <w:t>PASS</w:t>
            </w:r>
          </w:p>
        </w:tc>
      </w:tr>
    </w:tbl>
    <w:p w14:paraId="2FEC2CFD" w14:textId="58B2DEE7" w:rsidR="00850A0E" w:rsidRDefault="00850A0E" w:rsidP="00363DF3">
      <w:bookmarkStart w:id="413" w:name="MCCQCTEMPBM_00000048"/>
      <w:bookmarkEnd w:id="412"/>
    </w:p>
    <w:p w14:paraId="0FB89498" w14:textId="26881E22" w:rsidR="00304FE1" w:rsidRPr="00304FE1" w:rsidRDefault="001E1BBB" w:rsidP="00363DF3">
      <w:pPr>
        <w:pStyle w:val="Heading2"/>
        <w:rPr>
          <w:lang w:val="pt-BR"/>
        </w:rPr>
      </w:pPr>
      <w:bookmarkStart w:id="414" w:name="_Toc167314813"/>
      <w:bookmarkStart w:id="415" w:name="_Toc167315972"/>
      <w:bookmarkStart w:id="416" w:name="_Toc167316396"/>
      <w:bookmarkStart w:id="417" w:name="_Toc167376987"/>
      <w:bookmarkEnd w:id="413"/>
      <w:r w:rsidRPr="00304FE1">
        <w:rPr>
          <w:lang w:val="pt-BR"/>
        </w:rPr>
        <w:t>9.5</w:t>
      </w:r>
      <w:r w:rsidRPr="00304FE1">
        <w:rPr>
          <w:lang w:val="pt-BR"/>
        </w:rPr>
        <w:tab/>
      </w:r>
      <w:bookmarkStart w:id="418" w:name="_Toc166841178"/>
      <w:bookmarkEnd w:id="388"/>
      <w:r w:rsidR="00304FE1" w:rsidRPr="00304FE1">
        <w:rPr>
          <w:lang w:val="pt-BR"/>
        </w:rPr>
        <w:t>Metadata-assisted Spatial Audio (MASA)</w:t>
      </w:r>
      <w:bookmarkEnd w:id="414"/>
      <w:bookmarkEnd w:id="415"/>
      <w:bookmarkEnd w:id="416"/>
      <w:bookmarkEnd w:id="417"/>
      <w:bookmarkEnd w:id="418"/>
    </w:p>
    <w:p w14:paraId="727119F3" w14:textId="63B7C7CD" w:rsidR="00B12964" w:rsidRDefault="001E1BBB" w:rsidP="001E1BBB">
      <w:pPr>
        <w:pStyle w:val="Heading3"/>
      </w:pPr>
      <w:bookmarkStart w:id="419" w:name="_Toc167314814"/>
      <w:bookmarkStart w:id="420" w:name="_Toc167315973"/>
      <w:bookmarkStart w:id="421" w:name="_Toc167316397"/>
      <w:bookmarkStart w:id="422" w:name="_Toc167376988"/>
      <w:r>
        <w:t>9.5.1</w:t>
      </w:r>
      <w:r>
        <w:tab/>
      </w:r>
      <w:bookmarkStart w:id="423" w:name="_Toc166841179"/>
      <w:r w:rsidR="00B12964">
        <w:t>Overview</w:t>
      </w:r>
      <w:bookmarkEnd w:id="419"/>
      <w:bookmarkEnd w:id="420"/>
      <w:bookmarkEnd w:id="421"/>
      <w:bookmarkEnd w:id="422"/>
      <w:bookmarkEnd w:id="423"/>
    </w:p>
    <w:p w14:paraId="1F2C3CF3" w14:textId="3D9C6B77" w:rsidR="00216ABF" w:rsidRDefault="00216ABF" w:rsidP="00216ABF">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p>
    <w:p w14:paraId="7F2AF0F1" w14:textId="64CAB5A1" w:rsidR="00216ABF" w:rsidRDefault="00216ABF" w:rsidP="00216ABF">
      <w:pPr>
        <w:pStyle w:val="B1"/>
      </w:pPr>
      <w:r>
        <w:t>-</w:t>
      </w:r>
      <w:r>
        <w:tab/>
      </w:r>
      <w:r w:rsidRPr="00896224">
        <w:t>Selection Experiment P800-</w:t>
      </w:r>
      <w:r w:rsidR="00AD77E6">
        <w:t>8</w:t>
      </w:r>
      <w:r>
        <w:t xml:space="preserve">: Clean speech, </w:t>
      </w:r>
      <w:r w:rsidR="009E4B62">
        <w:t>MASA</w:t>
      </w:r>
      <w:r>
        <w:t xml:space="preserve"> under clean and impaired channel conditions, headphone presentation</w:t>
      </w:r>
    </w:p>
    <w:p w14:paraId="2D6A565F" w14:textId="4FA6BE2D" w:rsidR="00216ABF" w:rsidRDefault="00216ABF" w:rsidP="00216ABF">
      <w:pPr>
        <w:pStyle w:val="B1"/>
      </w:pPr>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p>
    <w:p w14:paraId="63804810" w14:textId="00F8AE93" w:rsidR="00216ABF" w:rsidRDefault="00216ABF" w:rsidP="00216ABF">
      <w:pPr>
        <w:pStyle w:val="B1"/>
      </w:pPr>
      <w:r>
        <w:t>-</w:t>
      </w:r>
      <w:r>
        <w:tab/>
        <w:t>Selection Experiment BS1534-</w:t>
      </w:r>
      <w:r w:rsidR="00B920F8">
        <w:t>7</w:t>
      </w:r>
      <w:r>
        <w:t xml:space="preserve">a: Generic audio, </w:t>
      </w:r>
      <w:r w:rsidR="000A051D">
        <w:t>MASA</w:t>
      </w:r>
      <w:r>
        <w:t xml:space="preserve">, </w:t>
      </w:r>
      <w:r w:rsidR="000A051D">
        <w:t>96</w:t>
      </w:r>
      <w:r>
        <w:t xml:space="preserve"> and </w:t>
      </w:r>
      <w:r w:rsidR="000A051D">
        <w:t>128</w:t>
      </w:r>
      <w:r w:rsidR="00CB63C0">
        <w:t> </w:t>
      </w:r>
      <w:r w:rsidRPr="00EA20C1">
        <w:t>kbps</w:t>
      </w:r>
      <w:r>
        <w:t>, headphone presentation</w:t>
      </w:r>
    </w:p>
    <w:p w14:paraId="56AFDCC9" w14:textId="5F4DDBE6" w:rsidR="00B12964" w:rsidRDefault="00216ABF" w:rsidP="00444745">
      <w:pPr>
        <w:pStyle w:val="B1"/>
      </w:pPr>
      <w:r>
        <w:t>-</w:t>
      </w:r>
      <w:r>
        <w:tab/>
        <w:t>Selection Experiment BS1534-</w:t>
      </w:r>
      <w:r w:rsidR="00B920F8">
        <w:t>7</w:t>
      </w:r>
      <w:r>
        <w:t xml:space="preserve">b: Generic audio, </w:t>
      </w:r>
      <w:r w:rsidR="000A051D">
        <w:t>MASA</w:t>
      </w:r>
      <w:r>
        <w:t xml:space="preserve">, </w:t>
      </w:r>
      <w:r w:rsidR="000A051D">
        <w:t>192</w:t>
      </w:r>
      <w:r>
        <w:t xml:space="preserve"> and 256</w:t>
      </w:r>
      <w:r w:rsidR="00CB63C0">
        <w:t> </w:t>
      </w:r>
      <w:r w:rsidRPr="00EA20C1">
        <w:t>kbps</w:t>
      </w:r>
      <w:r>
        <w:t>, headphone presentation</w:t>
      </w:r>
    </w:p>
    <w:p w14:paraId="3BC55D42" w14:textId="1295CB70" w:rsidR="0069522C" w:rsidRDefault="001E1BBB" w:rsidP="001E1BBB">
      <w:pPr>
        <w:pStyle w:val="Heading3"/>
      </w:pPr>
      <w:bookmarkStart w:id="424" w:name="_Toc167314815"/>
      <w:bookmarkStart w:id="425" w:name="_Toc167315974"/>
      <w:bookmarkStart w:id="426" w:name="_Toc167316398"/>
      <w:bookmarkStart w:id="427" w:name="_Toc167376989"/>
      <w:r>
        <w:t>9.5.2</w:t>
      </w:r>
      <w:r>
        <w:tab/>
      </w:r>
      <w:bookmarkStart w:id="428" w:name="_Toc166841180"/>
      <w:r w:rsidR="00AB7BDC">
        <w:t xml:space="preserve">Selection Experiment </w:t>
      </w:r>
      <w:r w:rsidR="0069522C">
        <w:t>P800-8 (MASA, Clean speech</w:t>
      </w:r>
      <w:r w:rsidR="00B61911">
        <w:t>, Headphone Presentation</w:t>
      </w:r>
      <w:r w:rsidR="0069522C">
        <w:t>)</w:t>
      </w:r>
      <w:bookmarkEnd w:id="424"/>
      <w:bookmarkEnd w:id="425"/>
      <w:bookmarkEnd w:id="426"/>
      <w:bookmarkEnd w:id="427"/>
      <w:bookmarkEnd w:id="428"/>
    </w:p>
    <w:p w14:paraId="2D86F569" w14:textId="1A211271" w:rsidR="004300D4" w:rsidRDefault="004300D4" w:rsidP="008F2CB8">
      <w:r w:rsidRPr="00896224">
        <w:t>Selection Experiment P800-</w:t>
      </w:r>
      <w:r w:rsidR="00596110">
        <w:t>8</w:t>
      </w:r>
      <w:r>
        <w:t xml:space="preserve"> evaluates IVAS for MASA clean speech under clean and impaired channel conditions using headphone presentation. See  Annex </w:t>
      </w:r>
      <w:r w:rsidR="00BF61F5">
        <w:t>C</w:t>
      </w:r>
      <w:r w:rsidR="00B61911">
        <w:t>.8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01CD47E1"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1</w:t>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3359A">
        <w:trPr>
          <w:jc w:val="center"/>
        </w:trPr>
        <w:tc>
          <w:tcPr>
            <w:tcW w:w="603" w:type="auto"/>
            <w:gridSpan w:val="2"/>
            <w:vMerge w:val="restart"/>
            <w:shd w:val="clear" w:color="auto" w:fill="D9D9D9" w:themeFill="background1" w:themeFillShade="D9"/>
          </w:tcPr>
          <w:p w14:paraId="78C73ABE" w14:textId="77777777" w:rsidR="0069522C" w:rsidRDefault="0069522C" w:rsidP="00355D13">
            <w:pPr>
              <w:pStyle w:val="TAH6"/>
            </w:pPr>
            <w:bookmarkStart w:id="429" w:name="MCCQCTEMPBM_00000144"/>
          </w:p>
        </w:tc>
        <w:tc>
          <w:tcPr>
            <w:tcW w:w="603" w:type="auto"/>
            <w:shd w:val="clear" w:color="auto" w:fill="D9D9D9" w:themeFill="background1" w:themeFillShade="D9"/>
          </w:tcPr>
          <w:p w14:paraId="0E258B01" w14:textId="77777777" w:rsidR="0069522C" w:rsidRDefault="0069522C" w:rsidP="00355D13">
            <w:pPr>
              <w:pStyle w:val="TAH6"/>
            </w:pPr>
            <w:r>
              <w:t>Type</w:t>
            </w:r>
          </w:p>
        </w:tc>
        <w:tc>
          <w:tcPr>
            <w:tcW w:w="603" w:type="auto"/>
            <w:gridSpan w:val="6"/>
            <w:shd w:val="clear" w:color="auto" w:fill="D9D9D9" w:themeFill="background1" w:themeFillShade="D9"/>
          </w:tcPr>
          <w:p w14:paraId="51526221" w14:textId="77777777" w:rsidR="0069522C" w:rsidRDefault="0069522C" w:rsidP="00355D13">
            <w:pPr>
              <w:pStyle w:val="TAH6"/>
            </w:pPr>
            <w:r>
              <w:t>CuT</w:t>
            </w:r>
          </w:p>
        </w:tc>
        <w:tc>
          <w:tcPr>
            <w:tcW w:w="603" w:type="auto"/>
            <w:gridSpan w:val="4"/>
            <w:shd w:val="clear" w:color="auto" w:fill="D9D9D9" w:themeFill="background1" w:themeFillShade="D9"/>
          </w:tcPr>
          <w:p w14:paraId="608B71BD" w14:textId="77777777" w:rsidR="0069522C" w:rsidRDefault="0069522C" w:rsidP="00355D13">
            <w:pPr>
              <w:pStyle w:val="TAH6"/>
            </w:pPr>
            <w:r>
              <w:t>EVS Reference</w:t>
            </w:r>
          </w:p>
        </w:tc>
        <w:tc>
          <w:tcPr>
            <w:tcW w:w="603" w:type="auto"/>
            <w:gridSpan w:val="3"/>
            <w:shd w:val="clear" w:color="auto" w:fill="D9D9D9" w:themeFill="background1" w:themeFillShade="D9"/>
          </w:tcPr>
          <w:p w14:paraId="6097531F" w14:textId="77777777" w:rsidR="0069522C" w:rsidRDefault="0069522C" w:rsidP="00355D13">
            <w:pPr>
              <w:pStyle w:val="TAH6"/>
            </w:pPr>
            <w:r>
              <w:t>Evaluation</w:t>
            </w:r>
          </w:p>
        </w:tc>
      </w:tr>
      <w:tr w:rsidR="0069522C" w14:paraId="01DAEAC7" w14:textId="77777777" w:rsidTr="0033359A">
        <w:trPr>
          <w:jc w:val="center"/>
        </w:trPr>
        <w:tc>
          <w:tcPr>
            <w:tcW w:w="603" w:type="auto"/>
            <w:gridSpan w:val="2"/>
            <w:vMerge/>
            <w:shd w:val="clear" w:color="auto" w:fill="D9D9D9" w:themeFill="background1" w:themeFillShade="D9"/>
          </w:tcPr>
          <w:p w14:paraId="0A95A8FC" w14:textId="77777777" w:rsidR="0069522C" w:rsidRDefault="0069522C" w:rsidP="00355D13"/>
        </w:tc>
        <w:tc>
          <w:tcPr>
            <w:tcW w:w="603" w:type="auto"/>
            <w:shd w:val="clear" w:color="auto" w:fill="D9D9D9" w:themeFill="background1" w:themeFillShade="D9"/>
          </w:tcPr>
          <w:p w14:paraId="2A808073" w14:textId="77777777" w:rsidR="0069522C" w:rsidRDefault="0069522C" w:rsidP="00355D13">
            <w:pPr>
              <w:pStyle w:val="TAH6"/>
            </w:pPr>
            <w:r>
              <w:t>Value</w:t>
            </w:r>
          </w:p>
        </w:tc>
        <w:tc>
          <w:tcPr>
            <w:tcW w:w="603" w:type="auto"/>
            <w:shd w:val="clear" w:color="auto" w:fill="D9D9D9" w:themeFill="background1" w:themeFillShade="D9"/>
          </w:tcPr>
          <w:p w14:paraId="1ECC7866" w14:textId="77777777" w:rsidR="0069522C" w:rsidRDefault="0069522C" w:rsidP="00355D13">
            <w:pPr>
              <w:pStyle w:val="TAH6"/>
            </w:pPr>
            <w:r>
              <w:t>Bitrate</w:t>
            </w:r>
          </w:p>
        </w:tc>
        <w:tc>
          <w:tcPr>
            <w:tcW w:w="603" w:type="auto"/>
            <w:shd w:val="clear" w:color="auto" w:fill="D9D9D9" w:themeFill="background1" w:themeFillShade="D9"/>
          </w:tcPr>
          <w:p w14:paraId="25339282" w14:textId="77777777" w:rsidR="0069522C" w:rsidRDefault="0069522C" w:rsidP="00355D13">
            <w:pPr>
              <w:pStyle w:val="TAH6"/>
            </w:pPr>
            <w:r>
              <w:t>DTX</w:t>
            </w:r>
          </w:p>
        </w:tc>
        <w:tc>
          <w:tcPr>
            <w:tcW w:w="603" w:type="auto"/>
            <w:shd w:val="clear" w:color="auto" w:fill="D9D9D9" w:themeFill="background1" w:themeFillShade="D9"/>
          </w:tcPr>
          <w:p w14:paraId="46885A92" w14:textId="77777777" w:rsidR="0069522C" w:rsidRDefault="0069522C" w:rsidP="00355D13">
            <w:pPr>
              <w:pStyle w:val="TAH6"/>
            </w:pPr>
            <w:r>
              <w:t>FER</w:t>
            </w:r>
          </w:p>
        </w:tc>
        <w:tc>
          <w:tcPr>
            <w:tcW w:w="603" w:type="auto"/>
            <w:shd w:val="clear" w:color="auto" w:fill="D9D9D9" w:themeFill="background1" w:themeFillShade="D9"/>
          </w:tcPr>
          <w:p w14:paraId="7807689B" w14:textId="77777777" w:rsidR="0069522C" w:rsidRDefault="0069522C" w:rsidP="00355D13">
            <w:pPr>
              <w:pStyle w:val="TAH6"/>
            </w:pPr>
            <w:r>
              <w:t>Req.</w:t>
            </w:r>
          </w:p>
        </w:tc>
        <w:tc>
          <w:tcPr>
            <w:tcW w:w="603" w:type="auto"/>
            <w:shd w:val="clear" w:color="auto" w:fill="D9D9D9" w:themeFill="background1" w:themeFillShade="D9"/>
          </w:tcPr>
          <w:p w14:paraId="4F44ECC8" w14:textId="77777777" w:rsidR="0069522C" w:rsidRDefault="0069522C" w:rsidP="00355D13">
            <w:pPr>
              <w:pStyle w:val="TAH6"/>
            </w:pPr>
            <w:r>
              <w:t>MOS</w:t>
            </w:r>
          </w:p>
        </w:tc>
        <w:tc>
          <w:tcPr>
            <w:tcW w:w="603" w:type="auto"/>
            <w:shd w:val="clear" w:color="auto" w:fill="D9D9D9" w:themeFill="background1" w:themeFillShade="D9"/>
          </w:tcPr>
          <w:p w14:paraId="223C92D8" w14:textId="77777777" w:rsidR="0069522C" w:rsidRDefault="0069522C" w:rsidP="00355D13">
            <w:pPr>
              <w:pStyle w:val="TAH6"/>
            </w:pPr>
            <w:r>
              <w:t>Std.</w:t>
            </w:r>
          </w:p>
        </w:tc>
        <w:tc>
          <w:tcPr>
            <w:tcW w:w="603" w:type="auto"/>
            <w:shd w:val="clear" w:color="auto" w:fill="D9D9D9" w:themeFill="background1" w:themeFillShade="D9"/>
          </w:tcPr>
          <w:p w14:paraId="08DA2850" w14:textId="77777777" w:rsidR="0069522C" w:rsidRDefault="0069522C" w:rsidP="00355D13">
            <w:pPr>
              <w:pStyle w:val="TAH6"/>
            </w:pPr>
            <w:r>
              <w:t>Cond.</w:t>
            </w:r>
          </w:p>
        </w:tc>
        <w:tc>
          <w:tcPr>
            <w:tcW w:w="603" w:type="auto"/>
            <w:shd w:val="clear" w:color="auto" w:fill="D9D9D9" w:themeFill="background1" w:themeFillShade="D9"/>
          </w:tcPr>
          <w:p w14:paraId="34492F40" w14:textId="77777777" w:rsidR="0069522C" w:rsidRDefault="0069522C" w:rsidP="00355D13">
            <w:pPr>
              <w:pStyle w:val="TAH6"/>
            </w:pPr>
            <w:r>
              <w:t>Bitrate</w:t>
            </w:r>
          </w:p>
        </w:tc>
        <w:tc>
          <w:tcPr>
            <w:tcW w:w="603" w:type="auto"/>
            <w:shd w:val="clear" w:color="auto" w:fill="D9D9D9" w:themeFill="background1" w:themeFillShade="D9"/>
          </w:tcPr>
          <w:p w14:paraId="76A667D7" w14:textId="77777777" w:rsidR="0069522C" w:rsidRDefault="0069522C" w:rsidP="00355D13">
            <w:pPr>
              <w:pStyle w:val="TAH6"/>
            </w:pPr>
            <w:r>
              <w:t>MOS</w:t>
            </w:r>
          </w:p>
        </w:tc>
        <w:tc>
          <w:tcPr>
            <w:tcW w:w="603" w:type="auto"/>
            <w:shd w:val="clear" w:color="auto" w:fill="D9D9D9" w:themeFill="background1" w:themeFillShade="D9"/>
          </w:tcPr>
          <w:p w14:paraId="68EA88C8" w14:textId="77777777" w:rsidR="0069522C" w:rsidRDefault="0069522C" w:rsidP="00355D13">
            <w:pPr>
              <w:pStyle w:val="TAH6"/>
            </w:pPr>
            <w:r>
              <w:t>Std.</w:t>
            </w:r>
          </w:p>
        </w:tc>
        <w:tc>
          <w:tcPr>
            <w:tcW w:w="603" w:type="auto"/>
            <w:shd w:val="clear" w:color="auto" w:fill="D9D9D9" w:themeFill="background1" w:themeFillShade="D9"/>
          </w:tcPr>
          <w:p w14:paraId="088E4D3B" w14:textId="77777777" w:rsidR="0069522C" w:rsidRDefault="0069522C" w:rsidP="00355D13">
            <w:pPr>
              <w:pStyle w:val="TAH6"/>
            </w:pPr>
            <w:r>
              <w:t>T-Stat</w:t>
            </w:r>
          </w:p>
        </w:tc>
        <w:tc>
          <w:tcPr>
            <w:tcW w:w="603" w:type="auto"/>
            <w:shd w:val="clear" w:color="auto" w:fill="D9D9D9" w:themeFill="background1" w:themeFillShade="D9"/>
          </w:tcPr>
          <w:p w14:paraId="56358B7A" w14:textId="77777777" w:rsidR="0069522C" w:rsidRDefault="0069522C" w:rsidP="00355D13">
            <w:pPr>
              <w:pStyle w:val="TAH6"/>
            </w:pPr>
            <w:r>
              <w:t>Result</w:t>
            </w:r>
          </w:p>
        </w:tc>
        <w:tc>
          <w:tcPr>
            <w:tcW w:w="603" w:type="auto"/>
            <w:shd w:val="clear" w:color="auto" w:fill="D9D9D9" w:themeFill="background1" w:themeFillShade="D9"/>
          </w:tcPr>
          <w:p w14:paraId="5F34A641" w14:textId="77777777" w:rsidR="0069522C" w:rsidRDefault="0069522C" w:rsidP="00355D13">
            <w:pPr>
              <w:pStyle w:val="TAH6"/>
            </w:pPr>
            <w:r>
              <w:t>State</w:t>
            </w:r>
          </w:p>
        </w:tc>
      </w:tr>
      <w:tr w:rsidR="0069522C" w14:paraId="112EDBEE" w14:textId="77777777" w:rsidTr="0033359A">
        <w:trPr>
          <w:jc w:val="center"/>
        </w:trPr>
        <w:tc>
          <w:tcPr>
            <w:tcW w:w="603" w:type="auto"/>
            <w:shd w:val="clear" w:color="auto" w:fill="D9D9D9" w:themeFill="background1" w:themeFillShade="D9"/>
          </w:tcPr>
          <w:p w14:paraId="466D7BA1" w14:textId="77777777" w:rsidR="0069522C" w:rsidRDefault="0069522C" w:rsidP="00355D13">
            <w:pPr>
              <w:pStyle w:val="TAH6"/>
            </w:pPr>
            <w:r>
              <w:t>Lab</w:t>
            </w:r>
          </w:p>
        </w:tc>
        <w:tc>
          <w:tcPr>
            <w:tcW w:w="603" w:type="auto"/>
            <w:shd w:val="clear" w:color="auto" w:fill="D9D9D9" w:themeFill="background1" w:themeFillShade="D9"/>
          </w:tcPr>
          <w:p w14:paraId="712CB730" w14:textId="77777777" w:rsidR="0069522C" w:rsidRDefault="0069522C" w:rsidP="00355D13">
            <w:pPr>
              <w:pStyle w:val="TAH6"/>
            </w:pPr>
            <w:r>
              <w:t>Cond.</w:t>
            </w:r>
          </w:p>
        </w:tc>
        <w:tc>
          <w:tcPr>
            <w:tcW w:w="603" w:type="auto"/>
            <w:shd w:val="clear" w:color="auto" w:fill="D9D9D9" w:themeFill="background1" w:themeFillShade="D9"/>
          </w:tcPr>
          <w:p w14:paraId="5B7CAC44" w14:textId="77777777" w:rsidR="0069522C" w:rsidRDefault="0069522C" w:rsidP="00355D13">
            <w:pPr>
              <w:pStyle w:val="TAH6"/>
            </w:pPr>
            <w:r>
              <w:t>ToR#</w:t>
            </w:r>
          </w:p>
        </w:tc>
        <w:tc>
          <w:tcPr>
            <w:tcW w:w="603" w:type="auto"/>
            <w:gridSpan w:val="13"/>
            <w:shd w:val="clear" w:color="auto" w:fill="D9D9D9" w:themeFill="background1" w:themeFillShade="D9"/>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bookmarkEnd w:id="429"/>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3B4B3983"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2</w:t>
      </w:r>
      <w:r>
        <w:t>: Summary of the results of P800-8</w:t>
      </w:r>
    </w:p>
    <w:tbl>
      <w:tblPr>
        <w:tblStyle w:val="TableGrid"/>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3359A">
        <w:trPr>
          <w:jc w:val="center"/>
        </w:trPr>
        <w:tc>
          <w:tcPr>
            <w:tcW w:w="1377" w:type="auto"/>
            <w:shd w:val="clear" w:color="auto" w:fill="D9D9D9" w:themeFill="background1" w:themeFillShade="D9"/>
          </w:tcPr>
          <w:p w14:paraId="0A635453" w14:textId="77777777" w:rsidR="0069522C" w:rsidRDefault="0069522C" w:rsidP="00355D13">
            <w:pPr>
              <w:pStyle w:val="TAH"/>
            </w:pPr>
            <w:bookmarkStart w:id="430" w:name="MCCQCTEMPBM_00000145"/>
            <w:r>
              <w:t>Lab</w:t>
            </w:r>
          </w:p>
        </w:tc>
        <w:tc>
          <w:tcPr>
            <w:tcW w:w="1377" w:type="auto"/>
            <w:shd w:val="clear" w:color="auto" w:fill="D9D9D9" w:themeFill="background1" w:themeFillShade="D9"/>
          </w:tcPr>
          <w:p w14:paraId="1FA6AF93" w14:textId="77777777" w:rsidR="0069522C" w:rsidRDefault="0069522C" w:rsidP="00355D13">
            <w:pPr>
              <w:pStyle w:val="TAH"/>
            </w:pPr>
            <w:r>
              <w:t>Cond.</w:t>
            </w:r>
          </w:p>
        </w:tc>
        <w:tc>
          <w:tcPr>
            <w:tcW w:w="1377" w:type="auto"/>
            <w:shd w:val="clear" w:color="auto" w:fill="D9D9D9" w:themeFill="background1" w:themeFillShade="D9"/>
          </w:tcPr>
          <w:p w14:paraId="58AA4F73" w14:textId="77777777" w:rsidR="0069522C" w:rsidRDefault="0069522C" w:rsidP="00355D13">
            <w:pPr>
              <w:pStyle w:val="TAH"/>
            </w:pPr>
            <w:r>
              <w:t>Bitrate</w:t>
            </w:r>
          </w:p>
        </w:tc>
        <w:tc>
          <w:tcPr>
            <w:tcW w:w="1377" w:type="auto"/>
            <w:shd w:val="clear" w:color="auto" w:fill="D9D9D9" w:themeFill="background1" w:themeFillShade="D9"/>
          </w:tcPr>
          <w:p w14:paraId="18B6DFB2" w14:textId="77777777" w:rsidR="0069522C" w:rsidRDefault="0069522C" w:rsidP="00355D13">
            <w:pPr>
              <w:pStyle w:val="TAH"/>
            </w:pPr>
            <w:r>
              <w:t>DTX</w:t>
            </w:r>
          </w:p>
        </w:tc>
        <w:tc>
          <w:tcPr>
            <w:tcW w:w="1377" w:type="auto"/>
            <w:shd w:val="clear" w:color="auto" w:fill="D9D9D9" w:themeFill="background1" w:themeFillShade="D9"/>
          </w:tcPr>
          <w:p w14:paraId="3AB07F3D" w14:textId="77777777" w:rsidR="0069522C" w:rsidRDefault="0069522C" w:rsidP="00355D13">
            <w:pPr>
              <w:pStyle w:val="TAH"/>
            </w:pPr>
            <w:r>
              <w:t>FER</w:t>
            </w:r>
          </w:p>
        </w:tc>
        <w:tc>
          <w:tcPr>
            <w:tcW w:w="1377" w:type="auto"/>
            <w:shd w:val="clear" w:color="auto" w:fill="D9D9D9" w:themeFill="background1" w:themeFillShade="D9"/>
          </w:tcPr>
          <w:p w14:paraId="200E1D41" w14:textId="77777777" w:rsidR="0069522C" w:rsidRDefault="0069522C" w:rsidP="00355D13">
            <w:pPr>
              <w:pStyle w:val="TAH"/>
            </w:pPr>
            <w:r>
              <w:t>ToR</w:t>
            </w:r>
          </w:p>
        </w:tc>
        <w:tc>
          <w:tcPr>
            <w:tcW w:w="1377" w:type="auto"/>
            <w:shd w:val="clear" w:color="auto" w:fill="D9D9D9" w:themeFill="background1" w:themeFillShade="D9"/>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bookmarkEnd w:id="430"/>
    </w:tbl>
    <w:p w14:paraId="7D2C7989" w14:textId="146D8636" w:rsidR="0069522C" w:rsidRDefault="0069522C" w:rsidP="0069522C"/>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2B1BD653" w:rsidR="0069522C" w:rsidRPr="002301D2" w:rsidRDefault="00BA14C2" w:rsidP="0022425D">
      <w:pPr>
        <w:pStyle w:val="TH"/>
      </w:pPr>
      <w:r w:rsidRPr="0022425D">
        <w:rPr>
          <w:noProof/>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2425D">
        <w:t xml:space="preserve"> </w:t>
      </w:r>
      <w:r w:rsidRPr="0022425D">
        <w:rPr>
          <w:noProof/>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2425D">
        <w:t xml:space="preserve"> </w:t>
      </w:r>
      <w:r w:rsidRPr="0022425D">
        <w:rPr>
          <w:noProof/>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650C033F" w:rsidR="00C27AA9" w:rsidRPr="002301D2" w:rsidRDefault="00C27AA9"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1</w:t>
      </w:r>
      <w:r w:rsidRPr="00D22237">
        <w:t xml:space="preserve">: P800-8 </w:t>
      </w:r>
      <w:r w:rsidR="00B44C3C" w:rsidRPr="00D22237">
        <w:t>(MASA, clean speech</w:t>
      </w:r>
      <w:r w:rsidR="00B61911" w:rsidRPr="00D22237">
        <w:t>, headphone presentation</w:t>
      </w:r>
      <w:r w:rsidR="00B44C3C" w:rsidRPr="00D22237">
        <w:t xml:space="preserve">) </w:t>
      </w:r>
      <w:r w:rsidRPr="00D22237">
        <w:t>rate distortion curves for clean and impaired channel conditions</w:t>
      </w:r>
    </w:p>
    <w:p w14:paraId="35211F99" w14:textId="3447380E" w:rsidR="0069522C" w:rsidRDefault="001E1BBB" w:rsidP="001E1BBB">
      <w:pPr>
        <w:pStyle w:val="Heading3"/>
      </w:pPr>
      <w:bookmarkStart w:id="431" w:name="_Toc167314816"/>
      <w:bookmarkStart w:id="432" w:name="_Toc167315975"/>
      <w:bookmarkStart w:id="433" w:name="_Toc167316399"/>
      <w:bookmarkStart w:id="434" w:name="_Toc167376990"/>
      <w:r>
        <w:t>9.5.3</w:t>
      </w:r>
      <w:r>
        <w:tab/>
      </w:r>
      <w:bookmarkStart w:id="435" w:name="_Toc166841181"/>
      <w:r w:rsidR="00AB7BDC">
        <w:t xml:space="preserve">Selection Experiment </w:t>
      </w:r>
      <w:r w:rsidR="0069522C">
        <w:t>P800-9 (MASA, Speech+Background</w:t>
      </w:r>
      <w:r w:rsidR="0048211F">
        <w:t>, Headphone Presentation</w:t>
      </w:r>
      <w:r w:rsidR="0069522C">
        <w:t>)</w:t>
      </w:r>
      <w:bookmarkEnd w:id="431"/>
      <w:bookmarkEnd w:id="432"/>
      <w:bookmarkEnd w:id="433"/>
      <w:bookmarkEnd w:id="434"/>
      <w:bookmarkEnd w:id="435"/>
    </w:p>
    <w:p w14:paraId="70115E19" w14:textId="725D78E1" w:rsidR="0048211F" w:rsidRDefault="0048211F" w:rsidP="0048211F">
      <w:r>
        <w:t xml:space="preserve">Selection Experiment P800-9 evaluates IVAS for MASA fors peech + background conditions under clean channel conditions, DTX off and on using headphone presentation. See Annex </w:t>
      </w:r>
      <w:r w:rsidR="00541FB9">
        <w:t>C</w:t>
      </w:r>
      <w:r w:rsidR="00AD77E6">
        <w:t>.9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05E85E16"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3</w:t>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3359A">
        <w:trPr>
          <w:jc w:val="center"/>
        </w:trPr>
        <w:tc>
          <w:tcPr>
            <w:tcW w:w="643" w:type="auto"/>
            <w:gridSpan w:val="2"/>
            <w:vMerge w:val="restart"/>
            <w:shd w:val="clear" w:color="auto" w:fill="D9D9D9" w:themeFill="background1" w:themeFillShade="D9"/>
          </w:tcPr>
          <w:p w14:paraId="66C2D58E" w14:textId="77777777" w:rsidR="0069522C" w:rsidRDefault="0069522C" w:rsidP="00355D13">
            <w:pPr>
              <w:pStyle w:val="TAH6"/>
            </w:pPr>
            <w:bookmarkStart w:id="436" w:name="MCCQCTEMPBM_00000146"/>
          </w:p>
        </w:tc>
        <w:tc>
          <w:tcPr>
            <w:tcW w:w="643" w:type="auto"/>
            <w:shd w:val="clear" w:color="auto" w:fill="D9D9D9" w:themeFill="background1" w:themeFillShade="D9"/>
          </w:tcPr>
          <w:p w14:paraId="5B8785A6" w14:textId="77777777" w:rsidR="0069522C" w:rsidRDefault="0069522C" w:rsidP="00355D13">
            <w:pPr>
              <w:pStyle w:val="TAH6"/>
            </w:pPr>
            <w:r>
              <w:t>Type</w:t>
            </w:r>
          </w:p>
        </w:tc>
        <w:tc>
          <w:tcPr>
            <w:tcW w:w="643" w:type="auto"/>
            <w:gridSpan w:val="5"/>
            <w:shd w:val="clear" w:color="auto" w:fill="D9D9D9" w:themeFill="background1" w:themeFillShade="D9"/>
          </w:tcPr>
          <w:p w14:paraId="791F072B" w14:textId="77777777" w:rsidR="0069522C" w:rsidRDefault="0069522C" w:rsidP="00355D13">
            <w:pPr>
              <w:pStyle w:val="TAH6"/>
            </w:pPr>
            <w:r>
              <w:t>CuT</w:t>
            </w:r>
          </w:p>
        </w:tc>
        <w:tc>
          <w:tcPr>
            <w:tcW w:w="643" w:type="auto"/>
            <w:gridSpan w:val="4"/>
            <w:shd w:val="clear" w:color="auto" w:fill="D9D9D9" w:themeFill="background1" w:themeFillShade="D9"/>
          </w:tcPr>
          <w:p w14:paraId="366302F8" w14:textId="77777777" w:rsidR="0069522C" w:rsidRDefault="0069522C" w:rsidP="00355D13">
            <w:pPr>
              <w:pStyle w:val="TAH6"/>
            </w:pPr>
            <w:r>
              <w:t>EVS Reference</w:t>
            </w:r>
          </w:p>
        </w:tc>
        <w:tc>
          <w:tcPr>
            <w:tcW w:w="643" w:type="auto"/>
            <w:gridSpan w:val="3"/>
            <w:shd w:val="clear" w:color="auto" w:fill="D9D9D9" w:themeFill="background1" w:themeFillShade="D9"/>
          </w:tcPr>
          <w:p w14:paraId="0F75B1CC" w14:textId="77777777" w:rsidR="0069522C" w:rsidRDefault="0069522C" w:rsidP="00355D13">
            <w:pPr>
              <w:pStyle w:val="TAH6"/>
            </w:pPr>
            <w:r>
              <w:t>Evaluation</w:t>
            </w:r>
          </w:p>
        </w:tc>
      </w:tr>
      <w:tr w:rsidR="0069522C" w14:paraId="5BF04346" w14:textId="77777777" w:rsidTr="0033359A">
        <w:trPr>
          <w:jc w:val="center"/>
        </w:trPr>
        <w:tc>
          <w:tcPr>
            <w:tcW w:w="643" w:type="auto"/>
            <w:gridSpan w:val="2"/>
            <w:vMerge/>
            <w:shd w:val="clear" w:color="auto" w:fill="D9D9D9" w:themeFill="background1" w:themeFillShade="D9"/>
          </w:tcPr>
          <w:p w14:paraId="7E421E3C" w14:textId="77777777" w:rsidR="0069522C" w:rsidRDefault="0069522C" w:rsidP="00355D13"/>
        </w:tc>
        <w:tc>
          <w:tcPr>
            <w:tcW w:w="643" w:type="auto"/>
            <w:shd w:val="clear" w:color="auto" w:fill="D9D9D9" w:themeFill="background1" w:themeFillShade="D9"/>
          </w:tcPr>
          <w:p w14:paraId="498EE86B" w14:textId="77777777" w:rsidR="0069522C" w:rsidRDefault="0069522C" w:rsidP="00355D13">
            <w:pPr>
              <w:pStyle w:val="TAH6"/>
            </w:pPr>
            <w:r>
              <w:t>Value</w:t>
            </w:r>
          </w:p>
        </w:tc>
        <w:tc>
          <w:tcPr>
            <w:tcW w:w="643" w:type="auto"/>
            <w:shd w:val="clear" w:color="auto" w:fill="D9D9D9" w:themeFill="background1" w:themeFillShade="D9"/>
          </w:tcPr>
          <w:p w14:paraId="0A773E32" w14:textId="77777777" w:rsidR="0069522C" w:rsidRDefault="0069522C" w:rsidP="00355D13">
            <w:pPr>
              <w:pStyle w:val="TAH6"/>
            </w:pPr>
            <w:r>
              <w:t>Bitrate</w:t>
            </w:r>
          </w:p>
        </w:tc>
        <w:tc>
          <w:tcPr>
            <w:tcW w:w="643" w:type="auto"/>
            <w:shd w:val="clear" w:color="auto" w:fill="D9D9D9" w:themeFill="background1" w:themeFillShade="D9"/>
          </w:tcPr>
          <w:p w14:paraId="1B99B82B" w14:textId="77777777" w:rsidR="0069522C" w:rsidRDefault="0069522C" w:rsidP="00355D13">
            <w:pPr>
              <w:pStyle w:val="TAH6"/>
            </w:pPr>
            <w:r>
              <w:t>DTX</w:t>
            </w:r>
          </w:p>
        </w:tc>
        <w:tc>
          <w:tcPr>
            <w:tcW w:w="643" w:type="auto"/>
            <w:shd w:val="clear" w:color="auto" w:fill="D9D9D9" w:themeFill="background1" w:themeFillShade="D9"/>
          </w:tcPr>
          <w:p w14:paraId="733AFF58" w14:textId="77777777" w:rsidR="0069522C" w:rsidRDefault="0069522C" w:rsidP="00355D13">
            <w:pPr>
              <w:pStyle w:val="TAH6"/>
            </w:pPr>
            <w:r>
              <w:t>Req.</w:t>
            </w:r>
          </w:p>
        </w:tc>
        <w:tc>
          <w:tcPr>
            <w:tcW w:w="643" w:type="auto"/>
            <w:shd w:val="clear" w:color="auto" w:fill="D9D9D9" w:themeFill="background1" w:themeFillShade="D9"/>
          </w:tcPr>
          <w:p w14:paraId="3962B5E0" w14:textId="77777777" w:rsidR="0069522C" w:rsidRDefault="0069522C" w:rsidP="00355D13">
            <w:pPr>
              <w:pStyle w:val="TAH6"/>
            </w:pPr>
            <w:r>
              <w:t>MOS</w:t>
            </w:r>
          </w:p>
        </w:tc>
        <w:tc>
          <w:tcPr>
            <w:tcW w:w="643" w:type="auto"/>
            <w:shd w:val="clear" w:color="auto" w:fill="D9D9D9" w:themeFill="background1" w:themeFillShade="D9"/>
          </w:tcPr>
          <w:p w14:paraId="1AE8233A" w14:textId="77777777" w:rsidR="0069522C" w:rsidRDefault="0069522C" w:rsidP="00355D13">
            <w:pPr>
              <w:pStyle w:val="TAH6"/>
            </w:pPr>
            <w:r>
              <w:t>Std.</w:t>
            </w:r>
          </w:p>
        </w:tc>
        <w:tc>
          <w:tcPr>
            <w:tcW w:w="643" w:type="auto"/>
            <w:shd w:val="clear" w:color="auto" w:fill="D9D9D9" w:themeFill="background1" w:themeFillShade="D9"/>
          </w:tcPr>
          <w:p w14:paraId="569C1B2C" w14:textId="77777777" w:rsidR="0069522C" w:rsidRDefault="0069522C" w:rsidP="00355D13">
            <w:pPr>
              <w:pStyle w:val="TAH6"/>
            </w:pPr>
            <w:r>
              <w:t>Cond.</w:t>
            </w:r>
          </w:p>
        </w:tc>
        <w:tc>
          <w:tcPr>
            <w:tcW w:w="643" w:type="auto"/>
            <w:shd w:val="clear" w:color="auto" w:fill="D9D9D9" w:themeFill="background1" w:themeFillShade="D9"/>
          </w:tcPr>
          <w:p w14:paraId="3DCB3C2E" w14:textId="77777777" w:rsidR="0069522C" w:rsidRDefault="0069522C" w:rsidP="00355D13">
            <w:pPr>
              <w:pStyle w:val="TAH6"/>
            </w:pPr>
            <w:r>
              <w:t>Bitrate</w:t>
            </w:r>
          </w:p>
        </w:tc>
        <w:tc>
          <w:tcPr>
            <w:tcW w:w="643" w:type="auto"/>
            <w:shd w:val="clear" w:color="auto" w:fill="D9D9D9" w:themeFill="background1" w:themeFillShade="D9"/>
          </w:tcPr>
          <w:p w14:paraId="38D07858" w14:textId="77777777" w:rsidR="0069522C" w:rsidRDefault="0069522C" w:rsidP="00355D13">
            <w:pPr>
              <w:pStyle w:val="TAH6"/>
            </w:pPr>
            <w:r>
              <w:t>MOS</w:t>
            </w:r>
          </w:p>
        </w:tc>
        <w:tc>
          <w:tcPr>
            <w:tcW w:w="643" w:type="auto"/>
            <w:shd w:val="clear" w:color="auto" w:fill="D9D9D9" w:themeFill="background1" w:themeFillShade="D9"/>
          </w:tcPr>
          <w:p w14:paraId="30A59452" w14:textId="77777777" w:rsidR="0069522C" w:rsidRDefault="0069522C" w:rsidP="00355D13">
            <w:pPr>
              <w:pStyle w:val="TAH6"/>
            </w:pPr>
            <w:r>
              <w:t>Std.</w:t>
            </w:r>
          </w:p>
        </w:tc>
        <w:tc>
          <w:tcPr>
            <w:tcW w:w="643" w:type="auto"/>
            <w:shd w:val="clear" w:color="auto" w:fill="D9D9D9" w:themeFill="background1" w:themeFillShade="D9"/>
          </w:tcPr>
          <w:p w14:paraId="5B37EB26" w14:textId="77777777" w:rsidR="0069522C" w:rsidRDefault="0069522C" w:rsidP="00355D13">
            <w:pPr>
              <w:pStyle w:val="TAH6"/>
            </w:pPr>
            <w:r>
              <w:t>T-Stat</w:t>
            </w:r>
          </w:p>
        </w:tc>
        <w:tc>
          <w:tcPr>
            <w:tcW w:w="643" w:type="auto"/>
            <w:shd w:val="clear" w:color="auto" w:fill="D9D9D9" w:themeFill="background1" w:themeFillShade="D9"/>
          </w:tcPr>
          <w:p w14:paraId="0B44F716" w14:textId="77777777" w:rsidR="0069522C" w:rsidRDefault="0069522C" w:rsidP="00355D13">
            <w:pPr>
              <w:pStyle w:val="TAH6"/>
            </w:pPr>
            <w:r>
              <w:t>Result</w:t>
            </w:r>
          </w:p>
        </w:tc>
        <w:tc>
          <w:tcPr>
            <w:tcW w:w="643" w:type="auto"/>
            <w:shd w:val="clear" w:color="auto" w:fill="D9D9D9" w:themeFill="background1" w:themeFillShade="D9"/>
          </w:tcPr>
          <w:p w14:paraId="6FC7B824" w14:textId="77777777" w:rsidR="0069522C" w:rsidRDefault="0069522C" w:rsidP="00355D13">
            <w:pPr>
              <w:pStyle w:val="TAH6"/>
            </w:pPr>
            <w:r>
              <w:t>State</w:t>
            </w:r>
          </w:p>
        </w:tc>
      </w:tr>
      <w:tr w:rsidR="0069522C" w14:paraId="7D4E306A" w14:textId="77777777" w:rsidTr="0033359A">
        <w:trPr>
          <w:jc w:val="center"/>
        </w:trPr>
        <w:tc>
          <w:tcPr>
            <w:tcW w:w="643" w:type="auto"/>
            <w:shd w:val="clear" w:color="auto" w:fill="D9D9D9" w:themeFill="background1" w:themeFillShade="D9"/>
          </w:tcPr>
          <w:p w14:paraId="2B51BA8F" w14:textId="77777777" w:rsidR="0069522C" w:rsidRDefault="0069522C" w:rsidP="00355D13">
            <w:pPr>
              <w:pStyle w:val="TAH6"/>
            </w:pPr>
            <w:r>
              <w:t>Lab</w:t>
            </w:r>
          </w:p>
        </w:tc>
        <w:tc>
          <w:tcPr>
            <w:tcW w:w="643" w:type="auto"/>
            <w:shd w:val="clear" w:color="auto" w:fill="D9D9D9" w:themeFill="background1" w:themeFillShade="D9"/>
          </w:tcPr>
          <w:p w14:paraId="796EC987" w14:textId="77777777" w:rsidR="0069522C" w:rsidRDefault="0069522C" w:rsidP="00355D13">
            <w:pPr>
              <w:pStyle w:val="TAH6"/>
            </w:pPr>
            <w:r>
              <w:t>Cond.</w:t>
            </w:r>
          </w:p>
        </w:tc>
        <w:tc>
          <w:tcPr>
            <w:tcW w:w="643" w:type="auto"/>
            <w:shd w:val="clear" w:color="auto" w:fill="D9D9D9" w:themeFill="background1" w:themeFillShade="D9"/>
          </w:tcPr>
          <w:p w14:paraId="2A36281F" w14:textId="77777777" w:rsidR="0069522C" w:rsidRDefault="0069522C" w:rsidP="00355D13">
            <w:pPr>
              <w:pStyle w:val="TAH6"/>
            </w:pPr>
            <w:r>
              <w:t>ToR#</w:t>
            </w:r>
          </w:p>
        </w:tc>
        <w:tc>
          <w:tcPr>
            <w:tcW w:w="643" w:type="auto"/>
            <w:gridSpan w:val="12"/>
            <w:shd w:val="clear" w:color="auto" w:fill="D9D9D9" w:themeFill="background1" w:themeFillShade="D9"/>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bookmarkEnd w:id="436"/>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3E6E1F2D"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4</w:t>
      </w:r>
      <w:r>
        <w:t>: Summary of the results of P800-9</w:t>
      </w:r>
    </w:p>
    <w:tbl>
      <w:tblPr>
        <w:tblStyle w:val="TableGrid"/>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3359A">
        <w:trPr>
          <w:jc w:val="center"/>
        </w:trPr>
        <w:tc>
          <w:tcPr>
            <w:tcW w:w="1607" w:type="auto"/>
            <w:shd w:val="clear" w:color="auto" w:fill="D9D9D9" w:themeFill="background1" w:themeFillShade="D9"/>
          </w:tcPr>
          <w:p w14:paraId="650F07EB" w14:textId="77777777" w:rsidR="0069522C" w:rsidRDefault="0069522C" w:rsidP="00355D13">
            <w:pPr>
              <w:pStyle w:val="TAH"/>
            </w:pPr>
            <w:bookmarkStart w:id="437" w:name="MCCQCTEMPBM_00000147"/>
            <w:r>
              <w:t>Lab</w:t>
            </w:r>
          </w:p>
        </w:tc>
        <w:tc>
          <w:tcPr>
            <w:tcW w:w="1607" w:type="auto"/>
            <w:shd w:val="clear" w:color="auto" w:fill="D9D9D9" w:themeFill="background1" w:themeFillShade="D9"/>
          </w:tcPr>
          <w:p w14:paraId="0CAF9DA3" w14:textId="77777777" w:rsidR="0069522C" w:rsidRDefault="0069522C" w:rsidP="00355D13">
            <w:pPr>
              <w:pStyle w:val="TAH"/>
            </w:pPr>
            <w:r>
              <w:t>Cond.</w:t>
            </w:r>
          </w:p>
        </w:tc>
        <w:tc>
          <w:tcPr>
            <w:tcW w:w="1607" w:type="auto"/>
            <w:shd w:val="clear" w:color="auto" w:fill="D9D9D9" w:themeFill="background1" w:themeFillShade="D9"/>
          </w:tcPr>
          <w:p w14:paraId="483F32D5" w14:textId="77777777" w:rsidR="0069522C" w:rsidRDefault="0069522C" w:rsidP="00355D13">
            <w:pPr>
              <w:pStyle w:val="TAH"/>
            </w:pPr>
            <w:r>
              <w:t>Bitrate</w:t>
            </w:r>
          </w:p>
        </w:tc>
        <w:tc>
          <w:tcPr>
            <w:tcW w:w="1607" w:type="auto"/>
            <w:shd w:val="clear" w:color="auto" w:fill="D9D9D9" w:themeFill="background1" w:themeFillShade="D9"/>
          </w:tcPr>
          <w:p w14:paraId="3B8DED32" w14:textId="77777777" w:rsidR="0069522C" w:rsidRDefault="0069522C" w:rsidP="00355D13">
            <w:pPr>
              <w:pStyle w:val="TAH"/>
            </w:pPr>
            <w:r>
              <w:t>DTX</w:t>
            </w:r>
          </w:p>
        </w:tc>
        <w:tc>
          <w:tcPr>
            <w:tcW w:w="1607" w:type="auto"/>
            <w:shd w:val="clear" w:color="auto" w:fill="D9D9D9" w:themeFill="background1" w:themeFillShade="D9"/>
          </w:tcPr>
          <w:p w14:paraId="4ED16C82" w14:textId="77777777" w:rsidR="0069522C" w:rsidRDefault="0069522C" w:rsidP="00355D13">
            <w:pPr>
              <w:pStyle w:val="TAH"/>
            </w:pPr>
            <w:r>
              <w:t>ToR</w:t>
            </w:r>
          </w:p>
        </w:tc>
        <w:tc>
          <w:tcPr>
            <w:tcW w:w="1607" w:type="auto"/>
            <w:shd w:val="clear" w:color="auto" w:fill="D9D9D9" w:themeFill="background1" w:themeFillShade="D9"/>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bookmarkEnd w:id="437"/>
    </w:tbl>
    <w:p w14:paraId="1818E87F" w14:textId="77777777" w:rsidR="0069522C" w:rsidRDefault="0069522C" w:rsidP="0069522C"/>
    <w:p w14:paraId="2737AC4B" w14:textId="2EFFA018" w:rsidR="00FC3291" w:rsidRDefault="00FC3291" w:rsidP="00FC3291">
      <w:r>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426D2E41" w:rsidR="00AE6378" w:rsidRPr="00BA14C2" w:rsidRDefault="00BA14C2" w:rsidP="00BA14C2">
      <w:pPr>
        <w:pStyle w:val="TH"/>
      </w:pPr>
      <w:r w:rsidRPr="00BA14C2">
        <w:rPr>
          <w:noProof/>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noProof/>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noProof/>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4966D147" w:rsidR="00CB12FD" w:rsidRPr="002301D2" w:rsidRDefault="00CB12FD"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2</w:t>
      </w:r>
      <w:r w:rsidRPr="00D22237">
        <w:t>: Figure 16: P800-</w:t>
      </w:r>
      <w:r w:rsidR="00B07D15" w:rsidRPr="00D22237">
        <w:t>9</w:t>
      </w:r>
      <w:r w:rsidR="00B44C3C" w:rsidRPr="00D22237">
        <w:t xml:space="preserve"> (MASA, speech + background</w:t>
      </w:r>
      <w:r w:rsidR="00AD77E6" w:rsidRPr="00D22237">
        <w:t>, headphone presentation</w:t>
      </w:r>
      <w:r w:rsidR="00B44C3C" w:rsidRPr="00D22237">
        <w:t>)</w:t>
      </w:r>
      <w:r w:rsidRPr="00D22237">
        <w:t xml:space="preserve"> rate distortion curves for conditions with DTX off and on</w:t>
      </w:r>
    </w:p>
    <w:p w14:paraId="06E3F59E" w14:textId="778F23FD" w:rsidR="001A5206" w:rsidRDefault="001E1BBB" w:rsidP="001E1BBB">
      <w:pPr>
        <w:pStyle w:val="Heading3"/>
      </w:pPr>
      <w:bookmarkStart w:id="438" w:name="_Toc167314817"/>
      <w:bookmarkStart w:id="439" w:name="_Toc167315976"/>
      <w:bookmarkStart w:id="440" w:name="_Toc167316400"/>
      <w:bookmarkStart w:id="441" w:name="_Toc167376991"/>
      <w:r>
        <w:t>9.5.4</w:t>
      </w:r>
      <w:r>
        <w:tab/>
      </w:r>
      <w:bookmarkStart w:id="442" w:name="_Toc166841182"/>
      <w:r w:rsidR="001A5206">
        <w:t xml:space="preserve">Selection Experiment BS1534-7a (MASA, </w:t>
      </w:r>
      <w:r w:rsidR="00811F50">
        <w:t xml:space="preserve">Generic Audio, </w:t>
      </w:r>
      <w:r w:rsidR="00FF0C51">
        <w:t>96 and 128</w:t>
      </w:r>
      <w:r w:rsidR="00CB63C0">
        <w:t> </w:t>
      </w:r>
      <w:r w:rsidR="00FF0C51">
        <w:t>kbps</w:t>
      </w:r>
      <w:r w:rsidR="007A63AD">
        <w:t>, Headphone Presentation</w:t>
      </w:r>
      <w:r w:rsidR="001A5206">
        <w:t>)</w:t>
      </w:r>
      <w:bookmarkEnd w:id="438"/>
      <w:bookmarkEnd w:id="439"/>
      <w:bookmarkEnd w:id="440"/>
      <w:bookmarkEnd w:id="441"/>
      <w:bookmarkEnd w:id="442"/>
    </w:p>
    <w:p w14:paraId="219DB14D" w14:textId="051C43D5" w:rsidR="001A5206" w:rsidRPr="001A5206" w:rsidRDefault="00E86B2B" w:rsidP="007A63AD">
      <w:r>
        <w:t>Selection Experiment BS1534-7a evaluates IVAS for MASA, generic audio, at 96 and 128</w:t>
      </w:r>
      <w:r w:rsidR="00CB63C0">
        <w:t> </w:t>
      </w:r>
      <w:r w:rsidRPr="00EA20C1">
        <w:t>kbps</w:t>
      </w:r>
      <w:r>
        <w:t xml:space="preserve"> using headphone presentation. See  Annex </w:t>
      </w:r>
      <w:r w:rsidR="00F70D6B">
        <w:t>C.22</w:t>
      </w:r>
      <w:r w:rsidR="007A63AD">
        <w:t xml:space="preserve"> for details.</w:t>
      </w:r>
    </w:p>
    <w:p w14:paraId="6A08532A" w14:textId="2862E5E6" w:rsidR="00D743A4" w:rsidRPr="00D22237" w:rsidRDefault="3D14693B" w:rsidP="49FB4BAA">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r w:rsidR="00454DD6">
        <w:t> </w:t>
      </w:r>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3082A197" w:rsidR="00FF0C51" w:rsidRDefault="00BA14C2" w:rsidP="00D22237">
      <w:pPr>
        <w:pStyle w:val="TH"/>
      </w:pPr>
      <w:r>
        <w:rPr>
          <w:noProof/>
        </w:rPr>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0FD92A1D" w:rsidR="00FF0C51" w:rsidRDefault="00FF0C51" w:rsidP="00D22237">
      <w:pPr>
        <w:pStyle w:val="TF"/>
      </w:pPr>
      <w:r>
        <w:t xml:space="preserve">Figure </w:t>
      </w:r>
      <w:r w:rsidR="003F7E00">
        <w:rPr>
          <w:noProof/>
          <w:cs/>
        </w:rPr>
        <w:t>‎</w:t>
      </w:r>
      <w:r w:rsidR="003F7E00">
        <w:rPr>
          <w:noProof/>
        </w:rPr>
        <w:t>9.5</w:t>
      </w:r>
      <w:r w:rsidR="003F7E00">
        <w:noBreakHyphen/>
      </w:r>
      <w:r w:rsidR="003F7E00">
        <w:rPr>
          <w:noProof/>
        </w:rPr>
        <w:t>3</w:t>
      </w:r>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00CB63C0">
        <w:rPr>
          <w:lang w:val="en-US"/>
        </w:rPr>
        <w:t> </w:t>
      </w:r>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Pr="0033359A" w:rsidRDefault="00FF0C51" w:rsidP="008F2CB8">
      <w:pPr>
        <w:pStyle w:val="TF"/>
        <w:jc w:val="left"/>
        <w:rPr>
          <w:lang w:val="en-US"/>
        </w:rPr>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193165B1" w:rsidR="00D743A4" w:rsidRDefault="00D743A4" w:rsidP="00D743A4">
      <w:pPr>
        <w:pStyle w:val="TH"/>
      </w:pPr>
      <w:r>
        <w:t xml:space="preserve">Table </w:t>
      </w:r>
      <w:r w:rsidR="00261D75">
        <w:rPr>
          <w:noProof/>
          <w:cs/>
        </w:rPr>
        <w:t>‎</w:t>
      </w:r>
      <w:r w:rsidR="00261D75">
        <w:rPr>
          <w:noProof/>
        </w:rPr>
        <w:t>9.5</w:t>
      </w:r>
      <w:r w:rsidR="00261D75">
        <w:noBreakHyphen/>
      </w:r>
      <w:r w:rsidR="00261D75">
        <w:rPr>
          <w:noProof/>
        </w:rPr>
        <w:t>5</w:t>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3359A">
        <w:trPr>
          <w:jc w:val="center"/>
        </w:trPr>
        <w:tc>
          <w:tcPr>
            <w:tcW w:w="689" w:type="auto"/>
            <w:gridSpan w:val="2"/>
            <w:vMerge w:val="restart"/>
            <w:shd w:val="clear" w:color="auto" w:fill="D9D9D9" w:themeFill="background1" w:themeFillShade="D9"/>
          </w:tcPr>
          <w:p w14:paraId="51AF2548" w14:textId="77777777" w:rsidR="00D743A4" w:rsidRDefault="00D743A4" w:rsidP="00355D13">
            <w:pPr>
              <w:pStyle w:val="TAH6"/>
            </w:pPr>
            <w:bookmarkStart w:id="443" w:name="MCCQCTEMPBM_00000148"/>
          </w:p>
        </w:tc>
        <w:tc>
          <w:tcPr>
            <w:tcW w:w="689" w:type="auto"/>
            <w:shd w:val="clear" w:color="auto" w:fill="D9D9D9" w:themeFill="background1" w:themeFillShade="D9"/>
          </w:tcPr>
          <w:p w14:paraId="473621BC" w14:textId="77777777" w:rsidR="00D743A4" w:rsidRDefault="00D743A4" w:rsidP="00355D13">
            <w:pPr>
              <w:pStyle w:val="TAH6"/>
            </w:pPr>
            <w:r>
              <w:t>Type</w:t>
            </w:r>
          </w:p>
        </w:tc>
        <w:tc>
          <w:tcPr>
            <w:tcW w:w="689" w:type="auto"/>
            <w:gridSpan w:val="4"/>
            <w:shd w:val="clear" w:color="auto" w:fill="D9D9D9" w:themeFill="background1" w:themeFillShade="D9"/>
          </w:tcPr>
          <w:p w14:paraId="02B8F654" w14:textId="77777777" w:rsidR="00D743A4" w:rsidRDefault="00D743A4" w:rsidP="00355D13">
            <w:pPr>
              <w:pStyle w:val="TAH6"/>
            </w:pPr>
            <w:r>
              <w:t>CuT</w:t>
            </w:r>
          </w:p>
        </w:tc>
        <w:tc>
          <w:tcPr>
            <w:tcW w:w="689" w:type="auto"/>
            <w:gridSpan w:val="4"/>
            <w:shd w:val="clear" w:color="auto" w:fill="D9D9D9" w:themeFill="background1" w:themeFillShade="D9"/>
          </w:tcPr>
          <w:p w14:paraId="0CCE9D81" w14:textId="77777777" w:rsidR="00D743A4" w:rsidRDefault="00D743A4" w:rsidP="00355D13">
            <w:pPr>
              <w:pStyle w:val="TAH6"/>
            </w:pPr>
            <w:r>
              <w:t>EVS Reference</w:t>
            </w:r>
          </w:p>
        </w:tc>
        <w:tc>
          <w:tcPr>
            <w:tcW w:w="689" w:type="auto"/>
            <w:gridSpan w:val="3"/>
            <w:shd w:val="clear" w:color="auto" w:fill="D9D9D9" w:themeFill="background1" w:themeFillShade="D9"/>
          </w:tcPr>
          <w:p w14:paraId="6D7D1F0D" w14:textId="77777777" w:rsidR="00D743A4" w:rsidRDefault="00D743A4" w:rsidP="00355D13">
            <w:pPr>
              <w:pStyle w:val="TAH6"/>
            </w:pPr>
            <w:r>
              <w:t>Evaluation</w:t>
            </w:r>
          </w:p>
        </w:tc>
      </w:tr>
      <w:tr w:rsidR="00D743A4" w14:paraId="1672A1C2" w14:textId="77777777" w:rsidTr="0033359A">
        <w:trPr>
          <w:jc w:val="center"/>
        </w:trPr>
        <w:tc>
          <w:tcPr>
            <w:tcW w:w="689" w:type="auto"/>
            <w:gridSpan w:val="2"/>
            <w:vMerge/>
            <w:shd w:val="clear" w:color="auto" w:fill="D9D9D9" w:themeFill="background1" w:themeFillShade="D9"/>
          </w:tcPr>
          <w:p w14:paraId="1D85339C" w14:textId="77777777" w:rsidR="00D743A4" w:rsidRDefault="00D743A4" w:rsidP="00355D13"/>
        </w:tc>
        <w:tc>
          <w:tcPr>
            <w:tcW w:w="689" w:type="auto"/>
            <w:shd w:val="clear" w:color="auto" w:fill="D9D9D9" w:themeFill="background1" w:themeFillShade="D9"/>
          </w:tcPr>
          <w:p w14:paraId="1A19BA78" w14:textId="77777777" w:rsidR="00D743A4" w:rsidRDefault="00D743A4" w:rsidP="00355D13">
            <w:pPr>
              <w:pStyle w:val="TAH6"/>
            </w:pPr>
            <w:r>
              <w:t>Value</w:t>
            </w:r>
          </w:p>
        </w:tc>
        <w:tc>
          <w:tcPr>
            <w:tcW w:w="689" w:type="auto"/>
            <w:shd w:val="clear" w:color="auto" w:fill="D9D9D9" w:themeFill="background1" w:themeFillShade="D9"/>
          </w:tcPr>
          <w:p w14:paraId="68135C6B" w14:textId="77777777" w:rsidR="00D743A4" w:rsidRDefault="00D743A4" w:rsidP="00355D13">
            <w:pPr>
              <w:pStyle w:val="TAH6"/>
            </w:pPr>
            <w:r>
              <w:t>Bitrate</w:t>
            </w:r>
          </w:p>
        </w:tc>
        <w:tc>
          <w:tcPr>
            <w:tcW w:w="689" w:type="auto"/>
            <w:shd w:val="clear" w:color="auto" w:fill="D9D9D9" w:themeFill="background1" w:themeFillShade="D9"/>
          </w:tcPr>
          <w:p w14:paraId="49CD5202" w14:textId="77777777" w:rsidR="00D743A4" w:rsidRDefault="00D743A4" w:rsidP="00355D13">
            <w:pPr>
              <w:pStyle w:val="TAH6"/>
            </w:pPr>
            <w:r>
              <w:t>Req.</w:t>
            </w:r>
          </w:p>
        </w:tc>
        <w:tc>
          <w:tcPr>
            <w:tcW w:w="689" w:type="auto"/>
            <w:shd w:val="clear" w:color="auto" w:fill="D9D9D9" w:themeFill="background1" w:themeFillShade="D9"/>
          </w:tcPr>
          <w:p w14:paraId="64CFE819" w14:textId="77777777" w:rsidR="00D743A4" w:rsidRDefault="00D743A4" w:rsidP="00355D13">
            <w:pPr>
              <w:pStyle w:val="TAH6"/>
            </w:pPr>
            <w:r>
              <w:t>Score</w:t>
            </w:r>
          </w:p>
        </w:tc>
        <w:tc>
          <w:tcPr>
            <w:tcW w:w="689" w:type="auto"/>
            <w:shd w:val="clear" w:color="auto" w:fill="D9D9D9" w:themeFill="background1" w:themeFillShade="D9"/>
          </w:tcPr>
          <w:p w14:paraId="1707EAF7" w14:textId="77777777" w:rsidR="00D743A4" w:rsidRDefault="00D743A4" w:rsidP="00355D13">
            <w:pPr>
              <w:pStyle w:val="TAH6"/>
            </w:pPr>
            <w:r>
              <w:t>Std.</w:t>
            </w:r>
          </w:p>
        </w:tc>
        <w:tc>
          <w:tcPr>
            <w:tcW w:w="689" w:type="auto"/>
            <w:shd w:val="clear" w:color="auto" w:fill="D9D9D9" w:themeFill="background1" w:themeFillShade="D9"/>
          </w:tcPr>
          <w:p w14:paraId="25CDBE14" w14:textId="77777777" w:rsidR="00D743A4" w:rsidRDefault="00D743A4" w:rsidP="00355D13">
            <w:pPr>
              <w:pStyle w:val="TAH6"/>
            </w:pPr>
            <w:r>
              <w:t>Cond.</w:t>
            </w:r>
          </w:p>
        </w:tc>
        <w:tc>
          <w:tcPr>
            <w:tcW w:w="689" w:type="auto"/>
            <w:shd w:val="clear" w:color="auto" w:fill="D9D9D9" w:themeFill="background1" w:themeFillShade="D9"/>
          </w:tcPr>
          <w:p w14:paraId="6101CF85" w14:textId="77777777" w:rsidR="00D743A4" w:rsidRDefault="00D743A4" w:rsidP="00355D13">
            <w:pPr>
              <w:pStyle w:val="TAH6"/>
            </w:pPr>
            <w:r>
              <w:t>Bitrate</w:t>
            </w:r>
          </w:p>
        </w:tc>
        <w:tc>
          <w:tcPr>
            <w:tcW w:w="689" w:type="auto"/>
            <w:shd w:val="clear" w:color="auto" w:fill="D9D9D9" w:themeFill="background1" w:themeFillShade="D9"/>
          </w:tcPr>
          <w:p w14:paraId="1D82FB62" w14:textId="77777777" w:rsidR="00D743A4" w:rsidRDefault="00D743A4" w:rsidP="00355D13">
            <w:pPr>
              <w:pStyle w:val="TAH6"/>
            </w:pPr>
            <w:r>
              <w:t>Score</w:t>
            </w:r>
          </w:p>
        </w:tc>
        <w:tc>
          <w:tcPr>
            <w:tcW w:w="689" w:type="auto"/>
            <w:shd w:val="clear" w:color="auto" w:fill="D9D9D9" w:themeFill="background1" w:themeFillShade="D9"/>
          </w:tcPr>
          <w:p w14:paraId="44F29ED1" w14:textId="77777777" w:rsidR="00D743A4" w:rsidRDefault="00D743A4" w:rsidP="00355D13">
            <w:pPr>
              <w:pStyle w:val="TAH6"/>
            </w:pPr>
            <w:r>
              <w:t>Std.</w:t>
            </w:r>
          </w:p>
        </w:tc>
        <w:tc>
          <w:tcPr>
            <w:tcW w:w="689" w:type="auto"/>
            <w:shd w:val="clear" w:color="auto" w:fill="D9D9D9" w:themeFill="background1" w:themeFillShade="D9"/>
          </w:tcPr>
          <w:p w14:paraId="2AC384F4" w14:textId="77777777" w:rsidR="00D743A4" w:rsidRDefault="00D743A4" w:rsidP="00355D13">
            <w:pPr>
              <w:pStyle w:val="TAH6"/>
            </w:pPr>
            <w:r>
              <w:t>T-Stat</w:t>
            </w:r>
          </w:p>
        </w:tc>
        <w:tc>
          <w:tcPr>
            <w:tcW w:w="689" w:type="auto"/>
            <w:shd w:val="clear" w:color="auto" w:fill="D9D9D9" w:themeFill="background1" w:themeFillShade="D9"/>
          </w:tcPr>
          <w:p w14:paraId="29D053FE" w14:textId="77777777" w:rsidR="00D743A4" w:rsidRDefault="00D743A4" w:rsidP="00355D13">
            <w:pPr>
              <w:pStyle w:val="TAH6"/>
            </w:pPr>
            <w:r>
              <w:t>Result</w:t>
            </w:r>
          </w:p>
        </w:tc>
        <w:tc>
          <w:tcPr>
            <w:tcW w:w="689" w:type="auto"/>
            <w:shd w:val="clear" w:color="auto" w:fill="D9D9D9" w:themeFill="background1" w:themeFillShade="D9"/>
          </w:tcPr>
          <w:p w14:paraId="3832F876" w14:textId="77777777" w:rsidR="00D743A4" w:rsidRDefault="00D743A4" w:rsidP="00355D13">
            <w:pPr>
              <w:pStyle w:val="TAH6"/>
            </w:pPr>
            <w:r>
              <w:t>State</w:t>
            </w:r>
          </w:p>
        </w:tc>
      </w:tr>
      <w:tr w:rsidR="00D743A4" w14:paraId="791D5155" w14:textId="77777777" w:rsidTr="0033359A">
        <w:trPr>
          <w:jc w:val="center"/>
        </w:trPr>
        <w:tc>
          <w:tcPr>
            <w:tcW w:w="689" w:type="auto"/>
            <w:shd w:val="clear" w:color="auto" w:fill="D9D9D9" w:themeFill="background1" w:themeFillShade="D9"/>
          </w:tcPr>
          <w:p w14:paraId="46B44F9D" w14:textId="77777777" w:rsidR="00D743A4" w:rsidRDefault="00D743A4" w:rsidP="00355D13">
            <w:pPr>
              <w:pStyle w:val="TAH6"/>
            </w:pPr>
            <w:r>
              <w:t>Lab</w:t>
            </w:r>
          </w:p>
        </w:tc>
        <w:tc>
          <w:tcPr>
            <w:tcW w:w="689" w:type="auto"/>
            <w:shd w:val="clear" w:color="auto" w:fill="D9D9D9" w:themeFill="background1" w:themeFillShade="D9"/>
          </w:tcPr>
          <w:p w14:paraId="0E5F2676" w14:textId="77777777" w:rsidR="00D743A4" w:rsidRDefault="00D743A4" w:rsidP="00355D13">
            <w:pPr>
              <w:pStyle w:val="TAH6"/>
            </w:pPr>
            <w:r>
              <w:t>Cond.</w:t>
            </w:r>
          </w:p>
        </w:tc>
        <w:tc>
          <w:tcPr>
            <w:tcW w:w="689" w:type="auto"/>
            <w:shd w:val="clear" w:color="auto" w:fill="D9D9D9" w:themeFill="background1" w:themeFillShade="D9"/>
          </w:tcPr>
          <w:p w14:paraId="735329F9" w14:textId="77777777" w:rsidR="00D743A4" w:rsidRDefault="00D743A4" w:rsidP="00355D13">
            <w:pPr>
              <w:pStyle w:val="TAH6"/>
            </w:pPr>
            <w:r>
              <w:t>ToR#</w:t>
            </w:r>
          </w:p>
        </w:tc>
        <w:tc>
          <w:tcPr>
            <w:tcW w:w="689" w:type="auto"/>
            <w:gridSpan w:val="11"/>
            <w:shd w:val="clear" w:color="auto" w:fill="D9D9D9" w:themeFill="background1" w:themeFillShade="D9"/>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bookmarkEnd w:id="443"/>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1716F1E6" w:rsidR="00D743A4" w:rsidRDefault="00D743A4" w:rsidP="00D743A4">
      <w:pPr>
        <w:pStyle w:val="TH"/>
      </w:pPr>
      <w:r>
        <w:t xml:space="preserve">Table </w:t>
      </w:r>
      <w:r w:rsidR="00261D75">
        <w:rPr>
          <w:noProof/>
          <w:cs/>
        </w:rPr>
        <w:t>‎</w:t>
      </w:r>
      <w:r w:rsidR="00261D75">
        <w:rPr>
          <w:noProof/>
        </w:rPr>
        <w:t>9.5</w:t>
      </w:r>
      <w:r w:rsidR="00261D75">
        <w:noBreakHyphen/>
      </w:r>
      <w:r w:rsidR="00261D75">
        <w:rPr>
          <w:noProof/>
        </w:rPr>
        <w:t>6</w:t>
      </w:r>
      <w:r>
        <w:t>: Summary of the results of BS1534-7a</w:t>
      </w:r>
    </w:p>
    <w:tbl>
      <w:tblPr>
        <w:tblStyle w:val="TableGrid"/>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3359A">
        <w:trPr>
          <w:jc w:val="center"/>
        </w:trPr>
        <w:tc>
          <w:tcPr>
            <w:tcW w:w="1928" w:type="auto"/>
            <w:shd w:val="clear" w:color="auto" w:fill="D9D9D9" w:themeFill="background1" w:themeFillShade="D9"/>
          </w:tcPr>
          <w:p w14:paraId="3AB62A24" w14:textId="77777777" w:rsidR="00D743A4" w:rsidRDefault="00D743A4" w:rsidP="00355D13">
            <w:pPr>
              <w:pStyle w:val="TAH"/>
            </w:pPr>
            <w:bookmarkStart w:id="444" w:name="MCCQCTEMPBM_00000149"/>
            <w:r>
              <w:t>Lab</w:t>
            </w:r>
          </w:p>
        </w:tc>
        <w:tc>
          <w:tcPr>
            <w:tcW w:w="1928" w:type="auto"/>
            <w:shd w:val="clear" w:color="auto" w:fill="D9D9D9" w:themeFill="background1" w:themeFillShade="D9"/>
          </w:tcPr>
          <w:p w14:paraId="797B7F31" w14:textId="77777777" w:rsidR="00D743A4" w:rsidRDefault="00D743A4" w:rsidP="00355D13">
            <w:pPr>
              <w:pStyle w:val="TAH"/>
            </w:pPr>
            <w:r>
              <w:t>Cond.</w:t>
            </w:r>
          </w:p>
        </w:tc>
        <w:tc>
          <w:tcPr>
            <w:tcW w:w="1928" w:type="auto"/>
            <w:shd w:val="clear" w:color="auto" w:fill="D9D9D9" w:themeFill="background1" w:themeFillShade="D9"/>
          </w:tcPr>
          <w:p w14:paraId="11CB6C05" w14:textId="77777777" w:rsidR="00D743A4" w:rsidRDefault="00D743A4" w:rsidP="00355D13">
            <w:pPr>
              <w:pStyle w:val="TAH"/>
            </w:pPr>
            <w:r>
              <w:t>Bitrate</w:t>
            </w:r>
          </w:p>
        </w:tc>
        <w:tc>
          <w:tcPr>
            <w:tcW w:w="1928" w:type="auto"/>
            <w:shd w:val="clear" w:color="auto" w:fill="D9D9D9" w:themeFill="background1" w:themeFillShade="D9"/>
          </w:tcPr>
          <w:p w14:paraId="43FBC0FA" w14:textId="77777777" w:rsidR="00D743A4" w:rsidRDefault="00D743A4" w:rsidP="00355D13">
            <w:pPr>
              <w:pStyle w:val="TAH"/>
            </w:pPr>
            <w:r>
              <w:t>ToR</w:t>
            </w:r>
          </w:p>
        </w:tc>
        <w:tc>
          <w:tcPr>
            <w:tcW w:w="1928" w:type="auto"/>
            <w:shd w:val="clear" w:color="auto" w:fill="D9D9D9" w:themeFill="background1" w:themeFillShade="D9"/>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bookmarkEnd w:id="444"/>
    </w:tbl>
    <w:p w14:paraId="221B4671" w14:textId="77777777" w:rsidR="00D743A4" w:rsidRPr="00821BD0" w:rsidRDefault="00D743A4" w:rsidP="00444745"/>
    <w:p w14:paraId="0466CC57" w14:textId="0C8FF839" w:rsidR="00D27D6B" w:rsidRDefault="001E1BBB" w:rsidP="001E1BBB">
      <w:pPr>
        <w:pStyle w:val="Heading3"/>
      </w:pPr>
      <w:bookmarkStart w:id="445" w:name="_Toc167314818"/>
      <w:bookmarkStart w:id="446" w:name="_Toc167315977"/>
      <w:bookmarkStart w:id="447" w:name="_Toc167316401"/>
      <w:bookmarkStart w:id="448" w:name="_Toc167376992"/>
      <w:r>
        <w:t>9.5.5</w:t>
      </w:r>
      <w:r>
        <w:tab/>
      </w:r>
      <w:bookmarkStart w:id="449" w:name="_Toc166841183"/>
      <w:r w:rsidR="00AB7BDC">
        <w:t xml:space="preserve">Selection Experiment </w:t>
      </w:r>
      <w:r w:rsidR="00D27D6B">
        <w:t xml:space="preserve">BS1534-7b (MASA, </w:t>
      </w:r>
      <w:r w:rsidR="007A63AD">
        <w:t>Ge</w:t>
      </w:r>
      <w:r w:rsidR="00FE4962">
        <w:t>neric Audio, 192 and 256</w:t>
      </w:r>
      <w:r w:rsidR="00CB63C0">
        <w:t> </w:t>
      </w:r>
      <w:r w:rsidR="00FE4962">
        <w:t>kbps, Headphone Presentation</w:t>
      </w:r>
      <w:r w:rsidR="00D27D6B">
        <w:t>)</w:t>
      </w:r>
      <w:bookmarkEnd w:id="445"/>
      <w:bookmarkEnd w:id="446"/>
      <w:bookmarkEnd w:id="447"/>
      <w:bookmarkEnd w:id="448"/>
      <w:bookmarkEnd w:id="449"/>
    </w:p>
    <w:p w14:paraId="063B18A2" w14:textId="4FA2A1E4"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192 and 256</w:t>
      </w:r>
      <w:r w:rsidR="00CB63C0">
        <w:t> </w:t>
      </w:r>
      <w:r w:rsidRPr="00EA20C1">
        <w:t>kbps</w:t>
      </w:r>
      <w:r w:rsidR="00A1518D">
        <w:t xml:space="preserve"> using</w:t>
      </w:r>
      <w:r w:rsidR="00C8385E">
        <w:t xml:space="preserve"> </w:t>
      </w:r>
      <w:r>
        <w:t>headphone presentation</w:t>
      </w:r>
      <w:r w:rsidR="00A1518D">
        <w:t xml:space="preserve">. See </w:t>
      </w:r>
      <w:r w:rsidR="00C8385E">
        <w:t xml:space="preserve"> Annex </w:t>
      </w:r>
      <w:r w:rsidR="00E337B2">
        <w:t>C</w:t>
      </w:r>
      <w:r w:rsidR="00C8385E">
        <w:t>.</w:t>
      </w:r>
      <w:r w:rsidR="00E337B2">
        <w:t>23</w:t>
      </w:r>
      <w:r w:rsidR="00C8385E">
        <w:t xml:space="preserve"> for details.</w:t>
      </w:r>
    </w:p>
    <w:p w14:paraId="3B2B83F4" w14:textId="2D2992C1" w:rsidR="0FBE256E" w:rsidRPr="00D22237" w:rsidRDefault="0FBE256E" w:rsidP="24D7DF3F">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r w:rsidR="00454DD6">
        <w:t> </w:t>
      </w:r>
      <w:r w:rsidR="540A8EFF">
        <w:t>7k anchor (c02), EVS multi-mono FOA conditions with increasing bitrate (c03 – c04), EVS dual-mono MASA conditions with increasing bitrate (c05 – c06) and IVAS conditions with increasing bitrate (c07 – c08).</w:t>
      </w:r>
    </w:p>
    <w:p w14:paraId="361C0049" w14:textId="7D2DB4AA" w:rsidR="00577F3A" w:rsidRPr="002301D2" w:rsidRDefault="00BA14C2" w:rsidP="00D22237">
      <w:pPr>
        <w:pStyle w:val="TH"/>
      </w:pPr>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097FDC" w14:textId="3C71EA35" w:rsidR="24A07349" w:rsidRPr="002301D2" w:rsidRDefault="00577F3A"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4</w:t>
      </w:r>
      <w:r w:rsidR="005B2207" w:rsidRPr="002301D2">
        <w:t xml:space="preserve">: </w:t>
      </w:r>
      <w:r w:rsidR="005B2207" w:rsidRPr="00D22237">
        <w:t>BS1534-7b (</w:t>
      </w:r>
      <w:r w:rsidR="00C8385E" w:rsidRPr="00D22237">
        <w:t>MASA, g</w:t>
      </w:r>
      <w:r w:rsidR="005B2207" w:rsidRPr="00D22237">
        <w:t xml:space="preserve">eneric </w:t>
      </w:r>
      <w:r w:rsidR="00C8385E" w:rsidRPr="00D22237">
        <w:t>a</w:t>
      </w:r>
      <w:r w:rsidR="005B2207" w:rsidRPr="00D22237">
        <w:t>udio, 192 and 256</w:t>
      </w:r>
      <w:r w:rsidR="00CB63C0" w:rsidRPr="00D22237">
        <w:t> </w:t>
      </w:r>
      <w:r w:rsidR="005B2207" w:rsidRPr="00D22237">
        <w:t>kbps</w:t>
      </w:r>
      <w:r w:rsidR="00C8385E" w:rsidRPr="00D22237">
        <w:t>, headphone presentation</w:t>
      </w:r>
      <w:r w:rsidR="005B2207" w:rsidRPr="00D22237">
        <w:t xml:space="preserve">) MUSHRA plots for labs b and d, both labs </w:t>
      </w:r>
      <w:r w:rsidR="00B6051C" w:rsidRPr="00D22237">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7932CA2B" w:rsidR="00D27D6B" w:rsidRDefault="00D27D6B" w:rsidP="00D27D6B">
      <w:pPr>
        <w:pStyle w:val="TH"/>
      </w:pPr>
      <w:r>
        <w:t xml:space="preserve">Table </w:t>
      </w:r>
      <w:r w:rsidR="00261D75">
        <w:rPr>
          <w:noProof/>
          <w:cs/>
        </w:rPr>
        <w:t>‎</w:t>
      </w:r>
      <w:r w:rsidR="00261D75">
        <w:rPr>
          <w:noProof/>
        </w:rPr>
        <w:t>9.5</w:t>
      </w:r>
      <w:r w:rsidR="00261D75">
        <w:noBreakHyphen/>
      </w:r>
      <w:r w:rsidR="00261D75">
        <w:rPr>
          <w:noProof/>
        </w:rPr>
        <w:t>7</w:t>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3359A">
        <w:trPr>
          <w:jc w:val="center"/>
        </w:trPr>
        <w:tc>
          <w:tcPr>
            <w:tcW w:w="689" w:type="auto"/>
            <w:gridSpan w:val="2"/>
            <w:vMerge w:val="restart"/>
            <w:shd w:val="clear" w:color="auto" w:fill="D9D9D9" w:themeFill="background1" w:themeFillShade="D9"/>
          </w:tcPr>
          <w:p w14:paraId="28AB4E88" w14:textId="77777777" w:rsidR="00D27D6B" w:rsidRDefault="00D27D6B" w:rsidP="00355D13">
            <w:pPr>
              <w:pStyle w:val="TAH6"/>
            </w:pPr>
            <w:bookmarkStart w:id="450" w:name="MCCQCTEMPBM_00000150"/>
          </w:p>
        </w:tc>
        <w:tc>
          <w:tcPr>
            <w:tcW w:w="689" w:type="auto"/>
            <w:shd w:val="clear" w:color="auto" w:fill="D9D9D9" w:themeFill="background1" w:themeFillShade="D9"/>
          </w:tcPr>
          <w:p w14:paraId="4EF076CC" w14:textId="77777777" w:rsidR="00D27D6B" w:rsidRDefault="00D27D6B" w:rsidP="00355D13">
            <w:pPr>
              <w:pStyle w:val="TAH6"/>
            </w:pPr>
            <w:r>
              <w:t>Type</w:t>
            </w:r>
          </w:p>
        </w:tc>
        <w:tc>
          <w:tcPr>
            <w:tcW w:w="689" w:type="auto"/>
            <w:gridSpan w:val="4"/>
            <w:shd w:val="clear" w:color="auto" w:fill="D9D9D9" w:themeFill="background1" w:themeFillShade="D9"/>
          </w:tcPr>
          <w:p w14:paraId="7A0A3D35" w14:textId="77777777" w:rsidR="00D27D6B" w:rsidRDefault="00D27D6B" w:rsidP="00355D13">
            <w:pPr>
              <w:pStyle w:val="TAH6"/>
            </w:pPr>
            <w:r>
              <w:t>CuT</w:t>
            </w:r>
          </w:p>
        </w:tc>
        <w:tc>
          <w:tcPr>
            <w:tcW w:w="689" w:type="auto"/>
            <w:gridSpan w:val="4"/>
            <w:shd w:val="clear" w:color="auto" w:fill="D9D9D9" w:themeFill="background1" w:themeFillShade="D9"/>
          </w:tcPr>
          <w:p w14:paraId="75DB16EE" w14:textId="77777777" w:rsidR="00D27D6B" w:rsidRDefault="00D27D6B" w:rsidP="00355D13">
            <w:pPr>
              <w:pStyle w:val="TAH6"/>
            </w:pPr>
            <w:r>
              <w:t>EVS Reference</w:t>
            </w:r>
          </w:p>
        </w:tc>
        <w:tc>
          <w:tcPr>
            <w:tcW w:w="689" w:type="auto"/>
            <w:gridSpan w:val="3"/>
            <w:shd w:val="clear" w:color="auto" w:fill="D9D9D9" w:themeFill="background1" w:themeFillShade="D9"/>
          </w:tcPr>
          <w:p w14:paraId="710BB240" w14:textId="77777777" w:rsidR="00D27D6B" w:rsidRDefault="00D27D6B" w:rsidP="00355D13">
            <w:pPr>
              <w:pStyle w:val="TAH6"/>
            </w:pPr>
            <w:r>
              <w:t>Evaluation</w:t>
            </w:r>
          </w:p>
        </w:tc>
      </w:tr>
      <w:tr w:rsidR="00D27D6B" w14:paraId="43870E1C" w14:textId="77777777" w:rsidTr="0033359A">
        <w:trPr>
          <w:jc w:val="center"/>
        </w:trPr>
        <w:tc>
          <w:tcPr>
            <w:tcW w:w="689" w:type="auto"/>
            <w:gridSpan w:val="2"/>
            <w:vMerge/>
            <w:shd w:val="clear" w:color="auto" w:fill="D9D9D9" w:themeFill="background1" w:themeFillShade="D9"/>
          </w:tcPr>
          <w:p w14:paraId="7F8F4E4C" w14:textId="77777777" w:rsidR="00D27D6B" w:rsidRDefault="00D27D6B" w:rsidP="00355D13"/>
        </w:tc>
        <w:tc>
          <w:tcPr>
            <w:tcW w:w="689" w:type="auto"/>
            <w:shd w:val="clear" w:color="auto" w:fill="D9D9D9" w:themeFill="background1" w:themeFillShade="D9"/>
          </w:tcPr>
          <w:p w14:paraId="37BBBAA3" w14:textId="77777777" w:rsidR="00D27D6B" w:rsidRDefault="00D27D6B" w:rsidP="00355D13">
            <w:pPr>
              <w:pStyle w:val="TAH6"/>
            </w:pPr>
            <w:r>
              <w:t>Value</w:t>
            </w:r>
          </w:p>
        </w:tc>
        <w:tc>
          <w:tcPr>
            <w:tcW w:w="689" w:type="auto"/>
            <w:shd w:val="clear" w:color="auto" w:fill="D9D9D9" w:themeFill="background1" w:themeFillShade="D9"/>
          </w:tcPr>
          <w:p w14:paraId="37F3D0F6" w14:textId="77777777" w:rsidR="00D27D6B" w:rsidRDefault="00D27D6B" w:rsidP="00355D13">
            <w:pPr>
              <w:pStyle w:val="TAH6"/>
            </w:pPr>
            <w:r>
              <w:t>Bitrate</w:t>
            </w:r>
          </w:p>
        </w:tc>
        <w:tc>
          <w:tcPr>
            <w:tcW w:w="689" w:type="auto"/>
            <w:shd w:val="clear" w:color="auto" w:fill="D9D9D9" w:themeFill="background1" w:themeFillShade="D9"/>
          </w:tcPr>
          <w:p w14:paraId="1FA44DBA" w14:textId="77777777" w:rsidR="00D27D6B" w:rsidRDefault="00D27D6B" w:rsidP="00355D13">
            <w:pPr>
              <w:pStyle w:val="TAH6"/>
            </w:pPr>
            <w:r>
              <w:t>Req.</w:t>
            </w:r>
          </w:p>
        </w:tc>
        <w:tc>
          <w:tcPr>
            <w:tcW w:w="689" w:type="auto"/>
            <w:shd w:val="clear" w:color="auto" w:fill="D9D9D9" w:themeFill="background1" w:themeFillShade="D9"/>
          </w:tcPr>
          <w:p w14:paraId="7D46A2AC" w14:textId="77777777" w:rsidR="00D27D6B" w:rsidRDefault="00D27D6B" w:rsidP="00355D13">
            <w:pPr>
              <w:pStyle w:val="TAH6"/>
            </w:pPr>
            <w:r>
              <w:t>Score</w:t>
            </w:r>
          </w:p>
        </w:tc>
        <w:tc>
          <w:tcPr>
            <w:tcW w:w="689" w:type="auto"/>
            <w:shd w:val="clear" w:color="auto" w:fill="D9D9D9" w:themeFill="background1" w:themeFillShade="D9"/>
          </w:tcPr>
          <w:p w14:paraId="19DB92FA" w14:textId="77777777" w:rsidR="00D27D6B" w:rsidRDefault="00D27D6B" w:rsidP="00355D13">
            <w:pPr>
              <w:pStyle w:val="TAH6"/>
            </w:pPr>
            <w:r>
              <w:t>Std.</w:t>
            </w:r>
          </w:p>
        </w:tc>
        <w:tc>
          <w:tcPr>
            <w:tcW w:w="689" w:type="auto"/>
            <w:shd w:val="clear" w:color="auto" w:fill="D9D9D9" w:themeFill="background1" w:themeFillShade="D9"/>
          </w:tcPr>
          <w:p w14:paraId="17A24947" w14:textId="77777777" w:rsidR="00D27D6B" w:rsidRDefault="00D27D6B" w:rsidP="00355D13">
            <w:pPr>
              <w:pStyle w:val="TAH6"/>
            </w:pPr>
            <w:r>
              <w:t>Cond.</w:t>
            </w:r>
          </w:p>
        </w:tc>
        <w:tc>
          <w:tcPr>
            <w:tcW w:w="689" w:type="auto"/>
            <w:shd w:val="clear" w:color="auto" w:fill="D9D9D9" w:themeFill="background1" w:themeFillShade="D9"/>
          </w:tcPr>
          <w:p w14:paraId="47E1F512" w14:textId="77777777" w:rsidR="00D27D6B" w:rsidRDefault="00D27D6B" w:rsidP="00355D13">
            <w:pPr>
              <w:pStyle w:val="TAH6"/>
            </w:pPr>
            <w:r>
              <w:t>Bitrate</w:t>
            </w:r>
          </w:p>
        </w:tc>
        <w:tc>
          <w:tcPr>
            <w:tcW w:w="689" w:type="auto"/>
            <w:shd w:val="clear" w:color="auto" w:fill="D9D9D9" w:themeFill="background1" w:themeFillShade="D9"/>
          </w:tcPr>
          <w:p w14:paraId="428389EE" w14:textId="77777777" w:rsidR="00D27D6B" w:rsidRDefault="00D27D6B" w:rsidP="00355D13">
            <w:pPr>
              <w:pStyle w:val="TAH6"/>
            </w:pPr>
            <w:r>
              <w:t>Score</w:t>
            </w:r>
          </w:p>
        </w:tc>
        <w:tc>
          <w:tcPr>
            <w:tcW w:w="689" w:type="auto"/>
            <w:shd w:val="clear" w:color="auto" w:fill="D9D9D9" w:themeFill="background1" w:themeFillShade="D9"/>
          </w:tcPr>
          <w:p w14:paraId="4B4F59DC" w14:textId="77777777" w:rsidR="00D27D6B" w:rsidRDefault="00D27D6B" w:rsidP="00355D13">
            <w:pPr>
              <w:pStyle w:val="TAH6"/>
            </w:pPr>
            <w:r>
              <w:t>Std.</w:t>
            </w:r>
          </w:p>
        </w:tc>
        <w:tc>
          <w:tcPr>
            <w:tcW w:w="689" w:type="auto"/>
            <w:shd w:val="clear" w:color="auto" w:fill="D9D9D9" w:themeFill="background1" w:themeFillShade="D9"/>
          </w:tcPr>
          <w:p w14:paraId="3E372410" w14:textId="77777777" w:rsidR="00D27D6B" w:rsidRDefault="00D27D6B" w:rsidP="00355D13">
            <w:pPr>
              <w:pStyle w:val="TAH6"/>
            </w:pPr>
            <w:r>
              <w:t>T-Stat</w:t>
            </w:r>
          </w:p>
        </w:tc>
        <w:tc>
          <w:tcPr>
            <w:tcW w:w="689" w:type="auto"/>
            <w:shd w:val="clear" w:color="auto" w:fill="D9D9D9" w:themeFill="background1" w:themeFillShade="D9"/>
          </w:tcPr>
          <w:p w14:paraId="646F5D2A" w14:textId="77777777" w:rsidR="00D27D6B" w:rsidRDefault="00D27D6B" w:rsidP="00355D13">
            <w:pPr>
              <w:pStyle w:val="TAH6"/>
            </w:pPr>
            <w:r>
              <w:t>Result</w:t>
            </w:r>
          </w:p>
        </w:tc>
        <w:tc>
          <w:tcPr>
            <w:tcW w:w="689" w:type="auto"/>
            <w:shd w:val="clear" w:color="auto" w:fill="D9D9D9" w:themeFill="background1" w:themeFillShade="D9"/>
          </w:tcPr>
          <w:p w14:paraId="1F560EEB" w14:textId="77777777" w:rsidR="00D27D6B" w:rsidRDefault="00D27D6B" w:rsidP="00355D13">
            <w:pPr>
              <w:pStyle w:val="TAH6"/>
            </w:pPr>
            <w:r>
              <w:t>State</w:t>
            </w:r>
          </w:p>
        </w:tc>
      </w:tr>
      <w:tr w:rsidR="00D27D6B" w14:paraId="41295C57" w14:textId="77777777" w:rsidTr="0033359A">
        <w:trPr>
          <w:jc w:val="center"/>
        </w:trPr>
        <w:tc>
          <w:tcPr>
            <w:tcW w:w="689" w:type="auto"/>
            <w:shd w:val="clear" w:color="auto" w:fill="D9D9D9" w:themeFill="background1" w:themeFillShade="D9"/>
          </w:tcPr>
          <w:p w14:paraId="2F351F9D" w14:textId="77777777" w:rsidR="00D27D6B" w:rsidRDefault="00D27D6B" w:rsidP="00355D13">
            <w:pPr>
              <w:pStyle w:val="TAH6"/>
            </w:pPr>
            <w:r>
              <w:t>Lab</w:t>
            </w:r>
          </w:p>
        </w:tc>
        <w:tc>
          <w:tcPr>
            <w:tcW w:w="689" w:type="auto"/>
            <w:shd w:val="clear" w:color="auto" w:fill="D9D9D9" w:themeFill="background1" w:themeFillShade="D9"/>
          </w:tcPr>
          <w:p w14:paraId="240AA2E7" w14:textId="77777777" w:rsidR="00D27D6B" w:rsidRDefault="00D27D6B" w:rsidP="00355D13">
            <w:pPr>
              <w:pStyle w:val="TAH6"/>
            </w:pPr>
            <w:r>
              <w:t>Cond.</w:t>
            </w:r>
          </w:p>
        </w:tc>
        <w:tc>
          <w:tcPr>
            <w:tcW w:w="689" w:type="auto"/>
            <w:shd w:val="clear" w:color="auto" w:fill="D9D9D9" w:themeFill="background1" w:themeFillShade="D9"/>
          </w:tcPr>
          <w:p w14:paraId="47183BBA" w14:textId="77777777" w:rsidR="00D27D6B" w:rsidRDefault="00D27D6B" w:rsidP="00355D13">
            <w:pPr>
              <w:pStyle w:val="TAH6"/>
            </w:pPr>
            <w:r>
              <w:t>ToR#</w:t>
            </w:r>
          </w:p>
        </w:tc>
        <w:tc>
          <w:tcPr>
            <w:tcW w:w="689" w:type="auto"/>
            <w:gridSpan w:val="11"/>
            <w:shd w:val="clear" w:color="auto" w:fill="D9D9D9" w:themeFill="background1" w:themeFillShade="D9"/>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bookmarkEnd w:id="450"/>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2C82C870" w:rsidR="00D27D6B" w:rsidRDefault="00D27D6B" w:rsidP="00D27D6B">
      <w:pPr>
        <w:pStyle w:val="TH"/>
      </w:pPr>
      <w:r>
        <w:t xml:space="preserve">Table </w:t>
      </w:r>
      <w:r w:rsidR="00261D75">
        <w:rPr>
          <w:noProof/>
          <w:cs/>
        </w:rPr>
        <w:t>‎</w:t>
      </w:r>
      <w:r w:rsidR="00261D75">
        <w:rPr>
          <w:noProof/>
        </w:rPr>
        <w:t>9.5</w:t>
      </w:r>
      <w:r w:rsidR="00261D75">
        <w:noBreakHyphen/>
      </w:r>
      <w:r w:rsidR="00261D75">
        <w:rPr>
          <w:noProof/>
        </w:rPr>
        <w:t>8</w:t>
      </w:r>
      <w:r>
        <w:t>: Summary of the results of BS1534-7b</w:t>
      </w:r>
    </w:p>
    <w:tbl>
      <w:tblPr>
        <w:tblStyle w:val="TableGrid"/>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33359A">
        <w:trPr>
          <w:jc w:val="center"/>
        </w:trPr>
        <w:tc>
          <w:tcPr>
            <w:tcW w:w="0" w:type="auto"/>
            <w:shd w:val="clear" w:color="auto" w:fill="D9D9D9" w:themeFill="background1" w:themeFillShade="D9"/>
          </w:tcPr>
          <w:p w14:paraId="158F677C" w14:textId="77777777" w:rsidR="00D27D6B" w:rsidRDefault="00D27D6B" w:rsidP="00355D13">
            <w:pPr>
              <w:pStyle w:val="TAH"/>
            </w:pPr>
            <w:bookmarkStart w:id="451" w:name="MCCQCTEMPBM_00000151"/>
            <w:r>
              <w:t>Lab</w:t>
            </w:r>
          </w:p>
        </w:tc>
        <w:tc>
          <w:tcPr>
            <w:tcW w:w="0" w:type="auto"/>
            <w:shd w:val="clear" w:color="auto" w:fill="D9D9D9" w:themeFill="background1" w:themeFillShade="D9"/>
          </w:tcPr>
          <w:p w14:paraId="3981BDF0" w14:textId="77777777" w:rsidR="00D27D6B" w:rsidRDefault="00D27D6B" w:rsidP="00355D13">
            <w:pPr>
              <w:pStyle w:val="TAH"/>
            </w:pPr>
            <w:r>
              <w:t>Cond.</w:t>
            </w:r>
          </w:p>
        </w:tc>
        <w:tc>
          <w:tcPr>
            <w:tcW w:w="0" w:type="auto"/>
            <w:shd w:val="clear" w:color="auto" w:fill="D9D9D9" w:themeFill="background1" w:themeFillShade="D9"/>
          </w:tcPr>
          <w:p w14:paraId="41607B60" w14:textId="77777777" w:rsidR="00D27D6B" w:rsidRDefault="00D27D6B" w:rsidP="00355D13">
            <w:pPr>
              <w:pStyle w:val="TAH"/>
            </w:pPr>
            <w:r>
              <w:t>Bitrate</w:t>
            </w:r>
          </w:p>
        </w:tc>
        <w:tc>
          <w:tcPr>
            <w:tcW w:w="0" w:type="auto"/>
            <w:shd w:val="clear" w:color="auto" w:fill="D9D9D9" w:themeFill="background1" w:themeFillShade="D9"/>
          </w:tcPr>
          <w:p w14:paraId="2D69EDE3" w14:textId="77777777" w:rsidR="00D27D6B" w:rsidRDefault="00D27D6B" w:rsidP="00355D13">
            <w:pPr>
              <w:pStyle w:val="TAH"/>
            </w:pPr>
            <w:r>
              <w:t>ToR</w:t>
            </w:r>
          </w:p>
        </w:tc>
        <w:tc>
          <w:tcPr>
            <w:tcW w:w="0" w:type="auto"/>
            <w:shd w:val="clear" w:color="auto" w:fill="D9D9D9" w:themeFill="background1" w:themeFillShade="D9"/>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bookmarkEnd w:id="451"/>
    </w:tbl>
    <w:p w14:paraId="411A0030" w14:textId="367FF5BB" w:rsidR="00D27D6B" w:rsidRPr="00821BD0" w:rsidRDefault="00D27D6B" w:rsidP="00444745">
      <w:pPr>
        <w:jc w:val="center"/>
      </w:pPr>
    </w:p>
    <w:p w14:paraId="3B2B61BD" w14:textId="5E1801CA" w:rsidR="00304FE1" w:rsidRDefault="001E1BBB" w:rsidP="001E1BBB">
      <w:pPr>
        <w:pStyle w:val="Heading2"/>
      </w:pPr>
      <w:bookmarkStart w:id="452" w:name="_Toc167314819"/>
      <w:bookmarkStart w:id="453" w:name="_Toc167315978"/>
      <w:bookmarkStart w:id="454" w:name="_Toc167316402"/>
      <w:bookmarkStart w:id="455" w:name="_Toc167376993"/>
      <w:r>
        <w:t>9.6</w:t>
      </w:r>
      <w:r>
        <w:tab/>
      </w:r>
      <w:bookmarkStart w:id="456" w:name="_Toc166841184"/>
      <w:r w:rsidR="00304FE1" w:rsidRPr="00304FE1">
        <w:t>Multi-Channel (MC)</w:t>
      </w:r>
      <w:bookmarkEnd w:id="452"/>
      <w:bookmarkEnd w:id="453"/>
      <w:bookmarkEnd w:id="454"/>
      <w:bookmarkEnd w:id="455"/>
      <w:bookmarkEnd w:id="456"/>
    </w:p>
    <w:p w14:paraId="192653EB" w14:textId="7E4FBE8E" w:rsidR="00EE55C9" w:rsidRPr="001D1909" w:rsidRDefault="001E1BBB" w:rsidP="001E1BBB">
      <w:pPr>
        <w:pStyle w:val="Heading3"/>
      </w:pPr>
      <w:bookmarkStart w:id="457" w:name="_Toc167314820"/>
      <w:bookmarkStart w:id="458" w:name="_Toc167315979"/>
      <w:bookmarkStart w:id="459" w:name="_Toc167316403"/>
      <w:bookmarkStart w:id="460" w:name="_Toc167376994"/>
      <w:r w:rsidRPr="001D1909">
        <w:t>9.6.1</w:t>
      </w:r>
      <w:r w:rsidRPr="001D1909">
        <w:tab/>
      </w:r>
      <w:bookmarkStart w:id="461" w:name="_Toc166841185"/>
      <w:r w:rsidR="00EE55C9">
        <w:t>Overview</w:t>
      </w:r>
      <w:bookmarkEnd w:id="457"/>
      <w:bookmarkEnd w:id="458"/>
      <w:bookmarkEnd w:id="459"/>
      <w:bookmarkEnd w:id="460"/>
      <w:bookmarkEnd w:id="461"/>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5539FAA1" w:rsidR="00AE7C2C" w:rsidRDefault="00AE7C2C" w:rsidP="00AE7C2C">
      <w:pPr>
        <w:pStyle w:val="B1"/>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00CB63C0">
        <w:t> </w:t>
      </w:r>
      <w:r w:rsidRPr="00EA20C1">
        <w:t>kbps</w:t>
      </w:r>
      <w:r>
        <w:t xml:space="preserve">, </w:t>
      </w:r>
      <w:r w:rsidR="006325FA">
        <w:t>loudspeaker 5.1</w:t>
      </w:r>
      <w:r>
        <w:t xml:space="preserve"> presentation</w:t>
      </w:r>
    </w:p>
    <w:p w14:paraId="5CAAFD33" w14:textId="2C50C49C" w:rsidR="00AE7C2C" w:rsidRDefault="00AE7C2C" w:rsidP="00AE7C2C">
      <w:pPr>
        <w:pStyle w:val="B1"/>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CB63C0">
        <w:t> </w:t>
      </w:r>
      <w:r w:rsidR="006325FA" w:rsidRPr="00EA20C1">
        <w:t>kbps</w:t>
      </w:r>
      <w:r w:rsidR="006325FA">
        <w:t>, loudspeaker 5.1 presentation</w:t>
      </w:r>
    </w:p>
    <w:p w14:paraId="1338DD03" w14:textId="31937182" w:rsidR="00DE68D2" w:rsidRDefault="00DE68D2" w:rsidP="00DE68D2">
      <w:pPr>
        <w:pStyle w:val="B1"/>
      </w:pPr>
      <w:r>
        <w:t>-</w:t>
      </w:r>
      <w:r>
        <w:tab/>
        <w:t>Selection Experiment BS1534-3a: Generic audio, multi-channel 7.1</w:t>
      </w:r>
      <w:r w:rsidR="006D005C">
        <w:t>.</w:t>
      </w:r>
      <w:r>
        <w:t xml:space="preserve">4, </w:t>
      </w:r>
      <w:r w:rsidR="008F28C5">
        <w:t>128</w:t>
      </w:r>
      <w:r>
        <w:t xml:space="preserve"> and </w:t>
      </w:r>
      <w:r w:rsidR="008F28C5">
        <w:t>160</w:t>
      </w:r>
      <w:r w:rsidR="009F2ED4">
        <w:t> </w:t>
      </w:r>
      <w:r w:rsidRPr="00EA20C1">
        <w:t>kbps</w:t>
      </w:r>
      <w:r>
        <w:t>, loudspeaker 7.1+4 presentation</w:t>
      </w:r>
    </w:p>
    <w:p w14:paraId="5A75AF8E" w14:textId="00766418" w:rsidR="00EE55C9" w:rsidRPr="00EE10BB" w:rsidRDefault="00DE68D2" w:rsidP="00444745">
      <w:pPr>
        <w:pStyle w:val="B1"/>
      </w:pPr>
      <w:r>
        <w:t>-</w:t>
      </w:r>
      <w:r>
        <w:tab/>
        <w:t>Selection Experiment BS1534-3b: Generic audio, multi-channel 7.1</w:t>
      </w:r>
      <w:r w:rsidR="006D005C">
        <w:t>.</w:t>
      </w:r>
      <w:r>
        <w:t xml:space="preserve">4, </w:t>
      </w:r>
      <w:r w:rsidR="008F28C5">
        <w:t>384</w:t>
      </w:r>
      <w:r>
        <w:t xml:space="preserve"> and </w:t>
      </w:r>
      <w:r w:rsidR="008F28C5">
        <w:t>512</w:t>
      </w:r>
      <w:r w:rsidR="009F2ED4">
        <w:t> </w:t>
      </w:r>
      <w:r w:rsidRPr="00EA20C1">
        <w:t>kbps</w:t>
      </w:r>
      <w:r>
        <w:t>, loudspeaker 7.1+4 presentation</w:t>
      </w:r>
    </w:p>
    <w:p w14:paraId="1EED83EE" w14:textId="39BDB8C1" w:rsidR="00333BD6" w:rsidRDefault="001E1BBB" w:rsidP="001E1BBB">
      <w:pPr>
        <w:pStyle w:val="Heading3"/>
      </w:pPr>
      <w:bookmarkStart w:id="462" w:name="_Toc167314821"/>
      <w:bookmarkStart w:id="463" w:name="_Toc167315980"/>
      <w:bookmarkStart w:id="464" w:name="_Toc167316404"/>
      <w:bookmarkStart w:id="465" w:name="_Toc167376995"/>
      <w:r>
        <w:t>9.6.2</w:t>
      </w:r>
      <w:r>
        <w:tab/>
      </w:r>
      <w:bookmarkStart w:id="466" w:name="_Toc166841186"/>
      <w:r w:rsidR="00AB7BDC">
        <w:t xml:space="preserve">Selection Experiment </w:t>
      </w:r>
      <w:r w:rsidR="00333BD6">
        <w:t>BS1534-2a (</w:t>
      </w:r>
      <w:r w:rsidR="00F8669A">
        <w:t xml:space="preserve">MC 5.1, Generic Audio, </w:t>
      </w:r>
      <w:r w:rsidR="00731FD3">
        <w:t>64 and 96</w:t>
      </w:r>
      <w:r w:rsidR="009F2ED4">
        <w:t> </w:t>
      </w:r>
      <w:r w:rsidR="00731FD3">
        <w:t>kbps</w:t>
      </w:r>
      <w:r w:rsidR="00333BD6">
        <w:t>, 5.1</w:t>
      </w:r>
      <w:r w:rsidR="00731FD3">
        <w:t xml:space="preserve"> Loudspeaker Presentation</w:t>
      </w:r>
      <w:r w:rsidR="00333BD6">
        <w:t>)</w:t>
      </w:r>
      <w:bookmarkEnd w:id="462"/>
      <w:bookmarkEnd w:id="463"/>
      <w:bookmarkEnd w:id="464"/>
      <w:bookmarkEnd w:id="465"/>
      <w:bookmarkEnd w:id="466"/>
    </w:p>
    <w:p w14:paraId="069311C0" w14:textId="4472DD71" w:rsidR="00731FD3" w:rsidRDefault="00731FD3" w:rsidP="00731FD3">
      <w:r>
        <w:t>Selection Experiment BS1534-2a evaluates IVAS for multi-channel 5.1, generic audio at 64 and 96</w:t>
      </w:r>
      <w:r w:rsidR="009F2ED4">
        <w:t> </w:t>
      </w:r>
      <w:r w:rsidRPr="00EA20C1">
        <w:t>kbps</w:t>
      </w:r>
      <w:r>
        <w:t xml:space="preserve"> using loudspeaker 5.1 presentation. See  Annex </w:t>
      </w:r>
      <w:r w:rsidR="00133E0B">
        <w:t>C</w:t>
      </w:r>
      <w:r>
        <w:t>.</w:t>
      </w:r>
      <w:r w:rsidR="00133E0B">
        <w:t>12</w:t>
      </w:r>
      <w:r>
        <w:t>3 for details.</w:t>
      </w:r>
    </w:p>
    <w:p w14:paraId="426B14D9" w14:textId="4A990E4F" w:rsidR="00333BD6" w:rsidRDefault="0DF3BA3F" w:rsidP="00D22237">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r w:rsidR="00454DD6">
        <w:t> </w:t>
      </w:r>
      <w:r w:rsidR="348C6FE0">
        <w:t>7k anchor (c02), EVS conditions with increasing bitrate (c03 – c05) and IVAS conditions with increasing bitrate (c06 – c07).</w:t>
      </w:r>
    </w:p>
    <w:p w14:paraId="4A2463ED" w14:textId="2FE57759" w:rsidR="00DB15F2" w:rsidRPr="002301D2" w:rsidRDefault="000455F0" w:rsidP="00D22237">
      <w:pPr>
        <w:pStyle w:val="TH"/>
      </w:pPr>
      <w:r>
        <w:rPr>
          <w:noProof/>
        </w:rPr>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9F0894" w14:textId="1ECFE3EC" w:rsidR="00DB15F2" w:rsidRPr="00D22237" w:rsidRDefault="00DB15F2"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2</w:t>
      </w:r>
      <w:r w:rsidRPr="002301D2">
        <w:t xml:space="preserve">: </w:t>
      </w:r>
      <w:r w:rsidRPr="00D22237">
        <w:t>BS1534-2a (</w:t>
      </w:r>
      <w:r w:rsidR="00731FD3" w:rsidRPr="00D22237">
        <w:t>MC 5.1, g</w:t>
      </w:r>
      <w:r w:rsidRPr="00D22237">
        <w:t xml:space="preserve">eneric </w:t>
      </w:r>
      <w:r w:rsidR="00092217" w:rsidRPr="00D22237">
        <w:t>a</w:t>
      </w:r>
      <w:r w:rsidRPr="00D22237">
        <w:t>udio, 64 and 96</w:t>
      </w:r>
      <w:r w:rsidR="009F2ED4" w:rsidRPr="00D22237">
        <w:t> </w:t>
      </w:r>
      <w:r w:rsidRPr="00D22237">
        <w:t>kbps</w:t>
      </w:r>
      <w:r w:rsidR="00731FD3" w:rsidRPr="00D22237">
        <w:t>, 5.1 loudspeaker presentation</w:t>
      </w:r>
      <w:r w:rsidRPr="00D22237">
        <w:t xml:space="preserve">) MUSHRA plots for labs a and b, both labs </w:t>
      </w:r>
      <w:r w:rsidR="004C3663" w:rsidRPr="00D22237">
        <w:t>combined</w:t>
      </w:r>
    </w:p>
    <w:p w14:paraId="210B98DC" w14:textId="77777777" w:rsidR="00333BD6" w:rsidRDefault="00333BD6" w:rsidP="00333BD6">
      <w:r>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28679600"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1</w:t>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3359A">
        <w:trPr>
          <w:jc w:val="center"/>
        </w:trPr>
        <w:tc>
          <w:tcPr>
            <w:tcW w:w="689" w:type="auto"/>
            <w:gridSpan w:val="2"/>
            <w:vMerge w:val="restart"/>
            <w:shd w:val="clear" w:color="auto" w:fill="D9D9D9" w:themeFill="background1" w:themeFillShade="D9"/>
          </w:tcPr>
          <w:p w14:paraId="2ECE8A8B" w14:textId="77777777" w:rsidR="00333BD6" w:rsidRDefault="00333BD6" w:rsidP="00355D13">
            <w:pPr>
              <w:pStyle w:val="TAH6"/>
            </w:pPr>
            <w:bookmarkStart w:id="467" w:name="MCCQCTEMPBM_00000152"/>
          </w:p>
        </w:tc>
        <w:tc>
          <w:tcPr>
            <w:tcW w:w="689" w:type="auto"/>
            <w:shd w:val="clear" w:color="auto" w:fill="D9D9D9" w:themeFill="background1" w:themeFillShade="D9"/>
          </w:tcPr>
          <w:p w14:paraId="44A5BAD5" w14:textId="77777777" w:rsidR="00333BD6" w:rsidRDefault="00333BD6" w:rsidP="00355D13">
            <w:pPr>
              <w:pStyle w:val="TAH6"/>
            </w:pPr>
            <w:r>
              <w:t>Type</w:t>
            </w:r>
          </w:p>
        </w:tc>
        <w:tc>
          <w:tcPr>
            <w:tcW w:w="689" w:type="auto"/>
            <w:gridSpan w:val="4"/>
            <w:shd w:val="clear" w:color="auto" w:fill="D9D9D9" w:themeFill="background1" w:themeFillShade="D9"/>
          </w:tcPr>
          <w:p w14:paraId="24FD4A08" w14:textId="77777777" w:rsidR="00333BD6" w:rsidRDefault="00333BD6" w:rsidP="00355D13">
            <w:pPr>
              <w:pStyle w:val="TAH6"/>
            </w:pPr>
            <w:r>
              <w:t>CuT</w:t>
            </w:r>
          </w:p>
        </w:tc>
        <w:tc>
          <w:tcPr>
            <w:tcW w:w="689" w:type="auto"/>
            <w:gridSpan w:val="4"/>
            <w:shd w:val="clear" w:color="auto" w:fill="D9D9D9" w:themeFill="background1" w:themeFillShade="D9"/>
          </w:tcPr>
          <w:p w14:paraId="240DE7C7" w14:textId="77777777" w:rsidR="00333BD6" w:rsidRDefault="00333BD6" w:rsidP="00355D13">
            <w:pPr>
              <w:pStyle w:val="TAH6"/>
            </w:pPr>
            <w:r>
              <w:t>EVS Reference</w:t>
            </w:r>
          </w:p>
        </w:tc>
        <w:tc>
          <w:tcPr>
            <w:tcW w:w="689" w:type="auto"/>
            <w:gridSpan w:val="3"/>
            <w:shd w:val="clear" w:color="auto" w:fill="D9D9D9" w:themeFill="background1" w:themeFillShade="D9"/>
          </w:tcPr>
          <w:p w14:paraId="44819316" w14:textId="77777777" w:rsidR="00333BD6" w:rsidRDefault="00333BD6" w:rsidP="00355D13">
            <w:pPr>
              <w:pStyle w:val="TAH6"/>
            </w:pPr>
            <w:r>
              <w:t>Evaluation</w:t>
            </w:r>
          </w:p>
        </w:tc>
      </w:tr>
      <w:tr w:rsidR="00333BD6" w14:paraId="71025523" w14:textId="77777777" w:rsidTr="0033359A">
        <w:trPr>
          <w:jc w:val="center"/>
        </w:trPr>
        <w:tc>
          <w:tcPr>
            <w:tcW w:w="689" w:type="auto"/>
            <w:gridSpan w:val="2"/>
            <w:vMerge/>
            <w:shd w:val="clear" w:color="auto" w:fill="D9D9D9" w:themeFill="background1" w:themeFillShade="D9"/>
          </w:tcPr>
          <w:p w14:paraId="75ABFA78" w14:textId="77777777" w:rsidR="00333BD6" w:rsidRDefault="00333BD6" w:rsidP="00355D13"/>
        </w:tc>
        <w:tc>
          <w:tcPr>
            <w:tcW w:w="689" w:type="auto"/>
            <w:shd w:val="clear" w:color="auto" w:fill="D9D9D9" w:themeFill="background1" w:themeFillShade="D9"/>
          </w:tcPr>
          <w:p w14:paraId="61B4D450" w14:textId="77777777" w:rsidR="00333BD6" w:rsidRDefault="00333BD6" w:rsidP="00355D13">
            <w:pPr>
              <w:pStyle w:val="TAH6"/>
            </w:pPr>
            <w:r>
              <w:t>Value</w:t>
            </w:r>
          </w:p>
        </w:tc>
        <w:tc>
          <w:tcPr>
            <w:tcW w:w="689" w:type="auto"/>
            <w:shd w:val="clear" w:color="auto" w:fill="D9D9D9" w:themeFill="background1" w:themeFillShade="D9"/>
          </w:tcPr>
          <w:p w14:paraId="7141F1AD" w14:textId="77777777" w:rsidR="00333BD6" w:rsidRDefault="00333BD6" w:rsidP="00355D13">
            <w:pPr>
              <w:pStyle w:val="TAH6"/>
            </w:pPr>
            <w:r>
              <w:t>Bitrate</w:t>
            </w:r>
          </w:p>
        </w:tc>
        <w:tc>
          <w:tcPr>
            <w:tcW w:w="689" w:type="auto"/>
            <w:shd w:val="clear" w:color="auto" w:fill="D9D9D9" w:themeFill="background1" w:themeFillShade="D9"/>
          </w:tcPr>
          <w:p w14:paraId="09E17A47" w14:textId="77777777" w:rsidR="00333BD6" w:rsidRDefault="00333BD6" w:rsidP="00355D13">
            <w:pPr>
              <w:pStyle w:val="TAH6"/>
            </w:pPr>
            <w:r>
              <w:t>Req.</w:t>
            </w:r>
          </w:p>
        </w:tc>
        <w:tc>
          <w:tcPr>
            <w:tcW w:w="689" w:type="auto"/>
            <w:shd w:val="clear" w:color="auto" w:fill="D9D9D9" w:themeFill="background1" w:themeFillShade="D9"/>
          </w:tcPr>
          <w:p w14:paraId="2A1CB628" w14:textId="77777777" w:rsidR="00333BD6" w:rsidRDefault="00333BD6" w:rsidP="00355D13">
            <w:pPr>
              <w:pStyle w:val="TAH6"/>
            </w:pPr>
            <w:r>
              <w:t>Score</w:t>
            </w:r>
          </w:p>
        </w:tc>
        <w:tc>
          <w:tcPr>
            <w:tcW w:w="689" w:type="auto"/>
            <w:shd w:val="clear" w:color="auto" w:fill="D9D9D9" w:themeFill="background1" w:themeFillShade="D9"/>
          </w:tcPr>
          <w:p w14:paraId="2A84F77F" w14:textId="77777777" w:rsidR="00333BD6" w:rsidRDefault="00333BD6" w:rsidP="00355D13">
            <w:pPr>
              <w:pStyle w:val="TAH6"/>
            </w:pPr>
            <w:r>
              <w:t>Std.</w:t>
            </w:r>
          </w:p>
        </w:tc>
        <w:tc>
          <w:tcPr>
            <w:tcW w:w="689" w:type="auto"/>
            <w:shd w:val="clear" w:color="auto" w:fill="D9D9D9" w:themeFill="background1" w:themeFillShade="D9"/>
          </w:tcPr>
          <w:p w14:paraId="4A178A3E" w14:textId="77777777" w:rsidR="00333BD6" w:rsidRDefault="00333BD6" w:rsidP="00355D13">
            <w:pPr>
              <w:pStyle w:val="TAH6"/>
            </w:pPr>
            <w:r>
              <w:t>Cond.</w:t>
            </w:r>
          </w:p>
        </w:tc>
        <w:tc>
          <w:tcPr>
            <w:tcW w:w="689" w:type="auto"/>
            <w:shd w:val="clear" w:color="auto" w:fill="D9D9D9" w:themeFill="background1" w:themeFillShade="D9"/>
          </w:tcPr>
          <w:p w14:paraId="041F54D4" w14:textId="77777777" w:rsidR="00333BD6" w:rsidRDefault="00333BD6" w:rsidP="00355D13">
            <w:pPr>
              <w:pStyle w:val="TAH6"/>
            </w:pPr>
            <w:r>
              <w:t>Bitrate</w:t>
            </w:r>
          </w:p>
        </w:tc>
        <w:tc>
          <w:tcPr>
            <w:tcW w:w="689" w:type="auto"/>
            <w:shd w:val="clear" w:color="auto" w:fill="D9D9D9" w:themeFill="background1" w:themeFillShade="D9"/>
          </w:tcPr>
          <w:p w14:paraId="4105F67F" w14:textId="77777777" w:rsidR="00333BD6" w:rsidRDefault="00333BD6" w:rsidP="00355D13">
            <w:pPr>
              <w:pStyle w:val="TAH6"/>
            </w:pPr>
            <w:r>
              <w:t>Score</w:t>
            </w:r>
          </w:p>
        </w:tc>
        <w:tc>
          <w:tcPr>
            <w:tcW w:w="689" w:type="auto"/>
            <w:shd w:val="clear" w:color="auto" w:fill="D9D9D9" w:themeFill="background1" w:themeFillShade="D9"/>
          </w:tcPr>
          <w:p w14:paraId="1CCE49CB" w14:textId="77777777" w:rsidR="00333BD6" w:rsidRDefault="00333BD6" w:rsidP="00355D13">
            <w:pPr>
              <w:pStyle w:val="TAH6"/>
            </w:pPr>
            <w:r>
              <w:t>Std.</w:t>
            </w:r>
          </w:p>
        </w:tc>
        <w:tc>
          <w:tcPr>
            <w:tcW w:w="689" w:type="auto"/>
            <w:shd w:val="clear" w:color="auto" w:fill="D9D9D9" w:themeFill="background1" w:themeFillShade="D9"/>
          </w:tcPr>
          <w:p w14:paraId="30F1BA8D" w14:textId="77777777" w:rsidR="00333BD6" w:rsidRDefault="00333BD6" w:rsidP="00355D13">
            <w:pPr>
              <w:pStyle w:val="TAH6"/>
            </w:pPr>
            <w:r>
              <w:t>T-Stat</w:t>
            </w:r>
          </w:p>
        </w:tc>
        <w:tc>
          <w:tcPr>
            <w:tcW w:w="689" w:type="auto"/>
            <w:shd w:val="clear" w:color="auto" w:fill="D9D9D9" w:themeFill="background1" w:themeFillShade="D9"/>
          </w:tcPr>
          <w:p w14:paraId="448E89D7" w14:textId="77777777" w:rsidR="00333BD6" w:rsidRDefault="00333BD6" w:rsidP="00355D13">
            <w:pPr>
              <w:pStyle w:val="TAH6"/>
            </w:pPr>
            <w:r>
              <w:t>Result</w:t>
            </w:r>
          </w:p>
        </w:tc>
        <w:tc>
          <w:tcPr>
            <w:tcW w:w="689" w:type="auto"/>
            <w:shd w:val="clear" w:color="auto" w:fill="D9D9D9" w:themeFill="background1" w:themeFillShade="D9"/>
          </w:tcPr>
          <w:p w14:paraId="2B4AD60C" w14:textId="77777777" w:rsidR="00333BD6" w:rsidRDefault="00333BD6" w:rsidP="00355D13">
            <w:pPr>
              <w:pStyle w:val="TAH6"/>
            </w:pPr>
            <w:r>
              <w:t>State</w:t>
            </w:r>
          </w:p>
        </w:tc>
      </w:tr>
      <w:tr w:rsidR="00333BD6" w14:paraId="788D1968" w14:textId="77777777" w:rsidTr="0033359A">
        <w:trPr>
          <w:jc w:val="center"/>
        </w:trPr>
        <w:tc>
          <w:tcPr>
            <w:tcW w:w="689" w:type="auto"/>
            <w:shd w:val="clear" w:color="auto" w:fill="D9D9D9" w:themeFill="background1" w:themeFillShade="D9"/>
          </w:tcPr>
          <w:p w14:paraId="01890433" w14:textId="77777777" w:rsidR="00333BD6" w:rsidRDefault="00333BD6" w:rsidP="00355D13">
            <w:pPr>
              <w:pStyle w:val="TAH6"/>
            </w:pPr>
            <w:r>
              <w:t>Lab</w:t>
            </w:r>
          </w:p>
        </w:tc>
        <w:tc>
          <w:tcPr>
            <w:tcW w:w="689" w:type="auto"/>
            <w:shd w:val="clear" w:color="auto" w:fill="D9D9D9" w:themeFill="background1" w:themeFillShade="D9"/>
          </w:tcPr>
          <w:p w14:paraId="0072BBF9" w14:textId="77777777" w:rsidR="00333BD6" w:rsidRDefault="00333BD6" w:rsidP="00355D13">
            <w:pPr>
              <w:pStyle w:val="TAH6"/>
            </w:pPr>
            <w:r>
              <w:t>Cond.</w:t>
            </w:r>
          </w:p>
        </w:tc>
        <w:tc>
          <w:tcPr>
            <w:tcW w:w="689" w:type="auto"/>
            <w:shd w:val="clear" w:color="auto" w:fill="D9D9D9" w:themeFill="background1" w:themeFillShade="D9"/>
          </w:tcPr>
          <w:p w14:paraId="4CA1EFB6" w14:textId="77777777" w:rsidR="00333BD6" w:rsidRDefault="00333BD6" w:rsidP="00355D13">
            <w:pPr>
              <w:pStyle w:val="TAH6"/>
            </w:pPr>
            <w:r>
              <w:t>ToR#</w:t>
            </w:r>
          </w:p>
        </w:tc>
        <w:tc>
          <w:tcPr>
            <w:tcW w:w="689" w:type="auto"/>
            <w:gridSpan w:val="11"/>
            <w:shd w:val="clear" w:color="auto" w:fill="D9D9D9" w:themeFill="background1" w:themeFillShade="D9"/>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bookmarkEnd w:id="467"/>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28F2397F"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2</w:t>
      </w:r>
      <w:r>
        <w:t>: Summary of the results of BS1534-2a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3359A">
        <w:trPr>
          <w:jc w:val="center"/>
        </w:trPr>
        <w:tc>
          <w:tcPr>
            <w:tcW w:w="1928" w:type="auto"/>
            <w:shd w:val="clear" w:color="auto" w:fill="D9D9D9" w:themeFill="background1" w:themeFillShade="D9"/>
          </w:tcPr>
          <w:p w14:paraId="710756E1" w14:textId="77777777" w:rsidR="00333BD6" w:rsidRDefault="00333BD6" w:rsidP="00355D13">
            <w:pPr>
              <w:pStyle w:val="TAH"/>
            </w:pPr>
            <w:bookmarkStart w:id="468" w:name="MCCQCTEMPBM_00000153"/>
            <w:r>
              <w:t>Lab</w:t>
            </w:r>
          </w:p>
        </w:tc>
        <w:tc>
          <w:tcPr>
            <w:tcW w:w="1928" w:type="auto"/>
            <w:shd w:val="clear" w:color="auto" w:fill="D9D9D9" w:themeFill="background1" w:themeFillShade="D9"/>
          </w:tcPr>
          <w:p w14:paraId="419CF711" w14:textId="77777777" w:rsidR="00333BD6" w:rsidRDefault="00333BD6" w:rsidP="00355D13">
            <w:pPr>
              <w:pStyle w:val="TAH"/>
            </w:pPr>
            <w:r>
              <w:t>Cond.</w:t>
            </w:r>
          </w:p>
        </w:tc>
        <w:tc>
          <w:tcPr>
            <w:tcW w:w="1928" w:type="auto"/>
            <w:shd w:val="clear" w:color="auto" w:fill="D9D9D9" w:themeFill="background1" w:themeFillShade="D9"/>
          </w:tcPr>
          <w:p w14:paraId="3DBF0E6F" w14:textId="77777777" w:rsidR="00333BD6" w:rsidRDefault="00333BD6" w:rsidP="00355D13">
            <w:pPr>
              <w:pStyle w:val="TAH"/>
            </w:pPr>
            <w:r>
              <w:t>Bitrate</w:t>
            </w:r>
          </w:p>
        </w:tc>
        <w:tc>
          <w:tcPr>
            <w:tcW w:w="1928" w:type="auto"/>
            <w:shd w:val="clear" w:color="auto" w:fill="D9D9D9" w:themeFill="background1" w:themeFillShade="D9"/>
          </w:tcPr>
          <w:p w14:paraId="65998832" w14:textId="77777777" w:rsidR="00333BD6" w:rsidRDefault="00333BD6" w:rsidP="00355D13">
            <w:pPr>
              <w:pStyle w:val="TAH"/>
            </w:pPr>
            <w:r>
              <w:t>ToR</w:t>
            </w:r>
          </w:p>
        </w:tc>
        <w:tc>
          <w:tcPr>
            <w:tcW w:w="1928" w:type="auto"/>
            <w:shd w:val="clear" w:color="auto" w:fill="D9D9D9" w:themeFill="background1" w:themeFillShade="D9"/>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bookmarkEnd w:id="468"/>
    </w:tbl>
    <w:p w14:paraId="07CB48D1" w14:textId="77777777" w:rsidR="00333BD6" w:rsidRPr="00821BD0" w:rsidRDefault="00333BD6" w:rsidP="00444745"/>
    <w:p w14:paraId="34DA8F25" w14:textId="2170CDC9" w:rsidR="00333BD6" w:rsidRDefault="001E1BBB" w:rsidP="001E1BBB">
      <w:pPr>
        <w:pStyle w:val="Heading3"/>
      </w:pPr>
      <w:bookmarkStart w:id="469" w:name="_Toc167314822"/>
      <w:bookmarkStart w:id="470" w:name="_Toc167315981"/>
      <w:bookmarkStart w:id="471" w:name="_Toc167316405"/>
      <w:bookmarkStart w:id="472" w:name="_Toc167376996"/>
      <w:r>
        <w:t>9.6.3</w:t>
      </w:r>
      <w:r>
        <w:tab/>
      </w:r>
      <w:bookmarkStart w:id="473"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r w:rsidR="009F2ED4">
        <w:t> </w:t>
      </w:r>
      <w:r w:rsidR="00241516">
        <w:t xml:space="preserve">kbps, </w:t>
      </w:r>
      <w:r w:rsidR="00333BD6">
        <w:t>5.1</w:t>
      </w:r>
      <w:r w:rsidR="00241516">
        <w:t xml:space="preserve"> Loudspeaker Presentation</w:t>
      </w:r>
      <w:r w:rsidR="00333BD6">
        <w:t>)</w:t>
      </w:r>
      <w:bookmarkEnd w:id="469"/>
      <w:bookmarkEnd w:id="470"/>
      <w:bookmarkEnd w:id="471"/>
      <w:bookmarkEnd w:id="472"/>
      <w:bookmarkEnd w:id="473"/>
    </w:p>
    <w:p w14:paraId="36BED7EE" w14:textId="148024EF" w:rsidR="00241516" w:rsidRDefault="00241516" w:rsidP="0062759F">
      <w:r>
        <w:t>Selection Experiment BS1534-2b evaluates IVAS for multi-channel 5.1, generic audio at 128 and 160</w:t>
      </w:r>
      <w:r w:rsidR="009F2ED4">
        <w:t> </w:t>
      </w:r>
      <w:r w:rsidRPr="00EA20C1">
        <w:t>kbps</w:t>
      </w:r>
      <w:r>
        <w:t xml:space="preserve"> using loudspeaker 5.1 presentation. See  Annex </w:t>
      </w:r>
      <w:r w:rsidR="00D25A65">
        <w:t>C</w:t>
      </w:r>
      <w:r>
        <w:t>.</w:t>
      </w:r>
      <w:r w:rsidR="00D25A65">
        <w:t>13</w:t>
      </w:r>
      <w:r>
        <w:t xml:space="preserve"> for details.</w:t>
      </w:r>
    </w:p>
    <w:p w14:paraId="0B428549" w14:textId="1315A737" w:rsidR="00333BD6" w:rsidRPr="00D22237" w:rsidRDefault="5E137948" w:rsidP="4FD44965">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r w:rsidR="00454DD6">
        <w:t> </w:t>
      </w:r>
      <w:r w:rsidR="32073287">
        <w:t>7k anchor (c02), EVS conditions with increasing bitrate (c03 – c05) and IVAS conditions with increasing bitrate (c06 – c07).</w:t>
      </w:r>
    </w:p>
    <w:p w14:paraId="623F4952" w14:textId="27A018BE" w:rsidR="00CC5C9A" w:rsidRPr="002301D2" w:rsidRDefault="000455F0" w:rsidP="00D22237">
      <w:pPr>
        <w:pStyle w:val="TH"/>
      </w:pPr>
      <w:r>
        <w:rPr>
          <w:noProof/>
        </w:rPr>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A907436" w14:textId="1E694A93" w:rsidR="00784B29" w:rsidRPr="00D22237" w:rsidRDefault="00CC5C9A"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3</w:t>
      </w:r>
      <w:r w:rsidR="00784B29" w:rsidRPr="002301D2">
        <w:t xml:space="preserve">: </w:t>
      </w:r>
      <w:r w:rsidR="00784B29" w:rsidRPr="00D22237">
        <w:t>BS1534-2b (</w:t>
      </w:r>
      <w:r w:rsidR="0062759F" w:rsidRPr="00D22237">
        <w:t>MC 5.1, g</w:t>
      </w:r>
      <w:r w:rsidR="00784B29" w:rsidRPr="00D22237">
        <w:t xml:space="preserve">eneric </w:t>
      </w:r>
      <w:r w:rsidR="00092217" w:rsidRPr="00D22237">
        <w:t>a</w:t>
      </w:r>
      <w:r w:rsidR="00784B29" w:rsidRPr="00D22237">
        <w:t>udio, 128 and 160</w:t>
      </w:r>
      <w:r w:rsidR="009F2ED4" w:rsidRPr="00D22237">
        <w:t> </w:t>
      </w:r>
      <w:r w:rsidR="00784B29" w:rsidRPr="00D22237">
        <w:t>kbps</w:t>
      </w:r>
      <w:r w:rsidR="0062759F" w:rsidRPr="00D22237">
        <w:t>, 5.1 loudspeaker presentation</w:t>
      </w:r>
      <w:r w:rsidR="00784B29" w:rsidRPr="00D22237">
        <w:t xml:space="preserve">) MUSHRA plots for labs b and d, both labs </w:t>
      </w:r>
      <w:r w:rsidR="004C3663" w:rsidRPr="00D22237">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485EB574"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3</w:t>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3359A">
        <w:trPr>
          <w:jc w:val="center"/>
        </w:trPr>
        <w:tc>
          <w:tcPr>
            <w:tcW w:w="689" w:type="auto"/>
            <w:gridSpan w:val="2"/>
            <w:vMerge w:val="restart"/>
            <w:shd w:val="clear" w:color="auto" w:fill="D9D9D9" w:themeFill="background1" w:themeFillShade="D9"/>
          </w:tcPr>
          <w:p w14:paraId="0722660D" w14:textId="77777777" w:rsidR="00333BD6" w:rsidRDefault="00333BD6" w:rsidP="00355D13">
            <w:pPr>
              <w:pStyle w:val="TAH6"/>
            </w:pPr>
            <w:bookmarkStart w:id="474" w:name="MCCQCTEMPBM_00000154"/>
          </w:p>
        </w:tc>
        <w:tc>
          <w:tcPr>
            <w:tcW w:w="689" w:type="auto"/>
            <w:shd w:val="clear" w:color="auto" w:fill="D9D9D9" w:themeFill="background1" w:themeFillShade="D9"/>
          </w:tcPr>
          <w:p w14:paraId="4DB1A703" w14:textId="77777777" w:rsidR="00333BD6" w:rsidRDefault="00333BD6" w:rsidP="00355D13">
            <w:pPr>
              <w:pStyle w:val="TAH6"/>
            </w:pPr>
            <w:r>
              <w:t>Type</w:t>
            </w:r>
          </w:p>
        </w:tc>
        <w:tc>
          <w:tcPr>
            <w:tcW w:w="689" w:type="auto"/>
            <w:gridSpan w:val="4"/>
            <w:shd w:val="clear" w:color="auto" w:fill="D9D9D9" w:themeFill="background1" w:themeFillShade="D9"/>
          </w:tcPr>
          <w:p w14:paraId="3360F0F6" w14:textId="77777777" w:rsidR="00333BD6" w:rsidRDefault="00333BD6" w:rsidP="00355D13">
            <w:pPr>
              <w:pStyle w:val="TAH6"/>
            </w:pPr>
            <w:r>
              <w:t>CuT</w:t>
            </w:r>
          </w:p>
        </w:tc>
        <w:tc>
          <w:tcPr>
            <w:tcW w:w="689" w:type="auto"/>
            <w:gridSpan w:val="4"/>
            <w:shd w:val="clear" w:color="auto" w:fill="D9D9D9" w:themeFill="background1" w:themeFillShade="D9"/>
          </w:tcPr>
          <w:p w14:paraId="2908E329" w14:textId="77777777" w:rsidR="00333BD6" w:rsidRDefault="00333BD6" w:rsidP="00355D13">
            <w:pPr>
              <w:pStyle w:val="TAH6"/>
            </w:pPr>
            <w:r>
              <w:t>EVS Reference</w:t>
            </w:r>
          </w:p>
        </w:tc>
        <w:tc>
          <w:tcPr>
            <w:tcW w:w="689" w:type="auto"/>
            <w:gridSpan w:val="3"/>
            <w:shd w:val="clear" w:color="auto" w:fill="D9D9D9" w:themeFill="background1" w:themeFillShade="D9"/>
          </w:tcPr>
          <w:p w14:paraId="54FF74E9" w14:textId="77777777" w:rsidR="00333BD6" w:rsidRDefault="00333BD6" w:rsidP="00355D13">
            <w:pPr>
              <w:pStyle w:val="TAH6"/>
            </w:pPr>
            <w:r>
              <w:t>Evaluation</w:t>
            </w:r>
          </w:p>
        </w:tc>
      </w:tr>
      <w:tr w:rsidR="00333BD6" w14:paraId="5EC7D5B1" w14:textId="77777777" w:rsidTr="0033359A">
        <w:trPr>
          <w:jc w:val="center"/>
        </w:trPr>
        <w:tc>
          <w:tcPr>
            <w:tcW w:w="689" w:type="auto"/>
            <w:gridSpan w:val="2"/>
            <w:vMerge/>
            <w:shd w:val="clear" w:color="auto" w:fill="D9D9D9" w:themeFill="background1" w:themeFillShade="D9"/>
          </w:tcPr>
          <w:p w14:paraId="72913CAF" w14:textId="77777777" w:rsidR="00333BD6" w:rsidRDefault="00333BD6" w:rsidP="00355D13"/>
        </w:tc>
        <w:tc>
          <w:tcPr>
            <w:tcW w:w="689" w:type="auto"/>
            <w:shd w:val="clear" w:color="auto" w:fill="D9D9D9" w:themeFill="background1" w:themeFillShade="D9"/>
          </w:tcPr>
          <w:p w14:paraId="48D1F60B" w14:textId="77777777" w:rsidR="00333BD6" w:rsidRDefault="00333BD6" w:rsidP="00355D13">
            <w:pPr>
              <w:pStyle w:val="TAH6"/>
            </w:pPr>
            <w:r>
              <w:t>Value</w:t>
            </w:r>
          </w:p>
        </w:tc>
        <w:tc>
          <w:tcPr>
            <w:tcW w:w="689" w:type="auto"/>
            <w:shd w:val="clear" w:color="auto" w:fill="D9D9D9" w:themeFill="background1" w:themeFillShade="D9"/>
          </w:tcPr>
          <w:p w14:paraId="39D8D033" w14:textId="77777777" w:rsidR="00333BD6" w:rsidRDefault="00333BD6" w:rsidP="00355D13">
            <w:pPr>
              <w:pStyle w:val="TAH6"/>
            </w:pPr>
            <w:r>
              <w:t>Bitrate</w:t>
            </w:r>
          </w:p>
        </w:tc>
        <w:tc>
          <w:tcPr>
            <w:tcW w:w="689" w:type="auto"/>
            <w:shd w:val="clear" w:color="auto" w:fill="D9D9D9" w:themeFill="background1" w:themeFillShade="D9"/>
          </w:tcPr>
          <w:p w14:paraId="4DB803F3" w14:textId="77777777" w:rsidR="00333BD6" w:rsidRDefault="00333BD6" w:rsidP="00355D13">
            <w:pPr>
              <w:pStyle w:val="TAH6"/>
            </w:pPr>
            <w:r>
              <w:t>Req.</w:t>
            </w:r>
          </w:p>
        </w:tc>
        <w:tc>
          <w:tcPr>
            <w:tcW w:w="689" w:type="auto"/>
            <w:shd w:val="clear" w:color="auto" w:fill="D9D9D9" w:themeFill="background1" w:themeFillShade="D9"/>
          </w:tcPr>
          <w:p w14:paraId="277C6FCC" w14:textId="77777777" w:rsidR="00333BD6" w:rsidRDefault="00333BD6" w:rsidP="00355D13">
            <w:pPr>
              <w:pStyle w:val="TAH6"/>
            </w:pPr>
            <w:r>
              <w:t>Score</w:t>
            </w:r>
          </w:p>
        </w:tc>
        <w:tc>
          <w:tcPr>
            <w:tcW w:w="689" w:type="auto"/>
            <w:shd w:val="clear" w:color="auto" w:fill="D9D9D9" w:themeFill="background1" w:themeFillShade="D9"/>
          </w:tcPr>
          <w:p w14:paraId="6BD9BBE0" w14:textId="77777777" w:rsidR="00333BD6" w:rsidRDefault="00333BD6" w:rsidP="00355D13">
            <w:pPr>
              <w:pStyle w:val="TAH6"/>
            </w:pPr>
            <w:r>
              <w:t>Std.</w:t>
            </w:r>
          </w:p>
        </w:tc>
        <w:tc>
          <w:tcPr>
            <w:tcW w:w="689" w:type="auto"/>
            <w:shd w:val="clear" w:color="auto" w:fill="D9D9D9" w:themeFill="background1" w:themeFillShade="D9"/>
          </w:tcPr>
          <w:p w14:paraId="1B096741" w14:textId="77777777" w:rsidR="00333BD6" w:rsidRDefault="00333BD6" w:rsidP="00355D13">
            <w:pPr>
              <w:pStyle w:val="TAH6"/>
            </w:pPr>
            <w:r>
              <w:t>Cond.</w:t>
            </w:r>
          </w:p>
        </w:tc>
        <w:tc>
          <w:tcPr>
            <w:tcW w:w="689" w:type="auto"/>
            <w:shd w:val="clear" w:color="auto" w:fill="D9D9D9" w:themeFill="background1" w:themeFillShade="D9"/>
          </w:tcPr>
          <w:p w14:paraId="52CAEB39" w14:textId="77777777" w:rsidR="00333BD6" w:rsidRDefault="00333BD6" w:rsidP="00355D13">
            <w:pPr>
              <w:pStyle w:val="TAH6"/>
            </w:pPr>
            <w:r>
              <w:t>Bitrate</w:t>
            </w:r>
          </w:p>
        </w:tc>
        <w:tc>
          <w:tcPr>
            <w:tcW w:w="689" w:type="auto"/>
            <w:shd w:val="clear" w:color="auto" w:fill="D9D9D9" w:themeFill="background1" w:themeFillShade="D9"/>
          </w:tcPr>
          <w:p w14:paraId="4DAED5E7" w14:textId="77777777" w:rsidR="00333BD6" w:rsidRDefault="00333BD6" w:rsidP="00355D13">
            <w:pPr>
              <w:pStyle w:val="TAH6"/>
            </w:pPr>
            <w:r>
              <w:t>Score</w:t>
            </w:r>
          </w:p>
        </w:tc>
        <w:tc>
          <w:tcPr>
            <w:tcW w:w="689" w:type="auto"/>
            <w:shd w:val="clear" w:color="auto" w:fill="D9D9D9" w:themeFill="background1" w:themeFillShade="D9"/>
          </w:tcPr>
          <w:p w14:paraId="4750E3D9" w14:textId="77777777" w:rsidR="00333BD6" w:rsidRDefault="00333BD6" w:rsidP="00355D13">
            <w:pPr>
              <w:pStyle w:val="TAH6"/>
            </w:pPr>
            <w:r>
              <w:t>Std.</w:t>
            </w:r>
          </w:p>
        </w:tc>
        <w:tc>
          <w:tcPr>
            <w:tcW w:w="689" w:type="auto"/>
            <w:shd w:val="clear" w:color="auto" w:fill="D9D9D9" w:themeFill="background1" w:themeFillShade="D9"/>
          </w:tcPr>
          <w:p w14:paraId="0541C903" w14:textId="77777777" w:rsidR="00333BD6" w:rsidRDefault="00333BD6" w:rsidP="00355D13">
            <w:pPr>
              <w:pStyle w:val="TAH6"/>
            </w:pPr>
            <w:r>
              <w:t>T-Stat</w:t>
            </w:r>
          </w:p>
        </w:tc>
        <w:tc>
          <w:tcPr>
            <w:tcW w:w="689" w:type="auto"/>
            <w:shd w:val="clear" w:color="auto" w:fill="D9D9D9" w:themeFill="background1" w:themeFillShade="D9"/>
          </w:tcPr>
          <w:p w14:paraId="47C92F03" w14:textId="77777777" w:rsidR="00333BD6" w:rsidRDefault="00333BD6" w:rsidP="00355D13">
            <w:pPr>
              <w:pStyle w:val="TAH6"/>
            </w:pPr>
            <w:r>
              <w:t>Result</w:t>
            </w:r>
          </w:p>
        </w:tc>
        <w:tc>
          <w:tcPr>
            <w:tcW w:w="689" w:type="auto"/>
            <w:shd w:val="clear" w:color="auto" w:fill="D9D9D9" w:themeFill="background1" w:themeFillShade="D9"/>
          </w:tcPr>
          <w:p w14:paraId="0C1D6567" w14:textId="77777777" w:rsidR="00333BD6" w:rsidRDefault="00333BD6" w:rsidP="00355D13">
            <w:pPr>
              <w:pStyle w:val="TAH6"/>
            </w:pPr>
            <w:r>
              <w:t>State</w:t>
            </w:r>
          </w:p>
        </w:tc>
      </w:tr>
      <w:tr w:rsidR="00333BD6" w14:paraId="503391D6" w14:textId="77777777" w:rsidTr="0033359A">
        <w:trPr>
          <w:jc w:val="center"/>
        </w:trPr>
        <w:tc>
          <w:tcPr>
            <w:tcW w:w="689" w:type="auto"/>
            <w:shd w:val="clear" w:color="auto" w:fill="D9D9D9" w:themeFill="background1" w:themeFillShade="D9"/>
          </w:tcPr>
          <w:p w14:paraId="335DC6C3" w14:textId="77777777" w:rsidR="00333BD6" w:rsidRDefault="00333BD6" w:rsidP="00355D13">
            <w:pPr>
              <w:pStyle w:val="TAH6"/>
            </w:pPr>
            <w:r>
              <w:t>Lab</w:t>
            </w:r>
          </w:p>
        </w:tc>
        <w:tc>
          <w:tcPr>
            <w:tcW w:w="689" w:type="auto"/>
            <w:shd w:val="clear" w:color="auto" w:fill="D9D9D9" w:themeFill="background1" w:themeFillShade="D9"/>
          </w:tcPr>
          <w:p w14:paraId="2F9EEA0D" w14:textId="77777777" w:rsidR="00333BD6" w:rsidRDefault="00333BD6" w:rsidP="00355D13">
            <w:pPr>
              <w:pStyle w:val="TAH6"/>
            </w:pPr>
            <w:r>
              <w:t>Cond.</w:t>
            </w:r>
          </w:p>
        </w:tc>
        <w:tc>
          <w:tcPr>
            <w:tcW w:w="689" w:type="auto"/>
            <w:shd w:val="clear" w:color="auto" w:fill="D9D9D9" w:themeFill="background1" w:themeFillShade="D9"/>
          </w:tcPr>
          <w:p w14:paraId="7E85CBF0" w14:textId="77777777" w:rsidR="00333BD6" w:rsidRDefault="00333BD6" w:rsidP="00355D13">
            <w:pPr>
              <w:pStyle w:val="TAH6"/>
            </w:pPr>
            <w:r>
              <w:t>ToR#</w:t>
            </w:r>
          </w:p>
        </w:tc>
        <w:tc>
          <w:tcPr>
            <w:tcW w:w="689" w:type="auto"/>
            <w:gridSpan w:val="11"/>
            <w:shd w:val="clear" w:color="auto" w:fill="D9D9D9" w:themeFill="background1" w:themeFillShade="D9"/>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bookmarkEnd w:id="474"/>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74640AFD"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4</w:t>
      </w:r>
      <w:r>
        <w:t>: Summary of the results of BS1534-2b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3359A">
        <w:trPr>
          <w:jc w:val="center"/>
        </w:trPr>
        <w:tc>
          <w:tcPr>
            <w:tcW w:w="1928" w:type="auto"/>
            <w:shd w:val="clear" w:color="auto" w:fill="D9D9D9" w:themeFill="background1" w:themeFillShade="D9"/>
          </w:tcPr>
          <w:p w14:paraId="48502B2B" w14:textId="77777777" w:rsidR="00333BD6" w:rsidRDefault="00333BD6" w:rsidP="00355D13">
            <w:pPr>
              <w:pStyle w:val="TAH"/>
            </w:pPr>
            <w:bookmarkStart w:id="475" w:name="MCCQCTEMPBM_00000155"/>
            <w:r>
              <w:t>Lab</w:t>
            </w:r>
          </w:p>
        </w:tc>
        <w:tc>
          <w:tcPr>
            <w:tcW w:w="1928" w:type="auto"/>
            <w:shd w:val="clear" w:color="auto" w:fill="D9D9D9" w:themeFill="background1" w:themeFillShade="D9"/>
          </w:tcPr>
          <w:p w14:paraId="4694E178" w14:textId="77777777" w:rsidR="00333BD6" w:rsidRDefault="00333BD6" w:rsidP="00355D13">
            <w:pPr>
              <w:pStyle w:val="TAH"/>
            </w:pPr>
            <w:r>
              <w:t>Cond.</w:t>
            </w:r>
          </w:p>
        </w:tc>
        <w:tc>
          <w:tcPr>
            <w:tcW w:w="1928" w:type="auto"/>
            <w:shd w:val="clear" w:color="auto" w:fill="D9D9D9" w:themeFill="background1" w:themeFillShade="D9"/>
          </w:tcPr>
          <w:p w14:paraId="589A920F" w14:textId="77777777" w:rsidR="00333BD6" w:rsidRDefault="00333BD6" w:rsidP="00355D13">
            <w:pPr>
              <w:pStyle w:val="TAH"/>
            </w:pPr>
            <w:r>
              <w:t>Bitrate</w:t>
            </w:r>
          </w:p>
        </w:tc>
        <w:tc>
          <w:tcPr>
            <w:tcW w:w="1928" w:type="auto"/>
            <w:shd w:val="clear" w:color="auto" w:fill="D9D9D9" w:themeFill="background1" w:themeFillShade="D9"/>
          </w:tcPr>
          <w:p w14:paraId="3CE21EA5" w14:textId="77777777" w:rsidR="00333BD6" w:rsidRDefault="00333BD6" w:rsidP="00355D13">
            <w:pPr>
              <w:pStyle w:val="TAH"/>
            </w:pPr>
            <w:r>
              <w:t>ToR</w:t>
            </w:r>
          </w:p>
        </w:tc>
        <w:tc>
          <w:tcPr>
            <w:tcW w:w="1928" w:type="auto"/>
            <w:shd w:val="clear" w:color="auto" w:fill="D9D9D9" w:themeFill="background1" w:themeFillShade="D9"/>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bookmarkEnd w:id="475"/>
    </w:tbl>
    <w:p w14:paraId="2FB7C9A3" w14:textId="77777777" w:rsidR="00333BD6" w:rsidRDefault="00333BD6"/>
    <w:p w14:paraId="794B98F8" w14:textId="22F39730" w:rsidR="006B77F6" w:rsidRPr="00821BD0" w:rsidRDefault="006B77F6" w:rsidP="00444745">
      <w:pPr>
        <w:jc w:val="center"/>
      </w:pPr>
    </w:p>
    <w:p w14:paraId="34FB9D18" w14:textId="4B629082" w:rsidR="00B912CA" w:rsidRDefault="001E1BBB" w:rsidP="001E1BBB">
      <w:pPr>
        <w:pStyle w:val="Heading3"/>
      </w:pPr>
      <w:bookmarkStart w:id="476" w:name="_Toc167314823"/>
      <w:bookmarkStart w:id="477" w:name="_Toc167315982"/>
      <w:bookmarkStart w:id="478" w:name="_Toc167316406"/>
      <w:bookmarkStart w:id="479" w:name="_Toc167376997"/>
      <w:r>
        <w:t>9.6.4</w:t>
      </w:r>
      <w:r>
        <w:tab/>
      </w:r>
      <w:bookmarkStart w:id="480" w:name="_Toc166841188"/>
      <w:r w:rsidR="00B912CA">
        <w:t>Selection Experiment BS1534-3a (</w:t>
      </w:r>
      <w:r w:rsidR="0062759F">
        <w:t xml:space="preserve">MC </w:t>
      </w:r>
      <w:r w:rsidR="00B912CA">
        <w:t xml:space="preserve">7.1.4, </w:t>
      </w:r>
      <w:r w:rsidR="0062759F">
        <w:t xml:space="preserve">Generic Audio, </w:t>
      </w:r>
      <w:r w:rsidR="002B52D1">
        <w:t>128 and 160</w:t>
      </w:r>
      <w:r w:rsidR="009F2ED4">
        <w:t> </w:t>
      </w:r>
      <w:r w:rsidR="002B52D1">
        <w:t xml:space="preserve">kbps, </w:t>
      </w:r>
      <w:r w:rsidR="00B912CA">
        <w:t>7.1</w:t>
      </w:r>
      <w:r w:rsidR="002B52D1">
        <w:t>+</w:t>
      </w:r>
      <w:r w:rsidR="00B912CA">
        <w:t>4</w:t>
      </w:r>
      <w:r w:rsidR="002B52D1">
        <w:t xml:space="preserve"> Loudspeaker Presentation</w:t>
      </w:r>
      <w:r w:rsidR="00B912CA">
        <w:t>)</w:t>
      </w:r>
      <w:bookmarkEnd w:id="476"/>
      <w:bookmarkEnd w:id="477"/>
      <w:bookmarkEnd w:id="478"/>
      <w:bookmarkEnd w:id="479"/>
      <w:bookmarkEnd w:id="480"/>
    </w:p>
    <w:p w14:paraId="19EECE76" w14:textId="1A83F87C" w:rsidR="002B52D1" w:rsidRPr="00EE10BB" w:rsidRDefault="002B52D1" w:rsidP="008F2CB8">
      <w:r>
        <w:t>Selection Experiment BS1534-3</w:t>
      </w:r>
      <w:r w:rsidR="00646A9A">
        <w:t>a</w:t>
      </w:r>
      <w:r w:rsidR="0061278B">
        <w:t xml:space="preserve"> evaluates IVAS for </w:t>
      </w:r>
      <w:r>
        <w:t>multi-channel 7.1</w:t>
      </w:r>
      <w:r w:rsidR="006D005C">
        <w:t>.</w:t>
      </w:r>
      <w:r>
        <w:t xml:space="preserve">4, </w:t>
      </w:r>
      <w:r w:rsidR="0061278B">
        <w:t xml:space="preserve">generic audio at </w:t>
      </w:r>
      <w:r w:rsidR="00646A9A">
        <w:t>128</w:t>
      </w:r>
      <w:r>
        <w:t xml:space="preserve"> and </w:t>
      </w:r>
      <w:r w:rsidR="009F2ED4">
        <w:t> </w:t>
      </w:r>
      <w:r w:rsidRPr="00EA20C1">
        <w:t>kbps</w:t>
      </w:r>
      <w:r w:rsidR="0061278B">
        <w:t xml:space="preserve"> using</w:t>
      </w:r>
      <w:r>
        <w:t xml:space="preserve"> loudspeaker 7.1+4 presentation</w:t>
      </w:r>
      <w:r w:rsidR="0061278B">
        <w:t xml:space="preserve">. See  Annex </w:t>
      </w:r>
      <w:r w:rsidR="007B6923">
        <w:t>C</w:t>
      </w:r>
      <w:r w:rsidR="0061278B">
        <w:t>.</w:t>
      </w:r>
      <w:r w:rsidR="007B6923">
        <w:t>1</w:t>
      </w:r>
      <w:r w:rsidR="0061278B">
        <w:t>5 for details.</w:t>
      </w:r>
    </w:p>
    <w:p w14:paraId="38E01C0C" w14:textId="66225577" w:rsidR="00B863D5" w:rsidRPr="00D22237" w:rsidRDefault="63D350AE" w:rsidP="4FD44965">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r w:rsidR="00454DD6">
        <w:t> </w:t>
      </w:r>
      <w:r w:rsidR="24CFE79B">
        <w:t>7k anchor (c02), EVS conditions with increasing bitrate (c03 – c05) and IVAS conditions with increasing bitrate (c06 – c07).</w:t>
      </w:r>
    </w:p>
    <w:p w14:paraId="7FF026EC" w14:textId="0F59A8DC" w:rsidR="003C47FB" w:rsidRPr="002301D2" w:rsidRDefault="000455F0" w:rsidP="00D22237">
      <w:pPr>
        <w:pStyle w:val="TH"/>
      </w:pPr>
      <w:r>
        <w:rPr>
          <w:noProof/>
        </w:rPr>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8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8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1CBE24EE" w14:textId="0E970794" w:rsidR="35E2D3B6" w:rsidRPr="002301D2" w:rsidRDefault="003C47FB"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4</w:t>
      </w:r>
      <w:r w:rsidRPr="00D22237">
        <w:t xml:space="preserve">: BS1534-3a (MC 7.1.4, generic </w:t>
      </w:r>
      <w:r w:rsidR="0006159B" w:rsidRPr="00D22237">
        <w:t>a</w:t>
      </w:r>
      <w:r w:rsidRPr="00D22237">
        <w:t>udio, 128 and 160</w:t>
      </w:r>
      <w:r w:rsidR="009F2ED4" w:rsidRPr="00D22237">
        <w:t> </w:t>
      </w:r>
      <w:r w:rsidRPr="00D22237">
        <w:t xml:space="preserve">kbps, </w:t>
      </w:r>
      <w:r w:rsidR="000D137E" w:rsidRPr="00D22237">
        <w:t>7</w:t>
      </w:r>
      <w:r w:rsidRPr="00D22237">
        <w:t>.1</w:t>
      </w:r>
      <w:r w:rsidR="000D137E" w:rsidRPr="00D22237">
        <w:t>+4</w:t>
      </w:r>
      <w:r w:rsidRPr="00D22237">
        <w:t xml:space="preserve"> loudspeaker presentation) MUSHRA plots for labs a and b, both labs combi</w:t>
      </w:r>
      <w:r w:rsidR="00DD081B" w:rsidRPr="00D22237">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530A83C5"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5</w:t>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3359A">
        <w:trPr>
          <w:jc w:val="center"/>
        </w:trPr>
        <w:tc>
          <w:tcPr>
            <w:tcW w:w="689" w:type="auto"/>
            <w:gridSpan w:val="2"/>
            <w:vMerge w:val="restart"/>
            <w:shd w:val="clear" w:color="auto" w:fill="D9D9D9" w:themeFill="background1" w:themeFillShade="D9"/>
          </w:tcPr>
          <w:p w14:paraId="26B8D0C6" w14:textId="77777777" w:rsidR="00333BD6" w:rsidRDefault="00333BD6" w:rsidP="00355D13">
            <w:pPr>
              <w:pStyle w:val="TAH6"/>
            </w:pPr>
            <w:bookmarkStart w:id="481" w:name="MCCQCTEMPBM_00000156"/>
          </w:p>
        </w:tc>
        <w:tc>
          <w:tcPr>
            <w:tcW w:w="689" w:type="auto"/>
            <w:shd w:val="clear" w:color="auto" w:fill="D9D9D9" w:themeFill="background1" w:themeFillShade="D9"/>
          </w:tcPr>
          <w:p w14:paraId="1B2DF9D3" w14:textId="77777777" w:rsidR="00333BD6" w:rsidRDefault="00333BD6" w:rsidP="00355D13">
            <w:pPr>
              <w:pStyle w:val="TAH6"/>
            </w:pPr>
            <w:r>
              <w:t>Type</w:t>
            </w:r>
          </w:p>
        </w:tc>
        <w:tc>
          <w:tcPr>
            <w:tcW w:w="689" w:type="auto"/>
            <w:gridSpan w:val="4"/>
            <w:shd w:val="clear" w:color="auto" w:fill="D9D9D9" w:themeFill="background1" w:themeFillShade="D9"/>
          </w:tcPr>
          <w:p w14:paraId="4DD5C87A" w14:textId="77777777" w:rsidR="00333BD6" w:rsidRDefault="00333BD6" w:rsidP="00355D13">
            <w:pPr>
              <w:pStyle w:val="TAH6"/>
            </w:pPr>
            <w:r>
              <w:t>CuT</w:t>
            </w:r>
          </w:p>
        </w:tc>
        <w:tc>
          <w:tcPr>
            <w:tcW w:w="689" w:type="auto"/>
            <w:gridSpan w:val="4"/>
            <w:shd w:val="clear" w:color="auto" w:fill="D9D9D9" w:themeFill="background1" w:themeFillShade="D9"/>
          </w:tcPr>
          <w:p w14:paraId="1D78CC56" w14:textId="77777777" w:rsidR="00333BD6" w:rsidRDefault="00333BD6" w:rsidP="00355D13">
            <w:pPr>
              <w:pStyle w:val="TAH6"/>
            </w:pPr>
            <w:r>
              <w:t>EVS Reference</w:t>
            </w:r>
          </w:p>
        </w:tc>
        <w:tc>
          <w:tcPr>
            <w:tcW w:w="689" w:type="auto"/>
            <w:gridSpan w:val="3"/>
            <w:shd w:val="clear" w:color="auto" w:fill="D9D9D9" w:themeFill="background1" w:themeFillShade="D9"/>
          </w:tcPr>
          <w:p w14:paraId="3E43B4D1" w14:textId="77777777" w:rsidR="00333BD6" w:rsidRDefault="00333BD6" w:rsidP="00355D13">
            <w:pPr>
              <w:pStyle w:val="TAH6"/>
            </w:pPr>
            <w:r>
              <w:t>Evaluation</w:t>
            </w:r>
          </w:p>
        </w:tc>
      </w:tr>
      <w:tr w:rsidR="00333BD6" w14:paraId="0BB6DD04" w14:textId="77777777" w:rsidTr="0033359A">
        <w:trPr>
          <w:jc w:val="center"/>
        </w:trPr>
        <w:tc>
          <w:tcPr>
            <w:tcW w:w="689" w:type="auto"/>
            <w:gridSpan w:val="2"/>
            <w:vMerge/>
            <w:shd w:val="clear" w:color="auto" w:fill="D9D9D9" w:themeFill="background1" w:themeFillShade="D9"/>
          </w:tcPr>
          <w:p w14:paraId="32E94C48" w14:textId="77777777" w:rsidR="00333BD6" w:rsidRDefault="00333BD6" w:rsidP="00355D13"/>
        </w:tc>
        <w:tc>
          <w:tcPr>
            <w:tcW w:w="689" w:type="auto"/>
            <w:shd w:val="clear" w:color="auto" w:fill="D9D9D9" w:themeFill="background1" w:themeFillShade="D9"/>
          </w:tcPr>
          <w:p w14:paraId="3B203EDF" w14:textId="77777777" w:rsidR="00333BD6" w:rsidRDefault="00333BD6" w:rsidP="00355D13">
            <w:pPr>
              <w:pStyle w:val="TAH6"/>
            </w:pPr>
            <w:r>
              <w:t>Value</w:t>
            </w:r>
          </w:p>
        </w:tc>
        <w:tc>
          <w:tcPr>
            <w:tcW w:w="689" w:type="auto"/>
            <w:shd w:val="clear" w:color="auto" w:fill="D9D9D9" w:themeFill="background1" w:themeFillShade="D9"/>
          </w:tcPr>
          <w:p w14:paraId="5F18CD3F" w14:textId="77777777" w:rsidR="00333BD6" w:rsidRDefault="00333BD6" w:rsidP="00355D13">
            <w:pPr>
              <w:pStyle w:val="TAH6"/>
            </w:pPr>
            <w:r>
              <w:t>Bitrate</w:t>
            </w:r>
          </w:p>
        </w:tc>
        <w:tc>
          <w:tcPr>
            <w:tcW w:w="689" w:type="auto"/>
            <w:shd w:val="clear" w:color="auto" w:fill="D9D9D9" w:themeFill="background1" w:themeFillShade="D9"/>
          </w:tcPr>
          <w:p w14:paraId="5586DABA" w14:textId="77777777" w:rsidR="00333BD6" w:rsidRDefault="00333BD6" w:rsidP="00355D13">
            <w:pPr>
              <w:pStyle w:val="TAH6"/>
            </w:pPr>
            <w:r>
              <w:t>Req.</w:t>
            </w:r>
          </w:p>
        </w:tc>
        <w:tc>
          <w:tcPr>
            <w:tcW w:w="689" w:type="auto"/>
            <w:shd w:val="clear" w:color="auto" w:fill="D9D9D9" w:themeFill="background1" w:themeFillShade="D9"/>
          </w:tcPr>
          <w:p w14:paraId="3182008A" w14:textId="77777777" w:rsidR="00333BD6" w:rsidRDefault="00333BD6" w:rsidP="00355D13">
            <w:pPr>
              <w:pStyle w:val="TAH6"/>
            </w:pPr>
            <w:r>
              <w:t>Score</w:t>
            </w:r>
          </w:p>
        </w:tc>
        <w:tc>
          <w:tcPr>
            <w:tcW w:w="689" w:type="auto"/>
            <w:shd w:val="clear" w:color="auto" w:fill="D9D9D9" w:themeFill="background1" w:themeFillShade="D9"/>
          </w:tcPr>
          <w:p w14:paraId="635B8858" w14:textId="77777777" w:rsidR="00333BD6" w:rsidRDefault="00333BD6" w:rsidP="00355D13">
            <w:pPr>
              <w:pStyle w:val="TAH6"/>
            </w:pPr>
            <w:r>
              <w:t>Std.</w:t>
            </w:r>
          </w:p>
        </w:tc>
        <w:tc>
          <w:tcPr>
            <w:tcW w:w="689" w:type="auto"/>
            <w:shd w:val="clear" w:color="auto" w:fill="D9D9D9" w:themeFill="background1" w:themeFillShade="D9"/>
          </w:tcPr>
          <w:p w14:paraId="498A8C7B" w14:textId="77777777" w:rsidR="00333BD6" w:rsidRDefault="00333BD6" w:rsidP="00355D13">
            <w:pPr>
              <w:pStyle w:val="TAH6"/>
            </w:pPr>
            <w:r>
              <w:t>Cond.</w:t>
            </w:r>
          </w:p>
        </w:tc>
        <w:tc>
          <w:tcPr>
            <w:tcW w:w="689" w:type="auto"/>
            <w:shd w:val="clear" w:color="auto" w:fill="D9D9D9" w:themeFill="background1" w:themeFillShade="D9"/>
          </w:tcPr>
          <w:p w14:paraId="633C35D4" w14:textId="77777777" w:rsidR="00333BD6" w:rsidRDefault="00333BD6" w:rsidP="00355D13">
            <w:pPr>
              <w:pStyle w:val="TAH6"/>
            </w:pPr>
            <w:r>
              <w:t>Bitrate</w:t>
            </w:r>
          </w:p>
        </w:tc>
        <w:tc>
          <w:tcPr>
            <w:tcW w:w="689" w:type="auto"/>
            <w:shd w:val="clear" w:color="auto" w:fill="D9D9D9" w:themeFill="background1" w:themeFillShade="D9"/>
          </w:tcPr>
          <w:p w14:paraId="17E9FC7B" w14:textId="77777777" w:rsidR="00333BD6" w:rsidRDefault="00333BD6" w:rsidP="00355D13">
            <w:pPr>
              <w:pStyle w:val="TAH6"/>
            </w:pPr>
            <w:r>
              <w:t>Score</w:t>
            </w:r>
          </w:p>
        </w:tc>
        <w:tc>
          <w:tcPr>
            <w:tcW w:w="689" w:type="auto"/>
            <w:shd w:val="clear" w:color="auto" w:fill="D9D9D9" w:themeFill="background1" w:themeFillShade="D9"/>
          </w:tcPr>
          <w:p w14:paraId="0687B4D5" w14:textId="77777777" w:rsidR="00333BD6" w:rsidRDefault="00333BD6" w:rsidP="00355D13">
            <w:pPr>
              <w:pStyle w:val="TAH6"/>
            </w:pPr>
            <w:r>
              <w:t>Std.</w:t>
            </w:r>
          </w:p>
        </w:tc>
        <w:tc>
          <w:tcPr>
            <w:tcW w:w="689" w:type="auto"/>
            <w:shd w:val="clear" w:color="auto" w:fill="D9D9D9" w:themeFill="background1" w:themeFillShade="D9"/>
          </w:tcPr>
          <w:p w14:paraId="1F31010F" w14:textId="77777777" w:rsidR="00333BD6" w:rsidRDefault="00333BD6" w:rsidP="00355D13">
            <w:pPr>
              <w:pStyle w:val="TAH6"/>
            </w:pPr>
            <w:r>
              <w:t>T-Stat</w:t>
            </w:r>
          </w:p>
        </w:tc>
        <w:tc>
          <w:tcPr>
            <w:tcW w:w="689" w:type="auto"/>
            <w:shd w:val="clear" w:color="auto" w:fill="D9D9D9" w:themeFill="background1" w:themeFillShade="D9"/>
          </w:tcPr>
          <w:p w14:paraId="36026056" w14:textId="77777777" w:rsidR="00333BD6" w:rsidRDefault="00333BD6" w:rsidP="00355D13">
            <w:pPr>
              <w:pStyle w:val="TAH6"/>
            </w:pPr>
            <w:r>
              <w:t>Result</w:t>
            </w:r>
          </w:p>
        </w:tc>
        <w:tc>
          <w:tcPr>
            <w:tcW w:w="689" w:type="auto"/>
            <w:shd w:val="clear" w:color="auto" w:fill="D9D9D9" w:themeFill="background1" w:themeFillShade="D9"/>
          </w:tcPr>
          <w:p w14:paraId="14368C73" w14:textId="77777777" w:rsidR="00333BD6" w:rsidRDefault="00333BD6" w:rsidP="00355D13">
            <w:pPr>
              <w:pStyle w:val="TAH6"/>
            </w:pPr>
            <w:r>
              <w:t>State</w:t>
            </w:r>
          </w:p>
        </w:tc>
      </w:tr>
      <w:tr w:rsidR="00333BD6" w14:paraId="2271590A" w14:textId="77777777" w:rsidTr="0033359A">
        <w:trPr>
          <w:jc w:val="center"/>
        </w:trPr>
        <w:tc>
          <w:tcPr>
            <w:tcW w:w="689" w:type="auto"/>
            <w:shd w:val="clear" w:color="auto" w:fill="D9D9D9" w:themeFill="background1" w:themeFillShade="D9"/>
          </w:tcPr>
          <w:p w14:paraId="01498FA4" w14:textId="77777777" w:rsidR="00333BD6" w:rsidRDefault="00333BD6" w:rsidP="00355D13">
            <w:pPr>
              <w:pStyle w:val="TAH6"/>
            </w:pPr>
            <w:r>
              <w:t>Lab</w:t>
            </w:r>
          </w:p>
        </w:tc>
        <w:tc>
          <w:tcPr>
            <w:tcW w:w="689" w:type="auto"/>
            <w:shd w:val="clear" w:color="auto" w:fill="D9D9D9" w:themeFill="background1" w:themeFillShade="D9"/>
          </w:tcPr>
          <w:p w14:paraId="7E1827FE" w14:textId="77777777" w:rsidR="00333BD6" w:rsidRDefault="00333BD6" w:rsidP="00355D13">
            <w:pPr>
              <w:pStyle w:val="TAH6"/>
            </w:pPr>
            <w:r>
              <w:t>Cond.</w:t>
            </w:r>
          </w:p>
        </w:tc>
        <w:tc>
          <w:tcPr>
            <w:tcW w:w="689" w:type="auto"/>
            <w:shd w:val="clear" w:color="auto" w:fill="D9D9D9" w:themeFill="background1" w:themeFillShade="D9"/>
          </w:tcPr>
          <w:p w14:paraId="7FC33BEC" w14:textId="77777777" w:rsidR="00333BD6" w:rsidRDefault="00333BD6" w:rsidP="00355D13">
            <w:pPr>
              <w:pStyle w:val="TAH6"/>
            </w:pPr>
            <w:r>
              <w:t>ToR#</w:t>
            </w:r>
          </w:p>
        </w:tc>
        <w:tc>
          <w:tcPr>
            <w:tcW w:w="689" w:type="auto"/>
            <w:gridSpan w:val="11"/>
            <w:shd w:val="clear" w:color="auto" w:fill="D9D9D9" w:themeFill="background1" w:themeFillShade="D9"/>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bookmarkEnd w:id="481"/>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556DEF96"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6</w:t>
      </w:r>
      <w:r>
        <w:t>: Summary of the results of BS1534-3a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3359A">
        <w:trPr>
          <w:jc w:val="center"/>
        </w:trPr>
        <w:tc>
          <w:tcPr>
            <w:tcW w:w="1928" w:type="auto"/>
            <w:shd w:val="clear" w:color="auto" w:fill="D9D9D9" w:themeFill="background1" w:themeFillShade="D9"/>
          </w:tcPr>
          <w:p w14:paraId="3D855A7D" w14:textId="77777777" w:rsidR="00333BD6" w:rsidRDefault="00333BD6" w:rsidP="00355D13">
            <w:pPr>
              <w:pStyle w:val="TAH"/>
            </w:pPr>
            <w:bookmarkStart w:id="482" w:name="MCCQCTEMPBM_00000157"/>
            <w:r>
              <w:t>Lab</w:t>
            </w:r>
          </w:p>
        </w:tc>
        <w:tc>
          <w:tcPr>
            <w:tcW w:w="1928" w:type="auto"/>
            <w:shd w:val="clear" w:color="auto" w:fill="D9D9D9" w:themeFill="background1" w:themeFillShade="D9"/>
          </w:tcPr>
          <w:p w14:paraId="3FED453A" w14:textId="77777777" w:rsidR="00333BD6" w:rsidRDefault="00333BD6" w:rsidP="00355D13">
            <w:pPr>
              <w:pStyle w:val="TAH"/>
            </w:pPr>
            <w:r>
              <w:t>Cond.</w:t>
            </w:r>
          </w:p>
        </w:tc>
        <w:tc>
          <w:tcPr>
            <w:tcW w:w="1928" w:type="auto"/>
            <w:shd w:val="clear" w:color="auto" w:fill="D9D9D9" w:themeFill="background1" w:themeFillShade="D9"/>
          </w:tcPr>
          <w:p w14:paraId="0C85976B" w14:textId="77777777" w:rsidR="00333BD6" w:rsidRDefault="00333BD6" w:rsidP="00355D13">
            <w:pPr>
              <w:pStyle w:val="TAH"/>
            </w:pPr>
            <w:r>
              <w:t>Bitrate</w:t>
            </w:r>
          </w:p>
        </w:tc>
        <w:tc>
          <w:tcPr>
            <w:tcW w:w="1928" w:type="auto"/>
            <w:shd w:val="clear" w:color="auto" w:fill="D9D9D9" w:themeFill="background1" w:themeFillShade="D9"/>
          </w:tcPr>
          <w:p w14:paraId="7C0E9313" w14:textId="77777777" w:rsidR="00333BD6" w:rsidRDefault="00333BD6" w:rsidP="00355D13">
            <w:pPr>
              <w:pStyle w:val="TAH"/>
            </w:pPr>
            <w:r>
              <w:t>ToR</w:t>
            </w:r>
          </w:p>
        </w:tc>
        <w:tc>
          <w:tcPr>
            <w:tcW w:w="1928" w:type="auto"/>
            <w:shd w:val="clear" w:color="auto" w:fill="D9D9D9" w:themeFill="background1" w:themeFillShade="D9"/>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bookmarkEnd w:id="482"/>
    </w:tbl>
    <w:p w14:paraId="69661206" w14:textId="77777777" w:rsidR="00333BD6" w:rsidRPr="00821BD0" w:rsidRDefault="00333BD6" w:rsidP="00444745"/>
    <w:p w14:paraId="559A2325" w14:textId="79DC00E0" w:rsidR="00333BD6" w:rsidRDefault="001E1BBB" w:rsidP="001E1BBB">
      <w:pPr>
        <w:pStyle w:val="Heading3"/>
      </w:pPr>
      <w:bookmarkStart w:id="483" w:name="_Toc167314824"/>
      <w:bookmarkStart w:id="484" w:name="_Toc167315983"/>
      <w:bookmarkStart w:id="485" w:name="_Toc167316407"/>
      <w:bookmarkStart w:id="486" w:name="_Toc167376998"/>
      <w:r>
        <w:t>9.6.5</w:t>
      </w:r>
      <w:r>
        <w:tab/>
      </w:r>
      <w:bookmarkStart w:id="487"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r w:rsidR="009F2ED4">
        <w:t> </w:t>
      </w:r>
      <w:r w:rsidR="006D005C">
        <w:t xml:space="preserve">kbps, </w:t>
      </w:r>
      <w:r w:rsidR="00333BD6">
        <w:t>7.1</w:t>
      </w:r>
      <w:r w:rsidR="006D005C">
        <w:t>+</w:t>
      </w:r>
      <w:r w:rsidR="00333BD6">
        <w:t>4</w:t>
      </w:r>
      <w:r w:rsidR="006D005C">
        <w:t xml:space="preserve"> Loudspeaker Presentation</w:t>
      </w:r>
      <w:r w:rsidR="00333BD6">
        <w:t>)</w:t>
      </w:r>
      <w:bookmarkEnd w:id="483"/>
      <w:bookmarkEnd w:id="484"/>
      <w:bookmarkEnd w:id="485"/>
      <w:bookmarkEnd w:id="486"/>
      <w:bookmarkEnd w:id="487"/>
    </w:p>
    <w:p w14:paraId="7B4D1B85" w14:textId="6EFE82E9" w:rsidR="006D005C" w:rsidRDefault="006D005C" w:rsidP="006D005C">
      <w:r>
        <w:t>Selection Experiment BS1534-3b evaluates IVAS for multi-channel 7.1.4, generic audio at, 384 and 512</w:t>
      </w:r>
      <w:r w:rsidR="009F2ED4">
        <w:t> </w:t>
      </w:r>
      <w:r w:rsidRPr="00EA20C1">
        <w:t>kbps</w:t>
      </w:r>
      <w:r>
        <w:t>, loudspeaker 7.1+4 presentation. See Annex</w:t>
      </w:r>
      <w:r w:rsidR="00E42DE3">
        <w:t xml:space="preserve"> C.15</w:t>
      </w:r>
      <w:r>
        <w:t xml:space="preserve"> for details.</w:t>
      </w:r>
    </w:p>
    <w:p w14:paraId="4A034DC8" w14:textId="0981E932" w:rsidR="00294926" w:rsidRDefault="04A90F15" w:rsidP="00294926">
      <w:pPr>
        <w:rPr>
          <w:noProof/>
        </w:rPr>
      </w:pPr>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r w:rsidR="00454DD6">
        <w:t> </w:t>
      </w:r>
      <w:r w:rsidR="10FCD090">
        <w:t>7k anchor (c02), EVS conditions with increasing bitrate (c03 – c05) and IVAS conditions with increasing bitrate (c06 – c07).</w:t>
      </w:r>
      <w:r w:rsidR="000455F0" w:rsidRPr="000455F0">
        <w:rPr>
          <w:noProof/>
        </w:rPr>
        <w:t xml:space="preserve"> </w:t>
      </w:r>
    </w:p>
    <w:p w14:paraId="4D50ECEA" w14:textId="18FA00F4" w:rsidR="00092217" w:rsidRPr="002301D2" w:rsidRDefault="000455F0" w:rsidP="00D22237">
      <w:pPr>
        <w:pStyle w:val="TH"/>
      </w:pPr>
      <w:r>
        <w:rPr>
          <w:noProof/>
        </w:rPr>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4149D766" w14:textId="7FC66DCC" w:rsidR="589C1F08" w:rsidRPr="002301D2" w:rsidRDefault="00092217"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5</w:t>
      </w:r>
      <w:r w:rsidRPr="00D22237">
        <w:t>: BS1534-3b (MC 7.1.4, generic audio, 384 and 512</w:t>
      </w:r>
      <w:r w:rsidR="009F2ED4" w:rsidRPr="00D22237">
        <w:t> </w:t>
      </w:r>
      <w:r w:rsidRPr="00D22237">
        <w:t>kbps, 7.1+4 loudspeaker presentation) MUSHRA plots for labs a and b, both labs combined</w:t>
      </w:r>
    </w:p>
    <w:p w14:paraId="335DE1B8" w14:textId="10879D46" w:rsidR="00333BD6" w:rsidRPr="00897EE3" w:rsidRDefault="00092217" w:rsidP="00333BD6">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7A6F19A0" w:rsidR="00333BD6" w:rsidRPr="00897EE3" w:rsidRDefault="00333BD6" w:rsidP="00333BD6">
      <w:pPr>
        <w:pStyle w:val="TH"/>
      </w:pPr>
      <w:r w:rsidRPr="00897EE3">
        <w:t xml:space="preserve">Table </w:t>
      </w:r>
      <w:r w:rsidR="00261D75" w:rsidRPr="00897EE3">
        <w:rPr>
          <w:noProof/>
          <w:cs/>
        </w:rPr>
        <w:t>‎</w:t>
      </w:r>
      <w:r w:rsidR="00261D75" w:rsidRPr="00897EE3">
        <w:rPr>
          <w:noProof/>
        </w:rPr>
        <w:t>9.6</w:t>
      </w:r>
      <w:r w:rsidR="00261D75" w:rsidRPr="007E18C1">
        <w:noBreakHyphen/>
      </w:r>
      <w:r w:rsidR="00261D75" w:rsidRPr="007E18C1">
        <w:rPr>
          <w:noProof/>
        </w:rPr>
        <w:t>7</w:t>
      </w:r>
      <w:r w:rsidRPr="00897EE3">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rsidRPr="007E18C1" w14:paraId="5342BF3B" w14:textId="77777777" w:rsidTr="0033359A">
        <w:trPr>
          <w:jc w:val="center"/>
        </w:trPr>
        <w:tc>
          <w:tcPr>
            <w:tcW w:w="689" w:type="auto"/>
            <w:gridSpan w:val="2"/>
            <w:vMerge w:val="restart"/>
            <w:shd w:val="clear" w:color="auto" w:fill="D9D9D9" w:themeFill="background1" w:themeFillShade="D9"/>
          </w:tcPr>
          <w:p w14:paraId="78FF0F48" w14:textId="77777777" w:rsidR="00333BD6" w:rsidRPr="00897EE3" w:rsidRDefault="00333BD6" w:rsidP="00355D13">
            <w:pPr>
              <w:pStyle w:val="TAH6"/>
            </w:pPr>
            <w:bookmarkStart w:id="488" w:name="MCCQCTEMPBM_00000158"/>
          </w:p>
        </w:tc>
        <w:tc>
          <w:tcPr>
            <w:tcW w:w="689" w:type="auto"/>
            <w:shd w:val="clear" w:color="auto" w:fill="D9D9D9" w:themeFill="background1" w:themeFillShade="D9"/>
          </w:tcPr>
          <w:p w14:paraId="6BFA3484" w14:textId="77777777" w:rsidR="00333BD6" w:rsidRPr="00897EE3" w:rsidRDefault="00333BD6" w:rsidP="00355D13">
            <w:pPr>
              <w:pStyle w:val="TAH6"/>
            </w:pPr>
            <w:r w:rsidRPr="00897EE3">
              <w:t>Type</w:t>
            </w:r>
          </w:p>
        </w:tc>
        <w:tc>
          <w:tcPr>
            <w:tcW w:w="689" w:type="auto"/>
            <w:gridSpan w:val="4"/>
            <w:shd w:val="clear" w:color="auto" w:fill="D9D9D9" w:themeFill="background1" w:themeFillShade="D9"/>
          </w:tcPr>
          <w:p w14:paraId="78BD936D" w14:textId="77777777" w:rsidR="00333BD6" w:rsidRPr="00897EE3" w:rsidRDefault="00333BD6" w:rsidP="00355D13">
            <w:pPr>
              <w:pStyle w:val="TAH6"/>
            </w:pPr>
            <w:r w:rsidRPr="00897EE3">
              <w:t>CuT</w:t>
            </w:r>
          </w:p>
        </w:tc>
        <w:tc>
          <w:tcPr>
            <w:tcW w:w="689" w:type="auto"/>
            <w:gridSpan w:val="4"/>
            <w:shd w:val="clear" w:color="auto" w:fill="D9D9D9" w:themeFill="background1" w:themeFillShade="D9"/>
          </w:tcPr>
          <w:p w14:paraId="1BCDB6F5" w14:textId="77777777" w:rsidR="00333BD6" w:rsidRPr="00897EE3" w:rsidRDefault="00333BD6" w:rsidP="00355D13">
            <w:pPr>
              <w:pStyle w:val="TAH6"/>
            </w:pPr>
            <w:r w:rsidRPr="00897EE3">
              <w:t>EVS Reference</w:t>
            </w:r>
          </w:p>
        </w:tc>
        <w:tc>
          <w:tcPr>
            <w:tcW w:w="689" w:type="auto"/>
            <w:gridSpan w:val="3"/>
            <w:shd w:val="clear" w:color="auto" w:fill="D9D9D9" w:themeFill="background1" w:themeFillShade="D9"/>
          </w:tcPr>
          <w:p w14:paraId="3DF0A04F" w14:textId="77777777" w:rsidR="00333BD6" w:rsidRPr="00897EE3" w:rsidRDefault="00333BD6" w:rsidP="00355D13">
            <w:pPr>
              <w:pStyle w:val="TAH6"/>
            </w:pPr>
            <w:r w:rsidRPr="00897EE3">
              <w:t>Evaluation</w:t>
            </w:r>
          </w:p>
        </w:tc>
      </w:tr>
      <w:tr w:rsidR="00333BD6" w:rsidRPr="007E18C1" w14:paraId="10B9C815" w14:textId="77777777" w:rsidTr="0033359A">
        <w:trPr>
          <w:jc w:val="center"/>
        </w:trPr>
        <w:tc>
          <w:tcPr>
            <w:tcW w:w="689" w:type="auto"/>
            <w:gridSpan w:val="2"/>
            <w:vMerge/>
            <w:shd w:val="clear" w:color="auto" w:fill="D9D9D9" w:themeFill="background1" w:themeFillShade="D9"/>
          </w:tcPr>
          <w:p w14:paraId="42AF0DAE" w14:textId="77777777" w:rsidR="00333BD6" w:rsidRPr="007E18C1" w:rsidRDefault="00333BD6" w:rsidP="00355D13"/>
        </w:tc>
        <w:tc>
          <w:tcPr>
            <w:tcW w:w="689" w:type="auto"/>
            <w:shd w:val="clear" w:color="auto" w:fill="D9D9D9" w:themeFill="background1" w:themeFillShade="D9"/>
          </w:tcPr>
          <w:p w14:paraId="50AC9E7B" w14:textId="77777777" w:rsidR="00333BD6" w:rsidRPr="00897EE3" w:rsidRDefault="00333BD6" w:rsidP="00355D13">
            <w:pPr>
              <w:pStyle w:val="TAH6"/>
            </w:pPr>
            <w:r w:rsidRPr="00897EE3">
              <w:t>Value</w:t>
            </w:r>
          </w:p>
        </w:tc>
        <w:tc>
          <w:tcPr>
            <w:tcW w:w="689" w:type="auto"/>
            <w:shd w:val="clear" w:color="auto" w:fill="D9D9D9" w:themeFill="background1" w:themeFillShade="D9"/>
          </w:tcPr>
          <w:p w14:paraId="0948BF76"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46E5BF20" w14:textId="77777777" w:rsidR="00333BD6" w:rsidRPr="00897EE3" w:rsidRDefault="00333BD6" w:rsidP="00355D13">
            <w:pPr>
              <w:pStyle w:val="TAH6"/>
            </w:pPr>
            <w:r w:rsidRPr="00897EE3">
              <w:t>Req.</w:t>
            </w:r>
          </w:p>
        </w:tc>
        <w:tc>
          <w:tcPr>
            <w:tcW w:w="689" w:type="auto"/>
            <w:shd w:val="clear" w:color="auto" w:fill="D9D9D9" w:themeFill="background1" w:themeFillShade="D9"/>
          </w:tcPr>
          <w:p w14:paraId="76E1FD5F"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56C2220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70A0D5A3"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6530BFA8"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1A356A2C"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0E36E12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6A68F786" w14:textId="77777777" w:rsidR="00333BD6" w:rsidRPr="00897EE3" w:rsidRDefault="00333BD6" w:rsidP="00355D13">
            <w:pPr>
              <w:pStyle w:val="TAH6"/>
            </w:pPr>
            <w:r w:rsidRPr="00897EE3">
              <w:t>T-Stat</w:t>
            </w:r>
          </w:p>
        </w:tc>
        <w:tc>
          <w:tcPr>
            <w:tcW w:w="689" w:type="auto"/>
            <w:shd w:val="clear" w:color="auto" w:fill="D9D9D9" w:themeFill="background1" w:themeFillShade="D9"/>
          </w:tcPr>
          <w:p w14:paraId="57ECC5C4" w14:textId="77777777" w:rsidR="00333BD6" w:rsidRPr="00897EE3" w:rsidRDefault="00333BD6" w:rsidP="00355D13">
            <w:pPr>
              <w:pStyle w:val="TAH6"/>
            </w:pPr>
            <w:r w:rsidRPr="00897EE3">
              <w:t>Result</w:t>
            </w:r>
          </w:p>
        </w:tc>
        <w:tc>
          <w:tcPr>
            <w:tcW w:w="689" w:type="auto"/>
            <w:shd w:val="clear" w:color="auto" w:fill="D9D9D9" w:themeFill="background1" w:themeFillShade="D9"/>
          </w:tcPr>
          <w:p w14:paraId="316BD43C" w14:textId="77777777" w:rsidR="00333BD6" w:rsidRPr="00897EE3" w:rsidRDefault="00333BD6" w:rsidP="00355D13">
            <w:pPr>
              <w:pStyle w:val="TAH6"/>
            </w:pPr>
            <w:r w:rsidRPr="00897EE3">
              <w:t>State</w:t>
            </w:r>
          </w:p>
        </w:tc>
      </w:tr>
      <w:tr w:rsidR="00333BD6" w:rsidRPr="007E18C1" w14:paraId="323FC854" w14:textId="77777777" w:rsidTr="0033359A">
        <w:trPr>
          <w:jc w:val="center"/>
        </w:trPr>
        <w:tc>
          <w:tcPr>
            <w:tcW w:w="689" w:type="auto"/>
            <w:shd w:val="clear" w:color="auto" w:fill="D9D9D9" w:themeFill="background1" w:themeFillShade="D9"/>
          </w:tcPr>
          <w:p w14:paraId="423D8FA4" w14:textId="77777777" w:rsidR="00333BD6" w:rsidRPr="00897EE3" w:rsidRDefault="00333BD6" w:rsidP="00355D13">
            <w:pPr>
              <w:pStyle w:val="TAH6"/>
            </w:pPr>
            <w:r w:rsidRPr="00897EE3">
              <w:t>Lab</w:t>
            </w:r>
          </w:p>
        </w:tc>
        <w:tc>
          <w:tcPr>
            <w:tcW w:w="689" w:type="auto"/>
            <w:shd w:val="clear" w:color="auto" w:fill="D9D9D9" w:themeFill="background1" w:themeFillShade="D9"/>
          </w:tcPr>
          <w:p w14:paraId="4EBC6164"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2BF118DD" w14:textId="77777777" w:rsidR="00333BD6" w:rsidRPr="00897EE3" w:rsidRDefault="00333BD6" w:rsidP="00355D13">
            <w:pPr>
              <w:pStyle w:val="TAH6"/>
            </w:pPr>
            <w:r w:rsidRPr="00897EE3">
              <w:t>ToR#</w:t>
            </w:r>
          </w:p>
        </w:tc>
        <w:tc>
          <w:tcPr>
            <w:tcW w:w="689" w:type="auto"/>
            <w:gridSpan w:val="11"/>
            <w:shd w:val="clear" w:color="auto" w:fill="D9D9D9" w:themeFill="background1" w:themeFillShade="D9"/>
          </w:tcPr>
          <w:p w14:paraId="5B53A076" w14:textId="77777777" w:rsidR="00333BD6" w:rsidRPr="00897EE3" w:rsidRDefault="00333BD6" w:rsidP="00355D13">
            <w:pPr>
              <w:pStyle w:val="TAH6"/>
            </w:pPr>
          </w:p>
        </w:tc>
      </w:tr>
      <w:tr w:rsidR="00333BD6" w:rsidRPr="007E18C1" w14:paraId="6B866B61" w14:textId="77777777" w:rsidTr="00355D13">
        <w:trPr>
          <w:jc w:val="center"/>
        </w:trPr>
        <w:tc>
          <w:tcPr>
            <w:tcW w:w="689" w:type="auto"/>
            <w:vMerge w:val="restart"/>
          </w:tcPr>
          <w:p w14:paraId="53F502D9" w14:textId="77777777" w:rsidR="00333BD6" w:rsidRPr="00897EE3" w:rsidRDefault="00333BD6" w:rsidP="00355D13">
            <w:pPr>
              <w:pStyle w:val="TAC6"/>
            </w:pPr>
            <w:r w:rsidRPr="00897EE3">
              <w:t>a</w:t>
            </w:r>
          </w:p>
        </w:tc>
        <w:tc>
          <w:tcPr>
            <w:tcW w:w="689" w:type="auto"/>
            <w:vMerge w:val="restart"/>
          </w:tcPr>
          <w:p w14:paraId="797B31D8" w14:textId="77777777" w:rsidR="00333BD6" w:rsidRPr="00897EE3" w:rsidRDefault="00333BD6" w:rsidP="00355D13">
            <w:pPr>
              <w:pStyle w:val="TAC6"/>
            </w:pPr>
            <w:r w:rsidRPr="00897EE3">
              <w:t>c06</w:t>
            </w:r>
          </w:p>
        </w:tc>
        <w:tc>
          <w:tcPr>
            <w:tcW w:w="689" w:type="auto"/>
          </w:tcPr>
          <w:p w14:paraId="063424B5" w14:textId="77777777" w:rsidR="00333BD6" w:rsidRPr="00897EE3" w:rsidRDefault="00333BD6" w:rsidP="00355D13">
            <w:pPr>
              <w:pStyle w:val="TAC6"/>
            </w:pPr>
            <w:r w:rsidRPr="00897EE3">
              <w:t>1</w:t>
            </w:r>
          </w:p>
        </w:tc>
        <w:tc>
          <w:tcPr>
            <w:tcW w:w="689" w:type="auto"/>
          </w:tcPr>
          <w:p w14:paraId="1970E356" w14:textId="77777777" w:rsidR="00333BD6" w:rsidRPr="00897EE3" w:rsidRDefault="00333BD6" w:rsidP="00355D13">
            <w:pPr>
              <w:pStyle w:val="TAC6"/>
            </w:pPr>
            <w:r w:rsidRPr="00897EE3">
              <w:t>384</w:t>
            </w:r>
          </w:p>
        </w:tc>
        <w:tc>
          <w:tcPr>
            <w:tcW w:w="689" w:type="auto"/>
          </w:tcPr>
          <w:p w14:paraId="1ACE1AD5" w14:textId="77777777" w:rsidR="00333BD6" w:rsidRPr="00897EE3" w:rsidRDefault="00333BD6" w:rsidP="00355D13">
            <w:pPr>
              <w:pStyle w:val="TAC6"/>
            </w:pPr>
            <w:r w:rsidRPr="00897EE3">
              <w:t>NWT</w:t>
            </w:r>
          </w:p>
        </w:tc>
        <w:tc>
          <w:tcPr>
            <w:tcW w:w="689" w:type="auto"/>
          </w:tcPr>
          <w:p w14:paraId="6FE826E2" w14:textId="77777777" w:rsidR="00333BD6" w:rsidRPr="00897EE3" w:rsidRDefault="00333BD6" w:rsidP="00355D13">
            <w:pPr>
              <w:pStyle w:val="TAC6"/>
            </w:pPr>
            <w:r w:rsidRPr="00897EE3">
              <w:t>87.3</w:t>
            </w:r>
          </w:p>
        </w:tc>
        <w:tc>
          <w:tcPr>
            <w:tcW w:w="689" w:type="auto"/>
          </w:tcPr>
          <w:p w14:paraId="38288D36" w14:textId="77777777" w:rsidR="00333BD6" w:rsidRPr="00897EE3" w:rsidRDefault="00333BD6" w:rsidP="00355D13">
            <w:pPr>
              <w:pStyle w:val="TAC6"/>
            </w:pPr>
            <w:r w:rsidRPr="00897EE3">
              <w:t>16</w:t>
            </w:r>
          </w:p>
        </w:tc>
        <w:tc>
          <w:tcPr>
            <w:tcW w:w="689" w:type="auto"/>
          </w:tcPr>
          <w:p w14:paraId="06BE13AF" w14:textId="77777777" w:rsidR="00333BD6" w:rsidRPr="00897EE3" w:rsidRDefault="00333BD6" w:rsidP="00355D13">
            <w:pPr>
              <w:pStyle w:val="TAC6"/>
            </w:pPr>
            <w:r w:rsidRPr="00897EE3">
              <w:t>c04</w:t>
            </w:r>
          </w:p>
        </w:tc>
        <w:tc>
          <w:tcPr>
            <w:tcW w:w="689" w:type="auto"/>
          </w:tcPr>
          <w:p w14:paraId="4505C37E" w14:textId="77777777" w:rsidR="00333BD6" w:rsidRPr="00897EE3" w:rsidRDefault="00333BD6" w:rsidP="00355D13">
            <w:pPr>
              <w:pStyle w:val="TAC6"/>
            </w:pPr>
            <w:r w:rsidRPr="00897EE3">
              <w:t>11x48</w:t>
            </w:r>
          </w:p>
        </w:tc>
        <w:tc>
          <w:tcPr>
            <w:tcW w:w="689" w:type="auto"/>
          </w:tcPr>
          <w:p w14:paraId="092984FB" w14:textId="77777777" w:rsidR="00333BD6" w:rsidRPr="00897EE3" w:rsidRDefault="00333BD6" w:rsidP="00355D13">
            <w:pPr>
              <w:pStyle w:val="TAC6"/>
            </w:pPr>
            <w:r w:rsidRPr="00897EE3">
              <w:t>85.9</w:t>
            </w:r>
          </w:p>
        </w:tc>
        <w:tc>
          <w:tcPr>
            <w:tcW w:w="689" w:type="auto"/>
          </w:tcPr>
          <w:p w14:paraId="18DF3A3F" w14:textId="77777777" w:rsidR="00333BD6" w:rsidRPr="00897EE3" w:rsidRDefault="00333BD6" w:rsidP="00355D13">
            <w:pPr>
              <w:pStyle w:val="TAC6"/>
            </w:pPr>
            <w:r w:rsidRPr="00897EE3">
              <w:t>17.6</w:t>
            </w:r>
          </w:p>
        </w:tc>
        <w:tc>
          <w:tcPr>
            <w:tcW w:w="689" w:type="auto"/>
          </w:tcPr>
          <w:p w14:paraId="46CA4B0B" w14:textId="77777777" w:rsidR="00333BD6" w:rsidRPr="00897EE3" w:rsidRDefault="00333BD6" w:rsidP="00355D13">
            <w:pPr>
              <w:pStyle w:val="TAC6"/>
            </w:pPr>
            <w:r w:rsidRPr="00897EE3">
              <w:t>0.72</w:t>
            </w:r>
          </w:p>
        </w:tc>
        <w:tc>
          <w:tcPr>
            <w:tcW w:w="689" w:type="auto"/>
          </w:tcPr>
          <w:p w14:paraId="59ADBBC3" w14:textId="77777777" w:rsidR="00333BD6" w:rsidRPr="00897EE3" w:rsidRDefault="00333BD6" w:rsidP="00355D13">
            <w:pPr>
              <w:pStyle w:val="TAC6"/>
            </w:pPr>
            <w:r w:rsidRPr="00897EE3">
              <w:t>NWT</w:t>
            </w:r>
          </w:p>
        </w:tc>
        <w:tc>
          <w:tcPr>
            <w:tcW w:w="689" w:type="auto"/>
          </w:tcPr>
          <w:p w14:paraId="79090EB7" w14:textId="77777777" w:rsidR="00333BD6" w:rsidRPr="00897EE3" w:rsidRDefault="00333BD6" w:rsidP="00355D13">
            <w:pPr>
              <w:pStyle w:val="TAC6"/>
            </w:pPr>
            <w:r w:rsidRPr="00897EE3">
              <w:t>PASS</w:t>
            </w:r>
          </w:p>
        </w:tc>
      </w:tr>
      <w:tr w:rsidR="00333BD6" w:rsidRPr="007E18C1" w14:paraId="4A32EC35" w14:textId="77777777" w:rsidTr="00355D13">
        <w:trPr>
          <w:jc w:val="center"/>
        </w:trPr>
        <w:tc>
          <w:tcPr>
            <w:tcW w:w="689" w:type="auto"/>
            <w:vMerge/>
          </w:tcPr>
          <w:p w14:paraId="1ED24D78" w14:textId="77777777" w:rsidR="00333BD6" w:rsidRPr="007E18C1" w:rsidRDefault="00333BD6" w:rsidP="00355D13"/>
        </w:tc>
        <w:tc>
          <w:tcPr>
            <w:tcW w:w="689" w:type="auto"/>
            <w:vMerge/>
          </w:tcPr>
          <w:p w14:paraId="04F2B75C" w14:textId="77777777" w:rsidR="00333BD6" w:rsidRPr="007E18C1" w:rsidRDefault="00333BD6" w:rsidP="00355D13"/>
        </w:tc>
        <w:tc>
          <w:tcPr>
            <w:tcW w:w="689" w:type="auto"/>
          </w:tcPr>
          <w:p w14:paraId="6E70F1D3" w14:textId="77777777" w:rsidR="00333BD6" w:rsidRPr="00897EE3" w:rsidRDefault="00333BD6" w:rsidP="00355D13">
            <w:pPr>
              <w:pStyle w:val="TAC6"/>
            </w:pPr>
            <w:r w:rsidRPr="00897EE3">
              <w:t>2</w:t>
            </w:r>
          </w:p>
        </w:tc>
        <w:tc>
          <w:tcPr>
            <w:tcW w:w="689" w:type="auto"/>
          </w:tcPr>
          <w:p w14:paraId="7DFA2EB3" w14:textId="77777777" w:rsidR="00333BD6" w:rsidRPr="00897EE3" w:rsidRDefault="00333BD6" w:rsidP="00355D13">
            <w:pPr>
              <w:pStyle w:val="TAC6"/>
            </w:pPr>
            <w:r w:rsidRPr="00897EE3">
              <w:t>384</w:t>
            </w:r>
          </w:p>
        </w:tc>
        <w:tc>
          <w:tcPr>
            <w:tcW w:w="689" w:type="auto"/>
          </w:tcPr>
          <w:p w14:paraId="01DE7D65" w14:textId="77777777" w:rsidR="00333BD6" w:rsidRPr="00897EE3" w:rsidRDefault="00333BD6" w:rsidP="00355D13">
            <w:pPr>
              <w:pStyle w:val="TAC6"/>
            </w:pPr>
            <w:r w:rsidRPr="00897EE3">
              <w:t>BT</w:t>
            </w:r>
          </w:p>
        </w:tc>
        <w:tc>
          <w:tcPr>
            <w:tcW w:w="689" w:type="auto"/>
          </w:tcPr>
          <w:p w14:paraId="4F7D429D" w14:textId="77777777" w:rsidR="00333BD6" w:rsidRPr="00897EE3" w:rsidRDefault="00333BD6" w:rsidP="00355D13">
            <w:pPr>
              <w:pStyle w:val="TAC6"/>
            </w:pPr>
            <w:r w:rsidRPr="00897EE3">
              <w:t>87.3</w:t>
            </w:r>
          </w:p>
        </w:tc>
        <w:tc>
          <w:tcPr>
            <w:tcW w:w="689" w:type="auto"/>
          </w:tcPr>
          <w:p w14:paraId="13716059" w14:textId="77777777" w:rsidR="00333BD6" w:rsidRPr="00897EE3" w:rsidRDefault="00333BD6" w:rsidP="00355D13">
            <w:pPr>
              <w:pStyle w:val="TAC6"/>
            </w:pPr>
            <w:r w:rsidRPr="00897EE3">
              <w:t>16</w:t>
            </w:r>
          </w:p>
        </w:tc>
        <w:tc>
          <w:tcPr>
            <w:tcW w:w="689" w:type="auto"/>
          </w:tcPr>
          <w:p w14:paraId="7F8A029B" w14:textId="77777777" w:rsidR="00333BD6" w:rsidRPr="00897EE3" w:rsidRDefault="00333BD6" w:rsidP="00355D13">
            <w:pPr>
              <w:pStyle w:val="TAC6"/>
            </w:pPr>
            <w:r w:rsidRPr="00897EE3">
              <w:t>c03</w:t>
            </w:r>
          </w:p>
        </w:tc>
        <w:tc>
          <w:tcPr>
            <w:tcW w:w="689" w:type="auto"/>
          </w:tcPr>
          <w:p w14:paraId="6C92F110" w14:textId="77777777" w:rsidR="00333BD6" w:rsidRPr="00897EE3" w:rsidRDefault="00333BD6" w:rsidP="00355D13">
            <w:pPr>
              <w:pStyle w:val="TAC6"/>
            </w:pPr>
            <w:r w:rsidRPr="00897EE3">
              <w:t>11x32</w:t>
            </w:r>
          </w:p>
        </w:tc>
        <w:tc>
          <w:tcPr>
            <w:tcW w:w="689" w:type="auto"/>
          </w:tcPr>
          <w:p w14:paraId="5C36DD49" w14:textId="77777777" w:rsidR="00333BD6" w:rsidRPr="00897EE3" w:rsidRDefault="00333BD6" w:rsidP="00355D13">
            <w:pPr>
              <w:pStyle w:val="TAC6"/>
            </w:pPr>
            <w:r w:rsidRPr="00897EE3">
              <w:t>63.6</w:t>
            </w:r>
          </w:p>
        </w:tc>
        <w:tc>
          <w:tcPr>
            <w:tcW w:w="689" w:type="auto"/>
          </w:tcPr>
          <w:p w14:paraId="3FD417B4" w14:textId="77777777" w:rsidR="00333BD6" w:rsidRPr="00897EE3" w:rsidRDefault="00333BD6" w:rsidP="00355D13">
            <w:pPr>
              <w:pStyle w:val="TAC6"/>
            </w:pPr>
            <w:r w:rsidRPr="00897EE3">
              <w:t>25</w:t>
            </w:r>
          </w:p>
        </w:tc>
        <w:tc>
          <w:tcPr>
            <w:tcW w:w="689" w:type="auto"/>
          </w:tcPr>
          <w:p w14:paraId="469E3A98" w14:textId="77777777" w:rsidR="00333BD6" w:rsidRPr="00897EE3" w:rsidRDefault="00333BD6" w:rsidP="00355D13">
            <w:pPr>
              <w:pStyle w:val="TAC6"/>
            </w:pPr>
            <w:r w:rsidRPr="00897EE3">
              <w:t>10.32</w:t>
            </w:r>
          </w:p>
        </w:tc>
        <w:tc>
          <w:tcPr>
            <w:tcW w:w="689" w:type="auto"/>
          </w:tcPr>
          <w:p w14:paraId="3F3AA9C4" w14:textId="77777777" w:rsidR="00333BD6" w:rsidRPr="00897EE3" w:rsidRDefault="00333BD6" w:rsidP="00355D13">
            <w:pPr>
              <w:pStyle w:val="TAC6"/>
            </w:pPr>
            <w:r w:rsidRPr="00897EE3">
              <w:t>BT</w:t>
            </w:r>
          </w:p>
        </w:tc>
        <w:tc>
          <w:tcPr>
            <w:tcW w:w="689" w:type="auto"/>
          </w:tcPr>
          <w:p w14:paraId="488FA828" w14:textId="77777777" w:rsidR="00333BD6" w:rsidRPr="00897EE3" w:rsidRDefault="00333BD6" w:rsidP="00355D13">
            <w:pPr>
              <w:pStyle w:val="TAC6"/>
            </w:pPr>
            <w:r w:rsidRPr="00897EE3">
              <w:t>PASS</w:t>
            </w:r>
          </w:p>
        </w:tc>
      </w:tr>
      <w:tr w:rsidR="00333BD6" w:rsidRPr="007E18C1" w14:paraId="79873F9F" w14:textId="77777777" w:rsidTr="00355D13">
        <w:trPr>
          <w:jc w:val="center"/>
        </w:trPr>
        <w:tc>
          <w:tcPr>
            <w:tcW w:w="689" w:type="auto"/>
            <w:vMerge/>
          </w:tcPr>
          <w:p w14:paraId="1E9C99C1" w14:textId="77777777" w:rsidR="00333BD6" w:rsidRPr="007E18C1" w:rsidRDefault="00333BD6" w:rsidP="00355D13"/>
        </w:tc>
        <w:tc>
          <w:tcPr>
            <w:tcW w:w="689" w:type="auto"/>
            <w:vMerge w:val="restart"/>
          </w:tcPr>
          <w:p w14:paraId="78C3352F" w14:textId="77777777" w:rsidR="00333BD6" w:rsidRPr="00897EE3" w:rsidRDefault="00333BD6" w:rsidP="00355D13">
            <w:pPr>
              <w:pStyle w:val="TAC6"/>
            </w:pPr>
            <w:r w:rsidRPr="00897EE3">
              <w:t>c07</w:t>
            </w:r>
          </w:p>
        </w:tc>
        <w:tc>
          <w:tcPr>
            <w:tcW w:w="689" w:type="auto"/>
          </w:tcPr>
          <w:p w14:paraId="73DC557D" w14:textId="77777777" w:rsidR="00333BD6" w:rsidRPr="00897EE3" w:rsidRDefault="00333BD6" w:rsidP="00355D13">
            <w:pPr>
              <w:pStyle w:val="TAC6"/>
            </w:pPr>
            <w:r w:rsidRPr="00897EE3">
              <w:t>1</w:t>
            </w:r>
          </w:p>
        </w:tc>
        <w:tc>
          <w:tcPr>
            <w:tcW w:w="689" w:type="auto"/>
          </w:tcPr>
          <w:p w14:paraId="66C8A1B5" w14:textId="77777777" w:rsidR="00333BD6" w:rsidRPr="00897EE3" w:rsidRDefault="00333BD6" w:rsidP="00355D13">
            <w:pPr>
              <w:pStyle w:val="TAC6"/>
            </w:pPr>
            <w:r w:rsidRPr="00897EE3">
              <w:t>512</w:t>
            </w:r>
          </w:p>
        </w:tc>
        <w:tc>
          <w:tcPr>
            <w:tcW w:w="689" w:type="auto"/>
          </w:tcPr>
          <w:p w14:paraId="39F07BFD" w14:textId="77777777" w:rsidR="00333BD6" w:rsidRPr="00897EE3" w:rsidRDefault="00333BD6" w:rsidP="00355D13">
            <w:pPr>
              <w:pStyle w:val="TAC6"/>
            </w:pPr>
            <w:r w:rsidRPr="00897EE3">
              <w:t>NWT</w:t>
            </w:r>
          </w:p>
        </w:tc>
        <w:tc>
          <w:tcPr>
            <w:tcW w:w="689" w:type="auto"/>
          </w:tcPr>
          <w:p w14:paraId="59D16D94" w14:textId="77777777" w:rsidR="00333BD6" w:rsidRPr="00897EE3" w:rsidRDefault="00333BD6" w:rsidP="00355D13">
            <w:pPr>
              <w:pStyle w:val="TAC6"/>
            </w:pPr>
            <w:r w:rsidRPr="00897EE3">
              <w:t>88.6</w:t>
            </w:r>
          </w:p>
        </w:tc>
        <w:tc>
          <w:tcPr>
            <w:tcW w:w="689" w:type="auto"/>
          </w:tcPr>
          <w:p w14:paraId="5265AA58" w14:textId="77777777" w:rsidR="00333BD6" w:rsidRPr="00897EE3" w:rsidRDefault="00333BD6" w:rsidP="00355D13">
            <w:pPr>
              <w:pStyle w:val="TAC6"/>
            </w:pPr>
            <w:r w:rsidRPr="00897EE3">
              <w:t>15.8</w:t>
            </w:r>
          </w:p>
        </w:tc>
        <w:tc>
          <w:tcPr>
            <w:tcW w:w="689" w:type="auto"/>
          </w:tcPr>
          <w:p w14:paraId="2144DB2C" w14:textId="77777777" w:rsidR="00333BD6" w:rsidRPr="00897EE3" w:rsidRDefault="00333BD6" w:rsidP="00355D13">
            <w:pPr>
              <w:pStyle w:val="TAC6"/>
            </w:pPr>
            <w:r w:rsidRPr="00897EE3">
              <w:t>c05</w:t>
            </w:r>
          </w:p>
        </w:tc>
        <w:tc>
          <w:tcPr>
            <w:tcW w:w="689" w:type="auto"/>
          </w:tcPr>
          <w:p w14:paraId="6998DB5B" w14:textId="77777777" w:rsidR="00333BD6" w:rsidRPr="00897EE3" w:rsidRDefault="00333BD6" w:rsidP="00355D13">
            <w:pPr>
              <w:pStyle w:val="TAC6"/>
            </w:pPr>
            <w:r w:rsidRPr="00897EE3">
              <w:t>11x64</w:t>
            </w:r>
          </w:p>
        </w:tc>
        <w:tc>
          <w:tcPr>
            <w:tcW w:w="689" w:type="auto"/>
          </w:tcPr>
          <w:p w14:paraId="282430FD" w14:textId="77777777" w:rsidR="00333BD6" w:rsidRPr="00897EE3" w:rsidRDefault="00333BD6" w:rsidP="00355D13">
            <w:pPr>
              <w:pStyle w:val="TAC6"/>
            </w:pPr>
            <w:r w:rsidRPr="00897EE3">
              <w:t>88.7</w:t>
            </w:r>
          </w:p>
        </w:tc>
        <w:tc>
          <w:tcPr>
            <w:tcW w:w="689" w:type="auto"/>
          </w:tcPr>
          <w:p w14:paraId="0F782837" w14:textId="77777777" w:rsidR="00333BD6" w:rsidRPr="00897EE3" w:rsidRDefault="00333BD6" w:rsidP="00355D13">
            <w:pPr>
              <w:pStyle w:val="TAC6"/>
            </w:pPr>
            <w:r w:rsidRPr="00897EE3">
              <w:t>16</w:t>
            </w:r>
          </w:p>
        </w:tc>
        <w:tc>
          <w:tcPr>
            <w:tcW w:w="689" w:type="auto"/>
          </w:tcPr>
          <w:p w14:paraId="0FAB7257" w14:textId="77777777" w:rsidR="00333BD6" w:rsidRPr="00897EE3" w:rsidRDefault="00333BD6" w:rsidP="00355D13">
            <w:pPr>
              <w:pStyle w:val="TAC6"/>
            </w:pPr>
            <w:r w:rsidRPr="00897EE3">
              <w:t>-0.04</w:t>
            </w:r>
          </w:p>
        </w:tc>
        <w:tc>
          <w:tcPr>
            <w:tcW w:w="689" w:type="auto"/>
          </w:tcPr>
          <w:p w14:paraId="3F4E3B76" w14:textId="77777777" w:rsidR="00333BD6" w:rsidRPr="00897EE3" w:rsidRDefault="00333BD6" w:rsidP="00355D13">
            <w:pPr>
              <w:pStyle w:val="TAC6"/>
            </w:pPr>
            <w:r w:rsidRPr="00897EE3">
              <w:t>NWT</w:t>
            </w:r>
          </w:p>
        </w:tc>
        <w:tc>
          <w:tcPr>
            <w:tcW w:w="689" w:type="auto"/>
          </w:tcPr>
          <w:p w14:paraId="374BFF20" w14:textId="77777777" w:rsidR="00333BD6" w:rsidRPr="00897EE3" w:rsidRDefault="00333BD6" w:rsidP="00355D13">
            <w:pPr>
              <w:pStyle w:val="TAC6"/>
            </w:pPr>
            <w:r w:rsidRPr="00897EE3">
              <w:t>PASS</w:t>
            </w:r>
          </w:p>
        </w:tc>
      </w:tr>
      <w:tr w:rsidR="00333BD6" w:rsidRPr="007E18C1" w14:paraId="11879192" w14:textId="77777777" w:rsidTr="00355D13">
        <w:trPr>
          <w:jc w:val="center"/>
        </w:trPr>
        <w:tc>
          <w:tcPr>
            <w:tcW w:w="689" w:type="auto"/>
            <w:vMerge/>
          </w:tcPr>
          <w:p w14:paraId="54A09E29" w14:textId="77777777" w:rsidR="00333BD6" w:rsidRPr="007E18C1" w:rsidRDefault="00333BD6" w:rsidP="00355D13"/>
        </w:tc>
        <w:tc>
          <w:tcPr>
            <w:tcW w:w="689" w:type="auto"/>
            <w:vMerge/>
          </w:tcPr>
          <w:p w14:paraId="30E07E36" w14:textId="77777777" w:rsidR="00333BD6" w:rsidRPr="007E18C1" w:rsidRDefault="00333BD6" w:rsidP="00355D13"/>
        </w:tc>
        <w:tc>
          <w:tcPr>
            <w:tcW w:w="689" w:type="auto"/>
          </w:tcPr>
          <w:p w14:paraId="2F56A600" w14:textId="77777777" w:rsidR="00333BD6" w:rsidRPr="00897EE3" w:rsidRDefault="00333BD6" w:rsidP="00355D13">
            <w:pPr>
              <w:pStyle w:val="TAC6"/>
            </w:pPr>
            <w:r w:rsidRPr="00897EE3">
              <w:t>2</w:t>
            </w:r>
          </w:p>
        </w:tc>
        <w:tc>
          <w:tcPr>
            <w:tcW w:w="689" w:type="auto"/>
          </w:tcPr>
          <w:p w14:paraId="2A2B134F" w14:textId="77777777" w:rsidR="00333BD6" w:rsidRPr="00897EE3" w:rsidRDefault="00333BD6" w:rsidP="00355D13">
            <w:pPr>
              <w:pStyle w:val="TAC6"/>
            </w:pPr>
            <w:r w:rsidRPr="00897EE3">
              <w:t>512</w:t>
            </w:r>
          </w:p>
        </w:tc>
        <w:tc>
          <w:tcPr>
            <w:tcW w:w="689" w:type="auto"/>
          </w:tcPr>
          <w:p w14:paraId="51909836" w14:textId="77777777" w:rsidR="00333BD6" w:rsidRPr="00897EE3" w:rsidRDefault="00333BD6" w:rsidP="00355D13">
            <w:pPr>
              <w:pStyle w:val="TAC6"/>
            </w:pPr>
            <w:r w:rsidRPr="00897EE3">
              <w:t>BT</w:t>
            </w:r>
          </w:p>
        </w:tc>
        <w:tc>
          <w:tcPr>
            <w:tcW w:w="689" w:type="auto"/>
          </w:tcPr>
          <w:p w14:paraId="332C39A4" w14:textId="77777777" w:rsidR="00333BD6" w:rsidRPr="00897EE3" w:rsidRDefault="00333BD6" w:rsidP="00355D13">
            <w:pPr>
              <w:pStyle w:val="TAC6"/>
            </w:pPr>
            <w:r w:rsidRPr="00897EE3">
              <w:t>88.6</w:t>
            </w:r>
          </w:p>
        </w:tc>
        <w:tc>
          <w:tcPr>
            <w:tcW w:w="689" w:type="auto"/>
          </w:tcPr>
          <w:p w14:paraId="42AC233E" w14:textId="77777777" w:rsidR="00333BD6" w:rsidRPr="00897EE3" w:rsidRDefault="00333BD6" w:rsidP="00355D13">
            <w:pPr>
              <w:pStyle w:val="TAC6"/>
            </w:pPr>
            <w:r w:rsidRPr="00897EE3">
              <w:t>15.8</w:t>
            </w:r>
          </w:p>
        </w:tc>
        <w:tc>
          <w:tcPr>
            <w:tcW w:w="689" w:type="auto"/>
          </w:tcPr>
          <w:p w14:paraId="60D0D31E" w14:textId="77777777" w:rsidR="00333BD6" w:rsidRPr="00897EE3" w:rsidRDefault="00333BD6" w:rsidP="00355D13">
            <w:pPr>
              <w:pStyle w:val="TAC6"/>
            </w:pPr>
            <w:r w:rsidRPr="00897EE3">
              <w:t>c04</w:t>
            </w:r>
          </w:p>
        </w:tc>
        <w:tc>
          <w:tcPr>
            <w:tcW w:w="689" w:type="auto"/>
          </w:tcPr>
          <w:p w14:paraId="46401EAF" w14:textId="77777777" w:rsidR="00333BD6" w:rsidRPr="00897EE3" w:rsidRDefault="00333BD6" w:rsidP="00355D13">
            <w:pPr>
              <w:pStyle w:val="TAC6"/>
            </w:pPr>
            <w:r w:rsidRPr="00897EE3">
              <w:t>11x48</w:t>
            </w:r>
          </w:p>
        </w:tc>
        <w:tc>
          <w:tcPr>
            <w:tcW w:w="689" w:type="auto"/>
          </w:tcPr>
          <w:p w14:paraId="24E5F1EC" w14:textId="77777777" w:rsidR="00333BD6" w:rsidRPr="00897EE3" w:rsidRDefault="00333BD6" w:rsidP="00355D13">
            <w:pPr>
              <w:pStyle w:val="TAC6"/>
            </w:pPr>
            <w:r w:rsidRPr="00897EE3">
              <w:t>85.9</w:t>
            </w:r>
          </w:p>
        </w:tc>
        <w:tc>
          <w:tcPr>
            <w:tcW w:w="689" w:type="auto"/>
          </w:tcPr>
          <w:p w14:paraId="247EB61D" w14:textId="77777777" w:rsidR="00333BD6" w:rsidRPr="00897EE3" w:rsidRDefault="00333BD6" w:rsidP="00355D13">
            <w:pPr>
              <w:pStyle w:val="TAC6"/>
            </w:pPr>
            <w:r w:rsidRPr="00897EE3">
              <w:t>17.6</w:t>
            </w:r>
          </w:p>
        </w:tc>
        <w:tc>
          <w:tcPr>
            <w:tcW w:w="689" w:type="auto"/>
          </w:tcPr>
          <w:p w14:paraId="2C1D4609" w14:textId="77777777" w:rsidR="00333BD6" w:rsidRPr="00897EE3" w:rsidRDefault="00333BD6" w:rsidP="00355D13">
            <w:pPr>
              <w:pStyle w:val="TAC6"/>
            </w:pPr>
            <w:r w:rsidRPr="00897EE3">
              <w:t>1.48</w:t>
            </w:r>
          </w:p>
        </w:tc>
        <w:tc>
          <w:tcPr>
            <w:tcW w:w="689" w:type="auto"/>
          </w:tcPr>
          <w:p w14:paraId="7A149664" w14:textId="77777777" w:rsidR="00333BD6" w:rsidRPr="00897EE3" w:rsidRDefault="00333BD6" w:rsidP="00355D13">
            <w:pPr>
              <w:pStyle w:val="TAC6"/>
            </w:pPr>
            <w:r w:rsidRPr="00897EE3">
              <w:t>NWT</w:t>
            </w:r>
          </w:p>
        </w:tc>
        <w:tc>
          <w:tcPr>
            <w:tcW w:w="689" w:type="auto"/>
            <w:shd w:val="clear" w:color="auto" w:fill="FF474C"/>
          </w:tcPr>
          <w:p w14:paraId="02DA7357" w14:textId="77777777" w:rsidR="00333BD6" w:rsidRPr="00897EE3" w:rsidRDefault="00333BD6" w:rsidP="00355D13">
            <w:pPr>
              <w:pStyle w:val="TAC6"/>
            </w:pPr>
            <w:r w:rsidRPr="00897EE3">
              <w:t>FAIL</w:t>
            </w:r>
          </w:p>
        </w:tc>
      </w:tr>
      <w:tr w:rsidR="00333BD6" w:rsidRPr="007E18C1" w14:paraId="4671C185" w14:textId="77777777" w:rsidTr="00355D13">
        <w:trPr>
          <w:jc w:val="center"/>
        </w:trPr>
        <w:tc>
          <w:tcPr>
            <w:tcW w:w="689" w:type="auto"/>
            <w:vMerge w:val="restart"/>
          </w:tcPr>
          <w:p w14:paraId="18E85407" w14:textId="77777777" w:rsidR="00333BD6" w:rsidRPr="00897EE3" w:rsidRDefault="00333BD6" w:rsidP="00355D13">
            <w:pPr>
              <w:pStyle w:val="TAC6"/>
            </w:pPr>
            <w:r w:rsidRPr="00897EE3">
              <w:t>b</w:t>
            </w:r>
          </w:p>
        </w:tc>
        <w:tc>
          <w:tcPr>
            <w:tcW w:w="689" w:type="auto"/>
            <w:vMerge w:val="restart"/>
          </w:tcPr>
          <w:p w14:paraId="23EC4DB0" w14:textId="77777777" w:rsidR="00333BD6" w:rsidRPr="00897EE3" w:rsidRDefault="00333BD6" w:rsidP="00355D13">
            <w:pPr>
              <w:pStyle w:val="TAC6"/>
            </w:pPr>
            <w:r w:rsidRPr="00897EE3">
              <w:t>c06</w:t>
            </w:r>
          </w:p>
        </w:tc>
        <w:tc>
          <w:tcPr>
            <w:tcW w:w="689" w:type="auto"/>
          </w:tcPr>
          <w:p w14:paraId="3B6D14CE" w14:textId="77777777" w:rsidR="00333BD6" w:rsidRPr="00897EE3" w:rsidRDefault="00333BD6" w:rsidP="00355D13">
            <w:pPr>
              <w:pStyle w:val="TAC6"/>
            </w:pPr>
            <w:r w:rsidRPr="00897EE3">
              <w:t>1</w:t>
            </w:r>
          </w:p>
        </w:tc>
        <w:tc>
          <w:tcPr>
            <w:tcW w:w="689" w:type="auto"/>
          </w:tcPr>
          <w:p w14:paraId="62C401B1" w14:textId="77777777" w:rsidR="00333BD6" w:rsidRPr="00897EE3" w:rsidRDefault="00333BD6" w:rsidP="00355D13">
            <w:pPr>
              <w:pStyle w:val="TAC6"/>
            </w:pPr>
            <w:r w:rsidRPr="00897EE3">
              <w:t>384</w:t>
            </w:r>
          </w:p>
        </w:tc>
        <w:tc>
          <w:tcPr>
            <w:tcW w:w="689" w:type="auto"/>
          </w:tcPr>
          <w:p w14:paraId="1481E1DC" w14:textId="77777777" w:rsidR="00333BD6" w:rsidRPr="00897EE3" w:rsidRDefault="00333BD6" w:rsidP="00355D13">
            <w:pPr>
              <w:pStyle w:val="TAC6"/>
            </w:pPr>
            <w:r w:rsidRPr="00897EE3">
              <w:t>NWT</w:t>
            </w:r>
          </w:p>
        </w:tc>
        <w:tc>
          <w:tcPr>
            <w:tcW w:w="689" w:type="auto"/>
          </w:tcPr>
          <w:p w14:paraId="55C26061" w14:textId="77777777" w:rsidR="00333BD6" w:rsidRPr="00897EE3" w:rsidRDefault="00333BD6" w:rsidP="00355D13">
            <w:pPr>
              <w:pStyle w:val="TAC6"/>
            </w:pPr>
            <w:r w:rsidRPr="00897EE3">
              <w:t>90.1</w:t>
            </w:r>
          </w:p>
        </w:tc>
        <w:tc>
          <w:tcPr>
            <w:tcW w:w="689" w:type="auto"/>
          </w:tcPr>
          <w:p w14:paraId="1CF85091" w14:textId="77777777" w:rsidR="00333BD6" w:rsidRPr="00897EE3" w:rsidRDefault="00333BD6" w:rsidP="00355D13">
            <w:pPr>
              <w:pStyle w:val="TAC6"/>
            </w:pPr>
            <w:r w:rsidRPr="00897EE3">
              <w:t>11.5</w:t>
            </w:r>
          </w:p>
        </w:tc>
        <w:tc>
          <w:tcPr>
            <w:tcW w:w="689" w:type="auto"/>
          </w:tcPr>
          <w:p w14:paraId="7D3790A8" w14:textId="77777777" w:rsidR="00333BD6" w:rsidRPr="00897EE3" w:rsidRDefault="00333BD6" w:rsidP="00355D13">
            <w:pPr>
              <w:pStyle w:val="TAC6"/>
            </w:pPr>
            <w:r w:rsidRPr="00897EE3">
              <w:t>c04</w:t>
            </w:r>
          </w:p>
        </w:tc>
        <w:tc>
          <w:tcPr>
            <w:tcW w:w="689" w:type="auto"/>
          </w:tcPr>
          <w:p w14:paraId="57B56FE5" w14:textId="77777777" w:rsidR="00333BD6" w:rsidRPr="00897EE3" w:rsidRDefault="00333BD6" w:rsidP="00355D13">
            <w:pPr>
              <w:pStyle w:val="TAC6"/>
            </w:pPr>
            <w:r w:rsidRPr="00897EE3">
              <w:t>11x48</w:t>
            </w:r>
          </w:p>
        </w:tc>
        <w:tc>
          <w:tcPr>
            <w:tcW w:w="689" w:type="auto"/>
          </w:tcPr>
          <w:p w14:paraId="66928F90" w14:textId="77777777" w:rsidR="00333BD6" w:rsidRPr="00897EE3" w:rsidRDefault="00333BD6" w:rsidP="00355D13">
            <w:pPr>
              <w:pStyle w:val="TAC6"/>
            </w:pPr>
            <w:r w:rsidRPr="00897EE3">
              <w:t>89.3</w:t>
            </w:r>
          </w:p>
        </w:tc>
        <w:tc>
          <w:tcPr>
            <w:tcW w:w="689" w:type="auto"/>
          </w:tcPr>
          <w:p w14:paraId="1F9A6C51" w14:textId="77777777" w:rsidR="00333BD6" w:rsidRPr="00897EE3" w:rsidRDefault="00333BD6" w:rsidP="00355D13">
            <w:pPr>
              <w:pStyle w:val="TAC6"/>
            </w:pPr>
            <w:r w:rsidRPr="00897EE3">
              <w:t>12.4</w:t>
            </w:r>
          </w:p>
        </w:tc>
        <w:tc>
          <w:tcPr>
            <w:tcW w:w="689" w:type="auto"/>
          </w:tcPr>
          <w:p w14:paraId="023A3393" w14:textId="77777777" w:rsidR="00333BD6" w:rsidRPr="00897EE3" w:rsidRDefault="00333BD6" w:rsidP="00355D13">
            <w:pPr>
              <w:pStyle w:val="TAC6"/>
            </w:pPr>
            <w:r w:rsidRPr="00897EE3">
              <w:t>0.6</w:t>
            </w:r>
          </w:p>
        </w:tc>
        <w:tc>
          <w:tcPr>
            <w:tcW w:w="689" w:type="auto"/>
          </w:tcPr>
          <w:p w14:paraId="0DD94135" w14:textId="77777777" w:rsidR="00333BD6" w:rsidRPr="00897EE3" w:rsidRDefault="00333BD6" w:rsidP="00355D13">
            <w:pPr>
              <w:pStyle w:val="TAC6"/>
            </w:pPr>
            <w:r w:rsidRPr="00897EE3">
              <w:t>NWT</w:t>
            </w:r>
          </w:p>
        </w:tc>
        <w:tc>
          <w:tcPr>
            <w:tcW w:w="689" w:type="auto"/>
          </w:tcPr>
          <w:p w14:paraId="62A74793" w14:textId="77777777" w:rsidR="00333BD6" w:rsidRPr="00897EE3" w:rsidRDefault="00333BD6" w:rsidP="00355D13">
            <w:pPr>
              <w:pStyle w:val="TAC6"/>
            </w:pPr>
            <w:r w:rsidRPr="00897EE3">
              <w:t>PASS</w:t>
            </w:r>
          </w:p>
        </w:tc>
      </w:tr>
      <w:tr w:rsidR="00333BD6" w:rsidRPr="007E18C1" w14:paraId="6183B26B" w14:textId="77777777" w:rsidTr="00355D13">
        <w:trPr>
          <w:jc w:val="center"/>
        </w:trPr>
        <w:tc>
          <w:tcPr>
            <w:tcW w:w="689" w:type="auto"/>
            <w:vMerge/>
          </w:tcPr>
          <w:p w14:paraId="1519F378" w14:textId="77777777" w:rsidR="00333BD6" w:rsidRPr="007E18C1" w:rsidRDefault="00333BD6" w:rsidP="00355D13"/>
        </w:tc>
        <w:tc>
          <w:tcPr>
            <w:tcW w:w="689" w:type="auto"/>
            <w:vMerge/>
          </w:tcPr>
          <w:p w14:paraId="1F9E0881" w14:textId="77777777" w:rsidR="00333BD6" w:rsidRPr="007E18C1" w:rsidRDefault="00333BD6" w:rsidP="00355D13"/>
        </w:tc>
        <w:tc>
          <w:tcPr>
            <w:tcW w:w="689" w:type="auto"/>
          </w:tcPr>
          <w:p w14:paraId="0CB90266" w14:textId="77777777" w:rsidR="00333BD6" w:rsidRPr="00897EE3" w:rsidRDefault="00333BD6" w:rsidP="00355D13">
            <w:pPr>
              <w:pStyle w:val="TAC6"/>
            </w:pPr>
            <w:r w:rsidRPr="00897EE3">
              <w:t>2</w:t>
            </w:r>
          </w:p>
        </w:tc>
        <w:tc>
          <w:tcPr>
            <w:tcW w:w="689" w:type="auto"/>
          </w:tcPr>
          <w:p w14:paraId="309DCC1C" w14:textId="77777777" w:rsidR="00333BD6" w:rsidRPr="00897EE3" w:rsidRDefault="00333BD6" w:rsidP="00355D13">
            <w:pPr>
              <w:pStyle w:val="TAC6"/>
            </w:pPr>
            <w:r w:rsidRPr="00897EE3">
              <w:t>384</w:t>
            </w:r>
          </w:p>
        </w:tc>
        <w:tc>
          <w:tcPr>
            <w:tcW w:w="689" w:type="auto"/>
          </w:tcPr>
          <w:p w14:paraId="30AC2BD5" w14:textId="77777777" w:rsidR="00333BD6" w:rsidRPr="00897EE3" w:rsidRDefault="00333BD6" w:rsidP="00355D13">
            <w:pPr>
              <w:pStyle w:val="TAC6"/>
            </w:pPr>
            <w:r w:rsidRPr="00897EE3">
              <w:t>BT</w:t>
            </w:r>
          </w:p>
        </w:tc>
        <w:tc>
          <w:tcPr>
            <w:tcW w:w="689" w:type="auto"/>
          </w:tcPr>
          <w:p w14:paraId="581A662A" w14:textId="77777777" w:rsidR="00333BD6" w:rsidRPr="00897EE3" w:rsidRDefault="00333BD6" w:rsidP="00355D13">
            <w:pPr>
              <w:pStyle w:val="TAC6"/>
            </w:pPr>
            <w:r w:rsidRPr="00897EE3">
              <w:t>90.1</w:t>
            </w:r>
          </w:p>
        </w:tc>
        <w:tc>
          <w:tcPr>
            <w:tcW w:w="689" w:type="auto"/>
          </w:tcPr>
          <w:p w14:paraId="07CE46A8" w14:textId="77777777" w:rsidR="00333BD6" w:rsidRPr="00897EE3" w:rsidRDefault="00333BD6" w:rsidP="00355D13">
            <w:pPr>
              <w:pStyle w:val="TAC6"/>
            </w:pPr>
            <w:r w:rsidRPr="00897EE3">
              <w:t>11.5</w:t>
            </w:r>
          </w:p>
        </w:tc>
        <w:tc>
          <w:tcPr>
            <w:tcW w:w="689" w:type="auto"/>
          </w:tcPr>
          <w:p w14:paraId="0F795601" w14:textId="77777777" w:rsidR="00333BD6" w:rsidRPr="00897EE3" w:rsidRDefault="00333BD6" w:rsidP="00355D13">
            <w:pPr>
              <w:pStyle w:val="TAC6"/>
            </w:pPr>
            <w:r w:rsidRPr="00897EE3">
              <w:t>c03</w:t>
            </w:r>
          </w:p>
        </w:tc>
        <w:tc>
          <w:tcPr>
            <w:tcW w:w="689" w:type="auto"/>
          </w:tcPr>
          <w:p w14:paraId="3CE515F7" w14:textId="77777777" w:rsidR="00333BD6" w:rsidRPr="00897EE3" w:rsidRDefault="00333BD6" w:rsidP="00355D13">
            <w:pPr>
              <w:pStyle w:val="TAC6"/>
            </w:pPr>
            <w:r w:rsidRPr="00897EE3">
              <w:t>11x32</w:t>
            </w:r>
          </w:p>
        </w:tc>
        <w:tc>
          <w:tcPr>
            <w:tcW w:w="689" w:type="auto"/>
          </w:tcPr>
          <w:p w14:paraId="3B888803" w14:textId="77777777" w:rsidR="00333BD6" w:rsidRPr="00897EE3" w:rsidRDefault="00333BD6" w:rsidP="00355D13">
            <w:pPr>
              <w:pStyle w:val="TAC6"/>
            </w:pPr>
            <w:r w:rsidRPr="00897EE3">
              <w:t>82.9</w:t>
            </w:r>
          </w:p>
        </w:tc>
        <w:tc>
          <w:tcPr>
            <w:tcW w:w="689" w:type="auto"/>
          </w:tcPr>
          <w:p w14:paraId="7FD6A86A" w14:textId="77777777" w:rsidR="00333BD6" w:rsidRPr="00897EE3" w:rsidRDefault="00333BD6" w:rsidP="00355D13">
            <w:pPr>
              <w:pStyle w:val="TAC6"/>
            </w:pPr>
            <w:r w:rsidRPr="00897EE3">
              <w:t>20.1</w:t>
            </w:r>
          </w:p>
        </w:tc>
        <w:tc>
          <w:tcPr>
            <w:tcW w:w="689" w:type="auto"/>
          </w:tcPr>
          <w:p w14:paraId="6907D5BA" w14:textId="77777777" w:rsidR="00333BD6" w:rsidRPr="00897EE3" w:rsidRDefault="00333BD6" w:rsidP="00355D13">
            <w:pPr>
              <w:pStyle w:val="TAC6"/>
            </w:pPr>
            <w:r w:rsidRPr="00897EE3">
              <w:t>4.04</w:t>
            </w:r>
          </w:p>
        </w:tc>
        <w:tc>
          <w:tcPr>
            <w:tcW w:w="689" w:type="auto"/>
          </w:tcPr>
          <w:p w14:paraId="6C9F3E13" w14:textId="77777777" w:rsidR="00333BD6" w:rsidRPr="00897EE3" w:rsidRDefault="00333BD6" w:rsidP="00355D13">
            <w:pPr>
              <w:pStyle w:val="TAC6"/>
            </w:pPr>
            <w:r w:rsidRPr="00897EE3">
              <w:t>BT</w:t>
            </w:r>
          </w:p>
        </w:tc>
        <w:tc>
          <w:tcPr>
            <w:tcW w:w="689" w:type="auto"/>
          </w:tcPr>
          <w:p w14:paraId="341D4242" w14:textId="77777777" w:rsidR="00333BD6" w:rsidRPr="00897EE3" w:rsidRDefault="00333BD6" w:rsidP="00355D13">
            <w:pPr>
              <w:pStyle w:val="TAC6"/>
            </w:pPr>
            <w:r w:rsidRPr="00897EE3">
              <w:t>PASS</w:t>
            </w:r>
          </w:p>
        </w:tc>
      </w:tr>
      <w:tr w:rsidR="00333BD6" w:rsidRPr="007E18C1" w14:paraId="6A985709" w14:textId="77777777" w:rsidTr="00355D13">
        <w:trPr>
          <w:jc w:val="center"/>
        </w:trPr>
        <w:tc>
          <w:tcPr>
            <w:tcW w:w="689" w:type="auto"/>
            <w:vMerge/>
          </w:tcPr>
          <w:p w14:paraId="1460A7E9" w14:textId="77777777" w:rsidR="00333BD6" w:rsidRPr="007E18C1" w:rsidRDefault="00333BD6" w:rsidP="00355D13"/>
        </w:tc>
        <w:tc>
          <w:tcPr>
            <w:tcW w:w="689" w:type="auto"/>
            <w:vMerge w:val="restart"/>
          </w:tcPr>
          <w:p w14:paraId="5B1664D8" w14:textId="77777777" w:rsidR="00333BD6" w:rsidRPr="00897EE3" w:rsidRDefault="00333BD6" w:rsidP="00355D13">
            <w:pPr>
              <w:pStyle w:val="TAC6"/>
            </w:pPr>
            <w:r w:rsidRPr="00897EE3">
              <w:t>c07</w:t>
            </w:r>
          </w:p>
        </w:tc>
        <w:tc>
          <w:tcPr>
            <w:tcW w:w="689" w:type="auto"/>
          </w:tcPr>
          <w:p w14:paraId="05278C16" w14:textId="77777777" w:rsidR="00333BD6" w:rsidRPr="00897EE3" w:rsidRDefault="00333BD6" w:rsidP="00355D13">
            <w:pPr>
              <w:pStyle w:val="TAC6"/>
            </w:pPr>
            <w:r w:rsidRPr="00897EE3">
              <w:t>1</w:t>
            </w:r>
          </w:p>
        </w:tc>
        <w:tc>
          <w:tcPr>
            <w:tcW w:w="689" w:type="auto"/>
          </w:tcPr>
          <w:p w14:paraId="5935E4C2" w14:textId="77777777" w:rsidR="00333BD6" w:rsidRPr="00897EE3" w:rsidRDefault="00333BD6" w:rsidP="00355D13">
            <w:pPr>
              <w:pStyle w:val="TAC6"/>
            </w:pPr>
            <w:r w:rsidRPr="00897EE3">
              <w:t>512</w:t>
            </w:r>
          </w:p>
        </w:tc>
        <w:tc>
          <w:tcPr>
            <w:tcW w:w="689" w:type="auto"/>
          </w:tcPr>
          <w:p w14:paraId="0395CC3C" w14:textId="77777777" w:rsidR="00333BD6" w:rsidRPr="00897EE3" w:rsidRDefault="00333BD6" w:rsidP="00355D13">
            <w:pPr>
              <w:pStyle w:val="TAC6"/>
            </w:pPr>
            <w:r w:rsidRPr="00897EE3">
              <w:t>NWT</w:t>
            </w:r>
          </w:p>
        </w:tc>
        <w:tc>
          <w:tcPr>
            <w:tcW w:w="689" w:type="auto"/>
          </w:tcPr>
          <w:p w14:paraId="24C8C089" w14:textId="77777777" w:rsidR="00333BD6" w:rsidRPr="00897EE3" w:rsidRDefault="00333BD6" w:rsidP="00355D13">
            <w:pPr>
              <w:pStyle w:val="TAC6"/>
            </w:pPr>
            <w:r w:rsidRPr="00897EE3">
              <w:t>91.5</w:t>
            </w:r>
          </w:p>
        </w:tc>
        <w:tc>
          <w:tcPr>
            <w:tcW w:w="689" w:type="auto"/>
          </w:tcPr>
          <w:p w14:paraId="448F1E16" w14:textId="77777777" w:rsidR="00333BD6" w:rsidRPr="00897EE3" w:rsidRDefault="00333BD6" w:rsidP="00355D13">
            <w:pPr>
              <w:pStyle w:val="TAC6"/>
            </w:pPr>
            <w:r w:rsidRPr="00897EE3">
              <w:t>10.1</w:t>
            </w:r>
          </w:p>
        </w:tc>
        <w:tc>
          <w:tcPr>
            <w:tcW w:w="689" w:type="auto"/>
          </w:tcPr>
          <w:p w14:paraId="4182156C" w14:textId="77777777" w:rsidR="00333BD6" w:rsidRPr="00897EE3" w:rsidRDefault="00333BD6" w:rsidP="00355D13">
            <w:pPr>
              <w:pStyle w:val="TAC6"/>
            </w:pPr>
            <w:r w:rsidRPr="00897EE3">
              <w:t>c05</w:t>
            </w:r>
          </w:p>
        </w:tc>
        <w:tc>
          <w:tcPr>
            <w:tcW w:w="689" w:type="auto"/>
          </w:tcPr>
          <w:p w14:paraId="367CAB7F" w14:textId="77777777" w:rsidR="00333BD6" w:rsidRPr="00897EE3" w:rsidRDefault="00333BD6" w:rsidP="00355D13">
            <w:pPr>
              <w:pStyle w:val="TAC6"/>
            </w:pPr>
            <w:r w:rsidRPr="00897EE3">
              <w:t>11x64</w:t>
            </w:r>
          </w:p>
        </w:tc>
        <w:tc>
          <w:tcPr>
            <w:tcW w:w="689" w:type="auto"/>
          </w:tcPr>
          <w:p w14:paraId="67CC0A1D" w14:textId="77777777" w:rsidR="00333BD6" w:rsidRPr="00897EE3" w:rsidRDefault="00333BD6" w:rsidP="00355D13">
            <w:pPr>
              <w:pStyle w:val="TAC6"/>
            </w:pPr>
            <w:r w:rsidRPr="00897EE3">
              <w:t>93.3</w:t>
            </w:r>
          </w:p>
        </w:tc>
        <w:tc>
          <w:tcPr>
            <w:tcW w:w="689" w:type="auto"/>
          </w:tcPr>
          <w:p w14:paraId="19ACF8B8" w14:textId="77777777" w:rsidR="00333BD6" w:rsidRPr="00897EE3" w:rsidRDefault="00333BD6" w:rsidP="00355D13">
            <w:pPr>
              <w:pStyle w:val="TAC6"/>
            </w:pPr>
            <w:r w:rsidRPr="00897EE3">
              <w:t>8</w:t>
            </w:r>
          </w:p>
        </w:tc>
        <w:tc>
          <w:tcPr>
            <w:tcW w:w="689" w:type="auto"/>
          </w:tcPr>
          <w:p w14:paraId="1BCE59D4" w14:textId="77777777" w:rsidR="00333BD6" w:rsidRPr="00897EE3" w:rsidRDefault="00333BD6" w:rsidP="00355D13">
            <w:pPr>
              <w:pStyle w:val="TAC6"/>
            </w:pPr>
            <w:r w:rsidRPr="00897EE3">
              <w:t>-1.76</w:t>
            </w:r>
          </w:p>
        </w:tc>
        <w:tc>
          <w:tcPr>
            <w:tcW w:w="689" w:type="auto"/>
          </w:tcPr>
          <w:p w14:paraId="5658C938" w14:textId="77777777" w:rsidR="00333BD6" w:rsidRPr="00897EE3" w:rsidRDefault="00333BD6" w:rsidP="00355D13">
            <w:pPr>
              <w:pStyle w:val="TAC6"/>
            </w:pPr>
            <w:r w:rsidRPr="00897EE3">
              <w:t>WT</w:t>
            </w:r>
          </w:p>
        </w:tc>
        <w:tc>
          <w:tcPr>
            <w:tcW w:w="689" w:type="auto"/>
            <w:shd w:val="clear" w:color="auto" w:fill="FF474C"/>
          </w:tcPr>
          <w:p w14:paraId="272C53D2" w14:textId="77777777" w:rsidR="00333BD6" w:rsidRPr="00897EE3" w:rsidRDefault="00333BD6" w:rsidP="00355D13">
            <w:pPr>
              <w:pStyle w:val="TAC6"/>
            </w:pPr>
            <w:r w:rsidRPr="00897EE3">
              <w:t>FAIL</w:t>
            </w:r>
          </w:p>
        </w:tc>
      </w:tr>
      <w:tr w:rsidR="00333BD6" w:rsidRPr="007E18C1" w14:paraId="26B19239" w14:textId="77777777" w:rsidTr="00355D13">
        <w:trPr>
          <w:jc w:val="center"/>
        </w:trPr>
        <w:tc>
          <w:tcPr>
            <w:tcW w:w="689" w:type="auto"/>
            <w:vMerge/>
          </w:tcPr>
          <w:p w14:paraId="714FD380" w14:textId="77777777" w:rsidR="00333BD6" w:rsidRPr="007E18C1" w:rsidRDefault="00333BD6" w:rsidP="00355D13"/>
        </w:tc>
        <w:tc>
          <w:tcPr>
            <w:tcW w:w="689" w:type="auto"/>
            <w:vMerge/>
          </w:tcPr>
          <w:p w14:paraId="1E71D089" w14:textId="77777777" w:rsidR="00333BD6" w:rsidRPr="007E18C1" w:rsidRDefault="00333BD6" w:rsidP="00355D13"/>
        </w:tc>
        <w:tc>
          <w:tcPr>
            <w:tcW w:w="689" w:type="auto"/>
          </w:tcPr>
          <w:p w14:paraId="0F59D524" w14:textId="77777777" w:rsidR="00333BD6" w:rsidRPr="00897EE3" w:rsidRDefault="00333BD6" w:rsidP="00355D13">
            <w:pPr>
              <w:pStyle w:val="TAC6"/>
            </w:pPr>
            <w:r w:rsidRPr="00897EE3">
              <w:t>2</w:t>
            </w:r>
          </w:p>
        </w:tc>
        <w:tc>
          <w:tcPr>
            <w:tcW w:w="689" w:type="auto"/>
          </w:tcPr>
          <w:p w14:paraId="0452707E" w14:textId="77777777" w:rsidR="00333BD6" w:rsidRPr="00897EE3" w:rsidRDefault="00333BD6" w:rsidP="00355D13">
            <w:pPr>
              <w:pStyle w:val="TAC6"/>
            </w:pPr>
            <w:r w:rsidRPr="00897EE3">
              <w:t>512</w:t>
            </w:r>
          </w:p>
        </w:tc>
        <w:tc>
          <w:tcPr>
            <w:tcW w:w="689" w:type="auto"/>
          </w:tcPr>
          <w:p w14:paraId="69B23DE7" w14:textId="77777777" w:rsidR="00333BD6" w:rsidRPr="00897EE3" w:rsidRDefault="00333BD6" w:rsidP="00355D13">
            <w:pPr>
              <w:pStyle w:val="TAC6"/>
            </w:pPr>
            <w:r w:rsidRPr="00897EE3">
              <w:t>BT</w:t>
            </w:r>
          </w:p>
        </w:tc>
        <w:tc>
          <w:tcPr>
            <w:tcW w:w="689" w:type="auto"/>
          </w:tcPr>
          <w:p w14:paraId="75FDC698" w14:textId="77777777" w:rsidR="00333BD6" w:rsidRPr="00897EE3" w:rsidRDefault="00333BD6" w:rsidP="00355D13">
            <w:pPr>
              <w:pStyle w:val="TAC6"/>
            </w:pPr>
            <w:r w:rsidRPr="00897EE3">
              <w:t>91.5</w:t>
            </w:r>
          </w:p>
        </w:tc>
        <w:tc>
          <w:tcPr>
            <w:tcW w:w="689" w:type="auto"/>
          </w:tcPr>
          <w:p w14:paraId="23B8A2D7" w14:textId="77777777" w:rsidR="00333BD6" w:rsidRPr="00897EE3" w:rsidRDefault="00333BD6" w:rsidP="00355D13">
            <w:pPr>
              <w:pStyle w:val="TAC6"/>
            </w:pPr>
            <w:r w:rsidRPr="00897EE3">
              <w:t>10.1</w:t>
            </w:r>
          </w:p>
        </w:tc>
        <w:tc>
          <w:tcPr>
            <w:tcW w:w="689" w:type="auto"/>
          </w:tcPr>
          <w:p w14:paraId="7D4BE20D" w14:textId="77777777" w:rsidR="00333BD6" w:rsidRPr="00897EE3" w:rsidRDefault="00333BD6" w:rsidP="00355D13">
            <w:pPr>
              <w:pStyle w:val="TAC6"/>
            </w:pPr>
            <w:r w:rsidRPr="00897EE3">
              <w:t>c04</w:t>
            </w:r>
          </w:p>
        </w:tc>
        <w:tc>
          <w:tcPr>
            <w:tcW w:w="689" w:type="auto"/>
          </w:tcPr>
          <w:p w14:paraId="632C05A8" w14:textId="77777777" w:rsidR="00333BD6" w:rsidRPr="00897EE3" w:rsidRDefault="00333BD6" w:rsidP="00355D13">
            <w:pPr>
              <w:pStyle w:val="TAC6"/>
            </w:pPr>
            <w:r w:rsidRPr="00897EE3">
              <w:t>11x48</w:t>
            </w:r>
          </w:p>
        </w:tc>
        <w:tc>
          <w:tcPr>
            <w:tcW w:w="689" w:type="auto"/>
          </w:tcPr>
          <w:p w14:paraId="2AE1DE77" w14:textId="77777777" w:rsidR="00333BD6" w:rsidRPr="00897EE3" w:rsidRDefault="00333BD6" w:rsidP="00355D13">
            <w:pPr>
              <w:pStyle w:val="TAC6"/>
            </w:pPr>
            <w:r w:rsidRPr="00897EE3">
              <w:t>89.3</w:t>
            </w:r>
          </w:p>
        </w:tc>
        <w:tc>
          <w:tcPr>
            <w:tcW w:w="689" w:type="auto"/>
          </w:tcPr>
          <w:p w14:paraId="36204C4E" w14:textId="77777777" w:rsidR="00333BD6" w:rsidRPr="00897EE3" w:rsidRDefault="00333BD6" w:rsidP="00355D13">
            <w:pPr>
              <w:pStyle w:val="TAC6"/>
            </w:pPr>
            <w:r w:rsidRPr="00897EE3">
              <w:t>12.4</w:t>
            </w:r>
          </w:p>
        </w:tc>
        <w:tc>
          <w:tcPr>
            <w:tcW w:w="689" w:type="auto"/>
          </w:tcPr>
          <w:p w14:paraId="101C1458" w14:textId="77777777" w:rsidR="00333BD6" w:rsidRPr="00897EE3" w:rsidRDefault="00333BD6" w:rsidP="00355D13">
            <w:pPr>
              <w:pStyle w:val="TAC6"/>
            </w:pPr>
            <w:r w:rsidRPr="00897EE3">
              <w:t>1.8</w:t>
            </w:r>
          </w:p>
        </w:tc>
        <w:tc>
          <w:tcPr>
            <w:tcW w:w="689" w:type="auto"/>
          </w:tcPr>
          <w:p w14:paraId="20453CCD" w14:textId="77777777" w:rsidR="00333BD6" w:rsidRPr="00897EE3" w:rsidRDefault="00333BD6" w:rsidP="00355D13">
            <w:pPr>
              <w:pStyle w:val="TAC6"/>
            </w:pPr>
            <w:r w:rsidRPr="00897EE3">
              <w:t>BT</w:t>
            </w:r>
          </w:p>
        </w:tc>
        <w:tc>
          <w:tcPr>
            <w:tcW w:w="689" w:type="auto"/>
          </w:tcPr>
          <w:p w14:paraId="1B3A4D3B" w14:textId="77777777" w:rsidR="00333BD6" w:rsidRPr="00897EE3" w:rsidRDefault="00333BD6" w:rsidP="00355D13">
            <w:pPr>
              <w:pStyle w:val="TAC6"/>
            </w:pPr>
            <w:r w:rsidRPr="00897EE3">
              <w:t>PASS</w:t>
            </w:r>
          </w:p>
        </w:tc>
      </w:tr>
      <w:tr w:rsidR="00333BD6" w:rsidRPr="007E18C1" w14:paraId="2C8C6238" w14:textId="77777777" w:rsidTr="00355D13">
        <w:trPr>
          <w:jc w:val="center"/>
        </w:trPr>
        <w:tc>
          <w:tcPr>
            <w:tcW w:w="689" w:type="auto"/>
            <w:vMerge w:val="restart"/>
          </w:tcPr>
          <w:p w14:paraId="05435A9E" w14:textId="77777777" w:rsidR="00333BD6" w:rsidRPr="00897EE3" w:rsidRDefault="00333BD6" w:rsidP="00355D13">
            <w:pPr>
              <w:pStyle w:val="TAC6"/>
            </w:pPr>
            <w:r w:rsidRPr="00897EE3">
              <w:t>b+a</w:t>
            </w:r>
          </w:p>
        </w:tc>
        <w:tc>
          <w:tcPr>
            <w:tcW w:w="689" w:type="auto"/>
            <w:vMerge w:val="restart"/>
          </w:tcPr>
          <w:p w14:paraId="03F824F0" w14:textId="77777777" w:rsidR="00333BD6" w:rsidRPr="00897EE3" w:rsidRDefault="00333BD6" w:rsidP="00355D13">
            <w:pPr>
              <w:pStyle w:val="TAC6"/>
            </w:pPr>
            <w:r w:rsidRPr="00897EE3">
              <w:t>c06</w:t>
            </w:r>
          </w:p>
        </w:tc>
        <w:tc>
          <w:tcPr>
            <w:tcW w:w="689" w:type="auto"/>
          </w:tcPr>
          <w:p w14:paraId="61ADADE1" w14:textId="77777777" w:rsidR="00333BD6" w:rsidRPr="00897EE3" w:rsidRDefault="00333BD6" w:rsidP="00355D13">
            <w:pPr>
              <w:pStyle w:val="TAC6"/>
            </w:pPr>
            <w:r w:rsidRPr="00897EE3">
              <w:t>1</w:t>
            </w:r>
          </w:p>
        </w:tc>
        <w:tc>
          <w:tcPr>
            <w:tcW w:w="689" w:type="auto"/>
          </w:tcPr>
          <w:p w14:paraId="5EF46E66" w14:textId="77777777" w:rsidR="00333BD6" w:rsidRPr="00897EE3" w:rsidRDefault="00333BD6" w:rsidP="00355D13">
            <w:pPr>
              <w:pStyle w:val="TAC6"/>
            </w:pPr>
            <w:r w:rsidRPr="00897EE3">
              <w:t>384</w:t>
            </w:r>
          </w:p>
        </w:tc>
        <w:tc>
          <w:tcPr>
            <w:tcW w:w="689" w:type="auto"/>
          </w:tcPr>
          <w:p w14:paraId="623C1AD7" w14:textId="77777777" w:rsidR="00333BD6" w:rsidRPr="00897EE3" w:rsidRDefault="00333BD6" w:rsidP="00355D13">
            <w:pPr>
              <w:pStyle w:val="TAC6"/>
            </w:pPr>
            <w:r w:rsidRPr="00897EE3">
              <w:t>NWT</w:t>
            </w:r>
          </w:p>
        </w:tc>
        <w:tc>
          <w:tcPr>
            <w:tcW w:w="689" w:type="auto"/>
          </w:tcPr>
          <w:p w14:paraId="36DE9780" w14:textId="77777777" w:rsidR="00333BD6" w:rsidRPr="00897EE3" w:rsidRDefault="00333BD6" w:rsidP="00355D13">
            <w:pPr>
              <w:pStyle w:val="TAC6"/>
            </w:pPr>
            <w:r w:rsidRPr="00897EE3">
              <w:t>88.7</w:t>
            </w:r>
          </w:p>
        </w:tc>
        <w:tc>
          <w:tcPr>
            <w:tcW w:w="689" w:type="auto"/>
          </w:tcPr>
          <w:p w14:paraId="1466EAD6" w14:textId="77777777" w:rsidR="00333BD6" w:rsidRPr="00897EE3" w:rsidRDefault="00333BD6" w:rsidP="00355D13">
            <w:pPr>
              <w:pStyle w:val="TAC6"/>
            </w:pPr>
            <w:r w:rsidRPr="00897EE3">
              <w:t>14</w:t>
            </w:r>
          </w:p>
        </w:tc>
        <w:tc>
          <w:tcPr>
            <w:tcW w:w="689" w:type="auto"/>
          </w:tcPr>
          <w:p w14:paraId="4B4BC558" w14:textId="77777777" w:rsidR="00333BD6" w:rsidRPr="00897EE3" w:rsidRDefault="00333BD6" w:rsidP="00355D13">
            <w:pPr>
              <w:pStyle w:val="TAC6"/>
            </w:pPr>
            <w:r w:rsidRPr="00897EE3">
              <w:t>c04</w:t>
            </w:r>
          </w:p>
        </w:tc>
        <w:tc>
          <w:tcPr>
            <w:tcW w:w="689" w:type="auto"/>
          </w:tcPr>
          <w:p w14:paraId="34DEA440" w14:textId="77777777" w:rsidR="00333BD6" w:rsidRPr="00897EE3" w:rsidRDefault="00333BD6" w:rsidP="00355D13">
            <w:pPr>
              <w:pStyle w:val="TAC6"/>
            </w:pPr>
            <w:r w:rsidRPr="00897EE3">
              <w:t>11x48</w:t>
            </w:r>
          </w:p>
        </w:tc>
        <w:tc>
          <w:tcPr>
            <w:tcW w:w="689" w:type="auto"/>
          </w:tcPr>
          <w:p w14:paraId="5C4FF893" w14:textId="77777777" w:rsidR="00333BD6" w:rsidRPr="00897EE3" w:rsidRDefault="00333BD6" w:rsidP="00355D13">
            <w:pPr>
              <w:pStyle w:val="TAC6"/>
            </w:pPr>
            <w:r w:rsidRPr="00897EE3">
              <w:t>87.6</w:t>
            </w:r>
          </w:p>
        </w:tc>
        <w:tc>
          <w:tcPr>
            <w:tcW w:w="689" w:type="auto"/>
          </w:tcPr>
          <w:p w14:paraId="03000AA1" w14:textId="77777777" w:rsidR="00333BD6" w:rsidRPr="00897EE3" w:rsidRDefault="00333BD6" w:rsidP="00355D13">
            <w:pPr>
              <w:pStyle w:val="TAC6"/>
            </w:pPr>
            <w:r w:rsidRPr="00897EE3">
              <w:t>15.3</w:t>
            </w:r>
          </w:p>
        </w:tc>
        <w:tc>
          <w:tcPr>
            <w:tcW w:w="689" w:type="auto"/>
          </w:tcPr>
          <w:p w14:paraId="33A47331" w14:textId="77777777" w:rsidR="00333BD6" w:rsidRPr="00897EE3" w:rsidRDefault="00333BD6" w:rsidP="00355D13">
            <w:pPr>
              <w:pStyle w:val="TAC6"/>
            </w:pPr>
            <w:r w:rsidRPr="00897EE3">
              <w:t>0.94</w:t>
            </w:r>
          </w:p>
        </w:tc>
        <w:tc>
          <w:tcPr>
            <w:tcW w:w="689" w:type="auto"/>
          </w:tcPr>
          <w:p w14:paraId="46E3FB31" w14:textId="77777777" w:rsidR="00333BD6" w:rsidRPr="00897EE3" w:rsidRDefault="00333BD6" w:rsidP="00355D13">
            <w:pPr>
              <w:pStyle w:val="TAC6"/>
            </w:pPr>
            <w:r w:rsidRPr="00897EE3">
              <w:t>NWT</w:t>
            </w:r>
          </w:p>
        </w:tc>
        <w:tc>
          <w:tcPr>
            <w:tcW w:w="689" w:type="auto"/>
          </w:tcPr>
          <w:p w14:paraId="33284FDB" w14:textId="77777777" w:rsidR="00333BD6" w:rsidRPr="00897EE3" w:rsidRDefault="00333BD6" w:rsidP="00355D13">
            <w:pPr>
              <w:pStyle w:val="TAC6"/>
            </w:pPr>
            <w:r w:rsidRPr="00897EE3">
              <w:t>PASS</w:t>
            </w:r>
          </w:p>
        </w:tc>
      </w:tr>
      <w:tr w:rsidR="00333BD6" w:rsidRPr="007E18C1" w14:paraId="0BF1B7FE" w14:textId="77777777" w:rsidTr="00355D13">
        <w:trPr>
          <w:jc w:val="center"/>
        </w:trPr>
        <w:tc>
          <w:tcPr>
            <w:tcW w:w="689" w:type="auto"/>
            <w:vMerge/>
          </w:tcPr>
          <w:p w14:paraId="20A0DA22" w14:textId="77777777" w:rsidR="00333BD6" w:rsidRPr="007E18C1" w:rsidRDefault="00333BD6" w:rsidP="00355D13"/>
        </w:tc>
        <w:tc>
          <w:tcPr>
            <w:tcW w:w="689" w:type="auto"/>
            <w:vMerge/>
          </w:tcPr>
          <w:p w14:paraId="55DD1162" w14:textId="77777777" w:rsidR="00333BD6" w:rsidRPr="007E18C1" w:rsidRDefault="00333BD6" w:rsidP="00355D13"/>
        </w:tc>
        <w:tc>
          <w:tcPr>
            <w:tcW w:w="689" w:type="auto"/>
          </w:tcPr>
          <w:p w14:paraId="1CF0BDF0" w14:textId="77777777" w:rsidR="00333BD6" w:rsidRPr="00897EE3" w:rsidRDefault="00333BD6" w:rsidP="00355D13">
            <w:pPr>
              <w:pStyle w:val="TAC6"/>
            </w:pPr>
            <w:r w:rsidRPr="00897EE3">
              <w:t>2</w:t>
            </w:r>
          </w:p>
        </w:tc>
        <w:tc>
          <w:tcPr>
            <w:tcW w:w="689" w:type="auto"/>
          </w:tcPr>
          <w:p w14:paraId="5AB351CA" w14:textId="77777777" w:rsidR="00333BD6" w:rsidRPr="00897EE3" w:rsidRDefault="00333BD6" w:rsidP="00355D13">
            <w:pPr>
              <w:pStyle w:val="TAC6"/>
            </w:pPr>
            <w:r w:rsidRPr="00897EE3">
              <w:t>384</w:t>
            </w:r>
          </w:p>
        </w:tc>
        <w:tc>
          <w:tcPr>
            <w:tcW w:w="689" w:type="auto"/>
          </w:tcPr>
          <w:p w14:paraId="2C5595AA" w14:textId="77777777" w:rsidR="00333BD6" w:rsidRPr="00897EE3" w:rsidRDefault="00333BD6" w:rsidP="00355D13">
            <w:pPr>
              <w:pStyle w:val="TAC6"/>
            </w:pPr>
            <w:r w:rsidRPr="00897EE3">
              <w:t>BT</w:t>
            </w:r>
          </w:p>
        </w:tc>
        <w:tc>
          <w:tcPr>
            <w:tcW w:w="689" w:type="auto"/>
          </w:tcPr>
          <w:p w14:paraId="6A5B6815" w14:textId="77777777" w:rsidR="00333BD6" w:rsidRPr="00897EE3" w:rsidRDefault="00333BD6" w:rsidP="00355D13">
            <w:pPr>
              <w:pStyle w:val="TAC6"/>
            </w:pPr>
            <w:r w:rsidRPr="00897EE3">
              <w:t>88.7</w:t>
            </w:r>
          </w:p>
        </w:tc>
        <w:tc>
          <w:tcPr>
            <w:tcW w:w="689" w:type="auto"/>
          </w:tcPr>
          <w:p w14:paraId="4FB4D8DA" w14:textId="77777777" w:rsidR="00333BD6" w:rsidRPr="00897EE3" w:rsidRDefault="00333BD6" w:rsidP="00355D13">
            <w:pPr>
              <w:pStyle w:val="TAC6"/>
            </w:pPr>
            <w:r w:rsidRPr="00897EE3">
              <w:t>14</w:t>
            </w:r>
          </w:p>
        </w:tc>
        <w:tc>
          <w:tcPr>
            <w:tcW w:w="689" w:type="auto"/>
          </w:tcPr>
          <w:p w14:paraId="67EFFA43" w14:textId="77777777" w:rsidR="00333BD6" w:rsidRPr="00897EE3" w:rsidRDefault="00333BD6" w:rsidP="00355D13">
            <w:pPr>
              <w:pStyle w:val="TAC6"/>
            </w:pPr>
            <w:r w:rsidRPr="00897EE3">
              <w:t>c03</w:t>
            </w:r>
          </w:p>
        </w:tc>
        <w:tc>
          <w:tcPr>
            <w:tcW w:w="689" w:type="auto"/>
          </w:tcPr>
          <w:p w14:paraId="7C60B8B9" w14:textId="77777777" w:rsidR="00333BD6" w:rsidRPr="00897EE3" w:rsidRDefault="00333BD6" w:rsidP="00355D13">
            <w:pPr>
              <w:pStyle w:val="TAC6"/>
            </w:pPr>
            <w:r w:rsidRPr="00897EE3">
              <w:t>11x32</w:t>
            </w:r>
          </w:p>
        </w:tc>
        <w:tc>
          <w:tcPr>
            <w:tcW w:w="689" w:type="auto"/>
          </w:tcPr>
          <w:p w14:paraId="259B8FFD" w14:textId="77777777" w:rsidR="00333BD6" w:rsidRPr="00897EE3" w:rsidRDefault="00333BD6" w:rsidP="00355D13">
            <w:pPr>
              <w:pStyle w:val="TAC6"/>
            </w:pPr>
            <w:r w:rsidRPr="00897EE3">
              <w:t>73.3</w:t>
            </w:r>
          </w:p>
        </w:tc>
        <w:tc>
          <w:tcPr>
            <w:tcW w:w="689" w:type="auto"/>
          </w:tcPr>
          <w:p w14:paraId="5BEF9D46" w14:textId="77777777" w:rsidR="00333BD6" w:rsidRPr="00897EE3" w:rsidRDefault="00333BD6" w:rsidP="00355D13">
            <w:pPr>
              <w:pStyle w:val="TAC6"/>
            </w:pPr>
            <w:r w:rsidRPr="00897EE3">
              <w:t>24.6</w:t>
            </w:r>
          </w:p>
        </w:tc>
        <w:tc>
          <w:tcPr>
            <w:tcW w:w="689" w:type="auto"/>
          </w:tcPr>
          <w:p w14:paraId="12716165" w14:textId="77777777" w:rsidR="00333BD6" w:rsidRPr="00897EE3" w:rsidRDefault="00333BD6" w:rsidP="00355D13">
            <w:pPr>
              <w:pStyle w:val="TAC6"/>
            </w:pPr>
            <w:r w:rsidRPr="00897EE3">
              <w:t>9.99</w:t>
            </w:r>
          </w:p>
        </w:tc>
        <w:tc>
          <w:tcPr>
            <w:tcW w:w="689" w:type="auto"/>
          </w:tcPr>
          <w:p w14:paraId="22B226CD" w14:textId="77777777" w:rsidR="00333BD6" w:rsidRPr="00897EE3" w:rsidRDefault="00333BD6" w:rsidP="00355D13">
            <w:pPr>
              <w:pStyle w:val="TAC6"/>
            </w:pPr>
            <w:r w:rsidRPr="00897EE3">
              <w:t>BT</w:t>
            </w:r>
          </w:p>
        </w:tc>
        <w:tc>
          <w:tcPr>
            <w:tcW w:w="689" w:type="auto"/>
          </w:tcPr>
          <w:p w14:paraId="27874869" w14:textId="77777777" w:rsidR="00333BD6" w:rsidRPr="00897EE3" w:rsidRDefault="00333BD6" w:rsidP="00355D13">
            <w:pPr>
              <w:pStyle w:val="TAC6"/>
            </w:pPr>
            <w:r w:rsidRPr="00897EE3">
              <w:t>PASS</w:t>
            </w:r>
          </w:p>
        </w:tc>
      </w:tr>
      <w:tr w:rsidR="00333BD6" w:rsidRPr="007E18C1" w14:paraId="2A24A060" w14:textId="77777777" w:rsidTr="00355D13">
        <w:trPr>
          <w:jc w:val="center"/>
        </w:trPr>
        <w:tc>
          <w:tcPr>
            <w:tcW w:w="689" w:type="auto"/>
            <w:vMerge/>
          </w:tcPr>
          <w:p w14:paraId="532C4890" w14:textId="77777777" w:rsidR="00333BD6" w:rsidRPr="007E18C1" w:rsidRDefault="00333BD6" w:rsidP="00355D13"/>
        </w:tc>
        <w:tc>
          <w:tcPr>
            <w:tcW w:w="689" w:type="auto"/>
            <w:vMerge w:val="restart"/>
          </w:tcPr>
          <w:p w14:paraId="64E8AC7A" w14:textId="77777777" w:rsidR="00333BD6" w:rsidRPr="00897EE3" w:rsidRDefault="00333BD6" w:rsidP="00355D13">
            <w:pPr>
              <w:pStyle w:val="TAC6"/>
            </w:pPr>
            <w:r w:rsidRPr="00897EE3">
              <w:t>c07</w:t>
            </w:r>
          </w:p>
        </w:tc>
        <w:tc>
          <w:tcPr>
            <w:tcW w:w="689" w:type="auto"/>
          </w:tcPr>
          <w:p w14:paraId="4D2DC14D" w14:textId="77777777" w:rsidR="00333BD6" w:rsidRPr="00897EE3" w:rsidRDefault="00333BD6" w:rsidP="00355D13">
            <w:pPr>
              <w:pStyle w:val="TAC6"/>
            </w:pPr>
            <w:r w:rsidRPr="00897EE3">
              <w:t>1</w:t>
            </w:r>
          </w:p>
        </w:tc>
        <w:tc>
          <w:tcPr>
            <w:tcW w:w="689" w:type="auto"/>
          </w:tcPr>
          <w:p w14:paraId="6F5D7FE9" w14:textId="77777777" w:rsidR="00333BD6" w:rsidRPr="00897EE3" w:rsidRDefault="00333BD6" w:rsidP="00355D13">
            <w:pPr>
              <w:pStyle w:val="TAC6"/>
            </w:pPr>
            <w:r w:rsidRPr="00897EE3">
              <w:t>512</w:t>
            </w:r>
          </w:p>
        </w:tc>
        <w:tc>
          <w:tcPr>
            <w:tcW w:w="689" w:type="auto"/>
          </w:tcPr>
          <w:p w14:paraId="7100FEC9" w14:textId="77777777" w:rsidR="00333BD6" w:rsidRPr="00897EE3" w:rsidRDefault="00333BD6" w:rsidP="00355D13">
            <w:pPr>
              <w:pStyle w:val="TAC6"/>
            </w:pPr>
            <w:r w:rsidRPr="00897EE3">
              <w:t>NWT</w:t>
            </w:r>
          </w:p>
        </w:tc>
        <w:tc>
          <w:tcPr>
            <w:tcW w:w="689" w:type="auto"/>
          </w:tcPr>
          <w:p w14:paraId="4E3B49A6" w14:textId="77777777" w:rsidR="00333BD6" w:rsidRPr="00897EE3" w:rsidRDefault="00333BD6" w:rsidP="00355D13">
            <w:pPr>
              <w:pStyle w:val="TAC6"/>
            </w:pPr>
            <w:r w:rsidRPr="00897EE3">
              <w:t>90.1</w:t>
            </w:r>
          </w:p>
        </w:tc>
        <w:tc>
          <w:tcPr>
            <w:tcW w:w="689" w:type="auto"/>
          </w:tcPr>
          <w:p w14:paraId="53853D0B" w14:textId="77777777" w:rsidR="00333BD6" w:rsidRPr="00897EE3" w:rsidRDefault="00333BD6" w:rsidP="00355D13">
            <w:pPr>
              <w:pStyle w:val="TAC6"/>
            </w:pPr>
            <w:r w:rsidRPr="00897EE3">
              <w:t>13.3</w:t>
            </w:r>
          </w:p>
        </w:tc>
        <w:tc>
          <w:tcPr>
            <w:tcW w:w="689" w:type="auto"/>
          </w:tcPr>
          <w:p w14:paraId="3983C3BC" w14:textId="77777777" w:rsidR="00333BD6" w:rsidRPr="00897EE3" w:rsidRDefault="00333BD6" w:rsidP="00355D13">
            <w:pPr>
              <w:pStyle w:val="TAC6"/>
            </w:pPr>
            <w:r w:rsidRPr="00897EE3">
              <w:t>c05</w:t>
            </w:r>
          </w:p>
        </w:tc>
        <w:tc>
          <w:tcPr>
            <w:tcW w:w="689" w:type="auto"/>
          </w:tcPr>
          <w:p w14:paraId="0EF8DCFD" w14:textId="77777777" w:rsidR="00333BD6" w:rsidRPr="00897EE3" w:rsidRDefault="00333BD6" w:rsidP="00355D13">
            <w:pPr>
              <w:pStyle w:val="TAC6"/>
            </w:pPr>
            <w:r w:rsidRPr="00897EE3">
              <w:t>11x64</w:t>
            </w:r>
          </w:p>
        </w:tc>
        <w:tc>
          <w:tcPr>
            <w:tcW w:w="689" w:type="auto"/>
          </w:tcPr>
          <w:p w14:paraId="7C4299A4" w14:textId="77777777" w:rsidR="00333BD6" w:rsidRPr="00897EE3" w:rsidRDefault="00333BD6" w:rsidP="00355D13">
            <w:pPr>
              <w:pStyle w:val="TAC6"/>
            </w:pPr>
            <w:r w:rsidRPr="00897EE3">
              <w:t>91</w:t>
            </w:r>
          </w:p>
        </w:tc>
        <w:tc>
          <w:tcPr>
            <w:tcW w:w="689" w:type="auto"/>
          </w:tcPr>
          <w:p w14:paraId="220D3093" w14:textId="77777777" w:rsidR="00333BD6" w:rsidRPr="00897EE3" w:rsidRDefault="00333BD6" w:rsidP="00355D13">
            <w:pPr>
              <w:pStyle w:val="TAC6"/>
            </w:pPr>
            <w:r w:rsidRPr="00897EE3">
              <w:t>12.8</w:t>
            </w:r>
          </w:p>
        </w:tc>
        <w:tc>
          <w:tcPr>
            <w:tcW w:w="689" w:type="auto"/>
          </w:tcPr>
          <w:p w14:paraId="6F0D44F3" w14:textId="77777777" w:rsidR="00333BD6" w:rsidRPr="00897EE3" w:rsidRDefault="00333BD6" w:rsidP="00355D13">
            <w:pPr>
              <w:pStyle w:val="TAC6"/>
            </w:pPr>
            <w:r w:rsidRPr="00897EE3">
              <w:t>-0.9</w:t>
            </w:r>
          </w:p>
        </w:tc>
        <w:tc>
          <w:tcPr>
            <w:tcW w:w="689" w:type="auto"/>
          </w:tcPr>
          <w:p w14:paraId="6B1B1E67" w14:textId="77777777" w:rsidR="00333BD6" w:rsidRPr="00897EE3" w:rsidRDefault="00333BD6" w:rsidP="00355D13">
            <w:pPr>
              <w:pStyle w:val="TAC6"/>
            </w:pPr>
            <w:r w:rsidRPr="00897EE3">
              <w:t>NWT</w:t>
            </w:r>
          </w:p>
        </w:tc>
        <w:tc>
          <w:tcPr>
            <w:tcW w:w="689" w:type="auto"/>
          </w:tcPr>
          <w:p w14:paraId="0A6A46A3" w14:textId="77777777" w:rsidR="00333BD6" w:rsidRPr="00897EE3" w:rsidRDefault="00333BD6" w:rsidP="00355D13">
            <w:pPr>
              <w:pStyle w:val="TAC6"/>
            </w:pPr>
            <w:r w:rsidRPr="00897EE3">
              <w:t>PASS</w:t>
            </w:r>
          </w:p>
        </w:tc>
      </w:tr>
      <w:tr w:rsidR="00333BD6" w:rsidRPr="007E18C1" w14:paraId="32A0D480" w14:textId="77777777" w:rsidTr="00355D13">
        <w:trPr>
          <w:jc w:val="center"/>
        </w:trPr>
        <w:tc>
          <w:tcPr>
            <w:tcW w:w="689" w:type="auto"/>
            <w:vMerge/>
          </w:tcPr>
          <w:p w14:paraId="5A294F73" w14:textId="77777777" w:rsidR="00333BD6" w:rsidRPr="007E18C1" w:rsidRDefault="00333BD6" w:rsidP="00355D13"/>
        </w:tc>
        <w:tc>
          <w:tcPr>
            <w:tcW w:w="689" w:type="auto"/>
            <w:vMerge/>
          </w:tcPr>
          <w:p w14:paraId="7DD9E10A" w14:textId="77777777" w:rsidR="00333BD6" w:rsidRPr="007E18C1" w:rsidRDefault="00333BD6" w:rsidP="00355D13"/>
        </w:tc>
        <w:tc>
          <w:tcPr>
            <w:tcW w:w="689" w:type="auto"/>
          </w:tcPr>
          <w:p w14:paraId="2A9B3CE9" w14:textId="77777777" w:rsidR="00333BD6" w:rsidRPr="00897EE3" w:rsidRDefault="00333BD6" w:rsidP="00355D13">
            <w:pPr>
              <w:pStyle w:val="TAC6"/>
            </w:pPr>
            <w:r w:rsidRPr="00897EE3">
              <w:t>2</w:t>
            </w:r>
          </w:p>
        </w:tc>
        <w:tc>
          <w:tcPr>
            <w:tcW w:w="689" w:type="auto"/>
          </w:tcPr>
          <w:p w14:paraId="207C8F49" w14:textId="77777777" w:rsidR="00333BD6" w:rsidRPr="00897EE3" w:rsidRDefault="00333BD6" w:rsidP="00355D13">
            <w:pPr>
              <w:pStyle w:val="TAC6"/>
            </w:pPr>
            <w:r w:rsidRPr="00897EE3">
              <w:t>512</w:t>
            </w:r>
          </w:p>
        </w:tc>
        <w:tc>
          <w:tcPr>
            <w:tcW w:w="689" w:type="auto"/>
          </w:tcPr>
          <w:p w14:paraId="6591B8C9" w14:textId="77777777" w:rsidR="00333BD6" w:rsidRPr="00897EE3" w:rsidRDefault="00333BD6" w:rsidP="00355D13">
            <w:pPr>
              <w:pStyle w:val="TAC6"/>
            </w:pPr>
            <w:r w:rsidRPr="00897EE3">
              <w:t>BT</w:t>
            </w:r>
          </w:p>
        </w:tc>
        <w:tc>
          <w:tcPr>
            <w:tcW w:w="689" w:type="auto"/>
          </w:tcPr>
          <w:p w14:paraId="226AEBFC" w14:textId="77777777" w:rsidR="00333BD6" w:rsidRPr="00897EE3" w:rsidRDefault="00333BD6" w:rsidP="00355D13">
            <w:pPr>
              <w:pStyle w:val="TAC6"/>
            </w:pPr>
            <w:r w:rsidRPr="00897EE3">
              <w:t>90.1</w:t>
            </w:r>
          </w:p>
        </w:tc>
        <w:tc>
          <w:tcPr>
            <w:tcW w:w="689" w:type="auto"/>
          </w:tcPr>
          <w:p w14:paraId="7AEBEAC6" w14:textId="77777777" w:rsidR="00333BD6" w:rsidRPr="00897EE3" w:rsidRDefault="00333BD6" w:rsidP="00355D13">
            <w:pPr>
              <w:pStyle w:val="TAC6"/>
            </w:pPr>
            <w:r w:rsidRPr="00897EE3">
              <w:t>13.3</w:t>
            </w:r>
          </w:p>
        </w:tc>
        <w:tc>
          <w:tcPr>
            <w:tcW w:w="689" w:type="auto"/>
          </w:tcPr>
          <w:p w14:paraId="479AB207" w14:textId="77777777" w:rsidR="00333BD6" w:rsidRPr="00897EE3" w:rsidRDefault="00333BD6" w:rsidP="00355D13">
            <w:pPr>
              <w:pStyle w:val="TAC6"/>
            </w:pPr>
            <w:r w:rsidRPr="00897EE3">
              <w:t>c04</w:t>
            </w:r>
          </w:p>
        </w:tc>
        <w:tc>
          <w:tcPr>
            <w:tcW w:w="689" w:type="auto"/>
          </w:tcPr>
          <w:p w14:paraId="14AC9960" w14:textId="77777777" w:rsidR="00333BD6" w:rsidRPr="00897EE3" w:rsidRDefault="00333BD6" w:rsidP="00355D13">
            <w:pPr>
              <w:pStyle w:val="TAC6"/>
            </w:pPr>
            <w:r w:rsidRPr="00897EE3">
              <w:t>11x48</w:t>
            </w:r>
          </w:p>
        </w:tc>
        <w:tc>
          <w:tcPr>
            <w:tcW w:w="689" w:type="auto"/>
          </w:tcPr>
          <w:p w14:paraId="3C84C1C1" w14:textId="77777777" w:rsidR="00333BD6" w:rsidRPr="00897EE3" w:rsidRDefault="00333BD6" w:rsidP="00355D13">
            <w:pPr>
              <w:pStyle w:val="TAC6"/>
            </w:pPr>
            <w:r w:rsidRPr="00897EE3">
              <w:t>87.6</w:t>
            </w:r>
          </w:p>
        </w:tc>
        <w:tc>
          <w:tcPr>
            <w:tcW w:w="689" w:type="auto"/>
          </w:tcPr>
          <w:p w14:paraId="4C09E6B3" w14:textId="77777777" w:rsidR="00333BD6" w:rsidRPr="00897EE3" w:rsidRDefault="00333BD6" w:rsidP="00355D13">
            <w:pPr>
              <w:pStyle w:val="TAC6"/>
            </w:pPr>
            <w:r w:rsidRPr="00897EE3">
              <w:t>15.3</w:t>
            </w:r>
          </w:p>
        </w:tc>
        <w:tc>
          <w:tcPr>
            <w:tcW w:w="689" w:type="auto"/>
          </w:tcPr>
          <w:p w14:paraId="32E435D9" w14:textId="77777777" w:rsidR="00333BD6" w:rsidRPr="00897EE3" w:rsidRDefault="00333BD6" w:rsidP="00355D13">
            <w:pPr>
              <w:pStyle w:val="TAC6"/>
            </w:pPr>
            <w:r w:rsidRPr="00897EE3">
              <w:t>2.23</w:t>
            </w:r>
          </w:p>
        </w:tc>
        <w:tc>
          <w:tcPr>
            <w:tcW w:w="689" w:type="auto"/>
          </w:tcPr>
          <w:p w14:paraId="77F290FB" w14:textId="77777777" w:rsidR="00333BD6" w:rsidRPr="00897EE3" w:rsidRDefault="00333BD6" w:rsidP="00355D13">
            <w:pPr>
              <w:pStyle w:val="TAC6"/>
            </w:pPr>
            <w:r w:rsidRPr="00897EE3">
              <w:t>BT</w:t>
            </w:r>
          </w:p>
        </w:tc>
        <w:tc>
          <w:tcPr>
            <w:tcW w:w="689" w:type="auto"/>
          </w:tcPr>
          <w:p w14:paraId="2FB0F481" w14:textId="77777777" w:rsidR="00333BD6" w:rsidRPr="00897EE3" w:rsidRDefault="00333BD6" w:rsidP="00355D13">
            <w:pPr>
              <w:pStyle w:val="TAC6"/>
            </w:pPr>
            <w:r w:rsidRPr="00897EE3">
              <w:t>PASS</w:t>
            </w:r>
          </w:p>
        </w:tc>
      </w:tr>
      <w:bookmarkEnd w:id="488"/>
    </w:tbl>
    <w:p w14:paraId="5F0511F5" w14:textId="77777777" w:rsidR="00333BD6" w:rsidRPr="00897EE3" w:rsidRDefault="00333BD6" w:rsidP="00333BD6"/>
    <w:p w14:paraId="608ECD94" w14:textId="77777777" w:rsidR="00333BD6" w:rsidRPr="00897EE3" w:rsidRDefault="00333BD6" w:rsidP="00333BD6">
      <w:r w:rsidRPr="00897EE3">
        <w:t>The following table provides a summary of the results. For this summary, the requirements that are defined as a disjunction of two separate checks have been combined into an overall status for this requirement as described before.</w:t>
      </w:r>
    </w:p>
    <w:p w14:paraId="61717DFB" w14:textId="13370C55" w:rsidR="00333BD6" w:rsidRPr="00897EE3" w:rsidRDefault="00333BD6" w:rsidP="00333BD6">
      <w:pPr>
        <w:pStyle w:val="TH"/>
      </w:pPr>
      <w:r w:rsidRPr="00897EE3">
        <w:t xml:space="preserve">Table </w:t>
      </w:r>
      <w:r w:rsidR="00261D75" w:rsidRPr="00897EE3">
        <w:rPr>
          <w:noProof/>
          <w:cs/>
        </w:rPr>
        <w:t>‎</w:t>
      </w:r>
      <w:r w:rsidR="00261D75" w:rsidRPr="00897EE3">
        <w:rPr>
          <w:noProof/>
        </w:rPr>
        <w:t>9.6</w:t>
      </w:r>
      <w:r w:rsidR="00261D75" w:rsidRPr="007E18C1">
        <w:noBreakHyphen/>
      </w:r>
      <w:r w:rsidR="00261D75" w:rsidRPr="007E18C1">
        <w:rPr>
          <w:noProof/>
        </w:rPr>
        <w:t>8</w:t>
      </w:r>
      <w:r w:rsidRPr="00897EE3">
        <w:t>: Summary of the results of BS1534-3b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333BD6" w:rsidRPr="007E18C1" w14:paraId="691741F9" w14:textId="77777777" w:rsidTr="0033359A">
        <w:trPr>
          <w:jc w:val="center"/>
        </w:trPr>
        <w:tc>
          <w:tcPr>
            <w:tcW w:w="0" w:type="auto"/>
            <w:shd w:val="clear" w:color="auto" w:fill="D9D9D9" w:themeFill="background1" w:themeFillShade="D9"/>
          </w:tcPr>
          <w:p w14:paraId="59FAF081" w14:textId="77777777" w:rsidR="00333BD6" w:rsidRPr="00897EE3" w:rsidRDefault="00333BD6" w:rsidP="00355D13">
            <w:pPr>
              <w:pStyle w:val="TAH"/>
            </w:pPr>
            <w:bookmarkStart w:id="489" w:name="MCCQCTEMPBM_00000159"/>
            <w:r w:rsidRPr="00897EE3">
              <w:t>Lab</w:t>
            </w:r>
          </w:p>
        </w:tc>
        <w:tc>
          <w:tcPr>
            <w:tcW w:w="0" w:type="auto"/>
            <w:shd w:val="clear" w:color="auto" w:fill="D9D9D9" w:themeFill="background1" w:themeFillShade="D9"/>
          </w:tcPr>
          <w:p w14:paraId="0AE97B67" w14:textId="77777777" w:rsidR="00333BD6" w:rsidRPr="00897EE3" w:rsidRDefault="00333BD6" w:rsidP="00355D13">
            <w:pPr>
              <w:pStyle w:val="TAH"/>
            </w:pPr>
            <w:r w:rsidRPr="00897EE3">
              <w:t>Cond.</w:t>
            </w:r>
          </w:p>
        </w:tc>
        <w:tc>
          <w:tcPr>
            <w:tcW w:w="0" w:type="auto"/>
            <w:shd w:val="clear" w:color="auto" w:fill="D9D9D9" w:themeFill="background1" w:themeFillShade="D9"/>
          </w:tcPr>
          <w:p w14:paraId="3A2FDF88" w14:textId="77777777" w:rsidR="00333BD6" w:rsidRPr="00897EE3" w:rsidRDefault="00333BD6" w:rsidP="00355D13">
            <w:pPr>
              <w:pStyle w:val="TAH"/>
            </w:pPr>
            <w:r w:rsidRPr="00897EE3">
              <w:t>Bitrate</w:t>
            </w:r>
          </w:p>
        </w:tc>
        <w:tc>
          <w:tcPr>
            <w:tcW w:w="0" w:type="auto"/>
            <w:shd w:val="clear" w:color="auto" w:fill="D9D9D9" w:themeFill="background1" w:themeFillShade="D9"/>
          </w:tcPr>
          <w:p w14:paraId="599F3853" w14:textId="77777777" w:rsidR="00333BD6" w:rsidRPr="00897EE3" w:rsidRDefault="00333BD6" w:rsidP="00355D13">
            <w:pPr>
              <w:pStyle w:val="TAH"/>
            </w:pPr>
            <w:r w:rsidRPr="00897EE3">
              <w:t>ToR</w:t>
            </w:r>
          </w:p>
        </w:tc>
        <w:tc>
          <w:tcPr>
            <w:tcW w:w="0" w:type="auto"/>
            <w:shd w:val="clear" w:color="auto" w:fill="D9D9D9" w:themeFill="background1" w:themeFillShade="D9"/>
          </w:tcPr>
          <w:p w14:paraId="4C40B2C6" w14:textId="77777777" w:rsidR="00333BD6" w:rsidRPr="00897EE3" w:rsidRDefault="00333BD6" w:rsidP="00355D13">
            <w:pPr>
              <w:pStyle w:val="TAH"/>
            </w:pPr>
            <w:r w:rsidRPr="00897EE3">
              <w:t>Status</w:t>
            </w:r>
          </w:p>
        </w:tc>
      </w:tr>
      <w:tr w:rsidR="00333BD6" w:rsidRPr="007E18C1" w14:paraId="67F22804" w14:textId="77777777" w:rsidTr="00073C15">
        <w:trPr>
          <w:jc w:val="center"/>
        </w:trPr>
        <w:tc>
          <w:tcPr>
            <w:tcW w:w="0" w:type="auto"/>
            <w:vMerge w:val="restart"/>
          </w:tcPr>
          <w:p w14:paraId="3C4AEAD0" w14:textId="77777777" w:rsidR="00333BD6" w:rsidRPr="00897EE3" w:rsidRDefault="00333BD6" w:rsidP="00355D13">
            <w:pPr>
              <w:pStyle w:val="TAC"/>
            </w:pPr>
            <w:r w:rsidRPr="00897EE3">
              <w:t>a</w:t>
            </w:r>
          </w:p>
        </w:tc>
        <w:tc>
          <w:tcPr>
            <w:tcW w:w="0" w:type="auto"/>
          </w:tcPr>
          <w:p w14:paraId="211F02FC" w14:textId="77777777" w:rsidR="00333BD6" w:rsidRPr="00897EE3" w:rsidRDefault="00333BD6" w:rsidP="00355D13">
            <w:pPr>
              <w:pStyle w:val="TAC"/>
            </w:pPr>
            <w:r w:rsidRPr="00897EE3">
              <w:t>c06</w:t>
            </w:r>
          </w:p>
        </w:tc>
        <w:tc>
          <w:tcPr>
            <w:tcW w:w="0" w:type="auto"/>
          </w:tcPr>
          <w:p w14:paraId="3DC233B8" w14:textId="77777777" w:rsidR="00333BD6" w:rsidRPr="00897EE3" w:rsidRDefault="00333BD6" w:rsidP="00355D13">
            <w:pPr>
              <w:pStyle w:val="TAC"/>
            </w:pPr>
            <w:r w:rsidRPr="00897EE3">
              <w:t>384</w:t>
            </w:r>
          </w:p>
        </w:tc>
        <w:tc>
          <w:tcPr>
            <w:tcW w:w="0" w:type="auto"/>
          </w:tcPr>
          <w:p w14:paraId="5E470032" w14:textId="77777777" w:rsidR="00333BD6" w:rsidRPr="00897EE3" w:rsidRDefault="00333BD6" w:rsidP="00355D13">
            <w:pPr>
              <w:pStyle w:val="TAC"/>
            </w:pPr>
            <w:r w:rsidRPr="00897EE3">
              <w:t>NWT c04 OR BT c03</w:t>
            </w:r>
          </w:p>
        </w:tc>
        <w:tc>
          <w:tcPr>
            <w:tcW w:w="0" w:type="auto"/>
          </w:tcPr>
          <w:p w14:paraId="64DF5CA6" w14:textId="77777777" w:rsidR="00333BD6" w:rsidRPr="00897EE3" w:rsidRDefault="00333BD6" w:rsidP="00355D13">
            <w:pPr>
              <w:pStyle w:val="TAC"/>
            </w:pPr>
            <w:r w:rsidRPr="00897EE3">
              <w:t>PASS</w:t>
            </w:r>
          </w:p>
        </w:tc>
      </w:tr>
      <w:tr w:rsidR="00333BD6" w:rsidRPr="007E18C1" w14:paraId="63B695B8" w14:textId="77777777" w:rsidTr="00073C15">
        <w:trPr>
          <w:jc w:val="center"/>
        </w:trPr>
        <w:tc>
          <w:tcPr>
            <w:tcW w:w="0" w:type="auto"/>
            <w:vMerge/>
          </w:tcPr>
          <w:p w14:paraId="4FF607E1" w14:textId="77777777" w:rsidR="00333BD6" w:rsidRPr="007E18C1" w:rsidRDefault="00333BD6" w:rsidP="00355D13"/>
        </w:tc>
        <w:tc>
          <w:tcPr>
            <w:tcW w:w="0" w:type="auto"/>
          </w:tcPr>
          <w:p w14:paraId="2C992831" w14:textId="77777777" w:rsidR="00333BD6" w:rsidRPr="00897EE3" w:rsidRDefault="00333BD6" w:rsidP="00355D13">
            <w:pPr>
              <w:pStyle w:val="TAC"/>
            </w:pPr>
            <w:r w:rsidRPr="00897EE3">
              <w:t>c07</w:t>
            </w:r>
          </w:p>
        </w:tc>
        <w:tc>
          <w:tcPr>
            <w:tcW w:w="0" w:type="auto"/>
          </w:tcPr>
          <w:p w14:paraId="0AA7B765" w14:textId="77777777" w:rsidR="00333BD6" w:rsidRPr="00897EE3" w:rsidRDefault="00333BD6" w:rsidP="00355D13">
            <w:pPr>
              <w:pStyle w:val="TAC"/>
            </w:pPr>
            <w:r w:rsidRPr="00897EE3">
              <w:t>512</w:t>
            </w:r>
          </w:p>
        </w:tc>
        <w:tc>
          <w:tcPr>
            <w:tcW w:w="0" w:type="auto"/>
          </w:tcPr>
          <w:p w14:paraId="5F335E21" w14:textId="77777777" w:rsidR="00333BD6" w:rsidRPr="00897EE3" w:rsidRDefault="00333BD6" w:rsidP="00355D13">
            <w:pPr>
              <w:pStyle w:val="TAC"/>
            </w:pPr>
            <w:r w:rsidRPr="00897EE3">
              <w:t>NWT c05 OR BT c04</w:t>
            </w:r>
          </w:p>
        </w:tc>
        <w:tc>
          <w:tcPr>
            <w:tcW w:w="0" w:type="auto"/>
          </w:tcPr>
          <w:p w14:paraId="50AEF9EB" w14:textId="77777777" w:rsidR="00333BD6" w:rsidRPr="00897EE3" w:rsidRDefault="00333BD6" w:rsidP="00355D13">
            <w:pPr>
              <w:pStyle w:val="TAC"/>
            </w:pPr>
            <w:r w:rsidRPr="00897EE3">
              <w:t>PASS</w:t>
            </w:r>
          </w:p>
        </w:tc>
      </w:tr>
      <w:tr w:rsidR="00333BD6" w:rsidRPr="007E18C1" w14:paraId="7D87637D" w14:textId="77777777" w:rsidTr="00073C15">
        <w:trPr>
          <w:jc w:val="center"/>
        </w:trPr>
        <w:tc>
          <w:tcPr>
            <w:tcW w:w="0" w:type="auto"/>
            <w:vMerge w:val="restart"/>
          </w:tcPr>
          <w:p w14:paraId="6E9A9C84" w14:textId="77777777" w:rsidR="00333BD6" w:rsidRPr="00897EE3" w:rsidRDefault="00333BD6" w:rsidP="00355D13">
            <w:pPr>
              <w:pStyle w:val="TAC"/>
            </w:pPr>
            <w:r w:rsidRPr="00897EE3">
              <w:t>b</w:t>
            </w:r>
          </w:p>
        </w:tc>
        <w:tc>
          <w:tcPr>
            <w:tcW w:w="0" w:type="auto"/>
          </w:tcPr>
          <w:p w14:paraId="3C736AA4" w14:textId="77777777" w:rsidR="00333BD6" w:rsidRPr="00897EE3" w:rsidRDefault="00333BD6" w:rsidP="00355D13">
            <w:pPr>
              <w:pStyle w:val="TAC"/>
            </w:pPr>
            <w:r w:rsidRPr="00897EE3">
              <w:t>c06</w:t>
            </w:r>
          </w:p>
        </w:tc>
        <w:tc>
          <w:tcPr>
            <w:tcW w:w="0" w:type="auto"/>
          </w:tcPr>
          <w:p w14:paraId="32CEE4A1" w14:textId="77777777" w:rsidR="00333BD6" w:rsidRPr="00897EE3" w:rsidRDefault="00333BD6" w:rsidP="00355D13">
            <w:pPr>
              <w:pStyle w:val="TAC"/>
            </w:pPr>
            <w:r w:rsidRPr="00897EE3">
              <w:t>384</w:t>
            </w:r>
          </w:p>
        </w:tc>
        <w:tc>
          <w:tcPr>
            <w:tcW w:w="0" w:type="auto"/>
          </w:tcPr>
          <w:p w14:paraId="4625C02A" w14:textId="77777777" w:rsidR="00333BD6" w:rsidRPr="00897EE3" w:rsidRDefault="00333BD6" w:rsidP="00355D13">
            <w:pPr>
              <w:pStyle w:val="TAC"/>
            </w:pPr>
            <w:r w:rsidRPr="00897EE3">
              <w:t>NWT c04 OR BT c03</w:t>
            </w:r>
          </w:p>
        </w:tc>
        <w:tc>
          <w:tcPr>
            <w:tcW w:w="0" w:type="auto"/>
          </w:tcPr>
          <w:p w14:paraId="3149F6A2" w14:textId="77777777" w:rsidR="00333BD6" w:rsidRPr="00897EE3" w:rsidRDefault="00333BD6" w:rsidP="00355D13">
            <w:pPr>
              <w:pStyle w:val="TAC"/>
            </w:pPr>
            <w:r w:rsidRPr="00897EE3">
              <w:t>PASS</w:t>
            </w:r>
          </w:p>
        </w:tc>
      </w:tr>
      <w:tr w:rsidR="00333BD6" w:rsidRPr="007E18C1" w14:paraId="632796D4" w14:textId="77777777" w:rsidTr="00073C15">
        <w:trPr>
          <w:jc w:val="center"/>
        </w:trPr>
        <w:tc>
          <w:tcPr>
            <w:tcW w:w="0" w:type="auto"/>
            <w:vMerge/>
          </w:tcPr>
          <w:p w14:paraId="4E00ACEB" w14:textId="77777777" w:rsidR="00333BD6" w:rsidRPr="007E18C1" w:rsidRDefault="00333BD6" w:rsidP="00355D13"/>
        </w:tc>
        <w:tc>
          <w:tcPr>
            <w:tcW w:w="0" w:type="auto"/>
          </w:tcPr>
          <w:p w14:paraId="0AF68C9D" w14:textId="77777777" w:rsidR="00333BD6" w:rsidRPr="00897EE3" w:rsidRDefault="00333BD6" w:rsidP="00355D13">
            <w:pPr>
              <w:pStyle w:val="TAC"/>
            </w:pPr>
            <w:r w:rsidRPr="00897EE3">
              <w:t>c07</w:t>
            </w:r>
          </w:p>
        </w:tc>
        <w:tc>
          <w:tcPr>
            <w:tcW w:w="0" w:type="auto"/>
          </w:tcPr>
          <w:p w14:paraId="2F7D2353" w14:textId="77777777" w:rsidR="00333BD6" w:rsidRPr="00897EE3" w:rsidRDefault="00333BD6" w:rsidP="00355D13">
            <w:pPr>
              <w:pStyle w:val="TAC"/>
            </w:pPr>
            <w:r w:rsidRPr="00897EE3">
              <w:t>512</w:t>
            </w:r>
          </w:p>
        </w:tc>
        <w:tc>
          <w:tcPr>
            <w:tcW w:w="0" w:type="auto"/>
          </w:tcPr>
          <w:p w14:paraId="6EC0FB25" w14:textId="77777777" w:rsidR="00333BD6" w:rsidRPr="00897EE3" w:rsidRDefault="00333BD6" w:rsidP="00355D13">
            <w:pPr>
              <w:pStyle w:val="TAC"/>
            </w:pPr>
            <w:r w:rsidRPr="00897EE3">
              <w:t>NWT c05 OR BT c04</w:t>
            </w:r>
          </w:p>
        </w:tc>
        <w:tc>
          <w:tcPr>
            <w:tcW w:w="0" w:type="auto"/>
          </w:tcPr>
          <w:p w14:paraId="7C6FAC08" w14:textId="77777777" w:rsidR="00333BD6" w:rsidRPr="00897EE3" w:rsidRDefault="00333BD6" w:rsidP="00355D13">
            <w:pPr>
              <w:pStyle w:val="TAC"/>
            </w:pPr>
            <w:r w:rsidRPr="00897EE3">
              <w:t>PASS</w:t>
            </w:r>
          </w:p>
        </w:tc>
      </w:tr>
      <w:tr w:rsidR="00333BD6" w:rsidRPr="007E18C1" w14:paraId="03E1711A" w14:textId="77777777" w:rsidTr="00073C15">
        <w:trPr>
          <w:jc w:val="center"/>
        </w:trPr>
        <w:tc>
          <w:tcPr>
            <w:tcW w:w="0" w:type="auto"/>
            <w:vMerge w:val="restart"/>
          </w:tcPr>
          <w:p w14:paraId="00D240D3" w14:textId="77777777" w:rsidR="00333BD6" w:rsidRPr="00897EE3" w:rsidRDefault="00333BD6" w:rsidP="00355D13">
            <w:pPr>
              <w:pStyle w:val="TAC"/>
            </w:pPr>
            <w:r w:rsidRPr="00897EE3">
              <w:t>b+a</w:t>
            </w:r>
          </w:p>
        </w:tc>
        <w:tc>
          <w:tcPr>
            <w:tcW w:w="0" w:type="auto"/>
          </w:tcPr>
          <w:p w14:paraId="1D0D9128" w14:textId="77777777" w:rsidR="00333BD6" w:rsidRPr="00897EE3" w:rsidRDefault="00333BD6" w:rsidP="00355D13">
            <w:pPr>
              <w:pStyle w:val="TAC"/>
            </w:pPr>
            <w:r w:rsidRPr="00897EE3">
              <w:t>c06</w:t>
            </w:r>
          </w:p>
        </w:tc>
        <w:tc>
          <w:tcPr>
            <w:tcW w:w="0" w:type="auto"/>
          </w:tcPr>
          <w:p w14:paraId="2C866F58" w14:textId="77777777" w:rsidR="00333BD6" w:rsidRPr="00897EE3" w:rsidRDefault="00333BD6" w:rsidP="00355D13">
            <w:pPr>
              <w:pStyle w:val="TAC"/>
            </w:pPr>
            <w:r w:rsidRPr="00897EE3">
              <w:t>384</w:t>
            </w:r>
          </w:p>
        </w:tc>
        <w:tc>
          <w:tcPr>
            <w:tcW w:w="0" w:type="auto"/>
          </w:tcPr>
          <w:p w14:paraId="3C6A50B5" w14:textId="77777777" w:rsidR="00333BD6" w:rsidRPr="00897EE3" w:rsidRDefault="00333BD6" w:rsidP="00355D13">
            <w:pPr>
              <w:pStyle w:val="TAC"/>
            </w:pPr>
            <w:r w:rsidRPr="00897EE3">
              <w:t>NWT c04 OR BT c03</w:t>
            </w:r>
          </w:p>
        </w:tc>
        <w:tc>
          <w:tcPr>
            <w:tcW w:w="0" w:type="auto"/>
          </w:tcPr>
          <w:p w14:paraId="55A707C2" w14:textId="77777777" w:rsidR="00333BD6" w:rsidRPr="00897EE3" w:rsidRDefault="00333BD6" w:rsidP="00355D13">
            <w:pPr>
              <w:pStyle w:val="TAC"/>
            </w:pPr>
            <w:r w:rsidRPr="00897EE3">
              <w:t>PASS</w:t>
            </w:r>
          </w:p>
        </w:tc>
      </w:tr>
      <w:tr w:rsidR="00333BD6" w:rsidRPr="007E18C1" w14:paraId="65BCD2BD" w14:textId="77777777" w:rsidTr="00073C15">
        <w:trPr>
          <w:jc w:val="center"/>
        </w:trPr>
        <w:tc>
          <w:tcPr>
            <w:tcW w:w="0" w:type="auto"/>
            <w:vMerge/>
          </w:tcPr>
          <w:p w14:paraId="7ABC9AD4" w14:textId="77777777" w:rsidR="00333BD6" w:rsidRPr="007E18C1" w:rsidRDefault="00333BD6" w:rsidP="00355D13"/>
        </w:tc>
        <w:tc>
          <w:tcPr>
            <w:tcW w:w="0" w:type="auto"/>
          </w:tcPr>
          <w:p w14:paraId="308CB38C" w14:textId="77777777" w:rsidR="00333BD6" w:rsidRPr="00897EE3" w:rsidRDefault="00333BD6" w:rsidP="00355D13">
            <w:pPr>
              <w:pStyle w:val="TAC"/>
            </w:pPr>
            <w:r w:rsidRPr="00897EE3">
              <w:t>c07</w:t>
            </w:r>
          </w:p>
        </w:tc>
        <w:tc>
          <w:tcPr>
            <w:tcW w:w="0" w:type="auto"/>
          </w:tcPr>
          <w:p w14:paraId="20D0D781" w14:textId="77777777" w:rsidR="00333BD6" w:rsidRPr="00897EE3" w:rsidRDefault="00333BD6" w:rsidP="00355D13">
            <w:pPr>
              <w:pStyle w:val="TAC"/>
            </w:pPr>
            <w:r w:rsidRPr="00897EE3">
              <w:t>512</w:t>
            </w:r>
          </w:p>
        </w:tc>
        <w:tc>
          <w:tcPr>
            <w:tcW w:w="0" w:type="auto"/>
          </w:tcPr>
          <w:p w14:paraId="06E83AF2" w14:textId="77777777" w:rsidR="00333BD6" w:rsidRPr="00897EE3" w:rsidRDefault="00333BD6" w:rsidP="00355D13">
            <w:pPr>
              <w:pStyle w:val="TAC"/>
            </w:pPr>
            <w:r w:rsidRPr="00897EE3">
              <w:t>NWT c05 OR BT c04</w:t>
            </w:r>
          </w:p>
        </w:tc>
        <w:tc>
          <w:tcPr>
            <w:tcW w:w="0" w:type="auto"/>
          </w:tcPr>
          <w:p w14:paraId="162A098B" w14:textId="77777777" w:rsidR="00333BD6" w:rsidRPr="00897EE3" w:rsidRDefault="00333BD6" w:rsidP="00355D13">
            <w:pPr>
              <w:pStyle w:val="TAC"/>
            </w:pPr>
            <w:r w:rsidRPr="00897EE3">
              <w:t>PASS</w:t>
            </w:r>
          </w:p>
        </w:tc>
      </w:tr>
    </w:tbl>
    <w:p w14:paraId="4D984E70" w14:textId="77777777" w:rsidR="00363DF3" w:rsidRDefault="00363DF3" w:rsidP="00363DF3">
      <w:bookmarkStart w:id="490" w:name="MCCQCTEMPBM_00000049"/>
      <w:bookmarkEnd w:id="489"/>
    </w:p>
    <w:p w14:paraId="06AF539C" w14:textId="10D16EE7" w:rsidR="00304FE1" w:rsidRPr="00897EE3" w:rsidRDefault="001E1BBB" w:rsidP="001E1BBB">
      <w:pPr>
        <w:pStyle w:val="Heading2"/>
      </w:pPr>
      <w:bookmarkStart w:id="491" w:name="_Toc167314825"/>
      <w:bookmarkStart w:id="492" w:name="_Toc167315984"/>
      <w:bookmarkStart w:id="493" w:name="_Toc167316408"/>
      <w:bookmarkStart w:id="494" w:name="_Toc167376999"/>
      <w:r w:rsidRPr="00897EE3">
        <w:t>9.7</w:t>
      </w:r>
      <w:r w:rsidRPr="00897EE3">
        <w:tab/>
      </w:r>
      <w:bookmarkStart w:id="495" w:name="_Toc166841190"/>
      <w:r w:rsidR="00304FE1" w:rsidRPr="00897EE3">
        <w:t>Combined Objects and SBA (OSBA)</w:t>
      </w:r>
      <w:bookmarkEnd w:id="491"/>
      <w:bookmarkEnd w:id="492"/>
      <w:bookmarkEnd w:id="493"/>
      <w:bookmarkEnd w:id="494"/>
      <w:bookmarkEnd w:id="495"/>
    </w:p>
    <w:p w14:paraId="4999C442" w14:textId="0C5818C1" w:rsidR="00F16F23" w:rsidRPr="00897EE3" w:rsidRDefault="001E1BBB" w:rsidP="001E1BBB">
      <w:pPr>
        <w:pStyle w:val="Heading3"/>
      </w:pPr>
      <w:bookmarkStart w:id="496" w:name="_Toc167314826"/>
      <w:bookmarkStart w:id="497" w:name="_Toc167315985"/>
      <w:bookmarkStart w:id="498" w:name="_Toc167316409"/>
      <w:bookmarkStart w:id="499" w:name="_Toc167377000"/>
      <w:bookmarkEnd w:id="490"/>
      <w:r w:rsidRPr="00897EE3">
        <w:t>9.7.1</w:t>
      </w:r>
      <w:r w:rsidRPr="00897EE3">
        <w:tab/>
      </w:r>
      <w:bookmarkStart w:id="500" w:name="_Toc166841191"/>
      <w:r w:rsidR="00F16F23" w:rsidRPr="00897EE3">
        <w:t>Overview</w:t>
      </w:r>
      <w:bookmarkEnd w:id="496"/>
      <w:bookmarkEnd w:id="497"/>
      <w:bookmarkEnd w:id="498"/>
      <w:bookmarkEnd w:id="499"/>
      <w:bookmarkEnd w:id="500"/>
    </w:p>
    <w:p w14:paraId="24E08934" w14:textId="6321E661" w:rsidR="00262D25" w:rsidRPr="00897EE3" w:rsidRDefault="00496336" w:rsidP="00496336">
      <w:r w:rsidRPr="00897EE3">
        <w:t xml:space="preserve">Provided as </w:t>
      </w:r>
      <w:r w:rsidR="00E51736" w:rsidRPr="00897EE3">
        <w:t>o</w:t>
      </w:r>
      <w:r w:rsidRPr="00897EE3">
        <w:t>ptional additional information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p>
    <w:p w14:paraId="54FC5D5E" w14:textId="268FF4AD" w:rsidR="00262D25" w:rsidRPr="00897EE3" w:rsidRDefault="00262D25" w:rsidP="00262D25">
      <w:pPr>
        <w:pStyle w:val="B1"/>
      </w:pPr>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r w:rsidR="009F2ED4" w:rsidRPr="007E18C1">
        <w:t> </w:t>
      </w:r>
      <w:r w:rsidRPr="00897EE3">
        <w:t xml:space="preserve">kbps, </w:t>
      </w:r>
      <w:r w:rsidR="00E81833" w:rsidRPr="00897EE3">
        <w:t>headphone</w:t>
      </w:r>
      <w:r w:rsidRPr="00897EE3">
        <w:t xml:space="preserve"> presentation</w:t>
      </w:r>
    </w:p>
    <w:p w14:paraId="4908DD54" w14:textId="7BAA57BA" w:rsidR="00F16F23" w:rsidRPr="00897EE3" w:rsidRDefault="00262D25" w:rsidP="00444745">
      <w:pPr>
        <w:pStyle w:val="B1"/>
      </w:pPr>
      <w:r w:rsidRPr="00897EE3">
        <w:t>-</w:t>
      </w:r>
      <w:r w:rsidRPr="00897EE3">
        <w:tab/>
      </w:r>
      <w:r w:rsidR="00E81833" w:rsidRPr="00897EE3">
        <w:t xml:space="preserve">Optional additional information experiment 2: Generic audio, combined objects and SBA, </w:t>
      </w:r>
      <w:r w:rsidR="00345ED9" w:rsidRPr="00897EE3">
        <w:t>512</w:t>
      </w:r>
      <w:r w:rsidR="009F2ED4" w:rsidRPr="007E18C1">
        <w:t> </w:t>
      </w:r>
      <w:r w:rsidR="00E81833" w:rsidRPr="00897EE3">
        <w:t>kbps, headphone presentation</w:t>
      </w:r>
    </w:p>
    <w:p w14:paraId="4D3C2C64" w14:textId="50826D9C" w:rsidR="0038458A" w:rsidRPr="00897EE3" w:rsidRDefault="001E1BBB" w:rsidP="001E1BBB">
      <w:pPr>
        <w:pStyle w:val="Heading3"/>
      </w:pPr>
      <w:bookmarkStart w:id="501" w:name="_Toc167314827"/>
      <w:bookmarkStart w:id="502" w:name="_Toc167315986"/>
      <w:bookmarkStart w:id="503" w:name="_Toc167316410"/>
      <w:bookmarkStart w:id="504" w:name="_Toc167377001"/>
      <w:r w:rsidRPr="00897EE3">
        <w:t>9.7.2</w:t>
      </w:r>
      <w:r w:rsidRPr="00897EE3">
        <w:tab/>
      </w:r>
      <w:bookmarkStart w:id="505" w:name="_Toc166841192"/>
      <w:r w:rsidR="0038458A" w:rsidRPr="00897EE3">
        <w:t>Optional additional information provided for codec selection</w:t>
      </w:r>
      <w:bookmarkEnd w:id="501"/>
      <w:bookmarkEnd w:id="502"/>
      <w:bookmarkEnd w:id="503"/>
      <w:bookmarkEnd w:id="504"/>
      <w:bookmarkEnd w:id="505"/>
    </w:p>
    <w:p w14:paraId="4BA411D8" w14:textId="37BF9B35" w:rsidR="00AB014B" w:rsidRPr="00897EE3" w:rsidRDefault="00AB014B" w:rsidP="00AB014B">
      <w:r w:rsidRPr="00897EE3">
        <w:t>The following quality assessments has been provided as optional additional information for codec selection:</w:t>
      </w:r>
    </w:p>
    <w:p w14:paraId="3AED6E3F" w14:textId="77777777" w:rsidR="00AF0D64" w:rsidRPr="00897EE3" w:rsidRDefault="00AF0D64" w:rsidP="00AF0D64">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64138541" w:rsidR="004143C7" w:rsidRPr="00897EE3" w:rsidRDefault="004143C7" w:rsidP="004143C7">
      <w:r w:rsidRPr="00897EE3">
        <w:t xml:space="preserve">This high-quality mode can be shown to exhibit a strong quality benefit over both the separate coding of the two formats by separate instances of IVAS and pre-rendering. This is demonstrated by the results of a MUSHRA listening test plotted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 The high-quality mode (osba_256kpbs) scores significantly higher than the separate-coding (ism_128kbps_sba_128kbps) and the pre-rendering (prerendered_256kbps).</w:t>
      </w:r>
    </w:p>
    <w:p w14:paraId="5E93A1C6" w14:textId="77777777" w:rsidR="004143C7" w:rsidRPr="00897EE3" w:rsidRDefault="004143C7" w:rsidP="004143C7"/>
    <w:p w14:paraId="5749AFC0" w14:textId="348978EA" w:rsidR="00F75B2E" w:rsidRPr="00897EE3" w:rsidRDefault="000455F0" w:rsidP="00D22237">
      <w:pPr>
        <w:pStyle w:val="TH"/>
      </w:pPr>
      <w:r>
        <w:rPr>
          <w:noProof/>
        </w:rPr>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92">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1F7D26CA" w:rsidR="004143C7" w:rsidRPr="002301D2" w:rsidRDefault="00F75B2E" w:rsidP="00D22237">
      <w:pPr>
        <w:pStyle w:val="TF"/>
      </w:pPr>
      <w:bookmarkStart w:id="506" w:name="_Ref166245558"/>
      <w:r w:rsidRPr="002301D2">
        <w:t xml:space="preserve">Figure </w:t>
      </w:r>
      <w:r w:rsidR="003F7E00" w:rsidRPr="00D22237">
        <w:rPr>
          <w:cs/>
        </w:rPr>
        <w:t>‎</w:t>
      </w:r>
      <w:r w:rsidR="003F7E00" w:rsidRPr="00D22237">
        <w:t>9.7</w:t>
      </w:r>
      <w:r w:rsidR="003F7E00" w:rsidRPr="002301D2">
        <w:noBreakHyphen/>
      </w:r>
      <w:r w:rsidR="003F7E00" w:rsidRPr="00D22237">
        <w:t>1</w:t>
      </w:r>
      <w:bookmarkEnd w:id="506"/>
      <w:r w:rsidRPr="00D22237">
        <w:t xml:space="preserve">: </w:t>
      </w:r>
      <w:r w:rsidR="00DF29C2" w:rsidRPr="00D22237">
        <w:t>BS.1534 c</w:t>
      </w:r>
      <w:r w:rsidRPr="00D22237">
        <w:t>omparison between combined vs. Separate operation of ISM + SBA at 256</w:t>
      </w:r>
      <w:r w:rsidR="009F2ED4" w:rsidRPr="00D22237">
        <w:t> </w:t>
      </w:r>
      <w:r w:rsidRPr="00D22237">
        <w:t>kbps</w:t>
      </w:r>
    </w:p>
    <w:p w14:paraId="65A49ED0" w14:textId="77777777" w:rsidR="004143C7" w:rsidRPr="00897EE3" w:rsidRDefault="004143C7" w:rsidP="004143C7"/>
    <w:p w14:paraId="3F365821" w14:textId="57BDC567" w:rsidR="004143C7" w:rsidRPr="00897EE3" w:rsidRDefault="004143C7" w:rsidP="00A13CD8">
      <w:r w:rsidRPr="00897EE3">
        <w:t>Further benefit can be observed at 512</w:t>
      </w:r>
      <w:r w:rsidR="009F2ED4" w:rsidRPr="007E18C1">
        <w:t> </w:t>
      </w:r>
      <w:r w:rsidRPr="00897EE3">
        <w:t xml:space="preserve">kbps by the results of a separate MUSHRA listening test (6 expert listeners), shown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 The high-quality mode (osba_512) scores significantly higher than the separate-coding (base_2x256kbps) and the pre-rendering (prerend_512), bringing the average quality into the excellent range.</w:t>
      </w:r>
    </w:p>
    <w:p w14:paraId="55A44AF5" w14:textId="1980EFC6" w:rsidR="00F75B2E" w:rsidRPr="00897EE3" w:rsidRDefault="000455F0" w:rsidP="00D22237">
      <w:pPr>
        <w:pStyle w:val="TH"/>
      </w:pPr>
      <w:r>
        <w:rPr>
          <w:noProof/>
        </w:rPr>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20CBEF5A" w:rsidR="004143C7" w:rsidRPr="002301D2" w:rsidRDefault="00F75B2E" w:rsidP="00D22237">
      <w:pPr>
        <w:pStyle w:val="TF"/>
      </w:pPr>
      <w:bookmarkStart w:id="507" w:name="_Ref166245581"/>
      <w:r w:rsidRPr="002301D2">
        <w:t xml:space="preserve">Figure </w:t>
      </w:r>
      <w:r w:rsidR="003F7E00" w:rsidRPr="00D22237">
        <w:rPr>
          <w:cs/>
        </w:rPr>
        <w:t>‎</w:t>
      </w:r>
      <w:r w:rsidR="003F7E00" w:rsidRPr="00D22237">
        <w:t>9.7</w:t>
      </w:r>
      <w:r w:rsidR="003F7E00" w:rsidRPr="002301D2">
        <w:noBreakHyphen/>
      </w:r>
      <w:r w:rsidR="003F7E00" w:rsidRPr="00D22237">
        <w:t>2</w:t>
      </w:r>
      <w:bookmarkEnd w:id="507"/>
      <w:r w:rsidRPr="00D22237">
        <w:t xml:space="preserve">: </w:t>
      </w:r>
      <w:r w:rsidR="00DF29C2" w:rsidRPr="00D22237">
        <w:t>BS.1534 c</w:t>
      </w:r>
      <w:r w:rsidRPr="00D22237">
        <w:t xml:space="preserve">omparison between combined vs. </w:t>
      </w:r>
      <w:r w:rsidR="00C6448F" w:rsidRPr="00D22237">
        <w:t>s</w:t>
      </w:r>
      <w:r w:rsidRPr="00D22237">
        <w:t>eparate operation of ISM + SBA at 512</w:t>
      </w:r>
      <w:r w:rsidR="009F2ED4" w:rsidRPr="00D22237">
        <w:t> </w:t>
      </w:r>
      <w:r w:rsidRPr="00D22237">
        <w:t>kbps</w:t>
      </w:r>
    </w:p>
    <w:p w14:paraId="0846E1C5" w14:textId="77777777" w:rsidR="0038458A" w:rsidRPr="00897EE3" w:rsidRDefault="0038458A" w:rsidP="00444745"/>
    <w:p w14:paraId="635EC740" w14:textId="7B44F2BE" w:rsidR="00304FE1" w:rsidRPr="00897EE3" w:rsidRDefault="001E1BBB" w:rsidP="001E1BBB">
      <w:pPr>
        <w:pStyle w:val="Heading2"/>
      </w:pPr>
      <w:bookmarkStart w:id="508" w:name="_Toc167314828"/>
      <w:bookmarkStart w:id="509" w:name="_Toc167315987"/>
      <w:bookmarkStart w:id="510" w:name="_Toc167316411"/>
      <w:bookmarkStart w:id="511" w:name="_Toc167377002"/>
      <w:r w:rsidRPr="00897EE3">
        <w:t>9.8</w:t>
      </w:r>
      <w:r w:rsidRPr="00897EE3">
        <w:tab/>
      </w:r>
      <w:bookmarkStart w:id="512" w:name="_Toc166841193"/>
      <w:r w:rsidR="00304FE1" w:rsidRPr="00897EE3">
        <w:t>Combined Objects and MASA (OMASA)</w:t>
      </w:r>
      <w:bookmarkEnd w:id="508"/>
      <w:bookmarkEnd w:id="509"/>
      <w:bookmarkEnd w:id="510"/>
      <w:bookmarkEnd w:id="511"/>
      <w:bookmarkEnd w:id="512"/>
    </w:p>
    <w:p w14:paraId="0AEA17E8" w14:textId="10CBFC87" w:rsidR="00F16F23" w:rsidRPr="00897EE3" w:rsidRDefault="001E1BBB" w:rsidP="001E1BBB">
      <w:pPr>
        <w:pStyle w:val="Heading3"/>
      </w:pPr>
      <w:bookmarkStart w:id="513" w:name="_Toc167314829"/>
      <w:bookmarkStart w:id="514" w:name="_Toc167315988"/>
      <w:bookmarkStart w:id="515" w:name="_Toc167316412"/>
      <w:bookmarkStart w:id="516" w:name="_Toc167377003"/>
      <w:r w:rsidRPr="00897EE3">
        <w:t>9.8.1</w:t>
      </w:r>
      <w:r w:rsidRPr="00897EE3">
        <w:tab/>
      </w:r>
      <w:bookmarkStart w:id="517" w:name="_Toc166841194"/>
      <w:r w:rsidR="00F16F23" w:rsidRPr="00897EE3">
        <w:t>Overview</w:t>
      </w:r>
      <w:bookmarkEnd w:id="513"/>
      <w:bookmarkEnd w:id="514"/>
      <w:bookmarkEnd w:id="515"/>
      <w:bookmarkEnd w:id="516"/>
      <w:bookmarkEnd w:id="517"/>
    </w:p>
    <w:p w14:paraId="0192B2BE" w14:textId="2B076BDC" w:rsidR="00345ED9" w:rsidRPr="00897EE3" w:rsidRDefault="00345ED9" w:rsidP="00345ED9">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p>
    <w:p w14:paraId="0A1EFC15" w14:textId="1EB76DCE" w:rsidR="00F16F23" w:rsidRPr="00897EE3" w:rsidRDefault="00345ED9" w:rsidP="00444745">
      <w:pPr>
        <w:pStyle w:val="B1"/>
      </w:pPr>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r w:rsidR="009F2ED4" w:rsidRPr="007E18C1">
        <w:t> </w:t>
      </w:r>
      <w:r w:rsidRPr="00897EE3">
        <w:t xml:space="preserve">kbps, </w:t>
      </w:r>
      <w:r w:rsidRPr="00D22237">
        <w:t>headphone</w:t>
      </w:r>
      <w:r w:rsidRPr="00897EE3">
        <w:t xml:space="preserve"> presentation</w:t>
      </w:r>
    </w:p>
    <w:p w14:paraId="37853909" w14:textId="3D8ACF89" w:rsidR="009E0817" w:rsidRPr="00897EE3" w:rsidRDefault="001E1BBB" w:rsidP="001E1BBB">
      <w:pPr>
        <w:pStyle w:val="Heading3"/>
      </w:pPr>
      <w:bookmarkStart w:id="518" w:name="_Toc167314830"/>
      <w:bookmarkStart w:id="519" w:name="_Toc167315989"/>
      <w:bookmarkStart w:id="520" w:name="_Toc167316413"/>
      <w:bookmarkStart w:id="521" w:name="_Toc167377004"/>
      <w:r w:rsidRPr="00897EE3">
        <w:t>9.8.2</w:t>
      </w:r>
      <w:r w:rsidRPr="00897EE3">
        <w:tab/>
      </w:r>
      <w:bookmarkStart w:id="522" w:name="_Toc166841195"/>
      <w:r w:rsidR="009E0817" w:rsidRPr="00897EE3">
        <w:t>Optional additional information provided for codec selection</w:t>
      </w:r>
      <w:bookmarkEnd w:id="518"/>
      <w:bookmarkEnd w:id="519"/>
      <w:bookmarkEnd w:id="520"/>
      <w:bookmarkEnd w:id="521"/>
      <w:bookmarkEnd w:id="522"/>
    </w:p>
    <w:p w14:paraId="4E72528C" w14:textId="2778D2D1" w:rsidR="00A13CD8" w:rsidRPr="00897EE3" w:rsidRDefault="00A13CD8" w:rsidP="00A13CD8">
      <w:r w:rsidRPr="00897EE3">
        <w:t>The following quality assessment has been provided as optional additional information for codec selection:</w:t>
      </w:r>
    </w:p>
    <w:p w14:paraId="67E5D719" w14:textId="613C5120" w:rsidR="004C1784" w:rsidRPr="00897EE3" w:rsidRDefault="004C1784" w:rsidP="004C1784">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r w:rsidR="00522C97" w:rsidRPr="007E18C1">
        <w:t> </w:t>
      </w:r>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6201111D" w:rsidR="00DF29C2" w:rsidRPr="00897EE3" w:rsidRDefault="00DF29C2" w:rsidP="002526CC">
      <w:r w:rsidRPr="00897EE3">
        <w:t xml:space="preserve">When comparing to separate coding of ISMs and MASA, combined coding (labeled ‘oMASA’ in </w:t>
      </w:r>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r w:rsidRPr="00897EE3">
        <w:t>) provides significant quality improvement especially at lower bitrates.</w:t>
      </w:r>
    </w:p>
    <w:p w14:paraId="0568AF2E" w14:textId="565F55D6" w:rsidR="00C6448F" w:rsidRPr="00897EE3" w:rsidRDefault="000455F0" w:rsidP="00D22237">
      <w:pPr>
        <w:pStyle w:val="TH"/>
      </w:pPr>
      <w:r>
        <w:rPr>
          <w:noProof/>
        </w:rPr>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94">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4CB31E5C" w:rsidR="00DF29C2" w:rsidRPr="002301D2" w:rsidRDefault="00C6448F" w:rsidP="00D22237">
      <w:pPr>
        <w:pStyle w:val="TF"/>
      </w:pPr>
      <w:bookmarkStart w:id="523" w:name="_Ref166841277"/>
      <w:bookmarkStart w:id="524" w:name="_Ref166841269"/>
      <w:r w:rsidRPr="002301D2">
        <w:t xml:space="preserve">Figure </w:t>
      </w:r>
      <w:r w:rsidR="003F7E00" w:rsidRPr="00D22237">
        <w:rPr>
          <w:cs/>
        </w:rPr>
        <w:t>‎</w:t>
      </w:r>
      <w:r w:rsidR="003F7E00" w:rsidRPr="00D22237">
        <w:t>9.8</w:t>
      </w:r>
      <w:r w:rsidR="003F7E00" w:rsidRPr="002301D2">
        <w:noBreakHyphen/>
      </w:r>
      <w:r w:rsidR="003F7E00" w:rsidRPr="00D22237">
        <w:t>1</w:t>
      </w:r>
      <w:bookmarkEnd w:id="523"/>
      <w:r w:rsidR="001A2F7E" w:rsidRPr="002301D2">
        <w:t>: BS.1534 comparison</w:t>
      </w:r>
      <w:r w:rsidR="000C5036" w:rsidRPr="002301D2">
        <w:t xml:space="preserve"> </w:t>
      </w:r>
      <w:r w:rsidR="00764228" w:rsidRPr="002301D2">
        <w:t>between combined vs. separate operation of ISM and MASA at various bitrates</w:t>
      </w:r>
      <w:bookmarkEnd w:id="524"/>
    </w:p>
    <w:p w14:paraId="381EAA95" w14:textId="77777777" w:rsidR="009E0817" w:rsidRPr="00897EE3" w:rsidRDefault="009E0817" w:rsidP="00444745"/>
    <w:p w14:paraId="18BCF83F" w14:textId="0EA07C9A" w:rsidR="008257B6" w:rsidRPr="00897EE3" w:rsidRDefault="001E1BBB" w:rsidP="001E1BBB">
      <w:pPr>
        <w:pStyle w:val="Heading2"/>
      </w:pPr>
      <w:bookmarkStart w:id="525" w:name="_Toc167314831"/>
      <w:bookmarkStart w:id="526" w:name="_Toc167315990"/>
      <w:bookmarkStart w:id="527" w:name="_Toc167316414"/>
      <w:bookmarkStart w:id="528" w:name="_Toc167377005"/>
      <w:r w:rsidRPr="00897EE3">
        <w:t>9.9</w:t>
      </w:r>
      <w:r w:rsidRPr="00897EE3">
        <w:tab/>
      </w:r>
      <w:bookmarkStart w:id="529" w:name="_Toc166841196"/>
      <w:r w:rsidR="008257B6" w:rsidRPr="00897EE3">
        <w:t>Stereo operation with EVS compatible mono downmix stream</w:t>
      </w:r>
      <w:bookmarkEnd w:id="525"/>
      <w:bookmarkEnd w:id="526"/>
      <w:bookmarkEnd w:id="527"/>
      <w:bookmarkEnd w:id="528"/>
      <w:bookmarkEnd w:id="529"/>
    </w:p>
    <w:p w14:paraId="12802978" w14:textId="4FD010D8" w:rsidR="00F16F23" w:rsidRPr="00897EE3" w:rsidRDefault="001E1BBB" w:rsidP="001E1BBB">
      <w:pPr>
        <w:pStyle w:val="Heading3"/>
      </w:pPr>
      <w:bookmarkStart w:id="530" w:name="_Toc167314832"/>
      <w:bookmarkStart w:id="531" w:name="_Toc167315991"/>
      <w:bookmarkStart w:id="532" w:name="_Toc167316415"/>
      <w:bookmarkStart w:id="533" w:name="_Toc167377006"/>
      <w:r w:rsidRPr="00897EE3">
        <w:t>9.9.1</w:t>
      </w:r>
      <w:r w:rsidRPr="00897EE3">
        <w:tab/>
      </w:r>
      <w:bookmarkStart w:id="534" w:name="_Toc166841197"/>
      <w:r w:rsidR="00F16F23" w:rsidRPr="00897EE3">
        <w:t>Overview</w:t>
      </w:r>
      <w:bookmarkEnd w:id="530"/>
      <w:bookmarkEnd w:id="531"/>
      <w:bookmarkEnd w:id="532"/>
      <w:bookmarkEnd w:id="533"/>
      <w:bookmarkEnd w:id="534"/>
    </w:p>
    <w:p w14:paraId="270EC3F3" w14:textId="13BD127D" w:rsidR="00710096" w:rsidRPr="00897EE3" w:rsidRDefault="00710096" w:rsidP="00710096">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p>
    <w:p w14:paraId="24E1A9C2" w14:textId="3B0B05EB" w:rsidR="00F16F23" w:rsidRPr="00897EE3" w:rsidRDefault="00710096" w:rsidP="00444745">
      <w:pPr>
        <w:pStyle w:val="B1"/>
      </w:pPr>
      <w:r w:rsidRPr="00897EE3">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r w:rsidR="00522C97" w:rsidRPr="007E18C1">
        <w:t> </w:t>
      </w:r>
      <w:r w:rsidRPr="00897EE3">
        <w:t>kbps, headphone presentation</w:t>
      </w:r>
    </w:p>
    <w:p w14:paraId="01F336D8" w14:textId="39D499ED" w:rsidR="008257B6" w:rsidRPr="00897EE3" w:rsidRDefault="001E1BBB" w:rsidP="001E1BBB">
      <w:pPr>
        <w:pStyle w:val="Heading3"/>
      </w:pPr>
      <w:bookmarkStart w:id="535" w:name="_Toc167314833"/>
      <w:bookmarkStart w:id="536" w:name="_Toc167315992"/>
      <w:bookmarkStart w:id="537" w:name="_Toc167316416"/>
      <w:bookmarkStart w:id="538" w:name="_Toc167377007"/>
      <w:r w:rsidRPr="00897EE3">
        <w:t>9.9.2</w:t>
      </w:r>
      <w:r w:rsidRPr="00897EE3">
        <w:tab/>
      </w:r>
      <w:bookmarkStart w:id="539" w:name="_Toc166841198"/>
      <w:r w:rsidR="007365F0" w:rsidRPr="00897EE3">
        <w:t>O</w:t>
      </w:r>
      <w:r w:rsidR="00A05B3C" w:rsidRPr="00897EE3">
        <w:t>ptional additional information provided for codec selection</w:t>
      </w:r>
      <w:bookmarkEnd w:id="535"/>
      <w:bookmarkEnd w:id="536"/>
      <w:bookmarkEnd w:id="537"/>
      <w:bookmarkEnd w:id="538"/>
      <w:bookmarkEnd w:id="539"/>
    </w:p>
    <w:p w14:paraId="7E8E5D7C" w14:textId="2C246AD3" w:rsidR="00A05B3C" w:rsidRPr="00897EE3" w:rsidRDefault="00A05B3C" w:rsidP="00A05B3C">
      <w:r w:rsidRPr="00897EE3">
        <w:t xml:space="preserve">The following </w:t>
      </w:r>
      <w:r w:rsidR="00BB68FE" w:rsidRPr="00897EE3">
        <w:t>quality assessment has been provided as optional additional information for codec selection</w:t>
      </w:r>
      <w:r w:rsidR="005F273F" w:rsidRPr="00897EE3">
        <w:t>:</w:t>
      </w:r>
    </w:p>
    <w:p w14:paraId="17AEA015" w14:textId="314A4F7A" w:rsidR="00164743" w:rsidRPr="00897EE3" w:rsidRDefault="00164743" w:rsidP="00DC251D">
      <w:r w:rsidRPr="00897EE3">
        <w:t xml:space="preserve">For dynamic downmix tool for interoperable EVS the following in house listening test has been conducted. The results are shown in </w:t>
      </w:r>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p>
    <w:p w14:paraId="213FF669" w14:textId="2FB9787C" w:rsidR="00164743" w:rsidRPr="00897EE3" w:rsidRDefault="00DC251D" w:rsidP="00444745">
      <w:pPr>
        <w:pStyle w:val="B1"/>
      </w:pPr>
      <w:r w:rsidRPr="00897EE3">
        <w:t>-</w:t>
      </w:r>
      <w:r w:rsidRPr="00897EE3">
        <w:tab/>
      </w:r>
      <w:r w:rsidR="00164743" w:rsidRPr="00897EE3">
        <w:t>P.800 DCR 48 kHz stereo input</w:t>
      </w:r>
    </w:p>
    <w:p w14:paraId="197A4632" w14:textId="77777777" w:rsidR="00DC251D" w:rsidRPr="00897EE3" w:rsidRDefault="00DC251D" w:rsidP="00DC251D">
      <w:pPr>
        <w:pStyle w:val="B2"/>
      </w:pPr>
      <w:r w:rsidRPr="00897EE3">
        <w:t>-</w:t>
      </w:r>
      <w:r w:rsidRPr="00897EE3">
        <w:tab/>
      </w:r>
      <w:r w:rsidR="00164743" w:rsidRPr="00897EE3">
        <w:t>Direct, MNRU, SDRU</w:t>
      </w:r>
    </w:p>
    <w:p w14:paraId="0C362E03" w14:textId="3522F769" w:rsidR="00164743" w:rsidRPr="00897EE3" w:rsidRDefault="00DC251D" w:rsidP="00444745">
      <w:pPr>
        <w:pStyle w:val="B2"/>
      </w:pPr>
      <w:r w:rsidRPr="00897EE3">
        <w:t>-</w:t>
      </w:r>
      <w:r w:rsidRPr="00897EE3">
        <w:tab/>
      </w:r>
      <w:r w:rsidR="00164743" w:rsidRPr="00897EE3">
        <w:t>CuT1: average (static downmix) + EVS</w:t>
      </w:r>
    </w:p>
    <w:p w14:paraId="158FE9D5" w14:textId="2ED5AA97" w:rsidR="00164743" w:rsidRPr="00897EE3" w:rsidRDefault="00DC251D" w:rsidP="00444745">
      <w:pPr>
        <w:pStyle w:val="B2"/>
      </w:pPr>
      <w:r w:rsidRPr="00897EE3">
        <w:t>-</w:t>
      </w:r>
      <w:r w:rsidRPr="00897EE3">
        <w:tab/>
      </w:r>
      <w:r w:rsidR="00164743" w:rsidRPr="00897EE3">
        <w:t>CuT2: trunk (dynamic downmix) + EVS</w:t>
      </w:r>
    </w:p>
    <w:p w14:paraId="4D0A4175" w14:textId="648E3E45" w:rsidR="00164743" w:rsidRPr="00897EE3" w:rsidRDefault="00DC251D" w:rsidP="00444745">
      <w:pPr>
        <w:pStyle w:val="B2"/>
      </w:pPr>
      <w:r w:rsidRPr="00897EE3">
        <w:t>-</w:t>
      </w:r>
      <w:r w:rsidRPr="00897EE3">
        <w:tab/>
      </w:r>
      <w:r w:rsidR="00164743" w:rsidRPr="00897EE3">
        <w:t>CuT3: tandem: mono output of IVAS stereo + EVS</w:t>
      </w:r>
    </w:p>
    <w:p w14:paraId="1D7DFE5F" w14:textId="28E31FC1" w:rsidR="00164743" w:rsidRPr="00897EE3" w:rsidRDefault="00DC251D" w:rsidP="00444745">
      <w:pPr>
        <w:pStyle w:val="B1"/>
      </w:pPr>
      <w:r w:rsidRPr="00897EE3">
        <w:t>-</w:t>
      </w:r>
      <w:r w:rsidRPr="00897EE3">
        <w:tab/>
      </w:r>
      <w:r w:rsidR="00164743" w:rsidRPr="00897EE3">
        <w:t>Bit rate</w:t>
      </w:r>
    </w:p>
    <w:p w14:paraId="05944653" w14:textId="1486BE2A" w:rsidR="00164743" w:rsidRPr="00897EE3" w:rsidRDefault="00DC251D" w:rsidP="00444745">
      <w:pPr>
        <w:pStyle w:val="B2"/>
      </w:pPr>
      <w:r w:rsidRPr="00897EE3">
        <w:t>-</w:t>
      </w:r>
      <w:r w:rsidRPr="00897EE3">
        <w:tab/>
      </w:r>
      <w:r w:rsidR="00164743" w:rsidRPr="00897EE3">
        <w:t>13.2</w:t>
      </w:r>
      <w:r w:rsidR="00522C97" w:rsidRPr="007E18C1">
        <w:t> </w:t>
      </w:r>
      <w:r w:rsidR="00164743" w:rsidRPr="00897EE3">
        <w:t>kbps, 24.4</w:t>
      </w:r>
      <w:r w:rsidR="00522C97" w:rsidRPr="007E18C1">
        <w:t> </w:t>
      </w:r>
      <w:r w:rsidR="00164743" w:rsidRPr="00897EE3">
        <w:t>kbps, downmix only</w:t>
      </w:r>
    </w:p>
    <w:p w14:paraId="245AA064" w14:textId="7B1D931F" w:rsidR="00164743" w:rsidRPr="00897EE3" w:rsidRDefault="00DC251D" w:rsidP="00444745">
      <w:pPr>
        <w:pStyle w:val="B1"/>
      </w:pPr>
      <w:r w:rsidRPr="00897EE3">
        <w:t>-</w:t>
      </w:r>
      <w:r w:rsidRPr="00897EE3">
        <w:tab/>
      </w:r>
      <w:r w:rsidR="00164743" w:rsidRPr="00897EE3">
        <w:t>Input items:</w:t>
      </w:r>
    </w:p>
    <w:p w14:paraId="43C7E5AF" w14:textId="3B38CDCB" w:rsidR="00164743" w:rsidRPr="00897EE3" w:rsidRDefault="00DC251D" w:rsidP="00444745">
      <w:pPr>
        <w:pStyle w:val="B2"/>
      </w:pPr>
      <w:r w:rsidRPr="00897EE3">
        <w:t>-</w:t>
      </w:r>
      <w:r w:rsidRPr="00897EE3">
        <w:tab/>
      </w:r>
      <w:r w:rsidR="00164743" w:rsidRPr="00897EE3">
        <w:t>Japanese speech with some music 60 items.</w:t>
      </w:r>
    </w:p>
    <w:p w14:paraId="66C33DBE" w14:textId="7F054DB4" w:rsidR="00164743" w:rsidRPr="00897EE3" w:rsidRDefault="00DC251D" w:rsidP="00444745">
      <w:pPr>
        <w:pStyle w:val="B2"/>
      </w:pPr>
      <w:r w:rsidRPr="00897EE3">
        <w:t>-</w:t>
      </w:r>
      <w:r w:rsidRPr="00897EE3">
        <w:tab/>
      </w:r>
      <w:r w:rsidR="00164743" w:rsidRPr="00897EE3">
        <w:t>Including non-overlap, overlap talkers</w:t>
      </w:r>
    </w:p>
    <w:p w14:paraId="6B2493B0" w14:textId="6ED41D46" w:rsidR="00164743" w:rsidRPr="00897EE3" w:rsidRDefault="00DC251D" w:rsidP="00444745">
      <w:pPr>
        <w:pStyle w:val="B2"/>
      </w:pPr>
      <w:r w:rsidRPr="00897EE3">
        <w:t>-</w:t>
      </w:r>
      <w:r w:rsidRPr="00897EE3">
        <w:tab/>
      </w:r>
      <w:r w:rsidR="00164743" w:rsidRPr="00897EE3">
        <w:t>Including 6 types of speaker and microphone position</w:t>
      </w:r>
    </w:p>
    <w:p w14:paraId="1BD386B3" w14:textId="77777777" w:rsidR="00720393" w:rsidRPr="00897EE3" w:rsidRDefault="00DC251D" w:rsidP="00720393">
      <w:pPr>
        <w:pStyle w:val="B1"/>
        <w:ind w:left="284"/>
      </w:pPr>
      <w:r w:rsidRPr="00897EE3">
        <w:t>-</w:t>
      </w:r>
      <w:r w:rsidRPr="00897EE3">
        <w:tab/>
      </w:r>
      <w:r w:rsidR="00164743" w:rsidRPr="00897EE3">
        <w:t>Listeners: 24 (naïve)</w:t>
      </w:r>
    </w:p>
    <w:p w14:paraId="1B467FA0" w14:textId="6932C6EF" w:rsidR="00164743" w:rsidRPr="00897EE3" w:rsidRDefault="00164743" w:rsidP="00853147">
      <w:r w:rsidRPr="00897EE3">
        <w:rPr>
          <w:rFonts w:eastAsia="MS Mincho"/>
        </w:rPr>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p>
    <w:p w14:paraId="5701D81A" w14:textId="2E0B39EA" w:rsidR="00720393" w:rsidRPr="00897EE3" w:rsidRDefault="000455F0" w:rsidP="00D22237">
      <w:pPr>
        <w:pStyle w:val="TH"/>
      </w:pPr>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95">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463513BC" w:rsidR="00164743" w:rsidRPr="002301D2" w:rsidRDefault="00720393" w:rsidP="00D22237">
      <w:pPr>
        <w:pStyle w:val="TF"/>
      </w:pPr>
      <w:bookmarkStart w:id="540" w:name="_Ref166172146"/>
      <w:bookmarkStart w:id="541" w:name="_Ref166172136"/>
      <w:r w:rsidRPr="002301D2">
        <w:t xml:space="preserve">Figure </w:t>
      </w:r>
      <w:r w:rsidR="003F7E00" w:rsidRPr="00D22237">
        <w:rPr>
          <w:cs/>
        </w:rPr>
        <w:t>‎</w:t>
      </w:r>
      <w:r w:rsidR="003F7E00" w:rsidRPr="00D22237">
        <w:t>9.9</w:t>
      </w:r>
      <w:r w:rsidR="003F7E00" w:rsidRPr="002301D2">
        <w:noBreakHyphen/>
      </w:r>
      <w:r w:rsidR="003F7E00" w:rsidRPr="00D22237">
        <w:t>1</w:t>
      </w:r>
      <w:bookmarkEnd w:id="540"/>
      <w:r w:rsidRPr="00D22237">
        <w:t>:</w:t>
      </w:r>
      <w:r w:rsidR="00DF29C2" w:rsidRPr="00D22237">
        <w:t xml:space="preserve"> </w:t>
      </w:r>
      <w:r w:rsidRPr="00D22237">
        <w:t>MOS scores of P.800 DCR test for downmix tools and tandem coding</w:t>
      </w:r>
      <w:bookmarkEnd w:id="541"/>
    </w:p>
    <w:p w14:paraId="339C453D" w14:textId="77777777" w:rsidR="005F273F" w:rsidRPr="00897EE3" w:rsidRDefault="005F273F" w:rsidP="00444745"/>
    <w:p w14:paraId="0392FE50" w14:textId="1361A399" w:rsidR="00304FE1" w:rsidRPr="007E18C1" w:rsidRDefault="001E1BBB" w:rsidP="001E1BBB">
      <w:pPr>
        <w:pStyle w:val="Heading2"/>
      </w:pPr>
      <w:bookmarkStart w:id="542" w:name="_Toc167314834"/>
      <w:bookmarkStart w:id="543" w:name="_Toc167315993"/>
      <w:bookmarkStart w:id="544" w:name="_Toc167316417"/>
      <w:bookmarkStart w:id="545" w:name="_Toc167377008"/>
      <w:r w:rsidRPr="007E18C1">
        <w:t>9.10</w:t>
      </w:r>
      <w:r w:rsidRPr="007E18C1">
        <w:tab/>
      </w:r>
      <w:bookmarkStart w:id="546" w:name="_Toc166841199"/>
      <w:r w:rsidR="00304FE1" w:rsidRPr="00897EE3">
        <w:t>Rendering</w:t>
      </w:r>
      <w:bookmarkEnd w:id="542"/>
      <w:bookmarkEnd w:id="543"/>
      <w:bookmarkEnd w:id="544"/>
      <w:bookmarkEnd w:id="545"/>
      <w:bookmarkEnd w:id="546"/>
    </w:p>
    <w:p w14:paraId="176B57F9" w14:textId="4E8F8BAA" w:rsidR="009C726A" w:rsidRPr="00897EE3" w:rsidRDefault="00850609" w:rsidP="00D22237">
      <w:r w:rsidRPr="007E18C1">
        <w:rPr>
          <w:rStyle w:val="NOChar"/>
        </w:rPr>
        <w:t>NOTE</w:t>
      </w:r>
      <w:r w:rsidR="00B42D2A" w:rsidRPr="007E18C1">
        <w:t xml:space="preserve">: </w:t>
      </w:r>
      <w:r w:rsidR="00B07D1F" w:rsidRPr="007E18C1">
        <w:t xml:space="preserve">Testing of rendering aspects </w:t>
      </w:r>
      <w:r w:rsidR="00134AAB" w:rsidRPr="007E18C1">
        <w:t xml:space="preserve">and the inclusion of </w:t>
      </w:r>
      <w:r w:rsidR="00C51C7C" w:rsidRPr="007E18C1">
        <w:t xml:space="preserve">the corresponding results </w:t>
      </w:r>
      <w:r w:rsidR="00F11BF7" w:rsidRPr="007E18C1">
        <w:t>is scheduled for the characterization phase of IVAS</w:t>
      </w:r>
      <w:r w:rsidR="00673F15" w:rsidRPr="007E18C1">
        <w:t>.</w:t>
      </w:r>
    </w:p>
    <w:p w14:paraId="4F3F9EAF" w14:textId="657E4154" w:rsidR="00304FE1" w:rsidRPr="007E18C1" w:rsidRDefault="001E1BBB" w:rsidP="001E1BBB">
      <w:pPr>
        <w:pStyle w:val="Heading2"/>
      </w:pPr>
      <w:bookmarkStart w:id="547" w:name="_Toc167314835"/>
      <w:bookmarkStart w:id="548" w:name="_Toc167315994"/>
      <w:bookmarkStart w:id="549" w:name="_Toc167316418"/>
      <w:bookmarkStart w:id="550" w:name="_Toc167377009"/>
      <w:r w:rsidRPr="007E18C1">
        <w:t>9.11</w:t>
      </w:r>
      <w:r w:rsidRPr="007E18C1">
        <w:tab/>
      </w:r>
      <w:bookmarkStart w:id="551" w:name="_Toc166841200"/>
      <w:r w:rsidR="00304FE1" w:rsidRPr="00897EE3">
        <w:rPr>
          <w:lang w:val="en-US"/>
        </w:rPr>
        <w:t xml:space="preserve">Split </w:t>
      </w:r>
      <w:r w:rsidR="00304FE1" w:rsidRPr="00897EE3">
        <w:t>Rendering</w:t>
      </w:r>
      <w:bookmarkEnd w:id="547"/>
      <w:bookmarkEnd w:id="548"/>
      <w:bookmarkEnd w:id="549"/>
      <w:bookmarkEnd w:id="550"/>
      <w:bookmarkEnd w:id="551"/>
    </w:p>
    <w:p w14:paraId="08A31253" w14:textId="2834C566" w:rsidR="0075383A" w:rsidRPr="007E18C1" w:rsidRDefault="001E1BBB" w:rsidP="001E1BBB">
      <w:pPr>
        <w:pStyle w:val="Heading3"/>
      </w:pPr>
      <w:bookmarkStart w:id="552" w:name="_Toc167314836"/>
      <w:bookmarkStart w:id="553" w:name="_Toc167315995"/>
      <w:bookmarkStart w:id="554" w:name="_Toc167316419"/>
      <w:bookmarkStart w:id="555" w:name="_Toc167377010"/>
      <w:r w:rsidRPr="007E18C1">
        <w:t>9.11.1</w:t>
      </w:r>
      <w:r w:rsidRPr="007E18C1">
        <w:tab/>
      </w:r>
      <w:r w:rsidR="0075383A" w:rsidRPr="007E18C1">
        <w:t>General</w:t>
      </w:r>
      <w:bookmarkEnd w:id="552"/>
      <w:bookmarkEnd w:id="553"/>
      <w:bookmarkEnd w:id="554"/>
      <w:bookmarkEnd w:id="555"/>
    </w:p>
    <w:p w14:paraId="012EB726" w14:textId="016DF925" w:rsidR="00F50CA7" w:rsidRPr="007E18C1" w:rsidRDefault="005B379C" w:rsidP="00D22237">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A0688F">
        <w:t>TR</w:t>
      </w:r>
      <w:r w:rsidR="000867C1" w:rsidRPr="007E18C1">
        <w:t xml:space="preserve"> 26.996 (“Immersive Audio for Split Rendering Scenarios; Performance characterization”) </w:t>
      </w:r>
      <w:r w:rsidR="004D762F">
        <w:t>[20]</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 xml:space="preserve">are replicated here. For details on test setup, please see </w:t>
      </w:r>
      <w:r w:rsidR="00A0688F">
        <w:t>TR</w:t>
      </w:r>
      <w:r w:rsidR="00695024" w:rsidRPr="007E18C1">
        <w:t xml:space="preserve"> 26.996.</w:t>
      </w:r>
    </w:p>
    <w:p w14:paraId="1BE4E163" w14:textId="6523C476" w:rsidR="0075383A" w:rsidRPr="007E18C1" w:rsidRDefault="001E1BBB" w:rsidP="001E1BBB">
      <w:pPr>
        <w:pStyle w:val="Heading3"/>
      </w:pPr>
      <w:bookmarkStart w:id="556" w:name="_Toc167314837"/>
      <w:bookmarkStart w:id="557" w:name="_Toc167315996"/>
      <w:bookmarkStart w:id="558" w:name="_Toc167316420"/>
      <w:bookmarkStart w:id="559" w:name="_Toc167377011"/>
      <w:r w:rsidRPr="007E18C1">
        <w:t>9.11.2</w:t>
      </w:r>
      <w:r w:rsidRPr="007E18C1">
        <w:tab/>
      </w:r>
      <w:r w:rsidR="0075383A" w:rsidRPr="007E18C1">
        <w:t>Overview</w:t>
      </w:r>
      <w:bookmarkEnd w:id="556"/>
      <w:bookmarkEnd w:id="557"/>
      <w:bookmarkEnd w:id="558"/>
      <w:bookmarkEnd w:id="559"/>
    </w:p>
    <w:p w14:paraId="7E012CE3" w14:textId="60744BDC" w:rsidR="00D550F1" w:rsidRPr="007E18C1" w:rsidRDefault="0075383A" w:rsidP="00D550F1">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p>
    <w:p w14:paraId="181D5C25" w14:textId="40E153ED" w:rsidR="00D550F1" w:rsidRPr="007E18C1" w:rsidRDefault="00D550F1" w:rsidP="00D22237">
      <w:pPr>
        <w:pStyle w:val="TH"/>
      </w:pPr>
      <w:bookmarkStart w:id="560" w:name="_Ref167111935"/>
      <w:bookmarkStart w:id="561" w:name="_Ref167111928"/>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1</w:t>
      </w:r>
      <w:bookmarkEnd w:id="560"/>
      <w:r w:rsidRPr="007E18C1">
        <w:t xml:space="preserve">: </w:t>
      </w:r>
      <w:r w:rsidR="001423C5" w:rsidRPr="007E18C1">
        <w:t>High-level overview of ISAR selection experiments</w:t>
      </w:r>
      <w:bookmarkEnd w:id="561"/>
    </w:p>
    <w:tbl>
      <w:tblPr>
        <w:tblStyle w:val="TableGrid"/>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33359A">
        <w:tc>
          <w:tcPr>
            <w:tcW w:w="1838" w:type="dxa"/>
            <w:shd w:val="clear" w:color="auto" w:fill="D9D9D9" w:themeFill="background1" w:themeFillShade="D9"/>
          </w:tcPr>
          <w:p w14:paraId="3964AFA3" w14:textId="77777777" w:rsidR="00D550F1" w:rsidRPr="007E18C1" w:rsidRDefault="00D550F1" w:rsidP="0022425D">
            <w:pPr>
              <w:pStyle w:val="TAH"/>
              <w:rPr>
                <w:lang w:val="en-CA"/>
              </w:rPr>
            </w:pPr>
            <w:r w:rsidRPr="007E18C1">
              <w:rPr>
                <w:lang w:val="en-CA"/>
              </w:rPr>
              <w:t>Exp</w:t>
            </w:r>
          </w:p>
        </w:tc>
        <w:tc>
          <w:tcPr>
            <w:tcW w:w="1559" w:type="dxa"/>
            <w:shd w:val="clear" w:color="auto" w:fill="D9D9D9" w:themeFill="background1" w:themeFillShade="D9"/>
          </w:tcPr>
          <w:p w14:paraId="66B2E2E5" w14:textId="77777777" w:rsidR="00D550F1" w:rsidRPr="007E18C1" w:rsidRDefault="00D550F1" w:rsidP="0022425D">
            <w:pPr>
              <w:pStyle w:val="TAH"/>
              <w:rPr>
                <w:lang w:val="en-CA"/>
              </w:rPr>
            </w:pPr>
            <w:r w:rsidRPr="007E18C1">
              <w:rPr>
                <w:lang w:val="en-CA"/>
              </w:rPr>
              <w:t>Input format</w:t>
            </w:r>
          </w:p>
        </w:tc>
        <w:tc>
          <w:tcPr>
            <w:tcW w:w="1701" w:type="dxa"/>
            <w:shd w:val="clear" w:color="auto" w:fill="D9D9D9" w:themeFill="background1" w:themeFillShade="D9"/>
          </w:tcPr>
          <w:p w14:paraId="77B74D7F" w14:textId="77777777" w:rsidR="00D550F1" w:rsidRPr="007E18C1" w:rsidRDefault="00D550F1" w:rsidP="0022425D">
            <w:pPr>
              <w:pStyle w:val="TAH"/>
              <w:rPr>
                <w:lang w:val="en-CA"/>
              </w:rPr>
            </w:pPr>
            <w:r w:rsidRPr="007E18C1">
              <w:rPr>
                <w:lang w:val="en-CA"/>
              </w:rPr>
              <w:t>Source material</w:t>
            </w:r>
          </w:p>
        </w:tc>
        <w:tc>
          <w:tcPr>
            <w:tcW w:w="1418" w:type="dxa"/>
            <w:shd w:val="clear" w:color="auto" w:fill="D9D9D9" w:themeFill="background1" w:themeFillShade="D9"/>
          </w:tcPr>
          <w:p w14:paraId="4E24E6F7" w14:textId="32077936" w:rsidR="00D550F1" w:rsidRPr="007E18C1" w:rsidRDefault="00D550F1" w:rsidP="0022425D">
            <w:pPr>
              <w:pStyle w:val="TAH"/>
              <w:rPr>
                <w:lang w:val="en-CA"/>
              </w:rPr>
            </w:pPr>
            <w:r w:rsidRPr="007E18C1">
              <w:rPr>
                <w:lang w:val="en-CA"/>
              </w:rPr>
              <w:t xml:space="preserve">Listening </w:t>
            </w:r>
            <w:r w:rsidR="00E7272C" w:rsidRPr="007E18C1">
              <w:rPr>
                <w:lang w:val="en-CA"/>
              </w:rPr>
              <w:br/>
            </w:r>
            <w:r w:rsidRPr="007E18C1">
              <w:rPr>
                <w:lang w:val="en-CA"/>
              </w:rPr>
              <w:t>environment</w:t>
            </w:r>
          </w:p>
        </w:tc>
        <w:tc>
          <w:tcPr>
            <w:tcW w:w="1417" w:type="dxa"/>
            <w:shd w:val="clear" w:color="auto" w:fill="D9D9D9" w:themeFill="background1" w:themeFillShade="D9"/>
          </w:tcPr>
          <w:p w14:paraId="78BD65DF" w14:textId="60787775" w:rsidR="00D550F1" w:rsidRPr="007E18C1" w:rsidRDefault="00D550F1" w:rsidP="0022425D">
            <w:pPr>
              <w:pStyle w:val="TAH"/>
              <w:rPr>
                <w:lang w:val="en-CA"/>
              </w:rPr>
            </w:pPr>
            <w:r w:rsidRPr="007E18C1">
              <w:rPr>
                <w:lang w:val="en-CA"/>
              </w:rPr>
              <w:t xml:space="preserve">Bitrates </w:t>
            </w:r>
            <w:r w:rsidR="00E7272C" w:rsidRPr="007E18C1">
              <w:rPr>
                <w:lang w:val="en-CA"/>
              </w:rPr>
              <w:br/>
              <w:t>(</w:t>
            </w:r>
            <w:r w:rsidRPr="007E18C1">
              <w:rPr>
                <w:lang w:val="en-CA"/>
              </w:rPr>
              <w:t>kbps</w:t>
            </w:r>
            <w:r w:rsidR="00E7272C" w:rsidRPr="007E18C1">
              <w:rPr>
                <w:lang w:val="en-CA"/>
              </w:rPr>
              <w:t>)</w:t>
            </w:r>
          </w:p>
        </w:tc>
        <w:tc>
          <w:tcPr>
            <w:tcW w:w="1698" w:type="dxa"/>
            <w:shd w:val="clear" w:color="auto" w:fill="D9D9D9" w:themeFill="background1" w:themeFillShade="D9"/>
          </w:tcPr>
          <w:p w14:paraId="14FA1B8B" w14:textId="77777777" w:rsidR="00D550F1" w:rsidRPr="007E18C1" w:rsidRDefault="00D550F1" w:rsidP="0022425D">
            <w:pPr>
              <w:pStyle w:val="TAH"/>
              <w:rPr>
                <w:lang w:val="en-CA"/>
              </w:rPr>
            </w:pPr>
            <w:r w:rsidRPr="007E18C1">
              <w:rPr>
                <w:lang w:val="en-CA"/>
              </w:rPr>
              <w:t>Listening Lab</w:t>
            </w:r>
          </w:p>
        </w:tc>
      </w:tr>
      <w:tr w:rsidR="00E7272C" w:rsidRPr="007E18C1" w14:paraId="48659A92" w14:textId="77777777" w:rsidTr="00D22237">
        <w:tc>
          <w:tcPr>
            <w:tcW w:w="1838" w:type="dxa"/>
          </w:tcPr>
          <w:p w14:paraId="349E55C9" w14:textId="6C9BAD23" w:rsidR="00D550F1" w:rsidRPr="00D22237" w:rsidRDefault="00E7272C" w:rsidP="0022425D">
            <w:pPr>
              <w:pStyle w:val="TAL"/>
              <w:rPr>
                <w:lang w:val="pt-BR"/>
              </w:rPr>
            </w:pPr>
            <w:r w:rsidRPr="00D22237">
              <w:rPr>
                <w:lang w:val="pt-BR"/>
              </w:rPr>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p>
        </w:tc>
        <w:tc>
          <w:tcPr>
            <w:tcW w:w="1559" w:type="dxa"/>
          </w:tcPr>
          <w:p w14:paraId="394DC2A2" w14:textId="77777777" w:rsidR="00D550F1" w:rsidRPr="007E18C1" w:rsidRDefault="00D550F1" w:rsidP="0022425D">
            <w:pPr>
              <w:pStyle w:val="TAL"/>
              <w:rPr>
                <w:lang w:val="en-CA"/>
              </w:rPr>
            </w:pPr>
            <w:r w:rsidRPr="007E18C1">
              <w:rPr>
                <w:lang w:val="en-CA"/>
              </w:rPr>
              <w:t>SBA (HOA3)</w:t>
            </w:r>
          </w:p>
        </w:tc>
        <w:tc>
          <w:tcPr>
            <w:tcW w:w="1701" w:type="dxa"/>
          </w:tcPr>
          <w:p w14:paraId="773086AF" w14:textId="77777777" w:rsidR="00D550F1" w:rsidRPr="007E18C1" w:rsidRDefault="00D550F1" w:rsidP="0022425D">
            <w:pPr>
              <w:pStyle w:val="TAL"/>
              <w:rPr>
                <w:lang w:val="en-CA"/>
              </w:rPr>
            </w:pPr>
            <w:r w:rsidRPr="007E18C1">
              <w:rPr>
                <w:lang w:val="en-CA"/>
              </w:rPr>
              <w:t>Generic Audio</w:t>
            </w:r>
          </w:p>
        </w:tc>
        <w:tc>
          <w:tcPr>
            <w:tcW w:w="1418" w:type="dxa"/>
          </w:tcPr>
          <w:p w14:paraId="1BABCC81" w14:textId="77777777" w:rsidR="00D550F1" w:rsidRPr="007E18C1" w:rsidRDefault="00D550F1" w:rsidP="0022425D">
            <w:pPr>
              <w:pStyle w:val="TAL"/>
              <w:rPr>
                <w:lang w:val="en-CA"/>
              </w:rPr>
            </w:pPr>
            <w:r w:rsidRPr="007E18C1">
              <w:rPr>
                <w:lang w:val="en-CA"/>
              </w:rPr>
              <w:t>Headphones</w:t>
            </w:r>
          </w:p>
        </w:tc>
        <w:tc>
          <w:tcPr>
            <w:tcW w:w="1417" w:type="dxa"/>
          </w:tcPr>
          <w:p w14:paraId="28D13E1E" w14:textId="1308BDD6"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E48C2C9" w14:textId="77777777" w:rsidR="00D550F1" w:rsidRPr="007E18C1" w:rsidRDefault="00D550F1" w:rsidP="0022425D">
            <w:pPr>
              <w:pStyle w:val="TAL"/>
              <w:rPr>
                <w:lang w:val="en-CA"/>
              </w:rPr>
            </w:pPr>
            <w:r w:rsidRPr="007E18C1">
              <w:rPr>
                <w:lang w:val="en-CA"/>
              </w:rPr>
              <w:t>Dolby</w:t>
            </w:r>
            <w:r w:rsidRPr="007E18C1">
              <w:rPr>
                <w:lang w:val="en-CA"/>
              </w:rPr>
              <w:br/>
              <w:t>Qualcomm (XC)</w:t>
            </w:r>
          </w:p>
        </w:tc>
      </w:tr>
      <w:tr w:rsidR="00E7272C" w:rsidRPr="007E18C1" w14:paraId="243D3EDB" w14:textId="77777777" w:rsidTr="00D22237">
        <w:tc>
          <w:tcPr>
            <w:tcW w:w="1838" w:type="dxa"/>
          </w:tcPr>
          <w:p w14:paraId="7CE7AF1F" w14:textId="60F92746" w:rsidR="00D550F1" w:rsidRPr="00D22237" w:rsidRDefault="00491AA9" w:rsidP="0022425D">
            <w:pPr>
              <w:pStyle w:val="TAL"/>
              <w:rPr>
                <w:lang w:val="pt-BR"/>
              </w:rPr>
            </w:pPr>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p>
        </w:tc>
        <w:tc>
          <w:tcPr>
            <w:tcW w:w="1559" w:type="dxa"/>
          </w:tcPr>
          <w:p w14:paraId="5F364187" w14:textId="77777777" w:rsidR="00D550F1" w:rsidRPr="007E18C1" w:rsidRDefault="00D550F1" w:rsidP="0022425D">
            <w:pPr>
              <w:pStyle w:val="TAL"/>
              <w:rPr>
                <w:lang w:val="en-CA"/>
              </w:rPr>
            </w:pPr>
            <w:r w:rsidRPr="007E18C1">
              <w:rPr>
                <w:lang w:val="en-CA"/>
              </w:rPr>
              <w:t>Multi-channel 7.1+4</w:t>
            </w:r>
          </w:p>
        </w:tc>
        <w:tc>
          <w:tcPr>
            <w:tcW w:w="1701" w:type="dxa"/>
          </w:tcPr>
          <w:p w14:paraId="3F7CCF41" w14:textId="77777777" w:rsidR="00D550F1" w:rsidRPr="007E18C1" w:rsidRDefault="00D550F1" w:rsidP="0022425D">
            <w:pPr>
              <w:pStyle w:val="TAL"/>
              <w:rPr>
                <w:lang w:val="en-CA"/>
              </w:rPr>
            </w:pPr>
            <w:r w:rsidRPr="007E18C1">
              <w:rPr>
                <w:lang w:val="en-CA"/>
              </w:rPr>
              <w:t>Generic Audio</w:t>
            </w:r>
          </w:p>
        </w:tc>
        <w:tc>
          <w:tcPr>
            <w:tcW w:w="1418" w:type="dxa"/>
          </w:tcPr>
          <w:p w14:paraId="3227CA14" w14:textId="77777777" w:rsidR="00D550F1" w:rsidRPr="007E18C1" w:rsidRDefault="00D550F1" w:rsidP="0022425D">
            <w:pPr>
              <w:pStyle w:val="TAL"/>
              <w:rPr>
                <w:lang w:val="en-CA"/>
              </w:rPr>
            </w:pPr>
            <w:r w:rsidRPr="007E18C1">
              <w:rPr>
                <w:lang w:val="en-CA"/>
              </w:rPr>
              <w:t>Headphones</w:t>
            </w:r>
          </w:p>
        </w:tc>
        <w:tc>
          <w:tcPr>
            <w:tcW w:w="1417" w:type="dxa"/>
          </w:tcPr>
          <w:p w14:paraId="3B803676" w14:textId="465FC9A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40B61480" w14:textId="77777777" w:rsidR="00D550F1" w:rsidRPr="007E18C1" w:rsidRDefault="00D550F1" w:rsidP="0022425D">
            <w:pPr>
              <w:pStyle w:val="TAL"/>
              <w:rPr>
                <w:lang w:val="en-CA"/>
              </w:rPr>
            </w:pPr>
            <w:r w:rsidRPr="007E18C1">
              <w:rPr>
                <w:lang w:val="en-CA"/>
              </w:rPr>
              <w:t>Fraunhofer</w:t>
            </w:r>
            <w:r w:rsidRPr="007E18C1">
              <w:rPr>
                <w:lang w:val="en-CA"/>
              </w:rPr>
              <w:br/>
              <w:t>Ittiam (XC)</w:t>
            </w:r>
          </w:p>
        </w:tc>
      </w:tr>
      <w:tr w:rsidR="00E7272C" w:rsidRPr="007E18C1" w14:paraId="1100B363" w14:textId="77777777" w:rsidTr="00D22237">
        <w:tc>
          <w:tcPr>
            <w:tcW w:w="1838" w:type="dxa"/>
          </w:tcPr>
          <w:p w14:paraId="5CA10E8E" w14:textId="5186882E" w:rsidR="00D550F1" w:rsidRPr="00D22237" w:rsidRDefault="00491AA9" w:rsidP="0022425D">
            <w:pPr>
              <w:pStyle w:val="TAL"/>
              <w:rPr>
                <w:lang w:val="pt-BR"/>
              </w:rPr>
            </w:pPr>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p>
        </w:tc>
        <w:tc>
          <w:tcPr>
            <w:tcW w:w="1559" w:type="dxa"/>
          </w:tcPr>
          <w:p w14:paraId="29B843DD" w14:textId="77777777" w:rsidR="00D550F1" w:rsidRPr="007E18C1" w:rsidRDefault="00D550F1" w:rsidP="0022425D">
            <w:pPr>
              <w:pStyle w:val="TAL"/>
              <w:rPr>
                <w:lang w:val="en-CA"/>
              </w:rPr>
            </w:pPr>
            <w:r w:rsidRPr="007E18C1">
              <w:rPr>
                <w:lang w:val="en-CA"/>
              </w:rPr>
              <w:t>Objects (ISM-4)</w:t>
            </w:r>
          </w:p>
        </w:tc>
        <w:tc>
          <w:tcPr>
            <w:tcW w:w="1701" w:type="dxa"/>
          </w:tcPr>
          <w:p w14:paraId="1D104CCE" w14:textId="77777777" w:rsidR="00D550F1" w:rsidRPr="007E18C1" w:rsidRDefault="00D550F1" w:rsidP="0022425D">
            <w:pPr>
              <w:pStyle w:val="TAL"/>
              <w:rPr>
                <w:lang w:val="en-CA"/>
              </w:rPr>
            </w:pPr>
            <w:r w:rsidRPr="007E18C1">
              <w:rPr>
                <w:lang w:val="en-CA"/>
              </w:rPr>
              <w:t>Generic Audio</w:t>
            </w:r>
          </w:p>
        </w:tc>
        <w:tc>
          <w:tcPr>
            <w:tcW w:w="1418" w:type="dxa"/>
          </w:tcPr>
          <w:p w14:paraId="155F344F" w14:textId="77777777" w:rsidR="00D550F1" w:rsidRPr="007E18C1" w:rsidRDefault="00D550F1" w:rsidP="0022425D">
            <w:pPr>
              <w:pStyle w:val="TAL"/>
              <w:rPr>
                <w:lang w:val="en-CA"/>
              </w:rPr>
            </w:pPr>
            <w:r w:rsidRPr="007E18C1">
              <w:rPr>
                <w:lang w:val="en-CA"/>
              </w:rPr>
              <w:t>Headphones</w:t>
            </w:r>
          </w:p>
        </w:tc>
        <w:tc>
          <w:tcPr>
            <w:tcW w:w="1417" w:type="dxa"/>
          </w:tcPr>
          <w:p w14:paraId="00667A64" w14:textId="34832935"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67210F0" w14:textId="77777777" w:rsidR="00D550F1" w:rsidRPr="007E18C1" w:rsidRDefault="00D550F1" w:rsidP="0022425D">
            <w:pPr>
              <w:pStyle w:val="TAL"/>
              <w:rPr>
                <w:lang w:val="en-CA"/>
              </w:rPr>
            </w:pPr>
            <w:r w:rsidRPr="007E18C1">
              <w:rPr>
                <w:lang w:val="en-CA"/>
              </w:rPr>
              <w:t>Fraunhofer</w:t>
            </w:r>
            <w:r w:rsidRPr="007E18C1">
              <w:rPr>
                <w:lang w:val="en-CA"/>
              </w:rPr>
              <w:br/>
              <w:t>Nokia (XC)</w:t>
            </w:r>
          </w:p>
        </w:tc>
      </w:tr>
      <w:tr w:rsidR="00E7272C" w:rsidRPr="007E18C1" w14:paraId="3C0B7800" w14:textId="77777777" w:rsidTr="00D22237">
        <w:tc>
          <w:tcPr>
            <w:tcW w:w="1838" w:type="dxa"/>
          </w:tcPr>
          <w:p w14:paraId="62EEA9EA" w14:textId="1AF1D4CE" w:rsidR="00D550F1" w:rsidRPr="00D22237" w:rsidRDefault="00491AA9" w:rsidP="0022425D">
            <w:pPr>
              <w:pStyle w:val="TAL"/>
              <w:rPr>
                <w:lang w:val="pt-BR"/>
              </w:rPr>
            </w:pPr>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p>
        </w:tc>
        <w:tc>
          <w:tcPr>
            <w:tcW w:w="1559" w:type="dxa"/>
          </w:tcPr>
          <w:p w14:paraId="78F964C0" w14:textId="77777777" w:rsidR="00D550F1" w:rsidRPr="007E18C1" w:rsidRDefault="00D550F1" w:rsidP="0022425D">
            <w:pPr>
              <w:pStyle w:val="TAL"/>
              <w:rPr>
                <w:lang w:val="en-CA"/>
              </w:rPr>
            </w:pPr>
            <w:r w:rsidRPr="007E18C1">
              <w:rPr>
                <w:lang w:val="en-CA"/>
              </w:rPr>
              <w:t>MASA (2 TC)</w:t>
            </w:r>
          </w:p>
        </w:tc>
        <w:tc>
          <w:tcPr>
            <w:tcW w:w="1701" w:type="dxa"/>
          </w:tcPr>
          <w:p w14:paraId="129B056D" w14:textId="77777777" w:rsidR="00D550F1" w:rsidRPr="007E18C1" w:rsidRDefault="00D550F1" w:rsidP="0022425D">
            <w:pPr>
              <w:pStyle w:val="TAL"/>
              <w:rPr>
                <w:lang w:val="en-CA"/>
              </w:rPr>
            </w:pPr>
            <w:r w:rsidRPr="007E18C1">
              <w:rPr>
                <w:lang w:val="en-CA"/>
              </w:rPr>
              <w:t>Generic Audio</w:t>
            </w:r>
          </w:p>
        </w:tc>
        <w:tc>
          <w:tcPr>
            <w:tcW w:w="1418" w:type="dxa"/>
          </w:tcPr>
          <w:p w14:paraId="602BDAD2" w14:textId="77777777" w:rsidR="00D550F1" w:rsidRPr="007E18C1" w:rsidRDefault="00D550F1" w:rsidP="0022425D">
            <w:pPr>
              <w:pStyle w:val="TAL"/>
              <w:rPr>
                <w:lang w:val="en-CA"/>
              </w:rPr>
            </w:pPr>
            <w:r w:rsidRPr="007E18C1">
              <w:rPr>
                <w:lang w:val="en-CA"/>
              </w:rPr>
              <w:t>Headphones</w:t>
            </w:r>
          </w:p>
        </w:tc>
        <w:tc>
          <w:tcPr>
            <w:tcW w:w="1417" w:type="dxa"/>
          </w:tcPr>
          <w:p w14:paraId="0D769B49" w14:textId="237609D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1A2FEFB3" w14:textId="77777777" w:rsidR="00D550F1" w:rsidRPr="007E18C1" w:rsidRDefault="00D550F1" w:rsidP="0022425D">
            <w:pPr>
              <w:pStyle w:val="TAL"/>
              <w:rPr>
                <w:lang w:val="en-CA"/>
              </w:rPr>
            </w:pPr>
            <w:r w:rsidRPr="007E18C1">
              <w:rPr>
                <w:lang w:val="en-CA"/>
              </w:rPr>
              <w:t>Dolby</w:t>
            </w:r>
            <w:r w:rsidRPr="007E18C1">
              <w:rPr>
                <w:lang w:val="en-CA"/>
              </w:rPr>
              <w:br/>
              <w:t>Bytedance (XC)</w:t>
            </w:r>
          </w:p>
        </w:tc>
      </w:tr>
    </w:tbl>
    <w:p w14:paraId="555A62B2" w14:textId="1F0766E7" w:rsidR="0075383A" w:rsidRPr="00897EE3" w:rsidRDefault="0075383A" w:rsidP="00D22237"/>
    <w:p w14:paraId="38CCAB05" w14:textId="5B158F35" w:rsidR="00C92565" w:rsidRPr="007E18C1" w:rsidRDefault="001E1BBB" w:rsidP="00D22237">
      <w:pPr>
        <w:pStyle w:val="Heading3"/>
        <w:rPr>
          <w:lang w:val="en-US"/>
        </w:rPr>
      </w:pPr>
      <w:bookmarkStart w:id="562" w:name="_Toc167314838"/>
      <w:bookmarkStart w:id="563" w:name="_Toc167315997"/>
      <w:bookmarkStart w:id="564" w:name="_Toc167316421"/>
      <w:bookmarkStart w:id="565" w:name="_Toc167377012"/>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562"/>
      <w:bookmarkEnd w:id="563"/>
      <w:bookmarkEnd w:id="564"/>
      <w:bookmarkEnd w:id="565"/>
    </w:p>
    <w:p w14:paraId="1EC9C0C0" w14:textId="640EDC06" w:rsidR="00C92565" w:rsidRPr="007E18C1" w:rsidRDefault="00C92565" w:rsidP="00C92565">
      <w:pPr>
        <w:rPr>
          <w:lang w:val="en-US"/>
        </w:rPr>
      </w:pPr>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p>
    <w:p w14:paraId="3CF448BD" w14:textId="238F1A2C" w:rsidR="00C92565" w:rsidRPr="007E18C1" w:rsidRDefault="00C92565" w:rsidP="00C92565">
      <w:pPr>
        <w:rPr>
          <w:rFonts w:eastAsia="Arial"/>
        </w:rPr>
      </w:pPr>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p>
    <w:p w14:paraId="74B7A18C" w14:textId="7335D659" w:rsidR="00EF5F11" w:rsidRPr="007E18C1" w:rsidRDefault="00EF5F11" w:rsidP="00EF5F11">
      <w:pPr>
        <w:rPr>
          <w:color w:val="FF0000"/>
          <w:lang w:val="en-US"/>
        </w:rPr>
      </w:pPr>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p>
    <w:p w14:paraId="30615727" w14:textId="77777777" w:rsidR="009723D5" w:rsidRPr="007E18C1" w:rsidRDefault="009723D5" w:rsidP="00C92565">
      <w:pPr>
        <w:rPr>
          <w:rFonts w:eastAsia="Arial"/>
        </w:rPr>
      </w:pPr>
    </w:p>
    <w:p w14:paraId="0FC26BC0" w14:textId="544E4E10" w:rsidR="00453551" w:rsidRPr="007E18C1" w:rsidRDefault="001E1BBB" w:rsidP="001E1BBB">
      <w:pPr>
        <w:pStyle w:val="Heading3"/>
      </w:pPr>
      <w:bookmarkStart w:id="566" w:name="_Toc167314839"/>
      <w:bookmarkStart w:id="567" w:name="_Toc167315998"/>
      <w:bookmarkStart w:id="568" w:name="_Toc167316422"/>
      <w:bookmarkStart w:id="569" w:name="_Toc167377013"/>
      <w:r w:rsidRPr="007E18C1">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566"/>
      <w:bookmarkEnd w:id="567"/>
      <w:bookmarkEnd w:id="568"/>
      <w:bookmarkEnd w:id="569"/>
    </w:p>
    <w:p w14:paraId="31539FCC" w14:textId="16D71506" w:rsidR="00417B02" w:rsidRPr="007E18C1" w:rsidRDefault="001E1BBB" w:rsidP="00D22237">
      <w:pPr>
        <w:pStyle w:val="Heading4"/>
      </w:pPr>
      <w:bookmarkStart w:id="570" w:name="_Toc167314840"/>
      <w:bookmarkStart w:id="571" w:name="_Toc167315999"/>
      <w:bookmarkStart w:id="572" w:name="_Toc167316423"/>
      <w:bookmarkStart w:id="573" w:name="_Toc167377014"/>
      <w:r w:rsidRPr="007E18C1">
        <w:t>9.11.4.1</w:t>
      </w:r>
      <w:r w:rsidRPr="007E18C1">
        <w:tab/>
      </w:r>
      <w:r w:rsidR="00417B02" w:rsidRPr="007E18C1">
        <w:t>Overview</w:t>
      </w:r>
      <w:bookmarkEnd w:id="570"/>
      <w:bookmarkEnd w:id="571"/>
      <w:bookmarkEnd w:id="572"/>
      <w:bookmarkEnd w:id="573"/>
    </w:p>
    <w:p w14:paraId="30AC645E" w14:textId="5EDAE38E" w:rsidR="00453551" w:rsidRPr="007E18C1" w:rsidRDefault="00453551" w:rsidP="00453551">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See</w:t>
      </w:r>
      <w:r w:rsidR="00545B76" w:rsidRPr="007E18C1">
        <w:t xml:space="preserve"> Annex </w:t>
      </w:r>
      <w:r w:rsidR="00505F13">
        <w:t>E</w:t>
      </w:r>
      <w:r w:rsidR="00545B76" w:rsidRPr="007E18C1">
        <w:t>.1</w:t>
      </w:r>
      <w:r w:rsidR="00505F13">
        <w:t>0</w:t>
      </w:r>
      <w:r w:rsidRPr="007E18C1">
        <w:t xml:space="preserve"> for details.</w:t>
      </w:r>
    </w:p>
    <w:p w14:paraId="5BFDC0B2" w14:textId="0759B08F" w:rsidR="00FA2622" w:rsidRPr="00D22237" w:rsidRDefault="001E1BBB" w:rsidP="00D22237">
      <w:pPr>
        <w:pStyle w:val="Heading4"/>
      </w:pPr>
      <w:bookmarkStart w:id="574" w:name="_Toc167314841"/>
      <w:bookmarkStart w:id="575" w:name="_Toc167316000"/>
      <w:bookmarkStart w:id="576" w:name="_Toc167316424"/>
      <w:bookmarkStart w:id="577" w:name="_Toc167377015"/>
      <w:r w:rsidRPr="007E18C1">
        <w:t>9.11.4.2</w:t>
      </w:r>
      <w:r w:rsidRPr="007E18C1">
        <w:tab/>
      </w:r>
      <w:r w:rsidR="00FA2622" w:rsidRPr="00D22237">
        <w:t>Test conditions</w:t>
      </w:r>
      <w:bookmarkEnd w:id="574"/>
      <w:bookmarkEnd w:id="575"/>
      <w:bookmarkEnd w:id="576"/>
      <w:bookmarkEnd w:id="577"/>
      <w:r w:rsidR="00FA2622" w:rsidRPr="00D22237">
        <w:t xml:space="preserve"> </w:t>
      </w:r>
    </w:p>
    <w:p w14:paraId="30D6545B" w14:textId="77777777" w:rsidR="00FA2622" w:rsidRPr="007E18C1" w:rsidRDefault="00FA2622" w:rsidP="00FA2622">
      <w:pPr>
        <w:rPr>
          <w:lang w:val="en-US"/>
        </w:rPr>
      </w:pPr>
      <w:r w:rsidRPr="007E18C1">
        <w:rPr>
          <w:lang w:val="en-US"/>
        </w:rPr>
        <w:t>The test conditions in all experiments are as follows:</w:t>
      </w:r>
    </w:p>
    <w:p w14:paraId="296F0099" w14:textId="42E90AF8"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p>
    <w:p w14:paraId="2276C9BF" w14:textId="584B2C17"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p>
    <w:p w14:paraId="422667E6" w14:textId="58E70B4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p>
    <w:p w14:paraId="566CAF48" w14:textId="4B7AC5B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p>
    <w:p w14:paraId="29CD7F6F" w14:textId="1FE540F9" w:rsidR="00D23A81" w:rsidRPr="007E18C1" w:rsidRDefault="001E1BBB" w:rsidP="00D22237">
      <w:pPr>
        <w:pStyle w:val="Heading4"/>
        <w:rPr>
          <w:lang w:val="en-US"/>
        </w:rPr>
      </w:pPr>
      <w:bookmarkStart w:id="578" w:name="_Toc167314842"/>
      <w:bookmarkStart w:id="579" w:name="_Toc167316001"/>
      <w:bookmarkStart w:id="580" w:name="_Toc167316425"/>
      <w:bookmarkStart w:id="581" w:name="_Toc167377016"/>
      <w:r w:rsidRPr="007E18C1">
        <w:rPr>
          <w:lang w:val="en-US"/>
        </w:rPr>
        <w:t>9.11.4.3</w:t>
      </w:r>
      <w:r w:rsidR="00C04264">
        <w:rPr>
          <w:lang w:val="en-US"/>
        </w:rPr>
        <w:tab/>
      </w:r>
      <w:r w:rsidR="00D23A81" w:rsidRPr="007E18C1">
        <w:rPr>
          <w:lang w:val="en-US"/>
        </w:rPr>
        <w:t>Result plots</w:t>
      </w:r>
      <w:bookmarkEnd w:id="578"/>
      <w:bookmarkEnd w:id="579"/>
      <w:bookmarkEnd w:id="580"/>
      <w:bookmarkEnd w:id="581"/>
    </w:p>
    <w:p w14:paraId="4B9E9665" w14:textId="07EB9A11" w:rsidR="00D23A81" w:rsidRPr="007E18C1" w:rsidRDefault="00D23A81" w:rsidP="00D22237">
      <w:pPr>
        <w:rPr>
          <w:lang w:val="en-US"/>
        </w:rPr>
      </w:pPr>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p>
    <w:p w14:paraId="196AA5F9" w14:textId="5C619835" w:rsidR="00B06742" w:rsidRPr="007E18C1" w:rsidRDefault="000455F0" w:rsidP="002301D2">
      <w:pPr>
        <w:pStyle w:val="TH"/>
      </w:pPr>
      <w:r w:rsidRPr="00B06742">
        <w:rPr>
          <w:noProof/>
        </w:rPr>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25C7FB2" w14:textId="3013BF36" w:rsidR="00D23A81" w:rsidRPr="007E18C1" w:rsidRDefault="00B06742" w:rsidP="00D23A81">
      <w:pPr>
        <w:pStyle w:val="TH"/>
      </w:pPr>
      <w:bookmarkStart w:id="582" w:name="MCCQCTEMPBM_00000053"/>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p>
    <w:bookmarkEnd w:id="582"/>
    <w:p w14:paraId="119BB7E4" w14:textId="34D690E4" w:rsidR="00D23A81" w:rsidRDefault="00D23A81" w:rsidP="002301D2">
      <w:pPr>
        <w:pStyle w:val="TH"/>
        <w:rPr>
          <w:noProof/>
        </w:rPr>
      </w:pPr>
    </w:p>
    <w:p w14:paraId="40902065" w14:textId="1F63D724" w:rsidR="00363DF3" w:rsidRPr="007E18C1" w:rsidRDefault="000455F0" w:rsidP="00DA752A">
      <w:pPr>
        <w:pStyle w:val="TH"/>
      </w:pPr>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p>
    <w:p w14:paraId="1DEA72B5" w14:textId="7200E421" w:rsidR="00D23A81" w:rsidRPr="002301D2" w:rsidRDefault="00D23A81" w:rsidP="00363DF3">
      <w:pPr>
        <w:pStyle w:val="TF"/>
      </w:pPr>
      <w:r w:rsidRPr="002301D2">
        <w:t xml:space="preserve">Figure </w:t>
      </w:r>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p>
    <w:p w14:paraId="28B6E2F5" w14:textId="22DDADC7" w:rsidR="00B06742" w:rsidRPr="00D22237" w:rsidRDefault="001E1BBB" w:rsidP="00D22237">
      <w:pPr>
        <w:pStyle w:val="Heading4"/>
        <w:rPr>
          <w:rFonts w:eastAsiaTheme="minorEastAsia"/>
          <w:lang w:val="en-US"/>
        </w:rPr>
      </w:pPr>
      <w:bookmarkStart w:id="583" w:name="_Toc167314843"/>
      <w:bookmarkStart w:id="584" w:name="_Toc167316002"/>
      <w:bookmarkStart w:id="585" w:name="_Toc167316426"/>
      <w:bookmarkStart w:id="586" w:name="_Toc167377017"/>
      <w:r w:rsidRPr="00D22237">
        <w:rPr>
          <w:rFonts w:eastAsiaTheme="minorEastAsia"/>
          <w:lang w:val="en-US"/>
        </w:rPr>
        <w:t>9.11.4.4</w:t>
      </w:r>
      <w:r w:rsidR="00C04264">
        <w:rPr>
          <w:rFonts w:eastAsiaTheme="minorEastAsia"/>
          <w:lang w:val="en-US"/>
        </w:rPr>
        <w:tab/>
      </w:r>
      <w:r w:rsidR="00D23A81" w:rsidRPr="007E18C1">
        <w:rPr>
          <w:lang w:val="en-US"/>
        </w:rPr>
        <w:t>Statistical analysis</w:t>
      </w:r>
      <w:bookmarkEnd w:id="583"/>
      <w:bookmarkEnd w:id="584"/>
      <w:bookmarkEnd w:id="585"/>
      <w:bookmarkEnd w:id="586"/>
    </w:p>
    <w:p w14:paraId="50C0B69D" w14:textId="71D4005E" w:rsidR="001F63F4" w:rsidRPr="007E18C1" w:rsidRDefault="001F63F4"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33359A">
        <w:trPr>
          <w:trHeight w:val="330"/>
        </w:trPr>
        <w:tc>
          <w:tcPr>
            <w:tcW w:w="3522" w:type="dxa"/>
            <w:shd w:val="clear" w:color="auto" w:fill="D9D9D9" w:themeFill="background1" w:themeFillShade="D9"/>
            <w:noWrap/>
            <w:hideMark/>
          </w:tcPr>
          <w:p w14:paraId="3E52CB78"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09548381"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0A45953A"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A7A8FBD" w14:textId="77777777" w:rsidR="00D23A81" w:rsidRPr="007E18C1" w:rsidRDefault="00D23A81" w:rsidP="00E81A56">
            <w:pPr>
              <w:pStyle w:val="TAH"/>
            </w:pPr>
            <w:r w:rsidRPr="007E18C1">
              <w:t>T</w:t>
            </w:r>
          </w:p>
        </w:tc>
        <w:tc>
          <w:tcPr>
            <w:tcW w:w="1233" w:type="dxa"/>
            <w:shd w:val="clear" w:color="auto" w:fill="D9D9D9" w:themeFill="background1" w:themeFillShade="D9"/>
            <w:noWrap/>
            <w:hideMark/>
          </w:tcPr>
          <w:p w14:paraId="3AE90BF2"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197C04EE" w14:textId="77777777" w:rsidR="00D23A81" w:rsidRPr="007E18C1" w:rsidRDefault="00D23A81" w:rsidP="00E81A56">
            <w:pPr>
              <w:pStyle w:val="TAH"/>
            </w:pPr>
            <w:r w:rsidRPr="007E18C1">
              <w:t>ToR</w:t>
            </w:r>
          </w:p>
        </w:tc>
      </w:tr>
      <w:tr w:rsidR="00D23A81" w:rsidRPr="007E18C1" w14:paraId="4B5B8E4C" w14:textId="77777777" w:rsidTr="00E81A56">
        <w:trPr>
          <w:trHeight w:val="290"/>
        </w:trPr>
        <w:tc>
          <w:tcPr>
            <w:tcW w:w="3522" w:type="dxa"/>
            <w:noWrap/>
            <w:hideMark/>
          </w:tcPr>
          <w:p w14:paraId="3709142E" w14:textId="77777777" w:rsidR="00D23A81" w:rsidRPr="007E18C1" w:rsidRDefault="00D23A81" w:rsidP="00E81A56">
            <w:pPr>
              <w:pStyle w:val="TAC"/>
            </w:pPr>
            <w:r w:rsidRPr="007E18C1">
              <w:t>-17.9917</w:t>
            </w:r>
          </w:p>
        </w:tc>
        <w:tc>
          <w:tcPr>
            <w:tcW w:w="1315" w:type="dxa"/>
            <w:noWrap/>
            <w:hideMark/>
          </w:tcPr>
          <w:p w14:paraId="7257F2E3" w14:textId="77777777" w:rsidR="00D23A81" w:rsidRPr="007E18C1" w:rsidRDefault="00D23A81" w:rsidP="00E81A56">
            <w:pPr>
              <w:pStyle w:val="TAC"/>
            </w:pPr>
            <w:r w:rsidRPr="007E18C1">
              <w:t>5.7941</w:t>
            </w:r>
          </w:p>
        </w:tc>
        <w:tc>
          <w:tcPr>
            <w:tcW w:w="1233" w:type="dxa"/>
            <w:noWrap/>
            <w:hideMark/>
          </w:tcPr>
          <w:p w14:paraId="330DE7ED" w14:textId="77777777" w:rsidR="00D23A81" w:rsidRPr="007E18C1" w:rsidRDefault="00D23A81" w:rsidP="00E81A56">
            <w:pPr>
              <w:pStyle w:val="TAC"/>
            </w:pPr>
            <w:r w:rsidRPr="007E18C1">
              <w:t>0.5289</w:t>
            </w:r>
          </w:p>
        </w:tc>
        <w:tc>
          <w:tcPr>
            <w:tcW w:w="1233" w:type="dxa"/>
            <w:noWrap/>
            <w:hideMark/>
          </w:tcPr>
          <w:p w14:paraId="37873382" w14:textId="77777777" w:rsidR="00D23A81" w:rsidRPr="007E18C1" w:rsidRDefault="00D23A81" w:rsidP="00E81A56">
            <w:pPr>
              <w:pStyle w:val="TAC"/>
            </w:pPr>
            <w:r w:rsidRPr="007E18C1">
              <w:t>-34.0156</w:t>
            </w:r>
          </w:p>
        </w:tc>
        <w:tc>
          <w:tcPr>
            <w:tcW w:w="1233" w:type="dxa"/>
            <w:noWrap/>
            <w:hideMark/>
          </w:tcPr>
          <w:p w14:paraId="58CFD5D8" w14:textId="77777777" w:rsidR="00D23A81" w:rsidRPr="007E18C1" w:rsidRDefault="00D23A81" w:rsidP="00E81A56">
            <w:pPr>
              <w:pStyle w:val="TAC"/>
            </w:pPr>
            <w:r w:rsidRPr="007E18C1">
              <w:t>1.0000</w:t>
            </w:r>
          </w:p>
        </w:tc>
        <w:tc>
          <w:tcPr>
            <w:tcW w:w="1095" w:type="dxa"/>
            <w:noWrap/>
            <w:hideMark/>
          </w:tcPr>
          <w:p w14:paraId="384BB495" w14:textId="77777777" w:rsidR="00D23A81" w:rsidRPr="007E18C1" w:rsidRDefault="00D23A81" w:rsidP="00E81A56">
            <w:pPr>
              <w:pStyle w:val="TAC"/>
            </w:pPr>
            <w:r w:rsidRPr="007E18C1">
              <w:t>Pass</w:t>
            </w:r>
          </w:p>
        </w:tc>
      </w:tr>
    </w:tbl>
    <w:p w14:paraId="126ECF1B" w14:textId="77777777" w:rsidR="00D23A81" w:rsidRPr="007E18C1" w:rsidRDefault="00D23A81" w:rsidP="00D22237">
      <w:pPr>
        <w:pStyle w:val="TF"/>
        <w:jc w:val="left"/>
      </w:pPr>
    </w:p>
    <w:p w14:paraId="400BFBF3" w14:textId="54F866B5" w:rsidR="00D23A81" w:rsidRPr="007E18C1" w:rsidRDefault="00D23A81" w:rsidP="00D23A81">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33359A">
        <w:trPr>
          <w:trHeight w:val="330"/>
        </w:trPr>
        <w:tc>
          <w:tcPr>
            <w:tcW w:w="3522" w:type="dxa"/>
            <w:shd w:val="clear" w:color="auto" w:fill="D9D9D9" w:themeFill="background1" w:themeFillShade="D9"/>
            <w:noWrap/>
            <w:hideMark/>
          </w:tcPr>
          <w:p w14:paraId="26CD7B83"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34080916"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3351692F"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553D01E5" w14:textId="77777777" w:rsidR="00D23A81" w:rsidRPr="007E18C1" w:rsidRDefault="00D23A81" w:rsidP="00E81A56">
            <w:pPr>
              <w:pStyle w:val="TAH"/>
            </w:pPr>
            <w:r w:rsidRPr="007E18C1">
              <w:t>T</w:t>
            </w:r>
          </w:p>
        </w:tc>
        <w:tc>
          <w:tcPr>
            <w:tcW w:w="1233" w:type="dxa"/>
            <w:shd w:val="clear" w:color="auto" w:fill="D9D9D9" w:themeFill="background1" w:themeFillShade="D9"/>
            <w:noWrap/>
            <w:hideMark/>
          </w:tcPr>
          <w:p w14:paraId="207E9585"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333AD54D" w14:textId="77777777" w:rsidR="00D23A81" w:rsidRPr="007E18C1" w:rsidRDefault="00D23A81" w:rsidP="00E81A56">
            <w:pPr>
              <w:pStyle w:val="TAH"/>
            </w:pPr>
            <w:r w:rsidRPr="007E18C1">
              <w:t>ToR</w:t>
            </w:r>
          </w:p>
        </w:tc>
      </w:tr>
      <w:tr w:rsidR="00D23A81" w:rsidRPr="007E18C1" w14:paraId="1027E691" w14:textId="77777777" w:rsidTr="00E81A56">
        <w:trPr>
          <w:trHeight w:val="290"/>
        </w:trPr>
        <w:tc>
          <w:tcPr>
            <w:tcW w:w="3522" w:type="dxa"/>
            <w:noWrap/>
            <w:hideMark/>
          </w:tcPr>
          <w:p w14:paraId="232C8842" w14:textId="77777777" w:rsidR="00D23A81" w:rsidRPr="007E18C1" w:rsidRDefault="00D23A81" w:rsidP="00E81A56">
            <w:pPr>
              <w:pStyle w:val="TAC"/>
            </w:pPr>
            <w:r w:rsidRPr="007E18C1">
              <w:t>-36.6583</w:t>
            </w:r>
          </w:p>
        </w:tc>
        <w:tc>
          <w:tcPr>
            <w:tcW w:w="1315" w:type="dxa"/>
            <w:noWrap/>
            <w:hideMark/>
          </w:tcPr>
          <w:p w14:paraId="7E7403A5" w14:textId="77777777" w:rsidR="00D23A81" w:rsidRPr="007E18C1" w:rsidRDefault="00D23A81" w:rsidP="00E81A56">
            <w:pPr>
              <w:pStyle w:val="TAC"/>
            </w:pPr>
            <w:r w:rsidRPr="007E18C1">
              <w:t>20.3336</w:t>
            </w:r>
          </w:p>
        </w:tc>
        <w:tc>
          <w:tcPr>
            <w:tcW w:w="1233" w:type="dxa"/>
            <w:noWrap/>
            <w:hideMark/>
          </w:tcPr>
          <w:p w14:paraId="43BCCF92" w14:textId="77777777" w:rsidR="00D23A81" w:rsidRPr="007E18C1" w:rsidRDefault="00D23A81" w:rsidP="00E81A56">
            <w:pPr>
              <w:pStyle w:val="TAC"/>
            </w:pPr>
            <w:r w:rsidRPr="007E18C1">
              <w:t>1.8562</w:t>
            </w:r>
          </w:p>
        </w:tc>
        <w:tc>
          <w:tcPr>
            <w:tcW w:w="1233" w:type="dxa"/>
            <w:noWrap/>
            <w:hideMark/>
          </w:tcPr>
          <w:p w14:paraId="3D73ECFB" w14:textId="77777777" w:rsidR="00D23A81" w:rsidRPr="007E18C1" w:rsidRDefault="00D23A81" w:rsidP="00E81A56">
            <w:pPr>
              <w:pStyle w:val="TAC"/>
            </w:pPr>
            <w:r w:rsidRPr="007E18C1">
              <w:t>-19.7492</w:t>
            </w:r>
          </w:p>
        </w:tc>
        <w:tc>
          <w:tcPr>
            <w:tcW w:w="1233" w:type="dxa"/>
            <w:noWrap/>
            <w:hideMark/>
          </w:tcPr>
          <w:p w14:paraId="235723F7" w14:textId="77777777" w:rsidR="00D23A81" w:rsidRPr="007E18C1" w:rsidRDefault="00D23A81" w:rsidP="00E81A56">
            <w:pPr>
              <w:pStyle w:val="TAC"/>
            </w:pPr>
            <w:r w:rsidRPr="007E18C1">
              <w:t>1.0000</w:t>
            </w:r>
          </w:p>
        </w:tc>
        <w:tc>
          <w:tcPr>
            <w:tcW w:w="1095" w:type="dxa"/>
            <w:noWrap/>
            <w:hideMark/>
          </w:tcPr>
          <w:p w14:paraId="610B78D8" w14:textId="77777777" w:rsidR="00D23A81" w:rsidRPr="007E18C1" w:rsidRDefault="00D23A81" w:rsidP="00E81A56">
            <w:pPr>
              <w:pStyle w:val="TAC"/>
            </w:pPr>
            <w:r w:rsidRPr="007E18C1">
              <w:t>Pass</w:t>
            </w:r>
          </w:p>
        </w:tc>
      </w:tr>
    </w:tbl>
    <w:p w14:paraId="65C4F1F6" w14:textId="77777777" w:rsidR="00D23A81" w:rsidRPr="007E18C1" w:rsidRDefault="00D23A81" w:rsidP="00D23A81"/>
    <w:p w14:paraId="4F83476D" w14:textId="34E98C4C" w:rsidR="00D23A81" w:rsidRPr="00D22237" w:rsidRDefault="001E1BBB" w:rsidP="00D22237">
      <w:pPr>
        <w:pStyle w:val="Heading4"/>
        <w:rPr>
          <w:rFonts w:eastAsiaTheme="minorEastAsia"/>
          <w:lang w:val="en-US"/>
        </w:rPr>
      </w:pPr>
      <w:bookmarkStart w:id="587" w:name="_Toc167314844"/>
      <w:bookmarkStart w:id="588" w:name="_Toc167316003"/>
      <w:bookmarkStart w:id="589" w:name="_Toc167316427"/>
      <w:bookmarkStart w:id="590" w:name="_Toc167377018"/>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587"/>
      <w:bookmarkEnd w:id="588"/>
      <w:bookmarkEnd w:id="589"/>
      <w:bookmarkEnd w:id="590"/>
    </w:p>
    <w:p w14:paraId="7A58115D" w14:textId="77777777" w:rsidR="00D23A81" w:rsidRPr="00D22237" w:rsidRDefault="00D23A81" w:rsidP="00D23A81">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51D139" w14:textId="7ED46311" w:rsidR="00417B02" w:rsidRPr="007E18C1" w:rsidRDefault="001E1BBB" w:rsidP="001E1BBB">
      <w:pPr>
        <w:pStyle w:val="Heading3"/>
      </w:pPr>
      <w:bookmarkStart w:id="591" w:name="_Toc167314845"/>
      <w:bookmarkStart w:id="592" w:name="_Toc167316004"/>
      <w:bookmarkStart w:id="593" w:name="_Toc167316428"/>
      <w:bookmarkStart w:id="594" w:name="_Toc167377019"/>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591"/>
      <w:bookmarkEnd w:id="592"/>
      <w:bookmarkEnd w:id="593"/>
      <w:bookmarkEnd w:id="594"/>
    </w:p>
    <w:p w14:paraId="50D4245D" w14:textId="4EA3D94E" w:rsidR="00417B02" w:rsidRPr="007E18C1" w:rsidRDefault="001E1BBB" w:rsidP="001E1BBB">
      <w:pPr>
        <w:pStyle w:val="Heading4"/>
      </w:pPr>
      <w:bookmarkStart w:id="595" w:name="_Toc167314846"/>
      <w:bookmarkStart w:id="596" w:name="_Toc167316005"/>
      <w:bookmarkStart w:id="597" w:name="_Toc167316429"/>
      <w:bookmarkStart w:id="598" w:name="_Toc167377020"/>
      <w:r w:rsidRPr="007E18C1">
        <w:t>9.11.5.1</w:t>
      </w:r>
      <w:r w:rsidRPr="007E18C1">
        <w:tab/>
      </w:r>
      <w:r w:rsidR="00417B02" w:rsidRPr="007E18C1">
        <w:t>Overview</w:t>
      </w:r>
      <w:bookmarkEnd w:id="595"/>
      <w:bookmarkEnd w:id="596"/>
      <w:bookmarkEnd w:id="597"/>
      <w:bookmarkEnd w:id="598"/>
    </w:p>
    <w:p w14:paraId="7583E783" w14:textId="1D09A84C" w:rsidR="00417B02" w:rsidRPr="007E18C1" w:rsidRDefault="00417B02" w:rsidP="00417B02">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Annex </w:t>
      </w:r>
      <w:r w:rsidR="00505F13">
        <w:t>E</w:t>
      </w:r>
      <w:r w:rsidRPr="007E18C1">
        <w:t>.</w:t>
      </w:r>
      <w:r w:rsidR="00505F13">
        <w:t>10</w:t>
      </w:r>
      <w:r w:rsidRPr="007E18C1">
        <w:t xml:space="preserve"> for details.</w:t>
      </w:r>
    </w:p>
    <w:p w14:paraId="605583B9" w14:textId="7403BE2E" w:rsidR="00417B02" w:rsidRPr="007E18C1" w:rsidRDefault="001E1BBB" w:rsidP="001E1BBB">
      <w:pPr>
        <w:pStyle w:val="Heading4"/>
      </w:pPr>
      <w:bookmarkStart w:id="599" w:name="_Toc167314847"/>
      <w:bookmarkStart w:id="600" w:name="_Toc167316006"/>
      <w:bookmarkStart w:id="601" w:name="_Toc167316430"/>
      <w:bookmarkStart w:id="602" w:name="_Toc167377021"/>
      <w:r w:rsidRPr="007E18C1">
        <w:t>9.11.5.2</w:t>
      </w:r>
      <w:r w:rsidRPr="007E18C1">
        <w:tab/>
      </w:r>
      <w:r w:rsidR="00417B02" w:rsidRPr="007E18C1">
        <w:t>Test conditions</w:t>
      </w:r>
      <w:bookmarkEnd w:id="599"/>
      <w:bookmarkEnd w:id="600"/>
      <w:bookmarkEnd w:id="601"/>
      <w:bookmarkEnd w:id="602"/>
      <w:r w:rsidR="00417B02" w:rsidRPr="007E18C1">
        <w:t xml:space="preserve"> </w:t>
      </w:r>
    </w:p>
    <w:p w14:paraId="4BAB4937" w14:textId="77777777" w:rsidR="00417B02" w:rsidRPr="007E18C1" w:rsidRDefault="00417B02" w:rsidP="00417B02">
      <w:pPr>
        <w:rPr>
          <w:lang w:val="en-US"/>
        </w:rPr>
      </w:pPr>
      <w:r w:rsidRPr="007E18C1">
        <w:rPr>
          <w:lang w:val="en-US"/>
        </w:rPr>
        <w:t>The test conditions in all experiments are as follows:</w:t>
      </w:r>
    </w:p>
    <w:p w14:paraId="0524AA3C" w14:textId="333C4499"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p>
    <w:p w14:paraId="6AA37ECF" w14:textId="77777777"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D44C230" w14:textId="5940FEAC"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p>
    <w:p w14:paraId="71DA6FFF" w14:textId="6602234A"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p>
    <w:p w14:paraId="0C15843E" w14:textId="73C290CA" w:rsidR="00A000E0" w:rsidRPr="007E18C1" w:rsidRDefault="001E1BBB" w:rsidP="001E1BBB">
      <w:pPr>
        <w:pStyle w:val="Heading4"/>
        <w:rPr>
          <w:lang w:val="en-US"/>
        </w:rPr>
      </w:pPr>
      <w:bookmarkStart w:id="603" w:name="_Toc167314848"/>
      <w:bookmarkStart w:id="604" w:name="_Toc167316007"/>
      <w:bookmarkStart w:id="605" w:name="_Toc167316431"/>
      <w:bookmarkStart w:id="606" w:name="_Toc167377022"/>
      <w:r w:rsidRPr="007E18C1">
        <w:rPr>
          <w:lang w:val="en-US"/>
        </w:rPr>
        <w:t>9.11.5.3</w:t>
      </w:r>
      <w:r w:rsidR="00C04264">
        <w:rPr>
          <w:lang w:val="en-US"/>
        </w:rPr>
        <w:tab/>
      </w:r>
      <w:r w:rsidR="00A000E0" w:rsidRPr="007E18C1">
        <w:rPr>
          <w:lang w:val="en-US"/>
        </w:rPr>
        <w:t>Result plots</w:t>
      </w:r>
      <w:bookmarkEnd w:id="603"/>
      <w:bookmarkEnd w:id="604"/>
      <w:bookmarkEnd w:id="605"/>
      <w:bookmarkEnd w:id="606"/>
    </w:p>
    <w:p w14:paraId="76C727A9" w14:textId="6AE07C7D" w:rsidR="00C542CF" w:rsidRPr="007E18C1" w:rsidRDefault="00C542CF" w:rsidP="00C542CF">
      <w:pPr>
        <w:rPr>
          <w:lang w:val="en-US"/>
        </w:rPr>
      </w:pPr>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p>
    <w:p w14:paraId="0E15138F" w14:textId="348C691F" w:rsidR="00636068" w:rsidRPr="007E18C1" w:rsidRDefault="000455F0" w:rsidP="005E3A55">
      <w:pPr>
        <w:pStyle w:val="TH"/>
      </w:pPr>
      <w:r>
        <w:rPr>
          <w:noProof/>
        </w:rPr>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14986EA" w14:textId="3506C5D1" w:rsidR="00C542CF" w:rsidRPr="002301D2" w:rsidRDefault="00636068" w:rsidP="00D22237">
      <w:pPr>
        <w:pStyle w:val="TF"/>
      </w:pPr>
      <w:r w:rsidRPr="002301D2">
        <w:t xml:space="preserve">Figure </w:t>
      </w:r>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p>
    <w:p w14:paraId="740ABE2F" w14:textId="0F252BAF" w:rsidR="00F97BD0" w:rsidRDefault="000455F0" w:rsidP="00363DF3">
      <w:pPr>
        <w:pStyle w:val="TH"/>
      </w:pPr>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642D6E1" w14:textId="08EDA743" w:rsidR="00C542CF" w:rsidRPr="007E18C1" w:rsidRDefault="00C542CF" w:rsidP="00C542CF">
      <w:pPr>
        <w:pStyle w:val="TF"/>
      </w:pPr>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p>
    <w:p w14:paraId="6DF53600" w14:textId="11ACED65" w:rsidR="00C542CF" w:rsidRPr="00D22237" w:rsidRDefault="001E1BBB" w:rsidP="00D22237">
      <w:pPr>
        <w:pStyle w:val="Heading4"/>
        <w:rPr>
          <w:rFonts w:eastAsiaTheme="minorEastAsia"/>
          <w:lang w:val="en-US"/>
        </w:rPr>
      </w:pPr>
      <w:bookmarkStart w:id="607" w:name="_Toc167314849"/>
      <w:bookmarkStart w:id="608" w:name="_Toc167316008"/>
      <w:bookmarkStart w:id="609" w:name="_Toc167316432"/>
      <w:bookmarkStart w:id="610" w:name="_Toc167377023"/>
      <w:r w:rsidRPr="00D22237">
        <w:rPr>
          <w:rFonts w:eastAsiaTheme="minorEastAsia"/>
          <w:lang w:val="en-US"/>
        </w:rPr>
        <w:t>9.11.5.4</w:t>
      </w:r>
      <w:r w:rsidRPr="00D22237">
        <w:rPr>
          <w:rFonts w:eastAsiaTheme="minorEastAsia"/>
          <w:lang w:val="en-US"/>
        </w:rPr>
        <w:tab/>
      </w:r>
      <w:r w:rsidR="00C542CF" w:rsidRPr="007E18C1">
        <w:rPr>
          <w:lang w:val="en-US"/>
        </w:rPr>
        <w:t>Statistical analysis</w:t>
      </w:r>
      <w:bookmarkEnd w:id="607"/>
      <w:bookmarkEnd w:id="608"/>
      <w:bookmarkEnd w:id="609"/>
      <w:bookmarkEnd w:id="610"/>
    </w:p>
    <w:p w14:paraId="509FBD39" w14:textId="3931AECD" w:rsidR="009A7FDD" w:rsidRPr="007E18C1" w:rsidRDefault="009A7FDD"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33359A">
        <w:trPr>
          <w:trHeight w:val="330"/>
        </w:trPr>
        <w:tc>
          <w:tcPr>
            <w:tcW w:w="3522" w:type="dxa"/>
            <w:shd w:val="clear" w:color="auto" w:fill="D9D9D9" w:themeFill="background1" w:themeFillShade="D9"/>
            <w:noWrap/>
            <w:hideMark/>
          </w:tcPr>
          <w:p w14:paraId="73258C37" w14:textId="77777777" w:rsidR="00C542CF" w:rsidRPr="007E18C1" w:rsidRDefault="00C542CF" w:rsidP="00E81A56">
            <w:pPr>
              <w:pStyle w:val="TAH"/>
            </w:pPr>
            <w:r w:rsidRPr="007E18C1">
              <w:t>Mean Diff. (c03 - c04)</w:t>
            </w:r>
          </w:p>
        </w:tc>
        <w:tc>
          <w:tcPr>
            <w:tcW w:w="1315" w:type="dxa"/>
            <w:shd w:val="clear" w:color="auto" w:fill="D9D9D9" w:themeFill="background1" w:themeFillShade="D9"/>
            <w:noWrap/>
            <w:hideMark/>
          </w:tcPr>
          <w:p w14:paraId="028121AE" w14:textId="77777777" w:rsidR="00C542CF" w:rsidRPr="007E18C1" w:rsidRDefault="00C542CF" w:rsidP="00E81A56">
            <w:pPr>
              <w:pStyle w:val="TAH"/>
            </w:pPr>
            <w:r w:rsidRPr="007E18C1">
              <w:t>Stdev Diff.</w:t>
            </w:r>
          </w:p>
        </w:tc>
        <w:tc>
          <w:tcPr>
            <w:tcW w:w="1233" w:type="dxa"/>
            <w:shd w:val="clear" w:color="auto" w:fill="D9D9D9" w:themeFill="background1" w:themeFillShade="D9"/>
            <w:noWrap/>
            <w:hideMark/>
          </w:tcPr>
          <w:p w14:paraId="2EF5C1E4" w14:textId="77777777" w:rsidR="00C542CF" w:rsidRPr="007E18C1" w:rsidRDefault="00C542CF"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51C0BB8" w14:textId="77777777" w:rsidR="00C542CF" w:rsidRPr="007E18C1" w:rsidRDefault="00C542CF" w:rsidP="00E81A56">
            <w:pPr>
              <w:pStyle w:val="TAH"/>
            </w:pPr>
            <w:r w:rsidRPr="007E18C1">
              <w:t>t</w:t>
            </w:r>
          </w:p>
        </w:tc>
        <w:tc>
          <w:tcPr>
            <w:tcW w:w="1233" w:type="dxa"/>
            <w:shd w:val="clear" w:color="auto" w:fill="D9D9D9" w:themeFill="background1" w:themeFillShade="D9"/>
            <w:noWrap/>
            <w:hideMark/>
          </w:tcPr>
          <w:p w14:paraId="3FFA4BB0" w14:textId="77777777" w:rsidR="00C542CF" w:rsidRPr="007E18C1" w:rsidRDefault="00C542CF" w:rsidP="00E81A56">
            <w:pPr>
              <w:pStyle w:val="TAH"/>
            </w:pPr>
            <w:r w:rsidRPr="007E18C1">
              <w:t>Prob.</w:t>
            </w:r>
          </w:p>
        </w:tc>
        <w:tc>
          <w:tcPr>
            <w:tcW w:w="1095" w:type="dxa"/>
            <w:shd w:val="clear" w:color="auto" w:fill="D9D9D9" w:themeFill="background1" w:themeFillShade="D9"/>
            <w:noWrap/>
            <w:hideMark/>
          </w:tcPr>
          <w:p w14:paraId="00368179" w14:textId="77777777" w:rsidR="00C542CF" w:rsidRPr="007E18C1" w:rsidRDefault="00C542CF" w:rsidP="00E81A56">
            <w:pPr>
              <w:pStyle w:val="TAH"/>
            </w:pPr>
            <w:r w:rsidRPr="007E18C1">
              <w:t>ToR</w:t>
            </w:r>
          </w:p>
        </w:tc>
      </w:tr>
      <w:tr w:rsidR="00C542CF" w:rsidRPr="007E18C1" w14:paraId="732DF029" w14:textId="77777777" w:rsidTr="00D22237">
        <w:trPr>
          <w:trHeight w:val="290"/>
        </w:trPr>
        <w:tc>
          <w:tcPr>
            <w:tcW w:w="3522" w:type="dxa"/>
            <w:noWrap/>
            <w:hideMark/>
          </w:tcPr>
          <w:p w14:paraId="2F254771" w14:textId="77777777" w:rsidR="00C542CF" w:rsidRPr="007E18C1" w:rsidRDefault="00C542CF" w:rsidP="00E81A56">
            <w:pPr>
              <w:pStyle w:val="TAC"/>
            </w:pPr>
            <w:r w:rsidRPr="007E18C1">
              <w:t>-31.9583</w:t>
            </w:r>
          </w:p>
        </w:tc>
        <w:tc>
          <w:tcPr>
            <w:tcW w:w="1315" w:type="dxa"/>
            <w:noWrap/>
            <w:hideMark/>
          </w:tcPr>
          <w:p w14:paraId="44327565" w14:textId="77777777" w:rsidR="00C542CF" w:rsidRPr="007E18C1" w:rsidRDefault="00C542CF" w:rsidP="00E81A56">
            <w:pPr>
              <w:pStyle w:val="TAC"/>
            </w:pPr>
            <w:r w:rsidRPr="007E18C1">
              <w:t>15.1321</w:t>
            </w:r>
          </w:p>
        </w:tc>
        <w:tc>
          <w:tcPr>
            <w:tcW w:w="1233" w:type="dxa"/>
            <w:noWrap/>
            <w:hideMark/>
          </w:tcPr>
          <w:p w14:paraId="5ECE7822" w14:textId="77777777" w:rsidR="00C542CF" w:rsidRPr="007E18C1" w:rsidRDefault="00C542CF" w:rsidP="00E81A56">
            <w:pPr>
              <w:pStyle w:val="TAC"/>
            </w:pPr>
            <w:r w:rsidRPr="007E18C1">
              <w:t>1.3814</w:t>
            </w:r>
          </w:p>
        </w:tc>
        <w:tc>
          <w:tcPr>
            <w:tcW w:w="1233" w:type="dxa"/>
            <w:noWrap/>
            <w:hideMark/>
          </w:tcPr>
          <w:p w14:paraId="31E3A564" w14:textId="77777777" w:rsidR="00C542CF" w:rsidRPr="007E18C1" w:rsidRDefault="00C542CF" w:rsidP="00E81A56">
            <w:pPr>
              <w:pStyle w:val="TAC"/>
            </w:pPr>
            <w:r w:rsidRPr="007E18C1">
              <w:t>-23.1353</w:t>
            </w:r>
          </w:p>
        </w:tc>
        <w:tc>
          <w:tcPr>
            <w:tcW w:w="1233" w:type="dxa"/>
            <w:noWrap/>
            <w:hideMark/>
          </w:tcPr>
          <w:p w14:paraId="054CBC88" w14:textId="77777777" w:rsidR="00C542CF" w:rsidRPr="007E18C1" w:rsidRDefault="00C542CF" w:rsidP="00E81A56">
            <w:pPr>
              <w:pStyle w:val="TAC"/>
            </w:pPr>
            <w:r w:rsidRPr="007E18C1">
              <w:t>1.0000</w:t>
            </w:r>
          </w:p>
        </w:tc>
        <w:tc>
          <w:tcPr>
            <w:tcW w:w="1095" w:type="dxa"/>
            <w:noWrap/>
            <w:hideMark/>
          </w:tcPr>
          <w:p w14:paraId="6BE960A8" w14:textId="77777777" w:rsidR="00C542CF" w:rsidRPr="007E18C1" w:rsidRDefault="00C542CF" w:rsidP="00E81A56">
            <w:pPr>
              <w:pStyle w:val="TAC"/>
            </w:pPr>
            <w:r w:rsidRPr="007E18C1">
              <w:t>Pass</w:t>
            </w:r>
          </w:p>
        </w:tc>
      </w:tr>
    </w:tbl>
    <w:p w14:paraId="44633AB9" w14:textId="77777777" w:rsidR="00C542CF" w:rsidRPr="007E18C1" w:rsidRDefault="00C542CF" w:rsidP="00C542CF"/>
    <w:p w14:paraId="2DD09F5A" w14:textId="540EAB60" w:rsidR="00C542CF" w:rsidRPr="007E18C1" w:rsidRDefault="00C542CF" w:rsidP="00C542CF">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p>
    <w:tbl>
      <w:tblPr>
        <w:tblStyle w:val="TableGrid"/>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33359A">
        <w:trPr>
          <w:trHeight w:val="330"/>
        </w:trPr>
        <w:tc>
          <w:tcPr>
            <w:tcW w:w="4248" w:type="dxa"/>
            <w:shd w:val="clear" w:color="auto" w:fill="D9D9D9" w:themeFill="background1" w:themeFillShade="D9"/>
            <w:noWrap/>
            <w:hideMark/>
          </w:tcPr>
          <w:p w14:paraId="377E18DC" w14:textId="77777777" w:rsidR="00C542CF" w:rsidRPr="007E18C1" w:rsidRDefault="00C542CF" w:rsidP="00D22237">
            <w:pPr>
              <w:pStyle w:val="TAH"/>
            </w:pPr>
            <w:r w:rsidRPr="007E18C1">
              <w:t>Mean Diff. (c03 - c04)</w:t>
            </w:r>
          </w:p>
        </w:tc>
        <w:tc>
          <w:tcPr>
            <w:tcW w:w="1556" w:type="dxa"/>
            <w:shd w:val="clear" w:color="auto" w:fill="D9D9D9" w:themeFill="background1" w:themeFillShade="D9"/>
            <w:noWrap/>
            <w:hideMark/>
          </w:tcPr>
          <w:p w14:paraId="7B8C8F9A" w14:textId="77777777" w:rsidR="00C542CF" w:rsidRPr="007E18C1" w:rsidRDefault="00C542CF" w:rsidP="00D22237">
            <w:pPr>
              <w:pStyle w:val="TAH"/>
            </w:pPr>
            <w:r w:rsidRPr="007E18C1">
              <w:t>Stdev Diff.</w:t>
            </w:r>
          </w:p>
        </w:tc>
        <w:tc>
          <w:tcPr>
            <w:tcW w:w="1616" w:type="dxa"/>
            <w:shd w:val="clear" w:color="auto" w:fill="D9D9D9" w:themeFill="background1" w:themeFillShade="D9"/>
            <w:noWrap/>
            <w:hideMark/>
          </w:tcPr>
          <w:p w14:paraId="5A6E056C" w14:textId="77777777" w:rsidR="00C542CF" w:rsidRPr="007E18C1" w:rsidRDefault="00C542CF"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9D2F173" w14:textId="77777777" w:rsidR="00C542CF" w:rsidRPr="007E18C1" w:rsidRDefault="00C542CF" w:rsidP="00D22237">
            <w:pPr>
              <w:pStyle w:val="TAH"/>
            </w:pPr>
            <w:r w:rsidRPr="007E18C1">
              <w:t>t</w:t>
            </w:r>
          </w:p>
        </w:tc>
        <w:tc>
          <w:tcPr>
            <w:tcW w:w="1456" w:type="dxa"/>
            <w:shd w:val="clear" w:color="auto" w:fill="D9D9D9" w:themeFill="background1" w:themeFillShade="D9"/>
            <w:noWrap/>
            <w:hideMark/>
          </w:tcPr>
          <w:p w14:paraId="3C85B43A" w14:textId="77777777" w:rsidR="00C542CF" w:rsidRPr="007E18C1" w:rsidRDefault="00C542CF" w:rsidP="00D22237">
            <w:pPr>
              <w:pStyle w:val="TAH"/>
            </w:pPr>
            <w:r w:rsidRPr="007E18C1">
              <w:t>Prob.</w:t>
            </w:r>
          </w:p>
        </w:tc>
        <w:tc>
          <w:tcPr>
            <w:tcW w:w="1288" w:type="dxa"/>
            <w:shd w:val="clear" w:color="auto" w:fill="D9D9D9" w:themeFill="background1" w:themeFillShade="D9"/>
            <w:noWrap/>
            <w:hideMark/>
          </w:tcPr>
          <w:p w14:paraId="705FDAAD" w14:textId="77777777" w:rsidR="00C542CF" w:rsidRPr="007E18C1" w:rsidRDefault="00C542CF" w:rsidP="00D22237">
            <w:pPr>
              <w:pStyle w:val="TAH"/>
            </w:pPr>
            <w:r w:rsidRPr="007E18C1">
              <w:t>ToR</w:t>
            </w:r>
          </w:p>
        </w:tc>
      </w:tr>
      <w:tr w:rsidR="00C542CF" w:rsidRPr="007E18C1" w14:paraId="1FFB3F8C" w14:textId="77777777" w:rsidTr="00E81A56">
        <w:trPr>
          <w:trHeight w:val="290"/>
        </w:trPr>
        <w:tc>
          <w:tcPr>
            <w:tcW w:w="4248" w:type="dxa"/>
            <w:noWrap/>
            <w:hideMark/>
          </w:tcPr>
          <w:p w14:paraId="631C7856" w14:textId="77777777" w:rsidR="00C542CF" w:rsidRPr="007E18C1" w:rsidRDefault="00C542CF" w:rsidP="00D22237">
            <w:pPr>
              <w:pStyle w:val="TAC"/>
            </w:pPr>
            <w:r w:rsidRPr="007E18C1">
              <w:t>-18.1667</w:t>
            </w:r>
          </w:p>
        </w:tc>
        <w:tc>
          <w:tcPr>
            <w:tcW w:w="1556" w:type="dxa"/>
            <w:noWrap/>
            <w:hideMark/>
          </w:tcPr>
          <w:p w14:paraId="56415767" w14:textId="77777777" w:rsidR="00C542CF" w:rsidRPr="007E18C1" w:rsidRDefault="00C542CF" w:rsidP="00D22237">
            <w:pPr>
              <w:pStyle w:val="TAC"/>
            </w:pPr>
            <w:r w:rsidRPr="007E18C1">
              <w:t>6.0881</w:t>
            </w:r>
          </w:p>
        </w:tc>
        <w:tc>
          <w:tcPr>
            <w:tcW w:w="1616" w:type="dxa"/>
            <w:noWrap/>
            <w:hideMark/>
          </w:tcPr>
          <w:p w14:paraId="23C2F44B" w14:textId="77777777" w:rsidR="00C542CF" w:rsidRPr="007E18C1" w:rsidRDefault="00C542CF" w:rsidP="00D22237">
            <w:pPr>
              <w:pStyle w:val="TAC"/>
            </w:pPr>
            <w:r w:rsidRPr="007E18C1">
              <w:t>0.5558</w:t>
            </w:r>
          </w:p>
        </w:tc>
        <w:tc>
          <w:tcPr>
            <w:tcW w:w="1456" w:type="dxa"/>
            <w:noWrap/>
            <w:hideMark/>
          </w:tcPr>
          <w:p w14:paraId="0922ADFA" w14:textId="77777777" w:rsidR="00C542CF" w:rsidRPr="007E18C1" w:rsidRDefault="00C542CF" w:rsidP="00D22237">
            <w:pPr>
              <w:pStyle w:val="TAC"/>
            </w:pPr>
            <w:r w:rsidRPr="007E18C1">
              <w:t>-32.6879</w:t>
            </w:r>
          </w:p>
        </w:tc>
        <w:tc>
          <w:tcPr>
            <w:tcW w:w="1456" w:type="dxa"/>
            <w:noWrap/>
            <w:hideMark/>
          </w:tcPr>
          <w:p w14:paraId="1279034D" w14:textId="77777777" w:rsidR="00C542CF" w:rsidRPr="007E18C1" w:rsidRDefault="00C542CF" w:rsidP="00D22237">
            <w:pPr>
              <w:pStyle w:val="TAC"/>
            </w:pPr>
            <w:r w:rsidRPr="007E18C1">
              <w:t>1.0000</w:t>
            </w:r>
          </w:p>
        </w:tc>
        <w:tc>
          <w:tcPr>
            <w:tcW w:w="1288" w:type="dxa"/>
            <w:noWrap/>
            <w:hideMark/>
          </w:tcPr>
          <w:p w14:paraId="47804C48" w14:textId="77777777" w:rsidR="00C542CF" w:rsidRPr="007E18C1" w:rsidRDefault="00C542CF" w:rsidP="00D22237">
            <w:pPr>
              <w:pStyle w:val="TAC"/>
            </w:pPr>
            <w:r w:rsidRPr="007E18C1">
              <w:t>Pass</w:t>
            </w:r>
          </w:p>
        </w:tc>
      </w:tr>
    </w:tbl>
    <w:p w14:paraId="04C1AC17" w14:textId="77777777" w:rsidR="00C542CF" w:rsidRPr="007E18C1" w:rsidRDefault="00C542CF" w:rsidP="00C542CF"/>
    <w:p w14:paraId="14F393BF" w14:textId="35DD9BC0" w:rsidR="00C542CF" w:rsidRPr="007E18C1" w:rsidRDefault="001E1BBB" w:rsidP="00D22237">
      <w:pPr>
        <w:pStyle w:val="Heading4"/>
        <w:rPr>
          <w:lang w:val="en-US"/>
        </w:rPr>
      </w:pPr>
      <w:bookmarkStart w:id="611" w:name="_Toc167314850"/>
      <w:bookmarkStart w:id="612" w:name="_Toc167316009"/>
      <w:bookmarkStart w:id="613" w:name="_Toc167316433"/>
      <w:bookmarkStart w:id="614" w:name="_Toc167377024"/>
      <w:r w:rsidRPr="007E18C1">
        <w:rPr>
          <w:lang w:val="en-US"/>
        </w:rPr>
        <w:t>9.11.5.5</w:t>
      </w:r>
      <w:r w:rsidRPr="007E18C1">
        <w:rPr>
          <w:lang w:val="en-US"/>
        </w:rPr>
        <w:tab/>
      </w:r>
      <w:r w:rsidR="00C542CF" w:rsidRPr="007E18C1">
        <w:rPr>
          <w:lang w:val="en-US"/>
        </w:rPr>
        <w:t>Experimental conclusions</w:t>
      </w:r>
      <w:bookmarkEnd w:id="611"/>
      <w:bookmarkEnd w:id="612"/>
      <w:bookmarkEnd w:id="613"/>
      <w:bookmarkEnd w:id="614"/>
    </w:p>
    <w:p w14:paraId="5F77D25D" w14:textId="747D906F" w:rsidR="00C542CF" w:rsidRPr="007E18C1" w:rsidRDefault="00C542CF" w:rsidP="00C542CF">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6920D76" w14:textId="20353FCF" w:rsidR="001B3412" w:rsidRPr="007E18C1" w:rsidRDefault="001E1BBB" w:rsidP="001E1BBB">
      <w:pPr>
        <w:pStyle w:val="Heading3"/>
      </w:pPr>
      <w:bookmarkStart w:id="615" w:name="_Toc167314851"/>
      <w:bookmarkStart w:id="616" w:name="_Toc167316010"/>
      <w:bookmarkStart w:id="617" w:name="_Toc167316434"/>
      <w:bookmarkStart w:id="618" w:name="_Toc167377025"/>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615"/>
      <w:bookmarkEnd w:id="616"/>
      <w:bookmarkEnd w:id="617"/>
      <w:bookmarkEnd w:id="618"/>
    </w:p>
    <w:p w14:paraId="4C1B1EA4" w14:textId="1ECC5713" w:rsidR="001B3412" w:rsidRPr="007E18C1" w:rsidRDefault="001E1BBB" w:rsidP="001E1BBB">
      <w:pPr>
        <w:pStyle w:val="Heading4"/>
      </w:pPr>
      <w:bookmarkStart w:id="619" w:name="_Toc167314852"/>
      <w:bookmarkStart w:id="620" w:name="_Toc167316011"/>
      <w:bookmarkStart w:id="621" w:name="_Toc167316435"/>
      <w:bookmarkStart w:id="622" w:name="_Toc167377026"/>
      <w:r w:rsidRPr="007E18C1">
        <w:t>9.11.6.1</w:t>
      </w:r>
      <w:r w:rsidRPr="007E18C1">
        <w:tab/>
      </w:r>
      <w:r w:rsidR="001B3412" w:rsidRPr="007E18C1">
        <w:t>Overview</w:t>
      </w:r>
      <w:bookmarkEnd w:id="619"/>
      <w:bookmarkEnd w:id="620"/>
      <w:bookmarkEnd w:id="621"/>
      <w:bookmarkEnd w:id="622"/>
    </w:p>
    <w:p w14:paraId="47734AF3" w14:textId="19220321" w:rsidR="001B3412" w:rsidRPr="007E18C1" w:rsidRDefault="001B3412" w:rsidP="001B3412">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Annex </w:t>
      </w:r>
      <w:r w:rsidR="00505F13">
        <w:t>E</w:t>
      </w:r>
      <w:r w:rsidRPr="007E18C1">
        <w:t>.</w:t>
      </w:r>
      <w:r w:rsidR="00505F13">
        <w:t>10</w:t>
      </w:r>
      <w:r w:rsidRPr="007E18C1">
        <w:t xml:space="preserve"> for details.</w:t>
      </w:r>
    </w:p>
    <w:p w14:paraId="2D0F3029" w14:textId="577E2E8A" w:rsidR="001B3412" w:rsidRPr="007E18C1" w:rsidRDefault="001E1BBB" w:rsidP="001E1BBB">
      <w:pPr>
        <w:pStyle w:val="Heading4"/>
      </w:pPr>
      <w:bookmarkStart w:id="623" w:name="_Toc167314853"/>
      <w:bookmarkStart w:id="624" w:name="_Toc167316012"/>
      <w:bookmarkStart w:id="625" w:name="_Toc167316436"/>
      <w:bookmarkStart w:id="626" w:name="_Toc167377027"/>
      <w:r w:rsidRPr="007E18C1">
        <w:t>9.11.6.2</w:t>
      </w:r>
      <w:r w:rsidRPr="007E18C1">
        <w:tab/>
      </w:r>
      <w:r w:rsidR="001B3412" w:rsidRPr="007E18C1">
        <w:t>Test conditions</w:t>
      </w:r>
      <w:bookmarkEnd w:id="623"/>
      <w:bookmarkEnd w:id="624"/>
      <w:bookmarkEnd w:id="625"/>
      <w:bookmarkEnd w:id="626"/>
      <w:r w:rsidR="001B3412" w:rsidRPr="007E18C1">
        <w:t xml:space="preserve"> </w:t>
      </w:r>
    </w:p>
    <w:p w14:paraId="3AB74D3E" w14:textId="77777777" w:rsidR="001B3412" w:rsidRPr="007E18C1" w:rsidRDefault="001B3412" w:rsidP="001B3412">
      <w:pPr>
        <w:rPr>
          <w:lang w:val="en-US"/>
        </w:rPr>
      </w:pPr>
      <w:r w:rsidRPr="007E18C1">
        <w:rPr>
          <w:lang w:val="en-US"/>
        </w:rPr>
        <w:t>The test conditions in all experiments are as follows:</w:t>
      </w:r>
    </w:p>
    <w:p w14:paraId="251B0DC8"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19EC655C"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CF93AA3"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204B4C3E"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03B8B5E0" w14:textId="77C56C22" w:rsidR="001B3412" w:rsidRPr="007E18C1" w:rsidRDefault="001E1BBB" w:rsidP="001E1BBB">
      <w:pPr>
        <w:pStyle w:val="Heading4"/>
        <w:rPr>
          <w:lang w:val="en-US"/>
        </w:rPr>
      </w:pPr>
      <w:bookmarkStart w:id="627" w:name="_Toc167314854"/>
      <w:bookmarkStart w:id="628" w:name="_Toc167316013"/>
      <w:bookmarkStart w:id="629" w:name="_Toc167316437"/>
      <w:bookmarkStart w:id="630" w:name="_Toc167377028"/>
      <w:r w:rsidRPr="007E18C1">
        <w:rPr>
          <w:lang w:val="en-US"/>
        </w:rPr>
        <w:t>9.11.6.3</w:t>
      </w:r>
      <w:r w:rsidR="00C04264">
        <w:rPr>
          <w:lang w:val="en-US"/>
        </w:rPr>
        <w:tab/>
      </w:r>
      <w:r w:rsidR="001B3412" w:rsidRPr="007E18C1">
        <w:rPr>
          <w:lang w:val="en-US"/>
        </w:rPr>
        <w:t>Result plots</w:t>
      </w:r>
      <w:bookmarkEnd w:id="627"/>
      <w:bookmarkEnd w:id="628"/>
      <w:bookmarkEnd w:id="629"/>
      <w:bookmarkEnd w:id="630"/>
    </w:p>
    <w:p w14:paraId="61660A8B" w14:textId="102AD1DF" w:rsidR="00082F63" w:rsidRPr="007E18C1" w:rsidRDefault="00082F63" w:rsidP="00082F63">
      <w:pPr>
        <w:rPr>
          <w:lang w:val="en-US"/>
        </w:rPr>
      </w:pPr>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p>
    <w:p w14:paraId="22AF6012" w14:textId="2E1C4E85" w:rsidR="00082F63" w:rsidRPr="007E18C1" w:rsidRDefault="000455F0" w:rsidP="00082F63">
      <w:pPr>
        <w:pStyle w:val="TH"/>
      </w:pPr>
      <w:r>
        <w:rPr>
          <w:noProof/>
        </w:rPr>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3D0569C2" w14:textId="5E8779B8" w:rsidR="00082F63" w:rsidRPr="007E18C1" w:rsidRDefault="00082F63" w:rsidP="00082F63">
      <w:pPr>
        <w:pStyle w:val="TF"/>
      </w:pPr>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p>
    <w:p w14:paraId="13B6FB71" w14:textId="77777777" w:rsidR="00082F63" w:rsidRPr="007E18C1" w:rsidRDefault="00082F63" w:rsidP="00082F63">
      <w:pPr>
        <w:pStyle w:val="TH"/>
      </w:pPr>
    </w:p>
    <w:p w14:paraId="5E504B16" w14:textId="5BEB6DCE" w:rsidR="005653EB" w:rsidRPr="007E18C1" w:rsidRDefault="000455F0" w:rsidP="008B1B5E">
      <w:pPr>
        <w:pStyle w:val="TH"/>
      </w:pPr>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DD8C7DC" w14:textId="08DA50BC" w:rsidR="00082F63" w:rsidRPr="002301D2" w:rsidRDefault="005653EB" w:rsidP="00D22237">
      <w:pPr>
        <w:pStyle w:val="TF"/>
      </w:pPr>
      <w:r w:rsidRPr="002301D2">
        <w:t xml:space="preserve">Figure </w:t>
      </w:r>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p>
    <w:p w14:paraId="3BEE40F4" w14:textId="6A06E5A9" w:rsidR="00082F63" w:rsidRPr="00D22237" w:rsidRDefault="001E1BBB" w:rsidP="00D22237">
      <w:pPr>
        <w:pStyle w:val="Heading4"/>
        <w:rPr>
          <w:rFonts w:eastAsiaTheme="minorEastAsia"/>
          <w:lang w:val="en-US"/>
        </w:rPr>
      </w:pPr>
      <w:bookmarkStart w:id="631" w:name="_Toc167314855"/>
      <w:bookmarkStart w:id="632" w:name="_Toc167316014"/>
      <w:bookmarkStart w:id="633" w:name="_Toc167316438"/>
      <w:bookmarkStart w:id="634" w:name="_Toc167377029"/>
      <w:r w:rsidRPr="00D22237">
        <w:rPr>
          <w:rFonts w:eastAsiaTheme="minorEastAsia"/>
          <w:lang w:val="en-US"/>
        </w:rPr>
        <w:t>9.11.6.4</w:t>
      </w:r>
      <w:r w:rsidRPr="00D22237">
        <w:rPr>
          <w:rFonts w:eastAsiaTheme="minorEastAsia"/>
          <w:lang w:val="en-US"/>
        </w:rPr>
        <w:tab/>
      </w:r>
      <w:r w:rsidR="00082F63" w:rsidRPr="007E18C1">
        <w:rPr>
          <w:lang w:val="en-US"/>
        </w:rPr>
        <w:t>Statistical analysis</w:t>
      </w:r>
      <w:bookmarkEnd w:id="631"/>
      <w:bookmarkEnd w:id="632"/>
      <w:bookmarkEnd w:id="633"/>
      <w:bookmarkEnd w:id="634"/>
    </w:p>
    <w:p w14:paraId="71724D22" w14:textId="0D9FD62F" w:rsidR="001D1049" w:rsidRPr="007E18C1" w:rsidRDefault="001D1049"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33359A">
        <w:trPr>
          <w:trHeight w:val="330"/>
        </w:trPr>
        <w:tc>
          <w:tcPr>
            <w:tcW w:w="3522" w:type="dxa"/>
            <w:shd w:val="clear" w:color="auto" w:fill="D9D9D9" w:themeFill="background1" w:themeFillShade="D9"/>
            <w:noWrap/>
            <w:hideMark/>
          </w:tcPr>
          <w:p w14:paraId="3E3E9234" w14:textId="77777777" w:rsidR="00082F63" w:rsidRPr="007E18C1" w:rsidRDefault="00082F63" w:rsidP="00E81A56">
            <w:pPr>
              <w:pStyle w:val="TAH"/>
            </w:pPr>
            <w:r w:rsidRPr="007E18C1">
              <w:t>Mean Diff. (c03 - c04)</w:t>
            </w:r>
          </w:p>
        </w:tc>
        <w:tc>
          <w:tcPr>
            <w:tcW w:w="1315" w:type="dxa"/>
            <w:shd w:val="clear" w:color="auto" w:fill="D9D9D9" w:themeFill="background1" w:themeFillShade="D9"/>
            <w:noWrap/>
            <w:hideMark/>
          </w:tcPr>
          <w:p w14:paraId="017BAC43" w14:textId="77777777" w:rsidR="00082F63" w:rsidRPr="007E18C1" w:rsidRDefault="00082F63" w:rsidP="00E81A56">
            <w:pPr>
              <w:pStyle w:val="TAH"/>
            </w:pPr>
            <w:r w:rsidRPr="007E18C1">
              <w:t>Stdev Diff.</w:t>
            </w:r>
          </w:p>
        </w:tc>
        <w:tc>
          <w:tcPr>
            <w:tcW w:w="1233" w:type="dxa"/>
            <w:shd w:val="clear" w:color="auto" w:fill="D9D9D9" w:themeFill="background1" w:themeFillShade="D9"/>
            <w:noWrap/>
            <w:hideMark/>
          </w:tcPr>
          <w:p w14:paraId="008C31E1" w14:textId="77777777" w:rsidR="00082F63" w:rsidRPr="007E18C1" w:rsidRDefault="00082F63"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1D62264F" w14:textId="77777777" w:rsidR="00082F63" w:rsidRPr="007E18C1" w:rsidRDefault="00082F63" w:rsidP="00E81A56">
            <w:pPr>
              <w:pStyle w:val="TAH"/>
            </w:pPr>
            <w:r w:rsidRPr="007E18C1">
              <w:t>T</w:t>
            </w:r>
          </w:p>
        </w:tc>
        <w:tc>
          <w:tcPr>
            <w:tcW w:w="1233" w:type="dxa"/>
            <w:shd w:val="clear" w:color="auto" w:fill="D9D9D9" w:themeFill="background1" w:themeFillShade="D9"/>
            <w:noWrap/>
            <w:hideMark/>
          </w:tcPr>
          <w:p w14:paraId="5964720F" w14:textId="77777777" w:rsidR="00082F63" w:rsidRPr="007E18C1" w:rsidRDefault="00082F63" w:rsidP="00E81A56">
            <w:pPr>
              <w:pStyle w:val="TAH"/>
            </w:pPr>
            <w:r w:rsidRPr="007E18C1">
              <w:t>Prob.</w:t>
            </w:r>
          </w:p>
        </w:tc>
        <w:tc>
          <w:tcPr>
            <w:tcW w:w="1095" w:type="dxa"/>
            <w:shd w:val="clear" w:color="auto" w:fill="D9D9D9" w:themeFill="background1" w:themeFillShade="D9"/>
            <w:noWrap/>
            <w:hideMark/>
          </w:tcPr>
          <w:p w14:paraId="7D789455" w14:textId="77777777" w:rsidR="00082F63" w:rsidRPr="007E18C1" w:rsidRDefault="00082F63" w:rsidP="00E81A56">
            <w:pPr>
              <w:pStyle w:val="TAH"/>
            </w:pPr>
            <w:r w:rsidRPr="007E18C1">
              <w:t>ToR</w:t>
            </w:r>
          </w:p>
        </w:tc>
      </w:tr>
      <w:tr w:rsidR="00082F63" w:rsidRPr="007E18C1" w14:paraId="2C6BD36F" w14:textId="77777777" w:rsidTr="00D22237">
        <w:trPr>
          <w:trHeight w:val="290"/>
        </w:trPr>
        <w:tc>
          <w:tcPr>
            <w:tcW w:w="3522" w:type="dxa"/>
            <w:noWrap/>
            <w:hideMark/>
          </w:tcPr>
          <w:p w14:paraId="382BCE0A" w14:textId="77777777" w:rsidR="00082F63" w:rsidRPr="007E18C1" w:rsidRDefault="00082F63" w:rsidP="00E81A56">
            <w:pPr>
              <w:pStyle w:val="TAC"/>
            </w:pPr>
            <w:r w:rsidRPr="007E18C1">
              <w:t>-26.6500</w:t>
            </w:r>
          </w:p>
        </w:tc>
        <w:tc>
          <w:tcPr>
            <w:tcW w:w="1315" w:type="dxa"/>
            <w:noWrap/>
            <w:hideMark/>
          </w:tcPr>
          <w:p w14:paraId="038C1720" w14:textId="77777777" w:rsidR="00082F63" w:rsidRPr="007E18C1" w:rsidRDefault="00082F63" w:rsidP="00E81A56">
            <w:pPr>
              <w:pStyle w:val="TAC"/>
            </w:pPr>
            <w:r w:rsidRPr="007E18C1">
              <w:t>14.7310</w:t>
            </w:r>
          </w:p>
        </w:tc>
        <w:tc>
          <w:tcPr>
            <w:tcW w:w="1233" w:type="dxa"/>
            <w:noWrap/>
            <w:hideMark/>
          </w:tcPr>
          <w:p w14:paraId="305FD0A9" w14:textId="77777777" w:rsidR="00082F63" w:rsidRPr="007E18C1" w:rsidRDefault="00082F63" w:rsidP="00E81A56">
            <w:pPr>
              <w:pStyle w:val="TAC"/>
            </w:pPr>
            <w:r w:rsidRPr="007E18C1">
              <w:t>1.3448</w:t>
            </w:r>
          </w:p>
        </w:tc>
        <w:tc>
          <w:tcPr>
            <w:tcW w:w="1233" w:type="dxa"/>
            <w:noWrap/>
            <w:hideMark/>
          </w:tcPr>
          <w:p w14:paraId="66D4B969" w14:textId="77777777" w:rsidR="00082F63" w:rsidRPr="007E18C1" w:rsidRDefault="00082F63" w:rsidP="00E81A56">
            <w:pPr>
              <w:pStyle w:val="TAC"/>
            </w:pPr>
            <w:r w:rsidRPr="007E18C1">
              <w:t>-19.8178</w:t>
            </w:r>
          </w:p>
        </w:tc>
        <w:tc>
          <w:tcPr>
            <w:tcW w:w="1233" w:type="dxa"/>
            <w:noWrap/>
            <w:hideMark/>
          </w:tcPr>
          <w:p w14:paraId="09D9DF11" w14:textId="77777777" w:rsidR="00082F63" w:rsidRPr="007E18C1" w:rsidRDefault="00082F63" w:rsidP="00E81A56">
            <w:pPr>
              <w:pStyle w:val="TAC"/>
            </w:pPr>
            <w:r w:rsidRPr="007E18C1">
              <w:t>1.0000</w:t>
            </w:r>
          </w:p>
        </w:tc>
        <w:tc>
          <w:tcPr>
            <w:tcW w:w="1095" w:type="dxa"/>
            <w:noWrap/>
            <w:hideMark/>
          </w:tcPr>
          <w:p w14:paraId="064F5490" w14:textId="77777777" w:rsidR="00082F63" w:rsidRPr="007E18C1" w:rsidRDefault="00082F63" w:rsidP="00E81A56">
            <w:pPr>
              <w:pStyle w:val="TAC"/>
            </w:pPr>
            <w:r w:rsidRPr="007E18C1">
              <w:t>Pass</w:t>
            </w:r>
          </w:p>
        </w:tc>
      </w:tr>
    </w:tbl>
    <w:p w14:paraId="3F9B08DD" w14:textId="77777777" w:rsidR="00082F63" w:rsidRPr="007E18C1" w:rsidRDefault="00082F63" w:rsidP="00082F63"/>
    <w:p w14:paraId="39AFE153" w14:textId="679D7F1C" w:rsidR="00082F63" w:rsidRPr="007E18C1" w:rsidRDefault="00082F63" w:rsidP="00082F63">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33359A">
        <w:trPr>
          <w:trHeight w:val="330"/>
        </w:trPr>
        <w:tc>
          <w:tcPr>
            <w:tcW w:w="4248" w:type="dxa"/>
            <w:shd w:val="clear" w:color="auto" w:fill="D9D9D9" w:themeFill="background1" w:themeFillShade="D9"/>
            <w:noWrap/>
            <w:hideMark/>
          </w:tcPr>
          <w:p w14:paraId="2B63FB3B" w14:textId="77777777" w:rsidR="00082F63" w:rsidRPr="007E18C1" w:rsidRDefault="00082F63" w:rsidP="00D22237">
            <w:pPr>
              <w:pStyle w:val="TAH"/>
            </w:pPr>
            <w:r w:rsidRPr="007E18C1">
              <w:t>Mean Diff. (c03 - c04)</w:t>
            </w:r>
          </w:p>
        </w:tc>
        <w:tc>
          <w:tcPr>
            <w:tcW w:w="1556" w:type="dxa"/>
            <w:shd w:val="clear" w:color="auto" w:fill="D9D9D9" w:themeFill="background1" w:themeFillShade="D9"/>
            <w:noWrap/>
            <w:hideMark/>
          </w:tcPr>
          <w:p w14:paraId="35A9C440" w14:textId="77777777" w:rsidR="00082F63" w:rsidRPr="007E18C1" w:rsidRDefault="00082F63" w:rsidP="00D22237">
            <w:pPr>
              <w:pStyle w:val="TAH"/>
            </w:pPr>
            <w:r w:rsidRPr="007E18C1">
              <w:t>Stdev Diff.</w:t>
            </w:r>
          </w:p>
        </w:tc>
        <w:tc>
          <w:tcPr>
            <w:tcW w:w="1456" w:type="dxa"/>
            <w:shd w:val="clear" w:color="auto" w:fill="D9D9D9" w:themeFill="background1" w:themeFillShade="D9"/>
            <w:noWrap/>
            <w:hideMark/>
          </w:tcPr>
          <w:p w14:paraId="4CDA9F78" w14:textId="77777777" w:rsidR="00082F63" w:rsidRPr="007E18C1" w:rsidRDefault="00082F63"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7A249EB9" w14:textId="77777777" w:rsidR="00082F63" w:rsidRPr="007E18C1" w:rsidRDefault="00082F63" w:rsidP="00D22237">
            <w:pPr>
              <w:pStyle w:val="TAH"/>
            </w:pPr>
            <w:r w:rsidRPr="007E18C1">
              <w:t>t</w:t>
            </w:r>
          </w:p>
        </w:tc>
        <w:tc>
          <w:tcPr>
            <w:tcW w:w="1456" w:type="dxa"/>
            <w:shd w:val="clear" w:color="auto" w:fill="D9D9D9" w:themeFill="background1" w:themeFillShade="D9"/>
            <w:noWrap/>
            <w:hideMark/>
          </w:tcPr>
          <w:p w14:paraId="69EA2121" w14:textId="77777777" w:rsidR="00082F63" w:rsidRPr="007E18C1" w:rsidRDefault="00082F63" w:rsidP="00D22237">
            <w:pPr>
              <w:pStyle w:val="TAH"/>
            </w:pPr>
            <w:r w:rsidRPr="007E18C1">
              <w:t>Prob.</w:t>
            </w:r>
          </w:p>
        </w:tc>
        <w:tc>
          <w:tcPr>
            <w:tcW w:w="1288" w:type="dxa"/>
            <w:shd w:val="clear" w:color="auto" w:fill="D9D9D9" w:themeFill="background1" w:themeFillShade="D9"/>
            <w:noWrap/>
            <w:hideMark/>
          </w:tcPr>
          <w:p w14:paraId="5605EDFE" w14:textId="77777777" w:rsidR="00082F63" w:rsidRPr="007E18C1" w:rsidRDefault="00082F63" w:rsidP="00D22237">
            <w:pPr>
              <w:pStyle w:val="TAH"/>
            </w:pPr>
            <w:r w:rsidRPr="007E18C1">
              <w:t>ToR</w:t>
            </w:r>
          </w:p>
        </w:tc>
      </w:tr>
      <w:tr w:rsidR="00082F63" w:rsidRPr="007E18C1" w14:paraId="775F0141" w14:textId="77777777" w:rsidTr="00E81A56">
        <w:trPr>
          <w:trHeight w:val="290"/>
        </w:trPr>
        <w:tc>
          <w:tcPr>
            <w:tcW w:w="4248" w:type="dxa"/>
            <w:noWrap/>
            <w:hideMark/>
          </w:tcPr>
          <w:p w14:paraId="483CE918" w14:textId="77777777" w:rsidR="00082F63" w:rsidRPr="007E18C1" w:rsidRDefault="00082F63" w:rsidP="00D22237">
            <w:pPr>
              <w:pStyle w:val="TAC"/>
            </w:pPr>
            <w:r w:rsidRPr="007E18C1">
              <w:t>-32.4083</w:t>
            </w:r>
          </w:p>
        </w:tc>
        <w:tc>
          <w:tcPr>
            <w:tcW w:w="1556" w:type="dxa"/>
            <w:noWrap/>
            <w:hideMark/>
          </w:tcPr>
          <w:p w14:paraId="63C72C50" w14:textId="77777777" w:rsidR="00082F63" w:rsidRPr="007E18C1" w:rsidRDefault="00082F63" w:rsidP="00D22237">
            <w:pPr>
              <w:pStyle w:val="TAC"/>
            </w:pPr>
            <w:r w:rsidRPr="007E18C1">
              <w:t>22.0761</w:t>
            </w:r>
          </w:p>
        </w:tc>
        <w:tc>
          <w:tcPr>
            <w:tcW w:w="1456" w:type="dxa"/>
            <w:noWrap/>
            <w:hideMark/>
          </w:tcPr>
          <w:p w14:paraId="6AFBD6CC" w14:textId="77777777" w:rsidR="00082F63" w:rsidRPr="007E18C1" w:rsidRDefault="00082F63" w:rsidP="00D22237">
            <w:pPr>
              <w:pStyle w:val="TAC"/>
            </w:pPr>
            <w:r w:rsidRPr="007E18C1">
              <w:t>2.0153</w:t>
            </w:r>
          </w:p>
        </w:tc>
        <w:tc>
          <w:tcPr>
            <w:tcW w:w="1456" w:type="dxa"/>
            <w:noWrap/>
            <w:hideMark/>
          </w:tcPr>
          <w:p w14:paraId="5A6C32DD" w14:textId="77777777" w:rsidR="00082F63" w:rsidRPr="007E18C1" w:rsidRDefault="00082F63" w:rsidP="00D22237">
            <w:pPr>
              <w:pStyle w:val="TAC"/>
            </w:pPr>
            <w:r w:rsidRPr="007E18C1">
              <w:t>-16.0814</w:t>
            </w:r>
          </w:p>
        </w:tc>
        <w:tc>
          <w:tcPr>
            <w:tcW w:w="1456" w:type="dxa"/>
            <w:noWrap/>
            <w:hideMark/>
          </w:tcPr>
          <w:p w14:paraId="03E831B7" w14:textId="77777777" w:rsidR="00082F63" w:rsidRPr="007E18C1" w:rsidRDefault="00082F63" w:rsidP="00D22237">
            <w:pPr>
              <w:pStyle w:val="TAC"/>
            </w:pPr>
            <w:r w:rsidRPr="007E18C1">
              <w:t>1.0000</w:t>
            </w:r>
          </w:p>
        </w:tc>
        <w:tc>
          <w:tcPr>
            <w:tcW w:w="1288" w:type="dxa"/>
            <w:noWrap/>
            <w:hideMark/>
          </w:tcPr>
          <w:p w14:paraId="7DC7DC65" w14:textId="77777777" w:rsidR="00082F63" w:rsidRPr="007E18C1" w:rsidRDefault="00082F63" w:rsidP="00D22237">
            <w:pPr>
              <w:pStyle w:val="TAC"/>
            </w:pPr>
            <w:r w:rsidRPr="007E18C1">
              <w:t>Pass</w:t>
            </w:r>
          </w:p>
        </w:tc>
      </w:tr>
    </w:tbl>
    <w:p w14:paraId="12C0107B" w14:textId="77777777" w:rsidR="00082F63" w:rsidRPr="007E18C1" w:rsidRDefault="00082F63" w:rsidP="00082F63"/>
    <w:p w14:paraId="6D44E784" w14:textId="78E9F63E" w:rsidR="00082F63" w:rsidRPr="00D22237" w:rsidRDefault="001E1BBB" w:rsidP="00D22237">
      <w:pPr>
        <w:pStyle w:val="Heading4"/>
        <w:rPr>
          <w:rFonts w:eastAsiaTheme="minorEastAsia"/>
          <w:lang w:val="en-US"/>
        </w:rPr>
      </w:pPr>
      <w:bookmarkStart w:id="635" w:name="_Toc167314856"/>
      <w:bookmarkStart w:id="636" w:name="_Toc167316015"/>
      <w:bookmarkStart w:id="637" w:name="_Toc167316439"/>
      <w:bookmarkStart w:id="638" w:name="_Toc167377030"/>
      <w:r w:rsidRPr="00D22237">
        <w:rPr>
          <w:rFonts w:eastAsiaTheme="minorEastAsia"/>
          <w:lang w:val="en-US"/>
        </w:rPr>
        <w:t>9.11.6.5</w:t>
      </w:r>
      <w:r w:rsidR="00C04264">
        <w:rPr>
          <w:rFonts w:eastAsiaTheme="minorEastAsia"/>
          <w:lang w:val="en-US"/>
        </w:rPr>
        <w:tab/>
      </w:r>
      <w:r w:rsidR="00082F63" w:rsidRPr="007E18C1">
        <w:rPr>
          <w:lang w:val="en-US"/>
        </w:rPr>
        <w:t>Experimental conclusions</w:t>
      </w:r>
      <w:bookmarkEnd w:id="635"/>
      <w:bookmarkEnd w:id="636"/>
      <w:bookmarkEnd w:id="637"/>
      <w:bookmarkEnd w:id="638"/>
    </w:p>
    <w:p w14:paraId="0772B2EF" w14:textId="77777777" w:rsidR="00082F63" w:rsidRPr="007E18C1" w:rsidRDefault="00082F63" w:rsidP="00082F63">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91E5E13" w14:textId="2A633D9D" w:rsidR="008B1B5E" w:rsidRPr="007E18C1" w:rsidRDefault="001E1BBB" w:rsidP="001E1BBB">
      <w:pPr>
        <w:pStyle w:val="Heading3"/>
      </w:pPr>
      <w:bookmarkStart w:id="639" w:name="_Toc167314857"/>
      <w:bookmarkStart w:id="640" w:name="_Toc167316016"/>
      <w:bookmarkStart w:id="641" w:name="_Toc167316440"/>
      <w:bookmarkStart w:id="642" w:name="_Toc167377031"/>
      <w:r w:rsidRPr="007E18C1">
        <w:t>9.11.7</w:t>
      </w:r>
      <w:r w:rsidRPr="007E18C1">
        <w:tab/>
      </w:r>
      <w:r w:rsidR="008B1B5E" w:rsidRPr="007E18C1">
        <w:t>ISAR Selection Experiment ISAR_BS1534-4 (MASA 2TC, Generic Audio, 768 kbps Split Rendering Link, Headphone Presentation)</w:t>
      </w:r>
      <w:bookmarkEnd w:id="639"/>
      <w:bookmarkEnd w:id="640"/>
      <w:bookmarkEnd w:id="641"/>
      <w:bookmarkEnd w:id="642"/>
    </w:p>
    <w:p w14:paraId="0D0BC50A" w14:textId="292C7A79" w:rsidR="008B1B5E" w:rsidRPr="007E18C1" w:rsidRDefault="001E1BBB" w:rsidP="001E1BBB">
      <w:pPr>
        <w:pStyle w:val="Heading4"/>
      </w:pPr>
      <w:bookmarkStart w:id="643" w:name="_Toc167314858"/>
      <w:bookmarkStart w:id="644" w:name="_Toc167316017"/>
      <w:bookmarkStart w:id="645" w:name="_Toc167316441"/>
      <w:bookmarkStart w:id="646" w:name="_Toc167377032"/>
      <w:r w:rsidRPr="007E18C1">
        <w:t>9.11.7.1</w:t>
      </w:r>
      <w:r w:rsidRPr="007E18C1">
        <w:tab/>
      </w:r>
      <w:r w:rsidR="008B1B5E" w:rsidRPr="007E18C1">
        <w:t>Overview</w:t>
      </w:r>
      <w:bookmarkEnd w:id="643"/>
      <w:bookmarkEnd w:id="644"/>
      <w:bookmarkEnd w:id="645"/>
      <w:bookmarkEnd w:id="646"/>
    </w:p>
    <w:p w14:paraId="1792C4B6" w14:textId="3B5DB66F" w:rsidR="008B1B5E" w:rsidRPr="007E18C1" w:rsidRDefault="008B1B5E" w:rsidP="008B1B5E">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Annex </w:t>
      </w:r>
      <w:r w:rsidR="00505F13">
        <w:t>E</w:t>
      </w:r>
      <w:r w:rsidRPr="007E18C1">
        <w:t>.</w:t>
      </w:r>
      <w:r w:rsidR="00505F13">
        <w:t>10</w:t>
      </w:r>
      <w:r w:rsidRPr="007E18C1">
        <w:t xml:space="preserve"> for details.</w:t>
      </w:r>
    </w:p>
    <w:p w14:paraId="749136CE" w14:textId="53CAE127" w:rsidR="008B1B5E" w:rsidRPr="007E18C1" w:rsidRDefault="001E1BBB" w:rsidP="001E1BBB">
      <w:pPr>
        <w:pStyle w:val="Heading4"/>
      </w:pPr>
      <w:bookmarkStart w:id="647" w:name="_Toc167314859"/>
      <w:bookmarkStart w:id="648" w:name="_Toc167316018"/>
      <w:bookmarkStart w:id="649" w:name="_Toc167316442"/>
      <w:bookmarkStart w:id="650" w:name="_Toc167377033"/>
      <w:r w:rsidRPr="007E18C1">
        <w:t>9.11.7.2</w:t>
      </w:r>
      <w:r w:rsidRPr="007E18C1">
        <w:tab/>
      </w:r>
      <w:r w:rsidR="008B1B5E" w:rsidRPr="007E18C1">
        <w:t>Test conditions</w:t>
      </w:r>
      <w:bookmarkEnd w:id="647"/>
      <w:bookmarkEnd w:id="648"/>
      <w:bookmarkEnd w:id="649"/>
      <w:bookmarkEnd w:id="650"/>
      <w:r w:rsidR="008B1B5E" w:rsidRPr="007E18C1">
        <w:t xml:space="preserve"> </w:t>
      </w:r>
    </w:p>
    <w:p w14:paraId="01F081FD" w14:textId="77777777" w:rsidR="008B1B5E" w:rsidRPr="007E18C1" w:rsidRDefault="008B1B5E" w:rsidP="008B1B5E">
      <w:pPr>
        <w:rPr>
          <w:lang w:val="en-US"/>
        </w:rPr>
      </w:pPr>
      <w:r w:rsidRPr="007E18C1">
        <w:rPr>
          <w:lang w:val="en-US"/>
        </w:rPr>
        <w:t>The test conditions in all experiments are as follows:</w:t>
      </w:r>
    </w:p>
    <w:p w14:paraId="02B771D9"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5297486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0C0AB1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4A6F8AB6"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3429324C" w14:textId="1E45D059" w:rsidR="008B1B5E" w:rsidRPr="007E18C1" w:rsidRDefault="001E1BBB" w:rsidP="001E1BBB">
      <w:pPr>
        <w:pStyle w:val="Heading4"/>
        <w:rPr>
          <w:lang w:val="en-US"/>
        </w:rPr>
      </w:pPr>
      <w:bookmarkStart w:id="651" w:name="_Toc167314860"/>
      <w:bookmarkStart w:id="652" w:name="_Toc167316019"/>
      <w:bookmarkStart w:id="653" w:name="_Toc167316443"/>
      <w:bookmarkStart w:id="654" w:name="_Toc167377034"/>
      <w:r w:rsidRPr="007E18C1">
        <w:rPr>
          <w:lang w:val="en-US"/>
        </w:rPr>
        <w:t>9.11.7.3</w:t>
      </w:r>
      <w:r w:rsidR="00C04264">
        <w:rPr>
          <w:lang w:val="en-US"/>
        </w:rPr>
        <w:tab/>
      </w:r>
      <w:r w:rsidR="008B1B5E" w:rsidRPr="007E18C1">
        <w:rPr>
          <w:lang w:val="en-US"/>
        </w:rPr>
        <w:t>Result plots</w:t>
      </w:r>
      <w:bookmarkEnd w:id="651"/>
      <w:bookmarkEnd w:id="652"/>
      <w:bookmarkEnd w:id="653"/>
      <w:bookmarkEnd w:id="654"/>
    </w:p>
    <w:p w14:paraId="029E8F85" w14:textId="1DDCA8FF" w:rsidR="003F7E00" w:rsidRPr="007E18C1" w:rsidRDefault="003F7E00" w:rsidP="003F7E00">
      <w:pPr>
        <w:rPr>
          <w:lang w:val="en-US"/>
        </w:rPr>
      </w:pPr>
      <w:r w:rsidRPr="007E18C1">
        <w:rPr>
          <w:lang w:val="en-US"/>
        </w:rPr>
        <w:t>Provided below are the result plots and tables with statistical analysis result for the two ISAR_BS1534-4 experiments.</w:t>
      </w:r>
    </w:p>
    <w:p w14:paraId="2902C42A" w14:textId="3E109C19" w:rsidR="003F7E00" w:rsidRPr="007E18C1" w:rsidRDefault="000455F0" w:rsidP="0022425D">
      <w:pPr>
        <w:pStyle w:val="TH"/>
      </w:pPr>
      <w:r w:rsidRPr="0022425D">
        <w:rPr>
          <w:noProof/>
        </w:rPr>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D983A70" w14:textId="57D91E95" w:rsidR="003F7E00" w:rsidRPr="00D22237" w:rsidRDefault="003F7E00" w:rsidP="00D22237">
      <w:pPr>
        <w:pStyle w:val="TF"/>
      </w:pPr>
      <w:r w:rsidRPr="002301D2">
        <w:t xml:space="preserve">Figure </w:t>
      </w:r>
      <w:r w:rsidRPr="00D22237">
        <w:rPr>
          <w:cs/>
        </w:rPr>
        <w:t>‎</w:t>
      </w:r>
      <w:r w:rsidRPr="00D22237">
        <w:t>9.11</w:t>
      </w:r>
      <w:r w:rsidRPr="002301D2">
        <w:noBreakHyphen/>
      </w:r>
      <w:r w:rsidRPr="00D22237">
        <w:t>7: Results of ISAR_BS1534-4a test for MASA input audio</w:t>
      </w:r>
    </w:p>
    <w:p w14:paraId="3F0F1ED0" w14:textId="7758C267" w:rsidR="003F7E00" w:rsidRPr="007E18C1" w:rsidRDefault="000455F0" w:rsidP="002301D2">
      <w:pPr>
        <w:pStyle w:val="TH"/>
      </w:pPr>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421DDFDD" w14:textId="0C1EA48E" w:rsidR="003F7E00" w:rsidRPr="007E18C1" w:rsidRDefault="003F7E00" w:rsidP="003F7E00">
      <w:pPr>
        <w:pStyle w:val="TF"/>
      </w:pPr>
      <w:r w:rsidRPr="007E18C1">
        <w:t xml:space="preserve">Figure </w:t>
      </w:r>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p>
    <w:p w14:paraId="249AB896" w14:textId="371B7BD0" w:rsidR="003F7E00" w:rsidRPr="00D22237" w:rsidRDefault="001E1BBB" w:rsidP="00D22237">
      <w:pPr>
        <w:pStyle w:val="Heading4"/>
        <w:rPr>
          <w:rFonts w:eastAsiaTheme="minorEastAsia"/>
          <w:lang w:val="en-US"/>
        </w:rPr>
      </w:pPr>
      <w:bookmarkStart w:id="655" w:name="_Toc167314861"/>
      <w:bookmarkStart w:id="656" w:name="_Toc167316020"/>
      <w:bookmarkStart w:id="657" w:name="_Toc167316444"/>
      <w:bookmarkStart w:id="658" w:name="_Toc167377035"/>
      <w:r w:rsidRPr="00D22237">
        <w:rPr>
          <w:rFonts w:eastAsiaTheme="minorEastAsia"/>
          <w:lang w:val="en-US"/>
        </w:rPr>
        <w:t>9.11.7.4</w:t>
      </w:r>
      <w:r w:rsidRPr="00D22237">
        <w:rPr>
          <w:rFonts w:eastAsiaTheme="minorEastAsia"/>
          <w:lang w:val="en-US"/>
        </w:rPr>
        <w:tab/>
      </w:r>
      <w:r w:rsidR="003F7E00" w:rsidRPr="00D22237">
        <w:rPr>
          <w:rStyle w:val="Heading4Char"/>
        </w:rPr>
        <w:t>Statistical analysis</w:t>
      </w:r>
      <w:bookmarkEnd w:id="655"/>
      <w:bookmarkEnd w:id="656"/>
      <w:bookmarkEnd w:id="657"/>
      <w:bookmarkEnd w:id="658"/>
    </w:p>
    <w:p w14:paraId="5BBF9493" w14:textId="31E3703F" w:rsidR="00261D75" w:rsidRPr="007E18C1" w:rsidRDefault="00261D75" w:rsidP="00D22237">
      <w:pPr>
        <w:pStyle w:val="TH"/>
      </w:pPr>
      <w:r w:rsidRPr="007E18C1">
        <w:t xml:space="preserve">Table </w:t>
      </w:r>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33359A">
        <w:trPr>
          <w:trHeight w:val="330"/>
        </w:trPr>
        <w:tc>
          <w:tcPr>
            <w:tcW w:w="3522" w:type="dxa"/>
            <w:shd w:val="clear" w:color="auto" w:fill="D9D9D9" w:themeFill="background1" w:themeFillShade="D9"/>
            <w:noWrap/>
            <w:hideMark/>
          </w:tcPr>
          <w:p w14:paraId="5EA80D62" w14:textId="77777777" w:rsidR="003F7E00" w:rsidRPr="007E18C1" w:rsidRDefault="003F7E00" w:rsidP="00E81A56">
            <w:pPr>
              <w:pStyle w:val="TAH"/>
            </w:pPr>
            <w:r w:rsidRPr="007E18C1">
              <w:t>Mean Diff. (c03 - c04)</w:t>
            </w:r>
          </w:p>
        </w:tc>
        <w:tc>
          <w:tcPr>
            <w:tcW w:w="1315" w:type="dxa"/>
            <w:shd w:val="clear" w:color="auto" w:fill="D9D9D9" w:themeFill="background1" w:themeFillShade="D9"/>
            <w:noWrap/>
            <w:hideMark/>
          </w:tcPr>
          <w:p w14:paraId="70165FF6" w14:textId="77777777" w:rsidR="003F7E00" w:rsidRPr="007E18C1" w:rsidRDefault="003F7E00" w:rsidP="00E81A56">
            <w:pPr>
              <w:pStyle w:val="TAH"/>
            </w:pPr>
            <w:r w:rsidRPr="007E18C1">
              <w:t>Stdev Diff.</w:t>
            </w:r>
          </w:p>
        </w:tc>
        <w:tc>
          <w:tcPr>
            <w:tcW w:w="1233" w:type="dxa"/>
            <w:shd w:val="clear" w:color="auto" w:fill="D9D9D9" w:themeFill="background1" w:themeFillShade="D9"/>
            <w:noWrap/>
            <w:hideMark/>
          </w:tcPr>
          <w:p w14:paraId="256C47C5" w14:textId="77777777" w:rsidR="003F7E00" w:rsidRPr="007E18C1" w:rsidRDefault="003F7E00"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460A1D85" w14:textId="77777777" w:rsidR="003F7E00" w:rsidRPr="007E18C1" w:rsidRDefault="003F7E00" w:rsidP="00E81A56">
            <w:pPr>
              <w:pStyle w:val="TAH"/>
            </w:pPr>
            <w:r w:rsidRPr="007E18C1">
              <w:t>t</w:t>
            </w:r>
          </w:p>
        </w:tc>
        <w:tc>
          <w:tcPr>
            <w:tcW w:w="1233" w:type="dxa"/>
            <w:shd w:val="clear" w:color="auto" w:fill="D9D9D9" w:themeFill="background1" w:themeFillShade="D9"/>
            <w:noWrap/>
            <w:hideMark/>
          </w:tcPr>
          <w:p w14:paraId="0D1B3FB3" w14:textId="77777777" w:rsidR="003F7E00" w:rsidRPr="007E18C1" w:rsidRDefault="003F7E00" w:rsidP="00E81A56">
            <w:pPr>
              <w:pStyle w:val="TAH"/>
            </w:pPr>
            <w:r w:rsidRPr="007E18C1">
              <w:t>Prob.</w:t>
            </w:r>
          </w:p>
        </w:tc>
        <w:tc>
          <w:tcPr>
            <w:tcW w:w="1095" w:type="dxa"/>
            <w:shd w:val="clear" w:color="auto" w:fill="D9D9D9" w:themeFill="background1" w:themeFillShade="D9"/>
            <w:noWrap/>
            <w:hideMark/>
          </w:tcPr>
          <w:p w14:paraId="69677B55" w14:textId="77777777" w:rsidR="003F7E00" w:rsidRPr="007E18C1" w:rsidRDefault="003F7E00" w:rsidP="00E81A56">
            <w:pPr>
              <w:pStyle w:val="TAH"/>
            </w:pPr>
            <w:r w:rsidRPr="007E18C1">
              <w:t>ToR</w:t>
            </w:r>
          </w:p>
        </w:tc>
      </w:tr>
      <w:tr w:rsidR="003F7E00" w:rsidRPr="007E18C1" w14:paraId="6C4F9A6F" w14:textId="77777777" w:rsidTr="00D22237">
        <w:trPr>
          <w:trHeight w:val="290"/>
        </w:trPr>
        <w:tc>
          <w:tcPr>
            <w:tcW w:w="3522" w:type="dxa"/>
            <w:noWrap/>
            <w:hideMark/>
          </w:tcPr>
          <w:p w14:paraId="32A01223" w14:textId="77777777" w:rsidR="003F7E00" w:rsidRPr="007E18C1" w:rsidRDefault="003F7E00" w:rsidP="00E81A56">
            <w:pPr>
              <w:pStyle w:val="TAC"/>
            </w:pPr>
            <w:r w:rsidRPr="007E18C1">
              <w:t>-14.0167</w:t>
            </w:r>
          </w:p>
        </w:tc>
        <w:tc>
          <w:tcPr>
            <w:tcW w:w="1315" w:type="dxa"/>
            <w:noWrap/>
            <w:hideMark/>
          </w:tcPr>
          <w:p w14:paraId="41E4A361" w14:textId="77777777" w:rsidR="003F7E00" w:rsidRPr="007E18C1" w:rsidRDefault="003F7E00" w:rsidP="00E81A56">
            <w:pPr>
              <w:pStyle w:val="TAC"/>
            </w:pPr>
            <w:r w:rsidRPr="007E18C1">
              <w:t>5.0493</w:t>
            </w:r>
          </w:p>
        </w:tc>
        <w:tc>
          <w:tcPr>
            <w:tcW w:w="1233" w:type="dxa"/>
            <w:noWrap/>
            <w:hideMark/>
          </w:tcPr>
          <w:p w14:paraId="7B5C91D5" w14:textId="77777777" w:rsidR="003F7E00" w:rsidRPr="007E18C1" w:rsidRDefault="003F7E00" w:rsidP="00E81A56">
            <w:pPr>
              <w:pStyle w:val="TAC"/>
            </w:pPr>
            <w:r w:rsidRPr="007E18C1">
              <w:t>0.4609</w:t>
            </w:r>
          </w:p>
        </w:tc>
        <w:tc>
          <w:tcPr>
            <w:tcW w:w="1233" w:type="dxa"/>
            <w:noWrap/>
            <w:hideMark/>
          </w:tcPr>
          <w:p w14:paraId="2953912A" w14:textId="77777777" w:rsidR="003F7E00" w:rsidRPr="007E18C1" w:rsidRDefault="003F7E00" w:rsidP="00E81A56">
            <w:pPr>
              <w:pStyle w:val="TAC"/>
            </w:pPr>
            <w:r w:rsidRPr="007E18C1">
              <w:t>-30.4091</w:t>
            </w:r>
          </w:p>
        </w:tc>
        <w:tc>
          <w:tcPr>
            <w:tcW w:w="1233" w:type="dxa"/>
            <w:noWrap/>
            <w:hideMark/>
          </w:tcPr>
          <w:p w14:paraId="05F4CA9C" w14:textId="77777777" w:rsidR="003F7E00" w:rsidRPr="007E18C1" w:rsidRDefault="003F7E00" w:rsidP="00E81A56">
            <w:pPr>
              <w:pStyle w:val="TAC"/>
            </w:pPr>
            <w:r w:rsidRPr="007E18C1">
              <w:t>1.0000</w:t>
            </w:r>
          </w:p>
        </w:tc>
        <w:tc>
          <w:tcPr>
            <w:tcW w:w="1095" w:type="dxa"/>
            <w:noWrap/>
            <w:hideMark/>
          </w:tcPr>
          <w:p w14:paraId="1B0D67B0" w14:textId="77777777" w:rsidR="003F7E00" w:rsidRPr="007E18C1" w:rsidRDefault="003F7E00" w:rsidP="00E81A56">
            <w:pPr>
              <w:pStyle w:val="TAC"/>
            </w:pPr>
            <w:r w:rsidRPr="007E18C1">
              <w:t>Pass</w:t>
            </w:r>
          </w:p>
        </w:tc>
      </w:tr>
    </w:tbl>
    <w:p w14:paraId="44E489D0" w14:textId="77777777" w:rsidR="003F7E00" w:rsidRPr="007E18C1" w:rsidRDefault="003F7E00" w:rsidP="003F7E00"/>
    <w:p w14:paraId="0E87C336" w14:textId="361EE5F2" w:rsidR="003F7E00" w:rsidRPr="007E18C1" w:rsidRDefault="003F7E00" w:rsidP="003F7E00">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33359A">
        <w:trPr>
          <w:trHeight w:val="330"/>
        </w:trPr>
        <w:tc>
          <w:tcPr>
            <w:tcW w:w="4248" w:type="dxa"/>
            <w:shd w:val="clear" w:color="auto" w:fill="D9D9D9" w:themeFill="background1" w:themeFillShade="D9"/>
            <w:noWrap/>
            <w:hideMark/>
          </w:tcPr>
          <w:p w14:paraId="0958AF82" w14:textId="77777777" w:rsidR="003F7E00" w:rsidRPr="007E18C1" w:rsidRDefault="003F7E00" w:rsidP="00D22237">
            <w:pPr>
              <w:pStyle w:val="TAH"/>
            </w:pPr>
            <w:r w:rsidRPr="007E18C1">
              <w:t>Mean Diff. (c03 - c04)</w:t>
            </w:r>
          </w:p>
        </w:tc>
        <w:tc>
          <w:tcPr>
            <w:tcW w:w="1556" w:type="dxa"/>
            <w:shd w:val="clear" w:color="auto" w:fill="D9D9D9" w:themeFill="background1" w:themeFillShade="D9"/>
            <w:noWrap/>
            <w:hideMark/>
          </w:tcPr>
          <w:p w14:paraId="2A51CD3E" w14:textId="77777777" w:rsidR="003F7E00" w:rsidRPr="007E18C1" w:rsidRDefault="003F7E00" w:rsidP="00D22237">
            <w:pPr>
              <w:pStyle w:val="TAH"/>
            </w:pPr>
            <w:r w:rsidRPr="007E18C1">
              <w:t>Stdev Diff.</w:t>
            </w:r>
          </w:p>
        </w:tc>
        <w:tc>
          <w:tcPr>
            <w:tcW w:w="1456" w:type="dxa"/>
            <w:shd w:val="clear" w:color="auto" w:fill="D9D9D9" w:themeFill="background1" w:themeFillShade="D9"/>
            <w:noWrap/>
            <w:hideMark/>
          </w:tcPr>
          <w:p w14:paraId="1F3B9426" w14:textId="77777777" w:rsidR="003F7E00" w:rsidRPr="007E18C1" w:rsidRDefault="003F7E00"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BAF3A5D" w14:textId="77777777" w:rsidR="003F7E00" w:rsidRPr="007E18C1" w:rsidRDefault="003F7E00" w:rsidP="00D22237">
            <w:pPr>
              <w:pStyle w:val="TAH"/>
            </w:pPr>
            <w:r w:rsidRPr="007E18C1">
              <w:t>T</w:t>
            </w:r>
          </w:p>
        </w:tc>
        <w:tc>
          <w:tcPr>
            <w:tcW w:w="1456" w:type="dxa"/>
            <w:shd w:val="clear" w:color="auto" w:fill="D9D9D9" w:themeFill="background1" w:themeFillShade="D9"/>
            <w:noWrap/>
            <w:hideMark/>
          </w:tcPr>
          <w:p w14:paraId="1C5EE358" w14:textId="77777777" w:rsidR="003F7E00" w:rsidRPr="007E18C1" w:rsidRDefault="003F7E00" w:rsidP="00D22237">
            <w:pPr>
              <w:pStyle w:val="TAH"/>
            </w:pPr>
            <w:r w:rsidRPr="007E18C1">
              <w:t>Prob.</w:t>
            </w:r>
          </w:p>
        </w:tc>
        <w:tc>
          <w:tcPr>
            <w:tcW w:w="1288" w:type="dxa"/>
            <w:shd w:val="clear" w:color="auto" w:fill="D9D9D9" w:themeFill="background1" w:themeFillShade="D9"/>
            <w:noWrap/>
            <w:hideMark/>
          </w:tcPr>
          <w:p w14:paraId="7F446D79" w14:textId="77777777" w:rsidR="003F7E00" w:rsidRPr="007E18C1" w:rsidRDefault="003F7E00" w:rsidP="00D22237">
            <w:pPr>
              <w:pStyle w:val="TAH"/>
            </w:pPr>
            <w:r w:rsidRPr="007E18C1">
              <w:t>ToR</w:t>
            </w:r>
          </w:p>
        </w:tc>
      </w:tr>
      <w:tr w:rsidR="003F7E00" w:rsidRPr="007E18C1" w14:paraId="588C19AC" w14:textId="77777777" w:rsidTr="00E81A56">
        <w:trPr>
          <w:trHeight w:val="290"/>
        </w:trPr>
        <w:tc>
          <w:tcPr>
            <w:tcW w:w="4248" w:type="dxa"/>
            <w:noWrap/>
            <w:hideMark/>
          </w:tcPr>
          <w:p w14:paraId="5830CA9C" w14:textId="77777777" w:rsidR="003F7E00" w:rsidRPr="007E18C1" w:rsidRDefault="003F7E00" w:rsidP="00D22237">
            <w:pPr>
              <w:pStyle w:val="TAC"/>
            </w:pPr>
            <w:r w:rsidRPr="007E18C1">
              <w:t>-13.7000</w:t>
            </w:r>
          </w:p>
        </w:tc>
        <w:tc>
          <w:tcPr>
            <w:tcW w:w="1556" w:type="dxa"/>
            <w:noWrap/>
            <w:hideMark/>
          </w:tcPr>
          <w:p w14:paraId="62D9A367" w14:textId="77777777" w:rsidR="003F7E00" w:rsidRPr="007E18C1" w:rsidRDefault="003F7E00" w:rsidP="00D22237">
            <w:pPr>
              <w:pStyle w:val="TAC"/>
            </w:pPr>
            <w:r w:rsidRPr="007E18C1">
              <w:t>22.1500</w:t>
            </w:r>
          </w:p>
        </w:tc>
        <w:tc>
          <w:tcPr>
            <w:tcW w:w="1456" w:type="dxa"/>
            <w:noWrap/>
            <w:hideMark/>
          </w:tcPr>
          <w:p w14:paraId="525E935D" w14:textId="77777777" w:rsidR="003F7E00" w:rsidRPr="007E18C1" w:rsidRDefault="003F7E00" w:rsidP="00D22237">
            <w:pPr>
              <w:pStyle w:val="TAC"/>
            </w:pPr>
            <w:r w:rsidRPr="007E18C1">
              <w:t>2.0220</w:t>
            </w:r>
          </w:p>
        </w:tc>
        <w:tc>
          <w:tcPr>
            <w:tcW w:w="1456" w:type="dxa"/>
            <w:noWrap/>
            <w:hideMark/>
          </w:tcPr>
          <w:p w14:paraId="114834AC" w14:textId="77777777" w:rsidR="003F7E00" w:rsidRPr="007E18C1" w:rsidRDefault="003F7E00" w:rsidP="00D22237">
            <w:pPr>
              <w:pStyle w:val="TAC"/>
            </w:pPr>
            <w:r w:rsidRPr="007E18C1">
              <w:t>-6.7754</w:t>
            </w:r>
          </w:p>
        </w:tc>
        <w:tc>
          <w:tcPr>
            <w:tcW w:w="1456" w:type="dxa"/>
            <w:noWrap/>
            <w:hideMark/>
          </w:tcPr>
          <w:p w14:paraId="1A1974D1" w14:textId="77777777" w:rsidR="003F7E00" w:rsidRPr="007E18C1" w:rsidRDefault="003F7E00" w:rsidP="00D22237">
            <w:pPr>
              <w:pStyle w:val="TAC"/>
            </w:pPr>
            <w:r w:rsidRPr="007E18C1">
              <w:t>1.0000</w:t>
            </w:r>
          </w:p>
        </w:tc>
        <w:tc>
          <w:tcPr>
            <w:tcW w:w="1288" w:type="dxa"/>
            <w:noWrap/>
            <w:hideMark/>
          </w:tcPr>
          <w:p w14:paraId="5DA33098" w14:textId="77777777" w:rsidR="003F7E00" w:rsidRPr="007E18C1" w:rsidRDefault="003F7E00" w:rsidP="00D22237">
            <w:pPr>
              <w:pStyle w:val="TAC"/>
            </w:pPr>
            <w:r w:rsidRPr="007E18C1">
              <w:t>Pass</w:t>
            </w:r>
          </w:p>
        </w:tc>
      </w:tr>
    </w:tbl>
    <w:p w14:paraId="11C1CF40" w14:textId="77777777" w:rsidR="003F7E00" w:rsidRPr="007E18C1" w:rsidRDefault="003F7E00" w:rsidP="003F7E00"/>
    <w:p w14:paraId="53389614" w14:textId="5D87A03F" w:rsidR="003F7E00" w:rsidRPr="007E18C1" w:rsidRDefault="001E1BBB" w:rsidP="00D22237">
      <w:pPr>
        <w:pStyle w:val="Heading4"/>
        <w:rPr>
          <w:lang w:val="en-US"/>
        </w:rPr>
      </w:pPr>
      <w:bookmarkStart w:id="659" w:name="_Toc167314862"/>
      <w:bookmarkStart w:id="660" w:name="_Toc167316021"/>
      <w:bookmarkStart w:id="661" w:name="_Toc167316445"/>
      <w:bookmarkStart w:id="662" w:name="_Toc167377036"/>
      <w:r w:rsidRPr="007E18C1">
        <w:rPr>
          <w:lang w:val="en-US"/>
        </w:rPr>
        <w:t>9.11.7.5</w:t>
      </w:r>
      <w:r w:rsidRPr="007E18C1">
        <w:rPr>
          <w:lang w:val="en-US"/>
        </w:rPr>
        <w:tab/>
      </w:r>
      <w:r w:rsidR="003F7E00" w:rsidRPr="007E18C1">
        <w:rPr>
          <w:lang w:val="en-US"/>
        </w:rPr>
        <w:t>Experimental conclusions</w:t>
      </w:r>
      <w:bookmarkEnd w:id="659"/>
      <w:bookmarkEnd w:id="660"/>
      <w:bookmarkEnd w:id="661"/>
      <w:bookmarkEnd w:id="662"/>
    </w:p>
    <w:p w14:paraId="5D53AF47" w14:textId="27FE127E" w:rsidR="00304FE1" w:rsidRPr="00D22237" w:rsidRDefault="003F7E00" w:rsidP="009C1F05">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07ACFFA" w14:textId="4D94BFB4" w:rsidR="00FA5F5E" w:rsidRPr="00897EE3" w:rsidRDefault="001E1BBB" w:rsidP="001E1BBB">
      <w:pPr>
        <w:pStyle w:val="Heading1"/>
      </w:pPr>
      <w:bookmarkStart w:id="663" w:name="_Toc10451407"/>
      <w:bookmarkStart w:id="664" w:name="_Toc162888753"/>
      <w:bookmarkStart w:id="665" w:name="_Toc167314863"/>
      <w:bookmarkStart w:id="666" w:name="_Toc167316022"/>
      <w:bookmarkStart w:id="667" w:name="_Toc167316446"/>
      <w:bookmarkStart w:id="668" w:name="_Toc167377037"/>
      <w:r w:rsidRPr="00897EE3">
        <w:t>10</w:t>
      </w:r>
      <w:r w:rsidRPr="00897EE3">
        <w:tab/>
      </w:r>
      <w:bookmarkStart w:id="669" w:name="_Toc166841201"/>
      <w:r w:rsidR="00FA5F5E" w:rsidRPr="00897EE3">
        <w:t>Objective Evaluations</w:t>
      </w:r>
      <w:bookmarkEnd w:id="663"/>
      <w:bookmarkEnd w:id="664"/>
      <w:bookmarkEnd w:id="665"/>
      <w:bookmarkEnd w:id="666"/>
      <w:bookmarkEnd w:id="667"/>
      <w:bookmarkEnd w:id="668"/>
      <w:bookmarkEnd w:id="669"/>
      <w:r w:rsidR="00FA5F5E" w:rsidRPr="00897EE3">
        <w:t xml:space="preserve"> </w:t>
      </w:r>
    </w:p>
    <w:p w14:paraId="22895C8D" w14:textId="6999D1D0" w:rsidR="00FA5F5E" w:rsidRPr="00897EE3" w:rsidRDefault="001E1BBB" w:rsidP="001E1BBB">
      <w:pPr>
        <w:pStyle w:val="Heading2"/>
      </w:pPr>
      <w:bookmarkStart w:id="670" w:name="_Toc10451417"/>
      <w:bookmarkStart w:id="671" w:name="_Toc162888756"/>
      <w:bookmarkStart w:id="672" w:name="_Toc167314864"/>
      <w:bookmarkStart w:id="673" w:name="_Toc167316023"/>
      <w:bookmarkStart w:id="674" w:name="_Toc167316447"/>
      <w:bookmarkStart w:id="675" w:name="_Toc167377038"/>
      <w:r w:rsidRPr="00897EE3">
        <w:t>10.1</w:t>
      </w:r>
      <w:r w:rsidRPr="00897EE3">
        <w:tab/>
      </w:r>
      <w:bookmarkStart w:id="676" w:name="_Toc166841202"/>
      <w:r w:rsidR="00FA5F5E" w:rsidRPr="00897EE3">
        <w:t>Complexity and Delay Analysis</w:t>
      </w:r>
      <w:bookmarkEnd w:id="670"/>
      <w:bookmarkEnd w:id="671"/>
      <w:bookmarkEnd w:id="672"/>
      <w:bookmarkEnd w:id="673"/>
      <w:bookmarkEnd w:id="674"/>
      <w:bookmarkEnd w:id="675"/>
      <w:bookmarkEnd w:id="676"/>
    </w:p>
    <w:p w14:paraId="481BF99D" w14:textId="785B89E4" w:rsidR="006D1A06" w:rsidRPr="00897EE3" w:rsidRDefault="001E1BBB" w:rsidP="001E1BBB">
      <w:pPr>
        <w:pStyle w:val="Heading3"/>
      </w:pPr>
      <w:bookmarkStart w:id="677" w:name="_Toc167314865"/>
      <w:bookmarkStart w:id="678" w:name="_Toc167316024"/>
      <w:bookmarkStart w:id="679" w:name="_Toc167316448"/>
      <w:bookmarkStart w:id="680" w:name="_Toc167377039"/>
      <w:r w:rsidRPr="00897EE3">
        <w:t>10.1.1</w:t>
      </w:r>
      <w:r w:rsidRPr="00897EE3">
        <w:tab/>
      </w:r>
      <w:bookmarkStart w:id="681" w:name="_Toc166841203"/>
      <w:r w:rsidR="00A10801" w:rsidRPr="00897EE3">
        <w:t>Complexity</w:t>
      </w:r>
      <w:bookmarkEnd w:id="677"/>
      <w:bookmarkEnd w:id="678"/>
      <w:bookmarkEnd w:id="679"/>
      <w:bookmarkEnd w:id="680"/>
      <w:bookmarkEnd w:id="681"/>
    </w:p>
    <w:p w14:paraId="16AE3769" w14:textId="2A25DBDB" w:rsidR="00A10801" w:rsidRPr="00897EE3" w:rsidRDefault="00DA1702" w:rsidP="002D16EA">
      <w:r w:rsidRPr="007E18C1">
        <w:t>A complexity ev</w:t>
      </w:r>
      <w:r w:rsidR="003D2DCA" w:rsidRPr="007E18C1">
        <w:t>a</w:t>
      </w:r>
      <w:r w:rsidRPr="007E18C1">
        <w:t>lua</w:t>
      </w:r>
      <w:r w:rsidR="003D2DCA" w:rsidRPr="007E18C1">
        <w:t>t</w:t>
      </w:r>
      <w:r w:rsidRPr="007E18C1">
        <w:t xml:space="preserve">ion </w:t>
      </w:r>
      <w:r w:rsidR="000511A0" w:rsidRPr="007E18C1">
        <w:t>is expected to</w:t>
      </w:r>
      <w:r w:rsidRPr="007E18C1">
        <w:t xml:space="preserve"> be </w:t>
      </w:r>
      <w:r w:rsidR="003D2DCA" w:rsidRPr="007E18C1">
        <w:t>included.</w:t>
      </w:r>
    </w:p>
    <w:p w14:paraId="67CE7EE4" w14:textId="15789CDA" w:rsidR="006D1A06" w:rsidRPr="00897EE3" w:rsidRDefault="001E1BBB" w:rsidP="001E1BBB">
      <w:pPr>
        <w:pStyle w:val="Heading3"/>
      </w:pPr>
      <w:bookmarkStart w:id="682" w:name="_Toc167314866"/>
      <w:bookmarkStart w:id="683" w:name="_Toc167316025"/>
      <w:bookmarkStart w:id="684" w:name="_Toc167316449"/>
      <w:bookmarkStart w:id="685" w:name="_Toc167377040"/>
      <w:r w:rsidRPr="00897EE3">
        <w:t>10.1.2</w:t>
      </w:r>
      <w:r w:rsidRPr="00897EE3">
        <w:tab/>
      </w:r>
      <w:bookmarkStart w:id="686" w:name="_Toc166841204"/>
      <w:r w:rsidR="00CB61DA" w:rsidRPr="00897EE3">
        <w:t>Algorithmic Delay</w:t>
      </w:r>
      <w:bookmarkEnd w:id="682"/>
      <w:bookmarkEnd w:id="683"/>
      <w:bookmarkEnd w:id="684"/>
      <w:bookmarkEnd w:id="685"/>
      <w:bookmarkEnd w:id="686"/>
    </w:p>
    <w:p w14:paraId="7594E152" w14:textId="453C09B4" w:rsidR="006D1A06" w:rsidRPr="00897EE3" w:rsidRDefault="006D1A06" w:rsidP="006D1A06">
      <w:r w:rsidRPr="00897EE3">
        <w:t>The input signals (audio, or audio and metadata) are processed using 20</w:t>
      </w:r>
      <w:r w:rsidR="00864872" w:rsidRPr="007E18C1">
        <w:t> </w:t>
      </w:r>
      <w:r w:rsidRPr="00897EE3">
        <w:t xml:space="preserve">ms frames. The codec algorithmic delay depends on the input/output audio formats as described in </w:t>
      </w:r>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p>
    <w:p w14:paraId="14EC882E" w14:textId="2B4D1D8D" w:rsidR="00CB61DA" w:rsidRPr="00897EE3" w:rsidRDefault="00CB61DA" w:rsidP="00444745">
      <w:pPr>
        <w:pStyle w:val="TH"/>
      </w:pPr>
      <w:bookmarkStart w:id="687" w:name="_Ref166173689"/>
      <w:r w:rsidRPr="00897EE3">
        <w:t xml:space="preserve">Table </w:t>
      </w:r>
      <w:r w:rsidR="00261D75" w:rsidRPr="00897EE3">
        <w:rPr>
          <w:noProof/>
          <w:cs/>
        </w:rPr>
        <w:t>‎</w:t>
      </w:r>
      <w:r w:rsidR="00261D75" w:rsidRPr="00897EE3">
        <w:rPr>
          <w:noProof/>
        </w:rPr>
        <w:t>10.1</w:t>
      </w:r>
      <w:r w:rsidR="00261D75" w:rsidRPr="007E18C1">
        <w:noBreakHyphen/>
      </w:r>
      <w:r w:rsidR="00261D75" w:rsidRPr="007E18C1">
        <w:rPr>
          <w:noProof/>
        </w:rPr>
        <w:t>1</w:t>
      </w:r>
      <w:bookmarkEnd w:id="687"/>
      <w:r w:rsidRPr="00897EE3">
        <w:rPr>
          <w:lang w:val="en-US"/>
        </w:rPr>
        <w:t>: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pPr>
            <w:bookmarkStart w:id="688" w:name="MCCQCTEMPBM_00000160"/>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pPr>
            <w:r w:rsidRPr="00897EE3">
              <w:t>Decoder output format</w:t>
            </w:r>
          </w:p>
        </w:tc>
      </w:tr>
      <w:tr w:rsidR="006D1A06" w:rsidRPr="007E18C1"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pPr>
          </w:p>
        </w:tc>
        <w:tc>
          <w:tcPr>
            <w:tcW w:w="516" w:type="pct"/>
            <w:shd w:val="clear" w:color="auto" w:fill="D9D9D9" w:themeFill="background1" w:themeFillShade="D9"/>
          </w:tcPr>
          <w:p w14:paraId="0DFBAF22" w14:textId="77777777" w:rsidR="006D1A06" w:rsidRPr="00897EE3" w:rsidRDefault="006D1A06" w:rsidP="00D161B1">
            <w:pPr>
              <w:pStyle w:val="TAH"/>
            </w:pPr>
            <w:r w:rsidRPr="00897EE3">
              <w:t>Mono</w:t>
            </w:r>
          </w:p>
        </w:tc>
        <w:tc>
          <w:tcPr>
            <w:tcW w:w="515" w:type="pct"/>
            <w:shd w:val="clear" w:color="auto" w:fill="D9D9D9" w:themeFill="background1" w:themeFillShade="D9"/>
          </w:tcPr>
          <w:p w14:paraId="0B7A704A" w14:textId="77777777" w:rsidR="006D1A06" w:rsidRPr="00897EE3" w:rsidRDefault="006D1A06" w:rsidP="00D161B1">
            <w:pPr>
              <w:pStyle w:val="TAH"/>
            </w:pPr>
            <w:r w:rsidRPr="00897EE3">
              <w:t>Stereo</w:t>
            </w:r>
          </w:p>
        </w:tc>
        <w:tc>
          <w:tcPr>
            <w:tcW w:w="588" w:type="pct"/>
            <w:shd w:val="clear" w:color="auto" w:fill="D9D9D9" w:themeFill="background1" w:themeFillShade="D9"/>
          </w:tcPr>
          <w:p w14:paraId="73327E8D" w14:textId="77777777" w:rsidR="006D1A06" w:rsidRPr="00897EE3" w:rsidRDefault="006D1A06" w:rsidP="00D161B1">
            <w:pPr>
              <w:pStyle w:val="TAH"/>
            </w:pPr>
            <w:r w:rsidRPr="00897EE3">
              <w:t>Multi-Channel</w:t>
            </w:r>
          </w:p>
        </w:tc>
        <w:tc>
          <w:tcPr>
            <w:tcW w:w="516" w:type="pct"/>
            <w:shd w:val="clear" w:color="auto" w:fill="D9D9D9" w:themeFill="background1" w:themeFillShade="D9"/>
          </w:tcPr>
          <w:p w14:paraId="732DE5D9" w14:textId="77777777" w:rsidR="006D1A06" w:rsidRPr="00897EE3" w:rsidRDefault="006D1A06" w:rsidP="00D161B1">
            <w:pPr>
              <w:pStyle w:val="TAH"/>
            </w:pPr>
            <w:r w:rsidRPr="00897EE3">
              <w:t>Binaural audio</w:t>
            </w:r>
          </w:p>
        </w:tc>
        <w:tc>
          <w:tcPr>
            <w:tcW w:w="547" w:type="pct"/>
            <w:shd w:val="clear" w:color="auto" w:fill="D9D9D9" w:themeFill="background1" w:themeFillShade="D9"/>
          </w:tcPr>
          <w:p w14:paraId="42D7B523" w14:textId="77777777" w:rsidR="006D1A06" w:rsidRPr="00897EE3" w:rsidRDefault="006D1A06" w:rsidP="00D161B1">
            <w:pPr>
              <w:pStyle w:val="TAH"/>
            </w:pPr>
            <w:r w:rsidRPr="00897EE3">
              <w:t>Scene-based audio</w:t>
            </w:r>
          </w:p>
        </w:tc>
        <w:tc>
          <w:tcPr>
            <w:tcW w:w="558" w:type="pct"/>
            <w:shd w:val="clear" w:color="auto" w:fill="D9D9D9" w:themeFill="background1" w:themeFillShade="D9"/>
          </w:tcPr>
          <w:p w14:paraId="684CCA91" w14:textId="77777777" w:rsidR="006D1A06" w:rsidRPr="00897EE3" w:rsidRDefault="006D1A06" w:rsidP="00D161B1">
            <w:pPr>
              <w:pStyle w:val="TAH"/>
            </w:pPr>
            <w:r w:rsidRPr="00897EE3">
              <w:t>Object-based audio</w:t>
            </w:r>
          </w:p>
        </w:tc>
        <w:tc>
          <w:tcPr>
            <w:tcW w:w="585" w:type="pct"/>
            <w:shd w:val="clear" w:color="auto" w:fill="D9D9D9" w:themeFill="background1" w:themeFillShade="D9"/>
          </w:tcPr>
          <w:p w14:paraId="6504081F" w14:textId="77777777" w:rsidR="006D1A06" w:rsidRPr="00897EE3" w:rsidRDefault="006D1A06" w:rsidP="00D161B1">
            <w:pPr>
              <w:pStyle w:val="TAH"/>
            </w:pPr>
            <w:r w:rsidRPr="00897EE3">
              <w:t>Metadata-assisted spatial audio</w:t>
            </w:r>
          </w:p>
        </w:tc>
      </w:tr>
      <w:tr w:rsidR="006D1A06" w:rsidRPr="007E18C1"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rFonts w:ascii="Calibri" w:eastAsia="Calibri" w:hAnsi="Calibri" w:cs="Calibri"/>
                <w:b/>
                <w:bCs/>
                <w:color w:val="000000" w:themeColor="text1"/>
                <w:sz w:val="22"/>
                <w:szCs w:val="22"/>
              </w:rPr>
            </w:pPr>
            <w:r w:rsidRPr="00897EE3">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897EE3" w:rsidRDefault="006D1A06" w:rsidP="0022425D">
            <w:pPr>
              <w:pStyle w:val="TAH"/>
              <w:rPr>
                <w:rFonts w:eastAsia="Calibri"/>
              </w:rPr>
            </w:pPr>
            <w:r w:rsidRPr="00897EE3">
              <w:rPr>
                <w:rFonts w:eastAsia="Calibri"/>
              </w:rPr>
              <w:t>Mono</w:t>
            </w:r>
          </w:p>
        </w:tc>
        <w:tc>
          <w:tcPr>
            <w:tcW w:w="516" w:type="pct"/>
            <w:vAlign w:val="center"/>
          </w:tcPr>
          <w:p w14:paraId="38E5602E" w14:textId="77777777" w:rsidR="006D1A06" w:rsidRPr="0022425D" w:rsidRDefault="006D1A06" w:rsidP="0022425D">
            <w:pPr>
              <w:pStyle w:val="TAC"/>
            </w:pPr>
            <w:r w:rsidRPr="0022425D">
              <w:rPr>
                <w:rFonts w:eastAsia="Calibri"/>
              </w:rPr>
              <w:t>32</w:t>
            </w:r>
          </w:p>
        </w:tc>
        <w:tc>
          <w:tcPr>
            <w:tcW w:w="515" w:type="pct"/>
            <w:vAlign w:val="center"/>
          </w:tcPr>
          <w:p w14:paraId="52A78838" w14:textId="77777777" w:rsidR="006D1A06" w:rsidRPr="0022425D" w:rsidRDefault="006D1A06" w:rsidP="0022425D">
            <w:pPr>
              <w:pStyle w:val="TAC"/>
            </w:pPr>
            <w:r w:rsidRPr="0022425D">
              <w:rPr>
                <w:rFonts w:eastAsia="Calibri"/>
              </w:rPr>
              <w:t xml:space="preserve"> </w:t>
            </w:r>
          </w:p>
        </w:tc>
        <w:tc>
          <w:tcPr>
            <w:tcW w:w="588" w:type="pct"/>
            <w:vAlign w:val="center"/>
          </w:tcPr>
          <w:p w14:paraId="0021BF70" w14:textId="77777777" w:rsidR="006D1A06" w:rsidRPr="0022425D" w:rsidRDefault="006D1A06" w:rsidP="0022425D">
            <w:pPr>
              <w:pStyle w:val="TAC"/>
            </w:pPr>
            <w:r w:rsidRPr="0022425D">
              <w:rPr>
                <w:rFonts w:eastAsia="Calibri"/>
              </w:rPr>
              <w:t xml:space="preserve"> </w:t>
            </w:r>
          </w:p>
        </w:tc>
        <w:tc>
          <w:tcPr>
            <w:tcW w:w="516" w:type="pct"/>
            <w:vAlign w:val="center"/>
          </w:tcPr>
          <w:p w14:paraId="29B9DF2A" w14:textId="77777777" w:rsidR="006D1A06" w:rsidRPr="0022425D" w:rsidRDefault="006D1A06" w:rsidP="0022425D">
            <w:pPr>
              <w:pStyle w:val="TAC"/>
            </w:pPr>
            <w:r w:rsidRPr="0022425D">
              <w:rPr>
                <w:rFonts w:eastAsia="Calibri"/>
              </w:rPr>
              <w:t xml:space="preserve"> </w:t>
            </w:r>
          </w:p>
        </w:tc>
        <w:tc>
          <w:tcPr>
            <w:tcW w:w="547" w:type="pct"/>
            <w:vAlign w:val="center"/>
          </w:tcPr>
          <w:p w14:paraId="5AB31FEE" w14:textId="77777777" w:rsidR="006D1A06" w:rsidRPr="0022425D" w:rsidRDefault="006D1A06" w:rsidP="0022425D">
            <w:pPr>
              <w:pStyle w:val="TAC"/>
            </w:pPr>
            <w:r w:rsidRPr="0022425D">
              <w:rPr>
                <w:rFonts w:eastAsia="Calibri"/>
              </w:rPr>
              <w:t xml:space="preserve"> </w:t>
            </w:r>
          </w:p>
        </w:tc>
        <w:tc>
          <w:tcPr>
            <w:tcW w:w="558" w:type="pct"/>
            <w:vAlign w:val="center"/>
          </w:tcPr>
          <w:p w14:paraId="24DCD53D" w14:textId="77777777" w:rsidR="006D1A06" w:rsidRPr="0022425D" w:rsidRDefault="006D1A06" w:rsidP="0022425D">
            <w:pPr>
              <w:pStyle w:val="TAC"/>
            </w:pPr>
            <w:r w:rsidRPr="0022425D">
              <w:rPr>
                <w:rFonts w:eastAsia="Calibri"/>
              </w:rPr>
              <w:t xml:space="preserve"> </w:t>
            </w:r>
          </w:p>
        </w:tc>
        <w:tc>
          <w:tcPr>
            <w:tcW w:w="585" w:type="pct"/>
            <w:vAlign w:val="center"/>
          </w:tcPr>
          <w:p w14:paraId="46ED4E97" w14:textId="77777777" w:rsidR="006D1A06" w:rsidRPr="0022425D" w:rsidRDefault="006D1A06" w:rsidP="0022425D">
            <w:pPr>
              <w:pStyle w:val="TAC"/>
            </w:pPr>
            <w:r w:rsidRPr="0022425D">
              <w:rPr>
                <w:rFonts w:eastAsia="Calibri"/>
              </w:rPr>
              <w:t xml:space="preserve"> </w:t>
            </w:r>
          </w:p>
        </w:tc>
      </w:tr>
      <w:tr w:rsidR="006D1A06" w:rsidRPr="007E18C1" w14:paraId="319CF812" w14:textId="77777777" w:rsidTr="00D161B1">
        <w:trPr>
          <w:jc w:val="center"/>
        </w:trPr>
        <w:tc>
          <w:tcPr>
            <w:tcW w:w="439" w:type="pct"/>
            <w:vMerge/>
            <w:shd w:val="clear" w:color="auto" w:fill="D9D9D9" w:themeFill="background1" w:themeFillShade="D9"/>
          </w:tcPr>
          <w:p w14:paraId="501A8DD1"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22425D">
            <w:pPr>
              <w:pStyle w:val="TAH"/>
              <w:rPr>
                <w:rFonts w:eastAsia="Calibri"/>
              </w:rPr>
            </w:pPr>
            <w:r w:rsidRPr="00897EE3">
              <w:rPr>
                <w:rFonts w:eastAsia="Calibri"/>
              </w:rPr>
              <w:t>Stereo</w:t>
            </w:r>
          </w:p>
        </w:tc>
        <w:tc>
          <w:tcPr>
            <w:tcW w:w="516" w:type="pct"/>
            <w:vAlign w:val="center"/>
          </w:tcPr>
          <w:p w14:paraId="3DBF9FE3" w14:textId="77777777" w:rsidR="006D1A06" w:rsidRPr="0022425D" w:rsidRDefault="006D1A06" w:rsidP="0022425D">
            <w:pPr>
              <w:pStyle w:val="TAC"/>
            </w:pPr>
            <w:r w:rsidRPr="0022425D">
              <w:rPr>
                <w:rFonts w:eastAsia="Calibri"/>
              </w:rPr>
              <w:t>32</w:t>
            </w:r>
          </w:p>
        </w:tc>
        <w:tc>
          <w:tcPr>
            <w:tcW w:w="515" w:type="pct"/>
            <w:vAlign w:val="center"/>
          </w:tcPr>
          <w:p w14:paraId="7B65AB7E" w14:textId="77777777" w:rsidR="006D1A06" w:rsidRPr="0022425D" w:rsidRDefault="006D1A06" w:rsidP="0022425D">
            <w:pPr>
              <w:pStyle w:val="TAC"/>
            </w:pPr>
            <w:r w:rsidRPr="0022425D">
              <w:rPr>
                <w:rFonts w:eastAsia="Calibri"/>
              </w:rPr>
              <w:t>32</w:t>
            </w:r>
          </w:p>
        </w:tc>
        <w:tc>
          <w:tcPr>
            <w:tcW w:w="588" w:type="pct"/>
            <w:vAlign w:val="center"/>
          </w:tcPr>
          <w:p w14:paraId="0670ED6C" w14:textId="77777777" w:rsidR="006D1A06" w:rsidRPr="0022425D" w:rsidRDefault="006D1A06" w:rsidP="0022425D">
            <w:pPr>
              <w:pStyle w:val="TAC"/>
            </w:pPr>
            <w:r w:rsidRPr="0022425D">
              <w:rPr>
                <w:rFonts w:eastAsia="Calibri"/>
              </w:rPr>
              <w:t>32</w:t>
            </w:r>
          </w:p>
        </w:tc>
        <w:tc>
          <w:tcPr>
            <w:tcW w:w="516" w:type="pct"/>
            <w:vAlign w:val="center"/>
          </w:tcPr>
          <w:p w14:paraId="35510A66" w14:textId="77777777" w:rsidR="006D1A06" w:rsidRPr="0022425D" w:rsidRDefault="006D1A06" w:rsidP="0022425D">
            <w:pPr>
              <w:pStyle w:val="TAC"/>
            </w:pPr>
            <w:r w:rsidRPr="0022425D">
              <w:rPr>
                <w:rFonts w:eastAsia="Calibri"/>
              </w:rPr>
              <w:t xml:space="preserve"> </w:t>
            </w:r>
          </w:p>
        </w:tc>
        <w:tc>
          <w:tcPr>
            <w:tcW w:w="547" w:type="pct"/>
            <w:vAlign w:val="center"/>
          </w:tcPr>
          <w:p w14:paraId="0108AD72" w14:textId="77777777" w:rsidR="006D1A06" w:rsidRPr="0022425D" w:rsidRDefault="006D1A06" w:rsidP="0022425D">
            <w:pPr>
              <w:pStyle w:val="TAC"/>
            </w:pPr>
            <w:r w:rsidRPr="0022425D">
              <w:rPr>
                <w:rFonts w:eastAsia="Calibri"/>
              </w:rPr>
              <w:t xml:space="preserve"> </w:t>
            </w:r>
          </w:p>
        </w:tc>
        <w:tc>
          <w:tcPr>
            <w:tcW w:w="558" w:type="pct"/>
            <w:vAlign w:val="center"/>
          </w:tcPr>
          <w:p w14:paraId="44F29F58" w14:textId="77777777" w:rsidR="006D1A06" w:rsidRPr="0022425D" w:rsidRDefault="006D1A06" w:rsidP="0022425D">
            <w:pPr>
              <w:pStyle w:val="TAC"/>
            </w:pPr>
            <w:r w:rsidRPr="0022425D">
              <w:rPr>
                <w:rFonts w:eastAsia="Calibri"/>
              </w:rPr>
              <w:t xml:space="preserve"> </w:t>
            </w:r>
          </w:p>
        </w:tc>
        <w:tc>
          <w:tcPr>
            <w:tcW w:w="585" w:type="pct"/>
            <w:vAlign w:val="center"/>
          </w:tcPr>
          <w:p w14:paraId="2AD7BDE6" w14:textId="77777777" w:rsidR="006D1A06" w:rsidRPr="0022425D" w:rsidRDefault="006D1A06" w:rsidP="0022425D">
            <w:pPr>
              <w:pStyle w:val="TAC"/>
            </w:pPr>
            <w:r w:rsidRPr="0022425D">
              <w:rPr>
                <w:rFonts w:eastAsia="Calibri"/>
              </w:rPr>
              <w:t xml:space="preserve"> </w:t>
            </w:r>
          </w:p>
        </w:tc>
      </w:tr>
      <w:tr w:rsidR="006D1A06" w:rsidRPr="007E18C1" w14:paraId="5C49908F" w14:textId="77777777" w:rsidTr="00D161B1">
        <w:trPr>
          <w:jc w:val="center"/>
        </w:trPr>
        <w:tc>
          <w:tcPr>
            <w:tcW w:w="439" w:type="pct"/>
            <w:vMerge/>
            <w:shd w:val="clear" w:color="auto" w:fill="D9D9D9" w:themeFill="background1" w:themeFillShade="D9"/>
          </w:tcPr>
          <w:p w14:paraId="6DE5AA5F"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22425D">
            <w:pPr>
              <w:pStyle w:val="TAH"/>
              <w:rPr>
                <w:rFonts w:eastAsia="Calibri"/>
              </w:rPr>
            </w:pPr>
            <w:r w:rsidRPr="00897EE3">
              <w:rPr>
                <w:rFonts w:eastAsia="Calibri"/>
              </w:rPr>
              <w:t>Binaural</w:t>
            </w:r>
          </w:p>
        </w:tc>
        <w:tc>
          <w:tcPr>
            <w:tcW w:w="516" w:type="pct"/>
            <w:vAlign w:val="center"/>
          </w:tcPr>
          <w:p w14:paraId="28DE5170" w14:textId="77777777" w:rsidR="006D1A06" w:rsidRPr="0022425D" w:rsidRDefault="006D1A06" w:rsidP="0022425D">
            <w:pPr>
              <w:pStyle w:val="TAC"/>
            </w:pPr>
            <w:r w:rsidRPr="0022425D">
              <w:rPr>
                <w:rFonts w:eastAsia="Calibri"/>
              </w:rPr>
              <w:t>32</w:t>
            </w:r>
          </w:p>
        </w:tc>
        <w:tc>
          <w:tcPr>
            <w:tcW w:w="515" w:type="pct"/>
            <w:vAlign w:val="center"/>
          </w:tcPr>
          <w:p w14:paraId="73E70974" w14:textId="77777777" w:rsidR="006D1A06" w:rsidRPr="0022425D" w:rsidRDefault="006D1A06" w:rsidP="0022425D">
            <w:pPr>
              <w:pStyle w:val="TAC"/>
            </w:pPr>
            <w:r w:rsidRPr="0022425D">
              <w:rPr>
                <w:rFonts w:eastAsia="Calibri"/>
              </w:rPr>
              <w:t xml:space="preserve"> </w:t>
            </w:r>
          </w:p>
        </w:tc>
        <w:tc>
          <w:tcPr>
            <w:tcW w:w="588" w:type="pct"/>
            <w:vAlign w:val="center"/>
          </w:tcPr>
          <w:p w14:paraId="0162AA32" w14:textId="77777777" w:rsidR="006D1A06" w:rsidRPr="0022425D" w:rsidRDefault="006D1A06" w:rsidP="0022425D">
            <w:pPr>
              <w:pStyle w:val="TAC"/>
            </w:pPr>
            <w:r w:rsidRPr="0022425D">
              <w:rPr>
                <w:rFonts w:eastAsia="Calibri"/>
              </w:rPr>
              <w:t xml:space="preserve"> </w:t>
            </w:r>
          </w:p>
        </w:tc>
        <w:tc>
          <w:tcPr>
            <w:tcW w:w="516" w:type="pct"/>
            <w:vAlign w:val="center"/>
          </w:tcPr>
          <w:p w14:paraId="4127E7CD" w14:textId="77777777" w:rsidR="006D1A06" w:rsidRPr="0022425D" w:rsidRDefault="006D1A06" w:rsidP="0022425D">
            <w:pPr>
              <w:pStyle w:val="TAC"/>
            </w:pPr>
            <w:r w:rsidRPr="0022425D">
              <w:rPr>
                <w:rFonts w:eastAsia="Calibri"/>
              </w:rPr>
              <w:t>32</w:t>
            </w:r>
          </w:p>
        </w:tc>
        <w:tc>
          <w:tcPr>
            <w:tcW w:w="547" w:type="pct"/>
            <w:vAlign w:val="center"/>
          </w:tcPr>
          <w:p w14:paraId="32F480B0" w14:textId="77777777" w:rsidR="006D1A06" w:rsidRPr="0022425D" w:rsidRDefault="006D1A06" w:rsidP="0022425D">
            <w:pPr>
              <w:pStyle w:val="TAC"/>
            </w:pPr>
            <w:r w:rsidRPr="0022425D">
              <w:rPr>
                <w:rFonts w:eastAsia="Calibri"/>
              </w:rPr>
              <w:t xml:space="preserve"> </w:t>
            </w:r>
          </w:p>
        </w:tc>
        <w:tc>
          <w:tcPr>
            <w:tcW w:w="558" w:type="pct"/>
            <w:vAlign w:val="center"/>
          </w:tcPr>
          <w:p w14:paraId="68F99D60" w14:textId="77777777" w:rsidR="006D1A06" w:rsidRPr="0022425D" w:rsidRDefault="006D1A06" w:rsidP="0022425D">
            <w:pPr>
              <w:pStyle w:val="TAC"/>
            </w:pPr>
            <w:r w:rsidRPr="0022425D">
              <w:rPr>
                <w:rFonts w:eastAsia="Calibri"/>
              </w:rPr>
              <w:t xml:space="preserve"> </w:t>
            </w:r>
          </w:p>
        </w:tc>
        <w:tc>
          <w:tcPr>
            <w:tcW w:w="585" w:type="pct"/>
            <w:vAlign w:val="center"/>
          </w:tcPr>
          <w:p w14:paraId="4B1769FB" w14:textId="77777777" w:rsidR="006D1A06" w:rsidRPr="0022425D" w:rsidRDefault="006D1A06" w:rsidP="0022425D">
            <w:pPr>
              <w:pStyle w:val="TAC"/>
            </w:pPr>
            <w:r w:rsidRPr="0022425D">
              <w:rPr>
                <w:rFonts w:eastAsia="Calibri"/>
              </w:rPr>
              <w:t xml:space="preserve"> </w:t>
            </w:r>
          </w:p>
        </w:tc>
      </w:tr>
      <w:tr w:rsidR="006D1A06" w:rsidRPr="007E18C1" w14:paraId="15CDC970" w14:textId="77777777" w:rsidTr="00D161B1">
        <w:trPr>
          <w:jc w:val="center"/>
        </w:trPr>
        <w:tc>
          <w:tcPr>
            <w:tcW w:w="439" w:type="pct"/>
            <w:vMerge/>
            <w:shd w:val="clear" w:color="auto" w:fill="D9D9D9" w:themeFill="background1" w:themeFillShade="D9"/>
          </w:tcPr>
          <w:p w14:paraId="0D3B97A4"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22425D">
            <w:pPr>
              <w:pStyle w:val="TAH"/>
              <w:rPr>
                <w:rFonts w:eastAsia="Calibri"/>
              </w:rPr>
            </w:pPr>
            <w:r w:rsidRPr="00897EE3">
              <w:rPr>
                <w:rFonts w:eastAsia="Calibri"/>
              </w:rPr>
              <w:t>Multi-channel</w:t>
            </w:r>
          </w:p>
        </w:tc>
        <w:tc>
          <w:tcPr>
            <w:tcW w:w="516" w:type="pct"/>
            <w:vAlign w:val="center"/>
          </w:tcPr>
          <w:p w14:paraId="0DD808B3" w14:textId="77777777" w:rsidR="006D1A06" w:rsidRPr="0022425D" w:rsidRDefault="006D1A06" w:rsidP="0022425D">
            <w:pPr>
              <w:pStyle w:val="TAC"/>
            </w:pPr>
            <w:r w:rsidRPr="0022425D">
              <w:rPr>
                <w:rFonts w:eastAsia="Calibri"/>
              </w:rPr>
              <w:t>32</w:t>
            </w:r>
          </w:p>
        </w:tc>
        <w:tc>
          <w:tcPr>
            <w:tcW w:w="515" w:type="pct"/>
            <w:vAlign w:val="center"/>
          </w:tcPr>
          <w:p w14:paraId="33D26224" w14:textId="77777777" w:rsidR="006D1A06" w:rsidRPr="0022425D" w:rsidRDefault="006D1A06" w:rsidP="0022425D">
            <w:pPr>
              <w:pStyle w:val="TAC"/>
            </w:pPr>
            <w:r w:rsidRPr="0022425D">
              <w:rPr>
                <w:rFonts w:eastAsia="Calibri"/>
              </w:rPr>
              <w:t>32</w:t>
            </w:r>
          </w:p>
        </w:tc>
        <w:tc>
          <w:tcPr>
            <w:tcW w:w="588" w:type="pct"/>
            <w:vAlign w:val="center"/>
          </w:tcPr>
          <w:p w14:paraId="290BD1E0" w14:textId="77777777" w:rsidR="006D1A06" w:rsidRPr="0022425D" w:rsidRDefault="006D1A06" w:rsidP="0022425D">
            <w:pPr>
              <w:pStyle w:val="TAC"/>
            </w:pPr>
            <w:r w:rsidRPr="0022425D">
              <w:rPr>
                <w:rFonts w:eastAsia="Calibri"/>
              </w:rPr>
              <w:t>32 / 37</w:t>
            </w:r>
          </w:p>
        </w:tc>
        <w:tc>
          <w:tcPr>
            <w:tcW w:w="516" w:type="pct"/>
            <w:vAlign w:val="center"/>
          </w:tcPr>
          <w:p w14:paraId="457F4D33" w14:textId="77777777" w:rsidR="006D1A06" w:rsidRPr="0022425D" w:rsidRDefault="006D1A06" w:rsidP="0022425D">
            <w:pPr>
              <w:pStyle w:val="TAC"/>
            </w:pPr>
            <w:r w:rsidRPr="0022425D">
              <w:rPr>
                <w:rFonts w:eastAsia="Calibri"/>
              </w:rPr>
              <w:t xml:space="preserve">32 / 37 </w:t>
            </w:r>
          </w:p>
        </w:tc>
        <w:tc>
          <w:tcPr>
            <w:tcW w:w="547" w:type="pct"/>
            <w:vAlign w:val="center"/>
          </w:tcPr>
          <w:p w14:paraId="3FC17AAA" w14:textId="77777777" w:rsidR="006D1A06" w:rsidRPr="0022425D" w:rsidRDefault="006D1A06" w:rsidP="0022425D">
            <w:pPr>
              <w:pStyle w:val="TAC"/>
            </w:pPr>
            <w:r w:rsidRPr="0022425D">
              <w:rPr>
                <w:rFonts w:eastAsia="Calibri"/>
              </w:rPr>
              <w:t>32 / 37</w:t>
            </w:r>
          </w:p>
        </w:tc>
        <w:tc>
          <w:tcPr>
            <w:tcW w:w="558" w:type="pct"/>
            <w:vAlign w:val="center"/>
          </w:tcPr>
          <w:p w14:paraId="7C8B9D20" w14:textId="77777777" w:rsidR="006D1A06" w:rsidRPr="0022425D" w:rsidRDefault="006D1A06" w:rsidP="0022425D">
            <w:pPr>
              <w:pStyle w:val="TAC"/>
            </w:pPr>
            <w:r w:rsidRPr="0022425D">
              <w:rPr>
                <w:rFonts w:eastAsia="Calibri"/>
              </w:rPr>
              <w:t xml:space="preserve"> </w:t>
            </w:r>
          </w:p>
        </w:tc>
        <w:tc>
          <w:tcPr>
            <w:tcW w:w="585" w:type="pct"/>
            <w:vAlign w:val="center"/>
          </w:tcPr>
          <w:p w14:paraId="1317DEDF" w14:textId="77777777" w:rsidR="006D1A06" w:rsidRPr="0022425D" w:rsidRDefault="006D1A06" w:rsidP="0022425D">
            <w:pPr>
              <w:pStyle w:val="TAC"/>
            </w:pPr>
            <w:r w:rsidRPr="0022425D">
              <w:rPr>
                <w:rFonts w:eastAsia="Calibri"/>
              </w:rPr>
              <w:t xml:space="preserve"> </w:t>
            </w:r>
          </w:p>
        </w:tc>
      </w:tr>
      <w:tr w:rsidR="006D1A06" w:rsidRPr="007E18C1" w14:paraId="40007B83" w14:textId="77777777" w:rsidTr="00D161B1">
        <w:trPr>
          <w:jc w:val="center"/>
        </w:trPr>
        <w:tc>
          <w:tcPr>
            <w:tcW w:w="439" w:type="pct"/>
            <w:vMerge/>
            <w:shd w:val="clear" w:color="auto" w:fill="D9D9D9" w:themeFill="background1" w:themeFillShade="D9"/>
          </w:tcPr>
          <w:p w14:paraId="12B5788D"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22425D">
            <w:pPr>
              <w:pStyle w:val="TAH"/>
              <w:rPr>
                <w:rFonts w:eastAsia="Calibri"/>
              </w:rPr>
            </w:pPr>
            <w:r w:rsidRPr="00897EE3">
              <w:rPr>
                <w:rFonts w:eastAsia="Calibri"/>
              </w:rPr>
              <w:t>Scene-based audio</w:t>
            </w:r>
          </w:p>
        </w:tc>
        <w:tc>
          <w:tcPr>
            <w:tcW w:w="516" w:type="pct"/>
            <w:vAlign w:val="center"/>
          </w:tcPr>
          <w:p w14:paraId="2D67676D" w14:textId="77777777" w:rsidR="006D1A06" w:rsidRPr="0022425D" w:rsidRDefault="006D1A06" w:rsidP="0022425D">
            <w:pPr>
              <w:pStyle w:val="TAC"/>
            </w:pPr>
            <w:r w:rsidRPr="0022425D">
              <w:rPr>
                <w:rFonts w:eastAsia="Calibri"/>
              </w:rPr>
              <w:t>33</w:t>
            </w:r>
          </w:p>
        </w:tc>
        <w:tc>
          <w:tcPr>
            <w:tcW w:w="515" w:type="pct"/>
            <w:vAlign w:val="center"/>
          </w:tcPr>
          <w:p w14:paraId="72F78A19" w14:textId="77777777" w:rsidR="006D1A06" w:rsidRPr="0022425D" w:rsidRDefault="006D1A06" w:rsidP="0022425D">
            <w:pPr>
              <w:pStyle w:val="TAC"/>
            </w:pPr>
            <w:r w:rsidRPr="0022425D">
              <w:rPr>
                <w:rFonts w:eastAsia="Calibri"/>
              </w:rPr>
              <w:t>33</w:t>
            </w:r>
          </w:p>
        </w:tc>
        <w:tc>
          <w:tcPr>
            <w:tcW w:w="588" w:type="pct"/>
            <w:vAlign w:val="center"/>
          </w:tcPr>
          <w:p w14:paraId="1D79E88E" w14:textId="77777777" w:rsidR="006D1A06" w:rsidRPr="0022425D" w:rsidRDefault="006D1A06" w:rsidP="0022425D">
            <w:pPr>
              <w:pStyle w:val="TAC"/>
            </w:pPr>
            <w:r w:rsidRPr="0022425D">
              <w:rPr>
                <w:rFonts w:eastAsia="Calibri"/>
              </w:rPr>
              <w:t xml:space="preserve"> 38</w:t>
            </w:r>
          </w:p>
        </w:tc>
        <w:tc>
          <w:tcPr>
            <w:tcW w:w="516" w:type="pct"/>
            <w:vAlign w:val="center"/>
          </w:tcPr>
          <w:p w14:paraId="68DB52A5" w14:textId="77777777" w:rsidR="006D1A06" w:rsidRPr="0022425D" w:rsidRDefault="006D1A06" w:rsidP="0022425D">
            <w:pPr>
              <w:pStyle w:val="TAC"/>
            </w:pPr>
            <w:r w:rsidRPr="0022425D">
              <w:rPr>
                <w:rFonts w:eastAsia="Calibri"/>
              </w:rPr>
              <w:t>38</w:t>
            </w:r>
          </w:p>
        </w:tc>
        <w:tc>
          <w:tcPr>
            <w:tcW w:w="547" w:type="pct"/>
            <w:vAlign w:val="center"/>
          </w:tcPr>
          <w:p w14:paraId="40FE7396" w14:textId="77777777" w:rsidR="006D1A06" w:rsidRPr="0022425D" w:rsidRDefault="006D1A06" w:rsidP="0022425D">
            <w:pPr>
              <w:pStyle w:val="TAC"/>
            </w:pPr>
            <w:r w:rsidRPr="0022425D">
              <w:rPr>
                <w:rFonts w:eastAsia="Calibri"/>
              </w:rPr>
              <w:t>38</w:t>
            </w:r>
          </w:p>
        </w:tc>
        <w:tc>
          <w:tcPr>
            <w:tcW w:w="558" w:type="pct"/>
            <w:vAlign w:val="center"/>
          </w:tcPr>
          <w:p w14:paraId="7CA50DB1" w14:textId="77777777" w:rsidR="006D1A06" w:rsidRPr="0022425D" w:rsidRDefault="006D1A06" w:rsidP="0022425D">
            <w:pPr>
              <w:pStyle w:val="TAC"/>
            </w:pPr>
            <w:r w:rsidRPr="0022425D">
              <w:rPr>
                <w:rFonts w:eastAsia="Calibri"/>
              </w:rPr>
              <w:t xml:space="preserve"> </w:t>
            </w:r>
          </w:p>
        </w:tc>
        <w:tc>
          <w:tcPr>
            <w:tcW w:w="585" w:type="pct"/>
            <w:vAlign w:val="center"/>
          </w:tcPr>
          <w:p w14:paraId="630B3516" w14:textId="77777777" w:rsidR="006D1A06" w:rsidRPr="0022425D" w:rsidRDefault="006D1A06" w:rsidP="0022425D">
            <w:pPr>
              <w:pStyle w:val="TAC"/>
            </w:pPr>
            <w:r w:rsidRPr="0022425D">
              <w:rPr>
                <w:rFonts w:eastAsia="Calibri"/>
              </w:rPr>
              <w:t xml:space="preserve"> </w:t>
            </w:r>
          </w:p>
        </w:tc>
      </w:tr>
      <w:tr w:rsidR="006D1A06" w:rsidRPr="007E18C1" w14:paraId="64EE212F" w14:textId="77777777" w:rsidTr="00D161B1">
        <w:trPr>
          <w:jc w:val="center"/>
        </w:trPr>
        <w:tc>
          <w:tcPr>
            <w:tcW w:w="439" w:type="pct"/>
            <w:vMerge/>
            <w:shd w:val="clear" w:color="auto" w:fill="D9D9D9" w:themeFill="background1" w:themeFillShade="D9"/>
          </w:tcPr>
          <w:p w14:paraId="6D8F275B"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22425D">
            <w:pPr>
              <w:pStyle w:val="TAH"/>
              <w:rPr>
                <w:rFonts w:eastAsia="Calibri"/>
              </w:rPr>
            </w:pPr>
            <w:r w:rsidRPr="00897EE3">
              <w:rPr>
                <w:rFonts w:eastAsia="Calibri"/>
              </w:rPr>
              <w:t>Object-based audio</w:t>
            </w:r>
          </w:p>
        </w:tc>
        <w:tc>
          <w:tcPr>
            <w:tcW w:w="516" w:type="pct"/>
            <w:vAlign w:val="center"/>
          </w:tcPr>
          <w:p w14:paraId="325B1DCD" w14:textId="77777777" w:rsidR="006D1A06" w:rsidRPr="0022425D" w:rsidRDefault="006D1A06" w:rsidP="0022425D">
            <w:pPr>
              <w:pStyle w:val="TAC"/>
            </w:pPr>
            <w:r w:rsidRPr="0022425D">
              <w:rPr>
                <w:rFonts w:eastAsia="Calibri"/>
              </w:rPr>
              <w:t>32</w:t>
            </w:r>
          </w:p>
        </w:tc>
        <w:tc>
          <w:tcPr>
            <w:tcW w:w="515" w:type="pct"/>
            <w:vAlign w:val="center"/>
          </w:tcPr>
          <w:p w14:paraId="6C93074E" w14:textId="77777777" w:rsidR="006D1A06" w:rsidRPr="0022425D" w:rsidRDefault="006D1A06" w:rsidP="0022425D">
            <w:pPr>
              <w:pStyle w:val="TAC"/>
            </w:pPr>
            <w:r w:rsidRPr="0022425D">
              <w:rPr>
                <w:rFonts w:eastAsia="Calibri"/>
              </w:rPr>
              <w:t>32</w:t>
            </w:r>
          </w:p>
        </w:tc>
        <w:tc>
          <w:tcPr>
            <w:tcW w:w="588" w:type="pct"/>
            <w:vAlign w:val="center"/>
          </w:tcPr>
          <w:p w14:paraId="5F8C2043" w14:textId="77777777" w:rsidR="006D1A06" w:rsidRPr="0022425D" w:rsidRDefault="006D1A06" w:rsidP="0022425D">
            <w:pPr>
              <w:pStyle w:val="TAC"/>
            </w:pPr>
            <w:r w:rsidRPr="0022425D">
              <w:rPr>
                <w:rFonts w:eastAsia="Calibri"/>
              </w:rPr>
              <w:t xml:space="preserve"> 32 / 37</w:t>
            </w:r>
          </w:p>
        </w:tc>
        <w:tc>
          <w:tcPr>
            <w:tcW w:w="516" w:type="pct"/>
            <w:vAlign w:val="center"/>
          </w:tcPr>
          <w:p w14:paraId="1DBE9DF5" w14:textId="77777777" w:rsidR="006D1A06" w:rsidRPr="0022425D" w:rsidRDefault="006D1A06" w:rsidP="0022425D">
            <w:pPr>
              <w:pStyle w:val="TAC"/>
            </w:pPr>
            <w:r w:rsidRPr="0022425D">
              <w:rPr>
                <w:rFonts w:eastAsia="Calibri"/>
              </w:rPr>
              <w:t>32 / 37</w:t>
            </w:r>
          </w:p>
        </w:tc>
        <w:tc>
          <w:tcPr>
            <w:tcW w:w="547" w:type="pct"/>
            <w:vAlign w:val="center"/>
          </w:tcPr>
          <w:p w14:paraId="34BE7DE5" w14:textId="77777777" w:rsidR="006D1A06" w:rsidRPr="0022425D" w:rsidRDefault="006D1A06" w:rsidP="0022425D">
            <w:pPr>
              <w:pStyle w:val="TAC"/>
            </w:pPr>
            <w:r w:rsidRPr="0022425D">
              <w:rPr>
                <w:rFonts w:eastAsia="Calibri"/>
              </w:rPr>
              <w:t>32 / 37</w:t>
            </w:r>
          </w:p>
        </w:tc>
        <w:tc>
          <w:tcPr>
            <w:tcW w:w="558" w:type="pct"/>
            <w:vAlign w:val="center"/>
          </w:tcPr>
          <w:p w14:paraId="0AF09562" w14:textId="77777777" w:rsidR="006D1A06" w:rsidRPr="0022425D" w:rsidRDefault="006D1A06" w:rsidP="0022425D">
            <w:pPr>
              <w:pStyle w:val="TAC"/>
            </w:pPr>
            <w:r w:rsidRPr="0022425D">
              <w:rPr>
                <w:rFonts w:eastAsia="Calibri"/>
              </w:rPr>
              <w:t>32 / 37</w:t>
            </w:r>
          </w:p>
        </w:tc>
        <w:tc>
          <w:tcPr>
            <w:tcW w:w="585" w:type="pct"/>
            <w:vAlign w:val="center"/>
          </w:tcPr>
          <w:p w14:paraId="4A9F8640" w14:textId="77777777" w:rsidR="006D1A06" w:rsidRPr="0022425D" w:rsidRDefault="006D1A06" w:rsidP="0022425D">
            <w:pPr>
              <w:pStyle w:val="TAC"/>
            </w:pPr>
            <w:r w:rsidRPr="0022425D">
              <w:rPr>
                <w:rFonts w:eastAsia="Calibri"/>
              </w:rPr>
              <w:t xml:space="preserve"> </w:t>
            </w:r>
          </w:p>
        </w:tc>
      </w:tr>
      <w:tr w:rsidR="006D1A06" w:rsidRPr="007E18C1" w14:paraId="7A169C70" w14:textId="77777777" w:rsidTr="00D161B1">
        <w:trPr>
          <w:jc w:val="center"/>
        </w:trPr>
        <w:tc>
          <w:tcPr>
            <w:tcW w:w="439" w:type="pct"/>
            <w:vMerge/>
            <w:shd w:val="clear" w:color="auto" w:fill="D9D9D9" w:themeFill="background1" w:themeFillShade="D9"/>
          </w:tcPr>
          <w:p w14:paraId="1E7C0369"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22425D">
            <w:pPr>
              <w:pStyle w:val="TAH"/>
              <w:rPr>
                <w:rFonts w:eastAsia="Calibri"/>
              </w:rPr>
            </w:pPr>
            <w:r w:rsidRPr="00897EE3">
              <w:rPr>
                <w:rFonts w:eastAsia="Calibri"/>
              </w:rPr>
              <w:t>Metadata-assisted spatial audio</w:t>
            </w:r>
          </w:p>
        </w:tc>
        <w:tc>
          <w:tcPr>
            <w:tcW w:w="516" w:type="pct"/>
            <w:vAlign w:val="center"/>
          </w:tcPr>
          <w:p w14:paraId="676B94BA" w14:textId="77777777" w:rsidR="006D1A06" w:rsidRPr="0022425D" w:rsidRDefault="006D1A06" w:rsidP="0022425D">
            <w:pPr>
              <w:pStyle w:val="TAC"/>
            </w:pPr>
            <w:r w:rsidRPr="0022425D">
              <w:rPr>
                <w:rFonts w:eastAsia="Calibri"/>
              </w:rPr>
              <w:t>32 / 37</w:t>
            </w:r>
          </w:p>
        </w:tc>
        <w:tc>
          <w:tcPr>
            <w:tcW w:w="515" w:type="pct"/>
            <w:vAlign w:val="center"/>
          </w:tcPr>
          <w:p w14:paraId="25357FCF" w14:textId="77777777" w:rsidR="006D1A06" w:rsidRPr="0022425D" w:rsidRDefault="006D1A06" w:rsidP="0022425D">
            <w:pPr>
              <w:pStyle w:val="TAC"/>
            </w:pPr>
            <w:r w:rsidRPr="0022425D">
              <w:rPr>
                <w:rFonts w:eastAsia="Calibri"/>
              </w:rPr>
              <w:t>37</w:t>
            </w:r>
          </w:p>
        </w:tc>
        <w:tc>
          <w:tcPr>
            <w:tcW w:w="588" w:type="pct"/>
            <w:vAlign w:val="center"/>
          </w:tcPr>
          <w:p w14:paraId="1074F2AE" w14:textId="77777777" w:rsidR="006D1A06" w:rsidRPr="0022425D" w:rsidRDefault="006D1A06" w:rsidP="0022425D">
            <w:pPr>
              <w:pStyle w:val="TAC"/>
            </w:pPr>
            <w:r w:rsidRPr="0022425D">
              <w:rPr>
                <w:rFonts w:eastAsia="Calibri"/>
              </w:rPr>
              <w:t xml:space="preserve"> 37</w:t>
            </w:r>
          </w:p>
        </w:tc>
        <w:tc>
          <w:tcPr>
            <w:tcW w:w="516" w:type="pct"/>
            <w:vAlign w:val="center"/>
          </w:tcPr>
          <w:p w14:paraId="718EC5D0" w14:textId="77777777" w:rsidR="006D1A06" w:rsidRPr="0022425D" w:rsidRDefault="006D1A06" w:rsidP="0022425D">
            <w:pPr>
              <w:pStyle w:val="TAC"/>
            </w:pPr>
            <w:r w:rsidRPr="0022425D">
              <w:rPr>
                <w:rFonts w:eastAsia="Calibri"/>
              </w:rPr>
              <w:t>37</w:t>
            </w:r>
          </w:p>
        </w:tc>
        <w:tc>
          <w:tcPr>
            <w:tcW w:w="547" w:type="pct"/>
            <w:vAlign w:val="center"/>
          </w:tcPr>
          <w:p w14:paraId="0D47BD25" w14:textId="77777777" w:rsidR="006D1A06" w:rsidRPr="0022425D" w:rsidRDefault="006D1A06" w:rsidP="0022425D">
            <w:pPr>
              <w:pStyle w:val="TAC"/>
            </w:pPr>
            <w:r w:rsidRPr="0022425D">
              <w:rPr>
                <w:rFonts w:eastAsia="Calibri"/>
              </w:rPr>
              <w:t>37</w:t>
            </w:r>
          </w:p>
        </w:tc>
        <w:tc>
          <w:tcPr>
            <w:tcW w:w="558" w:type="pct"/>
            <w:vAlign w:val="center"/>
          </w:tcPr>
          <w:p w14:paraId="142FDC3B" w14:textId="77777777" w:rsidR="006D1A06" w:rsidRPr="0022425D" w:rsidRDefault="006D1A06" w:rsidP="0022425D">
            <w:pPr>
              <w:pStyle w:val="TAC"/>
            </w:pPr>
            <w:r w:rsidRPr="0022425D">
              <w:rPr>
                <w:rFonts w:eastAsia="Calibri"/>
              </w:rPr>
              <w:t xml:space="preserve"> </w:t>
            </w:r>
          </w:p>
        </w:tc>
        <w:tc>
          <w:tcPr>
            <w:tcW w:w="585" w:type="pct"/>
            <w:vAlign w:val="center"/>
          </w:tcPr>
          <w:p w14:paraId="0B208839" w14:textId="77777777" w:rsidR="006D1A06" w:rsidRPr="0022425D" w:rsidRDefault="006D1A06" w:rsidP="0022425D">
            <w:pPr>
              <w:pStyle w:val="TAC"/>
            </w:pPr>
            <w:r w:rsidRPr="0022425D">
              <w:rPr>
                <w:rFonts w:eastAsia="Calibri"/>
              </w:rPr>
              <w:t>32</w:t>
            </w:r>
            <w:r w:rsidRPr="0022425D">
              <w:rPr>
                <w:rFonts w:eastAsia="Calibri"/>
                <w:vertAlign w:val="superscript"/>
              </w:rPr>
              <w:t xml:space="preserve"> (NOTE</w:t>
            </w:r>
          </w:p>
        </w:tc>
      </w:tr>
      <w:tr w:rsidR="006D1A06" w:rsidRPr="007E18C1" w14:paraId="4C80DE51" w14:textId="77777777" w:rsidTr="00D161B1">
        <w:trPr>
          <w:jc w:val="center"/>
        </w:trPr>
        <w:tc>
          <w:tcPr>
            <w:tcW w:w="439" w:type="pct"/>
            <w:vMerge/>
            <w:shd w:val="clear" w:color="auto" w:fill="D9D9D9" w:themeFill="background1" w:themeFillShade="D9"/>
          </w:tcPr>
          <w:p w14:paraId="507C7B8F"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22425D">
            <w:pPr>
              <w:pStyle w:val="TAH"/>
              <w:rPr>
                <w:rFonts w:eastAsia="Calibri"/>
              </w:rPr>
            </w:pPr>
            <w:r w:rsidRPr="00897EE3">
              <w:t>OSBA</w:t>
            </w:r>
          </w:p>
        </w:tc>
        <w:tc>
          <w:tcPr>
            <w:tcW w:w="516" w:type="pct"/>
            <w:vAlign w:val="center"/>
          </w:tcPr>
          <w:p w14:paraId="6A6F7828" w14:textId="77777777" w:rsidR="006D1A06" w:rsidRPr="0022425D" w:rsidRDefault="006D1A06" w:rsidP="0022425D">
            <w:pPr>
              <w:pStyle w:val="TAC"/>
            </w:pPr>
            <w:r w:rsidRPr="0022425D">
              <w:rPr>
                <w:rFonts w:eastAsia="Calibri"/>
              </w:rPr>
              <w:t>33</w:t>
            </w:r>
          </w:p>
        </w:tc>
        <w:tc>
          <w:tcPr>
            <w:tcW w:w="515" w:type="pct"/>
            <w:vAlign w:val="center"/>
          </w:tcPr>
          <w:p w14:paraId="51618619" w14:textId="77777777" w:rsidR="006D1A06" w:rsidRPr="0022425D" w:rsidRDefault="006D1A06" w:rsidP="0022425D">
            <w:pPr>
              <w:pStyle w:val="TAC"/>
            </w:pPr>
            <w:r w:rsidRPr="0022425D">
              <w:rPr>
                <w:rFonts w:eastAsia="Calibri"/>
              </w:rPr>
              <w:t>33</w:t>
            </w:r>
          </w:p>
        </w:tc>
        <w:tc>
          <w:tcPr>
            <w:tcW w:w="588" w:type="pct"/>
            <w:vAlign w:val="center"/>
          </w:tcPr>
          <w:p w14:paraId="256258AE" w14:textId="77777777" w:rsidR="006D1A06" w:rsidRPr="0022425D" w:rsidRDefault="006D1A06" w:rsidP="0022425D">
            <w:pPr>
              <w:pStyle w:val="TAC"/>
            </w:pPr>
            <w:r w:rsidRPr="0022425D">
              <w:rPr>
                <w:rFonts w:eastAsia="Calibri"/>
              </w:rPr>
              <w:t>38</w:t>
            </w:r>
          </w:p>
        </w:tc>
        <w:tc>
          <w:tcPr>
            <w:tcW w:w="516" w:type="pct"/>
            <w:vAlign w:val="center"/>
          </w:tcPr>
          <w:p w14:paraId="48F0DEC1" w14:textId="77777777" w:rsidR="006D1A06" w:rsidRPr="0022425D" w:rsidRDefault="006D1A06" w:rsidP="0022425D">
            <w:pPr>
              <w:pStyle w:val="TAC"/>
            </w:pPr>
            <w:r w:rsidRPr="0022425D">
              <w:rPr>
                <w:rFonts w:eastAsia="Calibri"/>
              </w:rPr>
              <w:t>38</w:t>
            </w:r>
          </w:p>
        </w:tc>
        <w:tc>
          <w:tcPr>
            <w:tcW w:w="547" w:type="pct"/>
            <w:vAlign w:val="center"/>
          </w:tcPr>
          <w:p w14:paraId="5B9E8042" w14:textId="77777777" w:rsidR="006D1A06" w:rsidRPr="0022425D" w:rsidRDefault="006D1A06" w:rsidP="0022425D">
            <w:pPr>
              <w:pStyle w:val="TAC"/>
            </w:pPr>
            <w:r w:rsidRPr="0022425D">
              <w:rPr>
                <w:rFonts w:eastAsia="Calibri"/>
              </w:rPr>
              <w:t>38</w:t>
            </w:r>
          </w:p>
        </w:tc>
        <w:tc>
          <w:tcPr>
            <w:tcW w:w="558" w:type="pct"/>
            <w:vAlign w:val="center"/>
          </w:tcPr>
          <w:p w14:paraId="6AAB3E43" w14:textId="77777777" w:rsidR="006D1A06" w:rsidRPr="0022425D" w:rsidRDefault="006D1A06" w:rsidP="0022425D">
            <w:pPr>
              <w:pStyle w:val="TAC"/>
            </w:pPr>
          </w:p>
        </w:tc>
        <w:tc>
          <w:tcPr>
            <w:tcW w:w="585" w:type="pct"/>
            <w:vAlign w:val="center"/>
          </w:tcPr>
          <w:p w14:paraId="46808BD2" w14:textId="77777777" w:rsidR="006D1A06" w:rsidRPr="0022425D" w:rsidRDefault="006D1A06" w:rsidP="0022425D">
            <w:pPr>
              <w:pStyle w:val="TAC"/>
            </w:pPr>
          </w:p>
        </w:tc>
      </w:tr>
      <w:tr w:rsidR="006D1A06" w:rsidRPr="007E18C1" w14:paraId="39E09574" w14:textId="77777777" w:rsidTr="00D161B1">
        <w:trPr>
          <w:jc w:val="center"/>
        </w:trPr>
        <w:tc>
          <w:tcPr>
            <w:tcW w:w="439" w:type="pct"/>
            <w:vMerge/>
            <w:shd w:val="clear" w:color="auto" w:fill="D9D9D9" w:themeFill="background1" w:themeFillShade="D9"/>
          </w:tcPr>
          <w:p w14:paraId="06DD99E7"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22425D">
            <w:pPr>
              <w:pStyle w:val="TAH"/>
              <w:rPr>
                <w:rFonts w:eastAsia="Calibri"/>
              </w:rPr>
            </w:pPr>
            <w:r w:rsidRPr="00897EE3">
              <w:t>OMASA</w:t>
            </w:r>
          </w:p>
        </w:tc>
        <w:tc>
          <w:tcPr>
            <w:tcW w:w="516" w:type="pct"/>
            <w:vAlign w:val="center"/>
          </w:tcPr>
          <w:p w14:paraId="26BD3CEF" w14:textId="77777777" w:rsidR="006D1A06" w:rsidRPr="0022425D" w:rsidRDefault="006D1A06" w:rsidP="0022425D">
            <w:pPr>
              <w:pStyle w:val="TAC"/>
            </w:pPr>
            <w:r w:rsidRPr="0022425D">
              <w:rPr>
                <w:rFonts w:eastAsia="Calibri"/>
              </w:rPr>
              <w:t>32 / 37</w:t>
            </w:r>
          </w:p>
        </w:tc>
        <w:tc>
          <w:tcPr>
            <w:tcW w:w="515" w:type="pct"/>
            <w:vAlign w:val="center"/>
          </w:tcPr>
          <w:p w14:paraId="44D76295" w14:textId="77777777" w:rsidR="006D1A06" w:rsidRPr="0022425D" w:rsidRDefault="006D1A06" w:rsidP="0022425D">
            <w:pPr>
              <w:pStyle w:val="TAC"/>
            </w:pPr>
            <w:r w:rsidRPr="0022425D">
              <w:rPr>
                <w:rFonts w:eastAsia="Calibri"/>
              </w:rPr>
              <w:t>37</w:t>
            </w:r>
          </w:p>
        </w:tc>
        <w:tc>
          <w:tcPr>
            <w:tcW w:w="588" w:type="pct"/>
            <w:vAlign w:val="center"/>
          </w:tcPr>
          <w:p w14:paraId="15EDCC18" w14:textId="77777777" w:rsidR="006D1A06" w:rsidRPr="0022425D" w:rsidRDefault="006D1A06" w:rsidP="0022425D">
            <w:pPr>
              <w:pStyle w:val="TAC"/>
            </w:pPr>
            <w:r w:rsidRPr="0022425D">
              <w:rPr>
                <w:rFonts w:eastAsia="Calibri"/>
              </w:rPr>
              <w:t>37</w:t>
            </w:r>
          </w:p>
        </w:tc>
        <w:tc>
          <w:tcPr>
            <w:tcW w:w="516" w:type="pct"/>
            <w:vAlign w:val="center"/>
          </w:tcPr>
          <w:p w14:paraId="5EBB5FA7" w14:textId="77777777" w:rsidR="006D1A06" w:rsidRPr="0022425D" w:rsidRDefault="006D1A06" w:rsidP="0022425D">
            <w:pPr>
              <w:pStyle w:val="TAC"/>
            </w:pPr>
            <w:r w:rsidRPr="0022425D">
              <w:rPr>
                <w:rFonts w:eastAsia="Calibri"/>
              </w:rPr>
              <w:t>37</w:t>
            </w:r>
          </w:p>
        </w:tc>
        <w:tc>
          <w:tcPr>
            <w:tcW w:w="547" w:type="pct"/>
            <w:vAlign w:val="center"/>
          </w:tcPr>
          <w:p w14:paraId="55516694" w14:textId="77777777" w:rsidR="006D1A06" w:rsidRPr="0022425D" w:rsidRDefault="006D1A06" w:rsidP="0022425D">
            <w:pPr>
              <w:pStyle w:val="TAC"/>
            </w:pPr>
            <w:r w:rsidRPr="0022425D">
              <w:rPr>
                <w:rFonts w:eastAsia="Calibri"/>
              </w:rPr>
              <w:t>37</w:t>
            </w:r>
          </w:p>
        </w:tc>
        <w:tc>
          <w:tcPr>
            <w:tcW w:w="558" w:type="pct"/>
            <w:vAlign w:val="center"/>
          </w:tcPr>
          <w:p w14:paraId="2ED91E99" w14:textId="77777777" w:rsidR="006D1A06" w:rsidRPr="0022425D" w:rsidRDefault="006D1A06" w:rsidP="0022425D">
            <w:pPr>
              <w:pStyle w:val="TAC"/>
            </w:pPr>
          </w:p>
        </w:tc>
        <w:tc>
          <w:tcPr>
            <w:tcW w:w="585" w:type="pct"/>
            <w:vAlign w:val="center"/>
          </w:tcPr>
          <w:p w14:paraId="5A779D76" w14:textId="77777777" w:rsidR="006D1A06" w:rsidRPr="0022425D" w:rsidRDefault="006D1A06" w:rsidP="0022425D">
            <w:pPr>
              <w:pStyle w:val="TAC"/>
            </w:pPr>
          </w:p>
        </w:tc>
      </w:tr>
      <w:tr w:rsidR="00911C6C" w:rsidRPr="007E18C1" w14:paraId="2A8F659C" w14:textId="77777777" w:rsidTr="00911C6C">
        <w:trPr>
          <w:jc w:val="center"/>
        </w:trPr>
        <w:tc>
          <w:tcPr>
            <w:tcW w:w="5000" w:type="pct"/>
            <w:gridSpan w:val="9"/>
            <w:shd w:val="clear" w:color="auto" w:fill="auto"/>
          </w:tcPr>
          <w:p w14:paraId="48CAE3BB" w14:textId="50FD20A7" w:rsidR="00911C6C" w:rsidRPr="0022425D" w:rsidRDefault="00911C6C" w:rsidP="00911C6C">
            <w:pPr>
              <w:pStyle w:val="TAL"/>
            </w:pPr>
            <w:r w:rsidRPr="00897EE3">
              <w:t>NOTE:</w:t>
            </w:r>
            <w:r w:rsidRPr="00897EE3">
              <w:tab/>
              <w:t>Metadata-assisted spatial audio (MASA) decoder output allows also for mono or stereo decoder output at 32 ms algorithmic delay by stripping the metadata file</w:t>
            </w:r>
            <w:r>
              <w:br/>
            </w:r>
          </w:p>
        </w:tc>
      </w:tr>
      <w:bookmarkEnd w:id="688"/>
    </w:tbl>
    <w:p w14:paraId="31AA7FE1" w14:textId="77777777" w:rsidR="00911C6C" w:rsidRDefault="00911C6C" w:rsidP="006D1A06"/>
    <w:p w14:paraId="5B854385" w14:textId="1E580452" w:rsidR="006D1A06" w:rsidRPr="00897EE3" w:rsidRDefault="006D1A06" w:rsidP="006D1A06">
      <w:r w:rsidRPr="00897EE3">
        <w:t>The algorithmic delay related to the core-coder coding in IVAS is 32</w:t>
      </w:r>
      <w:r w:rsidR="008D0A41" w:rsidRPr="007E18C1">
        <w:t> </w:t>
      </w:r>
      <w:r w:rsidRPr="00897EE3">
        <w:t>ms similarly as in EVS though its splitting between the encoder and the decoder is slightly different. It consists of 8.75</w:t>
      </w:r>
      <w:r w:rsidR="008D0A41" w:rsidRPr="007E18C1">
        <w:t> </w:t>
      </w:r>
      <w:r w:rsidRPr="00897EE3">
        <w:t>ms for the encoder look-ahead and 3.25</w:t>
      </w:r>
      <w:r w:rsidR="008D0A41" w:rsidRPr="007E18C1">
        <w:t> </w:t>
      </w:r>
      <w:r w:rsidRPr="00897EE3">
        <w:t xml:space="preserve">ms for the decoder delay related to the time-domain BWE and resampling in the DFT domain. </w:t>
      </w:r>
    </w:p>
    <w:p w14:paraId="227C265A" w14:textId="2355E3AD" w:rsidR="006D1A06" w:rsidRPr="00897EE3" w:rsidRDefault="006D1A06" w:rsidP="006D1A06">
      <w:r w:rsidRPr="00897EE3">
        <w:t>Further, the IVAS delay consists of 5</w:t>
      </w:r>
      <w:r w:rsidR="008D0A41" w:rsidRPr="007E18C1">
        <w:t> </w:t>
      </w:r>
      <w:r w:rsidRPr="00897EE3">
        <w:t>ms delay related to the rendering to the related output configuration, thus making the overall delay of 32</w:t>
      </w:r>
      <w:r w:rsidR="008D0A41" w:rsidRPr="007E18C1">
        <w:t> </w:t>
      </w:r>
      <w:r w:rsidRPr="00897EE3">
        <w:t>ms in some set-ups and 37</w:t>
      </w:r>
      <w:r w:rsidR="008D0A41" w:rsidRPr="007E18C1">
        <w:t> </w:t>
      </w:r>
      <w:r w:rsidRPr="00897EE3">
        <w:t>ms in other set-ups.</w:t>
      </w:r>
    </w:p>
    <w:p w14:paraId="0FD806CB" w14:textId="310C19B9" w:rsidR="006D1A06" w:rsidRPr="00897EE3" w:rsidRDefault="006D1A06" w:rsidP="006D1A06">
      <w:r w:rsidRPr="00897EE3">
        <w:t>Finally, in SBA format, an additional encoder delay of 1</w:t>
      </w:r>
      <w:r w:rsidR="008D0A41" w:rsidRPr="007E18C1">
        <w:t> </w:t>
      </w:r>
      <w:r w:rsidRPr="00897EE3">
        <w:t>ms is present and it is related to the filter-bank analyses prior to the encoding.</w:t>
      </w:r>
    </w:p>
    <w:p w14:paraId="6D8940C8" w14:textId="77777777" w:rsidR="006D1A06" w:rsidRPr="00897EE3" w:rsidRDefault="006D1A06" w:rsidP="006D1A06">
      <w:r w:rsidRPr="00897EE3">
        <w:t>It is also noted that the delay figures exclude any HRIR/BRIR induced delay.</w:t>
      </w:r>
    </w:p>
    <w:p w14:paraId="4AB3357D" w14:textId="44D98AEC" w:rsidR="00304FE1" w:rsidRPr="00897EE3" w:rsidRDefault="006D1A06" w:rsidP="00BF2A39">
      <w:r w:rsidRPr="00897EE3">
        <w:t>The codec delay for mono (EVS) operation and stereo downmix operation in EVS compatible operation is 32</w:t>
      </w:r>
      <w:r w:rsidR="0016288C" w:rsidRPr="007E18C1">
        <w:t> </w:t>
      </w:r>
      <w:r w:rsidRPr="00897EE3">
        <w:t xml:space="preserve">ms </w:t>
      </w:r>
      <w:r w:rsidR="000D36B7" w:rsidRPr="007E18C1">
        <w:t>as</w:t>
      </w:r>
      <w:r w:rsidR="0016288C" w:rsidRPr="007E18C1">
        <w:t xml:space="preserve"> </w:t>
      </w:r>
      <w:r w:rsidRPr="00897EE3">
        <w:t xml:space="preserve">described in clause 4.3 in </w:t>
      </w:r>
      <w:r w:rsidR="004D762F">
        <w:t>[19]</w:t>
      </w:r>
      <w:r w:rsidRPr="00897EE3">
        <w:t>.</w:t>
      </w:r>
    </w:p>
    <w:p w14:paraId="7316DA64" w14:textId="77777777" w:rsidR="004A3FCC" w:rsidRPr="0022425D" w:rsidRDefault="004A3FCC" w:rsidP="0022425D">
      <w:bookmarkStart w:id="689" w:name="_Toc129708886"/>
      <w:r w:rsidRPr="00897EE3">
        <w:br w:type="page"/>
      </w:r>
    </w:p>
    <w:p w14:paraId="37796A3E" w14:textId="20E0DDDA" w:rsidR="00080512" w:rsidRPr="00897EE3" w:rsidRDefault="001E1BBB" w:rsidP="001E1BBB">
      <w:pPr>
        <w:pStyle w:val="Heading8"/>
      </w:pPr>
      <w:bookmarkStart w:id="690" w:name="_Toc167314867"/>
      <w:bookmarkStart w:id="691" w:name="_Toc167316026"/>
      <w:bookmarkStart w:id="692" w:name="_Toc167316450"/>
      <w:bookmarkStart w:id="693" w:name="_Toc167377041"/>
      <w:r w:rsidRPr="00897EE3">
        <w:t>Annex A</w:t>
      </w:r>
      <w:bookmarkStart w:id="694" w:name="_Toc166841205"/>
      <w:r w:rsidR="00080512" w:rsidRPr="00897EE3">
        <w:t>:</w:t>
      </w:r>
      <w:r w:rsidR="00080512" w:rsidRPr="00897EE3">
        <w:br/>
      </w:r>
      <w:bookmarkEnd w:id="689"/>
      <w:r w:rsidR="00FA5F5E" w:rsidRPr="00897EE3">
        <w:t>ToR Tests in Selection Phase</w:t>
      </w:r>
      <w:bookmarkEnd w:id="690"/>
      <w:bookmarkEnd w:id="691"/>
      <w:bookmarkEnd w:id="692"/>
      <w:bookmarkEnd w:id="693"/>
      <w:bookmarkEnd w:id="694"/>
    </w:p>
    <w:p w14:paraId="54D25B74" w14:textId="44298F7E" w:rsidR="00470D48" w:rsidRPr="00835488" w:rsidRDefault="001E1BBB" w:rsidP="00835488">
      <w:pPr>
        <w:pStyle w:val="Heading1"/>
      </w:pPr>
      <w:bookmarkStart w:id="695" w:name="_Toc10451432"/>
      <w:bookmarkStart w:id="696" w:name="_Toc167314868"/>
      <w:bookmarkStart w:id="697" w:name="_Toc167316027"/>
      <w:bookmarkStart w:id="698" w:name="_Toc167316451"/>
      <w:bookmarkStart w:id="699" w:name="_Toc167377042"/>
      <w:r w:rsidRPr="00835488">
        <w:t>A.1</w:t>
      </w:r>
      <w:r w:rsidRPr="00835488">
        <w:tab/>
      </w:r>
      <w:bookmarkStart w:id="700" w:name="_Toc166841206"/>
      <w:r w:rsidR="00470D48" w:rsidRPr="00835488">
        <w:t>ToR Tests for Requirements</w:t>
      </w:r>
      <w:bookmarkEnd w:id="695"/>
      <w:bookmarkEnd w:id="696"/>
      <w:bookmarkEnd w:id="697"/>
      <w:bookmarkEnd w:id="698"/>
      <w:bookmarkEnd w:id="699"/>
      <w:bookmarkEnd w:id="700"/>
    </w:p>
    <w:p w14:paraId="608C1B08" w14:textId="49ADC56D" w:rsidR="00F02BAA" w:rsidRPr="00897EE3" w:rsidRDefault="00BD057C" w:rsidP="00F02BAA">
      <w:r w:rsidRPr="007E18C1">
        <w:t xml:space="preserve">Table </w:t>
      </w:r>
      <w:r w:rsidRPr="007E18C1">
        <w:rPr>
          <w:noProof/>
          <w:cs/>
        </w:rPr>
        <w:t>‎</w:t>
      </w:r>
      <w:r w:rsidRPr="007E18C1">
        <w:rPr>
          <w:noProof/>
        </w:rPr>
        <w:t>A.1</w:t>
      </w:r>
      <w:r w:rsidRPr="007E18C1">
        <w:t>-</w:t>
      </w:r>
      <w:r w:rsidRPr="007E18C1">
        <w:rPr>
          <w:noProof/>
        </w:rPr>
        <w:t>1</w:t>
      </w:r>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r w:rsidR="007B3F58" w:rsidRPr="007E18C1">
        <w:t>the GAL report</w:t>
      </w:r>
      <w:r w:rsidR="00505F13">
        <w:t xml:space="preserve"> (Annex F.1)</w:t>
      </w:r>
      <w:r w:rsidR="00F02BAA" w:rsidRPr="00897EE3">
        <w:t>.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p>
    <w:p w14:paraId="665DAB86" w14:textId="606FC8C0" w:rsidR="006B30D0" w:rsidRPr="00897EE3" w:rsidRDefault="00F02BAA" w:rsidP="00444745">
      <w:pPr>
        <w:jc w:val="both"/>
      </w:pPr>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p>
    <w:p w14:paraId="45118550" w14:textId="3FD41636" w:rsidR="00ED3091" w:rsidRPr="00897EE3" w:rsidRDefault="00ED3091" w:rsidP="00172723">
      <w:pPr>
        <w:pStyle w:val="TH"/>
      </w:pPr>
      <w:bookmarkStart w:id="701" w:name="_Ref166751886"/>
      <w:bookmarkStart w:id="702" w:name="_Ref166180607"/>
      <w:r w:rsidRPr="00897EE3">
        <w:t>Table</w:t>
      </w:r>
      <w:r w:rsidR="00172723" w:rsidRPr="007E18C1">
        <w:t xml:space="preserve"> </w:t>
      </w:r>
      <w:r w:rsidR="001B789A" w:rsidRPr="00897EE3">
        <w:t>A.1</w:t>
      </w:r>
      <w:r w:rsidR="00261D75" w:rsidRPr="007E18C1">
        <w:noBreakHyphen/>
      </w:r>
      <w:bookmarkEnd w:id="701"/>
      <w:r w:rsidR="001B789A" w:rsidRPr="00897EE3">
        <w:t>1</w:t>
      </w:r>
      <w:r w:rsidR="00172723" w:rsidRPr="007E18C1">
        <w:t>:</w:t>
      </w:r>
      <w:bookmarkEnd w:id="702"/>
      <w:r w:rsidRPr="00897EE3">
        <w:rPr>
          <w:lang w:val="en-US"/>
        </w:rPr>
        <w:t xml:space="preserve"> Summary ToR Test Results for Requirements</w:t>
      </w:r>
    </w:p>
    <w:tbl>
      <w:tblPr>
        <w:tblStyle w:val="TableGrid"/>
        <w:tblW w:w="0" w:type="auto"/>
        <w:tblLook w:val="04A0" w:firstRow="1" w:lastRow="0" w:firstColumn="1" w:lastColumn="0" w:noHBand="0" w:noVBand="1"/>
      </w:tblPr>
      <w:tblGrid>
        <w:gridCol w:w="1265"/>
        <w:gridCol w:w="658"/>
        <w:gridCol w:w="952"/>
        <w:gridCol w:w="958"/>
        <w:gridCol w:w="956"/>
        <w:gridCol w:w="952"/>
        <w:gridCol w:w="958"/>
        <w:gridCol w:w="956"/>
        <w:gridCol w:w="847"/>
        <w:gridCol w:w="1129"/>
      </w:tblGrid>
      <w:tr w:rsidR="00BD396D" w:rsidRPr="007E18C1" w14:paraId="52846296" w14:textId="77777777" w:rsidTr="0033359A">
        <w:tc>
          <w:tcPr>
            <w:tcW w:w="1271" w:type="dxa"/>
            <w:vMerge w:val="restart"/>
            <w:tcBorders>
              <w:top w:val="double" w:sz="4" w:space="0" w:color="000000" w:themeColor="text1"/>
            </w:tcBorders>
            <w:shd w:val="clear" w:color="auto" w:fill="D9D9D9" w:themeFill="background1" w:themeFillShade="D9"/>
            <w:vAlign w:val="center"/>
          </w:tcPr>
          <w:p w14:paraId="5F9DBAF5" w14:textId="18985951" w:rsidR="00B877B2" w:rsidRPr="00897EE3" w:rsidRDefault="00B877B2" w:rsidP="0022425D">
            <w:pPr>
              <w:pStyle w:val="TAH"/>
            </w:pPr>
            <w:bookmarkStart w:id="703" w:name="MCCQCTEMPBM_00000161"/>
            <w:r w:rsidRPr="00897EE3">
              <w:t>Test</w:t>
            </w:r>
          </w:p>
        </w:tc>
        <w:tc>
          <w:tcPr>
            <w:tcW w:w="655" w:type="dxa"/>
            <w:vMerge w:val="restart"/>
            <w:tcBorders>
              <w:top w:val="double" w:sz="4" w:space="0" w:color="000000" w:themeColor="text1"/>
            </w:tcBorders>
            <w:shd w:val="clear" w:color="auto" w:fill="D9D9D9" w:themeFill="background1" w:themeFillShade="D9"/>
            <w:vAlign w:val="center"/>
          </w:tcPr>
          <w:p w14:paraId="411A2F35" w14:textId="42B17EF8" w:rsidR="00B877B2" w:rsidRPr="00897EE3" w:rsidRDefault="00B877B2" w:rsidP="0022425D">
            <w:pPr>
              <w:pStyle w:val="TAH"/>
            </w:pPr>
            <w:r w:rsidRPr="00897EE3">
              <w:t>#Req</w:t>
            </w:r>
          </w:p>
        </w:tc>
        <w:tc>
          <w:tcPr>
            <w:tcW w:w="2889" w:type="dxa"/>
            <w:gridSpan w:val="3"/>
            <w:tcBorders>
              <w:top w:val="double" w:sz="4" w:space="0" w:color="000000" w:themeColor="text1"/>
            </w:tcBorders>
            <w:shd w:val="clear" w:color="auto" w:fill="D9D9D9" w:themeFill="background1" w:themeFillShade="D9"/>
            <w:vAlign w:val="center"/>
          </w:tcPr>
          <w:p w14:paraId="7F205B46" w14:textId="2756A546" w:rsidR="00B877B2" w:rsidRPr="00897EE3" w:rsidRDefault="00B877B2" w:rsidP="0022425D">
            <w:pPr>
              <w:pStyle w:val="TAH"/>
            </w:pPr>
            <w:r w:rsidRPr="00897EE3">
              <w:t>Test 1</w:t>
            </w:r>
          </w:p>
        </w:tc>
        <w:tc>
          <w:tcPr>
            <w:tcW w:w="2889" w:type="dxa"/>
            <w:gridSpan w:val="3"/>
            <w:tcBorders>
              <w:top w:val="double" w:sz="4" w:space="0" w:color="000000" w:themeColor="text1"/>
            </w:tcBorders>
            <w:shd w:val="clear" w:color="auto" w:fill="D9D9D9" w:themeFill="background1" w:themeFillShade="D9"/>
            <w:vAlign w:val="center"/>
          </w:tcPr>
          <w:p w14:paraId="5247C8D3" w14:textId="12B24C5F" w:rsidR="00B877B2" w:rsidRPr="00897EE3" w:rsidRDefault="00B877B2" w:rsidP="0022425D">
            <w:pPr>
              <w:pStyle w:val="TAH"/>
            </w:pPr>
            <w:r w:rsidRPr="00897EE3">
              <w:t>Test 2</w:t>
            </w:r>
          </w:p>
        </w:tc>
        <w:tc>
          <w:tcPr>
            <w:tcW w:w="796" w:type="dxa"/>
            <w:vMerge w:val="restart"/>
            <w:tcBorders>
              <w:top w:val="double" w:sz="4" w:space="0" w:color="000000" w:themeColor="text1"/>
              <w:right w:val="single" w:sz="4" w:space="0" w:color="000000" w:themeColor="text1"/>
            </w:tcBorders>
            <w:shd w:val="clear" w:color="auto" w:fill="D9D9D9" w:themeFill="background1" w:themeFillShade="D9"/>
            <w:vAlign w:val="center"/>
          </w:tcPr>
          <w:p w14:paraId="26F02570" w14:textId="7CA4B14F" w:rsidR="00B877B2" w:rsidRPr="00897EE3" w:rsidRDefault="00B877B2" w:rsidP="0022425D">
            <w:pPr>
              <w:pStyle w:val="TAH"/>
            </w:pPr>
            <w:r w:rsidRPr="00897EE3">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D90AE8" w14:textId="4F538F1D" w:rsidR="00B877B2" w:rsidRPr="00897EE3" w:rsidRDefault="004749A0" w:rsidP="0022425D">
            <w:pPr>
              <w:pStyle w:val="TAH"/>
            </w:pPr>
            <w:r w:rsidRPr="00897EE3">
              <w:t>Group</w:t>
            </w:r>
          </w:p>
        </w:tc>
      </w:tr>
      <w:tr w:rsidR="00074D31" w:rsidRPr="007E18C1" w14:paraId="12E2AFC3" w14:textId="77777777" w:rsidTr="0033359A">
        <w:tc>
          <w:tcPr>
            <w:tcW w:w="1271" w:type="dxa"/>
            <w:vMerge/>
            <w:tcBorders>
              <w:bottom w:val="double" w:sz="4" w:space="0" w:color="000000" w:themeColor="text1"/>
            </w:tcBorders>
          </w:tcPr>
          <w:p w14:paraId="3BC6FB72" w14:textId="7AB28695" w:rsidR="00B877B2" w:rsidRPr="007E18C1" w:rsidRDefault="00B877B2" w:rsidP="006B30D0"/>
        </w:tc>
        <w:tc>
          <w:tcPr>
            <w:tcW w:w="655" w:type="dxa"/>
            <w:vMerge/>
            <w:tcBorders>
              <w:bottom w:val="double" w:sz="4" w:space="0" w:color="000000" w:themeColor="text1"/>
            </w:tcBorders>
          </w:tcPr>
          <w:p w14:paraId="5BA90DEB" w14:textId="144F5D92" w:rsidR="00B877B2" w:rsidRPr="007E18C1" w:rsidRDefault="00B877B2" w:rsidP="006B30D0"/>
        </w:tc>
        <w:tc>
          <w:tcPr>
            <w:tcW w:w="963" w:type="dxa"/>
            <w:tcBorders>
              <w:bottom w:val="double" w:sz="4" w:space="0" w:color="000000" w:themeColor="text1"/>
            </w:tcBorders>
            <w:shd w:val="clear" w:color="auto" w:fill="D9D9D9" w:themeFill="background1" w:themeFillShade="D9"/>
            <w:vAlign w:val="center"/>
          </w:tcPr>
          <w:p w14:paraId="7F87D179" w14:textId="7D61A95A" w:rsidR="00B877B2" w:rsidRPr="00897EE3" w:rsidRDefault="004B3B8C" w:rsidP="0022425D">
            <w:pPr>
              <w:pStyle w:val="TAH"/>
            </w:pPr>
            <w:r w:rsidRPr="00897EE3">
              <w:t>LL</w:t>
            </w:r>
          </w:p>
        </w:tc>
        <w:tc>
          <w:tcPr>
            <w:tcW w:w="963" w:type="dxa"/>
            <w:tcBorders>
              <w:bottom w:val="double" w:sz="4" w:space="0" w:color="000000" w:themeColor="text1"/>
            </w:tcBorders>
            <w:shd w:val="clear" w:color="auto" w:fill="D9D9D9" w:themeFill="background1" w:themeFillShade="D9"/>
            <w:vAlign w:val="center"/>
          </w:tcPr>
          <w:p w14:paraId="187C1EBF" w14:textId="6325A15B"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6CB44EBD" w14:textId="0E86AFDC" w:rsidR="00B877B2" w:rsidRPr="00897EE3" w:rsidRDefault="00B877B2" w:rsidP="0022425D">
            <w:pPr>
              <w:pStyle w:val="TAH"/>
            </w:pPr>
            <w:r w:rsidRPr="00897EE3">
              <w:t>#Fail</w:t>
            </w:r>
          </w:p>
        </w:tc>
        <w:tc>
          <w:tcPr>
            <w:tcW w:w="963" w:type="dxa"/>
            <w:tcBorders>
              <w:bottom w:val="double" w:sz="4" w:space="0" w:color="000000" w:themeColor="text1"/>
            </w:tcBorders>
            <w:shd w:val="clear" w:color="auto" w:fill="D9D9D9" w:themeFill="background1" w:themeFillShade="D9"/>
            <w:vAlign w:val="center"/>
          </w:tcPr>
          <w:p w14:paraId="5C3DA231" w14:textId="7AFFA6E4" w:rsidR="00B877B2" w:rsidRPr="00897EE3" w:rsidRDefault="00B877B2" w:rsidP="0022425D">
            <w:pPr>
              <w:pStyle w:val="TAH"/>
            </w:pPr>
            <w:r w:rsidRPr="00897EE3">
              <w:t>L</w:t>
            </w:r>
            <w:r w:rsidR="004B3B8C" w:rsidRPr="00897EE3">
              <w:t>L</w:t>
            </w:r>
          </w:p>
        </w:tc>
        <w:tc>
          <w:tcPr>
            <w:tcW w:w="963" w:type="dxa"/>
            <w:tcBorders>
              <w:bottom w:val="double" w:sz="4" w:space="0" w:color="000000" w:themeColor="text1"/>
            </w:tcBorders>
            <w:shd w:val="clear" w:color="auto" w:fill="D9D9D9" w:themeFill="background1" w:themeFillShade="D9"/>
            <w:vAlign w:val="center"/>
          </w:tcPr>
          <w:p w14:paraId="4384239E" w14:textId="51344C6F"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3F573ADE" w14:textId="7FDEAF3D" w:rsidR="00B877B2" w:rsidRPr="00897EE3" w:rsidRDefault="00B877B2" w:rsidP="0022425D">
            <w:pPr>
              <w:pStyle w:val="TAH"/>
            </w:pPr>
            <w:r w:rsidRPr="00897EE3">
              <w:t>#Fail</w:t>
            </w:r>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tc>
      </w:tr>
      <w:tr w:rsidR="00D831DB" w:rsidRPr="007E18C1"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22425D">
            <w:pPr>
              <w:pStyle w:val="TAL"/>
            </w:pPr>
            <w:r w:rsidRPr="00897EE3">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22425D">
            <w:pPr>
              <w:pStyle w:val="TAC"/>
            </w:pPr>
            <w:r w:rsidRPr="00897EE3">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22425D">
            <w:pPr>
              <w:pStyle w:val="TAC"/>
            </w:pPr>
            <w:r w:rsidRPr="00897EE3">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22425D">
            <w:pPr>
              <w:pStyle w:val="TAC"/>
            </w:pPr>
            <w:r w:rsidRPr="00897EE3">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22425D">
            <w:pPr>
              <w:pStyle w:val="TAC"/>
            </w:pPr>
            <w:r w:rsidRPr="00897EE3">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22425D">
            <w:pPr>
              <w:pStyle w:val="TAC"/>
            </w:pPr>
            <w:r w:rsidRPr="00897EE3">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22425D">
            <w:pPr>
              <w:pStyle w:val="TAC"/>
            </w:pPr>
            <w:r w:rsidRPr="00897EE3">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22425D">
            <w:pPr>
              <w:pStyle w:val="TAC"/>
            </w:pPr>
            <w:r w:rsidRPr="00897EE3">
              <w:t>Stereo</w:t>
            </w:r>
          </w:p>
          <w:p w14:paraId="3201B56B" w14:textId="1A05224B" w:rsidR="004021C4" w:rsidRPr="00897EE3" w:rsidRDefault="00E059AD" w:rsidP="0022425D">
            <w:pPr>
              <w:pStyle w:val="TAC"/>
            </w:pPr>
            <w:r w:rsidRPr="00897EE3">
              <w:t>100%</w:t>
            </w:r>
          </w:p>
        </w:tc>
      </w:tr>
      <w:tr w:rsidR="00A80334" w:rsidRPr="007E18C1"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22425D">
            <w:pPr>
              <w:pStyle w:val="TAL"/>
            </w:pPr>
            <w:r w:rsidRPr="00897EE3">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22425D">
            <w:pPr>
              <w:pStyle w:val="TAC"/>
            </w:pPr>
            <w:r w:rsidRPr="00897EE3">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22425D">
            <w:pPr>
              <w:pStyle w:val="TAC"/>
            </w:pPr>
          </w:p>
        </w:tc>
      </w:tr>
      <w:tr w:rsidR="00A80334" w:rsidRPr="007E18C1"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22425D">
            <w:pPr>
              <w:pStyle w:val="TAL"/>
            </w:pPr>
            <w:r w:rsidRPr="00897EE3">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22425D">
            <w:pPr>
              <w:pStyle w:val="TAC"/>
            </w:pPr>
          </w:p>
        </w:tc>
      </w:tr>
      <w:tr w:rsidR="00A80334" w:rsidRPr="007E18C1"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22425D">
            <w:pPr>
              <w:pStyle w:val="TAL"/>
            </w:pPr>
            <w:r w:rsidRPr="00897EE3">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22425D">
            <w:pPr>
              <w:pStyle w:val="TAC"/>
            </w:pPr>
          </w:p>
        </w:tc>
      </w:tr>
      <w:tr w:rsidR="00A80334" w:rsidRPr="007E18C1"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22425D">
            <w:pPr>
              <w:pStyle w:val="TAL"/>
            </w:pPr>
            <w:r w:rsidRPr="00897EE3">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22425D">
            <w:pPr>
              <w:pStyle w:val="TAC"/>
            </w:pPr>
          </w:p>
        </w:tc>
      </w:tr>
      <w:tr w:rsidR="00A80334" w:rsidRPr="007E18C1"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22425D">
            <w:pPr>
              <w:pStyle w:val="TAL"/>
            </w:pPr>
            <w:r w:rsidRPr="00897EE3">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22425D">
            <w:pPr>
              <w:pStyle w:val="TAC"/>
            </w:pPr>
            <w:r w:rsidRPr="00897EE3">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22425D">
            <w:pPr>
              <w:pStyle w:val="TAC"/>
            </w:pPr>
            <w:r w:rsidRPr="00897EE3">
              <w:t>Multichan.</w:t>
            </w:r>
          </w:p>
          <w:p w14:paraId="10881F0B" w14:textId="040A28F2" w:rsidR="00E059AD" w:rsidRPr="00897EE3" w:rsidRDefault="00E059AD" w:rsidP="0022425D">
            <w:pPr>
              <w:pStyle w:val="TAC"/>
            </w:pPr>
            <w:r w:rsidRPr="00897EE3">
              <w:t>100%</w:t>
            </w:r>
          </w:p>
        </w:tc>
      </w:tr>
      <w:tr w:rsidR="00A80334" w:rsidRPr="007E18C1"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22425D">
            <w:pPr>
              <w:pStyle w:val="TAL"/>
            </w:pPr>
            <w:r w:rsidRPr="00897EE3">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22425D">
            <w:pPr>
              <w:pStyle w:val="TAC"/>
            </w:pPr>
          </w:p>
        </w:tc>
      </w:tr>
      <w:tr w:rsidR="00A80334" w:rsidRPr="007E18C1"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22425D">
            <w:pPr>
              <w:pStyle w:val="TAL"/>
            </w:pPr>
            <w:r w:rsidRPr="00897EE3">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22425D">
            <w:pPr>
              <w:pStyle w:val="TAC"/>
            </w:pPr>
          </w:p>
        </w:tc>
      </w:tr>
      <w:tr w:rsidR="00A80334" w:rsidRPr="007E18C1"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22425D">
            <w:pPr>
              <w:pStyle w:val="TAL"/>
            </w:pPr>
            <w:r w:rsidRPr="00897EE3">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22425D">
            <w:pPr>
              <w:pStyle w:val="TAC"/>
            </w:pPr>
          </w:p>
        </w:tc>
      </w:tr>
      <w:tr w:rsidR="00A80334" w:rsidRPr="007E18C1"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22425D">
            <w:pPr>
              <w:pStyle w:val="TAL"/>
            </w:pPr>
            <w:r w:rsidRPr="00897EE3">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22425D">
            <w:pPr>
              <w:pStyle w:val="TAC"/>
            </w:pPr>
            <w:r w:rsidRPr="00897EE3">
              <w:t>SBA</w:t>
            </w:r>
          </w:p>
          <w:p w14:paraId="10AD4DA9" w14:textId="06ECF259" w:rsidR="004173BC" w:rsidRPr="00897EE3" w:rsidRDefault="004173BC" w:rsidP="0022425D">
            <w:pPr>
              <w:pStyle w:val="TAC"/>
            </w:pPr>
            <w:r w:rsidRPr="00897EE3">
              <w:t>98</w:t>
            </w:r>
            <w:r w:rsidR="00652FBD" w:rsidRPr="00897EE3">
              <w:t>.</w:t>
            </w:r>
            <w:r w:rsidRPr="00897EE3">
              <w:t>6%</w:t>
            </w:r>
          </w:p>
        </w:tc>
      </w:tr>
      <w:tr w:rsidR="00A80334" w:rsidRPr="007E18C1"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22425D">
            <w:pPr>
              <w:pStyle w:val="TAL"/>
            </w:pPr>
            <w:r w:rsidRPr="00897EE3">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22425D">
            <w:pPr>
              <w:pStyle w:val="TAC"/>
            </w:pPr>
          </w:p>
        </w:tc>
      </w:tr>
      <w:tr w:rsidR="00A80334" w:rsidRPr="007E18C1"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22425D">
            <w:pPr>
              <w:pStyle w:val="TAL"/>
            </w:pPr>
            <w:r w:rsidRPr="00897EE3">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22425D">
            <w:pPr>
              <w:pStyle w:val="TAC"/>
            </w:pPr>
          </w:p>
        </w:tc>
      </w:tr>
      <w:tr w:rsidR="00A80334" w:rsidRPr="007E18C1"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22425D">
            <w:pPr>
              <w:pStyle w:val="TAL"/>
            </w:pPr>
            <w:r w:rsidRPr="00897EE3">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22425D">
            <w:pPr>
              <w:pStyle w:val="TAC"/>
            </w:pPr>
          </w:p>
        </w:tc>
      </w:tr>
      <w:tr w:rsidR="00A80334" w:rsidRPr="007E18C1"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22425D">
            <w:pPr>
              <w:pStyle w:val="TAL"/>
            </w:pPr>
            <w:r w:rsidRPr="00897EE3">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22425D">
            <w:pPr>
              <w:pStyle w:val="TAC"/>
            </w:pPr>
            <w:r w:rsidRPr="00897EE3">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22425D">
            <w:pPr>
              <w:pStyle w:val="TAC"/>
            </w:pPr>
            <w:r w:rsidRPr="00897EE3">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22425D">
            <w:pPr>
              <w:pStyle w:val="TAC"/>
            </w:pPr>
            <w:r w:rsidRPr="00897EE3">
              <w:t>75</w:t>
            </w:r>
            <w:r w:rsidR="00652FBD" w:rsidRPr="00897EE3">
              <w:t>.</w:t>
            </w:r>
            <w:r w:rsidR="00F327DA" w:rsidRPr="00897EE3">
              <w:t>0</w:t>
            </w:r>
            <w:r w:rsidRPr="00897EE3">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22425D">
            <w:pPr>
              <w:pStyle w:val="TAC"/>
            </w:pPr>
          </w:p>
        </w:tc>
      </w:tr>
      <w:tr w:rsidR="00A80334" w:rsidRPr="007E18C1"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22425D">
            <w:pPr>
              <w:pStyle w:val="TAL"/>
            </w:pPr>
            <w:r w:rsidRPr="00897EE3">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22425D">
            <w:pPr>
              <w:pStyle w:val="TAC"/>
            </w:pPr>
          </w:p>
        </w:tc>
      </w:tr>
      <w:tr w:rsidR="00D831DB" w:rsidRPr="007E18C1"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22425D">
            <w:pPr>
              <w:pStyle w:val="TAL"/>
            </w:pPr>
            <w:r w:rsidRPr="00897EE3">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22425D">
            <w:pPr>
              <w:pStyle w:val="TAC"/>
            </w:pPr>
            <w:r w:rsidRPr="00897EE3">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22425D">
            <w:pPr>
              <w:pStyle w:val="TAC"/>
            </w:pPr>
            <w:r w:rsidRPr="00897EE3">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22425D">
            <w:pPr>
              <w:pStyle w:val="TAC"/>
            </w:pPr>
            <w:r w:rsidRPr="00897EE3">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22425D">
            <w:pPr>
              <w:pStyle w:val="TAC"/>
            </w:pPr>
            <w:r w:rsidRPr="00897EE3">
              <w:t>84</w:t>
            </w:r>
            <w:r w:rsidR="00652FBD" w:rsidRPr="00897EE3">
              <w:t>.</w:t>
            </w:r>
            <w:r w:rsidRPr="00897EE3">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22425D">
            <w:pPr>
              <w:pStyle w:val="TAC"/>
            </w:pPr>
            <w:r w:rsidRPr="00897EE3">
              <w:t>Objects</w:t>
            </w:r>
          </w:p>
          <w:p w14:paraId="2E5546F4" w14:textId="7F6B6220" w:rsidR="00BA1B33" w:rsidRPr="00897EE3" w:rsidRDefault="0058679E" w:rsidP="0022425D">
            <w:pPr>
              <w:pStyle w:val="TAC"/>
            </w:pPr>
            <w:r w:rsidRPr="00897EE3">
              <w:t>93</w:t>
            </w:r>
            <w:r w:rsidR="00652FBD" w:rsidRPr="00897EE3">
              <w:t>.</w:t>
            </w:r>
            <w:r w:rsidRPr="00897EE3">
              <w:t>8%</w:t>
            </w:r>
          </w:p>
        </w:tc>
      </w:tr>
      <w:tr w:rsidR="00D831DB" w:rsidRPr="007E18C1"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22425D">
            <w:pPr>
              <w:pStyle w:val="TAL"/>
            </w:pPr>
            <w:r w:rsidRPr="00897EE3">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22425D">
            <w:pPr>
              <w:pStyle w:val="TAC"/>
            </w:pPr>
          </w:p>
        </w:tc>
      </w:tr>
      <w:tr w:rsidR="00D831DB" w:rsidRPr="007E18C1"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22425D">
            <w:pPr>
              <w:pStyle w:val="TAL"/>
            </w:pPr>
            <w:r w:rsidRPr="00897EE3">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22425D">
            <w:pPr>
              <w:pStyle w:val="TAC"/>
            </w:pPr>
          </w:p>
        </w:tc>
      </w:tr>
      <w:tr w:rsidR="00277DB2" w:rsidRPr="007E18C1"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22425D">
            <w:pPr>
              <w:pStyle w:val="TAL"/>
            </w:pPr>
            <w:r w:rsidRPr="00897EE3">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22425D">
            <w:pPr>
              <w:pStyle w:val="TAC"/>
            </w:pPr>
          </w:p>
        </w:tc>
      </w:tr>
      <w:tr w:rsidR="00277DB2" w:rsidRPr="007E18C1"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22425D">
            <w:pPr>
              <w:pStyle w:val="TAL"/>
            </w:pPr>
            <w:r w:rsidRPr="00897EE3">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22425D">
            <w:pPr>
              <w:pStyle w:val="TAC"/>
            </w:pPr>
            <w:r w:rsidRPr="00897EE3">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22425D">
            <w:pPr>
              <w:pStyle w:val="TAC"/>
            </w:pPr>
            <w:r w:rsidRPr="00897EE3">
              <w:t>MASA</w:t>
            </w:r>
          </w:p>
          <w:p w14:paraId="46B5A176" w14:textId="01F36E79" w:rsidR="00CC038D" w:rsidRPr="00897EE3" w:rsidRDefault="00CC038D" w:rsidP="0022425D">
            <w:pPr>
              <w:pStyle w:val="TAC"/>
            </w:pPr>
            <w:r w:rsidRPr="00897EE3">
              <w:t>100%</w:t>
            </w:r>
          </w:p>
        </w:tc>
      </w:tr>
      <w:tr w:rsidR="00277DB2" w:rsidRPr="007E18C1"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22425D">
            <w:pPr>
              <w:pStyle w:val="TAL"/>
            </w:pPr>
            <w:r w:rsidRPr="00897EE3">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22425D">
            <w:pPr>
              <w:pStyle w:val="TAC"/>
            </w:pPr>
          </w:p>
        </w:tc>
      </w:tr>
      <w:tr w:rsidR="00277DB2" w:rsidRPr="007E18C1"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22425D">
            <w:pPr>
              <w:pStyle w:val="TAL"/>
            </w:pPr>
            <w:r w:rsidRPr="00897EE3">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22425D">
            <w:pPr>
              <w:pStyle w:val="TAC"/>
            </w:pPr>
          </w:p>
        </w:tc>
      </w:tr>
      <w:tr w:rsidR="00A80334" w:rsidRPr="007E18C1"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22425D">
            <w:pPr>
              <w:pStyle w:val="TAL"/>
            </w:pPr>
            <w:r w:rsidRPr="00897EE3">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22425D">
            <w:pPr>
              <w:pStyle w:val="TAC"/>
            </w:pPr>
          </w:p>
        </w:tc>
      </w:tr>
      <w:tr w:rsidR="00CC038D" w:rsidRPr="007E18C1"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22425D">
            <w:pPr>
              <w:pStyle w:val="TAL"/>
            </w:pPr>
            <w:r w:rsidRPr="00897EE3">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22425D">
            <w:pPr>
              <w:pStyle w:val="TAC"/>
            </w:pPr>
            <w:r w:rsidRPr="00897EE3">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22425D">
            <w:pPr>
              <w:pStyle w:val="TAC"/>
            </w:pPr>
            <w:r w:rsidRPr="00897EE3">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22425D">
            <w:pPr>
              <w:pStyle w:val="TAC"/>
            </w:pPr>
            <w:r w:rsidRPr="00897EE3">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22425D">
            <w:pPr>
              <w:pStyle w:val="TAC"/>
            </w:pPr>
            <w:r w:rsidRPr="00897EE3">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22425D">
            <w:pPr>
              <w:pStyle w:val="TAC"/>
            </w:pPr>
            <w:r w:rsidRPr="00897EE3">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22425D">
            <w:pPr>
              <w:pStyle w:val="TAC"/>
            </w:pPr>
            <w:r w:rsidRPr="00897EE3">
              <w:t>98</w:t>
            </w:r>
            <w:r w:rsidR="00652FBD" w:rsidRPr="00897EE3">
              <w:t>.</w:t>
            </w:r>
            <w:r w:rsidRPr="00897EE3">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22425D">
            <w:pPr>
              <w:pStyle w:val="TAC"/>
            </w:pPr>
          </w:p>
        </w:tc>
      </w:tr>
      <w:bookmarkEnd w:id="703"/>
    </w:tbl>
    <w:p w14:paraId="4C405190" w14:textId="77777777" w:rsidR="00470D48" w:rsidRPr="00897EE3" w:rsidRDefault="00470D48" w:rsidP="006B30D0"/>
    <w:p w14:paraId="44EFBB98" w14:textId="18D3A35C" w:rsidR="00831ECB" w:rsidRPr="00897EE3" w:rsidRDefault="00FF4A01" w:rsidP="00444745">
      <w:r w:rsidRPr="00897EE3">
        <w:t xml:space="preserve">The tests were carried out </w:t>
      </w:r>
      <w:r w:rsidR="00831ECB" w:rsidRPr="00897EE3">
        <w:t>by the listening labs according to</w:t>
      </w:r>
      <w:r w:rsidR="00F257C4" w:rsidRPr="007E18C1">
        <w:t xml:space="preserve"> </w:t>
      </w:r>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p>
    <w:p w14:paraId="19D666CC" w14:textId="0A2EB5B3" w:rsidR="00831ECB" w:rsidRPr="00897EE3" w:rsidRDefault="00831ECB" w:rsidP="00444745">
      <w:pPr>
        <w:pStyle w:val="TH"/>
      </w:pPr>
      <w:bookmarkStart w:id="704" w:name="_Ref166751981"/>
      <w:bookmarkStart w:id="705" w:name="_Ref166181891"/>
      <w:r w:rsidRPr="00897EE3">
        <w:t xml:space="preserve">Table </w:t>
      </w:r>
      <w:r w:rsidR="001B789A" w:rsidRPr="00897EE3">
        <w:t>A.1</w:t>
      </w:r>
      <w:r w:rsidR="00261D75" w:rsidRPr="007E18C1">
        <w:noBreakHyphen/>
      </w:r>
      <w:bookmarkEnd w:id="704"/>
      <w:r w:rsidR="001B789A" w:rsidRPr="00897EE3">
        <w:t>2</w:t>
      </w:r>
      <w:bookmarkEnd w:id="705"/>
      <w:r w:rsidRPr="00D22237">
        <w:rPr>
          <w:lang w:val="en-US"/>
        </w:rPr>
        <w:t>: List of listening lab</w:t>
      </w:r>
      <w:r w:rsidRPr="00897EE3">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7E18C1" w14:paraId="36BF39B6" w14:textId="77777777" w:rsidTr="00551AD9">
        <w:trPr>
          <w:trHeight w:val="454"/>
          <w:jc w:val="center"/>
        </w:trPr>
        <w:tc>
          <w:tcPr>
            <w:tcW w:w="1118" w:type="dxa"/>
            <w:shd w:val="clear" w:color="auto" w:fill="D9D9D9" w:themeFill="background1" w:themeFillShade="D9"/>
            <w:vAlign w:val="center"/>
          </w:tcPr>
          <w:p w14:paraId="3BFC929B" w14:textId="77777777" w:rsidR="00831ECB" w:rsidRPr="00897EE3" w:rsidRDefault="00831ECB" w:rsidP="00D161B1">
            <w:pPr>
              <w:pStyle w:val="TAH"/>
            </w:pPr>
            <w:r w:rsidRPr="00897EE3">
              <w:t>LL identifier</w:t>
            </w:r>
          </w:p>
        </w:tc>
        <w:tc>
          <w:tcPr>
            <w:tcW w:w="3997" w:type="dxa"/>
            <w:shd w:val="clear" w:color="auto" w:fill="D9D9D9" w:themeFill="background1" w:themeFillShade="D9"/>
            <w:vAlign w:val="center"/>
          </w:tcPr>
          <w:p w14:paraId="63911CB9" w14:textId="77777777" w:rsidR="00831ECB" w:rsidRPr="00897EE3" w:rsidRDefault="00831ECB" w:rsidP="00D161B1">
            <w:pPr>
              <w:pStyle w:val="TAH"/>
            </w:pPr>
            <w:r w:rsidRPr="00897EE3">
              <w:t>Listening Lab Company</w:t>
            </w:r>
          </w:p>
        </w:tc>
        <w:tc>
          <w:tcPr>
            <w:tcW w:w="1207" w:type="dxa"/>
            <w:shd w:val="clear" w:color="auto" w:fill="D9D9D9" w:themeFill="background1" w:themeFillShade="D9"/>
            <w:vAlign w:val="center"/>
          </w:tcPr>
          <w:p w14:paraId="5107CBEF" w14:textId="77777777" w:rsidR="00831ECB" w:rsidRPr="00897EE3" w:rsidRDefault="00831ECB" w:rsidP="00D161B1">
            <w:pPr>
              <w:pStyle w:val="TAH"/>
            </w:pPr>
            <w:r w:rsidRPr="00897EE3">
              <w:t>P800 tests</w:t>
            </w:r>
          </w:p>
        </w:tc>
        <w:tc>
          <w:tcPr>
            <w:tcW w:w="1517" w:type="dxa"/>
            <w:shd w:val="clear" w:color="auto" w:fill="D9D9D9" w:themeFill="background1" w:themeFillShade="D9"/>
            <w:vAlign w:val="center"/>
          </w:tcPr>
          <w:p w14:paraId="33276ACA" w14:textId="77777777" w:rsidR="00831ECB" w:rsidRPr="00897EE3" w:rsidRDefault="00831ECB" w:rsidP="00D161B1">
            <w:pPr>
              <w:pStyle w:val="TAH"/>
            </w:pPr>
            <w:r w:rsidRPr="00897EE3">
              <w:t>BS1534 tests</w:t>
            </w:r>
            <w:r w:rsidRPr="00897EE3">
              <w:br/>
              <w:t>(headphone)</w:t>
            </w:r>
          </w:p>
        </w:tc>
        <w:tc>
          <w:tcPr>
            <w:tcW w:w="1517" w:type="dxa"/>
            <w:shd w:val="clear" w:color="auto" w:fill="D9D9D9" w:themeFill="background1" w:themeFillShade="D9"/>
            <w:vAlign w:val="center"/>
          </w:tcPr>
          <w:p w14:paraId="0A388E7E" w14:textId="77777777" w:rsidR="00831ECB" w:rsidRPr="00897EE3" w:rsidRDefault="00831ECB" w:rsidP="00D161B1">
            <w:pPr>
              <w:pStyle w:val="TAH"/>
            </w:pPr>
            <w:r w:rsidRPr="00897EE3">
              <w:t>BS1534 tests</w:t>
            </w:r>
            <w:r w:rsidRPr="00897EE3">
              <w:br/>
              <w:t>(loudspeaker)</w:t>
            </w:r>
          </w:p>
        </w:tc>
      </w:tr>
      <w:tr w:rsidR="00831ECB" w:rsidRPr="007E18C1" w14:paraId="1A871F4F" w14:textId="77777777" w:rsidTr="00D161B1">
        <w:trPr>
          <w:trHeight w:val="255"/>
          <w:jc w:val="center"/>
        </w:trPr>
        <w:tc>
          <w:tcPr>
            <w:tcW w:w="1118" w:type="dxa"/>
            <w:vAlign w:val="center"/>
          </w:tcPr>
          <w:p w14:paraId="6115CEF6" w14:textId="77777777" w:rsidR="00831ECB" w:rsidRPr="00897EE3" w:rsidRDefault="00831ECB" w:rsidP="00D161B1">
            <w:pPr>
              <w:pStyle w:val="TAC"/>
            </w:pPr>
            <w:r w:rsidRPr="00897EE3">
              <w:t>a</w:t>
            </w:r>
          </w:p>
        </w:tc>
        <w:tc>
          <w:tcPr>
            <w:tcW w:w="3997" w:type="dxa"/>
            <w:vAlign w:val="center"/>
          </w:tcPr>
          <w:p w14:paraId="1CB19706" w14:textId="77777777" w:rsidR="00831ECB" w:rsidRPr="00897EE3" w:rsidRDefault="00831ECB" w:rsidP="00D161B1">
            <w:pPr>
              <w:pStyle w:val="TAC"/>
            </w:pPr>
            <w:r w:rsidRPr="00897EE3">
              <w:t>FORCE Technology</w:t>
            </w:r>
          </w:p>
        </w:tc>
        <w:tc>
          <w:tcPr>
            <w:tcW w:w="1207" w:type="dxa"/>
            <w:vAlign w:val="center"/>
          </w:tcPr>
          <w:p w14:paraId="63FB8AFB" w14:textId="77777777" w:rsidR="00831ECB" w:rsidRPr="00897EE3" w:rsidRDefault="00831ECB" w:rsidP="00D161B1">
            <w:pPr>
              <w:pStyle w:val="TAC"/>
            </w:pPr>
            <w:r w:rsidRPr="00897EE3">
              <w:t>8</w:t>
            </w:r>
          </w:p>
        </w:tc>
        <w:tc>
          <w:tcPr>
            <w:tcW w:w="1517" w:type="dxa"/>
            <w:vAlign w:val="center"/>
          </w:tcPr>
          <w:p w14:paraId="440FBC2A" w14:textId="77777777" w:rsidR="00831ECB" w:rsidRPr="00897EE3" w:rsidRDefault="00831ECB" w:rsidP="00D161B1">
            <w:pPr>
              <w:pStyle w:val="TAC"/>
            </w:pPr>
            <w:r w:rsidRPr="00897EE3">
              <w:t>3</w:t>
            </w:r>
          </w:p>
        </w:tc>
        <w:tc>
          <w:tcPr>
            <w:tcW w:w="1517" w:type="dxa"/>
            <w:vAlign w:val="center"/>
          </w:tcPr>
          <w:p w14:paraId="2AB27033" w14:textId="77777777" w:rsidR="00831ECB" w:rsidRPr="00897EE3" w:rsidRDefault="00831ECB" w:rsidP="00D161B1">
            <w:pPr>
              <w:pStyle w:val="TAC"/>
            </w:pPr>
            <w:r w:rsidRPr="00897EE3">
              <w:t>5</w:t>
            </w:r>
          </w:p>
        </w:tc>
      </w:tr>
      <w:tr w:rsidR="00831ECB" w:rsidRPr="007E18C1" w14:paraId="7443D01E" w14:textId="77777777" w:rsidTr="00D161B1">
        <w:trPr>
          <w:trHeight w:val="255"/>
          <w:jc w:val="center"/>
        </w:trPr>
        <w:tc>
          <w:tcPr>
            <w:tcW w:w="1118" w:type="dxa"/>
            <w:vAlign w:val="center"/>
          </w:tcPr>
          <w:p w14:paraId="4CC8D7D0" w14:textId="77777777" w:rsidR="00831ECB" w:rsidRPr="00897EE3" w:rsidRDefault="00831ECB" w:rsidP="00D161B1">
            <w:pPr>
              <w:pStyle w:val="TAC"/>
            </w:pPr>
            <w:r w:rsidRPr="00897EE3">
              <w:t>b</w:t>
            </w:r>
          </w:p>
        </w:tc>
        <w:tc>
          <w:tcPr>
            <w:tcW w:w="3997" w:type="dxa"/>
            <w:vAlign w:val="center"/>
          </w:tcPr>
          <w:p w14:paraId="500C36A8" w14:textId="77777777" w:rsidR="00831ECB" w:rsidRPr="00897EE3" w:rsidRDefault="00831ECB" w:rsidP="00D161B1">
            <w:pPr>
              <w:pStyle w:val="TAC"/>
            </w:pPr>
            <w:r w:rsidRPr="00897EE3">
              <w:t>HEAD acoustics GmbH / IKS (RWTH Aachen)</w:t>
            </w:r>
          </w:p>
        </w:tc>
        <w:tc>
          <w:tcPr>
            <w:tcW w:w="1207" w:type="dxa"/>
            <w:vAlign w:val="center"/>
          </w:tcPr>
          <w:p w14:paraId="7F999AAD" w14:textId="77777777" w:rsidR="00831ECB" w:rsidRPr="00897EE3" w:rsidRDefault="00831ECB" w:rsidP="00D161B1">
            <w:pPr>
              <w:pStyle w:val="TAC"/>
            </w:pPr>
            <w:r w:rsidRPr="00897EE3">
              <w:t>3</w:t>
            </w:r>
          </w:p>
        </w:tc>
        <w:tc>
          <w:tcPr>
            <w:tcW w:w="1517" w:type="dxa"/>
            <w:vAlign w:val="center"/>
          </w:tcPr>
          <w:p w14:paraId="42CFE246" w14:textId="77777777" w:rsidR="00831ECB" w:rsidRPr="00897EE3" w:rsidRDefault="00831ECB" w:rsidP="00D161B1">
            <w:pPr>
              <w:pStyle w:val="TAC"/>
            </w:pPr>
            <w:r w:rsidRPr="00897EE3">
              <w:t>6</w:t>
            </w:r>
          </w:p>
        </w:tc>
        <w:tc>
          <w:tcPr>
            <w:tcW w:w="1517" w:type="dxa"/>
            <w:vAlign w:val="center"/>
          </w:tcPr>
          <w:p w14:paraId="3C2861FC" w14:textId="77777777" w:rsidR="00831ECB" w:rsidRPr="00897EE3" w:rsidRDefault="00831ECB" w:rsidP="00D161B1">
            <w:pPr>
              <w:pStyle w:val="TAC"/>
            </w:pPr>
            <w:r w:rsidRPr="00897EE3">
              <w:t>5</w:t>
            </w:r>
          </w:p>
        </w:tc>
      </w:tr>
      <w:tr w:rsidR="00831ECB" w:rsidRPr="007E18C1" w14:paraId="29DBADFF" w14:textId="77777777" w:rsidTr="00D161B1">
        <w:trPr>
          <w:trHeight w:val="255"/>
          <w:jc w:val="center"/>
        </w:trPr>
        <w:tc>
          <w:tcPr>
            <w:tcW w:w="1118" w:type="dxa"/>
            <w:vAlign w:val="center"/>
          </w:tcPr>
          <w:p w14:paraId="68940B5A" w14:textId="77777777" w:rsidR="00831ECB" w:rsidRPr="00897EE3" w:rsidRDefault="00831ECB" w:rsidP="00D161B1">
            <w:pPr>
              <w:pStyle w:val="TAC"/>
            </w:pPr>
            <w:r w:rsidRPr="00897EE3">
              <w:t>c</w:t>
            </w:r>
          </w:p>
        </w:tc>
        <w:tc>
          <w:tcPr>
            <w:tcW w:w="3997" w:type="dxa"/>
            <w:vAlign w:val="center"/>
          </w:tcPr>
          <w:p w14:paraId="128470A9" w14:textId="77777777" w:rsidR="00831ECB" w:rsidRPr="00897EE3" w:rsidRDefault="00831ECB" w:rsidP="00D161B1">
            <w:pPr>
              <w:pStyle w:val="TAC"/>
            </w:pPr>
            <w:r w:rsidRPr="00897EE3">
              <w:t>Macquarie University</w:t>
            </w:r>
          </w:p>
        </w:tc>
        <w:tc>
          <w:tcPr>
            <w:tcW w:w="1207" w:type="dxa"/>
            <w:vAlign w:val="center"/>
          </w:tcPr>
          <w:p w14:paraId="7DE2CB9F" w14:textId="77777777" w:rsidR="00831ECB" w:rsidRPr="00897EE3" w:rsidRDefault="00831ECB" w:rsidP="00D161B1">
            <w:pPr>
              <w:pStyle w:val="TAC"/>
            </w:pPr>
            <w:r w:rsidRPr="00897EE3">
              <w:t>2</w:t>
            </w:r>
          </w:p>
        </w:tc>
        <w:tc>
          <w:tcPr>
            <w:tcW w:w="1517" w:type="dxa"/>
            <w:vAlign w:val="center"/>
          </w:tcPr>
          <w:p w14:paraId="00AA96DD" w14:textId="77777777" w:rsidR="00831ECB" w:rsidRPr="00897EE3" w:rsidRDefault="00831ECB" w:rsidP="00D161B1">
            <w:pPr>
              <w:pStyle w:val="TAC"/>
            </w:pPr>
            <w:r w:rsidRPr="00897EE3">
              <w:t>0</w:t>
            </w:r>
          </w:p>
        </w:tc>
        <w:tc>
          <w:tcPr>
            <w:tcW w:w="1517" w:type="dxa"/>
            <w:vAlign w:val="center"/>
          </w:tcPr>
          <w:p w14:paraId="2B6A58C1" w14:textId="77777777" w:rsidR="00831ECB" w:rsidRPr="00897EE3" w:rsidRDefault="00831ECB" w:rsidP="00D161B1">
            <w:pPr>
              <w:pStyle w:val="TAC"/>
            </w:pPr>
            <w:r w:rsidRPr="00897EE3">
              <w:t>0</w:t>
            </w:r>
          </w:p>
        </w:tc>
      </w:tr>
      <w:tr w:rsidR="00831ECB" w:rsidRPr="007E18C1" w14:paraId="2F163A6A" w14:textId="77777777" w:rsidTr="00D161B1">
        <w:trPr>
          <w:trHeight w:val="255"/>
          <w:jc w:val="center"/>
        </w:trPr>
        <w:tc>
          <w:tcPr>
            <w:tcW w:w="1118" w:type="dxa"/>
            <w:vAlign w:val="center"/>
          </w:tcPr>
          <w:p w14:paraId="6BAED25C" w14:textId="77777777" w:rsidR="00831ECB" w:rsidRPr="00897EE3" w:rsidRDefault="00831ECB" w:rsidP="00D161B1">
            <w:pPr>
              <w:pStyle w:val="TAC"/>
            </w:pPr>
            <w:r w:rsidRPr="00897EE3">
              <w:t>d</w:t>
            </w:r>
          </w:p>
        </w:tc>
        <w:tc>
          <w:tcPr>
            <w:tcW w:w="3997" w:type="dxa"/>
            <w:vAlign w:val="center"/>
          </w:tcPr>
          <w:p w14:paraId="2CC8F6E4" w14:textId="77777777" w:rsidR="00831ECB" w:rsidRPr="00897EE3" w:rsidRDefault="00831ECB" w:rsidP="00D161B1">
            <w:pPr>
              <w:pStyle w:val="TAC"/>
            </w:pPr>
            <w:r w:rsidRPr="00897EE3">
              <w:t>Mesaqin.com</w:t>
            </w:r>
          </w:p>
        </w:tc>
        <w:tc>
          <w:tcPr>
            <w:tcW w:w="1207" w:type="dxa"/>
            <w:vAlign w:val="center"/>
          </w:tcPr>
          <w:p w14:paraId="34B4546F" w14:textId="77777777" w:rsidR="00831ECB" w:rsidRPr="00897EE3" w:rsidRDefault="00831ECB" w:rsidP="00D161B1">
            <w:pPr>
              <w:pStyle w:val="TAC"/>
            </w:pPr>
            <w:r w:rsidRPr="00897EE3">
              <w:t>5</w:t>
            </w:r>
          </w:p>
        </w:tc>
        <w:tc>
          <w:tcPr>
            <w:tcW w:w="1517" w:type="dxa"/>
            <w:vAlign w:val="center"/>
          </w:tcPr>
          <w:p w14:paraId="0517E45E" w14:textId="77777777" w:rsidR="00831ECB" w:rsidRPr="00897EE3" w:rsidRDefault="00831ECB" w:rsidP="00D161B1">
            <w:pPr>
              <w:pStyle w:val="TAC"/>
            </w:pPr>
            <w:r w:rsidRPr="00897EE3">
              <w:t>9</w:t>
            </w:r>
          </w:p>
        </w:tc>
        <w:tc>
          <w:tcPr>
            <w:tcW w:w="1517" w:type="dxa"/>
            <w:vAlign w:val="center"/>
          </w:tcPr>
          <w:p w14:paraId="00A0ACEA" w14:textId="77777777" w:rsidR="00831ECB" w:rsidRPr="00897EE3" w:rsidRDefault="00831ECB" w:rsidP="00D161B1">
            <w:pPr>
              <w:pStyle w:val="TAC"/>
            </w:pPr>
            <w:r w:rsidRPr="00897EE3">
              <w:t>0</w:t>
            </w:r>
          </w:p>
        </w:tc>
      </w:tr>
    </w:tbl>
    <w:p w14:paraId="6CFD9200" w14:textId="77777777" w:rsidR="00831ECB" w:rsidRPr="00897EE3" w:rsidRDefault="00831ECB" w:rsidP="003877A9"/>
    <w:p w14:paraId="6DE5975A" w14:textId="237D2D12" w:rsidR="003877A9" w:rsidRPr="00897EE3" w:rsidRDefault="003877A9" w:rsidP="003877A9">
      <w:r w:rsidRPr="00897EE3">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p>
    <w:p w14:paraId="1BEC4E3D" w14:textId="0C9FAEB1" w:rsidR="003877A9" w:rsidRPr="00897EE3" w:rsidRDefault="003877A9" w:rsidP="003877A9">
      <w:pPr>
        <w:pStyle w:val="TH"/>
      </w:pPr>
      <w:r w:rsidRPr="00897EE3">
        <w:t>Table</w:t>
      </w:r>
      <w:r w:rsidR="00B94696" w:rsidRPr="007E18C1">
        <w:t xml:space="preserve"> </w:t>
      </w:r>
      <w:r w:rsidR="001B789A" w:rsidRPr="00897EE3">
        <w:t>A.1</w:t>
      </w:r>
      <w:r w:rsidR="00261D75" w:rsidRPr="007E18C1">
        <w:noBreakHyphen/>
      </w:r>
      <w:r w:rsidR="001B789A" w:rsidRPr="00897EE3">
        <w:t>3</w:t>
      </w:r>
      <w:r w:rsidRPr="00897EE3">
        <w:t>: Overview of all failed tests in P.800 experiments</w:t>
      </w:r>
    </w:p>
    <w:tbl>
      <w:tblPr>
        <w:tblStyle w:val="TableGrid"/>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rsidRPr="007E18C1" w14:paraId="4C1D2041" w14:textId="77777777" w:rsidTr="00551AD9">
        <w:trPr>
          <w:jc w:val="center"/>
        </w:trPr>
        <w:tc>
          <w:tcPr>
            <w:tcW w:w="0" w:type="auto"/>
            <w:shd w:val="clear" w:color="auto" w:fill="D9D9D9" w:themeFill="background1" w:themeFillShade="D9"/>
          </w:tcPr>
          <w:p w14:paraId="53822BFD" w14:textId="77777777" w:rsidR="003877A9" w:rsidRPr="00897EE3" w:rsidRDefault="003877A9" w:rsidP="00D161B1">
            <w:pPr>
              <w:pStyle w:val="TAH"/>
            </w:pPr>
            <w:bookmarkStart w:id="706" w:name="MCCQCTEMPBM_00000162"/>
            <w:r w:rsidRPr="00897EE3">
              <w:t>Exp.</w:t>
            </w:r>
          </w:p>
        </w:tc>
        <w:tc>
          <w:tcPr>
            <w:tcW w:w="0" w:type="auto"/>
            <w:shd w:val="clear" w:color="auto" w:fill="D9D9D9" w:themeFill="background1" w:themeFillShade="D9"/>
          </w:tcPr>
          <w:p w14:paraId="43DE5ABB" w14:textId="77777777" w:rsidR="003877A9" w:rsidRPr="00897EE3" w:rsidRDefault="003877A9" w:rsidP="00D161B1">
            <w:pPr>
              <w:pStyle w:val="TAH"/>
            </w:pPr>
            <w:r w:rsidRPr="00897EE3">
              <w:t>Lab</w:t>
            </w:r>
          </w:p>
        </w:tc>
        <w:tc>
          <w:tcPr>
            <w:tcW w:w="0" w:type="auto"/>
            <w:shd w:val="clear" w:color="auto" w:fill="D9D9D9" w:themeFill="background1" w:themeFillShade="D9"/>
          </w:tcPr>
          <w:p w14:paraId="444B9F43" w14:textId="77777777" w:rsidR="003877A9" w:rsidRPr="00897EE3" w:rsidRDefault="003877A9" w:rsidP="00D161B1">
            <w:pPr>
              <w:pStyle w:val="TAH"/>
            </w:pPr>
            <w:r w:rsidRPr="00897EE3">
              <w:t>Cond.</w:t>
            </w:r>
          </w:p>
        </w:tc>
        <w:tc>
          <w:tcPr>
            <w:tcW w:w="0" w:type="auto"/>
            <w:shd w:val="clear" w:color="auto" w:fill="D9D9D9" w:themeFill="background1" w:themeFillShade="D9"/>
          </w:tcPr>
          <w:p w14:paraId="24299353" w14:textId="77777777" w:rsidR="003877A9" w:rsidRPr="00897EE3" w:rsidRDefault="003877A9" w:rsidP="00D161B1">
            <w:pPr>
              <w:pStyle w:val="TAH"/>
            </w:pPr>
            <w:r w:rsidRPr="00897EE3">
              <w:t>Bitrate</w:t>
            </w:r>
          </w:p>
        </w:tc>
        <w:tc>
          <w:tcPr>
            <w:tcW w:w="0" w:type="auto"/>
            <w:shd w:val="clear" w:color="auto" w:fill="D9D9D9" w:themeFill="background1" w:themeFillShade="D9"/>
          </w:tcPr>
          <w:p w14:paraId="6A05A3A7" w14:textId="77777777" w:rsidR="003877A9" w:rsidRPr="00897EE3" w:rsidRDefault="003877A9" w:rsidP="00D161B1">
            <w:pPr>
              <w:pStyle w:val="TAH"/>
            </w:pPr>
            <w:r w:rsidRPr="00897EE3">
              <w:t>DTX</w:t>
            </w:r>
          </w:p>
        </w:tc>
        <w:tc>
          <w:tcPr>
            <w:tcW w:w="0" w:type="auto"/>
            <w:shd w:val="clear" w:color="auto" w:fill="D9D9D9" w:themeFill="background1" w:themeFillShade="D9"/>
          </w:tcPr>
          <w:p w14:paraId="756428F6" w14:textId="77777777" w:rsidR="003877A9" w:rsidRPr="00897EE3" w:rsidRDefault="003877A9" w:rsidP="00D161B1">
            <w:pPr>
              <w:pStyle w:val="TAH"/>
            </w:pPr>
            <w:r w:rsidRPr="00897EE3">
              <w:t>FER</w:t>
            </w:r>
          </w:p>
        </w:tc>
        <w:tc>
          <w:tcPr>
            <w:tcW w:w="0" w:type="auto"/>
            <w:shd w:val="clear" w:color="auto" w:fill="D9D9D9" w:themeFill="background1" w:themeFillShade="D9"/>
          </w:tcPr>
          <w:p w14:paraId="1E8469C5" w14:textId="77777777" w:rsidR="003877A9" w:rsidRPr="00897EE3" w:rsidRDefault="003877A9" w:rsidP="00D161B1">
            <w:pPr>
              <w:pStyle w:val="TAH"/>
            </w:pPr>
            <w:r w:rsidRPr="00897EE3">
              <w:t>ToR</w:t>
            </w:r>
          </w:p>
        </w:tc>
        <w:tc>
          <w:tcPr>
            <w:tcW w:w="0" w:type="auto"/>
            <w:shd w:val="clear" w:color="auto" w:fill="D9D9D9" w:themeFill="background1" w:themeFillShade="D9"/>
          </w:tcPr>
          <w:p w14:paraId="58DA5C8B" w14:textId="77777777" w:rsidR="003877A9" w:rsidRPr="00897EE3" w:rsidRDefault="003877A9" w:rsidP="00D161B1">
            <w:pPr>
              <w:pStyle w:val="TAH"/>
            </w:pPr>
            <w:r w:rsidRPr="00897EE3">
              <w:t>Status</w:t>
            </w:r>
          </w:p>
        </w:tc>
      </w:tr>
      <w:tr w:rsidR="003877A9" w:rsidRPr="007E18C1" w14:paraId="01639D23" w14:textId="77777777" w:rsidTr="00D161B1">
        <w:trPr>
          <w:jc w:val="center"/>
        </w:trPr>
        <w:tc>
          <w:tcPr>
            <w:tcW w:w="0" w:type="auto"/>
            <w:vMerge w:val="restart"/>
          </w:tcPr>
          <w:p w14:paraId="146B3CB3" w14:textId="77777777" w:rsidR="003877A9" w:rsidRPr="00897EE3" w:rsidRDefault="003877A9" w:rsidP="00D161B1">
            <w:pPr>
              <w:pStyle w:val="TAC"/>
            </w:pPr>
            <w:r w:rsidRPr="00897EE3">
              <w:t>P800-6</w:t>
            </w:r>
          </w:p>
        </w:tc>
        <w:tc>
          <w:tcPr>
            <w:tcW w:w="0" w:type="auto"/>
            <w:vMerge w:val="restart"/>
          </w:tcPr>
          <w:p w14:paraId="710465C2" w14:textId="77777777" w:rsidR="003877A9" w:rsidRPr="00897EE3" w:rsidRDefault="003877A9" w:rsidP="00D161B1">
            <w:pPr>
              <w:pStyle w:val="TAC"/>
            </w:pPr>
            <w:r w:rsidRPr="00897EE3">
              <w:t>a</w:t>
            </w:r>
          </w:p>
        </w:tc>
        <w:tc>
          <w:tcPr>
            <w:tcW w:w="0" w:type="auto"/>
          </w:tcPr>
          <w:p w14:paraId="50C0AF4C" w14:textId="77777777" w:rsidR="003877A9" w:rsidRPr="00897EE3" w:rsidRDefault="003877A9" w:rsidP="00D161B1">
            <w:pPr>
              <w:pStyle w:val="TAC"/>
            </w:pPr>
            <w:r w:rsidRPr="00897EE3">
              <w:t>c29</w:t>
            </w:r>
          </w:p>
        </w:tc>
        <w:tc>
          <w:tcPr>
            <w:tcW w:w="0" w:type="auto"/>
          </w:tcPr>
          <w:p w14:paraId="0B11DF23" w14:textId="77777777" w:rsidR="003877A9" w:rsidRPr="00897EE3" w:rsidRDefault="003877A9" w:rsidP="00D161B1">
            <w:pPr>
              <w:pStyle w:val="TAC"/>
            </w:pPr>
            <w:r w:rsidRPr="00897EE3">
              <w:t>64</w:t>
            </w:r>
          </w:p>
        </w:tc>
        <w:tc>
          <w:tcPr>
            <w:tcW w:w="0" w:type="auto"/>
          </w:tcPr>
          <w:p w14:paraId="47AA041A" w14:textId="77777777" w:rsidR="003877A9" w:rsidRPr="00897EE3" w:rsidRDefault="003877A9" w:rsidP="00D161B1">
            <w:pPr>
              <w:pStyle w:val="TAC"/>
            </w:pPr>
            <w:r w:rsidRPr="00897EE3">
              <w:t>Off</w:t>
            </w:r>
          </w:p>
        </w:tc>
        <w:tc>
          <w:tcPr>
            <w:tcW w:w="0" w:type="auto"/>
          </w:tcPr>
          <w:p w14:paraId="606C30BC" w14:textId="77777777" w:rsidR="003877A9" w:rsidRPr="00897EE3" w:rsidRDefault="003877A9" w:rsidP="00D161B1">
            <w:pPr>
              <w:pStyle w:val="TAC"/>
            </w:pPr>
          </w:p>
        </w:tc>
        <w:tc>
          <w:tcPr>
            <w:tcW w:w="0" w:type="auto"/>
          </w:tcPr>
          <w:p w14:paraId="31968D97" w14:textId="77777777" w:rsidR="003877A9" w:rsidRPr="00897EE3" w:rsidRDefault="003877A9" w:rsidP="00D161B1">
            <w:pPr>
              <w:pStyle w:val="TAC"/>
            </w:pPr>
            <w:r w:rsidRPr="00897EE3">
              <w:t>NWT C16</w:t>
            </w:r>
          </w:p>
        </w:tc>
        <w:tc>
          <w:tcPr>
            <w:tcW w:w="0" w:type="auto"/>
            <w:shd w:val="clear" w:color="auto" w:fill="FF474C"/>
          </w:tcPr>
          <w:p w14:paraId="77C2A5E8" w14:textId="77777777" w:rsidR="003877A9" w:rsidRPr="00897EE3" w:rsidRDefault="003877A9" w:rsidP="00D161B1">
            <w:pPr>
              <w:pStyle w:val="TAC"/>
            </w:pPr>
            <w:r w:rsidRPr="00897EE3">
              <w:t>FAIL</w:t>
            </w:r>
          </w:p>
        </w:tc>
      </w:tr>
      <w:tr w:rsidR="003877A9" w:rsidRPr="007E18C1" w14:paraId="4EF99F04" w14:textId="77777777" w:rsidTr="00D161B1">
        <w:trPr>
          <w:jc w:val="center"/>
        </w:trPr>
        <w:tc>
          <w:tcPr>
            <w:tcW w:w="0" w:type="auto"/>
            <w:vMerge/>
          </w:tcPr>
          <w:p w14:paraId="658FF1E6" w14:textId="77777777" w:rsidR="003877A9" w:rsidRPr="007E18C1" w:rsidRDefault="003877A9" w:rsidP="00D161B1"/>
        </w:tc>
        <w:tc>
          <w:tcPr>
            <w:tcW w:w="0" w:type="auto"/>
            <w:vMerge/>
          </w:tcPr>
          <w:p w14:paraId="5E3FE882" w14:textId="77777777" w:rsidR="003877A9" w:rsidRPr="007E18C1" w:rsidRDefault="003877A9" w:rsidP="00D161B1"/>
        </w:tc>
        <w:tc>
          <w:tcPr>
            <w:tcW w:w="0" w:type="auto"/>
          </w:tcPr>
          <w:p w14:paraId="54C7B45E" w14:textId="77777777" w:rsidR="003877A9" w:rsidRPr="00897EE3" w:rsidRDefault="003877A9" w:rsidP="00D161B1">
            <w:pPr>
              <w:pStyle w:val="TAC"/>
            </w:pPr>
            <w:r w:rsidRPr="00897EE3">
              <w:t>c31</w:t>
            </w:r>
          </w:p>
        </w:tc>
        <w:tc>
          <w:tcPr>
            <w:tcW w:w="0" w:type="auto"/>
          </w:tcPr>
          <w:p w14:paraId="0C5F5EA1" w14:textId="77777777" w:rsidR="003877A9" w:rsidRPr="00897EE3" w:rsidRDefault="003877A9" w:rsidP="00D161B1">
            <w:pPr>
              <w:pStyle w:val="TAC"/>
            </w:pPr>
            <w:r w:rsidRPr="00897EE3">
              <w:t>16.4</w:t>
            </w:r>
          </w:p>
        </w:tc>
        <w:tc>
          <w:tcPr>
            <w:tcW w:w="0" w:type="auto"/>
          </w:tcPr>
          <w:p w14:paraId="41BE1038" w14:textId="77777777" w:rsidR="003877A9" w:rsidRPr="00897EE3" w:rsidRDefault="003877A9" w:rsidP="00D161B1">
            <w:pPr>
              <w:pStyle w:val="TAC"/>
            </w:pPr>
            <w:r w:rsidRPr="00897EE3">
              <w:t>Off</w:t>
            </w:r>
          </w:p>
        </w:tc>
        <w:tc>
          <w:tcPr>
            <w:tcW w:w="0" w:type="auto"/>
          </w:tcPr>
          <w:p w14:paraId="338103FE" w14:textId="77777777" w:rsidR="003877A9" w:rsidRPr="00897EE3" w:rsidRDefault="003877A9" w:rsidP="00D161B1">
            <w:pPr>
              <w:pStyle w:val="TAC"/>
            </w:pPr>
            <w:r w:rsidRPr="00897EE3">
              <w:t>5%</w:t>
            </w:r>
          </w:p>
        </w:tc>
        <w:tc>
          <w:tcPr>
            <w:tcW w:w="0" w:type="auto"/>
          </w:tcPr>
          <w:p w14:paraId="77830455" w14:textId="77777777" w:rsidR="003877A9" w:rsidRPr="00897EE3" w:rsidRDefault="003877A9" w:rsidP="00D161B1">
            <w:pPr>
              <w:pStyle w:val="TAC"/>
            </w:pPr>
            <w:r w:rsidRPr="00897EE3">
              <w:t>NWT C18</w:t>
            </w:r>
          </w:p>
        </w:tc>
        <w:tc>
          <w:tcPr>
            <w:tcW w:w="0" w:type="auto"/>
            <w:shd w:val="clear" w:color="auto" w:fill="FF474C"/>
          </w:tcPr>
          <w:p w14:paraId="784A21A5" w14:textId="77777777" w:rsidR="003877A9" w:rsidRPr="00897EE3" w:rsidRDefault="003877A9" w:rsidP="00D161B1">
            <w:pPr>
              <w:pStyle w:val="TAC"/>
            </w:pPr>
            <w:r w:rsidRPr="00897EE3">
              <w:t>FAIL</w:t>
            </w:r>
          </w:p>
        </w:tc>
      </w:tr>
      <w:tr w:rsidR="003877A9" w:rsidRPr="007E18C1" w14:paraId="05491D33" w14:textId="77777777" w:rsidTr="00D161B1">
        <w:trPr>
          <w:jc w:val="center"/>
        </w:trPr>
        <w:tc>
          <w:tcPr>
            <w:tcW w:w="0" w:type="auto"/>
            <w:vMerge/>
          </w:tcPr>
          <w:p w14:paraId="595641D4" w14:textId="77777777" w:rsidR="003877A9" w:rsidRPr="007E18C1" w:rsidRDefault="003877A9" w:rsidP="00D161B1"/>
        </w:tc>
        <w:tc>
          <w:tcPr>
            <w:tcW w:w="0" w:type="auto"/>
            <w:vMerge/>
          </w:tcPr>
          <w:p w14:paraId="5D285900" w14:textId="77777777" w:rsidR="003877A9" w:rsidRPr="007E18C1" w:rsidRDefault="003877A9" w:rsidP="00D161B1"/>
        </w:tc>
        <w:tc>
          <w:tcPr>
            <w:tcW w:w="0" w:type="auto"/>
          </w:tcPr>
          <w:p w14:paraId="6FEB3FEC" w14:textId="77777777" w:rsidR="003877A9" w:rsidRPr="00897EE3" w:rsidRDefault="003877A9" w:rsidP="00D161B1">
            <w:pPr>
              <w:pStyle w:val="TAC"/>
            </w:pPr>
            <w:r w:rsidRPr="00897EE3">
              <w:t>c36</w:t>
            </w:r>
          </w:p>
        </w:tc>
        <w:tc>
          <w:tcPr>
            <w:tcW w:w="0" w:type="auto"/>
          </w:tcPr>
          <w:p w14:paraId="2F00224B" w14:textId="77777777" w:rsidR="003877A9" w:rsidRPr="00897EE3" w:rsidRDefault="003877A9" w:rsidP="00D161B1">
            <w:pPr>
              <w:pStyle w:val="TAC"/>
            </w:pPr>
            <w:r w:rsidRPr="00897EE3">
              <w:t>24.4</w:t>
            </w:r>
          </w:p>
        </w:tc>
        <w:tc>
          <w:tcPr>
            <w:tcW w:w="0" w:type="auto"/>
          </w:tcPr>
          <w:p w14:paraId="33305DE8" w14:textId="77777777" w:rsidR="003877A9" w:rsidRPr="00897EE3" w:rsidRDefault="003877A9" w:rsidP="00D161B1">
            <w:pPr>
              <w:pStyle w:val="TAC"/>
            </w:pPr>
            <w:r w:rsidRPr="00897EE3">
              <w:t>On</w:t>
            </w:r>
          </w:p>
        </w:tc>
        <w:tc>
          <w:tcPr>
            <w:tcW w:w="0" w:type="auto"/>
          </w:tcPr>
          <w:p w14:paraId="618F4BC5" w14:textId="77777777" w:rsidR="003877A9" w:rsidRPr="00897EE3" w:rsidRDefault="003877A9" w:rsidP="00D161B1">
            <w:pPr>
              <w:pStyle w:val="TAC"/>
            </w:pPr>
          </w:p>
        </w:tc>
        <w:tc>
          <w:tcPr>
            <w:tcW w:w="0" w:type="auto"/>
          </w:tcPr>
          <w:p w14:paraId="515AB123" w14:textId="77777777" w:rsidR="003877A9" w:rsidRPr="00897EE3" w:rsidRDefault="003877A9" w:rsidP="00D161B1">
            <w:pPr>
              <w:pStyle w:val="TAC"/>
            </w:pPr>
            <w:r w:rsidRPr="00897EE3">
              <w:t>NWT C23</w:t>
            </w:r>
          </w:p>
        </w:tc>
        <w:tc>
          <w:tcPr>
            <w:tcW w:w="0" w:type="auto"/>
            <w:shd w:val="clear" w:color="auto" w:fill="FF474C"/>
          </w:tcPr>
          <w:p w14:paraId="1F4A6D20" w14:textId="77777777" w:rsidR="003877A9" w:rsidRPr="00897EE3" w:rsidRDefault="003877A9" w:rsidP="00D161B1">
            <w:pPr>
              <w:pStyle w:val="TAC"/>
            </w:pPr>
            <w:r w:rsidRPr="00897EE3">
              <w:t>FAIL</w:t>
            </w:r>
          </w:p>
        </w:tc>
      </w:tr>
      <w:tr w:rsidR="003877A9" w:rsidRPr="007E18C1" w14:paraId="506107D2" w14:textId="77777777" w:rsidTr="00D161B1">
        <w:trPr>
          <w:jc w:val="center"/>
        </w:trPr>
        <w:tc>
          <w:tcPr>
            <w:tcW w:w="0" w:type="auto"/>
            <w:vMerge/>
          </w:tcPr>
          <w:p w14:paraId="60F1E652" w14:textId="77777777" w:rsidR="003877A9" w:rsidRPr="007E18C1" w:rsidRDefault="003877A9" w:rsidP="00D161B1">
            <w:pPr>
              <w:pStyle w:val="TAC"/>
            </w:pPr>
          </w:p>
        </w:tc>
        <w:tc>
          <w:tcPr>
            <w:tcW w:w="0" w:type="auto"/>
          </w:tcPr>
          <w:p w14:paraId="3B1DCBDB" w14:textId="77777777" w:rsidR="003877A9" w:rsidRPr="00897EE3" w:rsidRDefault="003877A9" w:rsidP="00D161B1">
            <w:pPr>
              <w:pStyle w:val="TAC"/>
            </w:pPr>
            <w:r w:rsidRPr="00897EE3">
              <w:t>c</w:t>
            </w:r>
          </w:p>
        </w:tc>
        <w:tc>
          <w:tcPr>
            <w:tcW w:w="0" w:type="auto"/>
          </w:tcPr>
          <w:p w14:paraId="012251E6" w14:textId="77777777" w:rsidR="003877A9" w:rsidRPr="00897EE3" w:rsidRDefault="003877A9" w:rsidP="00D161B1">
            <w:pPr>
              <w:pStyle w:val="TAC"/>
            </w:pPr>
            <w:r w:rsidRPr="00897EE3">
              <w:t>c28</w:t>
            </w:r>
          </w:p>
        </w:tc>
        <w:tc>
          <w:tcPr>
            <w:tcW w:w="0" w:type="auto"/>
          </w:tcPr>
          <w:p w14:paraId="1CACA705" w14:textId="77777777" w:rsidR="003877A9" w:rsidRPr="00897EE3" w:rsidRDefault="003877A9" w:rsidP="00D161B1">
            <w:pPr>
              <w:pStyle w:val="TAC"/>
            </w:pPr>
            <w:r w:rsidRPr="00897EE3">
              <w:t>48</w:t>
            </w:r>
          </w:p>
        </w:tc>
        <w:tc>
          <w:tcPr>
            <w:tcW w:w="0" w:type="auto"/>
          </w:tcPr>
          <w:p w14:paraId="269022B7" w14:textId="77777777" w:rsidR="003877A9" w:rsidRPr="00897EE3" w:rsidRDefault="003877A9" w:rsidP="00D161B1">
            <w:pPr>
              <w:pStyle w:val="TAC"/>
            </w:pPr>
            <w:r w:rsidRPr="00897EE3">
              <w:t>Off</w:t>
            </w:r>
          </w:p>
        </w:tc>
        <w:tc>
          <w:tcPr>
            <w:tcW w:w="0" w:type="auto"/>
          </w:tcPr>
          <w:p w14:paraId="029098CB" w14:textId="77777777" w:rsidR="003877A9" w:rsidRPr="00897EE3" w:rsidRDefault="003877A9" w:rsidP="00D161B1">
            <w:pPr>
              <w:pStyle w:val="TAC"/>
            </w:pPr>
          </w:p>
        </w:tc>
        <w:tc>
          <w:tcPr>
            <w:tcW w:w="0" w:type="auto"/>
          </w:tcPr>
          <w:p w14:paraId="00425876" w14:textId="77777777" w:rsidR="003877A9" w:rsidRPr="00897EE3" w:rsidRDefault="003877A9" w:rsidP="00D161B1">
            <w:pPr>
              <w:pStyle w:val="TAC"/>
            </w:pPr>
            <w:r w:rsidRPr="00897EE3">
              <w:t>NWT C15</w:t>
            </w:r>
          </w:p>
        </w:tc>
        <w:tc>
          <w:tcPr>
            <w:tcW w:w="0" w:type="auto"/>
            <w:shd w:val="clear" w:color="auto" w:fill="FF474C"/>
          </w:tcPr>
          <w:p w14:paraId="0C486540" w14:textId="77777777" w:rsidR="003877A9" w:rsidRPr="00897EE3" w:rsidRDefault="003877A9" w:rsidP="00D161B1">
            <w:pPr>
              <w:pStyle w:val="TAC"/>
            </w:pPr>
            <w:r w:rsidRPr="00897EE3">
              <w:t>FAIL</w:t>
            </w:r>
          </w:p>
        </w:tc>
      </w:tr>
      <w:bookmarkEnd w:id="706"/>
    </w:tbl>
    <w:p w14:paraId="15F3203B" w14:textId="77777777" w:rsidR="009869C8" w:rsidRPr="00897EE3" w:rsidRDefault="009869C8" w:rsidP="00FE29B9"/>
    <w:p w14:paraId="414555E3" w14:textId="64FD7D69" w:rsidR="00FE29B9" w:rsidRPr="00897EE3" w:rsidRDefault="00FE29B9" w:rsidP="004B3B8C">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includes for BS.1534 experiments also an analysis of the combination of the data sets from both labs. </w:t>
      </w:r>
      <w:r w:rsidRPr="00897EE3">
        <w:t>The CuT failed one of them, it passed 48 times and exceeded the requirement 44 times. The failed test is in BS1534-5A.</w:t>
      </w:r>
    </w:p>
    <w:p w14:paraId="1BFCCC1E" w14:textId="6BC11F6D" w:rsidR="00FE29B9" w:rsidRPr="00897EE3" w:rsidRDefault="00FE29B9" w:rsidP="00FE29B9">
      <w:pPr>
        <w:pStyle w:val="TH"/>
      </w:pPr>
      <w:r w:rsidRPr="00897EE3">
        <w:t xml:space="preserve">Table </w:t>
      </w:r>
      <w:r w:rsidR="00630F70" w:rsidRPr="00897EE3">
        <w:t>A.1</w:t>
      </w:r>
      <w:r w:rsidR="00261D75" w:rsidRPr="007E18C1">
        <w:noBreakHyphen/>
      </w:r>
      <w:r w:rsidR="000623F4" w:rsidRPr="00897EE3">
        <w:t>3</w:t>
      </w:r>
      <w:r w:rsidRPr="00897EE3">
        <w:t>: Overview of all failed tests in BS.1534 experiments</w:t>
      </w:r>
    </w:p>
    <w:tbl>
      <w:tblPr>
        <w:tblStyle w:val="TableGrid"/>
        <w:tblW w:w="0" w:type="auto"/>
        <w:jc w:val="center"/>
        <w:tblLook w:val="04A0" w:firstRow="1" w:lastRow="0" w:firstColumn="1" w:lastColumn="0" w:noHBand="0" w:noVBand="1"/>
      </w:tblPr>
      <w:tblGrid>
        <w:gridCol w:w="1137"/>
        <w:gridCol w:w="537"/>
        <w:gridCol w:w="726"/>
        <w:gridCol w:w="787"/>
        <w:gridCol w:w="1907"/>
        <w:gridCol w:w="767"/>
      </w:tblGrid>
      <w:tr w:rsidR="00FE29B9" w:rsidRPr="007E18C1" w14:paraId="6D305286" w14:textId="77777777" w:rsidTr="00551AD9">
        <w:trPr>
          <w:jc w:val="center"/>
        </w:trPr>
        <w:tc>
          <w:tcPr>
            <w:tcW w:w="0" w:type="auto"/>
            <w:shd w:val="clear" w:color="auto" w:fill="D9D9D9" w:themeFill="background1" w:themeFillShade="D9"/>
          </w:tcPr>
          <w:p w14:paraId="4C2F6EE5" w14:textId="77777777" w:rsidR="00FE29B9" w:rsidRPr="00897EE3" w:rsidRDefault="00FE29B9" w:rsidP="00D161B1">
            <w:pPr>
              <w:pStyle w:val="TAH"/>
            </w:pPr>
            <w:r w:rsidRPr="00897EE3">
              <w:t>Exp.</w:t>
            </w:r>
          </w:p>
        </w:tc>
        <w:tc>
          <w:tcPr>
            <w:tcW w:w="0" w:type="auto"/>
            <w:shd w:val="clear" w:color="auto" w:fill="D9D9D9" w:themeFill="background1" w:themeFillShade="D9"/>
          </w:tcPr>
          <w:p w14:paraId="52BE126B" w14:textId="77777777" w:rsidR="00FE29B9" w:rsidRPr="00897EE3" w:rsidRDefault="00FE29B9" w:rsidP="00D161B1">
            <w:pPr>
              <w:pStyle w:val="TAH"/>
            </w:pPr>
            <w:r w:rsidRPr="00897EE3">
              <w:t>Lab</w:t>
            </w:r>
          </w:p>
        </w:tc>
        <w:tc>
          <w:tcPr>
            <w:tcW w:w="0" w:type="auto"/>
            <w:shd w:val="clear" w:color="auto" w:fill="D9D9D9" w:themeFill="background1" w:themeFillShade="D9"/>
          </w:tcPr>
          <w:p w14:paraId="60D57ACC" w14:textId="77777777" w:rsidR="00FE29B9" w:rsidRPr="00897EE3" w:rsidRDefault="00FE29B9" w:rsidP="00D161B1">
            <w:pPr>
              <w:pStyle w:val="TAH"/>
            </w:pPr>
            <w:r w:rsidRPr="00897EE3">
              <w:t>Cond.</w:t>
            </w:r>
          </w:p>
        </w:tc>
        <w:tc>
          <w:tcPr>
            <w:tcW w:w="0" w:type="auto"/>
            <w:shd w:val="clear" w:color="auto" w:fill="D9D9D9" w:themeFill="background1" w:themeFillShade="D9"/>
          </w:tcPr>
          <w:p w14:paraId="78D4BB79" w14:textId="77777777" w:rsidR="00FE29B9" w:rsidRPr="00897EE3" w:rsidRDefault="00FE29B9" w:rsidP="00D161B1">
            <w:pPr>
              <w:pStyle w:val="TAH"/>
            </w:pPr>
            <w:r w:rsidRPr="00897EE3">
              <w:t>Bitrate</w:t>
            </w:r>
          </w:p>
        </w:tc>
        <w:tc>
          <w:tcPr>
            <w:tcW w:w="0" w:type="auto"/>
            <w:shd w:val="clear" w:color="auto" w:fill="D9D9D9" w:themeFill="background1" w:themeFillShade="D9"/>
          </w:tcPr>
          <w:p w14:paraId="14290938" w14:textId="77777777" w:rsidR="00FE29B9" w:rsidRPr="00897EE3" w:rsidRDefault="00FE29B9" w:rsidP="00D161B1">
            <w:pPr>
              <w:pStyle w:val="TAH"/>
            </w:pPr>
            <w:r w:rsidRPr="00897EE3">
              <w:t>ToR</w:t>
            </w:r>
          </w:p>
        </w:tc>
        <w:tc>
          <w:tcPr>
            <w:tcW w:w="0" w:type="auto"/>
            <w:shd w:val="clear" w:color="auto" w:fill="D9D9D9" w:themeFill="background1" w:themeFillShade="D9"/>
          </w:tcPr>
          <w:p w14:paraId="0553715B" w14:textId="77777777" w:rsidR="00FE29B9" w:rsidRPr="00897EE3" w:rsidRDefault="00FE29B9" w:rsidP="00D161B1">
            <w:pPr>
              <w:pStyle w:val="TAH"/>
            </w:pPr>
            <w:r w:rsidRPr="00897EE3">
              <w:t>Status</w:t>
            </w:r>
          </w:p>
        </w:tc>
      </w:tr>
      <w:tr w:rsidR="00FE29B9" w:rsidRPr="007E18C1" w14:paraId="368CB394" w14:textId="77777777" w:rsidTr="00D161B1">
        <w:trPr>
          <w:jc w:val="center"/>
        </w:trPr>
        <w:tc>
          <w:tcPr>
            <w:tcW w:w="0" w:type="auto"/>
          </w:tcPr>
          <w:p w14:paraId="71DACDCC" w14:textId="77777777" w:rsidR="00FE29B9" w:rsidRPr="00897EE3" w:rsidRDefault="00FE29B9" w:rsidP="00D161B1">
            <w:pPr>
              <w:pStyle w:val="TAC"/>
            </w:pPr>
            <w:r w:rsidRPr="00897EE3">
              <w:t>BS1534-5A</w:t>
            </w:r>
          </w:p>
        </w:tc>
        <w:tc>
          <w:tcPr>
            <w:tcW w:w="0" w:type="auto"/>
          </w:tcPr>
          <w:p w14:paraId="7215F355" w14:textId="77777777" w:rsidR="00FE29B9" w:rsidRPr="00897EE3" w:rsidRDefault="00FE29B9" w:rsidP="00D161B1">
            <w:pPr>
              <w:pStyle w:val="TAC"/>
            </w:pPr>
            <w:r w:rsidRPr="00897EE3">
              <w:t>d</w:t>
            </w:r>
          </w:p>
        </w:tc>
        <w:tc>
          <w:tcPr>
            <w:tcW w:w="0" w:type="auto"/>
          </w:tcPr>
          <w:p w14:paraId="4F24F731" w14:textId="77777777" w:rsidR="00FE29B9" w:rsidRPr="00897EE3" w:rsidRDefault="00FE29B9" w:rsidP="00D161B1">
            <w:pPr>
              <w:pStyle w:val="TAC"/>
            </w:pPr>
            <w:r w:rsidRPr="00897EE3">
              <w:t>c07</w:t>
            </w:r>
          </w:p>
        </w:tc>
        <w:tc>
          <w:tcPr>
            <w:tcW w:w="0" w:type="auto"/>
          </w:tcPr>
          <w:p w14:paraId="582C019E" w14:textId="77777777" w:rsidR="00FE29B9" w:rsidRPr="00897EE3" w:rsidRDefault="00FE29B9" w:rsidP="00D161B1">
            <w:pPr>
              <w:pStyle w:val="TAC"/>
            </w:pPr>
            <w:r w:rsidRPr="00897EE3">
              <w:t>256</w:t>
            </w:r>
          </w:p>
        </w:tc>
        <w:tc>
          <w:tcPr>
            <w:tcW w:w="0" w:type="auto"/>
          </w:tcPr>
          <w:p w14:paraId="2B46FD0A" w14:textId="77777777" w:rsidR="00FE29B9" w:rsidRPr="00897EE3" w:rsidRDefault="00FE29B9" w:rsidP="00D161B1">
            <w:pPr>
              <w:pStyle w:val="TAC"/>
            </w:pPr>
            <w:r w:rsidRPr="00897EE3">
              <w:t>NWT c05 OR BT c04</w:t>
            </w:r>
          </w:p>
        </w:tc>
        <w:tc>
          <w:tcPr>
            <w:tcW w:w="0" w:type="auto"/>
            <w:shd w:val="clear" w:color="auto" w:fill="FF474C"/>
          </w:tcPr>
          <w:p w14:paraId="5D663F06" w14:textId="77777777" w:rsidR="00FE29B9" w:rsidRPr="00897EE3" w:rsidRDefault="00FE29B9" w:rsidP="00D161B1">
            <w:pPr>
              <w:pStyle w:val="TAC"/>
            </w:pPr>
            <w:r w:rsidRPr="00897EE3">
              <w:t>FAIL</w:t>
            </w:r>
          </w:p>
        </w:tc>
      </w:tr>
    </w:tbl>
    <w:p w14:paraId="3A510F32" w14:textId="77777777" w:rsidR="00153466" w:rsidRPr="00897EE3" w:rsidRDefault="00153466" w:rsidP="006B30D0"/>
    <w:p w14:paraId="2E363D23" w14:textId="7EE9058A" w:rsidR="005E5764" w:rsidRPr="00897EE3" w:rsidRDefault="00D67BFB" w:rsidP="004B3B8C">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2D3DF01B" w14:textId="77777777" w:rsidR="009F3BF3" w:rsidRPr="0022425D" w:rsidRDefault="009F3BF3" w:rsidP="0022425D">
      <w:r w:rsidRPr="00897EE3">
        <w:br w:type="page"/>
      </w:r>
    </w:p>
    <w:p w14:paraId="328A3262" w14:textId="6ADF8338" w:rsidR="00080512" w:rsidRPr="00897EE3" w:rsidRDefault="001E1BBB" w:rsidP="001E1BBB">
      <w:pPr>
        <w:pStyle w:val="Heading8"/>
      </w:pPr>
      <w:bookmarkStart w:id="707" w:name="_Toc167314869"/>
      <w:bookmarkStart w:id="708" w:name="_Toc167316028"/>
      <w:bookmarkStart w:id="709" w:name="_Toc167316452"/>
      <w:bookmarkStart w:id="710" w:name="_Toc167377043"/>
      <w:r w:rsidRPr="00897EE3">
        <w:t>Annex B</w:t>
      </w:r>
      <w:r w:rsidR="001B789A" w:rsidRPr="00897EE3">
        <w:t>:</w:t>
      </w:r>
      <w:bookmarkStart w:id="711" w:name="_Toc129708887"/>
      <w:r w:rsidR="001B789A" w:rsidRPr="00897EE3">
        <w:tab/>
      </w:r>
      <w:r w:rsidR="00630F70" w:rsidRPr="00897EE3">
        <w:br/>
      </w:r>
      <w:bookmarkStart w:id="712" w:name="_Toc166841207"/>
      <w:bookmarkEnd w:id="711"/>
      <w:r w:rsidR="00FA5F5E" w:rsidRPr="00897EE3">
        <w:t>Overall Characterization of the IVAS Codec</w:t>
      </w:r>
      <w:bookmarkEnd w:id="707"/>
      <w:bookmarkEnd w:id="708"/>
      <w:bookmarkEnd w:id="709"/>
      <w:bookmarkEnd w:id="710"/>
      <w:bookmarkEnd w:id="712"/>
    </w:p>
    <w:p w14:paraId="2829EC90" w14:textId="631FF3AA" w:rsidR="00945F04" w:rsidRPr="00897EE3" w:rsidRDefault="00D568E4" w:rsidP="00554893">
      <w:r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p>
    <w:p w14:paraId="1FC1D1DD" w14:textId="6227F8FE" w:rsidR="00945F04" w:rsidRPr="00897EE3" w:rsidRDefault="006F31C3" w:rsidP="00444745">
      <w:pPr>
        <w:pStyle w:val="B1"/>
      </w:pPr>
      <w:r w:rsidRPr="00897EE3">
        <w:t>-</w:t>
      </w:r>
      <w:r w:rsidRPr="00897EE3">
        <w:tab/>
      </w:r>
      <w:r w:rsidR="00945F04" w:rsidRPr="00897EE3">
        <w:t>Complete bit-exact EVS codec functionality for mono</w:t>
      </w:r>
      <w:r w:rsidRPr="00897EE3">
        <w:t xml:space="preserve"> </w:t>
      </w:r>
      <w:r w:rsidR="00945F04" w:rsidRPr="00897EE3">
        <w:t>speech/audio signal input</w:t>
      </w:r>
    </w:p>
    <w:p w14:paraId="699CD4A3" w14:textId="16295FEE" w:rsidR="00945F04" w:rsidRPr="00897EE3" w:rsidRDefault="006F31C3" w:rsidP="00444745">
      <w:pPr>
        <w:pStyle w:val="B1"/>
      </w:pPr>
      <w:r w:rsidRPr="00897EE3">
        <w:t>-</w:t>
      </w:r>
      <w:r w:rsidRPr="00897EE3">
        <w:tab/>
      </w:r>
      <w:r w:rsidR="00945F04" w:rsidRPr="00897EE3">
        <w:t>Support of stereo and binaural audio</w:t>
      </w:r>
    </w:p>
    <w:p w14:paraId="7B6228A4" w14:textId="56E3B4D6" w:rsidR="00945F04" w:rsidRPr="00897EE3" w:rsidRDefault="006F31C3" w:rsidP="00444745">
      <w:pPr>
        <w:pStyle w:val="B1"/>
      </w:pPr>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p>
    <w:p w14:paraId="44E9FBFE" w14:textId="5CEF1D44" w:rsidR="00945F04" w:rsidRPr="00897EE3" w:rsidRDefault="006F31C3" w:rsidP="00444745">
      <w:pPr>
        <w:pStyle w:val="B1"/>
      </w:pPr>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p>
    <w:p w14:paraId="28AD9217" w14:textId="0CFABE34" w:rsidR="00945F04" w:rsidRPr="00897EE3" w:rsidRDefault="006F31C3" w:rsidP="00444745">
      <w:pPr>
        <w:pStyle w:val="B1"/>
      </w:pPr>
      <w:r w:rsidRPr="00897EE3">
        <w:t>-</w:t>
      </w:r>
      <w:r w:rsidRPr="00897EE3">
        <w:tab/>
      </w:r>
      <w:r w:rsidR="00945F04" w:rsidRPr="00897EE3">
        <w:t>VAD/DTX/CNG for rate efficient stereo and immersive</w:t>
      </w:r>
      <w:r w:rsidRPr="00897EE3">
        <w:t xml:space="preserve"> </w:t>
      </w:r>
      <w:r w:rsidR="00945F04" w:rsidRPr="00897EE3">
        <w:t>conversational voice transmissions</w:t>
      </w:r>
    </w:p>
    <w:p w14:paraId="5C76A390" w14:textId="1BD3494C" w:rsidR="00945F04" w:rsidRPr="00897EE3" w:rsidRDefault="006F31C3" w:rsidP="00444745">
      <w:pPr>
        <w:pStyle w:val="B1"/>
      </w:pPr>
      <w:r w:rsidRPr="00897EE3">
        <w:t>-</w:t>
      </w:r>
      <w:r w:rsidRPr="00897EE3">
        <w:tab/>
      </w:r>
      <w:r w:rsidR="00945F04" w:rsidRPr="00897EE3">
        <w:t>Error concealment mechanisms to combat the effects of</w:t>
      </w:r>
      <w:r w:rsidRPr="00897EE3">
        <w:t xml:space="preserve"> </w:t>
      </w:r>
      <w:r w:rsidR="00945F04" w:rsidRPr="00897EE3">
        <w:t>transmission errors and lost packets</w:t>
      </w:r>
    </w:p>
    <w:p w14:paraId="0546C179" w14:textId="6E54907E" w:rsidR="006F31C3" w:rsidRPr="00897EE3" w:rsidRDefault="006F31C3" w:rsidP="00444745">
      <w:pPr>
        <w:pStyle w:val="B1"/>
      </w:pPr>
      <w:r w:rsidRPr="00897EE3">
        <w:t>-</w:t>
      </w:r>
      <w:r w:rsidRPr="00897EE3">
        <w:tab/>
      </w:r>
      <w:r w:rsidR="00945F04" w:rsidRPr="00897EE3">
        <w:t>Jitter buffer management</w:t>
      </w:r>
      <w:r w:rsidRPr="00897EE3">
        <w:t xml:space="preserve"> </w:t>
      </w:r>
    </w:p>
    <w:p w14:paraId="310CC727" w14:textId="2D6CAB59" w:rsidR="00D34AB9" w:rsidRPr="00897EE3" w:rsidRDefault="006F31C3" w:rsidP="00010822">
      <w:pPr>
        <w:pStyle w:val="B1"/>
      </w:pPr>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p>
    <w:p w14:paraId="55E45630" w14:textId="40A97B06" w:rsidR="00DE6B7C" w:rsidRPr="00897EE3" w:rsidRDefault="00DE6B7C" w:rsidP="00444745">
      <w:pPr>
        <w:pStyle w:val="B1"/>
      </w:pPr>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p>
    <w:p w14:paraId="20E5AD15" w14:textId="34FA2C49" w:rsidR="00554893" w:rsidRPr="00897EE3" w:rsidRDefault="00554893" w:rsidP="009B7078">
      <w:r w:rsidRPr="00897EE3">
        <w:t>The codec is optimized for services over 5G mobile networks</w:t>
      </w:r>
      <w:r w:rsidR="00545042" w:rsidRPr="00897EE3">
        <w:t xml:space="preserve"> </w:t>
      </w:r>
      <w:r w:rsidRPr="00897EE3">
        <w:t>and implementations on 5G devices with:</w:t>
      </w:r>
    </w:p>
    <w:p w14:paraId="262DC6F0" w14:textId="0C1AF8E3" w:rsidR="00554893" w:rsidRPr="00897EE3" w:rsidRDefault="00545042" w:rsidP="00444745">
      <w:pPr>
        <w:pStyle w:val="B1"/>
      </w:pPr>
      <w:r w:rsidRPr="00897EE3">
        <w:t>-</w:t>
      </w:r>
      <w:r w:rsidRPr="00897EE3">
        <w:tab/>
      </w:r>
      <w:r w:rsidR="00554893" w:rsidRPr="00897EE3">
        <w:t>Operation on 20</w:t>
      </w:r>
      <w:r w:rsidR="00AA2A86" w:rsidRPr="007E18C1">
        <w:t> </w:t>
      </w:r>
      <w:r w:rsidR="00554893" w:rsidRPr="00897EE3">
        <w:t>ms audio frames</w:t>
      </w:r>
    </w:p>
    <w:p w14:paraId="6D56E67E" w14:textId="69CB0E6E" w:rsidR="00554893" w:rsidRPr="00897EE3" w:rsidRDefault="00545042" w:rsidP="00444745">
      <w:pPr>
        <w:pStyle w:val="B1"/>
      </w:pPr>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p>
    <w:p w14:paraId="39D57453" w14:textId="2B1042E4" w:rsidR="00554893" w:rsidRPr="00897EE3" w:rsidRDefault="00545042" w:rsidP="00444745">
      <w:pPr>
        <w:pStyle w:val="B1"/>
      </w:pPr>
      <w:r w:rsidRPr="00897EE3">
        <w:t>-</w:t>
      </w:r>
      <w:r w:rsidRPr="00897EE3">
        <w:tab/>
      </w:r>
      <w:r w:rsidR="00554893" w:rsidRPr="00897EE3">
        <w:t>Ability to switch bitrate upon command</w:t>
      </w:r>
    </w:p>
    <w:p w14:paraId="67725122" w14:textId="01DA6D9C" w:rsidR="00554893" w:rsidRPr="00897EE3" w:rsidRDefault="00545042" w:rsidP="00444745">
      <w:pPr>
        <w:pStyle w:val="B1"/>
      </w:pPr>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p>
    <w:p w14:paraId="279F6B68" w14:textId="01CAD950" w:rsidR="00554893" w:rsidRPr="00897EE3" w:rsidRDefault="00545042" w:rsidP="00444745">
      <w:pPr>
        <w:pStyle w:val="B1"/>
      </w:pPr>
      <w:r w:rsidRPr="00897EE3">
        <w:t>-</w:t>
      </w:r>
      <w:r w:rsidRPr="00897EE3">
        <w:tab/>
      </w:r>
      <w:r w:rsidR="00554893" w:rsidRPr="00897EE3">
        <w:t>Low algorithmic delay (≤38</w:t>
      </w:r>
      <w:r w:rsidR="00AA2A86" w:rsidRPr="007E18C1">
        <w:t> </w:t>
      </w:r>
      <w:r w:rsidR="00554893" w:rsidRPr="00897EE3">
        <w:t>ms)</w:t>
      </w:r>
    </w:p>
    <w:p w14:paraId="5C433CD2" w14:textId="7FD7135C" w:rsidR="00233414" w:rsidRPr="00897EE3" w:rsidRDefault="00545042" w:rsidP="00444745">
      <w:pPr>
        <w:pStyle w:val="B1"/>
      </w:pPr>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p>
    <w:p w14:paraId="1F6FC021" w14:textId="68942562" w:rsidR="006566F5" w:rsidRPr="00897EE3" w:rsidRDefault="000248B9" w:rsidP="00713E1F">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p>
    <w:p w14:paraId="5A0D46E8" w14:textId="43E6F540" w:rsidR="006566F5" w:rsidRPr="00897EE3" w:rsidRDefault="006566F5" w:rsidP="00444745">
      <w:pPr>
        <w:pStyle w:val="B1"/>
      </w:pPr>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Pr="00897EE3" w:rsidRDefault="006566F5" w:rsidP="00444745">
      <w:pPr>
        <w:pStyle w:val="B1"/>
      </w:pPr>
      <w:r w:rsidRPr="00897EE3">
        <w:t>-</w:t>
      </w:r>
      <w:r w:rsidRPr="00897EE3">
        <w:tab/>
        <w:t xml:space="preserve">More complex scenarios with multiple participants, transmitted as individual streams and spatially rendered on the receiving UE to match the video scene, for example. </w:t>
      </w:r>
    </w:p>
    <w:p w14:paraId="64C36658" w14:textId="0CFAD077" w:rsidR="0033442C" w:rsidRPr="00897EE3" w:rsidRDefault="006566F5" w:rsidP="00444745">
      <w:pPr>
        <w:pStyle w:val="B1"/>
      </w:pPr>
      <w:r w:rsidRPr="00897EE3">
        <w:t>-</w:t>
      </w:r>
      <w:r w:rsidRPr="00897EE3">
        <w:tab/>
        <w:t>Scenarios where an intermediate call server combines multiple participants into an immersive scene.</w:t>
      </w:r>
    </w:p>
    <w:p w14:paraId="2FBE330E" w14:textId="4FBF3E9F" w:rsidR="00233414" w:rsidRPr="00897EE3" w:rsidRDefault="00701EBB">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p>
    <w:p w14:paraId="6726ECFC" w14:textId="2B3AF1D0" w:rsidR="00BF00BB" w:rsidRPr="00897EE3" w:rsidRDefault="00F75F32" w:rsidP="00F75F32">
      <w:r w:rsidRPr="00897EE3">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p>
    <w:p w14:paraId="45B0EDDF" w14:textId="77777777" w:rsidR="00571C3B" w:rsidRPr="00897EE3" w:rsidRDefault="00571C3B" w:rsidP="00444745"/>
    <w:p w14:paraId="5C72097C" w14:textId="77777777" w:rsidR="009F3BF3" w:rsidRPr="0022425D" w:rsidRDefault="009F3BF3" w:rsidP="0022425D">
      <w:r w:rsidRPr="00294926">
        <w:rPr>
          <w:lang w:val="en-US"/>
        </w:rPr>
        <w:br w:type="page"/>
      </w:r>
    </w:p>
    <w:p w14:paraId="13597712" w14:textId="4A7743D4" w:rsidR="003B5C40" w:rsidRPr="00294926" w:rsidRDefault="003B5C40" w:rsidP="003B5C40">
      <w:pPr>
        <w:pStyle w:val="Heading8"/>
        <w:rPr>
          <w:lang w:val="en-US"/>
        </w:rPr>
      </w:pPr>
      <w:bookmarkStart w:id="713" w:name="_Toc167314870"/>
      <w:bookmarkStart w:id="714" w:name="_Toc167316029"/>
      <w:bookmarkStart w:id="715" w:name="_Toc167316453"/>
      <w:bookmarkStart w:id="716" w:name="_Toc167377044"/>
      <w:r w:rsidRPr="00294926">
        <w:rPr>
          <w:lang w:val="en-US"/>
        </w:rPr>
        <w:t xml:space="preserve">Annex C </w:t>
      </w:r>
      <w:bookmarkStart w:id="717" w:name="_Toc167234763"/>
      <w:r w:rsidRPr="00294926">
        <w:rPr>
          <w:lang w:val="en-US"/>
        </w:rPr>
        <w:t>:</w:t>
      </w:r>
      <w:r w:rsidRPr="00294926">
        <w:rPr>
          <w:lang w:val="en-US"/>
        </w:rPr>
        <w:br/>
        <w:t>IVAS Selection Phase Testplan</w:t>
      </w:r>
      <w:bookmarkEnd w:id="713"/>
      <w:bookmarkEnd w:id="714"/>
      <w:bookmarkEnd w:id="715"/>
      <w:bookmarkEnd w:id="716"/>
      <w:bookmarkEnd w:id="717"/>
    </w:p>
    <w:p w14:paraId="6A39A223" w14:textId="77777777" w:rsidR="003B5C40" w:rsidRPr="00897EE3" w:rsidRDefault="003B5C40" w:rsidP="00363DF3">
      <w:pPr>
        <w:pStyle w:val="Heading1"/>
      </w:pPr>
      <w:bookmarkStart w:id="718" w:name="_Toc167234764"/>
      <w:bookmarkStart w:id="719" w:name="_Toc167314871"/>
      <w:bookmarkStart w:id="720" w:name="_Toc167316030"/>
      <w:bookmarkStart w:id="721" w:name="_Toc167316454"/>
      <w:bookmarkStart w:id="722" w:name="_Toc167377045"/>
      <w:r w:rsidRPr="00897EE3">
        <w:t>C.1</w:t>
      </w:r>
      <w:r w:rsidRPr="00897EE3">
        <w:tab/>
        <w:t>Experiment P800-1</w:t>
      </w:r>
      <w:r w:rsidRPr="00897EE3">
        <w:rPr>
          <w:rFonts w:hint="eastAsia"/>
        </w:rPr>
        <w:t xml:space="preserve">: </w:t>
      </w:r>
      <w:r w:rsidRPr="00897EE3">
        <w:t>Stereo/Binaural Clean Speech Test</w:t>
      </w:r>
      <w:bookmarkEnd w:id="718"/>
      <w:bookmarkEnd w:id="719"/>
      <w:bookmarkEnd w:id="720"/>
      <w:bookmarkEnd w:id="721"/>
      <w:bookmarkEnd w:id="722"/>
    </w:p>
    <w:p w14:paraId="400E062F" w14:textId="77777777" w:rsidR="003B5C40" w:rsidRPr="00897EE3" w:rsidRDefault="003B5C40" w:rsidP="00363DF3">
      <w:pPr>
        <w:pStyle w:val="Heading2"/>
      </w:pPr>
      <w:bookmarkStart w:id="723" w:name="_Toc167234765"/>
      <w:bookmarkStart w:id="724" w:name="_Toc167314872"/>
      <w:bookmarkStart w:id="725" w:name="_Toc167316031"/>
      <w:bookmarkStart w:id="726" w:name="_Toc167316455"/>
      <w:bookmarkStart w:id="727" w:name="_Toc167377046"/>
      <w:bookmarkStart w:id="728" w:name="MCCQCTEMPBM_00000029"/>
      <w:r w:rsidRPr="00897EE3">
        <w:t>C.1.1</w:t>
      </w:r>
      <w:r w:rsidRPr="00897EE3">
        <w:tab/>
        <w:t>Experiment setup</w:t>
      </w:r>
      <w:bookmarkEnd w:id="723"/>
      <w:bookmarkEnd w:id="724"/>
      <w:bookmarkEnd w:id="725"/>
      <w:bookmarkEnd w:id="726"/>
      <w:bookmarkEnd w:id="727"/>
    </w:p>
    <w:bookmarkEnd w:id="728"/>
    <w:p w14:paraId="7510215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p>
    <w:p w14:paraId="06DD33B9" w14:textId="77777777" w:rsidR="003B5C40" w:rsidRPr="00897EE3" w:rsidRDefault="003B5C40" w:rsidP="003B5C40">
      <w:pPr>
        <w:pStyle w:val="TH"/>
      </w:pPr>
      <w:r w:rsidRPr="00897EE3">
        <w:t>Table C.1-1</w:t>
      </w:r>
      <w:r w:rsidRPr="00897EE3">
        <w:rPr>
          <w:lang w:val="en-US"/>
        </w:rPr>
        <w:t>: Conditions for Experiment P800-1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trPr>
        <w:tc>
          <w:tcPr>
            <w:tcW w:w="2624" w:type="dxa"/>
          </w:tcPr>
          <w:p w14:paraId="689210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469AB64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9322ACC" w14:textId="77777777" w:rsidTr="00793586">
        <w:tblPrEx>
          <w:tblBorders>
            <w:top w:val="none" w:sz="0" w:space="0" w:color="auto"/>
            <w:bottom w:val="none" w:sz="0" w:space="0" w:color="auto"/>
          </w:tblBorders>
        </w:tblPrEx>
        <w:trPr>
          <w:jc w:val="center"/>
        </w:trPr>
        <w:tc>
          <w:tcPr>
            <w:tcW w:w="2624" w:type="dxa"/>
          </w:tcPr>
          <w:p w14:paraId="5F9418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4F85559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p>
        </w:tc>
      </w:tr>
      <w:tr w:rsidR="003B5C40" w:rsidRPr="007E18C1" w14:paraId="5B6F0686" w14:textId="77777777" w:rsidTr="00793586">
        <w:tblPrEx>
          <w:tblBorders>
            <w:top w:val="none" w:sz="0" w:space="0" w:color="auto"/>
            <w:bottom w:val="none" w:sz="0" w:space="0" w:color="auto"/>
          </w:tblBorders>
        </w:tblPrEx>
        <w:trPr>
          <w:jc w:val="center"/>
        </w:trPr>
        <w:tc>
          <w:tcPr>
            <w:tcW w:w="2624" w:type="dxa"/>
          </w:tcPr>
          <w:p w14:paraId="24A0A7E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42553F6D"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4BAA478C" w14:textId="77777777" w:rsidTr="00793586">
        <w:tblPrEx>
          <w:tblBorders>
            <w:top w:val="none" w:sz="0" w:space="0" w:color="auto"/>
            <w:bottom w:val="none" w:sz="0" w:space="0" w:color="auto"/>
          </w:tblBorders>
        </w:tblPrEx>
        <w:trPr>
          <w:jc w:val="center"/>
        </w:trPr>
        <w:tc>
          <w:tcPr>
            <w:tcW w:w="2624" w:type="dxa"/>
          </w:tcPr>
          <w:p w14:paraId="4D5A18E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147AF233" w14:textId="5993E2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AF37CA0" w14:textId="77777777" w:rsidTr="00793586">
        <w:tblPrEx>
          <w:tblBorders>
            <w:top w:val="none" w:sz="0" w:space="0" w:color="auto"/>
            <w:bottom w:val="none" w:sz="0" w:space="0" w:color="auto"/>
          </w:tblBorders>
        </w:tblPrEx>
        <w:trPr>
          <w:jc w:val="center"/>
        </w:trPr>
        <w:tc>
          <w:tcPr>
            <w:tcW w:w="2624" w:type="dxa"/>
          </w:tcPr>
          <w:p w14:paraId="5E87A87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1556B892"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F98D5C7" w14:textId="77777777" w:rsidTr="00793586">
        <w:tblPrEx>
          <w:tblBorders>
            <w:top w:val="none" w:sz="0" w:space="0" w:color="auto"/>
            <w:bottom w:val="none" w:sz="0" w:space="0" w:color="auto"/>
          </w:tblBorders>
        </w:tblPrEx>
        <w:trPr>
          <w:jc w:val="center"/>
        </w:trPr>
        <w:tc>
          <w:tcPr>
            <w:tcW w:w="2624" w:type="dxa"/>
          </w:tcPr>
          <w:p w14:paraId="2A00D9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DB1230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130BAC3D" w14:textId="77777777" w:rsidTr="00793586">
        <w:tblPrEx>
          <w:tblBorders>
            <w:top w:val="none" w:sz="0" w:space="0" w:color="auto"/>
            <w:bottom w:val="none" w:sz="0" w:space="0" w:color="auto"/>
          </w:tblBorders>
        </w:tblPrEx>
        <w:trPr>
          <w:jc w:val="center"/>
        </w:trPr>
        <w:tc>
          <w:tcPr>
            <w:tcW w:w="2624" w:type="dxa"/>
          </w:tcPr>
          <w:p w14:paraId="754DE2D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056BF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13AE3F" w14:textId="77777777" w:rsidTr="00793586">
        <w:tblPrEx>
          <w:tblBorders>
            <w:top w:val="none" w:sz="0" w:space="0" w:color="auto"/>
            <w:bottom w:val="none" w:sz="0" w:space="0" w:color="auto"/>
          </w:tblBorders>
        </w:tblPrEx>
        <w:trPr>
          <w:jc w:val="center"/>
        </w:trPr>
        <w:tc>
          <w:tcPr>
            <w:tcW w:w="2624" w:type="dxa"/>
          </w:tcPr>
          <w:p w14:paraId="41DB5AE7" w14:textId="77777777" w:rsidR="003B5C40" w:rsidRPr="00897EE3" w:rsidRDefault="003B5C40" w:rsidP="00793586">
            <w:pPr>
              <w:spacing w:after="0"/>
              <w:rPr>
                <w:rFonts w:eastAsia="SimSun" w:cs="Arial"/>
                <w:sz w:val="18"/>
                <w:szCs w:val="18"/>
                <w:lang w:val="en-US" w:eastAsia="ja-JP"/>
              </w:rPr>
            </w:pPr>
            <w:bookmarkStart w:id="729" w:name="MCCQCTEMPBM_00000055"/>
          </w:p>
        </w:tc>
        <w:tc>
          <w:tcPr>
            <w:tcW w:w="5028" w:type="dxa"/>
          </w:tcPr>
          <w:p w14:paraId="173B3958" w14:textId="77777777" w:rsidR="003B5C40" w:rsidRPr="00897EE3" w:rsidRDefault="003B5C40" w:rsidP="00793586">
            <w:pPr>
              <w:spacing w:after="0"/>
              <w:rPr>
                <w:rFonts w:eastAsia="SimSun" w:cs="Arial"/>
                <w:sz w:val="18"/>
                <w:szCs w:val="18"/>
                <w:lang w:eastAsia="ja-JP"/>
              </w:rPr>
            </w:pPr>
          </w:p>
        </w:tc>
      </w:tr>
      <w:bookmarkEnd w:id="729"/>
      <w:tr w:rsidR="003B5C40" w:rsidRPr="007E18C1" w14:paraId="115D70D6" w14:textId="77777777" w:rsidTr="00793586">
        <w:trPr>
          <w:jc w:val="center"/>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18390B5E" w14:textId="77777777" w:rsidTr="00793586">
        <w:tblPrEx>
          <w:tblBorders>
            <w:top w:val="none" w:sz="0" w:space="0" w:color="auto"/>
            <w:bottom w:val="none" w:sz="0" w:space="0" w:color="auto"/>
          </w:tblBorders>
        </w:tblPrEx>
        <w:trPr>
          <w:jc w:val="center"/>
        </w:trPr>
        <w:tc>
          <w:tcPr>
            <w:tcW w:w="2624" w:type="dxa"/>
          </w:tcPr>
          <w:p w14:paraId="48BE722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4D2DDC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369F853" w14:textId="77777777" w:rsidR="003B5C40" w:rsidRPr="00897EE3" w:rsidRDefault="003B5C40" w:rsidP="00793586">
            <w:pPr>
              <w:spacing w:after="0"/>
              <w:rPr>
                <w:rFonts w:eastAsia="SimSun" w:cs="Arial"/>
                <w:sz w:val="18"/>
                <w:szCs w:val="18"/>
                <w:lang w:val="pt-BR" w:eastAsia="ja-JP"/>
              </w:rPr>
            </w:pPr>
            <w:r w:rsidRPr="00897EE3">
              <w:rPr>
                <w:rFonts w:eastAsia="SimSun" w:cs="Arial"/>
                <w:sz w:val="18"/>
                <w:szCs w:val="18"/>
                <w:lang w:val="pt-BR" w:eastAsia="ja-JP"/>
              </w:rPr>
              <w:t>EVS dual mono</w:t>
            </w:r>
          </w:p>
          <w:p w14:paraId="43686D61" w14:textId="77777777" w:rsidR="003B5C40" w:rsidRPr="00897EE3" w:rsidRDefault="003B5C40" w:rsidP="00793586">
            <w:pPr>
              <w:spacing w:after="0"/>
              <w:rPr>
                <w:rFonts w:eastAsia="SimSun" w:cs="Arial"/>
                <w:sz w:val="18"/>
                <w:szCs w:val="18"/>
                <w:lang w:val="pt-BR" w:eastAsia="ja-JP"/>
              </w:rPr>
            </w:pPr>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p>
        </w:tc>
      </w:tr>
      <w:tr w:rsidR="003B5C40" w:rsidRPr="007E18C1" w14:paraId="3E51546F" w14:textId="77777777" w:rsidTr="00793586">
        <w:tblPrEx>
          <w:tblBorders>
            <w:top w:val="none" w:sz="0" w:space="0" w:color="auto"/>
            <w:bottom w:val="none" w:sz="0" w:space="0" w:color="auto"/>
          </w:tblBorders>
        </w:tblPrEx>
        <w:trPr>
          <w:jc w:val="center"/>
        </w:trPr>
        <w:tc>
          <w:tcPr>
            <w:tcW w:w="2624" w:type="dxa"/>
          </w:tcPr>
          <w:p w14:paraId="5F75C28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43B59E4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985B15B" w14:textId="4FFDBE32"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08F1C64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378D4BC3" w14:textId="77777777" w:rsidTr="00793586">
        <w:tblPrEx>
          <w:tblBorders>
            <w:top w:val="none" w:sz="0" w:space="0" w:color="auto"/>
            <w:bottom w:val="none" w:sz="0" w:space="0" w:color="auto"/>
          </w:tblBorders>
        </w:tblPrEx>
        <w:trPr>
          <w:jc w:val="center"/>
        </w:trPr>
        <w:tc>
          <w:tcPr>
            <w:tcW w:w="2624" w:type="dxa"/>
          </w:tcPr>
          <w:p w14:paraId="512105B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7AE4D35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769B4DB" w14:textId="77777777" w:rsidTr="00793586">
        <w:tblPrEx>
          <w:tblBorders>
            <w:top w:val="none" w:sz="0" w:space="0" w:color="auto"/>
            <w:bottom w:val="none" w:sz="0" w:space="0" w:color="auto"/>
          </w:tblBorders>
        </w:tblPrEx>
        <w:trPr>
          <w:jc w:val="center"/>
        </w:trPr>
        <w:tc>
          <w:tcPr>
            <w:tcW w:w="2624" w:type="dxa"/>
          </w:tcPr>
          <w:p w14:paraId="42A03B8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17782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43C9FEC9" w14:textId="77777777" w:rsidTr="00793586">
        <w:tblPrEx>
          <w:tblBorders>
            <w:top w:val="none" w:sz="0" w:space="0" w:color="auto"/>
            <w:bottom w:val="none" w:sz="0" w:space="0" w:color="auto"/>
          </w:tblBorders>
        </w:tblPrEx>
        <w:trPr>
          <w:jc w:val="center"/>
        </w:trPr>
        <w:tc>
          <w:tcPr>
            <w:tcW w:w="2624" w:type="dxa"/>
          </w:tcPr>
          <w:p w14:paraId="0D4C07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8DAFA8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5DD3EB2" w14:textId="77777777" w:rsidTr="00793586">
        <w:tblPrEx>
          <w:tblBorders>
            <w:top w:val="none" w:sz="0" w:space="0" w:color="auto"/>
            <w:bottom w:val="none" w:sz="0" w:space="0" w:color="auto"/>
          </w:tblBorders>
        </w:tblPrEx>
        <w:trPr>
          <w:jc w:val="center"/>
        </w:trPr>
        <w:tc>
          <w:tcPr>
            <w:tcW w:w="2624" w:type="dxa"/>
          </w:tcPr>
          <w:p w14:paraId="37403485" w14:textId="77777777" w:rsidR="003B5C40" w:rsidRPr="00897EE3" w:rsidRDefault="003B5C40" w:rsidP="00793586">
            <w:pPr>
              <w:spacing w:after="0"/>
              <w:rPr>
                <w:rFonts w:eastAsia="SimSun" w:cs="Arial"/>
                <w:sz w:val="18"/>
                <w:szCs w:val="18"/>
                <w:lang w:val="en-US" w:eastAsia="ja-JP"/>
              </w:rPr>
            </w:pPr>
            <w:bookmarkStart w:id="730" w:name="MCCQCTEMPBM_00000056"/>
          </w:p>
        </w:tc>
        <w:tc>
          <w:tcPr>
            <w:tcW w:w="5028" w:type="dxa"/>
          </w:tcPr>
          <w:p w14:paraId="352BA171" w14:textId="77777777" w:rsidR="003B5C40" w:rsidRPr="00897EE3" w:rsidRDefault="003B5C40" w:rsidP="00793586">
            <w:pPr>
              <w:spacing w:after="0"/>
              <w:rPr>
                <w:rFonts w:eastAsia="SimSun" w:cs="Arial"/>
                <w:sz w:val="18"/>
                <w:szCs w:val="18"/>
                <w:lang w:val="en-US" w:eastAsia="ja-JP"/>
              </w:rPr>
            </w:pPr>
          </w:p>
        </w:tc>
      </w:tr>
      <w:bookmarkEnd w:id="730"/>
      <w:tr w:rsidR="003B5C40" w:rsidRPr="007E18C1" w14:paraId="4067A5AA" w14:textId="77777777" w:rsidTr="00793586">
        <w:trPr>
          <w:jc w:val="center"/>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trPr>
        <w:tc>
          <w:tcPr>
            <w:tcW w:w="2624" w:type="dxa"/>
          </w:tcPr>
          <w:p w14:paraId="634B36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7714BD3" w14:textId="5C461AEE"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125AD91" w14:textId="77777777" w:rsidTr="00793586">
        <w:tblPrEx>
          <w:tblBorders>
            <w:top w:val="none" w:sz="0" w:space="0" w:color="auto"/>
            <w:bottom w:val="none" w:sz="0" w:space="0" w:color="auto"/>
          </w:tblBorders>
        </w:tblPrEx>
        <w:trPr>
          <w:jc w:val="center"/>
        </w:trPr>
        <w:tc>
          <w:tcPr>
            <w:tcW w:w="2624" w:type="dxa"/>
          </w:tcPr>
          <w:p w14:paraId="57B494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45A1068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832A6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Q=16, 20, 24, 28 dB </w:t>
            </w:r>
          </w:p>
          <w:p w14:paraId="3BFF6DD7" w14:textId="77777777" w:rsidR="003B5C40" w:rsidRPr="00897EE3" w:rsidRDefault="003B5C40" w:rsidP="00793586">
            <w:pPr>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897EE3">
              <w:rPr>
                <w:rFonts w:eastAsia="SimSun" w:cs="Arial"/>
                <w:i/>
                <w:iCs/>
                <w:sz w:val="18"/>
                <w:szCs w:val="18"/>
                <w:lang w:val="en-US"/>
              </w:rPr>
              <w:t>α</w:t>
            </w:r>
            <w:r w:rsidRPr="00897EE3">
              <w:rPr>
                <w:rFonts w:eastAsia="SimSun" w:cs="Arial"/>
                <w:sz w:val="18"/>
                <w:szCs w:val="18"/>
                <w:lang w:val="en-US"/>
              </w:rPr>
              <w:t xml:space="preserve"> = 0.1, 0.4, 0.7</w:t>
            </w:r>
          </w:p>
        </w:tc>
      </w:tr>
      <w:tr w:rsidR="003B5C40" w:rsidRPr="007E18C1" w14:paraId="0A5B996D" w14:textId="77777777" w:rsidTr="00793586">
        <w:tblPrEx>
          <w:tblBorders>
            <w:top w:val="none" w:sz="0" w:space="0" w:color="auto"/>
            <w:bottom w:val="none" w:sz="0" w:space="0" w:color="auto"/>
          </w:tblBorders>
        </w:tblPrEx>
        <w:trPr>
          <w:jc w:val="center"/>
        </w:trPr>
        <w:tc>
          <w:tcPr>
            <w:tcW w:w="2624" w:type="dxa"/>
          </w:tcPr>
          <w:p w14:paraId="2D807310"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3CAE90E"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FEF6570" w14:textId="77777777" w:rsidTr="00793586">
        <w:trPr>
          <w:jc w:val="center"/>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trPr>
        <w:tc>
          <w:tcPr>
            <w:tcW w:w="2624" w:type="dxa"/>
            <w:vAlign w:val="center"/>
          </w:tcPr>
          <w:p w14:paraId="3E134B6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541C1B0" w14:textId="7A8F4ED9"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t>[21]</w:t>
            </w:r>
          </w:p>
        </w:tc>
      </w:tr>
      <w:tr w:rsidR="003B5C40" w:rsidRPr="007E18C1" w14:paraId="0835332B" w14:textId="77777777" w:rsidTr="00793586">
        <w:tblPrEx>
          <w:tblBorders>
            <w:top w:val="none" w:sz="0" w:space="0" w:color="auto"/>
            <w:bottom w:val="none" w:sz="0" w:space="0" w:color="auto"/>
          </w:tblBorders>
        </w:tblPrEx>
        <w:trPr>
          <w:jc w:val="center"/>
        </w:trPr>
        <w:tc>
          <w:tcPr>
            <w:tcW w:w="2624" w:type="dxa"/>
            <w:vAlign w:val="center"/>
          </w:tcPr>
          <w:p w14:paraId="6DE27F5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253BF5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5B69270" w14:textId="77777777" w:rsidTr="00793586">
        <w:tblPrEx>
          <w:tblBorders>
            <w:top w:val="none" w:sz="0" w:space="0" w:color="auto"/>
            <w:bottom w:val="none" w:sz="0" w:space="0" w:color="auto"/>
          </w:tblBorders>
        </w:tblPrEx>
        <w:trPr>
          <w:jc w:val="center"/>
        </w:trPr>
        <w:tc>
          <w:tcPr>
            <w:tcW w:w="2624" w:type="dxa"/>
            <w:vAlign w:val="center"/>
          </w:tcPr>
          <w:p w14:paraId="7BF8AF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E7626A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1063CF4" w14:textId="77777777" w:rsidTr="00793586">
        <w:tblPrEx>
          <w:tblBorders>
            <w:top w:val="none" w:sz="0" w:space="0" w:color="auto"/>
            <w:bottom w:val="none" w:sz="0" w:space="0" w:color="auto"/>
          </w:tblBorders>
        </w:tblPrEx>
        <w:trPr>
          <w:jc w:val="center"/>
        </w:trPr>
        <w:tc>
          <w:tcPr>
            <w:tcW w:w="2624" w:type="dxa"/>
          </w:tcPr>
          <w:p w14:paraId="281CB97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7104D25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067808CE" w14:textId="77777777" w:rsidTr="00793586">
        <w:tblPrEx>
          <w:tblBorders>
            <w:top w:val="none" w:sz="0" w:space="0" w:color="auto"/>
            <w:bottom w:val="none" w:sz="0" w:space="0" w:color="auto"/>
          </w:tblBorders>
        </w:tblPrEx>
        <w:trPr>
          <w:jc w:val="center"/>
        </w:trPr>
        <w:tc>
          <w:tcPr>
            <w:tcW w:w="2624" w:type="dxa"/>
          </w:tcPr>
          <w:p w14:paraId="475D45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603904B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245B785A" w14:textId="77777777" w:rsidTr="00793586">
        <w:tblPrEx>
          <w:tblBorders>
            <w:top w:val="none" w:sz="0" w:space="0" w:color="auto"/>
            <w:bottom w:val="none" w:sz="0" w:space="0" w:color="auto"/>
          </w:tblBorders>
        </w:tblPrEx>
        <w:trPr>
          <w:jc w:val="center"/>
        </w:trPr>
        <w:tc>
          <w:tcPr>
            <w:tcW w:w="2624" w:type="dxa"/>
          </w:tcPr>
          <w:p w14:paraId="45F66C2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199FD9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233E8BC0" w14:textId="77777777" w:rsidTr="00793586">
        <w:tblPrEx>
          <w:tblBorders>
            <w:top w:val="none" w:sz="0" w:space="0" w:color="auto"/>
            <w:bottom w:val="none" w:sz="0" w:space="0" w:color="auto"/>
          </w:tblBorders>
        </w:tblPrEx>
        <w:trPr>
          <w:jc w:val="center"/>
        </w:trPr>
        <w:tc>
          <w:tcPr>
            <w:tcW w:w="2624" w:type="dxa"/>
          </w:tcPr>
          <w:p w14:paraId="6424E8D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770559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0CC1F2D7" w14:textId="77777777" w:rsidTr="00793586">
        <w:tblPrEx>
          <w:tblBorders>
            <w:top w:val="none" w:sz="0" w:space="0" w:color="auto"/>
            <w:bottom w:val="none" w:sz="0" w:space="0" w:color="auto"/>
          </w:tblBorders>
        </w:tblPrEx>
        <w:trPr>
          <w:jc w:val="center"/>
        </w:trPr>
        <w:tc>
          <w:tcPr>
            <w:tcW w:w="2624" w:type="dxa"/>
          </w:tcPr>
          <w:p w14:paraId="31841CF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4571B6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3FB6ADC" w14:textId="77777777" w:rsidTr="00793586">
        <w:tblPrEx>
          <w:tblBorders>
            <w:top w:val="none" w:sz="0" w:space="0" w:color="auto"/>
            <w:bottom w:val="none" w:sz="0" w:space="0" w:color="auto"/>
          </w:tblBorders>
        </w:tblPrEx>
        <w:trPr>
          <w:jc w:val="center"/>
        </w:trPr>
        <w:tc>
          <w:tcPr>
            <w:tcW w:w="2624" w:type="dxa"/>
          </w:tcPr>
          <w:p w14:paraId="078DE81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A0D86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5F74A9D6" w14:textId="77777777" w:rsidTr="00793586">
        <w:tblPrEx>
          <w:tblBorders>
            <w:top w:val="none" w:sz="0" w:space="0" w:color="auto"/>
          </w:tblBorders>
        </w:tblPrEx>
        <w:trPr>
          <w:jc w:val="center"/>
        </w:trPr>
        <w:tc>
          <w:tcPr>
            <w:tcW w:w="2624" w:type="dxa"/>
          </w:tcPr>
          <w:p w14:paraId="7F3F31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65E6C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27E28732" w14:textId="77777777" w:rsidTr="00793586">
        <w:tblPrEx>
          <w:tblBorders>
            <w:top w:val="none" w:sz="0" w:space="0" w:color="auto"/>
          </w:tblBorders>
        </w:tblPrEx>
        <w:trPr>
          <w:jc w:val="center"/>
        </w:trPr>
        <w:tc>
          <w:tcPr>
            <w:tcW w:w="2624" w:type="dxa"/>
          </w:tcPr>
          <w:p w14:paraId="19A459F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511B85A2"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9DCA640" w14:textId="77777777" w:rsidTr="00793586">
        <w:tblPrEx>
          <w:tblBorders>
            <w:top w:val="none" w:sz="0" w:space="0" w:color="auto"/>
          </w:tblBorders>
        </w:tblPrEx>
        <w:trPr>
          <w:jc w:val="center"/>
        </w:trPr>
        <w:tc>
          <w:tcPr>
            <w:tcW w:w="2624" w:type="dxa"/>
            <w:vAlign w:val="center"/>
          </w:tcPr>
          <w:p w14:paraId="38695F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8F3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60E2CA1A" w14:textId="77777777" w:rsidR="003B5C40" w:rsidRPr="00897EE3" w:rsidRDefault="003B5C40" w:rsidP="003B5C40">
      <w:pPr>
        <w:pStyle w:val="TH"/>
        <w:rPr>
          <w:lang w:eastAsia="ja-JP"/>
        </w:rPr>
      </w:pPr>
      <w:r w:rsidRPr="00897EE3">
        <w:rPr>
          <w:lang w:eastAsia="ja-JP"/>
        </w:rPr>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76AD852E"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0CB2008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6744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6AABB4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D97A8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AD756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3D4836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BB4F43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77A8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8B4EA2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152294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Q=16 dB</w:t>
            </w:r>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EEE58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3E91E6C"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1410B19"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E62FDEF"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rFonts w:eastAsia="MS PGothic" w:cs="Arial"/>
                <w:sz w:val="16"/>
                <w:szCs w:val="16"/>
                <w:lang w:val="en-US" w:eastAsia="ja-JP"/>
              </w:rPr>
            </w:pPr>
          </w:p>
        </w:tc>
      </w:tr>
      <w:tr w:rsidR="003B5C40" w:rsidRPr="007E18C1" w14:paraId="4507F5E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rFonts w:eastAsia="MS PGothic" w:cs="Arial"/>
                <w:sz w:val="16"/>
                <w:szCs w:val="16"/>
                <w:lang w:val="en-US" w:eastAsia="ja-JP"/>
              </w:rPr>
            </w:pPr>
          </w:p>
        </w:tc>
      </w:tr>
      <w:tr w:rsidR="003B5C40" w:rsidRPr="007E18C1" w14:paraId="760CEC6C" w14:textId="77777777" w:rsidTr="00793586">
        <w:trPr>
          <w:trHeight w:val="92"/>
          <w:jc w:val="center"/>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2E4C65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rFonts w:eastAsia="MS PGothic" w:cs="Arial"/>
                <w:sz w:val="16"/>
                <w:szCs w:val="16"/>
                <w:lang w:val="en-US" w:eastAsia="ja-JP"/>
              </w:rPr>
            </w:pPr>
          </w:p>
        </w:tc>
      </w:tr>
      <w:tr w:rsidR="003B5C40" w:rsidRPr="007E18C1" w14:paraId="6CCEBF8A" w14:textId="77777777" w:rsidTr="00793586">
        <w:trPr>
          <w:trHeight w:val="124"/>
          <w:jc w:val="center"/>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09CDDC13"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rFonts w:eastAsia="MS PGothic" w:cs="Arial"/>
                <w:sz w:val="16"/>
                <w:szCs w:val="16"/>
                <w:lang w:val="en-US" w:eastAsia="ja-JP"/>
              </w:rPr>
            </w:pPr>
          </w:p>
        </w:tc>
      </w:tr>
      <w:tr w:rsidR="003B5C40" w:rsidRPr="007E18C1" w14:paraId="420B3CBC" w14:textId="77777777" w:rsidTr="00793586">
        <w:trPr>
          <w:trHeight w:val="70"/>
          <w:jc w:val="center"/>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nil"/>
            </w:tcBorders>
          </w:tcPr>
          <w:p w14:paraId="116BA267"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rFonts w:eastAsia="MS PGothic" w:cs="Arial"/>
                <w:sz w:val="16"/>
                <w:szCs w:val="16"/>
                <w:lang w:val="en-US" w:eastAsia="ja-JP"/>
              </w:rPr>
            </w:pPr>
          </w:p>
        </w:tc>
      </w:tr>
      <w:tr w:rsidR="003B5C40" w:rsidRPr="007E18C1" w14:paraId="6F5D234F" w14:textId="77777777" w:rsidTr="00793586">
        <w:trPr>
          <w:trHeight w:val="70"/>
          <w:jc w:val="center"/>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nil"/>
            </w:tcBorders>
          </w:tcPr>
          <w:p w14:paraId="7FA83664"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rFonts w:eastAsia="MS PGothic" w:cs="Arial"/>
                <w:sz w:val="16"/>
                <w:szCs w:val="16"/>
                <w:lang w:val="en-US" w:eastAsia="ja-JP"/>
              </w:rPr>
            </w:pPr>
          </w:p>
        </w:tc>
      </w:tr>
      <w:tr w:rsidR="003B5C40" w:rsidRPr="007E18C1" w14:paraId="3BFDB69D" w14:textId="77777777" w:rsidTr="00793586">
        <w:trPr>
          <w:trHeight w:val="53"/>
          <w:jc w:val="center"/>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nil"/>
            </w:tcBorders>
          </w:tcPr>
          <w:p w14:paraId="0EBA42C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rFonts w:eastAsia="MS PGothic" w:cs="Arial"/>
                <w:sz w:val="16"/>
                <w:szCs w:val="16"/>
                <w:lang w:val="en-US" w:eastAsia="ja-JP"/>
              </w:rPr>
            </w:pPr>
          </w:p>
        </w:tc>
      </w:tr>
      <w:tr w:rsidR="003B5C40" w:rsidRPr="007E18C1" w14:paraId="443A4D3B"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CEF0D6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rFonts w:eastAsia="MS PGothic" w:cs="Arial"/>
                <w:sz w:val="16"/>
                <w:szCs w:val="16"/>
                <w:lang w:val="en-US" w:eastAsia="ja-JP"/>
              </w:rPr>
            </w:pPr>
          </w:p>
        </w:tc>
      </w:tr>
      <w:tr w:rsidR="003B5C40" w:rsidRPr="007E18C1" w14:paraId="40C8EE35"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rFonts w:eastAsia="MS PGothic" w:cs="Arial"/>
                <w:sz w:val="16"/>
                <w:szCs w:val="16"/>
                <w:lang w:val="en-US" w:eastAsia="ja-JP"/>
              </w:rPr>
            </w:pPr>
          </w:p>
        </w:tc>
      </w:tr>
      <w:tr w:rsidR="003B5C40" w:rsidRPr="007E18C1" w14:paraId="5BEACDF7"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nil"/>
            </w:tcBorders>
          </w:tcPr>
          <w:p w14:paraId="4F1864A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rFonts w:eastAsia="MS PGothic" w:cs="Arial"/>
                <w:sz w:val="16"/>
                <w:szCs w:val="16"/>
                <w:lang w:val="en-US" w:eastAsia="ja-JP"/>
              </w:rPr>
            </w:pPr>
          </w:p>
        </w:tc>
      </w:tr>
      <w:tr w:rsidR="003B5C40" w:rsidRPr="007E18C1" w14:paraId="1B1EA61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nil"/>
            </w:tcBorders>
          </w:tcPr>
          <w:p w14:paraId="3A3E690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rFonts w:eastAsia="MS PGothic" w:cs="Arial"/>
                <w:sz w:val="16"/>
                <w:szCs w:val="16"/>
                <w:lang w:val="en-US" w:eastAsia="ja-JP"/>
              </w:rPr>
            </w:pPr>
          </w:p>
        </w:tc>
      </w:tr>
      <w:tr w:rsidR="003B5C40" w:rsidRPr="007E18C1" w14:paraId="28D5581B" w14:textId="77777777" w:rsidTr="00793586">
        <w:trPr>
          <w:trHeight w:val="84"/>
          <w:jc w:val="center"/>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nil"/>
            </w:tcBorders>
          </w:tcPr>
          <w:p w14:paraId="57DF081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rFonts w:eastAsia="MS PGothic" w:cs="Arial"/>
                <w:sz w:val="16"/>
                <w:szCs w:val="16"/>
                <w:lang w:val="en-US" w:eastAsia="ja-JP"/>
              </w:rPr>
            </w:pPr>
          </w:p>
        </w:tc>
      </w:tr>
      <w:tr w:rsidR="003B5C40" w:rsidRPr="007E18C1" w14:paraId="1143B35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nil"/>
            </w:tcBorders>
          </w:tcPr>
          <w:p w14:paraId="1FF14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rFonts w:eastAsia="MS PGothic" w:cs="Arial"/>
                <w:sz w:val="16"/>
                <w:szCs w:val="16"/>
                <w:lang w:val="en-US" w:eastAsia="ja-JP"/>
              </w:rPr>
            </w:pPr>
          </w:p>
        </w:tc>
      </w:tr>
      <w:tr w:rsidR="003B5C40" w:rsidRPr="007E18C1" w14:paraId="70CDECCE"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B1603F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rFonts w:eastAsia="MS PGothic" w:cs="Arial"/>
                <w:sz w:val="16"/>
                <w:szCs w:val="16"/>
                <w:lang w:val="en-US" w:eastAsia="ja-JP"/>
              </w:rPr>
            </w:pPr>
          </w:p>
        </w:tc>
      </w:tr>
      <w:tr w:rsidR="003B5C40" w:rsidRPr="007E18C1" w14:paraId="6F0CFEC1"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rFonts w:eastAsia="MS PGothic" w:cs="Arial"/>
                <w:sz w:val="16"/>
                <w:szCs w:val="16"/>
                <w:lang w:val="en-US" w:eastAsia="ja-JP"/>
              </w:rPr>
            </w:pPr>
          </w:p>
        </w:tc>
      </w:tr>
      <w:tr w:rsidR="003B5C40" w:rsidRPr="007E18C1" w14:paraId="69B2E276"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rFonts w:eastAsia="MS PGothic" w:cs="Arial"/>
                <w:sz w:val="16"/>
                <w:szCs w:val="16"/>
                <w:lang w:val="en-US" w:eastAsia="ja-JP"/>
              </w:rPr>
            </w:pPr>
          </w:p>
        </w:tc>
      </w:tr>
      <w:tr w:rsidR="003B5C40" w:rsidRPr="007E18C1" w14:paraId="2652B513"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nil"/>
            </w:tcBorders>
          </w:tcPr>
          <w:p w14:paraId="2A06BC2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rFonts w:eastAsia="MS PGothic" w:cs="Arial"/>
                <w:sz w:val="16"/>
                <w:szCs w:val="16"/>
                <w:lang w:val="en-US" w:eastAsia="ja-JP"/>
              </w:rPr>
            </w:pPr>
          </w:p>
        </w:tc>
      </w:tr>
      <w:tr w:rsidR="003B5C40" w:rsidRPr="007E18C1" w14:paraId="785ABA02"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nil"/>
            </w:tcBorders>
          </w:tcPr>
          <w:p w14:paraId="3568CAA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rFonts w:eastAsia="MS PGothic" w:cs="Arial"/>
                <w:sz w:val="16"/>
                <w:szCs w:val="16"/>
                <w:lang w:val="en-US" w:eastAsia="ja-JP"/>
              </w:rPr>
            </w:pPr>
          </w:p>
        </w:tc>
      </w:tr>
      <w:tr w:rsidR="003B5C40" w:rsidRPr="007E18C1" w14:paraId="6E7ECFF5" w14:textId="77777777" w:rsidTr="00793586">
        <w:trPr>
          <w:trHeight w:val="42"/>
          <w:jc w:val="center"/>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nil"/>
            </w:tcBorders>
          </w:tcPr>
          <w:p w14:paraId="0E48259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rFonts w:eastAsia="MS PGothic" w:cs="Arial"/>
                <w:sz w:val="16"/>
                <w:szCs w:val="16"/>
                <w:lang w:val="en-US" w:eastAsia="ja-JP"/>
              </w:rPr>
            </w:pPr>
          </w:p>
        </w:tc>
      </w:tr>
      <w:tr w:rsidR="003B5C40" w:rsidRPr="007E18C1" w14:paraId="6AA31242" w14:textId="77777777" w:rsidTr="00793586">
        <w:trPr>
          <w:trHeight w:val="52"/>
          <w:jc w:val="center"/>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nil"/>
            </w:tcBorders>
          </w:tcPr>
          <w:p w14:paraId="2C944FD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rFonts w:eastAsia="MS PGothic" w:cs="Arial"/>
                <w:sz w:val="16"/>
                <w:szCs w:val="16"/>
                <w:lang w:val="en-US" w:eastAsia="ja-JP"/>
              </w:rPr>
            </w:pPr>
          </w:p>
        </w:tc>
      </w:tr>
      <w:tr w:rsidR="003B5C40" w:rsidRPr="007E18C1" w14:paraId="5FDCECF4" w14:textId="77777777" w:rsidTr="00793586">
        <w:trPr>
          <w:trHeight w:val="160"/>
          <w:jc w:val="center"/>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DF0016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rFonts w:eastAsia="MS PGothic" w:cs="Arial"/>
                <w:sz w:val="16"/>
                <w:szCs w:val="16"/>
                <w:lang w:val="en-US" w:eastAsia="ja-JP"/>
              </w:rPr>
            </w:pPr>
          </w:p>
        </w:tc>
      </w:tr>
      <w:tr w:rsidR="003B5C40" w:rsidRPr="007E18C1" w14:paraId="5FE79E3F"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nil"/>
            </w:tcBorders>
          </w:tcPr>
          <w:p w14:paraId="277B134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rFonts w:eastAsia="MS PGothic" w:cs="Arial"/>
                <w:sz w:val="16"/>
                <w:szCs w:val="16"/>
                <w:lang w:val="en-US" w:eastAsia="ja-JP"/>
              </w:rPr>
            </w:pPr>
          </w:p>
        </w:tc>
      </w:tr>
      <w:tr w:rsidR="003B5C40" w:rsidRPr="007E18C1" w14:paraId="22003421"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right w:val="nil"/>
            </w:tcBorders>
          </w:tcPr>
          <w:p w14:paraId="4970D6CB"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rFonts w:eastAsia="MS PGothic" w:cs="Arial"/>
                <w:sz w:val="16"/>
                <w:szCs w:val="16"/>
                <w:lang w:val="en-US" w:eastAsia="ja-JP"/>
              </w:rPr>
            </w:pPr>
          </w:p>
        </w:tc>
      </w:tr>
      <w:tr w:rsidR="003B5C40" w:rsidRPr="007E18C1" w14:paraId="55D22893"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2x8 </w:t>
            </w:r>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rFonts w:eastAsia="MS PGothic" w:cs="Arial"/>
                <w:sz w:val="16"/>
                <w:szCs w:val="16"/>
                <w:lang w:val="en-US" w:eastAsia="ja-JP"/>
              </w:rPr>
            </w:pPr>
          </w:p>
        </w:tc>
      </w:tr>
      <w:tr w:rsidR="003B5C40" w:rsidRPr="007E18C1" w14:paraId="06423A79"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rFonts w:eastAsia="SimSun" w:cs="Arial"/>
                <w:sz w:val="16"/>
                <w:szCs w:val="16"/>
              </w:rPr>
            </w:pPr>
            <w:r w:rsidRPr="00897EE3">
              <w:rPr>
                <w:rFonts w:eastAsia="SimSun" w:cs="Arial"/>
                <w:sz w:val="16"/>
                <w:szCs w:val="16"/>
              </w:rPr>
              <w:t>NWT c10 OR BT c09</w:t>
            </w:r>
          </w:p>
        </w:tc>
      </w:tr>
      <w:tr w:rsidR="003B5C40" w:rsidRPr="007E18C1" w14:paraId="40FBF130" w14:textId="77777777" w:rsidTr="00793586">
        <w:trPr>
          <w:trHeight w:val="125"/>
          <w:jc w:val="center"/>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55EBB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4E4E7986" w14:textId="77777777" w:rsidTr="00793586">
        <w:trPr>
          <w:trHeight w:val="127"/>
          <w:jc w:val="center"/>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nil"/>
            </w:tcBorders>
          </w:tcPr>
          <w:p w14:paraId="3850860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250F27" w14:textId="77777777" w:rsidTr="00793586">
        <w:trPr>
          <w:trHeight w:val="130"/>
          <w:jc w:val="center"/>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757263C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245E1B84"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left w:val="nil"/>
              <w:bottom w:val="single" w:sz="4" w:space="0" w:color="auto"/>
              <w:right w:val="nil"/>
            </w:tcBorders>
          </w:tcPr>
          <w:p w14:paraId="3DE06C6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4D661724"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c17 OR BT c16</w:t>
            </w:r>
          </w:p>
        </w:tc>
      </w:tr>
      <w:tr w:rsidR="003B5C40" w:rsidRPr="007E18C1" w14:paraId="4D7BB586" w14:textId="77777777" w:rsidTr="00793586">
        <w:trPr>
          <w:trHeight w:val="57"/>
          <w:jc w:val="center"/>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641C51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c18 OR BT c17 </w:t>
            </w:r>
          </w:p>
        </w:tc>
      </w:tr>
      <w:tr w:rsidR="003B5C40" w:rsidRPr="007E18C1" w14:paraId="1FB31F33" w14:textId="77777777" w:rsidTr="00793586">
        <w:trPr>
          <w:trHeight w:val="90"/>
          <w:jc w:val="center"/>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nil"/>
            </w:tcBorders>
          </w:tcPr>
          <w:p w14:paraId="278FAB1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BT c18</w:t>
            </w:r>
          </w:p>
        </w:tc>
      </w:tr>
      <w:tr w:rsidR="003B5C40" w:rsidRPr="007E18C1" w14:paraId="3F23C394" w14:textId="77777777" w:rsidTr="00793586">
        <w:trPr>
          <w:trHeight w:val="70"/>
          <w:jc w:val="center"/>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2B1C7A7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A09DAB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7945AE66" w14:textId="77777777" w:rsidTr="00793586">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24.4       </w:t>
            </w:r>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r w:rsidR="003B5C40" w:rsidRPr="007E18C1" w14:paraId="7AAEB5F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13.2    </w:t>
            </w:r>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1B87AE9B" w14:textId="77777777" w:rsidR="003B5C40" w:rsidRPr="00897EE3" w:rsidRDefault="003B5C40" w:rsidP="003B5C40"/>
    <w:p w14:paraId="3F423D1C"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B2F3BFA" w14:textId="77777777" w:rsidR="003B5C40" w:rsidRPr="00897EE3" w:rsidRDefault="003B5C40" w:rsidP="00363DF3">
      <w:pPr>
        <w:pStyle w:val="Heading2"/>
      </w:pPr>
      <w:bookmarkStart w:id="731" w:name="_Toc167234766"/>
      <w:bookmarkStart w:id="732" w:name="_Toc167314873"/>
      <w:bookmarkStart w:id="733" w:name="_Toc167316032"/>
      <w:bookmarkStart w:id="734" w:name="_Toc167316456"/>
      <w:bookmarkStart w:id="735" w:name="_Toc167377047"/>
      <w:bookmarkStart w:id="736" w:name="MCCQCTEMPBM_00000030"/>
      <w:r w:rsidRPr="00897EE3">
        <w:t>C.1.2</w:t>
      </w:r>
      <w:r w:rsidRPr="00897EE3">
        <w:tab/>
        <w:t>Content type categories and scene definitions</w:t>
      </w:r>
      <w:bookmarkEnd w:id="731"/>
      <w:bookmarkEnd w:id="732"/>
      <w:bookmarkEnd w:id="733"/>
      <w:bookmarkEnd w:id="734"/>
      <w:bookmarkEnd w:id="735"/>
      <w:r w:rsidRPr="00897EE3">
        <w:t xml:space="preserve"> </w:t>
      </w:r>
    </w:p>
    <w:bookmarkEnd w:id="736"/>
    <w:p w14:paraId="0E1CD9BD" w14:textId="77777777" w:rsidR="003B5C40" w:rsidRPr="00897EE3" w:rsidRDefault="003B5C40" w:rsidP="003B5C40">
      <w:pPr>
        <w:pStyle w:val="TH"/>
      </w:pPr>
      <w:r w:rsidRPr="00897EE3">
        <w:t>Table C.1-4: Content type categories and scene definitions</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trPr>
        <w:tc>
          <w:tcPr>
            <w:tcW w:w="866" w:type="dxa"/>
            <w:noWrap/>
            <w:hideMark/>
          </w:tcPr>
          <w:p w14:paraId="03D9DB2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946" w:type="dxa"/>
            <w:noWrap/>
            <w:hideMark/>
          </w:tcPr>
          <w:p w14:paraId="57B89F6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Room </w:t>
            </w:r>
          </w:p>
        </w:tc>
        <w:tc>
          <w:tcPr>
            <w:tcW w:w="857" w:type="dxa"/>
            <w:noWrap/>
            <w:hideMark/>
          </w:tcPr>
          <w:p w14:paraId="60C7725A"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053" w:type="dxa"/>
          </w:tcPr>
          <w:p w14:paraId="5E7ADB48"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83" w:type="dxa"/>
          </w:tcPr>
          <w:p w14:paraId="2A3B4B46" w14:textId="77777777" w:rsidR="003B5C40" w:rsidRPr="00897EE3" w:rsidRDefault="003B5C40" w:rsidP="00793586">
            <w:pPr>
              <w:rPr>
                <w:rFonts w:cs="Arial"/>
                <w:bCs/>
                <w:iCs/>
                <w:sz w:val="16"/>
                <w:szCs w:val="16"/>
                <w:lang w:val="en-US"/>
              </w:rPr>
            </w:pPr>
            <w:r w:rsidRPr="00897EE3">
              <w:rPr>
                <w:rFonts w:cs="Arial"/>
                <w:b/>
                <w:bCs/>
                <w:i/>
                <w:iCs/>
                <w:sz w:val="16"/>
                <w:szCs w:val="16"/>
              </w:rPr>
              <w:t>Background</w:t>
            </w:r>
          </w:p>
        </w:tc>
        <w:tc>
          <w:tcPr>
            <w:tcW w:w="554" w:type="dxa"/>
          </w:tcPr>
          <w:p w14:paraId="3FC38868" w14:textId="77777777" w:rsidR="003B5C40" w:rsidRPr="00897EE3" w:rsidRDefault="003B5C40" w:rsidP="00793586">
            <w:pPr>
              <w:rPr>
                <w:rFonts w:cs="Arial"/>
                <w:bCs/>
                <w:iCs/>
                <w:sz w:val="16"/>
                <w:szCs w:val="16"/>
                <w:lang w:val="en-US"/>
              </w:rPr>
            </w:pPr>
            <w:r w:rsidRPr="00897EE3">
              <w:rPr>
                <w:rFonts w:cs="Arial"/>
                <w:bCs/>
                <w:iCs/>
                <w:sz w:val="16"/>
                <w:szCs w:val="16"/>
                <w:lang w:val="en-US"/>
              </w:rPr>
              <w:t>SNR</w:t>
            </w:r>
          </w:p>
          <w:p w14:paraId="4B54DEAA" w14:textId="77777777" w:rsidR="003B5C40" w:rsidRPr="00897EE3" w:rsidRDefault="003B5C40" w:rsidP="00793586">
            <w:pPr>
              <w:rPr>
                <w:rFonts w:cs="Arial"/>
                <w:bCs/>
                <w:iCs/>
                <w:sz w:val="16"/>
                <w:szCs w:val="16"/>
                <w:lang w:val="en-US"/>
              </w:rPr>
            </w:pPr>
            <w:r w:rsidRPr="00897EE3">
              <w:rPr>
                <w:rFonts w:cs="Arial"/>
                <w:bCs/>
                <w:iCs/>
                <w:sz w:val="16"/>
                <w:szCs w:val="16"/>
                <w:lang w:val="en-US"/>
              </w:rPr>
              <w:t>[dB]</w:t>
            </w:r>
          </w:p>
        </w:tc>
        <w:tc>
          <w:tcPr>
            <w:tcW w:w="812" w:type="dxa"/>
            <w:noWrap/>
            <w:hideMark/>
          </w:tcPr>
          <w:p w14:paraId="11EEF448" w14:textId="5DFF720E" w:rsidR="003B5C40" w:rsidRPr="00897EE3" w:rsidRDefault="003B5C40" w:rsidP="00793586">
            <w:pPr>
              <w:rPr>
                <w:rFonts w:cs="Arial"/>
                <w:bCs/>
                <w:iCs/>
                <w:sz w:val="16"/>
                <w:szCs w:val="16"/>
                <w:lang w:val="en-US"/>
              </w:rPr>
            </w:pPr>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997" w:type="dxa"/>
            <w:noWrap/>
            <w:hideMark/>
          </w:tcPr>
          <w:p w14:paraId="171E1D70"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Bandwidth </w:t>
            </w:r>
          </w:p>
        </w:tc>
        <w:tc>
          <w:tcPr>
            <w:tcW w:w="957" w:type="dxa"/>
          </w:tcPr>
          <w:p w14:paraId="795C1CC3" w14:textId="2BC7726F"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p>
        </w:tc>
        <w:tc>
          <w:tcPr>
            <w:tcW w:w="848" w:type="dxa"/>
          </w:tcPr>
          <w:p w14:paraId="5DC86531"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0BD12F56" w14:textId="77777777" w:rsidTr="00793586">
        <w:trPr>
          <w:trHeight w:val="290"/>
        </w:trPr>
        <w:tc>
          <w:tcPr>
            <w:tcW w:w="866" w:type="dxa"/>
            <w:noWrap/>
            <w:hideMark/>
          </w:tcPr>
          <w:p w14:paraId="6189B529"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946" w:type="dxa"/>
            <w:noWrap/>
            <w:hideMark/>
          </w:tcPr>
          <w:p w14:paraId="7AF7D71C"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1104389F"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69FCF15E"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27C49989"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C42F64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FF010D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7C3B1C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5988ABE9" w14:textId="77777777" w:rsidR="003B5C40" w:rsidRPr="00897EE3" w:rsidRDefault="003B5C40" w:rsidP="00793586">
            <w:pPr>
              <w:rPr>
                <w:rFonts w:cs="Arial"/>
                <w:iCs/>
                <w:sz w:val="16"/>
                <w:szCs w:val="16"/>
                <w:lang w:val="en-US"/>
              </w:rPr>
            </w:pPr>
          </w:p>
          <w:p w14:paraId="6B37EA73"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5B2A31B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7CC12D2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19ED8FC1"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49B09224"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15E33D4E"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49B3A517"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1BA59BD5" w14:textId="77777777" w:rsidTr="00793586">
        <w:trPr>
          <w:trHeight w:val="290"/>
        </w:trPr>
        <w:tc>
          <w:tcPr>
            <w:tcW w:w="866" w:type="dxa"/>
            <w:noWrap/>
            <w:hideMark/>
          </w:tcPr>
          <w:p w14:paraId="7311B0C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946" w:type="dxa"/>
            <w:noWrap/>
            <w:hideMark/>
          </w:tcPr>
          <w:p w14:paraId="08B6FD5D"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6F228810"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ACABF42"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6F17FA9A"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05F5C58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0A8A9B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184604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E6E2223" w14:textId="77777777" w:rsidR="003B5C40" w:rsidRPr="00897EE3" w:rsidRDefault="003B5C40" w:rsidP="00793586">
            <w:pPr>
              <w:rPr>
                <w:rFonts w:cs="Arial"/>
                <w:iCs/>
                <w:sz w:val="16"/>
                <w:szCs w:val="16"/>
                <w:lang w:val="en-US"/>
              </w:rPr>
            </w:pPr>
          </w:p>
          <w:p w14:paraId="12208836" w14:textId="77777777" w:rsidR="003B5C40" w:rsidRPr="00897EE3" w:rsidRDefault="003B5C40" w:rsidP="00793586">
            <w:pPr>
              <w:rPr>
                <w:rFonts w:cs="Arial"/>
                <w:iCs/>
                <w:sz w:val="16"/>
                <w:szCs w:val="16"/>
                <w:lang w:val="en-US"/>
              </w:rPr>
            </w:pPr>
            <w:r w:rsidRPr="00897EE3">
              <w:rPr>
                <w:rFonts w:cs="Arial"/>
                <w:iCs/>
                <w:sz w:val="16"/>
                <w:szCs w:val="16"/>
                <w:lang w:val="en-US"/>
              </w:rPr>
              <w:t>5-11</w:t>
            </w:r>
          </w:p>
          <w:p w14:paraId="05163DE3" w14:textId="77777777" w:rsidR="003B5C40" w:rsidRPr="00897EE3" w:rsidRDefault="003B5C40" w:rsidP="00793586">
            <w:pPr>
              <w:rPr>
                <w:rFonts w:cs="Arial"/>
                <w:iCs/>
                <w:sz w:val="16"/>
                <w:szCs w:val="16"/>
                <w:lang w:val="en-US"/>
              </w:rPr>
            </w:pPr>
            <w:r w:rsidRPr="00897EE3">
              <w:rPr>
                <w:rFonts w:cs="Arial"/>
                <w:iCs/>
                <w:sz w:val="16"/>
                <w:szCs w:val="16"/>
                <w:lang w:val="en-US"/>
              </w:rPr>
              <w:t>1-6</w:t>
            </w:r>
          </w:p>
          <w:p w14:paraId="4150DEC5" w14:textId="77777777" w:rsidR="003B5C40" w:rsidRPr="00897EE3" w:rsidRDefault="003B5C40" w:rsidP="00793586">
            <w:pPr>
              <w:rPr>
                <w:rFonts w:cs="Arial"/>
                <w:iCs/>
                <w:sz w:val="16"/>
                <w:szCs w:val="16"/>
                <w:lang w:val="en-US"/>
              </w:rPr>
            </w:pPr>
            <w:r w:rsidRPr="00897EE3">
              <w:rPr>
                <w:rFonts w:cs="Arial"/>
                <w:iCs/>
                <w:sz w:val="16"/>
                <w:szCs w:val="16"/>
                <w:lang w:val="en-US"/>
              </w:rPr>
              <w:t>3-7</w:t>
            </w:r>
          </w:p>
          <w:p w14:paraId="567EF2F9" w14:textId="77777777" w:rsidR="003B5C40" w:rsidRPr="00897EE3" w:rsidRDefault="003B5C40" w:rsidP="00793586">
            <w:pPr>
              <w:rPr>
                <w:rFonts w:cs="Arial"/>
                <w:iCs/>
                <w:sz w:val="16"/>
                <w:szCs w:val="16"/>
                <w:lang w:val="en-US"/>
              </w:rPr>
            </w:pPr>
            <w:r w:rsidRPr="00897EE3">
              <w:rPr>
                <w:rFonts w:cs="Arial"/>
                <w:iCs/>
                <w:sz w:val="16"/>
                <w:szCs w:val="16"/>
                <w:lang w:val="en-US"/>
              </w:rPr>
              <w:t>5-8</w:t>
            </w:r>
          </w:p>
          <w:p w14:paraId="5F3C1844" w14:textId="77777777" w:rsidR="003B5C40" w:rsidRPr="00897EE3" w:rsidRDefault="003B5C40" w:rsidP="00793586">
            <w:pPr>
              <w:rPr>
                <w:rFonts w:cs="Arial"/>
                <w:iCs/>
                <w:sz w:val="16"/>
                <w:szCs w:val="16"/>
                <w:lang w:val="en-US"/>
              </w:rPr>
            </w:pPr>
            <w:r w:rsidRPr="00897EE3">
              <w:rPr>
                <w:rFonts w:cs="Arial"/>
                <w:iCs/>
                <w:sz w:val="16"/>
                <w:szCs w:val="16"/>
                <w:lang w:val="en-US"/>
              </w:rPr>
              <w:t>9-7</w:t>
            </w:r>
          </w:p>
          <w:p w14:paraId="1F7BD26E" w14:textId="77777777" w:rsidR="003B5C40" w:rsidRPr="00897EE3" w:rsidRDefault="003B5C40" w:rsidP="00793586">
            <w:pPr>
              <w:rPr>
                <w:rFonts w:cs="Arial"/>
                <w:iCs/>
                <w:sz w:val="16"/>
                <w:szCs w:val="16"/>
                <w:lang w:val="en-US"/>
              </w:rPr>
            </w:pPr>
            <w:r w:rsidRPr="00897EE3">
              <w:rPr>
                <w:rFonts w:cs="Arial"/>
                <w:iCs/>
                <w:sz w:val="16"/>
                <w:szCs w:val="16"/>
                <w:lang w:val="en-US"/>
              </w:rPr>
              <w:t>10-9</w:t>
            </w:r>
          </w:p>
        </w:tc>
        <w:tc>
          <w:tcPr>
            <w:tcW w:w="848" w:type="dxa"/>
          </w:tcPr>
          <w:p w14:paraId="6C4484C0"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54C84823" w14:textId="77777777" w:rsidTr="00793586">
        <w:trPr>
          <w:trHeight w:val="290"/>
        </w:trPr>
        <w:tc>
          <w:tcPr>
            <w:tcW w:w="866" w:type="dxa"/>
            <w:noWrap/>
            <w:hideMark/>
          </w:tcPr>
          <w:p w14:paraId="3B580B61"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946" w:type="dxa"/>
            <w:noWrap/>
            <w:hideMark/>
          </w:tcPr>
          <w:p w14:paraId="3BB94947"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E3CF5BE"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3AC68C5"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83" w:type="dxa"/>
          </w:tcPr>
          <w:p w14:paraId="583C12E0"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3ACF5E4"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D61EF7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12D6912"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2624CF80" w14:textId="77777777" w:rsidR="003B5C40" w:rsidRPr="00897EE3" w:rsidRDefault="003B5C40" w:rsidP="00793586">
            <w:pPr>
              <w:rPr>
                <w:rFonts w:cs="Arial"/>
                <w:iCs/>
                <w:sz w:val="16"/>
                <w:szCs w:val="16"/>
                <w:lang w:val="en-US"/>
              </w:rPr>
            </w:pPr>
          </w:p>
          <w:p w14:paraId="6D3933EB"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689B715"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C416C1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4DC3818"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F60E215"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72CE3903"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6C6E0BD1"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03FC6AEF" w14:textId="77777777" w:rsidTr="00793586">
        <w:trPr>
          <w:trHeight w:val="290"/>
        </w:trPr>
        <w:tc>
          <w:tcPr>
            <w:tcW w:w="866" w:type="dxa"/>
            <w:noWrap/>
            <w:hideMark/>
          </w:tcPr>
          <w:p w14:paraId="2284404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946" w:type="dxa"/>
            <w:noWrap/>
            <w:hideMark/>
          </w:tcPr>
          <w:p w14:paraId="46A1D9C6"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A2C6ACE"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250A2D91"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1282C728" w14:textId="77777777" w:rsidR="003B5C40" w:rsidRPr="00897EE3" w:rsidDel="002F3045"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E1EF4D7" w14:textId="77777777" w:rsidR="003B5C40" w:rsidRPr="00897EE3" w:rsidDel="002F3045"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4A3B57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5776975C"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7B999689" w14:textId="77777777" w:rsidR="003B5C40" w:rsidRPr="00897EE3" w:rsidRDefault="003B5C40" w:rsidP="00793586">
            <w:pPr>
              <w:rPr>
                <w:rFonts w:cs="Arial"/>
                <w:iCs/>
                <w:sz w:val="16"/>
                <w:szCs w:val="16"/>
                <w:lang w:val="en-US"/>
              </w:rPr>
            </w:pPr>
          </w:p>
          <w:p w14:paraId="4E30F81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7AB2B0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0C9F8C9C"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FE1EBF3"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925BAB7"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778FED5" w14:textId="77777777" w:rsidR="003B5C40" w:rsidRPr="00897EE3" w:rsidRDefault="003B5C40" w:rsidP="00793586">
            <w:pPr>
              <w:rPr>
                <w:rFonts w:cs="Arial"/>
                <w:iCs/>
                <w:sz w:val="16"/>
                <w:szCs w:val="16"/>
                <w:lang w:val="en-CA"/>
              </w:rPr>
            </w:pPr>
            <w:r w:rsidRPr="00897EE3">
              <w:rPr>
                <w:rFonts w:cs="Arial"/>
                <w:iCs/>
                <w:sz w:val="16"/>
                <w:szCs w:val="16"/>
                <w:lang w:val="en-US"/>
              </w:rPr>
              <w:t>7-2</w:t>
            </w:r>
          </w:p>
        </w:tc>
        <w:tc>
          <w:tcPr>
            <w:tcW w:w="848" w:type="dxa"/>
          </w:tcPr>
          <w:p w14:paraId="37D51110"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1802D83E" w14:textId="77777777" w:rsidTr="00793586">
        <w:trPr>
          <w:trHeight w:val="290"/>
        </w:trPr>
        <w:tc>
          <w:tcPr>
            <w:tcW w:w="866" w:type="dxa"/>
            <w:noWrap/>
            <w:hideMark/>
          </w:tcPr>
          <w:p w14:paraId="059EF751"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946" w:type="dxa"/>
            <w:noWrap/>
            <w:hideMark/>
          </w:tcPr>
          <w:p w14:paraId="3E82A383"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34C79E33"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690CDA8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2D292CC3"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FA71101"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74416D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3A2E5C1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1F902B49" w14:textId="77777777" w:rsidR="003B5C40" w:rsidRPr="00897EE3" w:rsidRDefault="003B5C40" w:rsidP="00793586">
            <w:pPr>
              <w:rPr>
                <w:rFonts w:cs="Arial"/>
                <w:iCs/>
                <w:sz w:val="16"/>
                <w:szCs w:val="16"/>
                <w:lang w:val="en-US"/>
              </w:rPr>
            </w:pPr>
          </w:p>
          <w:p w14:paraId="78D96130"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46726E31"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2EFA1C1A"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4C14E42A"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58820D7A"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104BE295"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48" w:type="dxa"/>
          </w:tcPr>
          <w:p w14:paraId="4A4018C3"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06734293" w14:textId="77777777" w:rsidTr="00793586">
        <w:trPr>
          <w:trHeight w:val="290"/>
        </w:trPr>
        <w:tc>
          <w:tcPr>
            <w:tcW w:w="866" w:type="dxa"/>
            <w:noWrap/>
            <w:hideMark/>
          </w:tcPr>
          <w:p w14:paraId="402E8F7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946" w:type="dxa"/>
            <w:noWrap/>
            <w:hideMark/>
          </w:tcPr>
          <w:p w14:paraId="554303B3"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06F1D5B4"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06A00E8B"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83" w:type="dxa"/>
          </w:tcPr>
          <w:p w14:paraId="455AAE28"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42D80F32"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75CBC2C2"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4FB854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0342DAF" w14:textId="77777777" w:rsidR="003B5C40" w:rsidRPr="00897EE3" w:rsidRDefault="003B5C40" w:rsidP="00793586">
            <w:pPr>
              <w:rPr>
                <w:rFonts w:cs="Arial"/>
                <w:iCs/>
                <w:sz w:val="16"/>
                <w:szCs w:val="16"/>
                <w:lang w:val="en-US"/>
              </w:rPr>
            </w:pPr>
          </w:p>
          <w:p w14:paraId="4CC98451"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9E5E6EC"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3D8E139"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22451A5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5010D5F2"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0EC8A4B"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7D822FDE"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347294C6" w14:textId="77777777" w:rsidTr="007600C9">
        <w:trPr>
          <w:trHeight w:val="290"/>
        </w:trPr>
        <w:tc>
          <w:tcPr>
            <w:tcW w:w="9073" w:type="dxa"/>
            <w:gridSpan w:val="10"/>
            <w:noWrap/>
          </w:tcPr>
          <w:p w14:paraId="46FDF3FD"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5BDFD170" w14:textId="72BAF942" w:rsidR="001B6116" w:rsidRPr="00897EE3" w:rsidRDefault="001B6116" w:rsidP="00551AD9">
            <w:pPr>
              <w:pStyle w:val="TAN"/>
              <w:rPr>
                <w:lang w:val="en-US"/>
              </w:rPr>
            </w:pPr>
            <w:r w:rsidRPr="00897EE3">
              <w:t>NOTE 2:</w:t>
            </w:r>
            <w:r w:rsidRPr="00897EE3">
              <w:tab/>
              <w:t xml:space="preserve">The talker positions are part of the scene definition of the different categories. They correspond to the talker positions as depicted in Figures 14.3 and 14.5 of </w:t>
            </w:r>
            <w:r w:rsidR="004D762F">
              <w:t>[21]</w:t>
            </w:r>
            <w:r w:rsidRPr="00897EE3">
              <w:t xml:space="preserve"> for the large and the small room, respectively. </w:t>
            </w:r>
          </w:p>
        </w:tc>
      </w:tr>
    </w:tbl>
    <w:p w14:paraId="0ECDBCA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rFonts w:cs="Arial"/>
          <w:b/>
          <w:bCs/>
        </w:rPr>
      </w:pPr>
    </w:p>
    <w:p w14:paraId="5002FFC4" w14:textId="77777777" w:rsidR="003B5C40" w:rsidRPr="00897EE3" w:rsidRDefault="003B5C40" w:rsidP="003B5C40">
      <w:pPr>
        <w:spacing w:after="0"/>
        <w:rPr>
          <w:b/>
          <w:sz w:val="24"/>
          <w:szCs w:val="24"/>
        </w:rPr>
      </w:pPr>
      <w:r w:rsidRPr="00897EE3">
        <w:br w:type="page"/>
      </w:r>
    </w:p>
    <w:p w14:paraId="1E1AD394" w14:textId="77777777" w:rsidR="003B5C40" w:rsidRPr="00897EE3" w:rsidRDefault="003B5C40" w:rsidP="00363DF3">
      <w:pPr>
        <w:pStyle w:val="Heading1"/>
      </w:pPr>
      <w:bookmarkStart w:id="737" w:name="_Toc167234767"/>
      <w:bookmarkStart w:id="738" w:name="_Toc167314874"/>
      <w:bookmarkStart w:id="739" w:name="_Toc167316033"/>
      <w:bookmarkStart w:id="740" w:name="_Toc167316457"/>
      <w:bookmarkStart w:id="741" w:name="_Toc167377048"/>
      <w:r w:rsidRPr="00897EE3">
        <w:t>C.2</w:t>
      </w:r>
      <w:r w:rsidRPr="00897EE3">
        <w:tab/>
        <w:t>Experiment P800-2: Stereo Speech and Background Test</w:t>
      </w:r>
      <w:bookmarkEnd w:id="737"/>
      <w:bookmarkEnd w:id="738"/>
      <w:bookmarkEnd w:id="739"/>
      <w:bookmarkEnd w:id="740"/>
      <w:bookmarkEnd w:id="741"/>
    </w:p>
    <w:p w14:paraId="06339249" w14:textId="77777777" w:rsidR="003B5C40" w:rsidRPr="00897EE3" w:rsidRDefault="003B5C40" w:rsidP="00363DF3">
      <w:pPr>
        <w:pStyle w:val="Heading2"/>
      </w:pPr>
      <w:bookmarkStart w:id="742" w:name="_Toc167234768"/>
      <w:bookmarkStart w:id="743" w:name="_Toc167314875"/>
      <w:bookmarkStart w:id="744" w:name="_Toc167316034"/>
      <w:bookmarkStart w:id="745" w:name="_Toc167316458"/>
      <w:bookmarkStart w:id="746" w:name="_Toc167377049"/>
      <w:bookmarkStart w:id="747" w:name="MCCQCTEMPBM_00000031"/>
      <w:r w:rsidRPr="00897EE3">
        <w:t>C.2.1</w:t>
      </w:r>
      <w:r w:rsidRPr="00897EE3">
        <w:tab/>
        <w:t>Experiment setup</w:t>
      </w:r>
      <w:bookmarkEnd w:id="742"/>
      <w:bookmarkEnd w:id="743"/>
      <w:bookmarkEnd w:id="744"/>
      <w:bookmarkEnd w:id="745"/>
      <w:bookmarkEnd w:id="746"/>
    </w:p>
    <w:bookmarkEnd w:id="747"/>
    <w:p w14:paraId="037FB2D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p>
    <w:p w14:paraId="54FDB8E7" w14:textId="77777777" w:rsidR="003B5C40" w:rsidRPr="00897EE3" w:rsidRDefault="003B5C40" w:rsidP="003B5C40">
      <w:pPr>
        <w:pStyle w:val="TH"/>
      </w:pPr>
      <w:r w:rsidRPr="00897EE3">
        <w:rPr>
          <w:rFonts w:hint="eastAsia"/>
        </w:rPr>
        <w:t xml:space="preserve">Table </w:t>
      </w:r>
      <w:r w:rsidRPr="00897EE3">
        <w:t>C.2-1</w:t>
      </w:r>
      <w:r w:rsidRPr="00897EE3">
        <w:rPr>
          <w:rFonts w:hint="eastAsia"/>
        </w:rPr>
        <w:t xml:space="preserve">: </w:t>
      </w:r>
      <w:r w:rsidRPr="00897EE3">
        <w:t>C</w:t>
      </w:r>
      <w:r w:rsidRPr="00897EE3">
        <w:rPr>
          <w:rFonts w:hint="eastAsia"/>
        </w:rPr>
        <w:t xml:space="preserve">onditions for Experiment </w:t>
      </w:r>
      <w:r w:rsidRPr="00897EE3">
        <w:t>P800-2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trPr>
        <w:tc>
          <w:tcPr>
            <w:tcW w:w="2624" w:type="dxa"/>
          </w:tcPr>
          <w:p w14:paraId="42A04A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1A6A003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0A9C4ED4" w14:textId="77777777" w:rsidTr="00793586">
        <w:tblPrEx>
          <w:tblBorders>
            <w:top w:val="none" w:sz="0" w:space="0" w:color="auto"/>
            <w:bottom w:val="none" w:sz="0" w:space="0" w:color="auto"/>
          </w:tblBorders>
        </w:tblPrEx>
        <w:trPr>
          <w:jc w:val="center"/>
        </w:trPr>
        <w:tc>
          <w:tcPr>
            <w:tcW w:w="2624" w:type="dxa"/>
          </w:tcPr>
          <w:p w14:paraId="6A63B2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0DC99D18"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p>
        </w:tc>
      </w:tr>
      <w:tr w:rsidR="003B5C40" w:rsidRPr="007E18C1" w14:paraId="25A95458" w14:textId="77777777" w:rsidTr="00793586">
        <w:tblPrEx>
          <w:tblBorders>
            <w:top w:val="none" w:sz="0" w:space="0" w:color="auto"/>
            <w:bottom w:val="none" w:sz="0" w:space="0" w:color="auto"/>
          </w:tblBorders>
        </w:tblPrEx>
        <w:trPr>
          <w:jc w:val="center"/>
        </w:trPr>
        <w:tc>
          <w:tcPr>
            <w:tcW w:w="2624" w:type="dxa"/>
          </w:tcPr>
          <w:p w14:paraId="2988DB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0266326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7AD8A54B" w14:textId="77777777" w:rsidTr="00793586">
        <w:tblPrEx>
          <w:tblBorders>
            <w:top w:val="none" w:sz="0" w:space="0" w:color="auto"/>
            <w:bottom w:val="none" w:sz="0" w:space="0" w:color="auto"/>
          </w:tblBorders>
        </w:tblPrEx>
        <w:trPr>
          <w:jc w:val="center"/>
        </w:trPr>
        <w:tc>
          <w:tcPr>
            <w:tcW w:w="2624" w:type="dxa"/>
          </w:tcPr>
          <w:p w14:paraId="6C1578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0EAF6C41" w14:textId="74C51F7B"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A96FFF6" w14:textId="77777777" w:rsidTr="00793586">
        <w:tblPrEx>
          <w:tblBorders>
            <w:top w:val="none" w:sz="0" w:space="0" w:color="auto"/>
            <w:bottom w:val="none" w:sz="0" w:space="0" w:color="auto"/>
          </w:tblBorders>
        </w:tblPrEx>
        <w:trPr>
          <w:jc w:val="center"/>
        </w:trPr>
        <w:tc>
          <w:tcPr>
            <w:tcW w:w="2624" w:type="dxa"/>
          </w:tcPr>
          <w:p w14:paraId="644A2A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0C4C6A4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78238F6D" w14:textId="77777777" w:rsidTr="00793586">
        <w:tblPrEx>
          <w:tblBorders>
            <w:top w:val="none" w:sz="0" w:space="0" w:color="auto"/>
            <w:bottom w:val="none" w:sz="0" w:space="0" w:color="auto"/>
          </w:tblBorders>
        </w:tblPrEx>
        <w:trPr>
          <w:jc w:val="center"/>
        </w:trPr>
        <w:tc>
          <w:tcPr>
            <w:tcW w:w="2624" w:type="dxa"/>
          </w:tcPr>
          <w:p w14:paraId="3DE6611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27E90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1FA26F77" w14:textId="77777777" w:rsidTr="00793586">
        <w:tblPrEx>
          <w:tblBorders>
            <w:top w:val="none" w:sz="0" w:space="0" w:color="auto"/>
            <w:bottom w:val="none" w:sz="0" w:space="0" w:color="auto"/>
          </w:tblBorders>
        </w:tblPrEx>
        <w:trPr>
          <w:jc w:val="center"/>
        </w:trPr>
        <w:tc>
          <w:tcPr>
            <w:tcW w:w="2624" w:type="dxa"/>
          </w:tcPr>
          <w:p w14:paraId="0742394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29CACE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0D5CD28" w14:textId="77777777" w:rsidTr="00793586">
        <w:tblPrEx>
          <w:tblBorders>
            <w:top w:val="none" w:sz="0" w:space="0" w:color="auto"/>
            <w:bottom w:val="none" w:sz="0" w:space="0" w:color="auto"/>
          </w:tblBorders>
        </w:tblPrEx>
        <w:trPr>
          <w:jc w:val="center"/>
        </w:trPr>
        <w:tc>
          <w:tcPr>
            <w:tcW w:w="2624" w:type="dxa"/>
          </w:tcPr>
          <w:p w14:paraId="359AF5A2" w14:textId="77777777" w:rsidR="003B5C40" w:rsidRPr="00897EE3" w:rsidRDefault="003B5C40" w:rsidP="00793586">
            <w:pPr>
              <w:spacing w:after="0"/>
              <w:rPr>
                <w:rFonts w:eastAsia="SimSun" w:cs="Arial"/>
                <w:sz w:val="18"/>
                <w:szCs w:val="18"/>
                <w:lang w:val="en-US" w:eastAsia="ja-JP"/>
              </w:rPr>
            </w:pPr>
            <w:bookmarkStart w:id="748" w:name="MCCQCTEMPBM_00000057"/>
          </w:p>
        </w:tc>
        <w:tc>
          <w:tcPr>
            <w:tcW w:w="5028" w:type="dxa"/>
          </w:tcPr>
          <w:p w14:paraId="14CE13AF" w14:textId="77777777" w:rsidR="003B5C40" w:rsidRPr="00897EE3" w:rsidRDefault="003B5C40" w:rsidP="00793586">
            <w:pPr>
              <w:spacing w:after="0"/>
              <w:rPr>
                <w:rFonts w:eastAsia="SimSun" w:cs="Arial"/>
                <w:sz w:val="18"/>
                <w:szCs w:val="18"/>
                <w:lang w:eastAsia="ja-JP"/>
              </w:rPr>
            </w:pPr>
          </w:p>
        </w:tc>
      </w:tr>
      <w:bookmarkEnd w:id="748"/>
      <w:tr w:rsidR="003B5C40" w:rsidRPr="007E18C1" w14:paraId="5B4EB533" w14:textId="77777777" w:rsidTr="00793586">
        <w:trPr>
          <w:jc w:val="center"/>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29928334" w14:textId="77777777" w:rsidTr="00793586">
        <w:tblPrEx>
          <w:tblBorders>
            <w:top w:val="none" w:sz="0" w:space="0" w:color="auto"/>
            <w:bottom w:val="none" w:sz="0" w:space="0" w:color="auto"/>
          </w:tblBorders>
        </w:tblPrEx>
        <w:trPr>
          <w:jc w:val="center"/>
        </w:trPr>
        <w:tc>
          <w:tcPr>
            <w:tcW w:w="2624" w:type="dxa"/>
          </w:tcPr>
          <w:p w14:paraId="758A42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5420C5A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84B3F4F" w14:textId="77777777" w:rsidR="003B5C40" w:rsidRPr="00294926" w:rsidRDefault="003B5C40" w:rsidP="00793586">
            <w:pPr>
              <w:spacing w:after="0"/>
              <w:rPr>
                <w:rFonts w:eastAsia="SimSun" w:cs="Arial"/>
                <w:sz w:val="18"/>
                <w:szCs w:val="18"/>
                <w:lang w:val="pt-BR" w:eastAsia="ja-JP"/>
              </w:rPr>
            </w:pPr>
            <w:r w:rsidRPr="00294926">
              <w:rPr>
                <w:rFonts w:eastAsia="SimSun" w:cs="Arial"/>
                <w:sz w:val="18"/>
                <w:szCs w:val="18"/>
                <w:lang w:val="pt-BR" w:eastAsia="ja-JP"/>
              </w:rPr>
              <w:t>EVS dual mono</w:t>
            </w:r>
          </w:p>
          <w:p w14:paraId="49C8708C" w14:textId="77777777" w:rsidR="003B5C40" w:rsidRPr="00294926" w:rsidRDefault="003B5C40" w:rsidP="00793586">
            <w:pPr>
              <w:spacing w:after="0"/>
              <w:rPr>
                <w:rFonts w:eastAsia="SimSun" w:cs="Arial"/>
                <w:sz w:val="18"/>
                <w:szCs w:val="18"/>
                <w:lang w:val="pt-BR" w:eastAsia="ja-JP"/>
              </w:rPr>
            </w:pPr>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p>
        </w:tc>
      </w:tr>
      <w:tr w:rsidR="003B5C40" w:rsidRPr="007E18C1" w14:paraId="5E67727B" w14:textId="77777777" w:rsidTr="00793586">
        <w:tblPrEx>
          <w:tblBorders>
            <w:top w:val="none" w:sz="0" w:space="0" w:color="auto"/>
            <w:bottom w:val="none" w:sz="0" w:space="0" w:color="auto"/>
          </w:tblBorders>
        </w:tblPrEx>
        <w:trPr>
          <w:jc w:val="center"/>
        </w:trPr>
        <w:tc>
          <w:tcPr>
            <w:tcW w:w="2624" w:type="dxa"/>
          </w:tcPr>
          <w:p w14:paraId="74C01B4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08E39E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F48671E" w14:textId="761D941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7A8B65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63868FF2" w14:textId="77777777" w:rsidTr="00793586">
        <w:tblPrEx>
          <w:tblBorders>
            <w:top w:val="none" w:sz="0" w:space="0" w:color="auto"/>
            <w:bottom w:val="none" w:sz="0" w:space="0" w:color="auto"/>
          </w:tblBorders>
        </w:tblPrEx>
        <w:trPr>
          <w:jc w:val="center"/>
        </w:trPr>
        <w:tc>
          <w:tcPr>
            <w:tcW w:w="2624" w:type="dxa"/>
          </w:tcPr>
          <w:p w14:paraId="419FBAD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27CFA200"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6B9A5AD" w14:textId="77777777" w:rsidTr="00793586">
        <w:tblPrEx>
          <w:tblBorders>
            <w:top w:val="none" w:sz="0" w:space="0" w:color="auto"/>
            <w:bottom w:val="none" w:sz="0" w:space="0" w:color="auto"/>
          </w:tblBorders>
        </w:tblPrEx>
        <w:trPr>
          <w:jc w:val="center"/>
        </w:trPr>
        <w:tc>
          <w:tcPr>
            <w:tcW w:w="2624" w:type="dxa"/>
          </w:tcPr>
          <w:p w14:paraId="3C4D2EB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8065A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3B3F2826" w14:textId="77777777" w:rsidTr="00793586">
        <w:tblPrEx>
          <w:tblBorders>
            <w:top w:val="none" w:sz="0" w:space="0" w:color="auto"/>
            <w:bottom w:val="none" w:sz="0" w:space="0" w:color="auto"/>
          </w:tblBorders>
        </w:tblPrEx>
        <w:trPr>
          <w:jc w:val="center"/>
        </w:trPr>
        <w:tc>
          <w:tcPr>
            <w:tcW w:w="2624" w:type="dxa"/>
          </w:tcPr>
          <w:p w14:paraId="3B15A88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F006B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6C4B77D7" w14:textId="77777777" w:rsidTr="00793586">
        <w:tblPrEx>
          <w:tblBorders>
            <w:top w:val="none" w:sz="0" w:space="0" w:color="auto"/>
            <w:bottom w:val="none" w:sz="0" w:space="0" w:color="auto"/>
          </w:tblBorders>
        </w:tblPrEx>
        <w:trPr>
          <w:jc w:val="center"/>
        </w:trPr>
        <w:tc>
          <w:tcPr>
            <w:tcW w:w="2624" w:type="dxa"/>
          </w:tcPr>
          <w:p w14:paraId="00F40915" w14:textId="77777777" w:rsidR="003B5C40" w:rsidRPr="00897EE3" w:rsidRDefault="003B5C40" w:rsidP="00793586">
            <w:pPr>
              <w:spacing w:after="0"/>
              <w:rPr>
                <w:rFonts w:eastAsia="SimSun" w:cs="Arial"/>
                <w:sz w:val="18"/>
                <w:szCs w:val="18"/>
                <w:lang w:val="en-US" w:eastAsia="ja-JP"/>
              </w:rPr>
            </w:pPr>
            <w:bookmarkStart w:id="749" w:name="MCCQCTEMPBM_00000058"/>
          </w:p>
        </w:tc>
        <w:tc>
          <w:tcPr>
            <w:tcW w:w="5028" w:type="dxa"/>
          </w:tcPr>
          <w:p w14:paraId="2D0D24DA" w14:textId="77777777" w:rsidR="003B5C40" w:rsidRPr="00897EE3" w:rsidRDefault="003B5C40" w:rsidP="00793586">
            <w:pPr>
              <w:spacing w:after="0"/>
              <w:rPr>
                <w:rFonts w:eastAsia="SimSun" w:cs="Arial"/>
                <w:sz w:val="18"/>
                <w:szCs w:val="18"/>
                <w:lang w:val="en-US" w:eastAsia="ja-JP"/>
              </w:rPr>
            </w:pPr>
          </w:p>
        </w:tc>
      </w:tr>
      <w:bookmarkEnd w:id="749"/>
      <w:tr w:rsidR="003B5C40" w:rsidRPr="007E18C1" w14:paraId="7BC9853B" w14:textId="77777777" w:rsidTr="00793586">
        <w:trPr>
          <w:jc w:val="center"/>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trPr>
        <w:tc>
          <w:tcPr>
            <w:tcW w:w="2624" w:type="dxa"/>
          </w:tcPr>
          <w:p w14:paraId="7D090F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FAE71E5" w14:textId="49DF029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6E19071" w14:textId="77777777" w:rsidTr="00793586">
        <w:tblPrEx>
          <w:tblBorders>
            <w:top w:val="none" w:sz="0" w:space="0" w:color="auto"/>
            <w:bottom w:val="none" w:sz="0" w:space="0" w:color="auto"/>
          </w:tblBorders>
        </w:tblPrEx>
        <w:trPr>
          <w:jc w:val="center"/>
        </w:trPr>
        <w:tc>
          <w:tcPr>
            <w:tcW w:w="2624" w:type="dxa"/>
          </w:tcPr>
          <w:p w14:paraId="38C4A53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6B037C5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FC6AA8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Q=12, 17, 22, 27, 32 dB </w:t>
            </w:r>
          </w:p>
          <w:p w14:paraId="0389572A"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p>
        </w:tc>
      </w:tr>
      <w:tr w:rsidR="003B5C40" w:rsidRPr="007E18C1" w14:paraId="65AD4321" w14:textId="77777777" w:rsidTr="00793586">
        <w:tblPrEx>
          <w:tblBorders>
            <w:top w:val="none" w:sz="0" w:space="0" w:color="auto"/>
            <w:bottom w:val="none" w:sz="0" w:space="0" w:color="auto"/>
          </w:tblBorders>
        </w:tblPrEx>
        <w:trPr>
          <w:jc w:val="center"/>
        </w:trPr>
        <w:tc>
          <w:tcPr>
            <w:tcW w:w="2624" w:type="dxa"/>
          </w:tcPr>
          <w:p w14:paraId="566F230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09EC30C"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F6054A2" w14:textId="77777777" w:rsidTr="00793586">
        <w:trPr>
          <w:jc w:val="center"/>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trPr>
        <w:tc>
          <w:tcPr>
            <w:tcW w:w="2624" w:type="dxa"/>
            <w:vAlign w:val="center"/>
          </w:tcPr>
          <w:p w14:paraId="3D9BB3D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194E91DA" w14:textId="3980DDD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rPr>
                <w:rFonts w:eastAsia="SimSun" w:cs="Arial"/>
                <w:sz w:val="18"/>
                <w:szCs w:val="18"/>
                <w:lang w:val="en-US" w:eastAsia="ja-JP"/>
              </w:rPr>
              <w:t>[21]</w:t>
            </w:r>
            <w:r w:rsidRPr="00897EE3">
              <w:rPr>
                <w:rFonts w:eastAsia="SimSun" w:cs="Arial"/>
                <w:sz w:val="18"/>
                <w:szCs w:val="18"/>
                <w:lang w:val="en-US" w:eastAsia="ja-JP"/>
              </w:rPr>
              <w:t xml:space="preserve"> and impulse responses provided by MC.</w:t>
            </w:r>
          </w:p>
        </w:tc>
      </w:tr>
      <w:tr w:rsidR="003B5C40" w:rsidRPr="007E18C1" w14:paraId="356433F8" w14:textId="77777777" w:rsidTr="00793586">
        <w:tblPrEx>
          <w:tblBorders>
            <w:top w:val="none" w:sz="0" w:space="0" w:color="auto"/>
            <w:bottom w:val="none" w:sz="0" w:space="0" w:color="auto"/>
          </w:tblBorders>
        </w:tblPrEx>
        <w:trPr>
          <w:jc w:val="center"/>
        </w:trPr>
        <w:tc>
          <w:tcPr>
            <w:tcW w:w="2624" w:type="dxa"/>
            <w:vAlign w:val="center"/>
          </w:tcPr>
          <w:p w14:paraId="46FC040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D32EAB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9B902E6" w14:textId="77777777" w:rsidTr="00793586">
        <w:tblPrEx>
          <w:tblBorders>
            <w:top w:val="none" w:sz="0" w:space="0" w:color="auto"/>
            <w:bottom w:val="none" w:sz="0" w:space="0" w:color="auto"/>
          </w:tblBorders>
        </w:tblPrEx>
        <w:trPr>
          <w:jc w:val="center"/>
        </w:trPr>
        <w:tc>
          <w:tcPr>
            <w:tcW w:w="2624" w:type="dxa"/>
            <w:vAlign w:val="center"/>
          </w:tcPr>
          <w:p w14:paraId="602A8CB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B65C16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9CE5E19" w14:textId="77777777" w:rsidTr="00793586">
        <w:tblPrEx>
          <w:tblBorders>
            <w:top w:val="none" w:sz="0" w:space="0" w:color="auto"/>
            <w:bottom w:val="none" w:sz="0" w:space="0" w:color="auto"/>
          </w:tblBorders>
        </w:tblPrEx>
        <w:trPr>
          <w:jc w:val="center"/>
        </w:trPr>
        <w:tc>
          <w:tcPr>
            <w:tcW w:w="2624" w:type="dxa"/>
          </w:tcPr>
          <w:p w14:paraId="79B12F2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6A15A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581EA815" w14:textId="77777777" w:rsidTr="00793586">
        <w:tblPrEx>
          <w:tblBorders>
            <w:top w:val="none" w:sz="0" w:space="0" w:color="auto"/>
            <w:bottom w:val="none" w:sz="0" w:space="0" w:color="auto"/>
          </w:tblBorders>
        </w:tblPrEx>
        <w:trPr>
          <w:jc w:val="center"/>
        </w:trPr>
        <w:tc>
          <w:tcPr>
            <w:tcW w:w="2624" w:type="dxa"/>
          </w:tcPr>
          <w:p w14:paraId="4CFCAD2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48BF40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94A14A9" w14:textId="77777777" w:rsidTr="00793586">
        <w:tblPrEx>
          <w:tblBorders>
            <w:top w:val="none" w:sz="0" w:space="0" w:color="auto"/>
            <w:bottom w:val="none" w:sz="0" w:space="0" w:color="auto"/>
          </w:tblBorders>
        </w:tblPrEx>
        <w:trPr>
          <w:jc w:val="center"/>
        </w:trPr>
        <w:tc>
          <w:tcPr>
            <w:tcW w:w="2624" w:type="dxa"/>
          </w:tcPr>
          <w:p w14:paraId="2B23162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7C15BE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E67A2A6" w14:textId="77777777" w:rsidTr="00793586">
        <w:tblPrEx>
          <w:tblBorders>
            <w:top w:val="none" w:sz="0" w:space="0" w:color="auto"/>
            <w:bottom w:val="none" w:sz="0" w:space="0" w:color="auto"/>
          </w:tblBorders>
        </w:tblPrEx>
        <w:trPr>
          <w:jc w:val="center"/>
        </w:trPr>
        <w:tc>
          <w:tcPr>
            <w:tcW w:w="2624" w:type="dxa"/>
          </w:tcPr>
          <w:p w14:paraId="5A0788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6E1673D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1BE733F0" w14:textId="77777777" w:rsidTr="00793586">
        <w:tblPrEx>
          <w:tblBorders>
            <w:top w:val="none" w:sz="0" w:space="0" w:color="auto"/>
            <w:bottom w:val="none" w:sz="0" w:space="0" w:color="auto"/>
          </w:tblBorders>
        </w:tblPrEx>
        <w:trPr>
          <w:jc w:val="center"/>
        </w:trPr>
        <w:tc>
          <w:tcPr>
            <w:tcW w:w="2624" w:type="dxa"/>
          </w:tcPr>
          <w:p w14:paraId="18D7B18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25C1EE7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71891F4" w14:textId="77777777" w:rsidTr="00793586">
        <w:tblPrEx>
          <w:tblBorders>
            <w:top w:val="none" w:sz="0" w:space="0" w:color="auto"/>
            <w:bottom w:val="none" w:sz="0" w:space="0" w:color="auto"/>
          </w:tblBorders>
        </w:tblPrEx>
        <w:trPr>
          <w:jc w:val="center"/>
        </w:trPr>
        <w:tc>
          <w:tcPr>
            <w:tcW w:w="2624" w:type="dxa"/>
          </w:tcPr>
          <w:p w14:paraId="0FC041B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5DA53CC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07CAB572" w14:textId="77777777" w:rsidTr="00793586">
        <w:tblPrEx>
          <w:tblBorders>
            <w:top w:val="none" w:sz="0" w:space="0" w:color="auto"/>
          </w:tblBorders>
        </w:tblPrEx>
        <w:trPr>
          <w:jc w:val="center"/>
        </w:trPr>
        <w:tc>
          <w:tcPr>
            <w:tcW w:w="2624" w:type="dxa"/>
          </w:tcPr>
          <w:p w14:paraId="74A40F4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54EC497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3ADFD947" w14:textId="77777777" w:rsidTr="00793586">
        <w:tblPrEx>
          <w:tblBorders>
            <w:top w:val="none" w:sz="0" w:space="0" w:color="auto"/>
          </w:tblBorders>
        </w:tblPrEx>
        <w:trPr>
          <w:jc w:val="center"/>
        </w:trPr>
        <w:tc>
          <w:tcPr>
            <w:tcW w:w="2624" w:type="dxa"/>
          </w:tcPr>
          <w:p w14:paraId="069F82C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3068ADCA"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75738F8" w14:textId="77777777" w:rsidTr="00793586">
        <w:tblPrEx>
          <w:tblBorders>
            <w:top w:val="none" w:sz="0" w:space="0" w:color="auto"/>
          </w:tblBorders>
        </w:tblPrEx>
        <w:trPr>
          <w:jc w:val="center"/>
        </w:trPr>
        <w:tc>
          <w:tcPr>
            <w:tcW w:w="2624" w:type="dxa"/>
            <w:vAlign w:val="center"/>
          </w:tcPr>
          <w:p w14:paraId="389F49C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51DEB1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German, Mandarin</w:t>
            </w:r>
          </w:p>
        </w:tc>
      </w:tr>
    </w:tbl>
    <w:p w14:paraId="183170D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C.2-2: Preliminaries for Experiment P800-2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7263E38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F545C1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B617ED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49BBC6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6E70D3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c10</w:t>
            </w:r>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1174DB"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5F88F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43FCA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7773C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77B15EA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w:t>
            </w:r>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4B1E856"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9511E9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18102C5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3F823ED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22D8366"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rFonts w:eastAsia="MS PGothic" w:cs="Arial"/>
                <w:sz w:val="16"/>
                <w:szCs w:val="16"/>
                <w:lang w:val="en-US" w:eastAsia="ja-JP"/>
              </w:rPr>
            </w:pPr>
          </w:p>
        </w:tc>
      </w:tr>
      <w:tr w:rsidR="003B5C40" w:rsidRPr="007E18C1" w14:paraId="22E4814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rFonts w:eastAsia="MS PGothic" w:cs="Arial"/>
                <w:sz w:val="16"/>
                <w:szCs w:val="16"/>
                <w:lang w:val="en-US" w:eastAsia="ja-JP"/>
              </w:rPr>
            </w:pPr>
          </w:p>
        </w:tc>
      </w:tr>
      <w:tr w:rsidR="003B5C40" w:rsidRPr="007E18C1" w14:paraId="4361C56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rFonts w:eastAsia="MS PGothic" w:cs="Arial"/>
                <w:sz w:val="16"/>
                <w:szCs w:val="16"/>
                <w:lang w:val="en-US" w:eastAsia="ja-JP"/>
              </w:rPr>
            </w:pPr>
          </w:p>
        </w:tc>
      </w:tr>
      <w:tr w:rsidR="003B5C40" w:rsidRPr="007E18C1" w14:paraId="6126D6F4"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rFonts w:eastAsia="MS PGothic" w:cs="Arial"/>
                <w:sz w:val="16"/>
                <w:szCs w:val="16"/>
                <w:lang w:val="en-US" w:eastAsia="ja-JP"/>
              </w:rPr>
            </w:pPr>
          </w:p>
        </w:tc>
      </w:tr>
      <w:tr w:rsidR="003B5C40" w:rsidRPr="007E18C1" w14:paraId="664C910E" w14:textId="77777777" w:rsidTr="00793586">
        <w:trPr>
          <w:trHeight w:val="70"/>
          <w:jc w:val="center"/>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rFonts w:eastAsia="MS PGothic" w:cs="Arial"/>
                <w:sz w:val="16"/>
                <w:szCs w:val="16"/>
                <w:lang w:val="en-US" w:eastAsia="ja-JP"/>
              </w:rPr>
            </w:pPr>
          </w:p>
        </w:tc>
      </w:tr>
      <w:tr w:rsidR="003B5C40" w:rsidRPr="007E18C1" w14:paraId="2187E299" w14:textId="77777777" w:rsidTr="00793586">
        <w:trPr>
          <w:trHeight w:val="70"/>
          <w:jc w:val="center"/>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rFonts w:eastAsia="SimSun" w:cs="Arial"/>
                <w:sz w:val="16"/>
                <w:szCs w:val="16"/>
              </w:rPr>
            </w:pPr>
            <w:r w:rsidRPr="00897EE3">
              <w:rPr>
                <w:rFonts w:eastAsia="SimSun" w:cs="Arial"/>
                <w:sz w:val="16"/>
                <w:szCs w:val="16"/>
              </w:rPr>
              <w:t>MNRU Q=12 dB</w:t>
            </w:r>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rFonts w:eastAsia="MS PGothic" w:cs="Arial"/>
                <w:sz w:val="16"/>
                <w:szCs w:val="16"/>
                <w:lang w:val="en-US" w:eastAsia="ja-JP"/>
              </w:rPr>
            </w:pPr>
          </w:p>
        </w:tc>
      </w:tr>
      <w:tr w:rsidR="003B5C40" w:rsidRPr="007E18C1" w14:paraId="7401C4A0"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rFonts w:eastAsia="MS PGothic" w:cs="Arial"/>
                <w:sz w:val="16"/>
                <w:szCs w:val="16"/>
                <w:lang w:val="en-US" w:eastAsia="ja-JP"/>
              </w:rPr>
            </w:pPr>
          </w:p>
        </w:tc>
      </w:tr>
      <w:tr w:rsidR="003B5C40" w:rsidRPr="007E18C1" w14:paraId="54328075"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rFonts w:eastAsia="MS PGothic" w:cs="Arial"/>
                <w:sz w:val="16"/>
                <w:szCs w:val="16"/>
                <w:lang w:val="en-US" w:eastAsia="ja-JP"/>
              </w:rPr>
            </w:pPr>
          </w:p>
        </w:tc>
      </w:tr>
      <w:tr w:rsidR="003B5C40" w:rsidRPr="007E18C1" w14:paraId="3F642EB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rFonts w:eastAsia="SimSun" w:cs="Arial"/>
                <w:sz w:val="16"/>
                <w:szCs w:val="16"/>
              </w:rPr>
            </w:pPr>
            <w:r w:rsidRPr="00897EE3">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rFonts w:eastAsia="MS PGothic" w:cs="Arial"/>
                <w:sz w:val="16"/>
                <w:szCs w:val="16"/>
                <w:lang w:val="en-US" w:eastAsia="ja-JP"/>
              </w:rPr>
            </w:pPr>
          </w:p>
        </w:tc>
      </w:tr>
      <w:tr w:rsidR="003B5C40" w:rsidRPr="007E18C1" w14:paraId="6464A3B8"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rFonts w:eastAsia="MS PGothic" w:cs="Arial"/>
                <w:sz w:val="16"/>
                <w:szCs w:val="16"/>
                <w:lang w:val="en-US" w:eastAsia="ja-JP"/>
              </w:rPr>
            </w:pPr>
          </w:p>
        </w:tc>
      </w:tr>
      <w:tr w:rsidR="003B5C40" w:rsidRPr="007E18C1" w14:paraId="4FB8FCA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rFonts w:eastAsia="MS PGothic" w:cs="Arial"/>
                <w:sz w:val="16"/>
                <w:szCs w:val="16"/>
                <w:lang w:val="en-US" w:eastAsia="ja-JP"/>
              </w:rPr>
            </w:pPr>
          </w:p>
        </w:tc>
      </w:tr>
      <w:tr w:rsidR="003B5C40" w:rsidRPr="007E18C1" w14:paraId="184DE65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rFonts w:eastAsia="MS PGothic" w:cs="Arial"/>
                <w:sz w:val="16"/>
                <w:szCs w:val="16"/>
                <w:lang w:val="en-US" w:eastAsia="ja-JP"/>
              </w:rPr>
            </w:pPr>
          </w:p>
        </w:tc>
      </w:tr>
      <w:tr w:rsidR="003B5C40" w:rsidRPr="007E18C1" w14:paraId="7067007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rFonts w:eastAsia="MS PGothic" w:cs="Arial"/>
                <w:sz w:val="16"/>
                <w:szCs w:val="16"/>
                <w:lang w:val="en-US" w:eastAsia="ja-JP"/>
              </w:rPr>
            </w:pPr>
          </w:p>
        </w:tc>
      </w:tr>
      <w:tr w:rsidR="003B5C40" w:rsidRPr="007E18C1" w14:paraId="1112456D"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rFonts w:eastAsia="MS PGothic" w:cs="Arial"/>
                <w:sz w:val="16"/>
                <w:szCs w:val="16"/>
                <w:lang w:val="en-US" w:eastAsia="ja-JP"/>
              </w:rPr>
            </w:pPr>
          </w:p>
        </w:tc>
      </w:tr>
      <w:tr w:rsidR="003B5C40" w:rsidRPr="007E18C1" w14:paraId="15F96F2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rFonts w:eastAsia="MS PGothic" w:cs="Arial"/>
                <w:sz w:val="16"/>
                <w:szCs w:val="16"/>
                <w:lang w:val="en-US" w:eastAsia="ja-JP"/>
              </w:rPr>
            </w:pPr>
          </w:p>
        </w:tc>
      </w:tr>
      <w:tr w:rsidR="003B5C40" w:rsidRPr="007E18C1" w14:paraId="1879CBEC"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rFonts w:eastAsia="MS PGothic" w:cs="Arial"/>
                <w:sz w:val="16"/>
                <w:szCs w:val="16"/>
                <w:lang w:val="en-US" w:eastAsia="ja-JP"/>
              </w:rPr>
            </w:pPr>
          </w:p>
        </w:tc>
      </w:tr>
      <w:tr w:rsidR="003B5C40" w:rsidRPr="007E18C1" w14:paraId="7C0BD655"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rFonts w:eastAsia="MS PGothic" w:cs="Arial"/>
                <w:sz w:val="16"/>
                <w:szCs w:val="16"/>
                <w:lang w:val="en-US" w:eastAsia="ja-JP"/>
              </w:rPr>
            </w:pPr>
          </w:p>
        </w:tc>
      </w:tr>
      <w:tr w:rsidR="003B5C40" w:rsidRPr="007E18C1" w14:paraId="410EAC6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rFonts w:eastAsia="MS PGothic" w:cs="Arial"/>
                <w:sz w:val="16"/>
                <w:szCs w:val="16"/>
                <w:lang w:val="en-US" w:eastAsia="ja-JP"/>
              </w:rPr>
            </w:pPr>
          </w:p>
        </w:tc>
      </w:tr>
      <w:tr w:rsidR="003B5C40" w:rsidRPr="007E18C1" w14:paraId="7813DFD4"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rFonts w:eastAsia="MS PGothic" w:cs="Arial"/>
                <w:sz w:val="16"/>
                <w:szCs w:val="16"/>
                <w:lang w:val="en-US" w:eastAsia="ja-JP"/>
              </w:rPr>
            </w:pPr>
          </w:p>
        </w:tc>
      </w:tr>
      <w:tr w:rsidR="003B5C40" w:rsidRPr="007E18C1" w14:paraId="35C7708F"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rFonts w:eastAsia="MS PGothic" w:cs="Arial"/>
                <w:sz w:val="16"/>
                <w:szCs w:val="16"/>
                <w:lang w:val="en-US" w:eastAsia="ja-JP"/>
              </w:rPr>
            </w:pPr>
          </w:p>
        </w:tc>
      </w:tr>
      <w:tr w:rsidR="003B5C40" w:rsidRPr="007E18C1" w14:paraId="7C0CE7C0"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rFonts w:eastAsia="MS PGothic" w:cs="Arial"/>
                <w:sz w:val="16"/>
                <w:szCs w:val="16"/>
                <w:lang w:val="en-US" w:eastAsia="ja-JP"/>
              </w:rPr>
            </w:pPr>
          </w:p>
        </w:tc>
      </w:tr>
      <w:tr w:rsidR="003B5C40" w:rsidRPr="007E18C1" w14:paraId="2B0FEB67" w14:textId="77777777" w:rsidTr="00793586">
        <w:trPr>
          <w:trHeight w:val="42"/>
          <w:jc w:val="center"/>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rFonts w:eastAsia="MS PGothic" w:cs="Arial"/>
                <w:sz w:val="16"/>
                <w:szCs w:val="16"/>
                <w:lang w:val="en-US" w:eastAsia="ja-JP"/>
              </w:rPr>
            </w:pPr>
          </w:p>
        </w:tc>
      </w:tr>
      <w:tr w:rsidR="003B5C40" w:rsidRPr="007E18C1" w14:paraId="4D4877DC" w14:textId="77777777" w:rsidTr="00793586">
        <w:trPr>
          <w:trHeight w:val="52"/>
          <w:jc w:val="center"/>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rFonts w:eastAsia="MS PGothic" w:cs="Arial"/>
                <w:sz w:val="16"/>
                <w:szCs w:val="16"/>
                <w:lang w:val="en-US" w:eastAsia="ja-JP"/>
              </w:rPr>
            </w:pPr>
          </w:p>
        </w:tc>
      </w:tr>
      <w:tr w:rsidR="003B5C40" w:rsidRPr="007E18C1" w14:paraId="7AD38A80"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rFonts w:eastAsia="MS PGothic" w:cs="Arial"/>
                <w:sz w:val="16"/>
                <w:szCs w:val="16"/>
                <w:lang w:val="en-US" w:eastAsia="ja-JP"/>
              </w:rPr>
            </w:pPr>
          </w:p>
        </w:tc>
      </w:tr>
      <w:tr w:rsidR="003B5C40" w:rsidRPr="007E18C1" w14:paraId="54961BA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rFonts w:eastAsia="MS PGothic" w:cs="Arial"/>
                <w:sz w:val="16"/>
                <w:szCs w:val="16"/>
                <w:lang w:val="en-US" w:eastAsia="ja-JP"/>
              </w:rPr>
            </w:pPr>
          </w:p>
        </w:tc>
      </w:tr>
      <w:tr w:rsidR="003B5C40" w:rsidRPr="007E18C1" w14:paraId="1BE561CC"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rFonts w:eastAsia="SimSun" w:cs="Arial"/>
                <w:sz w:val="16"/>
                <w:szCs w:val="16"/>
              </w:rPr>
            </w:pPr>
            <w:r w:rsidRPr="00897EE3">
              <w:rPr>
                <w:rFonts w:eastAsia="SimSun" w:cs="Arial"/>
                <w:sz w:val="16"/>
                <w:szCs w:val="16"/>
              </w:rPr>
              <w:t>NWT c12 OR BT c11</w:t>
            </w:r>
          </w:p>
        </w:tc>
      </w:tr>
      <w:tr w:rsidR="003B5C40" w:rsidRPr="007E18C1" w14:paraId="4E34F2EE"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7B70094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c14 OR BT c13</w:t>
            </w:r>
          </w:p>
        </w:tc>
      </w:tr>
      <w:tr w:rsidR="003B5C40" w:rsidRPr="007E18C1" w14:paraId="147C110A"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3F348F4C"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rFonts w:eastAsia="SimSun" w:cs="Arial"/>
                <w:sz w:val="16"/>
                <w:szCs w:val="16"/>
              </w:rPr>
            </w:pPr>
            <w:r w:rsidRPr="00897EE3">
              <w:rPr>
                <w:rFonts w:eastAsia="SimSun" w:cs="Arial"/>
                <w:sz w:val="16"/>
                <w:szCs w:val="16"/>
              </w:rPr>
              <w:t>NWT c17 OR BT c16</w:t>
            </w:r>
          </w:p>
        </w:tc>
      </w:tr>
      <w:tr w:rsidR="003B5C40" w:rsidRPr="007E18C1" w14:paraId="3A6C0957"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240BD2A1"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16472D76"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 xml:space="preserve">NWT c21 OR BT c20 </w:t>
            </w:r>
          </w:p>
        </w:tc>
      </w:tr>
      <w:tr w:rsidR="003B5C40" w:rsidRPr="007E18C1" w14:paraId="2D637F6E"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4389C05B"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41AED98C"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c25 OR BT c24</w:t>
            </w:r>
          </w:p>
        </w:tc>
      </w:tr>
    </w:tbl>
    <w:p w14:paraId="6BDCA068" w14:textId="77777777" w:rsidR="003B5C40" w:rsidRPr="00897EE3" w:rsidRDefault="003B5C40" w:rsidP="003B5C40"/>
    <w:p w14:paraId="0A0299B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20D0A6FA" w14:textId="77777777" w:rsidR="003B5C40" w:rsidRPr="00897EE3" w:rsidRDefault="003B5C40" w:rsidP="00363DF3">
      <w:pPr>
        <w:pStyle w:val="Heading2"/>
      </w:pPr>
      <w:bookmarkStart w:id="750" w:name="_Toc167234769"/>
      <w:bookmarkStart w:id="751" w:name="_Toc167314876"/>
      <w:bookmarkStart w:id="752" w:name="_Toc167316035"/>
      <w:bookmarkStart w:id="753" w:name="_Toc167316459"/>
      <w:bookmarkStart w:id="754" w:name="_Toc167377050"/>
      <w:bookmarkStart w:id="755" w:name="MCCQCTEMPBM_00000032"/>
      <w:r w:rsidRPr="00897EE3">
        <w:t>C.2.2</w:t>
      </w:r>
      <w:r w:rsidRPr="00897EE3">
        <w:tab/>
        <w:t>Content type categories and scene definitions</w:t>
      </w:r>
      <w:bookmarkEnd w:id="750"/>
      <w:bookmarkEnd w:id="751"/>
      <w:bookmarkEnd w:id="752"/>
      <w:bookmarkEnd w:id="753"/>
      <w:bookmarkEnd w:id="754"/>
      <w:r w:rsidRPr="00897EE3">
        <w:t xml:space="preserve"> </w:t>
      </w:r>
    </w:p>
    <w:bookmarkEnd w:id="755"/>
    <w:p w14:paraId="7FA28AF3" w14:textId="77777777" w:rsidR="003B5C40" w:rsidRPr="00897EE3" w:rsidRDefault="003B5C40" w:rsidP="003B5C40">
      <w:pPr>
        <w:rPr>
          <w:lang w:val="en-US" w:eastAsia="ja-JP"/>
        </w:rPr>
      </w:pPr>
    </w:p>
    <w:p w14:paraId="19B98D15" w14:textId="77777777" w:rsidR="003B5C40" w:rsidRPr="00897EE3" w:rsidRDefault="003B5C40" w:rsidP="003B5C40">
      <w:pPr>
        <w:pStyle w:val="TH"/>
      </w:pPr>
      <w:r w:rsidRPr="00897EE3">
        <w:t>Table C.2-4: Content type categories and scene definitions</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trPr>
        <w:tc>
          <w:tcPr>
            <w:tcW w:w="910" w:type="dxa"/>
            <w:noWrap/>
            <w:hideMark/>
          </w:tcPr>
          <w:p w14:paraId="7E661B6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759" w:type="dxa"/>
            <w:noWrap/>
            <w:hideMark/>
          </w:tcPr>
          <w:p w14:paraId="2E35D772" w14:textId="77777777" w:rsidR="003B5C40" w:rsidRPr="00897EE3" w:rsidRDefault="003B5C40" w:rsidP="00793586">
            <w:pPr>
              <w:rPr>
                <w:rFonts w:cs="Arial"/>
                <w:bCs/>
                <w:iCs/>
                <w:sz w:val="16"/>
                <w:szCs w:val="16"/>
                <w:lang w:val="en-US"/>
              </w:rPr>
            </w:pPr>
            <w:r w:rsidRPr="00897EE3">
              <w:rPr>
                <w:rFonts w:cs="Arial"/>
                <w:bCs/>
                <w:iCs/>
                <w:sz w:val="16"/>
                <w:szCs w:val="16"/>
                <w:lang w:val="en-US"/>
              </w:rPr>
              <w:t>Room</w:t>
            </w:r>
          </w:p>
        </w:tc>
        <w:tc>
          <w:tcPr>
            <w:tcW w:w="857" w:type="dxa"/>
            <w:noWrap/>
            <w:hideMark/>
          </w:tcPr>
          <w:p w14:paraId="6296FD8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109" w:type="dxa"/>
          </w:tcPr>
          <w:p w14:paraId="55888745"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35" w:type="dxa"/>
          </w:tcPr>
          <w:p w14:paraId="71BA457E" w14:textId="77777777" w:rsidR="003B5C40" w:rsidRPr="00897EE3" w:rsidRDefault="003B5C40" w:rsidP="00793586">
            <w:pPr>
              <w:rPr>
                <w:rFonts w:cs="Arial"/>
                <w:bCs/>
                <w:iCs/>
                <w:sz w:val="16"/>
                <w:szCs w:val="16"/>
                <w:lang w:val="en-US"/>
              </w:rPr>
            </w:pPr>
            <w:r w:rsidRPr="00897EE3">
              <w:rPr>
                <w:rFonts w:cs="Arial"/>
                <w:bCs/>
                <w:iCs/>
                <w:sz w:val="16"/>
                <w:szCs w:val="16"/>
                <w:lang w:val="en-US"/>
              </w:rPr>
              <w:t>Background</w:t>
            </w:r>
          </w:p>
        </w:tc>
        <w:tc>
          <w:tcPr>
            <w:tcW w:w="676" w:type="dxa"/>
          </w:tcPr>
          <w:p w14:paraId="1208F467"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SNR </w:t>
            </w:r>
          </w:p>
          <w:p w14:paraId="7C94D008" w14:textId="77777777" w:rsidR="003B5C40" w:rsidRPr="00897EE3" w:rsidRDefault="003B5C40" w:rsidP="00793586">
            <w:pPr>
              <w:rPr>
                <w:rFonts w:cs="Arial"/>
                <w:bCs/>
                <w:iCs/>
                <w:sz w:val="16"/>
                <w:szCs w:val="16"/>
                <w:lang w:val="en-US"/>
              </w:rPr>
            </w:pPr>
            <w:r w:rsidRPr="00897EE3">
              <w:rPr>
                <w:rFonts w:cs="Arial"/>
                <w:bCs/>
                <w:iCs/>
                <w:sz w:val="16"/>
                <w:szCs w:val="16"/>
                <w:lang w:val="en-US"/>
              </w:rPr>
              <w:t>In dB</w:t>
            </w:r>
          </w:p>
        </w:tc>
        <w:tc>
          <w:tcPr>
            <w:tcW w:w="972" w:type="dxa"/>
            <w:noWrap/>
            <w:hideMark/>
          </w:tcPr>
          <w:p w14:paraId="73FDC115" w14:textId="40CE1096" w:rsidR="003B5C40" w:rsidRPr="00897EE3" w:rsidRDefault="003B5C40" w:rsidP="00793586">
            <w:pPr>
              <w:rPr>
                <w:rFonts w:cs="Arial"/>
                <w:bCs/>
                <w:iCs/>
                <w:sz w:val="16"/>
                <w:szCs w:val="16"/>
                <w:lang w:val="en-US"/>
              </w:rPr>
            </w:pPr>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1076" w:type="dxa"/>
            <w:noWrap/>
            <w:hideMark/>
          </w:tcPr>
          <w:p w14:paraId="68E53E55" w14:textId="77777777" w:rsidR="003B5C40" w:rsidRPr="00897EE3" w:rsidRDefault="003B5C40" w:rsidP="00793586">
            <w:pPr>
              <w:rPr>
                <w:rFonts w:cs="Arial"/>
                <w:bCs/>
                <w:iCs/>
                <w:sz w:val="16"/>
                <w:szCs w:val="16"/>
                <w:lang w:val="en-US"/>
              </w:rPr>
            </w:pPr>
            <w:r w:rsidRPr="00897EE3">
              <w:rPr>
                <w:rFonts w:cs="Arial"/>
                <w:bCs/>
                <w:iCs/>
                <w:sz w:val="16"/>
                <w:szCs w:val="16"/>
                <w:lang w:val="en-US"/>
              </w:rPr>
              <w:t>Bandwidth</w:t>
            </w:r>
          </w:p>
        </w:tc>
        <w:tc>
          <w:tcPr>
            <w:tcW w:w="1106" w:type="dxa"/>
          </w:tcPr>
          <w:p w14:paraId="3D953EE3" w14:textId="3C5F27C7"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p>
        </w:tc>
        <w:tc>
          <w:tcPr>
            <w:tcW w:w="898" w:type="dxa"/>
          </w:tcPr>
          <w:p w14:paraId="219A558C"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5DDEDF1D" w14:textId="77777777" w:rsidTr="00793586">
        <w:trPr>
          <w:trHeight w:val="290"/>
        </w:trPr>
        <w:tc>
          <w:tcPr>
            <w:tcW w:w="910" w:type="dxa"/>
            <w:noWrap/>
            <w:hideMark/>
          </w:tcPr>
          <w:p w14:paraId="341D67A8"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759" w:type="dxa"/>
            <w:noWrap/>
            <w:hideMark/>
          </w:tcPr>
          <w:p w14:paraId="671E692D"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857" w:type="dxa"/>
            <w:noWrap/>
            <w:hideMark/>
          </w:tcPr>
          <w:p w14:paraId="14B5D8B0"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1109" w:type="dxa"/>
          </w:tcPr>
          <w:p w14:paraId="1F469CA6" w14:textId="77777777" w:rsidR="003B5C40" w:rsidRPr="00897EE3" w:rsidRDefault="003B5C40" w:rsidP="00793586">
            <w:pPr>
              <w:rPr>
                <w:rFonts w:cs="Arial"/>
                <w:iCs/>
                <w:sz w:val="16"/>
                <w:szCs w:val="16"/>
                <w:lang w:val="en-US"/>
              </w:rPr>
            </w:pPr>
            <w:r w:rsidRPr="00897EE3">
              <w:rPr>
                <w:rFonts w:cs="Arial"/>
                <w:iCs/>
                <w:sz w:val="16"/>
                <w:szCs w:val="16"/>
                <w:lang w:val="en-US"/>
              </w:rPr>
              <w:t>A-B  Cardioid pair20 cm</w:t>
            </w:r>
          </w:p>
        </w:tc>
        <w:tc>
          <w:tcPr>
            <w:tcW w:w="1135" w:type="dxa"/>
          </w:tcPr>
          <w:p w14:paraId="72F4556F"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676" w:type="dxa"/>
          </w:tcPr>
          <w:p w14:paraId="227E67F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666D36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11C824F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463F6482" w14:textId="77777777" w:rsidR="003B5C40" w:rsidRPr="00897EE3" w:rsidRDefault="003B5C40" w:rsidP="00793586">
            <w:pPr>
              <w:rPr>
                <w:rFonts w:cs="Arial"/>
                <w:iCs/>
                <w:sz w:val="16"/>
                <w:szCs w:val="16"/>
                <w:lang w:val="en-US"/>
              </w:rPr>
            </w:pPr>
          </w:p>
          <w:p w14:paraId="08FFB954" w14:textId="77777777" w:rsidR="003B5C40" w:rsidRPr="00897EE3" w:rsidRDefault="003B5C40" w:rsidP="00793586">
            <w:pPr>
              <w:rPr>
                <w:rFonts w:cs="Arial"/>
                <w:iCs/>
                <w:sz w:val="16"/>
                <w:szCs w:val="16"/>
                <w:lang w:val="en-US"/>
              </w:rPr>
            </w:pPr>
            <w:r w:rsidRPr="00897EE3">
              <w:rPr>
                <w:rFonts w:cs="Arial"/>
                <w:iCs/>
                <w:sz w:val="16"/>
                <w:szCs w:val="16"/>
                <w:lang w:val="en-US"/>
              </w:rPr>
              <w:t>Driver-Passenger</w:t>
            </w:r>
          </w:p>
          <w:p w14:paraId="557586C8" w14:textId="77777777" w:rsidR="003B5C40" w:rsidRPr="00897EE3" w:rsidRDefault="003B5C40" w:rsidP="00793586">
            <w:pPr>
              <w:rPr>
                <w:rFonts w:cs="Arial"/>
                <w:iCs/>
                <w:sz w:val="16"/>
                <w:szCs w:val="16"/>
                <w:lang w:val="en-US"/>
              </w:rPr>
            </w:pPr>
            <w:r w:rsidRPr="00897EE3">
              <w:rPr>
                <w:rFonts w:cs="Arial"/>
                <w:iCs/>
                <w:sz w:val="16"/>
                <w:szCs w:val="16"/>
                <w:lang w:val="en-US"/>
              </w:rPr>
              <w:t>BackRight-Driver</w:t>
            </w:r>
          </w:p>
          <w:p w14:paraId="18C09A80" w14:textId="77777777" w:rsidR="003B5C40" w:rsidRPr="00897EE3" w:rsidRDefault="003B5C40" w:rsidP="00793586">
            <w:pPr>
              <w:rPr>
                <w:rFonts w:cs="Arial"/>
                <w:iCs/>
                <w:sz w:val="16"/>
                <w:szCs w:val="16"/>
                <w:lang w:val="en-US"/>
              </w:rPr>
            </w:pPr>
            <w:r w:rsidRPr="00897EE3">
              <w:rPr>
                <w:rFonts w:cs="Arial"/>
                <w:iCs/>
                <w:sz w:val="16"/>
                <w:szCs w:val="16"/>
                <w:lang w:val="en-US"/>
              </w:rPr>
              <w:t>Driver-BackCenter</w:t>
            </w:r>
          </w:p>
          <w:p w14:paraId="2FF3CCEF" w14:textId="77777777" w:rsidR="003B5C40" w:rsidRPr="00897EE3" w:rsidRDefault="003B5C40" w:rsidP="00793586">
            <w:pPr>
              <w:rPr>
                <w:rFonts w:cs="Arial"/>
                <w:iCs/>
                <w:sz w:val="16"/>
                <w:szCs w:val="16"/>
                <w:lang w:val="en-US"/>
              </w:rPr>
            </w:pPr>
            <w:r w:rsidRPr="00897EE3">
              <w:rPr>
                <w:rFonts w:cs="Arial"/>
                <w:iCs/>
                <w:sz w:val="16"/>
                <w:szCs w:val="16"/>
                <w:lang w:val="en-US"/>
              </w:rPr>
              <w:t>BackLeft-Driver</w:t>
            </w:r>
          </w:p>
          <w:p w14:paraId="3709BBA6" w14:textId="77777777" w:rsidR="003B5C40" w:rsidRPr="00897EE3" w:rsidRDefault="003B5C40" w:rsidP="00793586">
            <w:pPr>
              <w:rPr>
                <w:rFonts w:cs="Arial"/>
                <w:iCs/>
                <w:sz w:val="16"/>
                <w:szCs w:val="16"/>
                <w:lang w:val="en-US"/>
              </w:rPr>
            </w:pPr>
            <w:r w:rsidRPr="00897EE3">
              <w:rPr>
                <w:rFonts w:cs="Arial"/>
                <w:iCs/>
                <w:sz w:val="16"/>
                <w:szCs w:val="16"/>
                <w:lang w:val="en-US"/>
              </w:rPr>
              <w:t>BackRight-BackLeft</w:t>
            </w:r>
          </w:p>
          <w:p w14:paraId="0B70AC72" w14:textId="77777777" w:rsidR="003B5C40" w:rsidRPr="00897EE3" w:rsidRDefault="003B5C40" w:rsidP="00793586">
            <w:pPr>
              <w:rPr>
                <w:rFonts w:cs="Arial"/>
                <w:iCs/>
                <w:sz w:val="16"/>
                <w:szCs w:val="16"/>
                <w:lang w:val="en-US"/>
              </w:rPr>
            </w:pPr>
            <w:r w:rsidRPr="00897EE3">
              <w:rPr>
                <w:rFonts w:cs="Arial"/>
                <w:iCs/>
                <w:sz w:val="16"/>
                <w:szCs w:val="16"/>
                <w:lang w:val="en-US"/>
              </w:rPr>
              <w:t>BackCenter-BackRight</w:t>
            </w:r>
          </w:p>
        </w:tc>
        <w:tc>
          <w:tcPr>
            <w:tcW w:w="898" w:type="dxa"/>
          </w:tcPr>
          <w:p w14:paraId="7C943C6B"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718CF888" w14:textId="77777777" w:rsidTr="00793586">
        <w:trPr>
          <w:trHeight w:val="290"/>
        </w:trPr>
        <w:tc>
          <w:tcPr>
            <w:tcW w:w="910" w:type="dxa"/>
            <w:noWrap/>
            <w:hideMark/>
          </w:tcPr>
          <w:p w14:paraId="4A223A5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759" w:type="dxa"/>
            <w:noWrap/>
            <w:hideMark/>
          </w:tcPr>
          <w:p w14:paraId="1E242D04"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857" w:type="dxa"/>
            <w:noWrap/>
            <w:hideMark/>
          </w:tcPr>
          <w:p w14:paraId="6CDFA208"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1109" w:type="dxa"/>
          </w:tcPr>
          <w:p w14:paraId="5A57F3DB" w14:textId="77777777" w:rsidR="003B5C40" w:rsidRPr="00897EE3" w:rsidRDefault="003B5C40" w:rsidP="00793586">
            <w:pPr>
              <w:rPr>
                <w:rFonts w:cs="Arial"/>
                <w:iCs/>
                <w:sz w:val="16"/>
                <w:szCs w:val="16"/>
                <w:lang w:val="en-US"/>
              </w:rPr>
            </w:pPr>
            <w:r w:rsidRPr="00897EE3">
              <w:rPr>
                <w:rFonts w:cs="Arial"/>
                <w:iCs/>
                <w:sz w:val="16"/>
                <w:szCs w:val="16"/>
                <w:lang w:val="en-US"/>
              </w:rPr>
              <w:t>A-B (20cm)</w:t>
            </w:r>
          </w:p>
        </w:tc>
        <w:tc>
          <w:tcPr>
            <w:tcW w:w="1135" w:type="dxa"/>
          </w:tcPr>
          <w:p w14:paraId="7B33086C" w14:textId="77777777" w:rsidR="003B5C40" w:rsidRPr="00897EE3" w:rsidRDefault="003B5C40" w:rsidP="00793586">
            <w:pPr>
              <w:rPr>
                <w:rFonts w:cs="Arial"/>
                <w:iCs/>
                <w:sz w:val="16"/>
                <w:szCs w:val="16"/>
                <w:lang w:val="en-US"/>
              </w:rPr>
            </w:pPr>
            <w:r w:rsidRPr="00897EE3">
              <w:rPr>
                <w:rFonts w:cs="Arial"/>
                <w:iCs/>
                <w:sz w:val="16"/>
                <w:szCs w:val="16"/>
                <w:lang w:val="en-US"/>
              </w:rPr>
              <w:t>street</w:t>
            </w:r>
          </w:p>
        </w:tc>
        <w:tc>
          <w:tcPr>
            <w:tcW w:w="676" w:type="dxa"/>
          </w:tcPr>
          <w:p w14:paraId="6FD71EB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2AC1C8D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741C347"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0ED7453" w14:textId="77777777" w:rsidR="003B5C40" w:rsidRPr="00897EE3" w:rsidRDefault="003B5C40" w:rsidP="00793586">
            <w:pPr>
              <w:rPr>
                <w:rFonts w:cs="Arial"/>
                <w:iCs/>
                <w:sz w:val="16"/>
                <w:szCs w:val="16"/>
                <w:lang w:val="en-US"/>
              </w:rPr>
            </w:pPr>
          </w:p>
          <w:p w14:paraId="109485D2" w14:textId="77777777" w:rsidR="003B5C40" w:rsidRPr="00897EE3" w:rsidRDefault="003B5C40" w:rsidP="00793586">
            <w:pPr>
              <w:rPr>
                <w:rFonts w:cs="Arial"/>
                <w:iCs/>
                <w:sz w:val="16"/>
                <w:szCs w:val="16"/>
                <w:lang w:val="en-US"/>
              </w:rPr>
            </w:pPr>
            <w:r w:rsidRPr="00897EE3">
              <w:rPr>
                <w:rFonts w:cs="Arial"/>
                <w:iCs/>
                <w:sz w:val="16"/>
                <w:szCs w:val="16"/>
                <w:lang w:val="en-US"/>
              </w:rPr>
              <w:t>Regularly spaced around the microphone</w:t>
            </w:r>
          </w:p>
        </w:tc>
        <w:tc>
          <w:tcPr>
            <w:tcW w:w="898" w:type="dxa"/>
          </w:tcPr>
          <w:p w14:paraId="2CDE91D2"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707F9010" w14:textId="77777777" w:rsidTr="00793586">
        <w:trPr>
          <w:trHeight w:val="290"/>
        </w:trPr>
        <w:tc>
          <w:tcPr>
            <w:tcW w:w="910" w:type="dxa"/>
            <w:noWrap/>
            <w:hideMark/>
          </w:tcPr>
          <w:p w14:paraId="4827720A"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759" w:type="dxa"/>
            <w:noWrap/>
            <w:hideMark/>
          </w:tcPr>
          <w:p w14:paraId="2C4ED468"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67376D66"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546CD72B"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35" w:type="dxa"/>
          </w:tcPr>
          <w:p w14:paraId="6E8762C9"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5AE5B4E0"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3958D8F5"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2087F1D8"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1A559FD9" w14:textId="77777777" w:rsidR="003B5C40" w:rsidRPr="00897EE3" w:rsidRDefault="003B5C40" w:rsidP="00793586">
            <w:pPr>
              <w:rPr>
                <w:rFonts w:cs="Arial"/>
                <w:iCs/>
                <w:sz w:val="16"/>
                <w:szCs w:val="16"/>
                <w:lang w:val="en-US"/>
              </w:rPr>
            </w:pPr>
          </w:p>
          <w:p w14:paraId="61E1FA08"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541F992"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F1028C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9F888B2"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EA0F5EB"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00072FBC"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EBF0069"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6C0F5502" w14:textId="77777777" w:rsidTr="00793586">
        <w:trPr>
          <w:trHeight w:val="290"/>
        </w:trPr>
        <w:tc>
          <w:tcPr>
            <w:tcW w:w="910" w:type="dxa"/>
            <w:noWrap/>
            <w:hideMark/>
          </w:tcPr>
          <w:p w14:paraId="68C6AE1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759" w:type="dxa"/>
            <w:noWrap/>
            <w:hideMark/>
          </w:tcPr>
          <w:p w14:paraId="2910D6E9"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0611717B"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663B1E13"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35" w:type="dxa"/>
          </w:tcPr>
          <w:p w14:paraId="04FDA70E"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11FE89FF"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00C12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50FF7E0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493235D" w14:textId="77777777" w:rsidR="003B5C40" w:rsidRPr="00897EE3" w:rsidRDefault="003B5C40" w:rsidP="00793586">
            <w:pPr>
              <w:rPr>
                <w:rFonts w:cs="Arial"/>
                <w:iCs/>
                <w:sz w:val="16"/>
                <w:szCs w:val="16"/>
                <w:lang w:val="en-US"/>
              </w:rPr>
            </w:pPr>
          </w:p>
          <w:p w14:paraId="4BC0AFE7"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A291A3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55DEAB82"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A666EA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26B08B29"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5DD77318"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D673956"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50367D71" w14:textId="77777777" w:rsidTr="00793586">
        <w:trPr>
          <w:trHeight w:val="290"/>
        </w:trPr>
        <w:tc>
          <w:tcPr>
            <w:tcW w:w="910" w:type="dxa"/>
            <w:noWrap/>
            <w:hideMark/>
          </w:tcPr>
          <w:p w14:paraId="233D137B"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759" w:type="dxa"/>
            <w:noWrap/>
            <w:hideMark/>
          </w:tcPr>
          <w:p w14:paraId="792122C8"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07404F57"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493079A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35" w:type="dxa"/>
          </w:tcPr>
          <w:p w14:paraId="63B896BF"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3B7C005E"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1F26EDF7"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3383F21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7EA9878" w14:textId="77777777" w:rsidR="003B5C40" w:rsidRPr="00897EE3" w:rsidRDefault="003B5C40" w:rsidP="00793586">
            <w:pPr>
              <w:rPr>
                <w:rFonts w:cs="Arial"/>
                <w:iCs/>
                <w:sz w:val="16"/>
                <w:szCs w:val="16"/>
                <w:lang w:val="en-US"/>
              </w:rPr>
            </w:pPr>
          </w:p>
          <w:p w14:paraId="2DE81E11"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3CD65049"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04D2DFC2"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28DEC3C9"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0509B33D"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602DEDFF"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98" w:type="dxa"/>
          </w:tcPr>
          <w:p w14:paraId="5D102A60"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10BD382B" w14:textId="77777777" w:rsidTr="00793586">
        <w:trPr>
          <w:trHeight w:val="290"/>
        </w:trPr>
        <w:tc>
          <w:tcPr>
            <w:tcW w:w="910" w:type="dxa"/>
            <w:noWrap/>
            <w:hideMark/>
          </w:tcPr>
          <w:p w14:paraId="5577265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759" w:type="dxa"/>
            <w:noWrap/>
            <w:hideMark/>
          </w:tcPr>
          <w:p w14:paraId="57071D6A"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470059BA"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737F15D3"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35" w:type="dxa"/>
          </w:tcPr>
          <w:p w14:paraId="6D753703"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44CC5591"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FB6FA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1F7E4B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E0E020A" w14:textId="77777777" w:rsidR="003B5C40" w:rsidRPr="00897EE3" w:rsidRDefault="003B5C40" w:rsidP="00793586">
            <w:pPr>
              <w:rPr>
                <w:rFonts w:cs="Arial"/>
                <w:iCs/>
                <w:sz w:val="16"/>
                <w:szCs w:val="16"/>
                <w:lang w:val="en-US"/>
              </w:rPr>
            </w:pPr>
          </w:p>
          <w:p w14:paraId="7A71375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465BCA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E044D9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762115F5"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E54471F"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239587D"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5D04805C"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41AABE35" w14:textId="77777777" w:rsidTr="00B06BD4">
        <w:trPr>
          <w:trHeight w:val="290"/>
        </w:trPr>
        <w:tc>
          <w:tcPr>
            <w:tcW w:w="9498" w:type="dxa"/>
            <w:gridSpan w:val="10"/>
            <w:noWrap/>
          </w:tcPr>
          <w:p w14:paraId="738F2FBA" w14:textId="1E606917"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5726E715" w14:textId="3582EABF" w:rsidR="001B6116" w:rsidRPr="001B6116" w:rsidRDefault="001B6116" w:rsidP="00D22237">
            <w:pPr>
              <w:pStyle w:val="TAN"/>
            </w:pPr>
            <w:r w:rsidRPr="001B6116">
              <w:t>NOTE 2:</w:t>
            </w:r>
            <w:r w:rsidR="00C04264">
              <w:tab/>
            </w:r>
            <w:r w:rsidRPr="001B6116">
              <w:t xml:space="preserve">The talker positions are part of the scene definition of the different categories. For office noise, they correspond to the talker positions as depicted in Figures 14.3 and 14.5 of </w:t>
            </w:r>
            <w:r w:rsidR="004D762F">
              <w:t>[21]</w:t>
            </w:r>
            <w:r w:rsidRPr="001B6116">
              <w:t xml:space="preserve"> for the large and the small room. </w:t>
            </w:r>
          </w:p>
          <w:p w14:paraId="7F141D08" w14:textId="77777777" w:rsidR="001B6116" w:rsidRPr="00D22237" w:rsidRDefault="001B6116" w:rsidP="00D22237">
            <w:pPr>
              <w:pStyle w:val="TAN"/>
            </w:pPr>
          </w:p>
        </w:tc>
      </w:tr>
    </w:tbl>
    <w:p w14:paraId="46208EEE"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rFonts w:cs="Arial"/>
          <w:b/>
          <w:bCs/>
          <w:sz w:val="16"/>
          <w:szCs w:val="16"/>
          <w:vertAlign w:val="superscript"/>
        </w:rPr>
      </w:pPr>
    </w:p>
    <w:p w14:paraId="2457B8EE" w14:textId="77777777" w:rsidR="003B5C40" w:rsidRPr="00897EE3" w:rsidRDefault="003B5C40" w:rsidP="003B5C40">
      <w:pPr>
        <w:rPr>
          <w:b/>
          <w:sz w:val="24"/>
          <w:szCs w:val="24"/>
        </w:rPr>
      </w:pPr>
      <w:r w:rsidRPr="00897EE3">
        <w:br w:type="page"/>
      </w:r>
    </w:p>
    <w:p w14:paraId="545E54F5" w14:textId="62602977" w:rsidR="003B5C40" w:rsidRPr="00897EE3" w:rsidRDefault="003B5C40" w:rsidP="00363DF3">
      <w:pPr>
        <w:pStyle w:val="Heading1"/>
        <w:rPr>
          <w:rStyle w:val="berschrift2Zchn"/>
        </w:rPr>
      </w:pPr>
      <w:bookmarkStart w:id="756" w:name="_Toc167234770"/>
      <w:bookmarkStart w:id="757" w:name="_Toc167314877"/>
      <w:bookmarkStart w:id="758" w:name="_Toc167316036"/>
      <w:bookmarkStart w:id="759" w:name="_Toc167316460"/>
      <w:bookmarkStart w:id="760" w:name="_Toc167377051"/>
      <w:r w:rsidRPr="00897EE3">
        <w:rPr>
          <w:rStyle w:val="berschrift2Zchn"/>
        </w:rPr>
        <w:t>C.3</w:t>
      </w:r>
      <w:r w:rsidR="00C04264">
        <w:rPr>
          <w:rStyle w:val="berschrift2Zchn"/>
        </w:rPr>
        <w:tab/>
      </w:r>
      <w:r w:rsidRPr="00897EE3">
        <w:rPr>
          <w:rStyle w:val="berschrift2Zchn"/>
        </w:rPr>
        <w:t>Experiment P800-3: Stereo Mixed and Music Test</w:t>
      </w:r>
      <w:bookmarkEnd w:id="756"/>
      <w:bookmarkEnd w:id="757"/>
      <w:bookmarkEnd w:id="758"/>
      <w:bookmarkEnd w:id="759"/>
      <w:bookmarkEnd w:id="760"/>
    </w:p>
    <w:p w14:paraId="41EE1452" w14:textId="54E5E988" w:rsidR="003B5C40" w:rsidRPr="00897EE3" w:rsidRDefault="003B5C40" w:rsidP="00363DF3">
      <w:pPr>
        <w:pStyle w:val="Heading2"/>
      </w:pPr>
      <w:bookmarkStart w:id="761" w:name="_Toc167234771"/>
      <w:bookmarkStart w:id="762" w:name="_Toc167314878"/>
      <w:bookmarkStart w:id="763" w:name="_Toc167316037"/>
      <w:bookmarkStart w:id="764" w:name="_Toc167316461"/>
      <w:bookmarkStart w:id="765" w:name="_Toc167377052"/>
      <w:bookmarkStart w:id="766" w:name="MCCQCTEMPBM_00000033"/>
      <w:r w:rsidRPr="00897EE3">
        <w:t>C.3.1</w:t>
      </w:r>
      <w:r w:rsidR="00C04264">
        <w:tab/>
      </w:r>
      <w:r w:rsidRPr="00897EE3">
        <w:t>Experiment setup</w:t>
      </w:r>
      <w:bookmarkEnd w:id="761"/>
      <w:bookmarkEnd w:id="762"/>
      <w:bookmarkEnd w:id="763"/>
      <w:bookmarkEnd w:id="764"/>
      <w:bookmarkEnd w:id="765"/>
    </w:p>
    <w:bookmarkEnd w:id="766"/>
    <w:p w14:paraId="658E550B" w14:textId="77777777" w:rsidR="003B5C40" w:rsidRPr="00897EE3" w:rsidRDefault="003B5C40" w:rsidP="003B5C40">
      <w:pPr>
        <w:numPr>
          <w:ilvl w:val="12"/>
          <w:numId w:val="0"/>
        </w:numPr>
        <w:adjustRightInd w:val="0"/>
        <w:snapToGrid w:val="0"/>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p>
    <w:p w14:paraId="20617D3C" w14:textId="77777777" w:rsidR="003B5C40" w:rsidRPr="00897EE3" w:rsidRDefault="003B5C40" w:rsidP="003B5C40">
      <w:pPr>
        <w:pStyle w:val="TH"/>
        <w:rPr>
          <w:lang w:eastAsia="ja-JP"/>
        </w:rPr>
      </w:pPr>
      <w:r w:rsidRPr="00897EE3">
        <w:rPr>
          <w:rFonts w:hint="eastAsia"/>
          <w:lang w:eastAsia="ja-JP"/>
        </w:rPr>
        <w:t xml:space="preserve">Table </w:t>
      </w:r>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trPr>
        <w:tc>
          <w:tcPr>
            <w:tcW w:w="2624" w:type="dxa"/>
          </w:tcPr>
          <w:p w14:paraId="23A9504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178D0A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5437C5A" w14:textId="77777777" w:rsidTr="00793586">
        <w:tblPrEx>
          <w:tblBorders>
            <w:top w:val="none" w:sz="0" w:space="0" w:color="auto"/>
            <w:bottom w:val="none" w:sz="0" w:space="0" w:color="auto"/>
          </w:tblBorders>
        </w:tblPrEx>
        <w:trPr>
          <w:jc w:val="center"/>
        </w:trPr>
        <w:tc>
          <w:tcPr>
            <w:tcW w:w="2624" w:type="dxa"/>
          </w:tcPr>
          <w:p w14:paraId="60042AD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1AEB70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p>
        </w:tc>
      </w:tr>
      <w:tr w:rsidR="003B5C40" w:rsidRPr="007E18C1" w14:paraId="2AB467E1" w14:textId="77777777" w:rsidTr="00793586">
        <w:tblPrEx>
          <w:tblBorders>
            <w:top w:val="none" w:sz="0" w:space="0" w:color="auto"/>
            <w:bottom w:val="none" w:sz="0" w:space="0" w:color="auto"/>
          </w:tblBorders>
        </w:tblPrEx>
        <w:trPr>
          <w:jc w:val="center"/>
        </w:trPr>
        <w:tc>
          <w:tcPr>
            <w:tcW w:w="2624" w:type="dxa"/>
          </w:tcPr>
          <w:p w14:paraId="190662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4F373F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5926BE36" w14:textId="77777777" w:rsidTr="00793586">
        <w:tblPrEx>
          <w:tblBorders>
            <w:top w:val="none" w:sz="0" w:space="0" w:color="auto"/>
            <w:bottom w:val="none" w:sz="0" w:space="0" w:color="auto"/>
          </w:tblBorders>
        </w:tblPrEx>
        <w:trPr>
          <w:jc w:val="center"/>
        </w:trPr>
        <w:tc>
          <w:tcPr>
            <w:tcW w:w="2624" w:type="dxa"/>
          </w:tcPr>
          <w:p w14:paraId="6601EF7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734C8211" w14:textId="0BD6EF3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55FBD66" w14:textId="77777777" w:rsidTr="00793586">
        <w:tblPrEx>
          <w:tblBorders>
            <w:top w:val="none" w:sz="0" w:space="0" w:color="auto"/>
            <w:bottom w:val="none" w:sz="0" w:space="0" w:color="auto"/>
          </w:tblBorders>
        </w:tblPrEx>
        <w:trPr>
          <w:jc w:val="center"/>
        </w:trPr>
        <w:tc>
          <w:tcPr>
            <w:tcW w:w="2624" w:type="dxa"/>
          </w:tcPr>
          <w:p w14:paraId="3E5BF7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91FD5F3" w14:textId="77777777" w:rsidR="003B5C40" w:rsidRPr="00897EE3" w:rsidRDefault="003B5C40" w:rsidP="00793586">
            <w:pPr>
              <w:spacing w:after="0"/>
              <w:rPr>
                <w:rFonts w:eastAsia="SimSun" w:cs="Arial"/>
                <w:sz w:val="18"/>
                <w:szCs w:val="18"/>
                <w:lang w:val="en-US" w:eastAsia="ja-JP"/>
              </w:rPr>
            </w:pPr>
            <w:r w:rsidRPr="00897EE3">
              <w:rPr>
                <w:rStyle w:val="cf01"/>
                <w:rFonts w:ascii="Arial" w:hAnsi="Arial" w:cs="Arial"/>
              </w:rPr>
              <w:t>20KBP</w:t>
            </w:r>
          </w:p>
        </w:tc>
      </w:tr>
      <w:tr w:rsidR="003B5C40" w:rsidRPr="007E18C1" w14:paraId="565A66E2" w14:textId="77777777" w:rsidTr="00793586">
        <w:tblPrEx>
          <w:tblBorders>
            <w:top w:val="none" w:sz="0" w:space="0" w:color="auto"/>
            <w:bottom w:val="none" w:sz="0" w:space="0" w:color="auto"/>
          </w:tblBorders>
        </w:tblPrEx>
        <w:trPr>
          <w:jc w:val="center"/>
        </w:trPr>
        <w:tc>
          <w:tcPr>
            <w:tcW w:w="2624" w:type="dxa"/>
          </w:tcPr>
          <w:p w14:paraId="44F197A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03545C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629E3284" w14:textId="77777777" w:rsidTr="00793586">
        <w:tblPrEx>
          <w:tblBorders>
            <w:top w:val="none" w:sz="0" w:space="0" w:color="auto"/>
            <w:bottom w:val="none" w:sz="0" w:space="0" w:color="auto"/>
          </w:tblBorders>
        </w:tblPrEx>
        <w:trPr>
          <w:jc w:val="center"/>
        </w:trPr>
        <w:tc>
          <w:tcPr>
            <w:tcW w:w="2624" w:type="dxa"/>
          </w:tcPr>
          <w:p w14:paraId="6529C1B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DFA9E7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09B6D4A4" w14:textId="77777777" w:rsidTr="00793586">
        <w:tblPrEx>
          <w:tblBorders>
            <w:top w:val="none" w:sz="0" w:space="0" w:color="auto"/>
            <w:bottom w:val="none" w:sz="0" w:space="0" w:color="auto"/>
          </w:tblBorders>
        </w:tblPrEx>
        <w:trPr>
          <w:jc w:val="center"/>
        </w:trPr>
        <w:tc>
          <w:tcPr>
            <w:tcW w:w="2624" w:type="dxa"/>
          </w:tcPr>
          <w:p w14:paraId="6A04D262" w14:textId="77777777" w:rsidR="003B5C40" w:rsidRPr="00897EE3" w:rsidRDefault="003B5C40" w:rsidP="00793586">
            <w:pPr>
              <w:spacing w:after="0"/>
              <w:rPr>
                <w:rFonts w:eastAsia="SimSun" w:cs="Arial"/>
                <w:sz w:val="18"/>
                <w:szCs w:val="18"/>
                <w:lang w:val="en-US" w:eastAsia="ja-JP"/>
              </w:rPr>
            </w:pPr>
            <w:bookmarkStart w:id="767" w:name="MCCQCTEMPBM_00000059"/>
          </w:p>
        </w:tc>
        <w:tc>
          <w:tcPr>
            <w:tcW w:w="5028" w:type="dxa"/>
          </w:tcPr>
          <w:p w14:paraId="5607F109" w14:textId="77777777" w:rsidR="003B5C40" w:rsidRPr="00897EE3" w:rsidRDefault="003B5C40" w:rsidP="00793586">
            <w:pPr>
              <w:spacing w:after="0"/>
              <w:rPr>
                <w:rFonts w:eastAsia="SimSun" w:cs="Arial"/>
                <w:sz w:val="18"/>
                <w:szCs w:val="18"/>
                <w:lang w:eastAsia="ja-JP"/>
              </w:rPr>
            </w:pPr>
          </w:p>
        </w:tc>
      </w:tr>
      <w:bookmarkEnd w:id="767"/>
      <w:tr w:rsidR="003B5C40" w:rsidRPr="007E18C1" w14:paraId="7B96B3B4" w14:textId="77777777" w:rsidTr="00793586">
        <w:trPr>
          <w:jc w:val="center"/>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trPr>
        <w:tc>
          <w:tcPr>
            <w:tcW w:w="2624" w:type="dxa"/>
          </w:tcPr>
          <w:p w14:paraId="5F78ECA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3D1BFB5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EVS dual mono</w:t>
            </w:r>
          </w:p>
        </w:tc>
      </w:tr>
      <w:tr w:rsidR="003B5C40" w:rsidRPr="0022425D" w14:paraId="688353D9" w14:textId="77777777" w:rsidTr="00793586">
        <w:tblPrEx>
          <w:tblBorders>
            <w:top w:val="none" w:sz="0" w:space="0" w:color="auto"/>
            <w:bottom w:val="none" w:sz="0" w:space="0" w:color="auto"/>
          </w:tblBorders>
        </w:tblPrEx>
        <w:trPr>
          <w:jc w:val="center"/>
        </w:trPr>
        <w:tc>
          <w:tcPr>
            <w:tcW w:w="2624" w:type="dxa"/>
          </w:tcPr>
          <w:p w14:paraId="5A44128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0877AEC" w14:textId="77777777" w:rsidR="003B5C40" w:rsidRPr="00897EE3" w:rsidRDefault="003B5C40" w:rsidP="00793586">
            <w:pPr>
              <w:spacing w:after="0"/>
              <w:rPr>
                <w:rFonts w:eastAsia="SimSun" w:cs="Arial"/>
                <w:sz w:val="18"/>
                <w:szCs w:val="18"/>
                <w:lang w:val="de-DE" w:eastAsia="ja-JP"/>
              </w:rPr>
            </w:pPr>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p>
        </w:tc>
      </w:tr>
      <w:tr w:rsidR="003B5C40" w:rsidRPr="007E18C1" w14:paraId="3F46D133" w14:textId="77777777" w:rsidTr="00793586">
        <w:tblPrEx>
          <w:tblBorders>
            <w:top w:val="none" w:sz="0" w:space="0" w:color="auto"/>
            <w:bottom w:val="none" w:sz="0" w:space="0" w:color="auto"/>
          </w:tblBorders>
        </w:tblPrEx>
        <w:trPr>
          <w:jc w:val="center"/>
        </w:trPr>
        <w:tc>
          <w:tcPr>
            <w:tcW w:w="2624" w:type="dxa"/>
          </w:tcPr>
          <w:p w14:paraId="11349AC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A2390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15DEE4D" w14:textId="409903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7B8BDA6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192A8C77" w14:textId="77777777" w:rsidTr="00793586">
        <w:tblPrEx>
          <w:tblBorders>
            <w:top w:val="none" w:sz="0" w:space="0" w:color="auto"/>
            <w:bottom w:val="none" w:sz="0" w:space="0" w:color="auto"/>
          </w:tblBorders>
        </w:tblPrEx>
        <w:trPr>
          <w:jc w:val="center"/>
        </w:trPr>
        <w:tc>
          <w:tcPr>
            <w:tcW w:w="2624" w:type="dxa"/>
          </w:tcPr>
          <w:p w14:paraId="1AD4705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E57E48"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351DA2DB" w14:textId="77777777" w:rsidTr="00793586">
        <w:tblPrEx>
          <w:tblBorders>
            <w:top w:val="none" w:sz="0" w:space="0" w:color="auto"/>
            <w:bottom w:val="none" w:sz="0" w:space="0" w:color="auto"/>
          </w:tblBorders>
        </w:tblPrEx>
        <w:trPr>
          <w:jc w:val="center"/>
        </w:trPr>
        <w:tc>
          <w:tcPr>
            <w:tcW w:w="2624" w:type="dxa"/>
          </w:tcPr>
          <w:p w14:paraId="105B71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2A4E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5DAD934" w14:textId="77777777" w:rsidTr="00793586">
        <w:tblPrEx>
          <w:tblBorders>
            <w:top w:val="none" w:sz="0" w:space="0" w:color="auto"/>
            <w:bottom w:val="none" w:sz="0" w:space="0" w:color="auto"/>
          </w:tblBorders>
        </w:tblPrEx>
        <w:trPr>
          <w:jc w:val="center"/>
        </w:trPr>
        <w:tc>
          <w:tcPr>
            <w:tcW w:w="2624" w:type="dxa"/>
          </w:tcPr>
          <w:p w14:paraId="4CFD6E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189930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69EBE8E0" w14:textId="77777777" w:rsidTr="00793586">
        <w:tblPrEx>
          <w:tblBorders>
            <w:top w:val="none" w:sz="0" w:space="0" w:color="auto"/>
            <w:bottom w:val="none" w:sz="0" w:space="0" w:color="auto"/>
          </w:tblBorders>
        </w:tblPrEx>
        <w:trPr>
          <w:jc w:val="center"/>
        </w:trPr>
        <w:tc>
          <w:tcPr>
            <w:tcW w:w="2624" w:type="dxa"/>
          </w:tcPr>
          <w:p w14:paraId="37CB48F4" w14:textId="77777777" w:rsidR="003B5C40" w:rsidRPr="00897EE3" w:rsidRDefault="003B5C40" w:rsidP="00793586">
            <w:pPr>
              <w:spacing w:after="0"/>
              <w:rPr>
                <w:rFonts w:eastAsia="SimSun" w:cs="Arial"/>
                <w:sz w:val="18"/>
                <w:szCs w:val="18"/>
                <w:lang w:val="en-US" w:eastAsia="ja-JP"/>
              </w:rPr>
            </w:pPr>
            <w:bookmarkStart w:id="768" w:name="MCCQCTEMPBM_00000060"/>
          </w:p>
        </w:tc>
        <w:tc>
          <w:tcPr>
            <w:tcW w:w="5028" w:type="dxa"/>
          </w:tcPr>
          <w:p w14:paraId="0CBA80CD" w14:textId="77777777" w:rsidR="003B5C40" w:rsidRPr="00897EE3" w:rsidRDefault="003B5C40" w:rsidP="00793586">
            <w:pPr>
              <w:spacing w:after="0"/>
              <w:rPr>
                <w:rFonts w:eastAsia="SimSun" w:cs="Arial"/>
                <w:sz w:val="18"/>
                <w:szCs w:val="18"/>
                <w:lang w:val="en-US" w:eastAsia="ja-JP"/>
              </w:rPr>
            </w:pPr>
          </w:p>
        </w:tc>
      </w:tr>
      <w:bookmarkEnd w:id="768"/>
      <w:tr w:rsidR="003B5C40" w:rsidRPr="007E18C1" w14:paraId="0E2ED709" w14:textId="77777777" w:rsidTr="00793586">
        <w:trPr>
          <w:jc w:val="center"/>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trPr>
        <w:tc>
          <w:tcPr>
            <w:tcW w:w="2624" w:type="dxa"/>
          </w:tcPr>
          <w:p w14:paraId="35FC36F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D521CF" w14:textId="1545D68C"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13D18078" w14:textId="77777777" w:rsidTr="00793586">
        <w:tblPrEx>
          <w:tblBorders>
            <w:top w:val="none" w:sz="0" w:space="0" w:color="auto"/>
            <w:bottom w:val="none" w:sz="0" w:space="0" w:color="auto"/>
          </w:tblBorders>
        </w:tblPrEx>
        <w:trPr>
          <w:jc w:val="center"/>
        </w:trPr>
        <w:tc>
          <w:tcPr>
            <w:tcW w:w="2624" w:type="dxa"/>
          </w:tcPr>
          <w:p w14:paraId="3717D3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2819628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0E612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p>
          <w:p w14:paraId="456D7941" w14:textId="77777777" w:rsidR="003B5C40" w:rsidRPr="00897EE3" w:rsidRDefault="003B5C40" w:rsidP="00793586">
            <w:pPr>
              <w:spacing w:after="0"/>
              <w:rPr>
                <w:rFonts w:eastAsia="SimSun" w:cs="Arial"/>
                <w:sz w:val="18"/>
                <w:szCs w:val="18"/>
                <w:lang w:eastAsia="ja-JP"/>
              </w:rPr>
            </w:pP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 0.4, 0.7</w:t>
            </w:r>
          </w:p>
        </w:tc>
      </w:tr>
      <w:tr w:rsidR="003B5C40" w:rsidRPr="007E18C1" w14:paraId="12E9796D" w14:textId="77777777" w:rsidTr="00793586">
        <w:tblPrEx>
          <w:tblBorders>
            <w:top w:val="none" w:sz="0" w:space="0" w:color="auto"/>
            <w:bottom w:val="none" w:sz="0" w:space="0" w:color="auto"/>
          </w:tblBorders>
        </w:tblPrEx>
        <w:trPr>
          <w:jc w:val="center"/>
        </w:trPr>
        <w:tc>
          <w:tcPr>
            <w:tcW w:w="2624" w:type="dxa"/>
          </w:tcPr>
          <w:p w14:paraId="673A248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C974972"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08AC6B3B" w14:textId="77777777" w:rsidTr="00793586">
        <w:trPr>
          <w:jc w:val="center"/>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trPr>
        <w:tc>
          <w:tcPr>
            <w:tcW w:w="2624" w:type="dxa"/>
          </w:tcPr>
          <w:p w14:paraId="599A59B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Categories</w:t>
            </w:r>
          </w:p>
        </w:tc>
        <w:tc>
          <w:tcPr>
            <w:tcW w:w="5028" w:type="dxa"/>
          </w:tcPr>
          <w:p w14:paraId="1170FD41" w14:textId="77777777" w:rsidR="003B5C40" w:rsidRPr="00D22237" w:rsidRDefault="003B5C40" w:rsidP="00793586">
            <w:pPr>
              <w:spacing w:after="0"/>
              <w:rPr>
                <w:rFonts w:eastAsia="SimSun" w:cs="Arial"/>
                <w:sz w:val="18"/>
                <w:szCs w:val="18"/>
                <w:lang w:val="de-DE" w:eastAsia="ja-JP"/>
              </w:rPr>
            </w:pPr>
            <w:r w:rsidRPr="00897EE3">
              <w:rPr>
                <w:rFonts w:eastAsia="SimSun" w:cs="Arial"/>
                <w:sz w:val="18"/>
                <w:szCs w:val="18"/>
                <w:lang w:val="de-DE" w:eastAsia="ja-JP"/>
              </w:rPr>
              <w:t>Following clause 7.1.3.4</w:t>
            </w:r>
          </w:p>
        </w:tc>
      </w:tr>
      <w:tr w:rsidR="003B5C40" w:rsidRPr="007E18C1" w14:paraId="462CA9EC" w14:textId="77777777" w:rsidTr="00793586">
        <w:tblPrEx>
          <w:tblBorders>
            <w:top w:val="none" w:sz="0" w:space="0" w:color="auto"/>
            <w:bottom w:val="none" w:sz="0" w:space="0" w:color="auto"/>
          </w:tblBorders>
        </w:tblPrEx>
        <w:trPr>
          <w:jc w:val="center"/>
        </w:trPr>
        <w:tc>
          <w:tcPr>
            <w:tcW w:w="2624" w:type="dxa"/>
          </w:tcPr>
          <w:p w14:paraId="2796A95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Audio sampling frequency/bandwidth</w:t>
            </w:r>
          </w:p>
        </w:tc>
        <w:tc>
          <w:tcPr>
            <w:tcW w:w="5028" w:type="dxa"/>
          </w:tcPr>
          <w:p w14:paraId="59EBCD3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48 kHz/maximum available audio bandwidth up to FB</w:t>
            </w:r>
          </w:p>
        </w:tc>
      </w:tr>
      <w:tr w:rsidR="003B5C40" w:rsidRPr="007E18C1" w14:paraId="0C2313A2" w14:textId="77777777" w:rsidTr="00793586">
        <w:tblPrEx>
          <w:tblBorders>
            <w:top w:val="none" w:sz="0" w:space="0" w:color="auto"/>
            <w:bottom w:val="none" w:sz="0" w:space="0" w:color="auto"/>
          </w:tblBorders>
        </w:tblPrEx>
        <w:trPr>
          <w:jc w:val="center"/>
        </w:trPr>
        <w:tc>
          <w:tcPr>
            <w:tcW w:w="2624" w:type="dxa"/>
          </w:tcPr>
          <w:p w14:paraId="3A7F8E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A8FDD2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p>
        </w:tc>
      </w:tr>
      <w:tr w:rsidR="003B5C40" w:rsidRPr="007E18C1" w14:paraId="6119407F" w14:textId="77777777" w:rsidTr="00793586">
        <w:tblPrEx>
          <w:tblBorders>
            <w:top w:val="none" w:sz="0" w:space="0" w:color="auto"/>
            <w:bottom w:val="none" w:sz="0" w:space="0" w:color="auto"/>
          </w:tblBorders>
        </w:tblPrEx>
        <w:trPr>
          <w:jc w:val="center"/>
        </w:trPr>
        <w:tc>
          <w:tcPr>
            <w:tcW w:w="2624" w:type="dxa"/>
          </w:tcPr>
          <w:p w14:paraId="38B4DC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0D85CD1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D044E7A" w14:textId="77777777" w:rsidTr="00793586">
        <w:tblPrEx>
          <w:tblBorders>
            <w:top w:val="none" w:sz="0" w:space="0" w:color="auto"/>
            <w:bottom w:val="none" w:sz="0" w:space="0" w:color="auto"/>
          </w:tblBorders>
        </w:tblPrEx>
        <w:trPr>
          <w:jc w:val="center"/>
        </w:trPr>
        <w:tc>
          <w:tcPr>
            <w:tcW w:w="2624" w:type="dxa"/>
          </w:tcPr>
          <w:p w14:paraId="20CC25E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52D5BEC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9FC9895" w14:textId="77777777" w:rsidTr="00793586">
        <w:tblPrEx>
          <w:tblBorders>
            <w:top w:val="none" w:sz="0" w:space="0" w:color="auto"/>
            <w:bottom w:val="none" w:sz="0" w:space="0" w:color="auto"/>
          </w:tblBorders>
        </w:tblPrEx>
        <w:trPr>
          <w:jc w:val="center"/>
        </w:trPr>
        <w:tc>
          <w:tcPr>
            <w:tcW w:w="2624" w:type="dxa"/>
          </w:tcPr>
          <w:p w14:paraId="5943800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0D9360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53DFC023" w14:textId="77777777" w:rsidTr="00793586">
        <w:tblPrEx>
          <w:tblBorders>
            <w:top w:val="none" w:sz="0" w:space="0" w:color="auto"/>
            <w:bottom w:val="none" w:sz="0" w:space="0" w:color="auto"/>
          </w:tblBorders>
        </w:tblPrEx>
        <w:trPr>
          <w:jc w:val="center"/>
        </w:trPr>
        <w:tc>
          <w:tcPr>
            <w:tcW w:w="2624" w:type="dxa"/>
          </w:tcPr>
          <w:p w14:paraId="1A7681B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4F5A3C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372EFB" w14:textId="77777777" w:rsidTr="00793586">
        <w:tblPrEx>
          <w:tblBorders>
            <w:top w:val="none" w:sz="0" w:space="0" w:color="auto"/>
            <w:bottom w:val="none" w:sz="0" w:space="0" w:color="auto"/>
          </w:tblBorders>
        </w:tblPrEx>
        <w:trPr>
          <w:jc w:val="center"/>
        </w:trPr>
        <w:tc>
          <w:tcPr>
            <w:tcW w:w="2624" w:type="dxa"/>
          </w:tcPr>
          <w:p w14:paraId="49DAE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D7B9CB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A064697" w14:textId="77777777" w:rsidTr="00793586">
        <w:tblPrEx>
          <w:tblBorders>
            <w:top w:val="none" w:sz="0" w:space="0" w:color="auto"/>
          </w:tblBorders>
        </w:tblPrEx>
        <w:trPr>
          <w:jc w:val="center"/>
        </w:trPr>
        <w:tc>
          <w:tcPr>
            <w:tcW w:w="2624" w:type="dxa"/>
          </w:tcPr>
          <w:p w14:paraId="721236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FC6004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Headphones, in accordance with clause 7.1.4</w:t>
            </w:r>
          </w:p>
        </w:tc>
      </w:tr>
      <w:tr w:rsidR="003B5C40" w:rsidRPr="007E18C1" w14:paraId="24757F96" w14:textId="77777777" w:rsidTr="00793586">
        <w:tblPrEx>
          <w:tblBorders>
            <w:top w:val="none" w:sz="0" w:space="0" w:color="auto"/>
          </w:tblBorders>
        </w:tblPrEx>
        <w:trPr>
          <w:jc w:val="center"/>
        </w:trPr>
        <w:tc>
          <w:tcPr>
            <w:tcW w:w="2624" w:type="dxa"/>
          </w:tcPr>
          <w:p w14:paraId="4DCEE6A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57429D5"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10FF0B53" w14:textId="77777777" w:rsidTr="00793586">
        <w:tblPrEx>
          <w:tblBorders>
            <w:top w:val="none" w:sz="0" w:space="0" w:color="auto"/>
          </w:tblBorders>
        </w:tblPrEx>
        <w:trPr>
          <w:jc w:val="center"/>
        </w:trPr>
        <w:tc>
          <w:tcPr>
            <w:tcW w:w="2624" w:type="dxa"/>
          </w:tcPr>
          <w:p w14:paraId="4AAC61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tcPr>
          <w:p w14:paraId="52292F0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Mandarin</w:t>
            </w:r>
          </w:p>
        </w:tc>
      </w:tr>
    </w:tbl>
    <w:p w14:paraId="23621D76"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0610F516"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C.3-2: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506663B3"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1C9B818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6A1CD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46A9863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73DEB2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6ECC12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3856990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Q=23 dB</w:t>
            </w:r>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549CD4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BC1A7D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40B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7BBA93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Q=12 dB</w:t>
            </w:r>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0D84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2A8A0B8"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A2A7695"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5147A85"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rFonts w:eastAsia="MS PGothic" w:cs="Arial"/>
                <w:sz w:val="16"/>
                <w:szCs w:val="16"/>
                <w:lang w:val="en-US" w:eastAsia="ja-JP"/>
              </w:rPr>
            </w:pPr>
          </w:p>
        </w:tc>
      </w:tr>
      <w:tr w:rsidR="003B5C40" w:rsidRPr="007E18C1" w14:paraId="5409ECC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Q=27 dB</w:t>
            </w:r>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rFonts w:eastAsia="MS PGothic" w:cs="Arial"/>
                <w:sz w:val="16"/>
                <w:szCs w:val="16"/>
                <w:lang w:val="en-US" w:eastAsia="ja-JP"/>
              </w:rPr>
            </w:pPr>
          </w:p>
        </w:tc>
      </w:tr>
      <w:tr w:rsidR="003B5C40" w:rsidRPr="007E18C1" w14:paraId="7337FDCE"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6E75CF98"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rFonts w:eastAsia="MS PGothic" w:cs="Arial"/>
                <w:sz w:val="16"/>
                <w:szCs w:val="16"/>
                <w:lang w:val="en-US" w:eastAsia="ja-JP"/>
              </w:rPr>
            </w:pPr>
          </w:p>
        </w:tc>
      </w:tr>
      <w:tr w:rsidR="003B5C40" w:rsidRPr="007E18C1" w14:paraId="218A55A0"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0A47558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rFonts w:eastAsia="MS PGothic" w:cs="Arial"/>
                <w:sz w:val="16"/>
                <w:szCs w:val="16"/>
                <w:lang w:val="en-US" w:eastAsia="ja-JP"/>
              </w:rPr>
            </w:pPr>
          </w:p>
        </w:tc>
      </w:tr>
      <w:tr w:rsidR="003B5C40" w:rsidRPr="007E18C1" w14:paraId="42D3D2F8" w14:textId="77777777" w:rsidTr="00793586">
        <w:trPr>
          <w:trHeight w:val="70"/>
          <w:jc w:val="center"/>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right w:val="nil"/>
            </w:tcBorders>
          </w:tcPr>
          <w:p w14:paraId="4C1CA191"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rFonts w:eastAsia="MS PGothic" w:cs="Arial"/>
                <w:sz w:val="16"/>
                <w:szCs w:val="16"/>
                <w:lang w:val="en-US" w:eastAsia="ja-JP"/>
              </w:rPr>
            </w:pPr>
          </w:p>
        </w:tc>
      </w:tr>
      <w:tr w:rsidR="003B5C40" w:rsidRPr="007E18C1" w14:paraId="4327E9DF"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right w:val="nil"/>
            </w:tcBorders>
          </w:tcPr>
          <w:p w14:paraId="30480B0E"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rFonts w:eastAsia="MS PGothic" w:cs="Arial"/>
                <w:sz w:val="16"/>
                <w:szCs w:val="16"/>
                <w:lang w:val="en-US" w:eastAsia="ja-JP"/>
              </w:rPr>
            </w:pPr>
          </w:p>
        </w:tc>
      </w:tr>
      <w:tr w:rsidR="003B5C40" w:rsidRPr="007E18C1" w14:paraId="280AFF27"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nil"/>
              <w:bottom w:val="nil"/>
              <w:right w:val="nil"/>
            </w:tcBorders>
          </w:tcPr>
          <w:p w14:paraId="0B125DA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rFonts w:eastAsia="MS PGothic" w:cs="Arial"/>
                <w:sz w:val="16"/>
                <w:szCs w:val="16"/>
                <w:lang w:val="en-US" w:eastAsia="ja-JP"/>
              </w:rPr>
            </w:pPr>
          </w:p>
        </w:tc>
      </w:tr>
      <w:tr w:rsidR="003B5C40" w:rsidRPr="007E18C1" w14:paraId="01F7B787" w14:textId="77777777" w:rsidTr="00793586">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rFonts w:eastAsia="MS PGothic" w:cs="Arial"/>
                <w:sz w:val="16"/>
                <w:szCs w:val="16"/>
                <w:lang w:val="en-US" w:eastAsia="ja-JP"/>
              </w:rPr>
            </w:pPr>
          </w:p>
        </w:tc>
      </w:tr>
      <w:tr w:rsidR="003B5C40" w:rsidRPr="007E18C1" w14:paraId="48C5F28A"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rFonts w:eastAsia="MS PGothic" w:cs="Arial"/>
                <w:sz w:val="16"/>
                <w:szCs w:val="16"/>
                <w:lang w:val="en-US" w:eastAsia="ja-JP"/>
              </w:rPr>
            </w:pPr>
          </w:p>
        </w:tc>
      </w:tr>
      <w:tr w:rsidR="003B5C40" w:rsidRPr="007E18C1" w14:paraId="0952965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bottom w:val="nil"/>
              <w:right w:val="nil"/>
            </w:tcBorders>
          </w:tcPr>
          <w:p w14:paraId="0FB4D46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rFonts w:eastAsia="MS PGothic" w:cs="Arial"/>
                <w:sz w:val="16"/>
                <w:szCs w:val="16"/>
                <w:lang w:val="en-US" w:eastAsia="ja-JP"/>
              </w:rPr>
            </w:pPr>
          </w:p>
        </w:tc>
      </w:tr>
      <w:tr w:rsidR="003B5C40" w:rsidRPr="007E18C1" w14:paraId="64B8B1EA"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bottom w:val="nil"/>
              <w:right w:val="nil"/>
            </w:tcBorders>
          </w:tcPr>
          <w:p w14:paraId="1B2175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rFonts w:eastAsia="MS PGothic" w:cs="Arial"/>
                <w:sz w:val="16"/>
                <w:szCs w:val="16"/>
                <w:lang w:val="en-US" w:eastAsia="ja-JP"/>
              </w:rPr>
            </w:pPr>
          </w:p>
        </w:tc>
      </w:tr>
      <w:tr w:rsidR="003B5C40" w:rsidRPr="007E18C1" w14:paraId="77BF0C48"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top w:val="nil"/>
              <w:left w:val="nil"/>
              <w:bottom w:val="nil"/>
              <w:right w:val="nil"/>
            </w:tcBorders>
          </w:tcPr>
          <w:p w14:paraId="31248AA3"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rFonts w:eastAsia="MS PGothic" w:cs="Arial"/>
                <w:sz w:val="16"/>
                <w:szCs w:val="16"/>
                <w:lang w:val="en-US" w:eastAsia="ja-JP"/>
              </w:rPr>
            </w:pPr>
          </w:p>
        </w:tc>
      </w:tr>
      <w:tr w:rsidR="003B5C40" w:rsidRPr="007E18C1" w14:paraId="60DABBF5"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top w:val="nil"/>
              <w:left w:val="nil"/>
              <w:bottom w:val="nil"/>
              <w:right w:val="nil"/>
            </w:tcBorders>
          </w:tcPr>
          <w:p w14:paraId="20E91EA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rFonts w:eastAsia="MS PGothic" w:cs="Arial"/>
                <w:sz w:val="16"/>
                <w:szCs w:val="16"/>
                <w:lang w:val="en-US" w:eastAsia="ja-JP"/>
              </w:rPr>
            </w:pPr>
          </w:p>
        </w:tc>
      </w:tr>
      <w:tr w:rsidR="003B5C40" w:rsidRPr="007E18C1" w14:paraId="578B04F5"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56BB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rFonts w:eastAsia="MS PGothic" w:cs="Arial"/>
                <w:sz w:val="16"/>
                <w:szCs w:val="16"/>
                <w:lang w:val="en-US" w:eastAsia="ja-JP"/>
              </w:rPr>
            </w:pPr>
          </w:p>
        </w:tc>
      </w:tr>
      <w:tr w:rsidR="003B5C40" w:rsidRPr="007E18C1" w14:paraId="4E42C359"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0" w:type="auto"/>
            <w:tcBorders>
              <w:top w:val="nil"/>
              <w:left w:val="nil"/>
              <w:right w:val="nil"/>
            </w:tcBorders>
          </w:tcPr>
          <w:p w14:paraId="2B50267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rFonts w:eastAsia="MS PGothic" w:cs="Arial"/>
                <w:sz w:val="16"/>
                <w:szCs w:val="16"/>
                <w:lang w:val="en-US" w:eastAsia="ja-JP"/>
              </w:rPr>
            </w:pPr>
          </w:p>
        </w:tc>
      </w:tr>
      <w:tr w:rsidR="003B5C40" w:rsidRPr="007E18C1" w14:paraId="3EA7F334"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2x48</w:t>
            </w:r>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rFonts w:eastAsia="MS PGothic" w:cs="Arial"/>
                <w:sz w:val="16"/>
                <w:szCs w:val="16"/>
                <w:lang w:val="en-US" w:eastAsia="ja-JP"/>
              </w:rPr>
            </w:pPr>
          </w:p>
        </w:tc>
      </w:tr>
      <w:tr w:rsidR="003B5C40" w:rsidRPr="007E18C1" w14:paraId="21EE218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rFonts w:eastAsia="MS PGothic" w:cs="Arial"/>
                <w:sz w:val="16"/>
                <w:szCs w:val="16"/>
                <w:lang w:val="en-US" w:eastAsia="ja-JP"/>
              </w:rPr>
            </w:pPr>
          </w:p>
        </w:tc>
      </w:tr>
      <w:tr w:rsidR="003B5C40" w:rsidRPr="007E18C1" w14:paraId="7F913CDD"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right w:val="nil"/>
            </w:tcBorders>
          </w:tcPr>
          <w:p w14:paraId="51518D6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rFonts w:eastAsia="MS PGothic" w:cs="Arial"/>
                <w:sz w:val="16"/>
                <w:szCs w:val="16"/>
                <w:lang w:val="en-US" w:eastAsia="ja-JP"/>
              </w:rPr>
            </w:pPr>
          </w:p>
        </w:tc>
      </w:tr>
      <w:tr w:rsidR="003B5C40" w:rsidRPr="007E18C1" w14:paraId="68F6F8D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right w:val="nil"/>
            </w:tcBorders>
          </w:tcPr>
          <w:p w14:paraId="7DC6302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rFonts w:eastAsia="MS PGothic" w:cs="Arial"/>
                <w:sz w:val="16"/>
                <w:szCs w:val="16"/>
                <w:lang w:val="en-US" w:eastAsia="ja-JP"/>
              </w:rPr>
            </w:pPr>
          </w:p>
        </w:tc>
      </w:tr>
      <w:tr w:rsidR="003B5C40" w:rsidRPr="007E18C1" w14:paraId="1F66055A" w14:textId="77777777" w:rsidTr="00793586">
        <w:trPr>
          <w:trHeight w:val="42"/>
          <w:jc w:val="center"/>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left w:val="nil"/>
              <w:right w:val="nil"/>
            </w:tcBorders>
          </w:tcPr>
          <w:p w14:paraId="73CF812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rFonts w:eastAsia="MS PGothic" w:cs="Arial"/>
                <w:sz w:val="16"/>
                <w:szCs w:val="16"/>
                <w:lang w:val="en-US" w:eastAsia="ja-JP"/>
              </w:rPr>
            </w:pPr>
          </w:p>
        </w:tc>
      </w:tr>
      <w:tr w:rsidR="003B5C40" w:rsidRPr="007E18C1" w14:paraId="155EC46A" w14:textId="77777777" w:rsidTr="00793586">
        <w:trPr>
          <w:trHeight w:val="52"/>
          <w:jc w:val="center"/>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left w:val="nil"/>
              <w:right w:val="nil"/>
            </w:tcBorders>
          </w:tcPr>
          <w:p w14:paraId="5123170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rFonts w:eastAsia="MS PGothic" w:cs="Arial"/>
                <w:sz w:val="16"/>
                <w:szCs w:val="16"/>
                <w:lang w:val="en-US" w:eastAsia="ja-JP"/>
              </w:rPr>
            </w:pPr>
          </w:p>
        </w:tc>
      </w:tr>
      <w:tr w:rsidR="003B5C40" w:rsidRPr="007E18C1" w14:paraId="7A863BF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EC6B0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rFonts w:eastAsia="MS PGothic" w:cs="Arial"/>
                <w:sz w:val="16"/>
                <w:szCs w:val="16"/>
                <w:lang w:val="en-US" w:eastAsia="ja-JP"/>
              </w:rPr>
            </w:pPr>
          </w:p>
        </w:tc>
      </w:tr>
      <w:tr w:rsidR="003B5C40" w:rsidRPr="007E18C1" w14:paraId="00F656F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0" w:type="auto"/>
            <w:tcBorders>
              <w:left w:val="nil"/>
              <w:bottom w:val="single" w:sz="4" w:space="0" w:color="auto"/>
              <w:right w:val="nil"/>
            </w:tcBorders>
          </w:tcPr>
          <w:p w14:paraId="486A317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rFonts w:eastAsia="MS PGothic" w:cs="Arial"/>
                <w:sz w:val="16"/>
                <w:szCs w:val="16"/>
                <w:lang w:val="en-US" w:eastAsia="ja-JP"/>
              </w:rPr>
            </w:pPr>
          </w:p>
        </w:tc>
      </w:tr>
      <w:tr w:rsidR="003B5C40" w:rsidRPr="007E18C1" w14:paraId="32D865B5"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BT c09</w:t>
            </w:r>
          </w:p>
        </w:tc>
      </w:tr>
      <w:tr w:rsidR="003B5C40" w:rsidRPr="007E18C1" w14:paraId="118B78F8"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4CBD4AE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51D94756"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right w:val="nil"/>
            </w:tcBorders>
          </w:tcPr>
          <w:p w14:paraId="37E4467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41401B"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6831C32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64EE0B42"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0" w:type="auto"/>
            <w:tcBorders>
              <w:top w:val="nil"/>
              <w:left w:val="nil"/>
              <w:right w:val="nil"/>
            </w:tcBorders>
          </w:tcPr>
          <w:p w14:paraId="7C1724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01C47662"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64</w:t>
            </w:r>
          </w:p>
        </w:tc>
        <w:tc>
          <w:tcPr>
            <w:tcW w:w="0" w:type="auto"/>
            <w:tcBorders>
              <w:left w:val="nil"/>
              <w:bottom w:val="single" w:sz="4" w:space="0" w:color="auto"/>
              <w:right w:val="nil"/>
            </w:tcBorders>
          </w:tcPr>
          <w:p w14:paraId="3E2DEFB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c16 OR BT c15</w:t>
            </w:r>
          </w:p>
        </w:tc>
      </w:tr>
      <w:tr w:rsidR="003B5C40" w:rsidRPr="007E18C1" w14:paraId="1F44C9F9"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55B5472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2F0E9EB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c19 OR BT c18 </w:t>
            </w:r>
          </w:p>
        </w:tc>
      </w:tr>
      <w:tr w:rsidR="003B5C40" w:rsidRPr="007E18C1" w14:paraId="5A1C13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bottom w:val="nil"/>
              <w:right w:val="nil"/>
            </w:tcBorders>
          </w:tcPr>
          <w:p w14:paraId="6BDDE7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EC7B96D"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5AEF875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BT c20</w:t>
            </w:r>
          </w:p>
        </w:tc>
      </w:tr>
      <w:tr w:rsidR="003B5C40" w:rsidRPr="007E18C1" w14:paraId="377F65B4"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16DB0B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rFonts w:eastAsia="MS PGothic" w:cs="Arial"/>
                <w:sz w:val="16"/>
                <w:szCs w:val="16"/>
                <w:vertAlign w:val="superscript"/>
                <w:lang w:val="en-US" w:eastAsia="ja-JP"/>
              </w:rPr>
            </w:pPr>
            <w:r w:rsidRPr="00897EE3">
              <w:rPr>
                <w:rFonts w:eastAsia="SimSun" w:cs="Arial"/>
                <w:sz w:val="16"/>
                <w:szCs w:val="16"/>
              </w:rPr>
              <w:t>NWT c12 OR BT c11</w:t>
            </w:r>
            <w:r w:rsidRPr="00897EE3">
              <w:rPr>
                <w:rFonts w:eastAsia="SimSun" w:cs="Arial"/>
                <w:sz w:val="16"/>
                <w:szCs w:val="16"/>
                <w:vertAlign w:val="superscript"/>
              </w:rPr>
              <w:t>(1</w:t>
            </w:r>
          </w:p>
        </w:tc>
      </w:tr>
      <w:tr w:rsidR="003B5C40" w:rsidRPr="007E18C1" w14:paraId="71851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r w:rsidRPr="00897EE3">
              <w:rPr>
                <w:rFonts w:eastAsia="SimSun" w:cs="Arial"/>
                <w:sz w:val="16"/>
                <w:szCs w:val="16"/>
                <w:vertAlign w:val="superscript"/>
              </w:rPr>
              <w:t>(1</w:t>
            </w:r>
          </w:p>
        </w:tc>
      </w:tr>
    </w:tbl>
    <w:p w14:paraId="19C2EFBF" w14:textId="77777777" w:rsidR="003B5C40" w:rsidRPr="00897EE3" w:rsidRDefault="003B5C40" w:rsidP="003B5C40"/>
    <w:p w14:paraId="6674209E" w14:textId="77777777" w:rsidR="003B5C40" w:rsidRPr="00897EE3" w:rsidRDefault="003B5C40" w:rsidP="003B5C40">
      <w:r w:rsidRPr="00897EE3">
        <w:rPr>
          <w:vertAlign w:val="superscript"/>
        </w:rPr>
        <w:t>(1</w:t>
      </w:r>
      <w:r w:rsidRPr="00897EE3">
        <w:t>These references are not requirements, they are just for information.</w:t>
      </w:r>
    </w:p>
    <w:p w14:paraId="10142A03" w14:textId="77777777" w:rsidR="003B5C40" w:rsidRPr="00897EE3" w:rsidRDefault="003B5C40" w:rsidP="003B5C40"/>
    <w:p w14:paraId="709C7C0B" w14:textId="77777777" w:rsidR="003B5C40" w:rsidRPr="00897EE3" w:rsidRDefault="003B5C40" w:rsidP="003B5C40">
      <w:pPr>
        <w:spacing w:after="0"/>
        <w:rPr>
          <w:b/>
          <w:sz w:val="24"/>
          <w:szCs w:val="24"/>
        </w:rPr>
      </w:pPr>
      <w:r w:rsidRPr="00897EE3">
        <w:br w:type="page"/>
      </w:r>
    </w:p>
    <w:p w14:paraId="3E4FB2B9" w14:textId="77777777" w:rsidR="003B5C40" w:rsidRPr="00897EE3" w:rsidRDefault="003B5C40" w:rsidP="00363DF3">
      <w:pPr>
        <w:pStyle w:val="Heading1"/>
      </w:pPr>
      <w:bookmarkStart w:id="769" w:name="_Toc167234772"/>
      <w:bookmarkStart w:id="770" w:name="_Toc167314879"/>
      <w:bookmarkStart w:id="771" w:name="_Toc167316038"/>
      <w:bookmarkStart w:id="772" w:name="_Toc167316462"/>
      <w:bookmarkStart w:id="773" w:name="_Toc167377053"/>
      <w:r w:rsidRPr="00897EE3">
        <w:t>C.4</w:t>
      </w:r>
      <w:r w:rsidRPr="00897EE3">
        <w:tab/>
      </w:r>
      <w:r w:rsidRPr="00897EE3">
        <w:rPr>
          <w:rStyle w:val="berschrift2Zchn"/>
        </w:rPr>
        <w:t>Experiment</w:t>
      </w:r>
      <w:r w:rsidRPr="00897EE3">
        <w:t xml:space="preserve"> P800-4: FOA Clean Speech Test</w:t>
      </w:r>
      <w:bookmarkEnd w:id="769"/>
      <w:bookmarkEnd w:id="770"/>
      <w:bookmarkEnd w:id="771"/>
      <w:bookmarkEnd w:id="772"/>
      <w:bookmarkEnd w:id="773"/>
    </w:p>
    <w:p w14:paraId="12883F4C" w14:textId="77777777" w:rsidR="003B5C40" w:rsidRPr="00897EE3" w:rsidRDefault="003B5C40" w:rsidP="00363DF3">
      <w:pPr>
        <w:pStyle w:val="Heading2"/>
      </w:pPr>
      <w:bookmarkStart w:id="774" w:name="_Toc167234773"/>
      <w:bookmarkStart w:id="775" w:name="_Toc167314880"/>
      <w:bookmarkStart w:id="776" w:name="_Toc167316039"/>
      <w:bookmarkStart w:id="777" w:name="_Toc167316463"/>
      <w:bookmarkStart w:id="778" w:name="_Toc167377054"/>
      <w:bookmarkStart w:id="779" w:name="MCCQCTEMPBM_00000034"/>
      <w:r w:rsidRPr="00897EE3">
        <w:t>C.4.1</w:t>
      </w:r>
      <w:r w:rsidRPr="00897EE3">
        <w:tab/>
        <w:t>Experiment setup</w:t>
      </w:r>
      <w:bookmarkEnd w:id="774"/>
      <w:bookmarkEnd w:id="775"/>
      <w:bookmarkEnd w:id="776"/>
      <w:bookmarkEnd w:id="777"/>
      <w:bookmarkEnd w:id="778"/>
    </w:p>
    <w:bookmarkEnd w:id="779"/>
    <w:p w14:paraId="0FF10328"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p>
    <w:p w14:paraId="2C12C004" w14:textId="77777777" w:rsidR="003B5C40" w:rsidRPr="00897EE3" w:rsidRDefault="003B5C40" w:rsidP="003B5C40">
      <w:pPr>
        <w:pStyle w:val="TH"/>
      </w:pPr>
      <w:r w:rsidRPr="00897EE3">
        <w:rPr>
          <w:rFonts w:hint="eastAsia"/>
        </w:rPr>
        <w:t xml:space="preserve">Table </w:t>
      </w:r>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trPr>
        <w:tc>
          <w:tcPr>
            <w:tcW w:w="2624" w:type="dxa"/>
          </w:tcPr>
          <w:p w14:paraId="606543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27CA271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2C42E9EC" w14:textId="77777777" w:rsidTr="00793586">
        <w:tblPrEx>
          <w:tblBorders>
            <w:top w:val="none" w:sz="0" w:space="0" w:color="auto"/>
            <w:bottom w:val="none" w:sz="0" w:space="0" w:color="auto"/>
          </w:tblBorders>
        </w:tblPrEx>
        <w:trPr>
          <w:jc w:val="center"/>
        </w:trPr>
        <w:tc>
          <w:tcPr>
            <w:tcW w:w="2624" w:type="dxa"/>
          </w:tcPr>
          <w:p w14:paraId="672939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339B26F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candidate operated at 16.4, 24.4, 32, 48, 64, 80 and 96 kbps</w:t>
            </w:r>
          </w:p>
          <w:p w14:paraId="6231D19A" w14:textId="77777777" w:rsidR="003B5C40" w:rsidRPr="00897EE3" w:rsidRDefault="003B5C40" w:rsidP="00793586">
            <w:pPr>
              <w:spacing w:after="0"/>
              <w:rPr>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trPr>
        <w:tc>
          <w:tcPr>
            <w:tcW w:w="2624" w:type="dxa"/>
          </w:tcPr>
          <w:p w14:paraId="1E14C8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E5F479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44EA5513" w14:textId="77777777" w:rsidTr="00793586">
        <w:tblPrEx>
          <w:tblBorders>
            <w:top w:val="none" w:sz="0" w:space="0" w:color="auto"/>
            <w:bottom w:val="none" w:sz="0" w:space="0" w:color="auto"/>
          </w:tblBorders>
        </w:tblPrEx>
        <w:trPr>
          <w:jc w:val="center"/>
        </w:trPr>
        <w:tc>
          <w:tcPr>
            <w:tcW w:w="2624" w:type="dxa"/>
          </w:tcPr>
          <w:p w14:paraId="7979BC5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E3AE830" w14:textId="6721A131"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67CD8EF" w14:textId="77777777" w:rsidTr="00793586">
        <w:tblPrEx>
          <w:tblBorders>
            <w:top w:val="none" w:sz="0" w:space="0" w:color="auto"/>
            <w:bottom w:val="none" w:sz="0" w:space="0" w:color="auto"/>
          </w:tblBorders>
        </w:tblPrEx>
        <w:trPr>
          <w:jc w:val="center"/>
        </w:trPr>
        <w:tc>
          <w:tcPr>
            <w:tcW w:w="2624" w:type="dxa"/>
          </w:tcPr>
          <w:p w14:paraId="6CCE995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4CDE47F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2F802E2A" w14:textId="77777777" w:rsidTr="00793586">
        <w:tblPrEx>
          <w:tblBorders>
            <w:top w:val="none" w:sz="0" w:space="0" w:color="auto"/>
            <w:bottom w:val="none" w:sz="0" w:space="0" w:color="auto"/>
          </w:tblBorders>
        </w:tblPrEx>
        <w:trPr>
          <w:jc w:val="center"/>
        </w:trPr>
        <w:tc>
          <w:tcPr>
            <w:tcW w:w="2624" w:type="dxa"/>
          </w:tcPr>
          <w:p w14:paraId="7E9AED6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91E16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2944621D" w14:textId="77777777" w:rsidTr="00793586">
        <w:tblPrEx>
          <w:tblBorders>
            <w:top w:val="none" w:sz="0" w:space="0" w:color="auto"/>
            <w:bottom w:val="none" w:sz="0" w:space="0" w:color="auto"/>
          </w:tblBorders>
        </w:tblPrEx>
        <w:trPr>
          <w:jc w:val="center"/>
        </w:trPr>
        <w:tc>
          <w:tcPr>
            <w:tcW w:w="2624" w:type="dxa"/>
          </w:tcPr>
          <w:p w14:paraId="6377D8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7BE440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707873C" w14:textId="77777777" w:rsidTr="00793586">
        <w:tblPrEx>
          <w:tblBorders>
            <w:top w:val="none" w:sz="0" w:space="0" w:color="auto"/>
            <w:bottom w:val="none" w:sz="0" w:space="0" w:color="auto"/>
          </w:tblBorders>
        </w:tblPrEx>
        <w:trPr>
          <w:jc w:val="center"/>
        </w:trPr>
        <w:tc>
          <w:tcPr>
            <w:tcW w:w="2624" w:type="dxa"/>
          </w:tcPr>
          <w:p w14:paraId="3F74B466" w14:textId="77777777" w:rsidR="003B5C40" w:rsidRPr="00897EE3" w:rsidRDefault="003B5C40" w:rsidP="00793586">
            <w:pPr>
              <w:spacing w:after="0"/>
              <w:rPr>
                <w:rFonts w:eastAsia="SimSun" w:cs="Arial"/>
                <w:sz w:val="18"/>
                <w:szCs w:val="18"/>
                <w:lang w:val="en-US" w:eastAsia="ja-JP"/>
              </w:rPr>
            </w:pPr>
            <w:bookmarkStart w:id="780" w:name="MCCQCTEMPBM_00000061"/>
          </w:p>
        </w:tc>
        <w:tc>
          <w:tcPr>
            <w:tcW w:w="5028" w:type="dxa"/>
          </w:tcPr>
          <w:p w14:paraId="7B3979EE" w14:textId="77777777" w:rsidR="003B5C40" w:rsidRPr="00897EE3" w:rsidRDefault="003B5C40" w:rsidP="00793586">
            <w:pPr>
              <w:spacing w:after="0"/>
              <w:rPr>
                <w:rFonts w:eastAsia="SimSun" w:cs="Arial"/>
                <w:sz w:val="18"/>
                <w:szCs w:val="18"/>
                <w:lang w:eastAsia="ja-JP"/>
              </w:rPr>
            </w:pPr>
          </w:p>
        </w:tc>
      </w:tr>
      <w:bookmarkEnd w:id="780"/>
      <w:tr w:rsidR="003B5C40" w:rsidRPr="007E18C1" w14:paraId="1A4671B6" w14:textId="77777777" w:rsidTr="00793586">
        <w:trPr>
          <w:jc w:val="center"/>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trPr>
        <w:tc>
          <w:tcPr>
            <w:tcW w:w="2624" w:type="dxa"/>
          </w:tcPr>
          <w:p w14:paraId="1B851C6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C9F41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Multi-mono EVS </w:t>
            </w:r>
          </w:p>
        </w:tc>
      </w:tr>
      <w:tr w:rsidR="003B5C40" w:rsidRPr="0022425D" w14:paraId="67E8BD7F" w14:textId="77777777" w:rsidTr="00793586">
        <w:tblPrEx>
          <w:tblBorders>
            <w:top w:val="none" w:sz="0" w:space="0" w:color="auto"/>
            <w:bottom w:val="none" w:sz="0" w:space="0" w:color="auto"/>
          </w:tblBorders>
        </w:tblPrEx>
        <w:trPr>
          <w:jc w:val="center"/>
        </w:trPr>
        <w:tc>
          <w:tcPr>
            <w:tcW w:w="2624" w:type="dxa"/>
          </w:tcPr>
          <w:p w14:paraId="1BF447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56AA92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0D1373F9" w14:textId="77777777" w:rsidTr="00793586">
        <w:tblPrEx>
          <w:tblBorders>
            <w:top w:val="none" w:sz="0" w:space="0" w:color="auto"/>
            <w:bottom w:val="none" w:sz="0" w:space="0" w:color="auto"/>
          </w:tblBorders>
        </w:tblPrEx>
        <w:trPr>
          <w:jc w:val="center"/>
        </w:trPr>
        <w:tc>
          <w:tcPr>
            <w:tcW w:w="2624" w:type="dxa"/>
          </w:tcPr>
          <w:p w14:paraId="66BA9A0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1FB4308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5EB5612F" w14:textId="5F08241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6F5E3B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4E6F7F75" w14:textId="77777777" w:rsidTr="00793586">
        <w:tblPrEx>
          <w:tblBorders>
            <w:top w:val="none" w:sz="0" w:space="0" w:color="auto"/>
            <w:bottom w:val="none" w:sz="0" w:space="0" w:color="auto"/>
          </w:tblBorders>
        </w:tblPrEx>
        <w:trPr>
          <w:jc w:val="center"/>
        </w:trPr>
        <w:tc>
          <w:tcPr>
            <w:tcW w:w="2624" w:type="dxa"/>
          </w:tcPr>
          <w:p w14:paraId="3E54BEA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42299B4"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2D27B9D" w14:textId="77777777" w:rsidTr="00793586">
        <w:tblPrEx>
          <w:tblBorders>
            <w:top w:val="none" w:sz="0" w:space="0" w:color="auto"/>
            <w:bottom w:val="none" w:sz="0" w:space="0" w:color="auto"/>
          </w:tblBorders>
        </w:tblPrEx>
        <w:trPr>
          <w:jc w:val="center"/>
        </w:trPr>
        <w:tc>
          <w:tcPr>
            <w:tcW w:w="2624" w:type="dxa"/>
          </w:tcPr>
          <w:p w14:paraId="2679890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8A2C4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F2BD5E4" w14:textId="77777777" w:rsidTr="00793586">
        <w:tblPrEx>
          <w:tblBorders>
            <w:top w:val="none" w:sz="0" w:space="0" w:color="auto"/>
            <w:bottom w:val="none" w:sz="0" w:space="0" w:color="auto"/>
          </w:tblBorders>
        </w:tblPrEx>
        <w:trPr>
          <w:jc w:val="center"/>
        </w:trPr>
        <w:tc>
          <w:tcPr>
            <w:tcW w:w="2624" w:type="dxa"/>
          </w:tcPr>
          <w:p w14:paraId="2FDCF04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9F9CC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59DCDC" w14:textId="77777777" w:rsidTr="00793586">
        <w:tblPrEx>
          <w:tblBorders>
            <w:top w:val="none" w:sz="0" w:space="0" w:color="auto"/>
            <w:bottom w:val="none" w:sz="0" w:space="0" w:color="auto"/>
          </w:tblBorders>
        </w:tblPrEx>
        <w:trPr>
          <w:jc w:val="center"/>
        </w:trPr>
        <w:tc>
          <w:tcPr>
            <w:tcW w:w="2624" w:type="dxa"/>
          </w:tcPr>
          <w:p w14:paraId="1FB95569" w14:textId="77777777" w:rsidR="003B5C40" w:rsidRPr="00897EE3" w:rsidRDefault="003B5C40" w:rsidP="00793586">
            <w:pPr>
              <w:spacing w:after="0"/>
              <w:rPr>
                <w:rFonts w:eastAsia="SimSun" w:cs="Arial"/>
                <w:sz w:val="18"/>
                <w:szCs w:val="18"/>
                <w:lang w:val="en-US" w:eastAsia="ja-JP"/>
              </w:rPr>
            </w:pPr>
            <w:bookmarkStart w:id="781" w:name="MCCQCTEMPBM_00000062"/>
          </w:p>
        </w:tc>
        <w:tc>
          <w:tcPr>
            <w:tcW w:w="5028" w:type="dxa"/>
          </w:tcPr>
          <w:p w14:paraId="240E5EDC" w14:textId="77777777" w:rsidR="003B5C40" w:rsidRPr="00897EE3" w:rsidRDefault="003B5C40" w:rsidP="00793586">
            <w:pPr>
              <w:spacing w:after="0"/>
              <w:rPr>
                <w:rFonts w:eastAsia="SimSun" w:cs="Arial"/>
                <w:sz w:val="18"/>
                <w:szCs w:val="18"/>
                <w:lang w:val="en-US" w:eastAsia="ja-JP"/>
              </w:rPr>
            </w:pPr>
          </w:p>
        </w:tc>
      </w:tr>
      <w:bookmarkEnd w:id="781"/>
      <w:tr w:rsidR="003B5C40" w:rsidRPr="007E18C1" w14:paraId="0933F19F" w14:textId="77777777" w:rsidTr="00793586">
        <w:trPr>
          <w:jc w:val="center"/>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trPr>
        <w:tc>
          <w:tcPr>
            <w:tcW w:w="2624" w:type="dxa"/>
          </w:tcPr>
          <w:p w14:paraId="28C904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42BBB51F" w14:textId="671DD91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54222A3" w14:textId="77777777" w:rsidTr="00793586">
        <w:tblPrEx>
          <w:tblBorders>
            <w:top w:val="none" w:sz="0" w:space="0" w:color="auto"/>
            <w:bottom w:val="none" w:sz="0" w:space="0" w:color="auto"/>
          </w:tblBorders>
        </w:tblPrEx>
        <w:trPr>
          <w:jc w:val="center"/>
        </w:trPr>
        <w:tc>
          <w:tcPr>
            <w:tcW w:w="2624" w:type="dxa"/>
          </w:tcPr>
          <w:p w14:paraId="0C4B2E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3B30DCA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5C8D583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20, 24, 28, 32 dB </w:t>
            </w:r>
          </w:p>
          <w:p w14:paraId="357E319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α = 0.4, 0.6, 0.8</w:t>
            </w:r>
          </w:p>
        </w:tc>
      </w:tr>
      <w:tr w:rsidR="003B5C40" w:rsidRPr="007E18C1" w14:paraId="4538228F" w14:textId="77777777" w:rsidTr="00793586">
        <w:tblPrEx>
          <w:tblBorders>
            <w:top w:val="none" w:sz="0" w:space="0" w:color="auto"/>
            <w:bottom w:val="none" w:sz="0" w:space="0" w:color="auto"/>
          </w:tblBorders>
        </w:tblPrEx>
        <w:trPr>
          <w:jc w:val="center"/>
        </w:trPr>
        <w:tc>
          <w:tcPr>
            <w:tcW w:w="2624" w:type="dxa"/>
          </w:tcPr>
          <w:p w14:paraId="15378F7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F86E627"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956BE51" w14:textId="77777777" w:rsidTr="00793586">
        <w:trPr>
          <w:jc w:val="center"/>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trPr>
        <w:tc>
          <w:tcPr>
            <w:tcW w:w="2624" w:type="dxa"/>
            <w:vAlign w:val="center"/>
          </w:tcPr>
          <w:p w14:paraId="1FCFF8A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881EBB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p>
        </w:tc>
      </w:tr>
      <w:tr w:rsidR="003B5C40" w:rsidRPr="007E18C1" w14:paraId="66D3CE3E" w14:textId="77777777" w:rsidTr="00793586">
        <w:tblPrEx>
          <w:tblBorders>
            <w:top w:val="none" w:sz="0" w:space="0" w:color="auto"/>
            <w:bottom w:val="none" w:sz="0" w:space="0" w:color="auto"/>
          </w:tblBorders>
        </w:tblPrEx>
        <w:trPr>
          <w:jc w:val="center"/>
        </w:trPr>
        <w:tc>
          <w:tcPr>
            <w:tcW w:w="2624" w:type="dxa"/>
            <w:vAlign w:val="center"/>
          </w:tcPr>
          <w:p w14:paraId="0481EF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07BFDED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FOA to binaural (external) rendering </w:t>
            </w:r>
          </w:p>
        </w:tc>
      </w:tr>
      <w:tr w:rsidR="003B5C40" w:rsidRPr="007E18C1" w14:paraId="4DBABAE6" w14:textId="77777777" w:rsidTr="00793586">
        <w:tblPrEx>
          <w:tblBorders>
            <w:top w:val="none" w:sz="0" w:space="0" w:color="auto"/>
            <w:bottom w:val="none" w:sz="0" w:space="0" w:color="auto"/>
          </w:tblBorders>
        </w:tblPrEx>
        <w:trPr>
          <w:jc w:val="center"/>
        </w:trPr>
        <w:tc>
          <w:tcPr>
            <w:tcW w:w="2624" w:type="dxa"/>
            <w:vAlign w:val="center"/>
          </w:tcPr>
          <w:p w14:paraId="669C03F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0A5082E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2F67D20" w14:textId="77777777" w:rsidTr="00793586">
        <w:tblPrEx>
          <w:tblBorders>
            <w:top w:val="none" w:sz="0" w:space="0" w:color="auto"/>
            <w:bottom w:val="none" w:sz="0" w:space="0" w:color="auto"/>
          </w:tblBorders>
        </w:tblPrEx>
        <w:trPr>
          <w:jc w:val="center"/>
        </w:trPr>
        <w:tc>
          <w:tcPr>
            <w:tcW w:w="2624" w:type="dxa"/>
            <w:vAlign w:val="center"/>
          </w:tcPr>
          <w:p w14:paraId="0FA0E16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29F2CED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D29970A" w14:textId="77777777" w:rsidTr="00793586">
        <w:tblPrEx>
          <w:tblBorders>
            <w:top w:val="none" w:sz="0" w:space="0" w:color="auto"/>
            <w:bottom w:val="none" w:sz="0" w:space="0" w:color="auto"/>
          </w:tblBorders>
        </w:tblPrEx>
        <w:trPr>
          <w:jc w:val="center"/>
        </w:trPr>
        <w:tc>
          <w:tcPr>
            <w:tcW w:w="2624" w:type="dxa"/>
          </w:tcPr>
          <w:p w14:paraId="252B1F1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0254E0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CD9DEBA" w14:textId="77777777" w:rsidTr="00793586">
        <w:tblPrEx>
          <w:tblBorders>
            <w:top w:val="none" w:sz="0" w:space="0" w:color="auto"/>
            <w:bottom w:val="none" w:sz="0" w:space="0" w:color="auto"/>
          </w:tblBorders>
        </w:tblPrEx>
        <w:trPr>
          <w:jc w:val="center"/>
        </w:trPr>
        <w:tc>
          <w:tcPr>
            <w:tcW w:w="2624" w:type="dxa"/>
          </w:tcPr>
          <w:p w14:paraId="0F9408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3D27D9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4CDC76B6" w14:textId="77777777" w:rsidTr="00793586">
        <w:tblPrEx>
          <w:tblBorders>
            <w:top w:val="none" w:sz="0" w:space="0" w:color="auto"/>
            <w:bottom w:val="none" w:sz="0" w:space="0" w:color="auto"/>
          </w:tblBorders>
        </w:tblPrEx>
        <w:trPr>
          <w:jc w:val="center"/>
        </w:trPr>
        <w:tc>
          <w:tcPr>
            <w:tcW w:w="2624" w:type="dxa"/>
          </w:tcPr>
          <w:p w14:paraId="0D424F6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43EBEC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EC1773B" w14:textId="77777777" w:rsidTr="00793586">
        <w:tblPrEx>
          <w:tblBorders>
            <w:top w:val="none" w:sz="0" w:space="0" w:color="auto"/>
            <w:bottom w:val="none" w:sz="0" w:space="0" w:color="auto"/>
          </w:tblBorders>
        </w:tblPrEx>
        <w:trPr>
          <w:jc w:val="center"/>
        </w:trPr>
        <w:tc>
          <w:tcPr>
            <w:tcW w:w="2624" w:type="dxa"/>
          </w:tcPr>
          <w:p w14:paraId="40C3154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713697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A2244B9" w14:textId="77777777" w:rsidTr="00793586">
        <w:tblPrEx>
          <w:tblBorders>
            <w:top w:val="none" w:sz="0" w:space="0" w:color="auto"/>
            <w:bottom w:val="none" w:sz="0" w:space="0" w:color="auto"/>
          </w:tblBorders>
        </w:tblPrEx>
        <w:trPr>
          <w:jc w:val="center"/>
        </w:trPr>
        <w:tc>
          <w:tcPr>
            <w:tcW w:w="2624" w:type="dxa"/>
          </w:tcPr>
          <w:p w14:paraId="3F08087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238DA7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CFB5EA2" w14:textId="77777777" w:rsidTr="00793586">
        <w:tblPrEx>
          <w:tblBorders>
            <w:top w:val="none" w:sz="0" w:space="0" w:color="auto"/>
            <w:bottom w:val="none" w:sz="0" w:space="0" w:color="auto"/>
          </w:tblBorders>
        </w:tblPrEx>
        <w:trPr>
          <w:jc w:val="center"/>
        </w:trPr>
        <w:tc>
          <w:tcPr>
            <w:tcW w:w="2624" w:type="dxa"/>
          </w:tcPr>
          <w:p w14:paraId="1FB3553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3DD8B0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828F06F" w14:textId="77777777" w:rsidTr="00793586">
        <w:tblPrEx>
          <w:tblBorders>
            <w:top w:val="none" w:sz="0" w:space="0" w:color="auto"/>
          </w:tblBorders>
        </w:tblPrEx>
        <w:trPr>
          <w:jc w:val="center"/>
        </w:trPr>
        <w:tc>
          <w:tcPr>
            <w:tcW w:w="2624" w:type="dxa"/>
          </w:tcPr>
          <w:p w14:paraId="126A352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0F8624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57E3AC3" w14:textId="77777777" w:rsidTr="00793586">
        <w:tblPrEx>
          <w:tblBorders>
            <w:top w:val="none" w:sz="0" w:space="0" w:color="auto"/>
          </w:tblBorders>
        </w:tblPrEx>
        <w:trPr>
          <w:jc w:val="center"/>
        </w:trPr>
        <w:tc>
          <w:tcPr>
            <w:tcW w:w="2624" w:type="dxa"/>
          </w:tcPr>
          <w:p w14:paraId="459C95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23245FD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C25850C" w14:textId="77777777" w:rsidTr="00793586">
        <w:tblPrEx>
          <w:tblBorders>
            <w:top w:val="none" w:sz="0" w:space="0" w:color="auto"/>
          </w:tblBorders>
        </w:tblPrEx>
        <w:trPr>
          <w:jc w:val="center"/>
        </w:trPr>
        <w:tc>
          <w:tcPr>
            <w:tcW w:w="2624" w:type="dxa"/>
            <w:vAlign w:val="center"/>
          </w:tcPr>
          <w:p w14:paraId="16A11B6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A488E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English</w:t>
            </w:r>
          </w:p>
        </w:tc>
      </w:tr>
    </w:tbl>
    <w:p w14:paraId="766E09DA"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C.4-2: Preliminaries for Experiment P800-4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37893EB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7FF2B5C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4ED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17199F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6C0F0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0.55</w:t>
            </w:r>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CB5F5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18D067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FDD0B1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9B56D8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664603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0.675</w:t>
            </w:r>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3FDB31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CE9B3CA"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CA302D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4B1676C"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BB39F8"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rFonts w:eastAsia="MS PGothic" w:cs="Arial"/>
                <w:sz w:val="16"/>
                <w:szCs w:val="16"/>
                <w:lang w:val="en-US" w:eastAsia="ja-JP"/>
              </w:rPr>
            </w:pPr>
          </w:p>
        </w:tc>
      </w:tr>
      <w:tr w:rsidR="003B5C40" w:rsidRPr="007E18C1" w14:paraId="31EF84D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rFonts w:eastAsia="MS PGothic" w:cs="Arial"/>
                <w:sz w:val="16"/>
                <w:szCs w:val="16"/>
                <w:lang w:val="en-US" w:eastAsia="ja-JP"/>
              </w:rPr>
            </w:pPr>
          </w:p>
        </w:tc>
      </w:tr>
      <w:tr w:rsidR="003B5C40" w:rsidRPr="007E18C1" w14:paraId="0E781E06"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rFonts w:eastAsia="MS PGothic" w:cs="Arial"/>
                <w:sz w:val="16"/>
                <w:szCs w:val="16"/>
                <w:lang w:val="en-US" w:eastAsia="ja-JP"/>
              </w:rPr>
            </w:pPr>
          </w:p>
        </w:tc>
      </w:tr>
      <w:tr w:rsidR="003B5C40" w:rsidRPr="007E18C1" w14:paraId="7EB87147"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rFonts w:eastAsia="MS PGothic" w:cs="Arial"/>
                <w:sz w:val="16"/>
                <w:szCs w:val="16"/>
                <w:lang w:val="en-US" w:eastAsia="ja-JP"/>
              </w:rPr>
            </w:pPr>
          </w:p>
        </w:tc>
      </w:tr>
      <w:tr w:rsidR="003B5C40" w:rsidRPr="007E18C1" w14:paraId="4E1283D1" w14:textId="77777777" w:rsidTr="00793586">
        <w:trPr>
          <w:trHeight w:val="70"/>
          <w:jc w:val="center"/>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rFonts w:eastAsia="MS PGothic" w:cs="Arial"/>
                <w:sz w:val="16"/>
                <w:szCs w:val="16"/>
                <w:lang w:val="en-US" w:eastAsia="ja-JP"/>
              </w:rPr>
            </w:pPr>
          </w:p>
        </w:tc>
      </w:tr>
      <w:tr w:rsidR="003B5C40" w:rsidRPr="007E18C1" w14:paraId="13164ECB"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rFonts w:eastAsia="MS PGothic" w:cs="Arial"/>
                <w:sz w:val="16"/>
                <w:szCs w:val="16"/>
                <w:lang w:val="en-US" w:eastAsia="ja-JP"/>
              </w:rPr>
            </w:pPr>
          </w:p>
        </w:tc>
      </w:tr>
      <w:tr w:rsidR="003B5C40" w:rsidRPr="007E18C1" w14:paraId="5D64EA98"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rFonts w:eastAsia="MS PGothic" w:cs="Arial"/>
                <w:sz w:val="16"/>
                <w:szCs w:val="16"/>
                <w:lang w:val="en-US" w:eastAsia="ja-JP"/>
              </w:rPr>
            </w:pPr>
          </w:p>
        </w:tc>
      </w:tr>
      <w:tr w:rsidR="003B5C40" w:rsidRPr="007E18C1" w14:paraId="1D57CDA2"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rFonts w:eastAsia="MS PGothic" w:cs="Arial"/>
                <w:sz w:val="16"/>
                <w:szCs w:val="16"/>
                <w:lang w:val="en-US" w:eastAsia="ja-JP"/>
              </w:rPr>
            </w:pPr>
          </w:p>
        </w:tc>
      </w:tr>
      <w:tr w:rsidR="003B5C40" w:rsidRPr="007E18C1" w14:paraId="6040C3ED"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rFonts w:eastAsia="MS PGothic" w:cs="Arial"/>
                <w:sz w:val="16"/>
                <w:szCs w:val="16"/>
                <w:lang w:val="en-US" w:eastAsia="ja-JP"/>
              </w:rPr>
            </w:pPr>
          </w:p>
        </w:tc>
      </w:tr>
      <w:tr w:rsidR="003B5C40" w:rsidRPr="007E18C1" w14:paraId="626F9658"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rFonts w:eastAsia="MS PGothic" w:cs="Arial"/>
                <w:sz w:val="16"/>
                <w:szCs w:val="16"/>
                <w:lang w:val="en-US" w:eastAsia="ja-JP"/>
              </w:rPr>
            </w:pPr>
          </w:p>
        </w:tc>
      </w:tr>
      <w:tr w:rsidR="003B5C40" w:rsidRPr="007E18C1" w14:paraId="4DECA12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rFonts w:eastAsia="MS PGothic" w:cs="Arial"/>
                <w:sz w:val="16"/>
                <w:szCs w:val="16"/>
                <w:lang w:val="en-US" w:eastAsia="ja-JP"/>
              </w:rPr>
            </w:pPr>
          </w:p>
        </w:tc>
      </w:tr>
      <w:tr w:rsidR="003B5C40" w:rsidRPr="007E18C1" w14:paraId="7A02430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rFonts w:eastAsia="MS PGothic" w:cs="Arial"/>
                <w:sz w:val="16"/>
                <w:szCs w:val="16"/>
                <w:lang w:val="en-US" w:eastAsia="ja-JP"/>
              </w:rPr>
            </w:pPr>
          </w:p>
        </w:tc>
      </w:tr>
      <w:tr w:rsidR="003B5C40" w:rsidRPr="007E18C1" w14:paraId="530454D0"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rFonts w:eastAsia="MS PGothic" w:cs="Arial"/>
                <w:sz w:val="16"/>
                <w:szCs w:val="16"/>
                <w:lang w:val="en-US" w:eastAsia="ja-JP"/>
              </w:rPr>
            </w:pPr>
          </w:p>
        </w:tc>
      </w:tr>
      <w:tr w:rsidR="003B5C40" w:rsidRPr="007E18C1" w14:paraId="769B1C1F"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rFonts w:eastAsia="MS PGothic" w:cs="Arial"/>
                <w:sz w:val="16"/>
                <w:szCs w:val="16"/>
                <w:lang w:val="en-US" w:eastAsia="ja-JP"/>
              </w:rPr>
            </w:pPr>
          </w:p>
        </w:tc>
      </w:tr>
      <w:tr w:rsidR="003B5C40" w:rsidRPr="007E18C1" w14:paraId="2AC0C6E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rFonts w:eastAsia="MS PGothic" w:cs="Arial"/>
                <w:sz w:val="16"/>
                <w:szCs w:val="16"/>
                <w:lang w:val="en-US" w:eastAsia="ja-JP"/>
              </w:rPr>
            </w:pPr>
          </w:p>
        </w:tc>
      </w:tr>
      <w:tr w:rsidR="003B5C40" w:rsidRPr="007E18C1" w14:paraId="1CE286CF"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rFonts w:eastAsia="MS PGothic" w:cs="Arial"/>
                <w:sz w:val="16"/>
                <w:szCs w:val="16"/>
                <w:lang w:val="en-US" w:eastAsia="ja-JP"/>
              </w:rPr>
            </w:pPr>
          </w:p>
        </w:tc>
      </w:tr>
      <w:tr w:rsidR="003B5C40" w:rsidRPr="007E18C1" w14:paraId="3AAF1150"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rFonts w:eastAsia="MS PGothic" w:cs="Arial"/>
                <w:sz w:val="16"/>
                <w:szCs w:val="16"/>
                <w:lang w:val="en-US" w:eastAsia="ja-JP"/>
              </w:rPr>
            </w:pPr>
          </w:p>
        </w:tc>
      </w:tr>
      <w:tr w:rsidR="003B5C40" w:rsidRPr="007E18C1" w14:paraId="476F9B69"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rFonts w:eastAsia="MS PGothic" w:cs="Arial"/>
                <w:sz w:val="16"/>
                <w:szCs w:val="16"/>
                <w:lang w:val="en-US" w:eastAsia="ja-JP"/>
              </w:rPr>
            </w:pPr>
          </w:p>
        </w:tc>
      </w:tr>
      <w:tr w:rsidR="003B5C40" w:rsidRPr="007E18C1" w14:paraId="40A76DC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rFonts w:eastAsia="MS PGothic" w:cs="Arial"/>
                <w:sz w:val="16"/>
                <w:szCs w:val="16"/>
                <w:lang w:val="en-US" w:eastAsia="ja-JP"/>
              </w:rPr>
            </w:pPr>
          </w:p>
        </w:tc>
      </w:tr>
      <w:tr w:rsidR="003B5C40" w:rsidRPr="007E18C1" w14:paraId="1A4CADC6" w14:textId="77777777" w:rsidTr="00793586">
        <w:trPr>
          <w:trHeight w:val="42"/>
          <w:jc w:val="center"/>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rFonts w:eastAsia="MS PGothic" w:cs="Arial"/>
                <w:sz w:val="16"/>
                <w:szCs w:val="16"/>
                <w:lang w:val="en-US" w:eastAsia="ja-JP"/>
              </w:rPr>
            </w:pPr>
          </w:p>
        </w:tc>
      </w:tr>
      <w:tr w:rsidR="003B5C40" w:rsidRPr="007E18C1" w14:paraId="71D221CE" w14:textId="77777777" w:rsidTr="00793586">
        <w:trPr>
          <w:trHeight w:val="52"/>
          <w:jc w:val="center"/>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rFonts w:eastAsia="MS PGothic" w:cs="Arial"/>
                <w:sz w:val="16"/>
                <w:szCs w:val="16"/>
                <w:lang w:val="en-US" w:eastAsia="ja-JP"/>
              </w:rPr>
            </w:pPr>
          </w:p>
        </w:tc>
      </w:tr>
      <w:tr w:rsidR="003B5C40" w:rsidRPr="007E18C1" w14:paraId="3551CEF1"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rFonts w:eastAsia="MS PGothic" w:cs="Arial"/>
                <w:sz w:val="16"/>
                <w:szCs w:val="16"/>
                <w:lang w:val="en-US" w:eastAsia="ja-JP"/>
              </w:rPr>
            </w:pPr>
          </w:p>
        </w:tc>
      </w:tr>
      <w:tr w:rsidR="003B5C40" w:rsidRPr="007E18C1" w14:paraId="1D1B02DB"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rFonts w:eastAsia="MS PGothic" w:cs="Arial"/>
                <w:sz w:val="16"/>
                <w:szCs w:val="16"/>
                <w:lang w:val="en-US" w:eastAsia="ja-JP"/>
              </w:rPr>
            </w:pPr>
          </w:p>
        </w:tc>
      </w:tr>
      <w:tr w:rsidR="003B5C40" w:rsidRPr="007E18C1" w14:paraId="4329AE3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rFonts w:eastAsia="SimSun" w:cs="Arial"/>
                <w:sz w:val="16"/>
                <w:szCs w:val="16"/>
              </w:rPr>
            </w:pPr>
            <w:r w:rsidRPr="00897EE3">
              <w:rPr>
                <w:rFonts w:eastAsia="SimSun" w:cs="Arial"/>
                <w:sz w:val="16"/>
                <w:szCs w:val="16"/>
              </w:rPr>
              <w:t>NWT c09</w:t>
            </w:r>
          </w:p>
        </w:tc>
      </w:tr>
      <w:tr w:rsidR="003B5C40" w:rsidRPr="007E18C1" w14:paraId="43AA659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6AD39A8"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c12 or BT c11 </w:t>
            </w:r>
          </w:p>
        </w:tc>
      </w:tr>
      <w:tr w:rsidR="003B5C40" w:rsidRPr="007E18C1" w14:paraId="2365491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c14 or BT c13</w:t>
            </w:r>
          </w:p>
        </w:tc>
      </w:tr>
      <w:tr w:rsidR="003B5C40" w:rsidRPr="007E18C1" w14:paraId="6FA6CFC7" w14:textId="77777777" w:rsidTr="00793586">
        <w:trPr>
          <w:trHeight w:val="52"/>
          <w:jc w:val="center"/>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204E144B" w14:textId="77777777" w:rsidTr="00793586">
        <w:trPr>
          <w:trHeight w:val="52"/>
          <w:jc w:val="center"/>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116E689D"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7AAD9C1"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5C66FB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c19 or BT c18 </w:t>
            </w:r>
          </w:p>
        </w:tc>
      </w:tr>
      <w:tr w:rsidR="003B5C40" w:rsidRPr="007E18C1" w14:paraId="32BC5B70"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c21 or BT c20</w:t>
            </w:r>
          </w:p>
        </w:tc>
      </w:tr>
      <w:tr w:rsidR="003B5C40" w:rsidRPr="007E18C1" w14:paraId="5D4A800C"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c22 or BT c21</w:t>
            </w:r>
          </w:p>
        </w:tc>
      </w:tr>
      <w:tr w:rsidR="003B5C40" w:rsidRPr="007E18C1" w14:paraId="34893CA0" w14:textId="77777777" w:rsidTr="00793586">
        <w:trPr>
          <w:trHeight w:val="64"/>
          <w:jc w:val="center"/>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c22 or BT c21</w:t>
            </w:r>
          </w:p>
        </w:tc>
      </w:tr>
      <w:tr w:rsidR="003B5C40" w:rsidRPr="007E18C1" w14:paraId="67E8907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c23 or BT c22</w:t>
            </w:r>
          </w:p>
        </w:tc>
      </w:tr>
    </w:tbl>
    <w:p w14:paraId="5FFB2355" w14:textId="77777777" w:rsidR="003B5C40" w:rsidRPr="00897EE3" w:rsidRDefault="003B5C40" w:rsidP="003B5C40"/>
    <w:p w14:paraId="4087689E" w14:textId="77777777" w:rsidR="003B5C40" w:rsidRPr="00897EE3" w:rsidRDefault="003B5C40" w:rsidP="003B5C40">
      <w:pPr>
        <w:rPr>
          <w:rFonts w:cs="Arial"/>
          <w:i/>
          <w:iCs/>
        </w:rPr>
      </w:pPr>
    </w:p>
    <w:p w14:paraId="25C54F17" w14:textId="77777777" w:rsidR="003B5C40" w:rsidRPr="00897EE3" w:rsidRDefault="003B5C40" w:rsidP="00363DF3">
      <w:pPr>
        <w:pStyle w:val="Heading2"/>
      </w:pPr>
      <w:bookmarkStart w:id="782" w:name="_Toc167234774"/>
      <w:bookmarkStart w:id="783" w:name="_Toc167314881"/>
      <w:bookmarkStart w:id="784" w:name="_Toc167316040"/>
      <w:bookmarkStart w:id="785" w:name="_Toc167316464"/>
      <w:bookmarkStart w:id="786" w:name="_Toc167377055"/>
      <w:bookmarkStart w:id="787" w:name="MCCQCTEMPBM_00000035"/>
      <w:r w:rsidRPr="00897EE3">
        <w:t>C.4.2</w:t>
      </w:r>
      <w:r w:rsidRPr="00897EE3">
        <w:tab/>
        <w:t>Content type categories and scene definitions</w:t>
      </w:r>
      <w:bookmarkEnd w:id="782"/>
      <w:bookmarkEnd w:id="783"/>
      <w:bookmarkEnd w:id="784"/>
      <w:bookmarkEnd w:id="785"/>
      <w:bookmarkEnd w:id="786"/>
      <w:r w:rsidRPr="00897EE3">
        <w:t xml:space="preserve"> </w:t>
      </w:r>
    </w:p>
    <w:bookmarkEnd w:id="787"/>
    <w:p w14:paraId="1D77E918" w14:textId="77777777" w:rsidR="003B5C40" w:rsidRPr="00897EE3" w:rsidRDefault="003B5C40" w:rsidP="003B5C40">
      <w:pPr>
        <w:rPr>
          <w:lang w:val="en-US" w:eastAsia="ja-JP"/>
        </w:rPr>
      </w:pPr>
    </w:p>
    <w:p w14:paraId="1C35F8FD" w14:textId="77777777" w:rsidR="003B5C40" w:rsidRPr="00897EE3" w:rsidRDefault="003B5C40" w:rsidP="003B5C40">
      <w:pPr>
        <w:pStyle w:val="TH"/>
      </w:pPr>
      <w:r w:rsidRPr="00897EE3">
        <w:t xml:space="preserve">Table C.4-4: 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trPr>
        <w:tc>
          <w:tcPr>
            <w:tcW w:w="910" w:type="dxa"/>
            <w:noWrap/>
            <w:hideMark/>
          </w:tcPr>
          <w:p w14:paraId="5D9DCF62"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399" w:type="dxa"/>
            <w:noWrap/>
          </w:tcPr>
          <w:p w14:paraId="0A29DBC4"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2E096AB" w14:textId="77777777" w:rsidR="003B5C40" w:rsidRPr="00897EE3" w:rsidRDefault="003B5C40" w:rsidP="00793586">
            <w:pPr>
              <w:rPr>
                <w:rFonts w:cs="Arial"/>
                <w:b/>
                <w:bCs/>
                <w:sz w:val="16"/>
                <w:szCs w:val="16"/>
              </w:rPr>
            </w:pPr>
          </w:p>
        </w:tc>
        <w:tc>
          <w:tcPr>
            <w:tcW w:w="2049" w:type="dxa"/>
            <w:noWrap/>
            <w:hideMark/>
          </w:tcPr>
          <w:p w14:paraId="7D00D4E4" w14:textId="77777777" w:rsidR="003B5C40" w:rsidRPr="00897EE3" w:rsidRDefault="003B5C40" w:rsidP="00793586">
            <w:pPr>
              <w:rPr>
                <w:rFonts w:cs="Arial"/>
                <w:b/>
                <w:bCs/>
                <w:sz w:val="16"/>
                <w:szCs w:val="16"/>
              </w:rPr>
            </w:pPr>
            <w:r w:rsidRPr="00897EE3">
              <w:rPr>
                <w:rFonts w:cs="Arial"/>
                <w:b/>
                <w:bCs/>
                <w:sz w:val="16"/>
                <w:szCs w:val="16"/>
              </w:rPr>
              <w:t>Background</w:t>
            </w:r>
          </w:p>
        </w:tc>
        <w:tc>
          <w:tcPr>
            <w:tcW w:w="572" w:type="dxa"/>
            <w:noWrap/>
            <w:hideMark/>
          </w:tcPr>
          <w:p w14:paraId="23F42691"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68785D1E" w14:textId="1FBD7B85"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p>
        </w:tc>
        <w:tc>
          <w:tcPr>
            <w:tcW w:w="1123" w:type="dxa"/>
            <w:noWrap/>
            <w:hideMark/>
          </w:tcPr>
          <w:p w14:paraId="6C993CEF"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4DC39263"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62D3B9A7" w14:textId="43386F96"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671FDB49" w14:textId="77777777" w:rsidTr="00793586">
        <w:trPr>
          <w:trHeight w:val="290"/>
        </w:trPr>
        <w:tc>
          <w:tcPr>
            <w:tcW w:w="910" w:type="dxa"/>
            <w:noWrap/>
            <w:hideMark/>
          </w:tcPr>
          <w:p w14:paraId="0863B1D7"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tcPr>
          <w:p w14:paraId="73AA2C4A" w14:textId="77777777" w:rsidR="003B5C40" w:rsidRPr="00897EE3" w:rsidRDefault="003B5C40" w:rsidP="00793586">
            <w:pPr>
              <w:rPr>
                <w:rFonts w:cs="Arial"/>
                <w:sz w:val="16"/>
                <w:szCs w:val="16"/>
              </w:rPr>
            </w:pPr>
            <w:r w:rsidRPr="00897EE3">
              <w:rPr>
                <w:rFonts w:cs="Arial"/>
                <w:sz w:val="16"/>
                <w:szCs w:val="16"/>
              </w:rPr>
              <w:t>room_1_FOA</w:t>
            </w:r>
            <w:r w:rsidRPr="00897EE3" w:rsidDel="00BD036F">
              <w:rPr>
                <w:rFonts w:cs="Arial"/>
                <w:sz w:val="16"/>
                <w:szCs w:val="16"/>
              </w:rPr>
              <w:t xml:space="preserve"> </w:t>
            </w:r>
          </w:p>
        </w:tc>
        <w:tc>
          <w:tcPr>
            <w:tcW w:w="2049" w:type="dxa"/>
            <w:noWrap/>
          </w:tcPr>
          <w:p w14:paraId="62721302" w14:textId="77777777" w:rsidR="003B5C40" w:rsidRPr="00897EE3" w:rsidRDefault="003B5C40" w:rsidP="00793586">
            <w:pPr>
              <w:rPr>
                <w:rFonts w:cs="Arial"/>
                <w:sz w:val="16"/>
                <w:szCs w:val="16"/>
              </w:rPr>
            </w:pPr>
            <w:r w:rsidRPr="00897EE3">
              <w:rPr>
                <w:rFonts w:cs="Arial"/>
                <w:sz w:val="16"/>
                <w:szCs w:val="16"/>
              </w:rPr>
              <w:t>room_1_cleanbg_FOA</w:t>
            </w:r>
          </w:p>
          <w:p w14:paraId="4D5024CB" w14:textId="77777777" w:rsidR="003B5C40" w:rsidRPr="00897EE3" w:rsidRDefault="003B5C40" w:rsidP="00793586">
            <w:pPr>
              <w:rPr>
                <w:rFonts w:cs="Arial"/>
                <w:sz w:val="16"/>
                <w:szCs w:val="16"/>
              </w:rPr>
            </w:pPr>
          </w:p>
        </w:tc>
        <w:tc>
          <w:tcPr>
            <w:tcW w:w="572" w:type="dxa"/>
            <w:noWrap/>
            <w:hideMark/>
          </w:tcPr>
          <w:p w14:paraId="16A05D42"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1267AD4"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C42E64A"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D898578" w14:textId="77777777" w:rsidR="003B5C40" w:rsidRPr="00897EE3" w:rsidRDefault="003B5C40" w:rsidP="00793586">
            <w:pPr>
              <w:rPr>
                <w:rFonts w:cs="Arial"/>
                <w:sz w:val="16"/>
                <w:szCs w:val="16"/>
              </w:rPr>
            </w:pPr>
          </w:p>
        </w:tc>
        <w:tc>
          <w:tcPr>
            <w:tcW w:w="910" w:type="dxa"/>
          </w:tcPr>
          <w:p w14:paraId="6FD2053D"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02ED0366" w14:textId="77777777" w:rsidTr="00793586">
        <w:trPr>
          <w:trHeight w:val="290"/>
        </w:trPr>
        <w:tc>
          <w:tcPr>
            <w:tcW w:w="910" w:type="dxa"/>
            <w:noWrap/>
            <w:hideMark/>
          </w:tcPr>
          <w:p w14:paraId="4C2C6F89"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tcPr>
          <w:p w14:paraId="5FBFC9D0" w14:textId="77777777" w:rsidR="003B5C40" w:rsidRPr="00897EE3" w:rsidRDefault="003B5C40" w:rsidP="00793586">
            <w:pPr>
              <w:rPr>
                <w:rFonts w:cs="Arial"/>
                <w:sz w:val="16"/>
                <w:szCs w:val="16"/>
              </w:rPr>
            </w:pPr>
            <w:r w:rsidRPr="00897EE3">
              <w:rPr>
                <w:rFonts w:cs="Arial"/>
                <w:sz w:val="16"/>
                <w:szCs w:val="16"/>
              </w:rPr>
              <w:t>room_4_FOA</w:t>
            </w:r>
            <w:r w:rsidRPr="00897EE3" w:rsidDel="00276FA7">
              <w:rPr>
                <w:rFonts w:cs="Arial"/>
                <w:sz w:val="16"/>
                <w:szCs w:val="16"/>
              </w:rPr>
              <w:t xml:space="preserve"> </w:t>
            </w:r>
          </w:p>
        </w:tc>
        <w:tc>
          <w:tcPr>
            <w:tcW w:w="2049" w:type="dxa"/>
            <w:noWrap/>
          </w:tcPr>
          <w:p w14:paraId="5BAE11BE" w14:textId="77777777" w:rsidR="003B5C40" w:rsidRPr="00897EE3" w:rsidRDefault="003B5C40" w:rsidP="00793586">
            <w:pPr>
              <w:rPr>
                <w:rFonts w:cs="Arial"/>
                <w:sz w:val="16"/>
                <w:szCs w:val="16"/>
              </w:rPr>
            </w:pPr>
            <w:r w:rsidRPr="00897EE3">
              <w:rPr>
                <w:rFonts w:cs="Arial"/>
                <w:sz w:val="16"/>
                <w:szCs w:val="16"/>
              </w:rPr>
              <w:t>room_[1/4]_cleanbg_FOA</w:t>
            </w:r>
          </w:p>
          <w:p w14:paraId="3FEB966B" w14:textId="77777777" w:rsidR="003B5C40" w:rsidRPr="00897EE3" w:rsidRDefault="003B5C40" w:rsidP="00793586">
            <w:pPr>
              <w:rPr>
                <w:rFonts w:cs="Arial"/>
                <w:sz w:val="16"/>
                <w:szCs w:val="16"/>
              </w:rPr>
            </w:pPr>
          </w:p>
        </w:tc>
        <w:tc>
          <w:tcPr>
            <w:tcW w:w="572" w:type="dxa"/>
            <w:noWrap/>
            <w:hideMark/>
          </w:tcPr>
          <w:p w14:paraId="4BF64C08"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42CF9B7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18CAFF3"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7D46D730" w14:textId="77777777" w:rsidR="003B5C40" w:rsidRPr="00897EE3" w:rsidRDefault="003B5C40" w:rsidP="00793586">
            <w:pPr>
              <w:rPr>
                <w:rFonts w:cs="Arial"/>
                <w:sz w:val="16"/>
                <w:szCs w:val="16"/>
              </w:rPr>
            </w:pPr>
          </w:p>
        </w:tc>
        <w:tc>
          <w:tcPr>
            <w:tcW w:w="910" w:type="dxa"/>
          </w:tcPr>
          <w:p w14:paraId="21BA4B71"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7E227867" w14:textId="77777777" w:rsidTr="00793586">
        <w:trPr>
          <w:trHeight w:val="290"/>
        </w:trPr>
        <w:tc>
          <w:tcPr>
            <w:tcW w:w="910" w:type="dxa"/>
            <w:noWrap/>
            <w:hideMark/>
          </w:tcPr>
          <w:p w14:paraId="59A80F42"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tcPr>
          <w:p w14:paraId="1F5E4174" w14:textId="77777777" w:rsidR="003B5C40" w:rsidRPr="00897EE3" w:rsidRDefault="003B5C40" w:rsidP="00793586">
            <w:pPr>
              <w:rPr>
                <w:rFonts w:cs="Arial"/>
                <w:sz w:val="16"/>
                <w:szCs w:val="16"/>
              </w:rPr>
            </w:pPr>
            <w:r w:rsidRPr="00897EE3">
              <w:rPr>
                <w:rFonts w:cs="Arial"/>
                <w:sz w:val="16"/>
                <w:szCs w:val="16"/>
              </w:rPr>
              <w:t>room_2_FOA</w:t>
            </w:r>
          </w:p>
          <w:p w14:paraId="7E01CDE3" w14:textId="77777777" w:rsidR="003B5C40" w:rsidRPr="00897EE3" w:rsidRDefault="003B5C40" w:rsidP="00793586">
            <w:pPr>
              <w:rPr>
                <w:rFonts w:cs="Arial"/>
                <w:sz w:val="16"/>
                <w:szCs w:val="16"/>
              </w:rPr>
            </w:pPr>
          </w:p>
        </w:tc>
        <w:tc>
          <w:tcPr>
            <w:tcW w:w="2049" w:type="dxa"/>
            <w:noWrap/>
          </w:tcPr>
          <w:p w14:paraId="264479FF" w14:textId="77777777" w:rsidR="003B5C40" w:rsidRPr="00897EE3" w:rsidRDefault="003B5C40" w:rsidP="00793586">
            <w:pPr>
              <w:rPr>
                <w:rFonts w:cs="Arial"/>
                <w:sz w:val="16"/>
                <w:szCs w:val="16"/>
              </w:rPr>
            </w:pPr>
            <w:r w:rsidRPr="00897EE3">
              <w:rPr>
                <w:rFonts w:cs="Arial"/>
                <w:sz w:val="16"/>
                <w:szCs w:val="16"/>
              </w:rPr>
              <w:t>room_2_cleanbg_FOA</w:t>
            </w:r>
          </w:p>
          <w:p w14:paraId="2C090122" w14:textId="77777777" w:rsidR="003B5C40" w:rsidRPr="00897EE3" w:rsidRDefault="003B5C40" w:rsidP="00793586">
            <w:pPr>
              <w:rPr>
                <w:rFonts w:cs="Arial"/>
                <w:sz w:val="16"/>
                <w:szCs w:val="16"/>
              </w:rPr>
            </w:pPr>
          </w:p>
        </w:tc>
        <w:tc>
          <w:tcPr>
            <w:tcW w:w="572" w:type="dxa"/>
            <w:noWrap/>
            <w:hideMark/>
          </w:tcPr>
          <w:p w14:paraId="707D327E"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E06EE0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AE57B4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0B7F1C6" w14:textId="77777777" w:rsidR="003B5C40" w:rsidRPr="00897EE3" w:rsidRDefault="003B5C40" w:rsidP="00793586">
            <w:pPr>
              <w:rPr>
                <w:rFonts w:cs="Arial"/>
                <w:sz w:val="16"/>
                <w:szCs w:val="16"/>
              </w:rPr>
            </w:pPr>
          </w:p>
        </w:tc>
        <w:tc>
          <w:tcPr>
            <w:tcW w:w="910" w:type="dxa"/>
          </w:tcPr>
          <w:p w14:paraId="7BC2E044"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EF481FA" w14:textId="77777777" w:rsidTr="00793586">
        <w:trPr>
          <w:trHeight w:val="290"/>
        </w:trPr>
        <w:tc>
          <w:tcPr>
            <w:tcW w:w="910" w:type="dxa"/>
            <w:noWrap/>
            <w:hideMark/>
          </w:tcPr>
          <w:p w14:paraId="0B71F03F"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tcPr>
          <w:p w14:paraId="2D1A58DC" w14:textId="77777777" w:rsidR="003B5C40" w:rsidRPr="00897EE3" w:rsidRDefault="003B5C40" w:rsidP="00793586">
            <w:pPr>
              <w:rPr>
                <w:rFonts w:cs="Arial"/>
                <w:sz w:val="16"/>
                <w:szCs w:val="16"/>
              </w:rPr>
            </w:pPr>
            <w:r w:rsidRPr="00897EE3">
              <w:rPr>
                <w:rFonts w:cs="Arial"/>
                <w:sz w:val="16"/>
                <w:szCs w:val="16"/>
              </w:rPr>
              <w:t>room_5_FOA</w:t>
            </w:r>
          </w:p>
          <w:p w14:paraId="66CFBDB2" w14:textId="77777777" w:rsidR="003B5C40" w:rsidRPr="00897EE3" w:rsidRDefault="003B5C40" w:rsidP="00793586">
            <w:pPr>
              <w:rPr>
                <w:rFonts w:cs="Arial"/>
                <w:sz w:val="16"/>
                <w:szCs w:val="16"/>
              </w:rPr>
            </w:pPr>
          </w:p>
        </w:tc>
        <w:tc>
          <w:tcPr>
            <w:tcW w:w="2049" w:type="dxa"/>
            <w:noWrap/>
          </w:tcPr>
          <w:p w14:paraId="4AAD4455" w14:textId="77777777" w:rsidR="003B5C40" w:rsidRPr="00897EE3" w:rsidRDefault="003B5C40" w:rsidP="00793586">
            <w:pPr>
              <w:rPr>
                <w:rFonts w:cs="Arial"/>
                <w:sz w:val="16"/>
                <w:szCs w:val="16"/>
              </w:rPr>
            </w:pPr>
            <w:r w:rsidRPr="00897EE3">
              <w:rPr>
                <w:rFonts w:cs="Arial"/>
                <w:sz w:val="16"/>
                <w:szCs w:val="16"/>
              </w:rPr>
              <w:t>room_[2/5]_cleanbg_FOA</w:t>
            </w:r>
          </w:p>
          <w:p w14:paraId="74235594" w14:textId="77777777" w:rsidR="003B5C40" w:rsidRPr="00897EE3" w:rsidRDefault="003B5C40" w:rsidP="00793586">
            <w:pPr>
              <w:rPr>
                <w:rFonts w:cs="Arial"/>
                <w:sz w:val="16"/>
                <w:szCs w:val="16"/>
              </w:rPr>
            </w:pPr>
          </w:p>
        </w:tc>
        <w:tc>
          <w:tcPr>
            <w:tcW w:w="572" w:type="dxa"/>
            <w:noWrap/>
            <w:hideMark/>
          </w:tcPr>
          <w:p w14:paraId="0A9713C4"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0DE0990"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4121BE77"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4694BD50" w14:textId="77777777" w:rsidR="003B5C40" w:rsidRPr="00897EE3" w:rsidRDefault="003B5C40" w:rsidP="00793586">
            <w:pPr>
              <w:rPr>
                <w:rFonts w:cs="Arial"/>
                <w:sz w:val="16"/>
                <w:szCs w:val="16"/>
              </w:rPr>
            </w:pPr>
          </w:p>
        </w:tc>
        <w:tc>
          <w:tcPr>
            <w:tcW w:w="910" w:type="dxa"/>
          </w:tcPr>
          <w:p w14:paraId="532F76FC"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617A57DA" w14:textId="77777777" w:rsidTr="00793586">
        <w:trPr>
          <w:trHeight w:val="290"/>
        </w:trPr>
        <w:tc>
          <w:tcPr>
            <w:tcW w:w="910" w:type="dxa"/>
            <w:noWrap/>
            <w:hideMark/>
          </w:tcPr>
          <w:p w14:paraId="652B4B41"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tcPr>
          <w:p w14:paraId="48F2EAFC" w14:textId="77777777" w:rsidR="003B5C40" w:rsidRPr="00897EE3" w:rsidRDefault="003B5C40" w:rsidP="00793586">
            <w:pPr>
              <w:rPr>
                <w:rFonts w:cs="Arial"/>
                <w:sz w:val="16"/>
                <w:szCs w:val="16"/>
              </w:rPr>
            </w:pPr>
            <w:r w:rsidRPr="00897EE3">
              <w:rPr>
                <w:rFonts w:cs="Arial"/>
                <w:sz w:val="16"/>
                <w:szCs w:val="16"/>
              </w:rPr>
              <w:t>room_3_FOA</w:t>
            </w:r>
            <w:r w:rsidRPr="00897EE3" w:rsidDel="00276FA7">
              <w:rPr>
                <w:rFonts w:cs="Arial"/>
                <w:sz w:val="16"/>
                <w:szCs w:val="16"/>
              </w:rPr>
              <w:t xml:space="preserve"> </w:t>
            </w:r>
          </w:p>
        </w:tc>
        <w:tc>
          <w:tcPr>
            <w:tcW w:w="2049" w:type="dxa"/>
            <w:noWrap/>
          </w:tcPr>
          <w:p w14:paraId="2A2D8E61" w14:textId="77777777" w:rsidR="003B5C40" w:rsidRPr="00897EE3" w:rsidRDefault="003B5C40" w:rsidP="00793586">
            <w:pPr>
              <w:rPr>
                <w:rFonts w:cs="Arial"/>
                <w:sz w:val="16"/>
                <w:szCs w:val="16"/>
              </w:rPr>
            </w:pPr>
            <w:r w:rsidRPr="00897EE3">
              <w:rPr>
                <w:rFonts w:cs="Arial"/>
                <w:sz w:val="16"/>
                <w:szCs w:val="16"/>
              </w:rPr>
              <w:t>room_3_cleanbg_FOA</w:t>
            </w:r>
          </w:p>
          <w:p w14:paraId="30BBE7FF" w14:textId="77777777" w:rsidR="003B5C40" w:rsidRPr="00897EE3" w:rsidRDefault="003B5C40" w:rsidP="00793586">
            <w:pPr>
              <w:rPr>
                <w:rFonts w:cs="Arial"/>
                <w:sz w:val="16"/>
                <w:szCs w:val="16"/>
              </w:rPr>
            </w:pPr>
          </w:p>
        </w:tc>
        <w:tc>
          <w:tcPr>
            <w:tcW w:w="572" w:type="dxa"/>
            <w:noWrap/>
            <w:hideMark/>
          </w:tcPr>
          <w:p w14:paraId="33BFE36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384928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FF54AC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041E3E5" w14:textId="77777777" w:rsidR="003B5C40" w:rsidRPr="00897EE3" w:rsidRDefault="003B5C40" w:rsidP="00793586">
            <w:pPr>
              <w:rPr>
                <w:rFonts w:cs="Arial"/>
                <w:sz w:val="16"/>
                <w:szCs w:val="16"/>
              </w:rPr>
            </w:pPr>
          </w:p>
        </w:tc>
        <w:tc>
          <w:tcPr>
            <w:tcW w:w="910" w:type="dxa"/>
          </w:tcPr>
          <w:p w14:paraId="6AD0A5ED"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ABC1748" w14:textId="77777777" w:rsidTr="00793586">
        <w:trPr>
          <w:trHeight w:val="290"/>
        </w:trPr>
        <w:tc>
          <w:tcPr>
            <w:tcW w:w="910" w:type="dxa"/>
            <w:noWrap/>
            <w:hideMark/>
          </w:tcPr>
          <w:p w14:paraId="2D892F79"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tcPr>
          <w:p w14:paraId="02EEF04E" w14:textId="77777777" w:rsidR="003B5C40" w:rsidRPr="00897EE3" w:rsidRDefault="003B5C40" w:rsidP="00793586">
            <w:pPr>
              <w:rPr>
                <w:rFonts w:cs="Arial"/>
                <w:sz w:val="16"/>
                <w:szCs w:val="16"/>
              </w:rPr>
            </w:pPr>
            <w:r w:rsidRPr="00897EE3">
              <w:rPr>
                <w:rFonts w:cs="Arial"/>
                <w:sz w:val="16"/>
                <w:szCs w:val="16"/>
              </w:rPr>
              <w:t>room_6_FOA</w:t>
            </w:r>
            <w:r w:rsidRPr="00897EE3" w:rsidDel="00276FA7">
              <w:rPr>
                <w:rFonts w:cs="Arial"/>
                <w:sz w:val="16"/>
                <w:szCs w:val="16"/>
              </w:rPr>
              <w:t xml:space="preserve"> </w:t>
            </w:r>
          </w:p>
        </w:tc>
        <w:tc>
          <w:tcPr>
            <w:tcW w:w="2049" w:type="dxa"/>
            <w:noWrap/>
          </w:tcPr>
          <w:p w14:paraId="23858E6B" w14:textId="77777777" w:rsidR="003B5C40" w:rsidRPr="00897EE3" w:rsidRDefault="003B5C40" w:rsidP="00793586">
            <w:pPr>
              <w:rPr>
                <w:rFonts w:cs="Arial"/>
                <w:sz w:val="16"/>
                <w:szCs w:val="16"/>
              </w:rPr>
            </w:pPr>
            <w:r w:rsidRPr="00897EE3">
              <w:rPr>
                <w:rFonts w:cs="Arial"/>
                <w:sz w:val="16"/>
                <w:szCs w:val="16"/>
              </w:rPr>
              <w:t>room_[3/6]_cleanbg_FOA</w:t>
            </w:r>
          </w:p>
          <w:p w14:paraId="55B56D8C" w14:textId="77777777" w:rsidR="003B5C40" w:rsidRPr="00897EE3" w:rsidRDefault="003B5C40" w:rsidP="00793586">
            <w:pPr>
              <w:rPr>
                <w:rFonts w:cs="Arial"/>
                <w:sz w:val="16"/>
                <w:szCs w:val="16"/>
              </w:rPr>
            </w:pPr>
          </w:p>
        </w:tc>
        <w:tc>
          <w:tcPr>
            <w:tcW w:w="572" w:type="dxa"/>
            <w:noWrap/>
            <w:hideMark/>
          </w:tcPr>
          <w:p w14:paraId="2C387A1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DAF885D"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220F156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7B3E98E" w14:textId="77777777" w:rsidR="003B5C40" w:rsidRPr="00897EE3" w:rsidRDefault="003B5C40" w:rsidP="00793586">
            <w:pPr>
              <w:rPr>
                <w:rFonts w:cs="Arial"/>
                <w:sz w:val="16"/>
                <w:szCs w:val="16"/>
              </w:rPr>
            </w:pPr>
          </w:p>
        </w:tc>
        <w:tc>
          <w:tcPr>
            <w:tcW w:w="910" w:type="dxa"/>
          </w:tcPr>
          <w:p w14:paraId="0C13B2B9"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4FE19F7" w14:textId="77777777" w:rsidTr="00F671FE">
        <w:trPr>
          <w:trHeight w:val="290"/>
        </w:trPr>
        <w:tc>
          <w:tcPr>
            <w:tcW w:w="8856" w:type="dxa"/>
            <w:gridSpan w:val="8"/>
            <w:noWrap/>
          </w:tcPr>
          <w:p w14:paraId="1F7E3175" w14:textId="59323DFD"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6A9C3084" w14:textId="29CD7EFD" w:rsidR="001B6116" w:rsidRPr="00D22237" w:rsidRDefault="001B6116" w:rsidP="00D22237">
            <w:pPr>
              <w:pStyle w:val="TAN"/>
            </w:pPr>
            <w:r w:rsidRPr="001B6116">
              <w:t>NOTE</w:t>
            </w:r>
            <w:r w:rsidRPr="00D22237">
              <w:t xml:space="preserve"> </w:t>
            </w:r>
            <w:r w:rsidRPr="001B6116">
              <w:t>2</w:t>
            </w:r>
            <w:r w:rsidR="00C04264">
              <w:tab/>
            </w:r>
            <w:r w:rsidRPr="001B6116">
              <w:t>All sentences by the 6 talkers shall be unique.</w:t>
            </w:r>
          </w:p>
        </w:tc>
      </w:tr>
    </w:tbl>
    <w:p w14:paraId="4CD60836" w14:textId="77777777" w:rsidR="003B5C40" w:rsidRPr="00897EE3" w:rsidRDefault="003B5C40" w:rsidP="003B5C40">
      <w:pPr>
        <w:rPr>
          <w:rFonts w:cs="Arial"/>
          <w:i/>
          <w:iCs/>
        </w:rPr>
      </w:pPr>
    </w:p>
    <w:p w14:paraId="5E31E6A4" w14:textId="671DB843" w:rsidR="003B5C40" w:rsidRPr="00897EE3" w:rsidRDefault="003B5C40" w:rsidP="003B5C40">
      <w:pPr>
        <w:pStyle w:val="NO"/>
        <w:rPr>
          <w:b/>
          <w:sz w:val="24"/>
          <w:szCs w:val="24"/>
        </w:rPr>
      </w:pPr>
      <w:r w:rsidRPr="00897EE3">
        <w:br w:type="page"/>
      </w:r>
    </w:p>
    <w:p w14:paraId="3B69F785" w14:textId="77777777" w:rsidR="003B5C40" w:rsidRPr="00897EE3" w:rsidRDefault="003B5C40" w:rsidP="00363DF3">
      <w:pPr>
        <w:pStyle w:val="Heading1"/>
      </w:pPr>
      <w:bookmarkStart w:id="788" w:name="_Toc167234775"/>
      <w:bookmarkStart w:id="789" w:name="_Toc167314882"/>
      <w:bookmarkStart w:id="790" w:name="_Toc167316041"/>
      <w:bookmarkStart w:id="791" w:name="_Toc167316465"/>
      <w:bookmarkStart w:id="792" w:name="_Toc167377056"/>
      <w:r w:rsidRPr="00897EE3">
        <w:t>C.5</w:t>
      </w:r>
      <w:r w:rsidRPr="00897EE3">
        <w:tab/>
        <w:t>Experiment P800-5: FOA Speech+background Test</w:t>
      </w:r>
      <w:bookmarkEnd w:id="788"/>
      <w:bookmarkEnd w:id="789"/>
      <w:bookmarkEnd w:id="790"/>
      <w:bookmarkEnd w:id="791"/>
      <w:bookmarkEnd w:id="792"/>
    </w:p>
    <w:p w14:paraId="6B499044" w14:textId="77777777" w:rsidR="003B5C40" w:rsidRPr="00897EE3" w:rsidRDefault="003B5C40" w:rsidP="00363DF3">
      <w:pPr>
        <w:pStyle w:val="Heading2"/>
      </w:pPr>
      <w:bookmarkStart w:id="793" w:name="_Toc167234776"/>
      <w:bookmarkStart w:id="794" w:name="_Toc167314883"/>
      <w:bookmarkStart w:id="795" w:name="_Toc167316042"/>
      <w:bookmarkStart w:id="796" w:name="_Toc167316466"/>
      <w:bookmarkStart w:id="797" w:name="_Toc167377057"/>
      <w:bookmarkStart w:id="798" w:name="MCCQCTEMPBM_00000036"/>
      <w:r w:rsidRPr="00897EE3">
        <w:t>C.5.1</w:t>
      </w:r>
      <w:r w:rsidRPr="00897EE3">
        <w:tab/>
        <w:t>Experiment setup</w:t>
      </w:r>
      <w:bookmarkEnd w:id="793"/>
      <w:bookmarkEnd w:id="794"/>
      <w:bookmarkEnd w:id="795"/>
      <w:bookmarkEnd w:id="796"/>
      <w:bookmarkEnd w:id="797"/>
    </w:p>
    <w:bookmarkEnd w:id="798"/>
    <w:p w14:paraId="00307093"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p>
    <w:p w14:paraId="5D5B7238" w14:textId="77777777" w:rsidR="003B5C40" w:rsidRPr="00897EE3" w:rsidRDefault="003B5C40" w:rsidP="003B5C40">
      <w:pPr>
        <w:pStyle w:val="TH"/>
      </w:pPr>
      <w:r w:rsidRPr="00897EE3">
        <w:rPr>
          <w:rFonts w:hint="eastAsia"/>
        </w:rPr>
        <w:t xml:space="preserve">Table </w:t>
      </w:r>
      <w:r w:rsidRPr="00897EE3">
        <w:t>C.5-1</w:t>
      </w:r>
      <w:r w:rsidRPr="00897EE3">
        <w:rPr>
          <w:rFonts w:hint="eastAsia"/>
        </w:rPr>
        <w:t xml:space="preserve">: </w:t>
      </w:r>
      <w:r w:rsidRPr="00897EE3">
        <w:t>C</w:t>
      </w:r>
      <w:r w:rsidRPr="00897EE3">
        <w:rPr>
          <w:rFonts w:hint="eastAsia"/>
        </w:rPr>
        <w:t xml:space="preserve">onditions for Experiment </w:t>
      </w:r>
      <w:r w:rsidRPr="00897EE3">
        <w:t>P800-5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trPr>
        <w:tc>
          <w:tcPr>
            <w:tcW w:w="2624" w:type="dxa"/>
          </w:tcPr>
          <w:p w14:paraId="42F8F4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3CAE7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712BCB9A" w14:textId="77777777" w:rsidTr="00793586">
        <w:tblPrEx>
          <w:tblBorders>
            <w:top w:val="none" w:sz="0" w:space="0" w:color="auto"/>
            <w:bottom w:val="none" w:sz="0" w:space="0" w:color="auto"/>
          </w:tblBorders>
        </w:tblPrEx>
        <w:trPr>
          <w:jc w:val="center"/>
        </w:trPr>
        <w:tc>
          <w:tcPr>
            <w:tcW w:w="2624" w:type="dxa"/>
          </w:tcPr>
          <w:p w14:paraId="28E42B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545C3A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p>
        </w:tc>
      </w:tr>
      <w:tr w:rsidR="003B5C40" w:rsidRPr="007E18C1" w14:paraId="4030B0FC" w14:textId="77777777" w:rsidTr="00793586">
        <w:tblPrEx>
          <w:tblBorders>
            <w:top w:val="none" w:sz="0" w:space="0" w:color="auto"/>
            <w:bottom w:val="none" w:sz="0" w:space="0" w:color="auto"/>
          </w:tblBorders>
        </w:tblPrEx>
        <w:trPr>
          <w:jc w:val="center"/>
        </w:trPr>
        <w:tc>
          <w:tcPr>
            <w:tcW w:w="2624" w:type="dxa"/>
          </w:tcPr>
          <w:p w14:paraId="382ECCB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66FF5A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r w:rsidRPr="00897EE3">
              <w:rPr>
                <w:rFonts w:eastAsia="SimSun" w:cs="Arial"/>
                <w:sz w:val="18"/>
                <w:szCs w:val="18"/>
                <w:lang w:val="en-US" w:eastAsia="ja-JP"/>
              </w:rPr>
              <w:t>, DTX on</w:t>
            </w:r>
          </w:p>
        </w:tc>
      </w:tr>
      <w:tr w:rsidR="003B5C40" w:rsidRPr="007E18C1" w14:paraId="21DFB49A" w14:textId="77777777" w:rsidTr="00793586">
        <w:tblPrEx>
          <w:tblBorders>
            <w:top w:val="none" w:sz="0" w:space="0" w:color="auto"/>
            <w:bottom w:val="none" w:sz="0" w:space="0" w:color="auto"/>
          </w:tblBorders>
        </w:tblPrEx>
        <w:trPr>
          <w:jc w:val="center"/>
        </w:trPr>
        <w:tc>
          <w:tcPr>
            <w:tcW w:w="2624" w:type="dxa"/>
          </w:tcPr>
          <w:p w14:paraId="270283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2686F131" w14:textId="4E93DB16"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3B619A1" w14:textId="77777777" w:rsidTr="00793586">
        <w:tblPrEx>
          <w:tblBorders>
            <w:top w:val="none" w:sz="0" w:space="0" w:color="auto"/>
            <w:bottom w:val="none" w:sz="0" w:space="0" w:color="auto"/>
          </w:tblBorders>
        </w:tblPrEx>
        <w:trPr>
          <w:jc w:val="center"/>
        </w:trPr>
        <w:tc>
          <w:tcPr>
            <w:tcW w:w="2624" w:type="dxa"/>
          </w:tcPr>
          <w:p w14:paraId="1E203C9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5C0E24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13E95191" w14:textId="77777777" w:rsidTr="00793586">
        <w:tblPrEx>
          <w:tblBorders>
            <w:top w:val="none" w:sz="0" w:space="0" w:color="auto"/>
            <w:bottom w:val="none" w:sz="0" w:space="0" w:color="auto"/>
          </w:tblBorders>
        </w:tblPrEx>
        <w:trPr>
          <w:jc w:val="center"/>
        </w:trPr>
        <w:tc>
          <w:tcPr>
            <w:tcW w:w="2624" w:type="dxa"/>
          </w:tcPr>
          <w:p w14:paraId="5C0233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B70DD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 dB</w:t>
            </w:r>
          </w:p>
        </w:tc>
      </w:tr>
      <w:tr w:rsidR="003B5C40" w:rsidRPr="007E18C1" w14:paraId="7C8EC31F" w14:textId="77777777" w:rsidTr="00793586">
        <w:tblPrEx>
          <w:tblBorders>
            <w:top w:val="none" w:sz="0" w:space="0" w:color="auto"/>
            <w:bottom w:val="none" w:sz="0" w:space="0" w:color="auto"/>
          </w:tblBorders>
        </w:tblPrEx>
        <w:trPr>
          <w:jc w:val="center"/>
        </w:trPr>
        <w:tc>
          <w:tcPr>
            <w:tcW w:w="2624" w:type="dxa"/>
          </w:tcPr>
          <w:p w14:paraId="78EAE92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66FFC0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093AABD2" w14:textId="77777777" w:rsidTr="00793586">
        <w:tblPrEx>
          <w:tblBorders>
            <w:top w:val="none" w:sz="0" w:space="0" w:color="auto"/>
            <w:bottom w:val="none" w:sz="0" w:space="0" w:color="auto"/>
          </w:tblBorders>
        </w:tblPrEx>
        <w:trPr>
          <w:jc w:val="center"/>
        </w:trPr>
        <w:tc>
          <w:tcPr>
            <w:tcW w:w="2624" w:type="dxa"/>
          </w:tcPr>
          <w:p w14:paraId="0BE07127" w14:textId="77777777" w:rsidR="003B5C40" w:rsidRPr="00897EE3" w:rsidRDefault="003B5C40" w:rsidP="00793586">
            <w:pPr>
              <w:spacing w:after="0"/>
              <w:rPr>
                <w:rFonts w:eastAsia="SimSun" w:cs="Arial"/>
                <w:sz w:val="18"/>
                <w:szCs w:val="18"/>
                <w:lang w:val="en-US" w:eastAsia="ja-JP"/>
              </w:rPr>
            </w:pPr>
            <w:bookmarkStart w:id="799" w:name="MCCQCTEMPBM_00000063"/>
          </w:p>
        </w:tc>
        <w:tc>
          <w:tcPr>
            <w:tcW w:w="5028" w:type="dxa"/>
          </w:tcPr>
          <w:p w14:paraId="3C61A66E" w14:textId="77777777" w:rsidR="003B5C40" w:rsidRPr="00897EE3" w:rsidRDefault="003B5C40" w:rsidP="00793586">
            <w:pPr>
              <w:spacing w:after="0"/>
              <w:rPr>
                <w:rFonts w:eastAsia="SimSun" w:cs="Arial"/>
                <w:sz w:val="18"/>
                <w:szCs w:val="18"/>
                <w:lang w:eastAsia="ja-JP"/>
              </w:rPr>
            </w:pPr>
          </w:p>
        </w:tc>
      </w:tr>
      <w:bookmarkEnd w:id="799"/>
      <w:tr w:rsidR="003B5C40" w:rsidRPr="007E18C1" w14:paraId="53271C4D" w14:textId="77777777" w:rsidTr="00793586">
        <w:trPr>
          <w:jc w:val="center"/>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trPr>
        <w:tc>
          <w:tcPr>
            <w:tcW w:w="2624" w:type="dxa"/>
          </w:tcPr>
          <w:p w14:paraId="1E75888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1E041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p>
        </w:tc>
      </w:tr>
      <w:tr w:rsidR="003B5C40" w:rsidRPr="0022425D" w14:paraId="066F7EA5" w14:textId="77777777" w:rsidTr="00793586">
        <w:tblPrEx>
          <w:tblBorders>
            <w:top w:val="none" w:sz="0" w:space="0" w:color="auto"/>
            <w:bottom w:val="none" w:sz="0" w:space="0" w:color="auto"/>
          </w:tblBorders>
        </w:tblPrEx>
        <w:trPr>
          <w:jc w:val="center"/>
        </w:trPr>
        <w:tc>
          <w:tcPr>
            <w:tcW w:w="2624" w:type="dxa"/>
          </w:tcPr>
          <w:p w14:paraId="4F5926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2A39CCB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19AF6772" w14:textId="77777777" w:rsidTr="00793586">
        <w:tblPrEx>
          <w:tblBorders>
            <w:top w:val="none" w:sz="0" w:space="0" w:color="auto"/>
            <w:bottom w:val="none" w:sz="0" w:space="0" w:color="auto"/>
          </w:tblBorders>
        </w:tblPrEx>
        <w:trPr>
          <w:jc w:val="center"/>
        </w:trPr>
        <w:tc>
          <w:tcPr>
            <w:tcW w:w="2624" w:type="dxa"/>
          </w:tcPr>
          <w:p w14:paraId="7E5A44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6805A3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B6EA3EC" w14:textId="14E0E5F8"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1E9372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53205C8E" w14:textId="77777777" w:rsidTr="00793586">
        <w:tblPrEx>
          <w:tblBorders>
            <w:top w:val="none" w:sz="0" w:space="0" w:color="auto"/>
            <w:bottom w:val="none" w:sz="0" w:space="0" w:color="auto"/>
          </w:tblBorders>
        </w:tblPrEx>
        <w:trPr>
          <w:jc w:val="center"/>
        </w:trPr>
        <w:tc>
          <w:tcPr>
            <w:tcW w:w="2624" w:type="dxa"/>
          </w:tcPr>
          <w:p w14:paraId="79204CD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730B86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F90C720" w14:textId="77777777" w:rsidTr="00793586">
        <w:tblPrEx>
          <w:tblBorders>
            <w:top w:val="none" w:sz="0" w:space="0" w:color="auto"/>
            <w:bottom w:val="none" w:sz="0" w:space="0" w:color="auto"/>
          </w:tblBorders>
        </w:tblPrEx>
        <w:trPr>
          <w:jc w:val="center"/>
        </w:trPr>
        <w:tc>
          <w:tcPr>
            <w:tcW w:w="2624" w:type="dxa"/>
          </w:tcPr>
          <w:p w14:paraId="1B8B927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47DF7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9465198" w14:textId="77777777" w:rsidTr="00793586">
        <w:tblPrEx>
          <w:tblBorders>
            <w:top w:val="none" w:sz="0" w:space="0" w:color="auto"/>
            <w:bottom w:val="none" w:sz="0" w:space="0" w:color="auto"/>
          </w:tblBorders>
        </w:tblPrEx>
        <w:trPr>
          <w:jc w:val="center"/>
        </w:trPr>
        <w:tc>
          <w:tcPr>
            <w:tcW w:w="2624" w:type="dxa"/>
          </w:tcPr>
          <w:p w14:paraId="7034245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B61FD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844FA00" w14:textId="77777777" w:rsidTr="00793586">
        <w:tblPrEx>
          <w:tblBorders>
            <w:top w:val="none" w:sz="0" w:space="0" w:color="auto"/>
            <w:bottom w:val="none" w:sz="0" w:space="0" w:color="auto"/>
          </w:tblBorders>
        </w:tblPrEx>
        <w:trPr>
          <w:jc w:val="center"/>
        </w:trPr>
        <w:tc>
          <w:tcPr>
            <w:tcW w:w="2624" w:type="dxa"/>
          </w:tcPr>
          <w:p w14:paraId="39B4FC00" w14:textId="77777777" w:rsidR="003B5C40" w:rsidRPr="00897EE3" w:rsidRDefault="003B5C40" w:rsidP="00793586">
            <w:pPr>
              <w:spacing w:after="0"/>
              <w:rPr>
                <w:rFonts w:eastAsia="SimSun" w:cs="Arial"/>
                <w:sz w:val="18"/>
                <w:szCs w:val="18"/>
                <w:lang w:val="en-US" w:eastAsia="ja-JP"/>
              </w:rPr>
            </w:pPr>
            <w:bookmarkStart w:id="800" w:name="MCCQCTEMPBM_00000064"/>
          </w:p>
        </w:tc>
        <w:tc>
          <w:tcPr>
            <w:tcW w:w="5028" w:type="dxa"/>
          </w:tcPr>
          <w:p w14:paraId="6F346649" w14:textId="77777777" w:rsidR="003B5C40" w:rsidRPr="00897EE3" w:rsidRDefault="003B5C40" w:rsidP="00793586">
            <w:pPr>
              <w:spacing w:after="0"/>
              <w:rPr>
                <w:rFonts w:eastAsia="SimSun" w:cs="Arial"/>
                <w:sz w:val="18"/>
                <w:szCs w:val="18"/>
                <w:lang w:val="en-US" w:eastAsia="ja-JP"/>
              </w:rPr>
            </w:pPr>
          </w:p>
        </w:tc>
      </w:tr>
      <w:bookmarkEnd w:id="800"/>
      <w:tr w:rsidR="003B5C40" w:rsidRPr="007E18C1" w14:paraId="753A0070" w14:textId="77777777" w:rsidTr="00793586">
        <w:trPr>
          <w:jc w:val="center"/>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trPr>
        <w:tc>
          <w:tcPr>
            <w:tcW w:w="2624" w:type="dxa"/>
          </w:tcPr>
          <w:p w14:paraId="4D2FB27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39DF2B2B" w14:textId="2C1A440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388B0C1A" w14:textId="77777777" w:rsidTr="00793586">
        <w:tblPrEx>
          <w:tblBorders>
            <w:top w:val="none" w:sz="0" w:space="0" w:color="auto"/>
            <w:bottom w:val="none" w:sz="0" w:space="0" w:color="auto"/>
          </w:tblBorders>
        </w:tblPrEx>
        <w:trPr>
          <w:jc w:val="center"/>
        </w:trPr>
        <w:tc>
          <w:tcPr>
            <w:tcW w:w="2624" w:type="dxa"/>
          </w:tcPr>
          <w:p w14:paraId="16D89B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0ECF818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9A83B0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 Q= 17, 21, 25, 29 dB</w:t>
            </w:r>
          </w:p>
          <w:p w14:paraId="55EE78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p>
        </w:tc>
      </w:tr>
      <w:tr w:rsidR="003B5C40" w:rsidRPr="007E18C1" w14:paraId="5B542784" w14:textId="77777777" w:rsidTr="00793586">
        <w:tblPrEx>
          <w:tblBorders>
            <w:top w:val="none" w:sz="0" w:space="0" w:color="auto"/>
            <w:bottom w:val="none" w:sz="0" w:space="0" w:color="auto"/>
          </w:tblBorders>
        </w:tblPrEx>
        <w:trPr>
          <w:jc w:val="center"/>
        </w:trPr>
        <w:tc>
          <w:tcPr>
            <w:tcW w:w="2624" w:type="dxa"/>
          </w:tcPr>
          <w:p w14:paraId="495C1644"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6CCEF9D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E7BB806" w14:textId="77777777" w:rsidTr="00793586">
        <w:trPr>
          <w:jc w:val="center"/>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trPr>
        <w:tc>
          <w:tcPr>
            <w:tcW w:w="2624" w:type="dxa"/>
            <w:vAlign w:val="center"/>
          </w:tcPr>
          <w:p w14:paraId="7B4FAF8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3B0E60E1"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p>
        </w:tc>
      </w:tr>
      <w:tr w:rsidR="003B5C40" w:rsidRPr="007E18C1" w14:paraId="5F836E41" w14:textId="77777777" w:rsidTr="00793586">
        <w:tblPrEx>
          <w:tblBorders>
            <w:top w:val="none" w:sz="0" w:space="0" w:color="auto"/>
            <w:bottom w:val="none" w:sz="0" w:space="0" w:color="auto"/>
          </w:tblBorders>
        </w:tblPrEx>
        <w:trPr>
          <w:jc w:val="center"/>
        </w:trPr>
        <w:tc>
          <w:tcPr>
            <w:tcW w:w="2624" w:type="dxa"/>
            <w:vAlign w:val="center"/>
          </w:tcPr>
          <w:p w14:paraId="01387B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EE197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FOA to binaural (external) rendering</w:t>
            </w:r>
          </w:p>
        </w:tc>
      </w:tr>
      <w:tr w:rsidR="003B5C40" w:rsidRPr="007E18C1" w14:paraId="50682740" w14:textId="77777777" w:rsidTr="00793586">
        <w:tblPrEx>
          <w:tblBorders>
            <w:top w:val="none" w:sz="0" w:space="0" w:color="auto"/>
            <w:bottom w:val="none" w:sz="0" w:space="0" w:color="auto"/>
          </w:tblBorders>
        </w:tblPrEx>
        <w:trPr>
          <w:jc w:val="center"/>
        </w:trPr>
        <w:tc>
          <w:tcPr>
            <w:tcW w:w="2624" w:type="dxa"/>
            <w:vAlign w:val="center"/>
          </w:tcPr>
          <w:p w14:paraId="5029ACC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9D5F6C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7865849" w14:textId="77777777" w:rsidTr="00793586">
        <w:tblPrEx>
          <w:tblBorders>
            <w:top w:val="none" w:sz="0" w:space="0" w:color="auto"/>
            <w:bottom w:val="none" w:sz="0" w:space="0" w:color="auto"/>
          </w:tblBorders>
        </w:tblPrEx>
        <w:trPr>
          <w:jc w:val="center"/>
        </w:trPr>
        <w:tc>
          <w:tcPr>
            <w:tcW w:w="2624" w:type="dxa"/>
            <w:vAlign w:val="center"/>
          </w:tcPr>
          <w:p w14:paraId="46B693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654A1E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889D1DE" w14:textId="77777777" w:rsidTr="00793586">
        <w:tblPrEx>
          <w:tblBorders>
            <w:top w:val="none" w:sz="0" w:space="0" w:color="auto"/>
            <w:bottom w:val="none" w:sz="0" w:space="0" w:color="auto"/>
          </w:tblBorders>
        </w:tblPrEx>
        <w:trPr>
          <w:jc w:val="center"/>
        </w:trPr>
        <w:tc>
          <w:tcPr>
            <w:tcW w:w="2624" w:type="dxa"/>
          </w:tcPr>
          <w:p w14:paraId="27F5D92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97ED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4693E7BC" w14:textId="77777777" w:rsidTr="00793586">
        <w:tblPrEx>
          <w:tblBorders>
            <w:top w:val="none" w:sz="0" w:space="0" w:color="auto"/>
            <w:bottom w:val="none" w:sz="0" w:space="0" w:color="auto"/>
          </w:tblBorders>
        </w:tblPrEx>
        <w:trPr>
          <w:jc w:val="center"/>
        </w:trPr>
        <w:tc>
          <w:tcPr>
            <w:tcW w:w="2624" w:type="dxa"/>
          </w:tcPr>
          <w:p w14:paraId="0A45250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9AABFF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FE482D4" w14:textId="77777777" w:rsidTr="00793586">
        <w:tblPrEx>
          <w:tblBorders>
            <w:top w:val="none" w:sz="0" w:space="0" w:color="auto"/>
            <w:bottom w:val="none" w:sz="0" w:space="0" w:color="auto"/>
          </w:tblBorders>
        </w:tblPrEx>
        <w:trPr>
          <w:jc w:val="center"/>
        </w:trPr>
        <w:tc>
          <w:tcPr>
            <w:tcW w:w="2624" w:type="dxa"/>
          </w:tcPr>
          <w:p w14:paraId="332DF23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4B0DB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3A5B8F19" w14:textId="77777777" w:rsidTr="00793586">
        <w:tblPrEx>
          <w:tblBorders>
            <w:top w:val="none" w:sz="0" w:space="0" w:color="auto"/>
            <w:bottom w:val="none" w:sz="0" w:space="0" w:color="auto"/>
          </w:tblBorders>
        </w:tblPrEx>
        <w:trPr>
          <w:jc w:val="center"/>
        </w:trPr>
        <w:tc>
          <w:tcPr>
            <w:tcW w:w="2624" w:type="dxa"/>
          </w:tcPr>
          <w:p w14:paraId="4C7BAC1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3F87087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8A4849B" w14:textId="77777777" w:rsidTr="00793586">
        <w:tblPrEx>
          <w:tblBorders>
            <w:top w:val="none" w:sz="0" w:space="0" w:color="auto"/>
            <w:bottom w:val="none" w:sz="0" w:space="0" w:color="auto"/>
          </w:tblBorders>
        </w:tblPrEx>
        <w:trPr>
          <w:jc w:val="center"/>
        </w:trPr>
        <w:tc>
          <w:tcPr>
            <w:tcW w:w="2624" w:type="dxa"/>
          </w:tcPr>
          <w:p w14:paraId="658D86D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17A373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11DD511" w14:textId="77777777" w:rsidTr="00793586">
        <w:tblPrEx>
          <w:tblBorders>
            <w:top w:val="none" w:sz="0" w:space="0" w:color="auto"/>
            <w:bottom w:val="none" w:sz="0" w:space="0" w:color="auto"/>
          </w:tblBorders>
        </w:tblPrEx>
        <w:trPr>
          <w:jc w:val="center"/>
        </w:trPr>
        <w:tc>
          <w:tcPr>
            <w:tcW w:w="2624" w:type="dxa"/>
          </w:tcPr>
          <w:p w14:paraId="6A80096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4CF654B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709E910C" w14:textId="77777777" w:rsidTr="00793586">
        <w:tblPrEx>
          <w:tblBorders>
            <w:top w:val="none" w:sz="0" w:space="0" w:color="auto"/>
          </w:tblBorders>
        </w:tblPrEx>
        <w:trPr>
          <w:jc w:val="center"/>
        </w:trPr>
        <w:tc>
          <w:tcPr>
            <w:tcW w:w="2624" w:type="dxa"/>
          </w:tcPr>
          <w:p w14:paraId="1083B1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272C7C0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9326FFD" w14:textId="77777777" w:rsidTr="00793586">
        <w:tblPrEx>
          <w:tblBorders>
            <w:top w:val="none" w:sz="0" w:space="0" w:color="auto"/>
          </w:tblBorders>
        </w:tblPrEx>
        <w:trPr>
          <w:jc w:val="center"/>
        </w:trPr>
        <w:tc>
          <w:tcPr>
            <w:tcW w:w="2624" w:type="dxa"/>
          </w:tcPr>
          <w:p w14:paraId="0E2F734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4D65E5E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188228B" w14:textId="77777777" w:rsidTr="00793586">
        <w:tblPrEx>
          <w:tblBorders>
            <w:top w:val="none" w:sz="0" w:space="0" w:color="auto"/>
          </w:tblBorders>
        </w:tblPrEx>
        <w:trPr>
          <w:jc w:val="center"/>
        </w:trPr>
        <w:tc>
          <w:tcPr>
            <w:tcW w:w="2624" w:type="dxa"/>
            <w:vAlign w:val="center"/>
          </w:tcPr>
          <w:p w14:paraId="7EFF34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F8522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6EA21D3D" w14:textId="77777777" w:rsidR="003B5C40" w:rsidRPr="00897EE3" w:rsidRDefault="003B5C40" w:rsidP="003B5C40">
      <w:pPr>
        <w:pStyle w:val="Caption"/>
        <w:ind w:left="2160"/>
        <w:rPr>
          <w:lang w:eastAsia="ja-JP"/>
        </w:rPr>
      </w:pPr>
    </w:p>
    <w:p w14:paraId="5C4898D5"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C.5-2: Preliminaries for Experiment P800-5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26EE8B48"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2DE43CC"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2B5A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5A5168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289284A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0737D2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05AE96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A45D81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603ECB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3926124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28061E2C"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658D65"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78EE4004"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671AE1F8"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F899F33"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rFonts w:eastAsia="MS PGothic" w:cs="Arial"/>
                <w:sz w:val="16"/>
                <w:szCs w:val="16"/>
                <w:lang w:val="en-US" w:eastAsia="ja-JP"/>
              </w:rPr>
            </w:pPr>
          </w:p>
        </w:tc>
      </w:tr>
      <w:tr w:rsidR="003B5C40" w:rsidRPr="007E18C1" w14:paraId="67339621"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rFonts w:eastAsia="MS PGothic" w:cs="Arial"/>
                <w:sz w:val="16"/>
                <w:szCs w:val="16"/>
                <w:lang w:val="en-US" w:eastAsia="ja-JP"/>
              </w:rPr>
            </w:pPr>
          </w:p>
        </w:tc>
      </w:tr>
      <w:tr w:rsidR="003B5C40" w:rsidRPr="007E18C1" w14:paraId="732C006A"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rFonts w:eastAsia="MS PGothic" w:cs="Arial"/>
                <w:sz w:val="16"/>
                <w:szCs w:val="16"/>
                <w:lang w:val="en-US" w:eastAsia="ja-JP"/>
              </w:rPr>
            </w:pPr>
          </w:p>
        </w:tc>
      </w:tr>
      <w:tr w:rsidR="003B5C40" w:rsidRPr="007E18C1" w14:paraId="5D434F86"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rFonts w:eastAsia="MS PGothic" w:cs="Arial"/>
                <w:sz w:val="16"/>
                <w:szCs w:val="16"/>
                <w:lang w:val="en-US" w:eastAsia="ja-JP"/>
              </w:rPr>
            </w:pPr>
          </w:p>
        </w:tc>
      </w:tr>
      <w:tr w:rsidR="003B5C40" w:rsidRPr="007E18C1" w14:paraId="619EC57F" w14:textId="77777777" w:rsidTr="00793586">
        <w:trPr>
          <w:trHeight w:val="70"/>
          <w:jc w:val="center"/>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rFonts w:eastAsia="MS PGothic" w:cs="Arial"/>
                <w:sz w:val="16"/>
                <w:szCs w:val="16"/>
                <w:lang w:val="en-US" w:eastAsia="ja-JP"/>
              </w:rPr>
            </w:pPr>
          </w:p>
        </w:tc>
      </w:tr>
      <w:tr w:rsidR="003B5C40" w:rsidRPr="007E18C1" w14:paraId="4A5C4381"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8</w:t>
            </w:r>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rFonts w:eastAsia="MS PGothic" w:cs="Arial"/>
                <w:sz w:val="16"/>
                <w:szCs w:val="16"/>
                <w:lang w:val="en-US" w:eastAsia="ja-JP"/>
              </w:rPr>
            </w:pPr>
          </w:p>
        </w:tc>
      </w:tr>
      <w:tr w:rsidR="003B5C40" w:rsidRPr="007E18C1" w14:paraId="3992DADC"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rFonts w:eastAsia="MS PGothic" w:cs="Arial"/>
                <w:sz w:val="16"/>
                <w:szCs w:val="16"/>
                <w:lang w:val="en-US" w:eastAsia="ja-JP"/>
              </w:rPr>
            </w:pPr>
          </w:p>
        </w:tc>
      </w:tr>
      <w:tr w:rsidR="003B5C40" w:rsidRPr="007E18C1" w14:paraId="4D02C85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Pr="00897EE3">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rFonts w:eastAsia="MS PGothic" w:cs="Arial"/>
                <w:sz w:val="16"/>
                <w:szCs w:val="16"/>
                <w:lang w:val="en-US" w:eastAsia="ja-JP"/>
              </w:rPr>
            </w:pPr>
          </w:p>
        </w:tc>
      </w:tr>
      <w:tr w:rsidR="003B5C40" w:rsidRPr="007E18C1" w14:paraId="77A6A7A9"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rFonts w:eastAsia="MS PGothic" w:cs="Arial"/>
                <w:sz w:val="16"/>
                <w:szCs w:val="16"/>
                <w:lang w:val="en-US" w:eastAsia="ja-JP"/>
              </w:rPr>
            </w:pPr>
          </w:p>
        </w:tc>
      </w:tr>
      <w:tr w:rsidR="003B5C40" w:rsidRPr="007E18C1" w14:paraId="3A7D50BE"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rFonts w:eastAsia="MS PGothic" w:cs="Arial"/>
                <w:sz w:val="16"/>
                <w:szCs w:val="16"/>
                <w:lang w:val="en-US" w:eastAsia="ja-JP"/>
              </w:rPr>
            </w:pPr>
          </w:p>
        </w:tc>
      </w:tr>
      <w:tr w:rsidR="003B5C40" w:rsidRPr="007E18C1" w14:paraId="0383D33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rFonts w:eastAsia="MS PGothic" w:cs="Arial"/>
                <w:sz w:val="16"/>
                <w:szCs w:val="16"/>
                <w:lang w:val="en-US" w:eastAsia="ja-JP"/>
              </w:rPr>
            </w:pPr>
          </w:p>
        </w:tc>
      </w:tr>
      <w:tr w:rsidR="003B5C40" w:rsidRPr="007E18C1" w14:paraId="457CF99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rFonts w:eastAsia="MS PGothic" w:cs="Arial"/>
                <w:sz w:val="16"/>
                <w:szCs w:val="16"/>
                <w:lang w:val="en-US" w:eastAsia="ja-JP"/>
              </w:rPr>
            </w:pPr>
          </w:p>
        </w:tc>
      </w:tr>
      <w:tr w:rsidR="003B5C40" w:rsidRPr="007E18C1" w14:paraId="74D8E493"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rFonts w:eastAsia="MS PGothic" w:cs="Arial"/>
                <w:sz w:val="16"/>
                <w:szCs w:val="16"/>
                <w:lang w:val="en-US" w:eastAsia="ja-JP"/>
              </w:rPr>
            </w:pPr>
          </w:p>
        </w:tc>
      </w:tr>
      <w:tr w:rsidR="003B5C40" w:rsidRPr="007E18C1" w14:paraId="75E60C8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rFonts w:eastAsia="MS PGothic" w:cs="Arial"/>
                <w:sz w:val="16"/>
                <w:szCs w:val="16"/>
                <w:lang w:val="en-US" w:eastAsia="ja-JP"/>
              </w:rPr>
            </w:pPr>
          </w:p>
        </w:tc>
      </w:tr>
      <w:tr w:rsidR="003B5C40" w:rsidRPr="007E18C1" w14:paraId="75DE862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rFonts w:eastAsia="MS PGothic" w:cs="Arial"/>
                <w:sz w:val="16"/>
                <w:szCs w:val="16"/>
                <w:lang w:val="en-US" w:eastAsia="ja-JP"/>
              </w:rPr>
            </w:pPr>
          </w:p>
        </w:tc>
      </w:tr>
      <w:tr w:rsidR="003B5C40" w:rsidRPr="007E18C1" w14:paraId="4E65DA7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rFonts w:eastAsia="MS PGothic" w:cs="Arial"/>
                <w:sz w:val="16"/>
                <w:szCs w:val="16"/>
                <w:lang w:val="en-US" w:eastAsia="ja-JP"/>
              </w:rPr>
            </w:pPr>
          </w:p>
        </w:tc>
      </w:tr>
      <w:tr w:rsidR="003B5C40" w:rsidRPr="007E18C1" w14:paraId="0AE253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rFonts w:eastAsia="MS PGothic" w:cs="Arial"/>
                <w:sz w:val="16"/>
                <w:szCs w:val="16"/>
                <w:lang w:val="en-US" w:eastAsia="ja-JP"/>
              </w:rPr>
            </w:pPr>
          </w:p>
        </w:tc>
      </w:tr>
      <w:tr w:rsidR="003B5C40" w:rsidRPr="007E18C1" w14:paraId="7FB07D0D"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rFonts w:eastAsia="MS PGothic" w:cs="Arial"/>
                <w:sz w:val="16"/>
                <w:szCs w:val="16"/>
                <w:lang w:val="en-US" w:eastAsia="ja-JP"/>
              </w:rPr>
            </w:pPr>
          </w:p>
        </w:tc>
      </w:tr>
      <w:tr w:rsidR="003B5C40" w:rsidRPr="007E18C1" w14:paraId="24CCBDE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rFonts w:eastAsia="MS PGothic" w:cs="Arial"/>
                <w:sz w:val="16"/>
                <w:szCs w:val="16"/>
                <w:lang w:val="en-US" w:eastAsia="ja-JP"/>
              </w:rPr>
            </w:pPr>
          </w:p>
        </w:tc>
      </w:tr>
      <w:tr w:rsidR="003B5C40" w:rsidRPr="007E18C1" w14:paraId="0052C69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rFonts w:eastAsia="MS PGothic" w:cs="Arial"/>
                <w:sz w:val="16"/>
                <w:szCs w:val="16"/>
                <w:lang w:val="en-US" w:eastAsia="ja-JP"/>
              </w:rPr>
            </w:pPr>
          </w:p>
        </w:tc>
      </w:tr>
      <w:tr w:rsidR="003B5C40" w:rsidRPr="007E18C1" w14:paraId="3E0F5B8F" w14:textId="77777777" w:rsidTr="00793586">
        <w:trPr>
          <w:trHeight w:val="42"/>
          <w:jc w:val="center"/>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rFonts w:eastAsia="MS PGothic" w:cs="Arial"/>
                <w:sz w:val="16"/>
                <w:szCs w:val="16"/>
                <w:lang w:val="en-US" w:eastAsia="ja-JP"/>
              </w:rPr>
            </w:pPr>
          </w:p>
        </w:tc>
      </w:tr>
      <w:tr w:rsidR="003B5C40" w:rsidRPr="007E18C1" w14:paraId="0C2AB06B" w14:textId="77777777" w:rsidTr="00793586">
        <w:trPr>
          <w:trHeight w:val="52"/>
          <w:jc w:val="center"/>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rFonts w:eastAsia="MS PGothic" w:cs="Arial"/>
                <w:sz w:val="16"/>
                <w:szCs w:val="16"/>
                <w:lang w:val="en-US" w:eastAsia="ja-JP"/>
              </w:rPr>
            </w:pPr>
          </w:p>
        </w:tc>
      </w:tr>
      <w:tr w:rsidR="003B5C40" w:rsidRPr="007E18C1" w14:paraId="0510F07E" w14:textId="77777777" w:rsidTr="00793586">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rFonts w:eastAsia="MS PGothic" w:cs="Arial"/>
                <w:sz w:val="16"/>
                <w:szCs w:val="16"/>
                <w:lang w:val="en-US" w:eastAsia="ja-JP"/>
              </w:rPr>
            </w:pPr>
          </w:p>
        </w:tc>
      </w:tr>
      <w:tr w:rsidR="003B5C40" w:rsidRPr="007E18C1" w14:paraId="7E611D1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rFonts w:eastAsia="MS PGothic" w:cs="Arial"/>
                <w:sz w:val="16"/>
                <w:szCs w:val="16"/>
                <w:lang w:val="en-US" w:eastAsia="ja-JP"/>
              </w:rPr>
            </w:pPr>
            <w:bookmarkStart w:id="801"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rFonts w:eastAsia="SimSun" w:cs="Arial"/>
                <w:sz w:val="16"/>
                <w:szCs w:val="16"/>
              </w:rPr>
            </w:pPr>
          </w:p>
        </w:tc>
      </w:tr>
      <w:bookmarkEnd w:id="801"/>
      <w:tr w:rsidR="003B5C40" w:rsidRPr="007E18C1" w14:paraId="2F6E8B8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c09</w:t>
            </w:r>
          </w:p>
        </w:tc>
      </w:tr>
      <w:tr w:rsidR="003B5C40" w:rsidRPr="007E18C1" w14:paraId="22948A1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C66238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c12 or BT c11</w:t>
            </w:r>
          </w:p>
        </w:tc>
      </w:tr>
      <w:tr w:rsidR="003B5C40" w:rsidRPr="007E18C1" w14:paraId="0DDCD57E" w14:textId="77777777" w:rsidTr="00793586">
        <w:trPr>
          <w:trHeight w:val="52"/>
          <w:jc w:val="center"/>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rFonts w:eastAsia="SimSun" w:cs="Arial"/>
                <w:sz w:val="16"/>
                <w:szCs w:val="16"/>
              </w:rPr>
            </w:pPr>
            <w:r w:rsidRPr="00897EE3">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BT c13</w:t>
            </w:r>
          </w:p>
        </w:tc>
      </w:tr>
      <w:tr w:rsidR="003B5C40" w:rsidRPr="007E18C1" w14:paraId="6298F758" w14:textId="77777777" w:rsidTr="00793586">
        <w:trPr>
          <w:trHeight w:val="52"/>
          <w:jc w:val="center"/>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6BC7CB9E" w14:textId="77777777" w:rsidTr="00793586">
        <w:trPr>
          <w:trHeight w:val="52"/>
          <w:jc w:val="center"/>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rFonts w:eastAsia="SimSun" w:cs="Arial"/>
                <w:sz w:val="16"/>
                <w:szCs w:val="16"/>
              </w:rPr>
            </w:pPr>
            <w:r w:rsidRPr="00897EE3">
              <w:rPr>
                <w:rFonts w:eastAsia="SimSun" w:cs="Arial"/>
                <w:sz w:val="16"/>
                <w:szCs w:val="16"/>
              </w:rPr>
              <w:t>80</w:t>
            </w:r>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3EE6F78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AF9EA06"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6BA0C75C"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c18</w:t>
            </w:r>
          </w:p>
        </w:tc>
      </w:tr>
      <w:tr w:rsidR="003B5C40" w:rsidRPr="007E18C1" w14:paraId="37E0EDAF"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c20 or BT c19</w:t>
            </w:r>
          </w:p>
        </w:tc>
      </w:tr>
      <w:tr w:rsidR="003B5C40" w:rsidRPr="007E18C1" w14:paraId="08FBEB1E"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5FF0AB42" w14:textId="77777777" w:rsidTr="00793586">
        <w:trPr>
          <w:trHeight w:val="64"/>
          <w:jc w:val="center"/>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521F7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rFonts w:eastAsia="SimSun" w:cs="Arial"/>
                <w:sz w:val="16"/>
                <w:szCs w:val="16"/>
                <w:lang w:val="en-US"/>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rFonts w:eastAsia="SimSun" w:cs="Arial"/>
                <w:sz w:val="16"/>
                <w:szCs w:val="16"/>
              </w:rPr>
            </w:pPr>
            <w:r w:rsidRPr="00897EE3">
              <w:rPr>
                <w:rFonts w:eastAsia="SimSun" w:cs="Arial"/>
                <w:sz w:val="16"/>
                <w:szCs w:val="16"/>
              </w:rPr>
              <w:t>NWT c23 or BT c22</w:t>
            </w:r>
          </w:p>
        </w:tc>
      </w:tr>
    </w:tbl>
    <w:p w14:paraId="5783E0EC" w14:textId="77777777" w:rsidR="003B5C40" w:rsidRPr="00897EE3" w:rsidRDefault="003B5C40" w:rsidP="003B5C40">
      <w:pPr>
        <w:rPr>
          <w:rFonts w:cs="Arial"/>
          <w:i/>
          <w:iCs/>
        </w:rPr>
      </w:pPr>
    </w:p>
    <w:p w14:paraId="795899BE" w14:textId="77777777" w:rsidR="003B5C40" w:rsidRPr="00897EE3" w:rsidRDefault="003B5C40" w:rsidP="00363DF3">
      <w:pPr>
        <w:pStyle w:val="Heading2"/>
      </w:pPr>
      <w:bookmarkStart w:id="802" w:name="_Toc167234777"/>
      <w:bookmarkStart w:id="803" w:name="_Toc167314884"/>
      <w:bookmarkStart w:id="804" w:name="_Toc167316043"/>
      <w:bookmarkStart w:id="805" w:name="_Toc167316467"/>
      <w:bookmarkStart w:id="806" w:name="_Toc167377058"/>
      <w:bookmarkStart w:id="807" w:name="MCCQCTEMPBM_00000037"/>
      <w:r w:rsidRPr="00897EE3">
        <w:t>C.5.2</w:t>
      </w:r>
      <w:r w:rsidRPr="00897EE3">
        <w:tab/>
        <w:t>Content type categories and scene definitions</w:t>
      </w:r>
      <w:bookmarkEnd w:id="802"/>
      <w:bookmarkEnd w:id="803"/>
      <w:bookmarkEnd w:id="804"/>
      <w:bookmarkEnd w:id="805"/>
      <w:bookmarkEnd w:id="806"/>
      <w:r w:rsidRPr="00897EE3">
        <w:t xml:space="preserve"> </w:t>
      </w:r>
    </w:p>
    <w:bookmarkEnd w:id="807"/>
    <w:p w14:paraId="570F1053" w14:textId="77777777" w:rsidR="003B5C40" w:rsidRPr="00897EE3" w:rsidRDefault="003B5C40" w:rsidP="003B5C40">
      <w:pPr>
        <w:pStyle w:val="TH"/>
      </w:pPr>
      <w:r w:rsidRPr="00897EE3">
        <w:t>Table C.5-4: Content type categories and scene definitions</w:t>
      </w:r>
    </w:p>
    <w:tbl>
      <w:tblPr>
        <w:tblStyle w:val="TableGrid"/>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trPr>
        <w:tc>
          <w:tcPr>
            <w:tcW w:w="847" w:type="dxa"/>
            <w:noWrap/>
            <w:hideMark/>
          </w:tcPr>
          <w:p w14:paraId="77F21531" w14:textId="77777777" w:rsidR="003B5C40" w:rsidRPr="00897EE3" w:rsidRDefault="003B5C40" w:rsidP="00793586">
            <w:pPr>
              <w:rPr>
                <w:rFonts w:cs="Arial"/>
                <w:b/>
                <w:bCs/>
              </w:rPr>
            </w:pPr>
            <w:r w:rsidRPr="00897EE3">
              <w:rPr>
                <w:rFonts w:cs="Arial"/>
                <w:b/>
                <w:bCs/>
                <w:sz w:val="16"/>
                <w:szCs w:val="16"/>
              </w:rPr>
              <w:t xml:space="preserve">Category </w:t>
            </w:r>
          </w:p>
        </w:tc>
        <w:tc>
          <w:tcPr>
            <w:tcW w:w="1256" w:type="dxa"/>
            <w:noWrap/>
          </w:tcPr>
          <w:p w14:paraId="1D23FF3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903024E" w14:textId="77777777" w:rsidR="003B5C40" w:rsidRPr="00897EE3" w:rsidRDefault="003B5C40" w:rsidP="00793586">
            <w:pPr>
              <w:rPr>
                <w:rFonts w:cs="Arial"/>
                <w:b/>
                <w:bCs/>
              </w:rPr>
            </w:pPr>
          </w:p>
        </w:tc>
        <w:tc>
          <w:tcPr>
            <w:tcW w:w="1674" w:type="dxa"/>
            <w:noWrap/>
            <w:hideMark/>
          </w:tcPr>
          <w:p w14:paraId="537C2095" w14:textId="77777777" w:rsidR="003B5C40" w:rsidRPr="00897EE3" w:rsidRDefault="003B5C40" w:rsidP="00793586">
            <w:pPr>
              <w:rPr>
                <w:rFonts w:cs="Arial"/>
                <w:b/>
                <w:bCs/>
              </w:rPr>
            </w:pPr>
            <w:r w:rsidRPr="00897EE3">
              <w:rPr>
                <w:rFonts w:cs="Arial"/>
                <w:b/>
                <w:bCs/>
                <w:sz w:val="16"/>
                <w:szCs w:val="16"/>
              </w:rPr>
              <w:t>Background</w:t>
            </w:r>
          </w:p>
        </w:tc>
        <w:tc>
          <w:tcPr>
            <w:tcW w:w="839" w:type="dxa"/>
            <w:noWrap/>
            <w:hideMark/>
          </w:tcPr>
          <w:p w14:paraId="5BFAE173" w14:textId="77777777" w:rsidR="003B5C40" w:rsidRPr="00897EE3" w:rsidRDefault="003B5C40" w:rsidP="00793586">
            <w:pPr>
              <w:rPr>
                <w:rFonts w:cs="Arial"/>
                <w:b/>
                <w:bCs/>
              </w:rPr>
            </w:pPr>
            <w:r w:rsidRPr="00897EE3">
              <w:rPr>
                <w:rFonts w:cs="Arial"/>
                <w:b/>
                <w:bCs/>
                <w:sz w:val="16"/>
                <w:szCs w:val="16"/>
              </w:rPr>
              <w:t>SNR[dB]</w:t>
            </w:r>
          </w:p>
        </w:tc>
        <w:tc>
          <w:tcPr>
            <w:tcW w:w="830" w:type="dxa"/>
            <w:noWrap/>
            <w:hideMark/>
          </w:tcPr>
          <w:p w14:paraId="42A7D324" w14:textId="24FE1F5C"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1</w:t>
            </w:r>
          </w:p>
        </w:tc>
        <w:tc>
          <w:tcPr>
            <w:tcW w:w="984" w:type="dxa"/>
            <w:noWrap/>
            <w:hideMark/>
          </w:tcPr>
          <w:p w14:paraId="3B5BE82A" w14:textId="77777777" w:rsidR="003B5C40" w:rsidRPr="00897EE3" w:rsidRDefault="003B5C40" w:rsidP="00793586">
            <w:pPr>
              <w:rPr>
                <w:rFonts w:cs="Arial"/>
                <w:b/>
                <w:bCs/>
              </w:rPr>
            </w:pPr>
            <w:r w:rsidRPr="00897EE3">
              <w:rPr>
                <w:rFonts w:cs="Arial"/>
                <w:b/>
                <w:bCs/>
                <w:sz w:val="16"/>
                <w:szCs w:val="16"/>
              </w:rPr>
              <w:t>Bandwidth</w:t>
            </w:r>
          </w:p>
        </w:tc>
        <w:tc>
          <w:tcPr>
            <w:tcW w:w="930" w:type="dxa"/>
          </w:tcPr>
          <w:p w14:paraId="4FE6762A" w14:textId="77777777" w:rsidR="003B5C40" w:rsidRPr="00897EE3" w:rsidRDefault="003B5C40" w:rsidP="00793586">
            <w:pPr>
              <w:rPr>
                <w:rFonts w:cs="Arial"/>
                <w:b/>
                <w:bCs/>
              </w:rPr>
            </w:pPr>
            <w:r w:rsidRPr="00897EE3">
              <w:rPr>
                <w:rFonts w:cs="Arial"/>
                <w:b/>
                <w:bCs/>
                <w:sz w:val="16"/>
                <w:szCs w:val="16"/>
              </w:rPr>
              <w:t>Talker position</w:t>
            </w:r>
          </w:p>
        </w:tc>
        <w:tc>
          <w:tcPr>
            <w:tcW w:w="821" w:type="dxa"/>
          </w:tcPr>
          <w:p w14:paraId="574FFA1B" w14:textId="4405C571" w:rsidR="003B5C40" w:rsidRPr="00911C6C"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2</w:t>
            </w:r>
          </w:p>
        </w:tc>
      </w:tr>
      <w:tr w:rsidR="003B5C40" w:rsidRPr="007E18C1" w14:paraId="3F9CBCBD" w14:textId="77777777" w:rsidTr="001B6116">
        <w:trPr>
          <w:trHeight w:val="290"/>
        </w:trPr>
        <w:tc>
          <w:tcPr>
            <w:tcW w:w="847" w:type="dxa"/>
            <w:noWrap/>
            <w:hideMark/>
          </w:tcPr>
          <w:p w14:paraId="1195CDA0" w14:textId="77777777" w:rsidR="003B5C40" w:rsidRPr="00897EE3" w:rsidRDefault="003B5C40" w:rsidP="00793586">
            <w:pPr>
              <w:rPr>
                <w:rFonts w:cs="Arial"/>
                <w:sz w:val="16"/>
                <w:szCs w:val="16"/>
              </w:rPr>
            </w:pPr>
            <w:r w:rsidRPr="00897EE3">
              <w:rPr>
                <w:rFonts w:cs="Arial"/>
                <w:sz w:val="16"/>
                <w:szCs w:val="16"/>
              </w:rPr>
              <w:t>cat 1</w:t>
            </w:r>
          </w:p>
        </w:tc>
        <w:tc>
          <w:tcPr>
            <w:tcW w:w="1256" w:type="dxa"/>
            <w:noWrap/>
          </w:tcPr>
          <w:p w14:paraId="3AFE3AC2" w14:textId="77777777" w:rsidR="003B5C40" w:rsidRPr="00897EE3" w:rsidRDefault="003B5C40" w:rsidP="00793586">
            <w:pPr>
              <w:rPr>
                <w:rFonts w:cs="Arial"/>
                <w:sz w:val="16"/>
                <w:szCs w:val="16"/>
              </w:rPr>
            </w:pPr>
            <w:r w:rsidRPr="00897EE3">
              <w:rPr>
                <w:rFonts w:cs="Arial"/>
                <w:sz w:val="16"/>
                <w:szCs w:val="16"/>
              </w:rPr>
              <w:t>car_1_FOA</w:t>
            </w:r>
          </w:p>
          <w:p w14:paraId="4620F0D4" w14:textId="77777777" w:rsidR="003B5C40" w:rsidRPr="00897EE3" w:rsidRDefault="003B5C40" w:rsidP="00793586">
            <w:pPr>
              <w:rPr>
                <w:rFonts w:cs="Arial"/>
                <w:sz w:val="16"/>
                <w:szCs w:val="16"/>
              </w:rPr>
            </w:pPr>
          </w:p>
        </w:tc>
        <w:tc>
          <w:tcPr>
            <w:tcW w:w="1674" w:type="dxa"/>
            <w:noWrap/>
          </w:tcPr>
          <w:p w14:paraId="78C3D260" w14:textId="77777777" w:rsidR="003B5C40" w:rsidRPr="00897EE3" w:rsidRDefault="003B5C40" w:rsidP="00793586">
            <w:pPr>
              <w:rPr>
                <w:rFonts w:cs="Arial"/>
                <w:sz w:val="16"/>
                <w:szCs w:val="16"/>
              </w:rPr>
            </w:pPr>
            <w:r w:rsidRPr="00897EE3">
              <w:rPr>
                <w:rFonts w:cs="Arial"/>
                <w:sz w:val="16"/>
                <w:szCs w:val="16"/>
              </w:rPr>
              <w:t>car_1_bg_FOA</w:t>
            </w:r>
          </w:p>
          <w:p w14:paraId="0B6A9328" w14:textId="77777777" w:rsidR="003B5C40" w:rsidRPr="00897EE3" w:rsidRDefault="003B5C40" w:rsidP="00793586">
            <w:pPr>
              <w:rPr>
                <w:rFonts w:cs="Arial"/>
                <w:sz w:val="16"/>
                <w:szCs w:val="16"/>
              </w:rPr>
            </w:pPr>
          </w:p>
        </w:tc>
        <w:tc>
          <w:tcPr>
            <w:tcW w:w="839" w:type="dxa"/>
            <w:noWrap/>
            <w:hideMark/>
          </w:tcPr>
          <w:p w14:paraId="129C16C3"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0921F74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771840B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77E28E" w14:textId="77777777" w:rsidR="003B5C40" w:rsidRPr="00897EE3" w:rsidRDefault="003B5C40" w:rsidP="00793586">
            <w:pPr>
              <w:rPr>
                <w:rFonts w:cs="Arial"/>
                <w:sz w:val="16"/>
                <w:szCs w:val="16"/>
              </w:rPr>
            </w:pPr>
          </w:p>
        </w:tc>
        <w:tc>
          <w:tcPr>
            <w:tcW w:w="821" w:type="dxa"/>
          </w:tcPr>
          <w:p w14:paraId="2A3B4A43"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98F1116" w14:textId="77777777" w:rsidTr="001B6116">
        <w:trPr>
          <w:trHeight w:val="290"/>
        </w:trPr>
        <w:tc>
          <w:tcPr>
            <w:tcW w:w="847" w:type="dxa"/>
            <w:noWrap/>
            <w:hideMark/>
          </w:tcPr>
          <w:p w14:paraId="7B0174AD" w14:textId="77777777" w:rsidR="003B5C40" w:rsidRPr="00897EE3" w:rsidRDefault="003B5C40" w:rsidP="00793586">
            <w:pPr>
              <w:rPr>
                <w:rFonts w:cs="Arial"/>
                <w:sz w:val="16"/>
                <w:szCs w:val="16"/>
              </w:rPr>
            </w:pPr>
            <w:r w:rsidRPr="00897EE3">
              <w:rPr>
                <w:rFonts w:cs="Arial"/>
                <w:sz w:val="16"/>
                <w:szCs w:val="16"/>
              </w:rPr>
              <w:t>cat 2</w:t>
            </w:r>
          </w:p>
        </w:tc>
        <w:tc>
          <w:tcPr>
            <w:tcW w:w="1256" w:type="dxa"/>
            <w:noWrap/>
          </w:tcPr>
          <w:p w14:paraId="01E5FEC6" w14:textId="77777777" w:rsidR="003B5C40" w:rsidRPr="00897EE3" w:rsidRDefault="003B5C40" w:rsidP="00793586">
            <w:pPr>
              <w:rPr>
                <w:rFonts w:cs="Arial"/>
                <w:sz w:val="16"/>
                <w:szCs w:val="16"/>
              </w:rPr>
            </w:pPr>
            <w:r w:rsidRPr="00897EE3">
              <w:rPr>
                <w:rFonts w:cs="Arial"/>
                <w:sz w:val="16"/>
                <w:szCs w:val="16"/>
              </w:rPr>
              <w:t>car_[1/2]_FOA</w:t>
            </w:r>
          </w:p>
          <w:p w14:paraId="6F6B9106" w14:textId="77777777" w:rsidR="003B5C40" w:rsidRPr="00897EE3" w:rsidRDefault="003B5C40" w:rsidP="00793586">
            <w:pPr>
              <w:rPr>
                <w:rFonts w:cs="Arial"/>
                <w:sz w:val="16"/>
                <w:szCs w:val="16"/>
              </w:rPr>
            </w:pPr>
          </w:p>
        </w:tc>
        <w:tc>
          <w:tcPr>
            <w:tcW w:w="1674" w:type="dxa"/>
            <w:noWrap/>
          </w:tcPr>
          <w:p w14:paraId="0CA77BA3" w14:textId="77777777" w:rsidR="003B5C40" w:rsidRPr="00897EE3" w:rsidRDefault="003B5C40" w:rsidP="00793586">
            <w:pPr>
              <w:rPr>
                <w:rFonts w:cs="Arial"/>
                <w:sz w:val="16"/>
                <w:szCs w:val="16"/>
              </w:rPr>
            </w:pPr>
            <w:r w:rsidRPr="00897EE3">
              <w:rPr>
                <w:rFonts w:cs="Arial"/>
                <w:sz w:val="16"/>
                <w:szCs w:val="16"/>
              </w:rPr>
              <w:t>car_[1/2]_bg_FOA</w:t>
            </w:r>
          </w:p>
          <w:p w14:paraId="103EC833" w14:textId="77777777" w:rsidR="003B5C40" w:rsidRPr="00897EE3" w:rsidRDefault="003B5C40" w:rsidP="00793586">
            <w:pPr>
              <w:rPr>
                <w:rFonts w:cs="Arial"/>
                <w:sz w:val="16"/>
                <w:szCs w:val="16"/>
              </w:rPr>
            </w:pPr>
          </w:p>
        </w:tc>
        <w:tc>
          <w:tcPr>
            <w:tcW w:w="839" w:type="dxa"/>
            <w:noWrap/>
            <w:hideMark/>
          </w:tcPr>
          <w:p w14:paraId="539317E8"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4D08EEC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6ABD3DC7"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F7F44D" w14:textId="77777777" w:rsidR="003B5C40" w:rsidRPr="00897EE3" w:rsidRDefault="003B5C40" w:rsidP="00793586">
            <w:pPr>
              <w:rPr>
                <w:rFonts w:cs="Arial"/>
                <w:sz w:val="16"/>
                <w:szCs w:val="16"/>
              </w:rPr>
            </w:pPr>
          </w:p>
        </w:tc>
        <w:tc>
          <w:tcPr>
            <w:tcW w:w="821" w:type="dxa"/>
          </w:tcPr>
          <w:p w14:paraId="5B641539"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6EE08B47" w14:textId="77777777" w:rsidTr="001B6116">
        <w:trPr>
          <w:trHeight w:val="290"/>
        </w:trPr>
        <w:tc>
          <w:tcPr>
            <w:tcW w:w="847" w:type="dxa"/>
            <w:noWrap/>
            <w:hideMark/>
          </w:tcPr>
          <w:p w14:paraId="708F499D" w14:textId="77777777" w:rsidR="003B5C40" w:rsidRPr="00897EE3" w:rsidRDefault="003B5C40" w:rsidP="00793586">
            <w:pPr>
              <w:rPr>
                <w:rFonts w:cs="Arial"/>
                <w:sz w:val="16"/>
                <w:szCs w:val="16"/>
              </w:rPr>
            </w:pPr>
            <w:r w:rsidRPr="00897EE3">
              <w:rPr>
                <w:rFonts w:cs="Arial"/>
                <w:sz w:val="16"/>
                <w:szCs w:val="16"/>
              </w:rPr>
              <w:t>cat 3</w:t>
            </w:r>
          </w:p>
        </w:tc>
        <w:tc>
          <w:tcPr>
            <w:tcW w:w="1256" w:type="dxa"/>
            <w:noWrap/>
          </w:tcPr>
          <w:p w14:paraId="4407F6F5" w14:textId="77777777" w:rsidR="003B5C40" w:rsidRPr="00897EE3" w:rsidRDefault="003B5C40" w:rsidP="00793586">
            <w:pPr>
              <w:rPr>
                <w:rFonts w:cs="Arial"/>
                <w:sz w:val="16"/>
                <w:szCs w:val="16"/>
              </w:rPr>
            </w:pPr>
            <w:r w:rsidRPr="00897EE3">
              <w:rPr>
                <w:rFonts w:cs="Arial"/>
                <w:sz w:val="16"/>
                <w:szCs w:val="16"/>
              </w:rPr>
              <w:t>out_1_FOA</w:t>
            </w:r>
          </w:p>
          <w:p w14:paraId="0099F6A4" w14:textId="77777777" w:rsidR="003B5C40" w:rsidRPr="00897EE3" w:rsidRDefault="003B5C40" w:rsidP="00793586">
            <w:pPr>
              <w:rPr>
                <w:rFonts w:cs="Arial"/>
                <w:sz w:val="16"/>
                <w:szCs w:val="16"/>
              </w:rPr>
            </w:pPr>
          </w:p>
        </w:tc>
        <w:tc>
          <w:tcPr>
            <w:tcW w:w="1674" w:type="dxa"/>
            <w:noWrap/>
          </w:tcPr>
          <w:p w14:paraId="2D9798B1" w14:textId="77777777" w:rsidR="003B5C40" w:rsidRPr="00897EE3" w:rsidRDefault="003B5C40" w:rsidP="00793586">
            <w:pPr>
              <w:rPr>
                <w:rFonts w:cs="Arial"/>
                <w:sz w:val="16"/>
                <w:szCs w:val="16"/>
              </w:rPr>
            </w:pPr>
            <w:r w:rsidRPr="00897EE3">
              <w:rPr>
                <w:rFonts w:cs="Arial"/>
                <w:sz w:val="16"/>
                <w:szCs w:val="16"/>
              </w:rPr>
              <w:t>street_1_bg_FOA</w:t>
            </w:r>
          </w:p>
          <w:p w14:paraId="2BC99119" w14:textId="77777777" w:rsidR="003B5C40" w:rsidRPr="00897EE3" w:rsidRDefault="003B5C40" w:rsidP="00793586">
            <w:pPr>
              <w:rPr>
                <w:rFonts w:cs="Arial"/>
                <w:sz w:val="16"/>
                <w:szCs w:val="16"/>
              </w:rPr>
            </w:pPr>
          </w:p>
        </w:tc>
        <w:tc>
          <w:tcPr>
            <w:tcW w:w="839" w:type="dxa"/>
            <w:noWrap/>
            <w:hideMark/>
          </w:tcPr>
          <w:p w14:paraId="6ED04668"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4729EF91"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2ED85F6D"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3DD19298" w14:textId="77777777" w:rsidR="003B5C40" w:rsidRPr="00897EE3" w:rsidRDefault="003B5C40" w:rsidP="00793586">
            <w:pPr>
              <w:rPr>
                <w:rFonts w:cs="Arial"/>
                <w:sz w:val="16"/>
                <w:szCs w:val="16"/>
              </w:rPr>
            </w:pPr>
          </w:p>
        </w:tc>
        <w:tc>
          <w:tcPr>
            <w:tcW w:w="821" w:type="dxa"/>
          </w:tcPr>
          <w:p w14:paraId="2BF19B53"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03736AB2" w14:textId="77777777" w:rsidTr="001B6116">
        <w:trPr>
          <w:trHeight w:val="290"/>
        </w:trPr>
        <w:tc>
          <w:tcPr>
            <w:tcW w:w="847" w:type="dxa"/>
            <w:noWrap/>
            <w:hideMark/>
          </w:tcPr>
          <w:p w14:paraId="374C119D" w14:textId="77777777" w:rsidR="003B5C40" w:rsidRPr="00897EE3" w:rsidRDefault="003B5C40" w:rsidP="00793586">
            <w:pPr>
              <w:rPr>
                <w:rFonts w:cs="Arial"/>
                <w:sz w:val="16"/>
                <w:szCs w:val="16"/>
              </w:rPr>
            </w:pPr>
            <w:r w:rsidRPr="00897EE3">
              <w:rPr>
                <w:rFonts w:cs="Arial"/>
                <w:sz w:val="16"/>
                <w:szCs w:val="16"/>
              </w:rPr>
              <w:t>cat 4</w:t>
            </w:r>
          </w:p>
        </w:tc>
        <w:tc>
          <w:tcPr>
            <w:tcW w:w="1256" w:type="dxa"/>
            <w:noWrap/>
          </w:tcPr>
          <w:p w14:paraId="7C4C8062" w14:textId="77777777" w:rsidR="003B5C40" w:rsidRPr="00897EE3" w:rsidRDefault="003B5C40" w:rsidP="00793586">
            <w:pPr>
              <w:rPr>
                <w:rFonts w:cs="Arial"/>
                <w:sz w:val="16"/>
                <w:szCs w:val="16"/>
              </w:rPr>
            </w:pPr>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p>
        </w:tc>
        <w:tc>
          <w:tcPr>
            <w:tcW w:w="1674" w:type="dxa"/>
            <w:noWrap/>
          </w:tcPr>
          <w:p w14:paraId="1DE63354" w14:textId="77777777" w:rsidR="003B5C40" w:rsidRPr="00897EE3" w:rsidRDefault="003B5C40" w:rsidP="00793586">
            <w:pPr>
              <w:rPr>
                <w:rFonts w:cs="Arial"/>
                <w:sz w:val="16"/>
                <w:szCs w:val="16"/>
              </w:rPr>
            </w:pPr>
            <w:r w:rsidRPr="00897EE3">
              <w:rPr>
                <w:rFonts w:cs="Arial"/>
                <w:sz w:val="16"/>
                <w:szCs w:val="16"/>
              </w:rPr>
              <w:t>[park_1_bg_FOA / nature_1_bg_FOA / event_1_bg_FOA / street_[1/2]_bg_FOA]</w:t>
            </w:r>
          </w:p>
          <w:p w14:paraId="234BDD6E" w14:textId="77777777" w:rsidR="003B5C40" w:rsidRPr="00897EE3" w:rsidRDefault="003B5C40" w:rsidP="00793586">
            <w:pPr>
              <w:rPr>
                <w:rFonts w:cs="Arial"/>
                <w:sz w:val="16"/>
                <w:szCs w:val="16"/>
              </w:rPr>
            </w:pPr>
          </w:p>
        </w:tc>
        <w:tc>
          <w:tcPr>
            <w:tcW w:w="839" w:type="dxa"/>
            <w:noWrap/>
            <w:hideMark/>
          </w:tcPr>
          <w:p w14:paraId="307A9C7A"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6AD1D42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0EC4C23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5BC752" w14:textId="77777777" w:rsidR="003B5C40" w:rsidRPr="00897EE3" w:rsidRDefault="003B5C40" w:rsidP="00793586">
            <w:pPr>
              <w:rPr>
                <w:rFonts w:cs="Arial"/>
                <w:sz w:val="16"/>
                <w:szCs w:val="16"/>
              </w:rPr>
            </w:pPr>
          </w:p>
        </w:tc>
        <w:tc>
          <w:tcPr>
            <w:tcW w:w="821" w:type="dxa"/>
          </w:tcPr>
          <w:p w14:paraId="34FA5AA0"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76CF5B5C" w14:textId="77777777" w:rsidTr="001B6116">
        <w:trPr>
          <w:trHeight w:val="290"/>
        </w:trPr>
        <w:tc>
          <w:tcPr>
            <w:tcW w:w="847" w:type="dxa"/>
            <w:noWrap/>
            <w:hideMark/>
          </w:tcPr>
          <w:p w14:paraId="7DD0D579" w14:textId="77777777" w:rsidR="003B5C40" w:rsidRPr="00897EE3" w:rsidRDefault="003B5C40" w:rsidP="00793586">
            <w:pPr>
              <w:rPr>
                <w:rFonts w:cs="Arial"/>
                <w:sz w:val="16"/>
                <w:szCs w:val="16"/>
              </w:rPr>
            </w:pPr>
            <w:r w:rsidRPr="00897EE3">
              <w:rPr>
                <w:rFonts w:cs="Arial"/>
                <w:sz w:val="16"/>
                <w:szCs w:val="16"/>
              </w:rPr>
              <w:t>cat 5</w:t>
            </w:r>
          </w:p>
        </w:tc>
        <w:tc>
          <w:tcPr>
            <w:tcW w:w="1256" w:type="dxa"/>
            <w:noWrap/>
          </w:tcPr>
          <w:p w14:paraId="4F9A869B" w14:textId="77777777" w:rsidR="003B5C40" w:rsidRPr="00897EE3" w:rsidRDefault="003B5C40" w:rsidP="00793586">
            <w:pPr>
              <w:rPr>
                <w:rFonts w:cs="Arial"/>
                <w:sz w:val="16"/>
                <w:szCs w:val="16"/>
              </w:rPr>
            </w:pPr>
            <w:r w:rsidRPr="00897EE3">
              <w:rPr>
                <w:rFonts w:cs="Arial"/>
                <w:sz w:val="16"/>
                <w:szCs w:val="16"/>
              </w:rPr>
              <w:t>room_[X]_FOA</w:t>
            </w:r>
          </w:p>
          <w:p w14:paraId="762AC7B0" w14:textId="77777777" w:rsidR="003B5C40" w:rsidRPr="00897EE3" w:rsidRDefault="003B5C40" w:rsidP="00793586">
            <w:pPr>
              <w:rPr>
                <w:rFonts w:cs="Arial"/>
                <w:sz w:val="16"/>
                <w:szCs w:val="16"/>
              </w:rPr>
            </w:pPr>
          </w:p>
        </w:tc>
        <w:tc>
          <w:tcPr>
            <w:tcW w:w="1674" w:type="dxa"/>
            <w:noWrap/>
          </w:tcPr>
          <w:p w14:paraId="623BB3E8" w14:textId="77777777" w:rsidR="003B5C40" w:rsidRPr="00897EE3" w:rsidRDefault="003B5C40" w:rsidP="00793586">
            <w:pPr>
              <w:rPr>
                <w:rFonts w:cs="Arial"/>
                <w:sz w:val="16"/>
                <w:szCs w:val="16"/>
              </w:rPr>
            </w:pPr>
            <w:r w:rsidRPr="00897EE3">
              <w:rPr>
                <w:rFonts w:cs="Arial"/>
                <w:sz w:val="16"/>
                <w:szCs w:val="16"/>
              </w:rPr>
              <w:t>office_1_bg_FOA</w:t>
            </w:r>
          </w:p>
          <w:p w14:paraId="2771A69F" w14:textId="77777777" w:rsidR="003B5C40" w:rsidRPr="00897EE3" w:rsidRDefault="003B5C40" w:rsidP="00793586">
            <w:pPr>
              <w:rPr>
                <w:rFonts w:cs="Arial"/>
                <w:sz w:val="16"/>
                <w:szCs w:val="16"/>
              </w:rPr>
            </w:pPr>
          </w:p>
        </w:tc>
        <w:tc>
          <w:tcPr>
            <w:tcW w:w="839" w:type="dxa"/>
            <w:noWrap/>
            <w:hideMark/>
          </w:tcPr>
          <w:p w14:paraId="4E11E559"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1F985B0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32E8F143"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7C6963" w14:textId="77777777" w:rsidR="003B5C40" w:rsidRPr="00897EE3" w:rsidRDefault="003B5C40" w:rsidP="00793586">
            <w:pPr>
              <w:rPr>
                <w:rFonts w:cs="Arial"/>
                <w:sz w:val="16"/>
                <w:szCs w:val="16"/>
              </w:rPr>
            </w:pPr>
          </w:p>
        </w:tc>
        <w:tc>
          <w:tcPr>
            <w:tcW w:w="821" w:type="dxa"/>
          </w:tcPr>
          <w:p w14:paraId="18E3D0D6"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FFB2FD4" w14:textId="77777777" w:rsidTr="001B6116">
        <w:trPr>
          <w:trHeight w:val="290"/>
        </w:trPr>
        <w:tc>
          <w:tcPr>
            <w:tcW w:w="847" w:type="dxa"/>
            <w:noWrap/>
            <w:hideMark/>
          </w:tcPr>
          <w:p w14:paraId="0BF0CC6A" w14:textId="77777777" w:rsidR="003B5C40" w:rsidRPr="00897EE3" w:rsidRDefault="003B5C40" w:rsidP="00793586">
            <w:pPr>
              <w:rPr>
                <w:rFonts w:cs="Arial"/>
                <w:sz w:val="16"/>
                <w:szCs w:val="16"/>
              </w:rPr>
            </w:pPr>
            <w:r w:rsidRPr="00897EE3">
              <w:rPr>
                <w:rFonts w:cs="Arial"/>
                <w:sz w:val="16"/>
                <w:szCs w:val="16"/>
              </w:rPr>
              <w:t>cat 6</w:t>
            </w:r>
          </w:p>
        </w:tc>
        <w:tc>
          <w:tcPr>
            <w:tcW w:w="1256" w:type="dxa"/>
            <w:noWrap/>
          </w:tcPr>
          <w:p w14:paraId="2FDEB8E1" w14:textId="77777777" w:rsidR="003B5C40" w:rsidRPr="00897EE3" w:rsidRDefault="003B5C40" w:rsidP="00793586">
            <w:pPr>
              <w:rPr>
                <w:rFonts w:cs="Arial"/>
                <w:sz w:val="16"/>
                <w:szCs w:val="16"/>
              </w:rPr>
            </w:pPr>
            <w:r w:rsidRPr="00897EE3">
              <w:rPr>
                <w:rFonts w:cs="Arial"/>
                <w:sz w:val="16"/>
                <w:szCs w:val="16"/>
              </w:rPr>
              <w:t>room_[X]_FOA</w:t>
            </w:r>
          </w:p>
          <w:p w14:paraId="0E675653" w14:textId="77777777" w:rsidR="003B5C40" w:rsidRPr="00897EE3" w:rsidRDefault="003B5C40" w:rsidP="00793586">
            <w:pPr>
              <w:rPr>
                <w:rFonts w:cs="Arial"/>
                <w:sz w:val="16"/>
                <w:szCs w:val="16"/>
              </w:rPr>
            </w:pPr>
          </w:p>
        </w:tc>
        <w:tc>
          <w:tcPr>
            <w:tcW w:w="1674" w:type="dxa"/>
            <w:noWrap/>
          </w:tcPr>
          <w:p w14:paraId="2D6765AD" w14:textId="77777777" w:rsidR="003B5C40" w:rsidRPr="00897EE3" w:rsidRDefault="003B5C40" w:rsidP="00793586">
            <w:pPr>
              <w:rPr>
                <w:rFonts w:cs="Arial"/>
                <w:sz w:val="16"/>
                <w:szCs w:val="16"/>
              </w:rPr>
            </w:pPr>
            <w:r w:rsidRPr="00897EE3">
              <w:rPr>
                <w:rFonts w:cs="Arial"/>
                <w:sz w:val="16"/>
                <w:szCs w:val="16"/>
              </w:rPr>
              <w:t>[cafeteria_1_bg_FOA / mall_1_bg_FOA/ office[1/2]_bg_FOA]</w:t>
            </w:r>
          </w:p>
          <w:p w14:paraId="72B4682C" w14:textId="77777777" w:rsidR="003B5C40" w:rsidRPr="00897EE3" w:rsidRDefault="003B5C40" w:rsidP="00793586">
            <w:pPr>
              <w:rPr>
                <w:rFonts w:cs="Arial"/>
                <w:sz w:val="16"/>
                <w:szCs w:val="16"/>
              </w:rPr>
            </w:pPr>
          </w:p>
        </w:tc>
        <w:tc>
          <w:tcPr>
            <w:tcW w:w="839" w:type="dxa"/>
            <w:noWrap/>
            <w:hideMark/>
          </w:tcPr>
          <w:p w14:paraId="0E0D6762"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3343D6C5"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4C9317EF"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420A19E5" w14:textId="77777777" w:rsidR="003B5C40" w:rsidRPr="00897EE3" w:rsidRDefault="003B5C40" w:rsidP="00793586">
            <w:pPr>
              <w:rPr>
                <w:rFonts w:cs="Arial"/>
                <w:sz w:val="16"/>
                <w:szCs w:val="16"/>
              </w:rPr>
            </w:pPr>
          </w:p>
        </w:tc>
        <w:tc>
          <w:tcPr>
            <w:tcW w:w="821" w:type="dxa"/>
          </w:tcPr>
          <w:p w14:paraId="18903984"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D8882A3" w14:textId="77777777" w:rsidTr="003F40EE">
        <w:trPr>
          <w:trHeight w:val="290"/>
        </w:trPr>
        <w:tc>
          <w:tcPr>
            <w:tcW w:w="8181" w:type="dxa"/>
            <w:gridSpan w:val="8"/>
            <w:noWrap/>
          </w:tcPr>
          <w:p w14:paraId="3EB103A5" w14:textId="10015B64"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753F03FA" w14:textId="07316DFA" w:rsidR="001B6116" w:rsidRPr="00897EE3" w:rsidRDefault="001B6116" w:rsidP="00D22237">
            <w:pPr>
              <w:pStyle w:val="TAN"/>
              <w:rPr>
                <w:rFonts w:cs="Arial"/>
                <w:sz w:val="14"/>
                <w:szCs w:val="14"/>
              </w:rPr>
            </w:pPr>
            <w:r w:rsidRPr="00897EE3">
              <w:t>NOTE 2</w:t>
            </w:r>
            <w:r w:rsidR="00C04264">
              <w:tab/>
            </w:r>
            <w:r w:rsidRPr="00897EE3">
              <w:t>All sentences by the 6 talkers shall be unique.</w:t>
            </w:r>
          </w:p>
        </w:tc>
      </w:tr>
    </w:tbl>
    <w:p w14:paraId="1266BEAC" w14:textId="77777777" w:rsidR="003B5C40" w:rsidRPr="00897EE3" w:rsidRDefault="003B5C40" w:rsidP="003B5C40">
      <w:pPr>
        <w:rPr>
          <w:rFonts w:cs="Arial"/>
          <w:i/>
          <w:iCs/>
        </w:rPr>
      </w:pPr>
    </w:p>
    <w:p w14:paraId="3C329C21" w14:textId="2C7462A8" w:rsidR="003B5C40" w:rsidRPr="00897EE3" w:rsidRDefault="003B5C40" w:rsidP="003B5C40">
      <w:pPr>
        <w:pStyle w:val="NO"/>
      </w:pPr>
      <w:r w:rsidRPr="00897EE3">
        <w:br w:type="page"/>
      </w:r>
    </w:p>
    <w:p w14:paraId="7C9C5F8C" w14:textId="77777777" w:rsidR="003B5C40" w:rsidRPr="00897EE3" w:rsidRDefault="003B5C40" w:rsidP="00363DF3">
      <w:pPr>
        <w:pStyle w:val="Heading1"/>
      </w:pPr>
      <w:bookmarkStart w:id="808" w:name="_Toc167234778"/>
      <w:bookmarkStart w:id="809" w:name="_Toc167314885"/>
      <w:bookmarkStart w:id="810" w:name="_Toc167316044"/>
      <w:bookmarkStart w:id="811" w:name="_Toc167316468"/>
      <w:bookmarkStart w:id="812" w:name="_Toc167377059"/>
      <w:r w:rsidRPr="00897EE3">
        <w:t>C.6</w:t>
      </w:r>
      <w:r w:rsidRPr="00897EE3">
        <w:tab/>
        <w:t>Experiment P800-6</w:t>
      </w:r>
      <w:r w:rsidRPr="00897EE3">
        <w:rPr>
          <w:rFonts w:hint="eastAsia"/>
        </w:rPr>
        <w:t xml:space="preserve">: </w:t>
      </w:r>
      <w:r w:rsidRPr="00897EE3">
        <w:t>1-Object Clean Speech Test</w:t>
      </w:r>
      <w:bookmarkEnd w:id="808"/>
      <w:bookmarkEnd w:id="809"/>
      <w:bookmarkEnd w:id="810"/>
      <w:bookmarkEnd w:id="811"/>
      <w:bookmarkEnd w:id="812"/>
    </w:p>
    <w:p w14:paraId="160A7B98" w14:textId="77777777" w:rsidR="003B5C40" w:rsidRPr="00897EE3" w:rsidRDefault="003B5C40" w:rsidP="00363DF3">
      <w:pPr>
        <w:pStyle w:val="Heading2"/>
      </w:pPr>
      <w:bookmarkStart w:id="813" w:name="_Toc167234779"/>
      <w:bookmarkStart w:id="814" w:name="_Toc167314886"/>
      <w:bookmarkStart w:id="815" w:name="_Toc167316045"/>
      <w:bookmarkStart w:id="816" w:name="_Toc167316469"/>
      <w:bookmarkStart w:id="817" w:name="_Toc167377060"/>
      <w:bookmarkStart w:id="818" w:name="MCCQCTEMPBM_00000038"/>
      <w:r w:rsidRPr="00897EE3">
        <w:t>C.6.1</w:t>
      </w:r>
      <w:r w:rsidRPr="00897EE3">
        <w:tab/>
        <w:t>Experiment setup</w:t>
      </w:r>
      <w:bookmarkEnd w:id="813"/>
      <w:bookmarkEnd w:id="814"/>
      <w:bookmarkEnd w:id="815"/>
      <w:bookmarkEnd w:id="816"/>
      <w:bookmarkEnd w:id="817"/>
    </w:p>
    <w:bookmarkEnd w:id="818"/>
    <w:p w14:paraId="2B3421C1" w14:textId="77777777" w:rsidR="003B5C40" w:rsidRPr="00897EE3" w:rsidRDefault="003B5C40" w:rsidP="003B5C40">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p>
    <w:p w14:paraId="09FFB10C" w14:textId="77777777" w:rsidR="003B5C40" w:rsidRPr="00897EE3" w:rsidRDefault="003B5C40" w:rsidP="003B5C40">
      <w:r w:rsidRPr="00897EE3">
        <w:t>The test Categories correspond to different talkers.</w:t>
      </w:r>
    </w:p>
    <w:p w14:paraId="3137DB39" w14:textId="77777777" w:rsidR="003B5C40" w:rsidRPr="00897EE3" w:rsidRDefault="003B5C40" w:rsidP="003B5C40">
      <w:pPr>
        <w:pStyle w:val="TH"/>
      </w:pPr>
      <w:r w:rsidRPr="00897EE3">
        <w:rPr>
          <w:rFonts w:hint="eastAsia"/>
        </w:rPr>
        <w:t xml:space="preserve">Table </w:t>
      </w:r>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trPr>
        <w:tc>
          <w:tcPr>
            <w:tcW w:w="2694" w:type="dxa"/>
          </w:tcPr>
          <w:p w14:paraId="50AE2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4497ED2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5087C472" w14:textId="77777777" w:rsidTr="00793586">
        <w:tblPrEx>
          <w:tblBorders>
            <w:top w:val="none" w:sz="0" w:space="0" w:color="auto"/>
            <w:bottom w:val="none" w:sz="0" w:space="0" w:color="auto"/>
          </w:tblBorders>
        </w:tblPrEx>
        <w:trPr>
          <w:jc w:val="center"/>
        </w:trPr>
        <w:tc>
          <w:tcPr>
            <w:tcW w:w="2694" w:type="dxa"/>
          </w:tcPr>
          <w:p w14:paraId="187BB6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5D098031"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9A76B3" w14:textId="77777777" w:rsidTr="00793586">
        <w:tblPrEx>
          <w:tblBorders>
            <w:top w:val="none" w:sz="0" w:space="0" w:color="auto"/>
            <w:bottom w:val="none" w:sz="0" w:space="0" w:color="auto"/>
          </w:tblBorders>
        </w:tblPrEx>
        <w:trPr>
          <w:jc w:val="center"/>
        </w:trPr>
        <w:tc>
          <w:tcPr>
            <w:tcW w:w="2694" w:type="dxa"/>
          </w:tcPr>
          <w:p w14:paraId="038831C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AEAED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70F50807" w14:textId="77777777" w:rsidTr="00793586">
        <w:tblPrEx>
          <w:tblBorders>
            <w:top w:val="none" w:sz="0" w:space="0" w:color="auto"/>
            <w:bottom w:val="none" w:sz="0" w:space="0" w:color="auto"/>
          </w:tblBorders>
        </w:tblPrEx>
        <w:trPr>
          <w:jc w:val="center"/>
        </w:trPr>
        <w:tc>
          <w:tcPr>
            <w:tcW w:w="2694" w:type="dxa"/>
          </w:tcPr>
          <w:p w14:paraId="5DC87B34"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6F2B735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1B69CCF5" w14:textId="77777777" w:rsidTr="00793586">
        <w:tblPrEx>
          <w:tblBorders>
            <w:top w:val="none" w:sz="0" w:space="0" w:color="auto"/>
            <w:bottom w:val="none" w:sz="0" w:space="0" w:color="auto"/>
          </w:tblBorders>
        </w:tblPrEx>
        <w:trPr>
          <w:jc w:val="center"/>
        </w:trPr>
        <w:tc>
          <w:tcPr>
            <w:tcW w:w="2694" w:type="dxa"/>
          </w:tcPr>
          <w:p w14:paraId="0341E790"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125D2BE6"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28BDA21A" w14:textId="77777777" w:rsidTr="00793586">
        <w:tblPrEx>
          <w:tblBorders>
            <w:top w:val="none" w:sz="0" w:space="0" w:color="auto"/>
            <w:bottom w:val="none" w:sz="0" w:space="0" w:color="auto"/>
          </w:tblBorders>
        </w:tblPrEx>
        <w:trPr>
          <w:jc w:val="center"/>
        </w:trPr>
        <w:tc>
          <w:tcPr>
            <w:tcW w:w="2694" w:type="dxa"/>
          </w:tcPr>
          <w:p w14:paraId="44E8988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2A30AF3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3641C554" w14:textId="77777777" w:rsidTr="00793586">
        <w:tblPrEx>
          <w:tblBorders>
            <w:top w:val="none" w:sz="0" w:space="0" w:color="auto"/>
            <w:bottom w:val="none" w:sz="0" w:space="0" w:color="auto"/>
          </w:tblBorders>
        </w:tblPrEx>
        <w:trPr>
          <w:jc w:val="center"/>
        </w:trPr>
        <w:tc>
          <w:tcPr>
            <w:tcW w:w="2694" w:type="dxa"/>
          </w:tcPr>
          <w:p w14:paraId="0E0074DF" w14:textId="77777777" w:rsidR="003B5C40" w:rsidRPr="00897EE3" w:rsidRDefault="003B5C40" w:rsidP="00793586">
            <w:pPr>
              <w:spacing w:after="0"/>
              <w:rPr>
                <w:rFonts w:cs="Arial"/>
                <w:sz w:val="18"/>
                <w:szCs w:val="18"/>
                <w:lang w:val="en-US" w:eastAsia="ja-JP"/>
              </w:rPr>
            </w:pPr>
            <w:bookmarkStart w:id="819" w:name="MCCQCTEMPBM_00000066"/>
          </w:p>
        </w:tc>
        <w:tc>
          <w:tcPr>
            <w:tcW w:w="4771" w:type="dxa"/>
          </w:tcPr>
          <w:p w14:paraId="4290560B" w14:textId="77777777" w:rsidR="003B5C40" w:rsidRPr="00897EE3" w:rsidRDefault="003B5C40" w:rsidP="00793586">
            <w:pPr>
              <w:spacing w:after="0"/>
              <w:rPr>
                <w:rFonts w:cs="Arial"/>
                <w:sz w:val="18"/>
                <w:szCs w:val="18"/>
                <w:lang w:eastAsia="ja-JP"/>
              </w:rPr>
            </w:pPr>
          </w:p>
        </w:tc>
      </w:tr>
      <w:bookmarkEnd w:id="819"/>
      <w:tr w:rsidR="003B5C40" w:rsidRPr="007E18C1" w14:paraId="0AF6750F" w14:textId="77777777" w:rsidTr="00793586">
        <w:trPr>
          <w:jc w:val="center"/>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trPr>
        <w:tc>
          <w:tcPr>
            <w:tcW w:w="2694" w:type="dxa"/>
          </w:tcPr>
          <w:p w14:paraId="2BF5854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0507FEC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657CF5B5" w14:textId="77777777" w:rsidTr="00793586">
        <w:tblPrEx>
          <w:tblBorders>
            <w:top w:val="none" w:sz="0" w:space="0" w:color="auto"/>
            <w:bottom w:val="none" w:sz="0" w:space="0" w:color="auto"/>
          </w:tblBorders>
        </w:tblPrEx>
        <w:trPr>
          <w:jc w:val="center"/>
        </w:trPr>
        <w:tc>
          <w:tcPr>
            <w:tcW w:w="2694" w:type="dxa"/>
          </w:tcPr>
          <w:p w14:paraId="1A0956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733F7BCA"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CDE592" w14:textId="77777777" w:rsidTr="00793586">
        <w:tblPrEx>
          <w:tblBorders>
            <w:top w:val="none" w:sz="0" w:space="0" w:color="auto"/>
            <w:bottom w:val="none" w:sz="0" w:space="0" w:color="auto"/>
          </w:tblBorders>
        </w:tblPrEx>
        <w:trPr>
          <w:jc w:val="center"/>
        </w:trPr>
        <w:tc>
          <w:tcPr>
            <w:tcW w:w="2694" w:type="dxa"/>
          </w:tcPr>
          <w:p w14:paraId="05EB0E3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258D890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6BE60D35" w14:textId="77777777" w:rsidTr="00793586">
        <w:tblPrEx>
          <w:tblBorders>
            <w:top w:val="none" w:sz="0" w:space="0" w:color="auto"/>
            <w:bottom w:val="none" w:sz="0" w:space="0" w:color="auto"/>
          </w:tblBorders>
        </w:tblPrEx>
        <w:trPr>
          <w:jc w:val="center"/>
        </w:trPr>
        <w:tc>
          <w:tcPr>
            <w:tcW w:w="2694" w:type="dxa"/>
          </w:tcPr>
          <w:p w14:paraId="12ECF5B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79A777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6030ACFE" w14:textId="77777777" w:rsidTr="00793586">
        <w:tblPrEx>
          <w:tblBorders>
            <w:top w:val="none" w:sz="0" w:space="0" w:color="auto"/>
            <w:bottom w:val="none" w:sz="0" w:space="0" w:color="auto"/>
          </w:tblBorders>
        </w:tblPrEx>
        <w:trPr>
          <w:jc w:val="center"/>
        </w:trPr>
        <w:tc>
          <w:tcPr>
            <w:tcW w:w="2694" w:type="dxa"/>
          </w:tcPr>
          <w:p w14:paraId="7395A98E"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4F969DC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7DC0B403" w14:textId="77777777" w:rsidTr="00793586">
        <w:tblPrEx>
          <w:tblBorders>
            <w:top w:val="none" w:sz="0" w:space="0" w:color="auto"/>
            <w:bottom w:val="none" w:sz="0" w:space="0" w:color="auto"/>
          </w:tblBorders>
        </w:tblPrEx>
        <w:trPr>
          <w:jc w:val="center"/>
        </w:trPr>
        <w:tc>
          <w:tcPr>
            <w:tcW w:w="2694" w:type="dxa"/>
          </w:tcPr>
          <w:p w14:paraId="46697F3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58422CE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76773761" w14:textId="77777777" w:rsidTr="00793586">
        <w:tblPrEx>
          <w:tblBorders>
            <w:top w:val="none" w:sz="0" w:space="0" w:color="auto"/>
            <w:bottom w:val="none" w:sz="0" w:space="0" w:color="auto"/>
          </w:tblBorders>
        </w:tblPrEx>
        <w:trPr>
          <w:jc w:val="center"/>
        </w:trPr>
        <w:tc>
          <w:tcPr>
            <w:tcW w:w="2694" w:type="dxa"/>
          </w:tcPr>
          <w:p w14:paraId="64C6D617" w14:textId="77777777" w:rsidR="003B5C40" w:rsidRPr="00897EE3" w:rsidRDefault="003B5C40" w:rsidP="00793586">
            <w:pPr>
              <w:spacing w:after="0"/>
              <w:rPr>
                <w:rFonts w:cs="Arial"/>
                <w:sz w:val="18"/>
                <w:szCs w:val="18"/>
                <w:lang w:val="en-US" w:eastAsia="ja-JP"/>
              </w:rPr>
            </w:pPr>
            <w:bookmarkStart w:id="820" w:name="MCCQCTEMPBM_00000067"/>
          </w:p>
        </w:tc>
        <w:tc>
          <w:tcPr>
            <w:tcW w:w="4771" w:type="dxa"/>
          </w:tcPr>
          <w:p w14:paraId="3B102C10" w14:textId="77777777" w:rsidR="003B5C40" w:rsidRPr="00897EE3" w:rsidRDefault="003B5C40" w:rsidP="00793586">
            <w:pPr>
              <w:spacing w:after="0"/>
              <w:rPr>
                <w:rFonts w:cs="Arial"/>
                <w:sz w:val="18"/>
                <w:szCs w:val="18"/>
                <w:lang w:val="en-US" w:eastAsia="ja-JP"/>
              </w:rPr>
            </w:pPr>
          </w:p>
        </w:tc>
      </w:tr>
      <w:bookmarkEnd w:id="820"/>
      <w:tr w:rsidR="003B5C40" w:rsidRPr="007E18C1" w14:paraId="0FC5E22E" w14:textId="77777777" w:rsidTr="00793586">
        <w:trPr>
          <w:jc w:val="center"/>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trPr>
        <w:tc>
          <w:tcPr>
            <w:tcW w:w="2694" w:type="dxa"/>
          </w:tcPr>
          <w:p w14:paraId="3582A8E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70963D25" w14:textId="690FDBC0"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0B942CF0" w14:textId="77777777" w:rsidTr="00793586">
        <w:tblPrEx>
          <w:tblBorders>
            <w:top w:val="none" w:sz="0" w:space="0" w:color="auto"/>
            <w:bottom w:val="none" w:sz="0" w:space="0" w:color="auto"/>
          </w:tblBorders>
        </w:tblPrEx>
        <w:trPr>
          <w:jc w:val="center"/>
        </w:trPr>
        <w:tc>
          <w:tcPr>
            <w:tcW w:w="2694" w:type="dxa"/>
          </w:tcPr>
          <w:p w14:paraId="01895D7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0DD3A60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38E4C6D8" w14:textId="77777777" w:rsidTr="00793586">
        <w:tblPrEx>
          <w:tblBorders>
            <w:top w:val="none" w:sz="0" w:space="0" w:color="auto"/>
            <w:bottom w:val="none" w:sz="0" w:space="0" w:color="auto"/>
          </w:tblBorders>
        </w:tblPrEx>
        <w:trPr>
          <w:jc w:val="center"/>
        </w:trPr>
        <w:tc>
          <w:tcPr>
            <w:tcW w:w="2694" w:type="dxa"/>
          </w:tcPr>
          <w:p w14:paraId="4E8CB77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0767EC6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10D6ECFD" w14:textId="77777777" w:rsidTr="00793586">
        <w:tblPrEx>
          <w:tblBorders>
            <w:top w:val="none" w:sz="0" w:space="0" w:color="auto"/>
            <w:bottom w:val="none" w:sz="0" w:space="0" w:color="auto"/>
          </w:tblBorders>
        </w:tblPrEx>
        <w:trPr>
          <w:jc w:val="center"/>
        </w:trPr>
        <w:tc>
          <w:tcPr>
            <w:tcW w:w="2694" w:type="dxa"/>
          </w:tcPr>
          <w:p w14:paraId="3BAD1261"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79A6D8C5"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118154EC" w14:textId="77777777" w:rsidTr="00793586">
        <w:tblPrEx>
          <w:tblBorders>
            <w:top w:val="none" w:sz="0" w:space="0" w:color="auto"/>
            <w:bottom w:val="none" w:sz="0" w:space="0" w:color="auto"/>
          </w:tblBorders>
        </w:tblPrEx>
        <w:trPr>
          <w:jc w:val="center"/>
        </w:trPr>
        <w:tc>
          <w:tcPr>
            <w:tcW w:w="2694" w:type="dxa"/>
          </w:tcPr>
          <w:p w14:paraId="204E5D49" w14:textId="77777777" w:rsidR="003B5C40" w:rsidRPr="00897EE3" w:rsidRDefault="003B5C40" w:rsidP="00793586">
            <w:pPr>
              <w:spacing w:after="0"/>
              <w:rPr>
                <w:rFonts w:cs="Arial"/>
                <w:sz w:val="18"/>
                <w:szCs w:val="18"/>
                <w:lang w:val="en-US" w:eastAsia="ja-JP"/>
              </w:rPr>
            </w:pPr>
            <w:bookmarkStart w:id="821" w:name="MCCQCTEMPBM_00000068"/>
          </w:p>
        </w:tc>
        <w:tc>
          <w:tcPr>
            <w:tcW w:w="4771" w:type="dxa"/>
          </w:tcPr>
          <w:p w14:paraId="795D75E9" w14:textId="77777777" w:rsidR="003B5C40" w:rsidRPr="00897EE3" w:rsidRDefault="003B5C40" w:rsidP="00793586">
            <w:pPr>
              <w:spacing w:after="0"/>
              <w:rPr>
                <w:rFonts w:cs="Arial"/>
                <w:sz w:val="18"/>
                <w:szCs w:val="18"/>
                <w:lang w:eastAsia="ja-JP"/>
              </w:rPr>
            </w:pPr>
          </w:p>
        </w:tc>
      </w:tr>
      <w:bookmarkEnd w:id="821"/>
      <w:tr w:rsidR="003B5C40" w:rsidRPr="007E18C1" w14:paraId="56DF6AAE" w14:textId="77777777" w:rsidTr="00793586">
        <w:trPr>
          <w:jc w:val="center"/>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trPr>
        <w:tc>
          <w:tcPr>
            <w:tcW w:w="2694" w:type="dxa"/>
          </w:tcPr>
          <w:p w14:paraId="540C8B26"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004306E7"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26363920" w14:textId="77777777" w:rsidTr="00793586">
        <w:tblPrEx>
          <w:tblBorders>
            <w:top w:val="none" w:sz="0" w:space="0" w:color="auto"/>
            <w:bottom w:val="none" w:sz="0" w:space="0" w:color="auto"/>
          </w:tblBorders>
        </w:tblPrEx>
        <w:trPr>
          <w:jc w:val="center"/>
        </w:trPr>
        <w:tc>
          <w:tcPr>
            <w:tcW w:w="2694" w:type="dxa"/>
          </w:tcPr>
          <w:p w14:paraId="29AE0AE5"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Number of talkers (categories)</w:t>
            </w:r>
          </w:p>
        </w:tc>
        <w:tc>
          <w:tcPr>
            <w:tcW w:w="4771" w:type="dxa"/>
          </w:tcPr>
          <w:p w14:paraId="14E4BD13"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3 male and 3 female</w:t>
            </w:r>
          </w:p>
        </w:tc>
      </w:tr>
      <w:tr w:rsidR="003B5C40" w:rsidRPr="007E18C1" w14:paraId="1ECAB8A3" w14:textId="77777777" w:rsidTr="00793586">
        <w:tblPrEx>
          <w:tblBorders>
            <w:top w:val="none" w:sz="0" w:space="0" w:color="auto"/>
            <w:bottom w:val="none" w:sz="0" w:space="0" w:color="auto"/>
          </w:tblBorders>
        </w:tblPrEx>
        <w:trPr>
          <w:jc w:val="center"/>
        </w:trPr>
        <w:tc>
          <w:tcPr>
            <w:tcW w:w="2694" w:type="dxa"/>
          </w:tcPr>
          <w:p w14:paraId="093A557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1DECC19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03EF9672" w14:textId="77777777" w:rsidTr="00793586">
        <w:tblPrEx>
          <w:tblBorders>
            <w:top w:val="none" w:sz="0" w:space="0" w:color="auto"/>
            <w:bottom w:val="none" w:sz="0" w:space="0" w:color="auto"/>
          </w:tblBorders>
        </w:tblPrEx>
        <w:trPr>
          <w:jc w:val="center"/>
        </w:trPr>
        <w:tc>
          <w:tcPr>
            <w:tcW w:w="2694" w:type="dxa"/>
          </w:tcPr>
          <w:p w14:paraId="6219FA5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19A5AD2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7420ECCF" w14:textId="77777777" w:rsidTr="00793586">
        <w:tblPrEx>
          <w:tblBorders>
            <w:top w:val="none" w:sz="0" w:space="0" w:color="auto"/>
            <w:bottom w:val="none" w:sz="0" w:space="0" w:color="auto"/>
          </w:tblBorders>
        </w:tblPrEx>
        <w:trPr>
          <w:jc w:val="center"/>
        </w:trPr>
        <w:tc>
          <w:tcPr>
            <w:tcW w:w="2694" w:type="dxa"/>
          </w:tcPr>
          <w:p w14:paraId="196B438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430A10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06BD232B" w14:textId="77777777" w:rsidTr="00793586">
        <w:tblPrEx>
          <w:tblBorders>
            <w:top w:val="none" w:sz="0" w:space="0" w:color="auto"/>
            <w:bottom w:val="none" w:sz="0" w:space="0" w:color="auto"/>
          </w:tblBorders>
        </w:tblPrEx>
        <w:trPr>
          <w:jc w:val="center"/>
        </w:trPr>
        <w:tc>
          <w:tcPr>
            <w:tcW w:w="2694" w:type="dxa"/>
          </w:tcPr>
          <w:p w14:paraId="2E29A4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0EA90F50"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6DE32C47" w14:textId="77777777" w:rsidTr="00793586">
        <w:tblPrEx>
          <w:tblBorders>
            <w:top w:val="none" w:sz="0" w:space="0" w:color="auto"/>
            <w:bottom w:val="none" w:sz="0" w:space="0" w:color="auto"/>
          </w:tblBorders>
        </w:tblPrEx>
        <w:trPr>
          <w:jc w:val="center"/>
        </w:trPr>
        <w:tc>
          <w:tcPr>
            <w:tcW w:w="2694" w:type="dxa"/>
          </w:tcPr>
          <w:p w14:paraId="20FAD77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522844C5"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0875DFF4" w14:textId="77777777" w:rsidTr="00793586">
        <w:tblPrEx>
          <w:tblBorders>
            <w:top w:val="none" w:sz="0" w:space="0" w:color="auto"/>
          </w:tblBorders>
        </w:tblPrEx>
        <w:trPr>
          <w:jc w:val="center"/>
        </w:trPr>
        <w:tc>
          <w:tcPr>
            <w:tcW w:w="2694" w:type="dxa"/>
          </w:tcPr>
          <w:p w14:paraId="3F26A38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Pr>
          <w:p w14:paraId="485BE53B"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7AB5A0AE" w14:textId="77777777" w:rsidTr="00793586">
        <w:tblPrEx>
          <w:tblBorders>
            <w:top w:val="none" w:sz="0" w:space="0" w:color="auto"/>
          </w:tblBorders>
        </w:tblPrEx>
        <w:trPr>
          <w:jc w:val="center"/>
        </w:trPr>
        <w:tc>
          <w:tcPr>
            <w:tcW w:w="2694" w:type="dxa"/>
          </w:tcPr>
          <w:p w14:paraId="2D1D4D1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Pr>
          <w:p w14:paraId="5824113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Japanese, English</w:t>
            </w:r>
          </w:p>
        </w:tc>
      </w:tr>
    </w:tbl>
    <w:p w14:paraId="24E21F69" w14:textId="77777777" w:rsidR="003B5C40" w:rsidRPr="00897EE3" w:rsidRDefault="003B5C40" w:rsidP="003B5C40"/>
    <w:p w14:paraId="11DBBDB6" w14:textId="77777777" w:rsidR="003B5C40" w:rsidRPr="00897EE3" w:rsidRDefault="003B5C40" w:rsidP="003B5C40">
      <w:pPr>
        <w:pStyle w:val="TH"/>
      </w:pPr>
      <w:r w:rsidRPr="00897EE3">
        <w:t>Table</w:t>
      </w:r>
      <w:r w:rsidRPr="00897EE3">
        <w:rPr>
          <w:rFonts w:hint="eastAsia"/>
        </w:rPr>
        <w:t xml:space="preserve"> </w:t>
      </w:r>
      <w:r w:rsidRPr="00897EE3">
        <w:t>C.6-2: Preliminaries for Experiment P800-6</w:t>
      </w:r>
    </w:p>
    <w:tbl>
      <w:tblPr>
        <w:tblStyle w:val="TableGrid"/>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c>
          <w:tcPr>
            <w:tcW w:w="473" w:type="pct"/>
          </w:tcPr>
          <w:p w14:paraId="3609BC4B" w14:textId="77777777" w:rsidR="003B5C40" w:rsidRPr="00897EE3" w:rsidRDefault="003B5C40" w:rsidP="00793586">
            <w:pPr>
              <w:rPr>
                <w:b/>
                <w:bCs/>
              </w:rPr>
            </w:pPr>
            <w:r w:rsidRPr="00897EE3">
              <w:rPr>
                <w:b/>
                <w:bCs/>
              </w:rPr>
              <w:t>Trial</w:t>
            </w:r>
          </w:p>
        </w:tc>
        <w:tc>
          <w:tcPr>
            <w:tcW w:w="554" w:type="pct"/>
          </w:tcPr>
          <w:p w14:paraId="2E896689" w14:textId="77777777" w:rsidR="003B5C40" w:rsidRPr="00897EE3" w:rsidRDefault="003B5C40" w:rsidP="00793586">
            <w:pPr>
              <w:rPr>
                <w:b/>
                <w:bCs/>
              </w:rPr>
            </w:pPr>
            <w:r w:rsidRPr="00897EE3">
              <w:rPr>
                <w:b/>
                <w:bCs/>
              </w:rPr>
              <w:t>Label</w:t>
            </w:r>
          </w:p>
        </w:tc>
        <w:tc>
          <w:tcPr>
            <w:tcW w:w="700" w:type="pct"/>
          </w:tcPr>
          <w:p w14:paraId="682F4EB7" w14:textId="77777777" w:rsidR="003B5C40" w:rsidRPr="00897EE3" w:rsidRDefault="003B5C40" w:rsidP="00793586">
            <w:pPr>
              <w:rPr>
                <w:b/>
                <w:bCs/>
              </w:rPr>
            </w:pPr>
            <w:r w:rsidRPr="00897EE3">
              <w:rPr>
                <w:b/>
                <w:bCs/>
              </w:rPr>
              <w:t>Sample</w:t>
            </w:r>
          </w:p>
        </w:tc>
        <w:tc>
          <w:tcPr>
            <w:tcW w:w="899" w:type="pct"/>
          </w:tcPr>
          <w:p w14:paraId="79EB9E1D" w14:textId="77777777" w:rsidR="003B5C40" w:rsidRPr="00897EE3" w:rsidRDefault="003B5C40" w:rsidP="00793586">
            <w:pPr>
              <w:rPr>
                <w:b/>
                <w:bCs/>
              </w:rPr>
            </w:pPr>
            <w:r w:rsidRPr="00897EE3">
              <w:rPr>
                <w:b/>
                <w:bCs/>
              </w:rPr>
              <w:t>Condition</w:t>
            </w:r>
          </w:p>
        </w:tc>
        <w:tc>
          <w:tcPr>
            <w:tcW w:w="1125" w:type="pct"/>
          </w:tcPr>
          <w:p w14:paraId="5F1DC45B" w14:textId="77777777" w:rsidR="003B5C40" w:rsidRPr="00897EE3" w:rsidRDefault="003B5C40" w:rsidP="00793586">
            <w:pPr>
              <w:rPr>
                <w:b/>
                <w:bCs/>
              </w:rPr>
            </w:pPr>
            <w:r w:rsidRPr="00897EE3">
              <w:rPr>
                <w:b/>
                <w:bCs/>
              </w:rPr>
              <w:t>Bitrate [kb/s]</w:t>
            </w:r>
          </w:p>
        </w:tc>
        <w:tc>
          <w:tcPr>
            <w:tcW w:w="482" w:type="pct"/>
          </w:tcPr>
          <w:p w14:paraId="1402C0A3" w14:textId="77777777" w:rsidR="003B5C40" w:rsidRPr="00897EE3" w:rsidRDefault="003B5C40" w:rsidP="00793586">
            <w:pPr>
              <w:rPr>
                <w:b/>
                <w:bCs/>
              </w:rPr>
            </w:pPr>
            <w:r w:rsidRPr="00897EE3">
              <w:rPr>
                <w:b/>
                <w:bCs/>
              </w:rPr>
              <w:t>DTX</w:t>
            </w:r>
          </w:p>
        </w:tc>
        <w:tc>
          <w:tcPr>
            <w:tcW w:w="767" w:type="pct"/>
          </w:tcPr>
          <w:p w14:paraId="48A4DE11" w14:textId="77777777" w:rsidR="003B5C40" w:rsidRPr="00897EE3" w:rsidRDefault="003B5C40" w:rsidP="00793586">
            <w:pPr>
              <w:rPr>
                <w:b/>
                <w:bCs/>
              </w:rPr>
            </w:pPr>
            <w:r w:rsidRPr="00897EE3">
              <w:rPr>
                <w:b/>
                <w:bCs/>
              </w:rPr>
              <w:t>FER [%]</w:t>
            </w:r>
          </w:p>
        </w:tc>
      </w:tr>
      <w:tr w:rsidR="003B5C40" w:rsidRPr="007E18C1" w14:paraId="3A572E77" w14:textId="77777777" w:rsidTr="00793586">
        <w:tc>
          <w:tcPr>
            <w:tcW w:w="473" w:type="pct"/>
            <w:vAlign w:val="center"/>
          </w:tcPr>
          <w:p w14:paraId="1E9A2AAD" w14:textId="77777777" w:rsidR="003B5C40" w:rsidRPr="00897EE3" w:rsidRDefault="003B5C40" w:rsidP="00793586">
            <w:pPr>
              <w:rPr>
                <w:b/>
                <w:bCs/>
              </w:rPr>
            </w:pPr>
            <w:r w:rsidRPr="00897EE3">
              <w:rPr>
                <w:rFonts w:eastAsia="MS PGothic"/>
                <w:b/>
                <w:bCs/>
                <w:color w:val="000000"/>
              </w:rPr>
              <w:t>1</w:t>
            </w:r>
          </w:p>
        </w:tc>
        <w:tc>
          <w:tcPr>
            <w:tcW w:w="554" w:type="pct"/>
          </w:tcPr>
          <w:p w14:paraId="1B63EFF7" w14:textId="77777777" w:rsidR="003B5C40" w:rsidRPr="00897EE3" w:rsidRDefault="003B5C40" w:rsidP="00793586">
            <w:r w:rsidRPr="00897EE3">
              <w:t>C19</w:t>
            </w:r>
          </w:p>
        </w:tc>
        <w:tc>
          <w:tcPr>
            <w:tcW w:w="700" w:type="pct"/>
          </w:tcPr>
          <w:p w14:paraId="63F98449" w14:textId="77777777" w:rsidR="003B5C40" w:rsidRPr="00897EE3" w:rsidRDefault="003B5C40" w:rsidP="00793586"/>
        </w:tc>
        <w:tc>
          <w:tcPr>
            <w:tcW w:w="899" w:type="pct"/>
          </w:tcPr>
          <w:p w14:paraId="7654CF24" w14:textId="77777777" w:rsidR="003B5C40" w:rsidRPr="00897EE3" w:rsidRDefault="003B5C40" w:rsidP="00793586">
            <w:r w:rsidRPr="00897EE3">
              <w:t>EVS</w:t>
            </w:r>
          </w:p>
        </w:tc>
        <w:tc>
          <w:tcPr>
            <w:tcW w:w="1125" w:type="pct"/>
          </w:tcPr>
          <w:p w14:paraId="2E9B8420" w14:textId="77777777" w:rsidR="003B5C40" w:rsidRPr="00897EE3" w:rsidRDefault="003B5C40" w:rsidP="00793586">
            <w:r w:rsidRPr="00897EE3">
              <w:t>24.4</w:t>
            </w:r>
          </w:p>
        </w:tc>
        <w:tc>
          <w:tcPr>
            <w:tcW w:w="482" w:type="pct"/>
          </w:tcPr>
          <w:p w14:paraId="1F28969E" w14:textId="77777777" w:rsidR="003B5C40" w:rsidRPr="00897EE3" w:rsidRDefault="003B5C40" w:rsidP="00793586">
            <w:r w:rsidRPr="00897EE3">
              <w:t>Off</w:t>
            </w:r>
          </w:p>
        </w:tc>
        <w:tc>
          <w:tcPr>
            <w:tcW w:w="767" w:type="pct"/>
          </w:tcPr>
          <w:p w14:paraId="732700D0" w14:textId="77777777" w:rsidR="003B5C40" w:rsidRPr="00897EE3" w:rsidRDefault="003B5C40" w:rsidP="00793586">
            <w:r w:rsidRPr="00897EE3">
              <w:t>5</w:t>
            </w:r>
          </w:p>
        </w:tc>
      </w:tr>
      <w:tr w:rsidR="003B5C40" w:rsidRPr="007E18C1" w14:paraId="5F68BBDA" w14:textId="77777777" w:rsidTr="00793586">
        <w:tc>
          <w:tcPr>
            <w:tcW w:w="473" w:type="pct"/>
            <w:vAlign w:val="center"/>
          </w:tcPr>
          <w:p w14:paraId="3D9E4B4B" w14:textId="77777777" w:rsidR="003B5C40" w:rsidRPr="00897EE3" w:rsidRDefault="003B5C40" w:rsidP="00793586">
            <w:pPr>
              <w:rPr>
                <w:b/>
                <w:bCs/>
              </w:rPr>
            </w:pPr>
            <w:r w:rsidRPr="00897EE3">
              <w:rPr>
                <w:rFonts w:eastAsia="MS PGothic"/>
                <w:b/>
                <w:bCs/>
                <w:color w:val="000000"/>
              </w:rPr>
              <w:t>2</w:t>
            </w:r>
          </w:p>
        </w:tc>
        <w:tc>
          <w:tcPr>
            <w:tcW w:w="554" w:type="pct"/>
          </w:tcPr>
          <w:p w14:paraId="7CBB61B2" w14:textId="77777777" w:rsidR="003B5C40" w:rsidRPr="00897EE3" w:rsidRDefault="003B5C40" w:rsidP="00793586">
            <w:r w:rsidRPr="00897EE3">
              <w:t>C04</w:t>
            </w:r>
          </w:p>
        </w:tc>
        <w:tc>
          <w:tcPr>
            <w:tcW w:w="700" w:type="pct"/>
          </w:tcPr>
          <w:p w14:paraId="3B9FE79E" w14:textId="77777777" w:rsidR="003B5C40" w:rsidRPr="00897EE3" w:rsidRDefault="003B5C40" w:rsidP="00793586"/>
        </w:tc>
        <w:tc>
          <w:tcPr>
            <w:tcW w:w="899" w:type="pct"/>
          </w:tcPr>
          <w:p w14:paraId="00857F47" w14:textId="77777777" w:rsidR="003B5C40" w:rsidRPr="00897EE3" w:rsidRDefault="003B5C40" w:rsidP="00793586">
            <w:r w:rsidRPr="00897EE3">
              <w:t xml:space="preserve">MNRU 31  </w:t>
            </w:r>
          </w:p>
        </w:tc>
        <w:tc>
          <w:tcPr>
            <w:tcW w:w="1125" w:type="pct"/>
          </w:tcPr>
          <w:p w14:paraId="1C708955" w14:textId="77777777" w:rsidR="003B5C40" w:rsidRPr="00897EE3" w:rsidRDefault="003B5C40" w:rsidP="00793586">
            <w:r w:rsidRPr="00897EE3">
              <w:t>-</w:t>
            </w:r>
          </w:p>
        </w:tc>
        <w:tc>
          <w:tcPr>
            <w:tcW w:w="482" w:type="pct"/>
          </w:tcPr>
          <w:p w14:paraId="245140BF" w14:textId="77777777" w:rsidR="003B5C40" w:rsidRPr="00897EE3" w:rsidRDefault="003B5C40" w:rsidP="00793586">
            <w:r w:rsidRPr="00897EE3">
              <w:t>-</w:t>
            </w:r>
          </w:p>
        </w:tc>
        <w:tc>
          <w:tcPr>
            <w:tcW w:w="767" w:type="pct"/>
          </w:tcPr>
          <w:p w14:paraId="5C2DAD93" w14:textId="77777777" w:rsidR="003B5C40" w:rsidRPr="00897EE3" w:rsidRDefault="003B5C40" w:rsidP="00793586">
            <w:r w:rsidRPr="00897EE3">
              <w:t>-</w:t>
            </w:r>
          </w:p>
        </w:tc>
      </w:tr>
      <w:tr w:rsidR="003B5C40" w:rsidRPr="007E18C1" w14:paraId="7EEF5887" w14:textId="77777777" w:rsidTr="00793586">
        <w:tc>
          <w:tcPr>
            <w:tcW w:w="473" w:type="pct"/>
            <w:vAlign w:val="center"/>
          </w:tcPr>
          <w:p w14:paraId="4FFB7B74" w14:textId="77777777" w:rsidR="003B5C40" w:rsidRPr="00897EE3" w:rsidRDefault="003B5C40" w:rsidP="00793586">
            <w:pPr>
              <w:rPr>
                <w:b/>
                <w:bCs/>
              </w:rPr>
            </w:pPr>
            <w:r w:rsidRPr="00897EE3">
              <w:rPr>
                <w:rFonts w:eastAsia="MS PGothic"/>
                <w:b/>
                <w:bCs/>
                <w:color w:val="000000"/>
              </w:rPr>
              <w:t>3</w:t>
            </w:r>
          </w:p>
        </w:tc>
        <w:tc>
          <w:tcPr>
            <w:tcW w:w="554" w:type="pct"/>
          </w:tcPr>
          <w:p w14:paraId="7DBBE222" w14:textId="77777777" w:rsidR="003B5C40" w:rsidRPr="00897EE3" w:rsidRDefault="003B5C40" w:rsidP="00793586">
            <w:r w:rsidRPr="00897EE3">
              <w:t>C21</w:t>
            </w:r>
          </w:p>
        </w:tc>
        <w:tc>
          <w:tcPr>
            <w:tcW w:w="700" w:type="pct"/>
          </w:tcPr>
          <w:p w14:paraId="2BDF401E" w14:textId="77777777" w:rsidR="003B5C40" w:rsidRPr="00897EE3" w:rsidRDefault="003B5C40" w:rsidP="00793586"/>
        </w:tc>
        <w:tc>
          <w:tcPr>
            <w:tcW w:w="899" w:type="pct"/>
          </w:tcPr>
          <w:p w14:paraId="2EAB8BDA" w14:textId="77777777" w:rsidR="003B5C40" w:rsidRPr="00897EE3" w:rsidRDefault="003B5C40" w:rsidP="00793586">
            <w:r w:rsidRPr="00897EE3">
              <w:t>EVS</w:t>
            </w:r>
          </w:p>
        </w:tc>
        <w:tc>
          <w:tcPr>
            <w:tcW w:w="1125" w:type="pct"/>
          </w:tcPr>
          <w:p w14:paraId="0620F294" w14:textId="77777777" w:rsidR="003B5C40" w:rsidRPr="00897EE3" w:rsidRDefault="003B5C40" w:rsidP="00793586">
            <w:r w:rsidRPr="00897EE3">
              <w:t>13.2</w:t>
            </w:r>
          </w:p>
        </w:tc>
        <w:tc>
          <w:tcPr>
            <w:tcW w:w="482" w:type="pct"/>
          </w:tcPr>
          <w:p w14:paraId="3906DD13" w14:textId="77777777" w:rsidR="003B5C40" w:rsidRPr="00897EE3" w:rsidRDefault="003B5C40" w:rsidP="00793586">
            <w:r w:rsidRPr="00897EE3">
              <w:t>On</w:t>
            </w:r>
          </w:p>
        </w:tc>
        <w:tc>
          <w:tcPr>
            <w:tcW w:w="767" w:type="pct"/>
          </w:tcPr>
          <w:p w14:paraId="575BFC6A" w14:textId="77777777" w:rsidR="003B5C40" w:rsidRPr="00897EE3" w:rsidRDefault="003B5C40" w:rsidP="00793586">
            <w:r w:rsidRPr="00897EE3">
              <w:t>0</w:t>
            </w:r>
          </w:p>
        </w:tc>
      </w:tr>
      <w:tr w:rsidR="003B5C40" w:rsidRPr="007E18C1" w14:paraId="23E8209A" w14:textId="77777777" w:rsidTr="00793586">
        <w:tc>
          <w:tcPr>
            <w:tcW w:w="473" w:type="pct"/>
            <w:vAlign w:val="center"/>
          </w:tcPr>
          <w:p w14:paraId="3F243412" w14:textId="77777777" w:rsidR="003B5C40" w:rsidRPr="00897EE3" w:rsidRDefault="003B5C40" w:rsidP="00793586">
            <w:pPr>
              <w:rPr>
                <w:b/>
                <w:bCs/>
              </w:rPr>
            </w:pPr>
            <w:r w:rsidRPr="00897EE3">
              <w:rPr>
                <w:rFonts w:eastAsia="MS PGothic"/>
                <w:b/>
                <w:bCs/>
                <w:color w:val="000000"/>
              </w:rPr>
              <w:t>4</w:t>
            </w:r>
          </w:p>
        </w:tc>
        <w:tc>
          <w:tcPr>
            <w:tcW w:w="554" w:type="pct"/>
          </w:tcPr>
          <w:p w14:paraId="6AEE6822" w14:textId="77777777" w:rsidR="003B5C40" w:rsidRPr="00897EE3" w:rsidRDefault="003B5C40" w:rsidP="00793586">
            <w:r w:rsidRPr="00897EE3">
              <w:t>C09</w:t>
            </w:r>
          </w:p>
        </w:tc>
        <w:tc>
          <w:tcPr>
            <w:tcW w:w="700" w:type="pct"/>
          </w:tcPr>
          <w:p w14:paraId="571DD923" w14:textId="77777777" w:rsidR="003B5C40" w:rsidRPr="00897EE3" w:rsidRDefault="003B5C40" w:rsidP="00793586"/>
        </w:tc>
        <w:tc>
          <w:tcPr>
            <w:tcW w:w="899" w:type="pct"/>
          </w:tcPr>
          <w:p w14:paraId="2F1FE610" w14:textId="77777777" w:rsidR="003B5C40" w:rsidRPr="00897EE3" w:rsidRDefault="003B5C40" w:rsidP="00793586">
            <w:r w:rsidRPr="00897EE3">
              <w:t>ESDRU 0.5</w:t>
            </w:r>
          </w:p>
        </w:tc>
        <w:tc>
          <w:tcPr>
            <w:tcW w:w="1125" w:type="pct"/>
          </w:tcPr>
          <w:p w14:paraId="75C9BF30" w14:textId="77777777" w:rsidR="003B5C40" w:rsidRPr="00897EE3" w:rsidRDefault="003B5C40" w:rsidP="00793586">
            <w:r w:rsidRPr="00897EE3">
              <w:t>-</w:t>
            </w:r>
          </w:p>
        </w:tc>
        <w:tc>
          <w:tcPr>
            <w:tcW w:w="482" w:type="pct"/>
          </w:tcPr>
          <w:p w14:paraId="57B88A4C" w14:textId="77777777" w:rsidR="003B5C40" w:rsidRPr="00897EE3" w:rsidRDefault="003B5C40" w:rsidP="00793586">
            <w:r w:rsidRPr="00897EE3">
              <w:t>-</w:t>
            </w:r>
          </w:p>
        </w:tc>
        <w:tc>
          <w:tcPr>
            <w:tcW w:w="767" w:type="pct"/>
          </w:tcPr>
          <w:p w14:paraId="5D9E7B2C" w14:textId="77777777" w:rsidR="003B5C40" w:rsidRPr="00897EE3" w:rsidRDefault="003B5C40" w:rsidP="00793586">
            <w:r w:rsidRPr="00897EE3">
              <w:t>-</w:t>
            </w:r>
          </w:p>
        </w:tc>
      </w:tr>
      <w:tr w:rsidR="003B5C40" w:rsidRPr="007E18C1" w14:paraId="0BFDBFBC" w14:textId="77777777" w:rsidTr="00793586">
        <w:tc>
          <w:tcPr>
            <w:tcW w:w="473" w:type="pct"/>
            <w:vAlign w:val="center"/>
          </w:tcPr>
          <w:p w14:paraId="1B3770B7" w14:textId="77777777" w:rsidR="003B5C40" w:rsidRPr="00897EE3" w:rsidRDefault="003B5C40" w:rsidP="00793586">
            <w:pPr>
              <w:rPr>
                <w:b/>
                <w:bCs/>
              </w:rPr>
            </w:pPr>
            <w:r w:rsidRPr="00897EE3">
              <w:rPr>
                <w:rFonts w:eastAsia="MS PGothic"/>
                <w:b/>
                <w:bCs/>
                <w:color w:val="000000"/>
              </w:rPr>
              <w:t>5</w:t>
            </w:r>
          </w:p>
        </w:tc>
        <w:tc>
          <w:tcPr>
            <w:tcW w:w="554" w:type="pct"/>
          </w:tcPr>
          <w:p w14:paraId="38EBDBDF" w14:textId="77777777" w:rsidR="003B5C40" w:rsidRPr="00897EE3" w:rsidRDefault="003B5C40" w:rsidP="00793586">
            <w:r w:rsidRPr="00897EE3">
              <w:t>C14</w:t>
            </w:r>
          </w:p>
        </w:tc>
        <w:tc>
          <w:tcPr>
            <w:tcW w:w="700" w:type="pct"/>
          </w:tcPr>
          <w:p w14:paraId="4B5EC71D" w14:textId="77777777" w:rsidR="003B5C40" w:rsidRPr="00897EE3" w:rsidRDefault="003B5C40" w:rsidP="00793586"/>
        </w:tc>
        <w:tc>
          <w:tcPr>
            <w:tcW w:w="899" w:type="pct"/>
          </w:tcPr>
          <w:p w14:paraId="0E0979DB" w14:textId="77777777" w:rsidR="003B5C40" w:rsidRPr="00897EE3" w:rsidRDefault="003B5C40" w:rsidP="00793586">
            <w:r w:rsidRPr="00897EE3">
              <w:t>EVS</w:t>
            </w:r>
          </w:p>
        </w:tc>
        <w:tc>
          <w:tcPr>
            <w:tcW w:w="1125" w:type="pct"/>
          </w:tcPr>
          <w:p w14:paraId="1C9483A1" w14:textId="77777777" w:rsidR="003B5C40" w:rsidRPr="00897EE3" w:rsidRDefault="003B5C40" w:rsidP="00793586">
            <w:r w:rsidRPr="00897EE3">
              <w:t>32</w:t>
            </w:r>
          </w:p>
        </w:tc>
        <w:tc>
          <w:tcPr>
            <w:tcW w:w="482" w:type="pct"/>
          </w:tcPr>
          <w:p w14:paraId="088A6C64" w14:textId="77777777" w:rsidR="003B5C40" w:rsidRPr="00897EE3" w:rsidRDefault="003B5C40" w:rsidP="00793586">
            <w:r w:rsidRPr="00897EE3">
              <w:t>Off</w:t>
            </w:r>
          </w:p>
        </w:tc>
        <w:tc>
          <w:tcPr>
            <w:tcW w:w="767" w:type="pct"/>
          </w:tcPr>
          <w:p w14:paraId="416CF4F2" w14:textId="77777777" w:rsidR="003B5C40" w:rsidRPr="00897EE3" w:rsidRDefault="003B5C40" w:rsidP="00793586">
            <w:r w:rsidRPr="00897EE3">
              <w:t>0</w:t>
            </w:r>
          </w:p>
        </w:tc>
      </w:tr>
      <w:tr w:rsidR="003B5C40" w:rsidRPr="007E18C1" w14:paraId="3F21067A" w14:textId="77777777" w:rsidTr="00793586">
        <w:tc>
          <w:tcPr>
            <w:tcW w:w="473" w:type="pct"/>
            <w:vAlign w:val="center"/>
          </w:tcPr>
          <w:p w14:paraId="20B13E47" w14:textId="77777777" w:rsidR="003B5C40" w:rsidRPr="00897EE3" w:rsidRDefault="003B5C40" w:rsidP="00793586">
            <w:pPr>
              <w:rPr>
                <w:b/>
                <w:bCs/>
              </w:rPr>
            </w:pPr>
            <w:r w:rsidRPr="00897EE3">
              <w:rPr>
                <w:rFonts w:eastAsia="MS PGothic"/>
                <w:b/>
                <w:bCs/>
                <w:color w:val="000000"/>
              </w:rPr>
              <w:t>6</w:t>
            </w:r>
          </w:p>
        </w:tc>
        <w:tc>
          <w:tcPr>
            <w:tcW w:w="554" w:type="pct"/>
          </w:tcPr>
          <w:p w14:paraId="4AAEFF5C" w14:textId="77777777" w:rsidR="003B5C40" w:rsidRPr="00897EE3" w:rsidRDefault="003B5C40" w:rsidP="00793586">
            <w:r w:rsidRPr="00897EE3">
              <w:t>C02</w:t>
            </w:r>
          </w:p>
        </w:tc>
        <w:tc>
          <w:tcPr>
            <w:tcW w:w="700" w:type="pct"/>
          </w:tcPr>
          <w:p w14:paraId="368756E5" w14:textId="77777777" w:rsidR="003B5C40" w:rsidRPr="00897EE3" w:rsidRDefault="003B5C40" w:rsidP="00793586"/>
        </w:tc>
        <w:tc>
          <w:tcPr>
            <w:tcW w:w="899" w:type="pct"/>
          </w:tcPr>
          <w:p w14:paraId="011D6D4E" w14:textId="77777777" w:rsidR="003B5C40" w:rsidRPr="00897EE3" w:rsidRDefault="003B5C40" w:rsidP="00793586">
            <w:r w:rsidRPr="00897EE3">
              <w:t>MNRU 15</w:t>
            </w:r>
          </w:p>
        </w:tc>
        <w:tc>
          <w:tcPr>
            <w:tcW w:w="1125" w:type="pct"/>
          </w:tcPr>
          <w:p w14:paraId="60F70234" w14:textId="77777777" w:rsidR="003B5C40" w:rsidRPr="00897EE3" w:rsidRDefault="003B5C40" w:rsidP="00793586">
            <w:r w:rsidRPr="00897EE3">
              <w:t>-</w:t>
            </w:r>
          </w:p>
        </w:tc>
        <w:tc>
          <w:tcPr>
            <w:tcW w:w="482" w:type="pct"/>
          </w:tcPr>
          <w:p w14:paraId="7F1C7FEC" w14:textId="77777777" w:rsidR="003B5C40" w:rsidRPr="00897EE3" w:rsidRDefault="003B5C40" w:rsidP="00793586">
            <w:r w:rsidRPr="00897EE3">
              <w:t>-</w:t>
            </w:r>
          </w:p>
        </w:tc>
        <w:tc>
          <w:tcPr>
            <w:tcW w:w="767" w:type="pct"/>
          </w:tcPr>
          <w:p w14:paraId="03646FC8" w14:textId="77777777" w:rsidR="003B5C40" w:rsidRPr="00897EE3" w:rsidRDefault="003B5C40" w:rsidP="00793586">
            <w:r w:rsidRPr="00897EE3">
              <w:t>-</w:t>
            </w:r>
          </w:p>
        </w:tc>
      </w:tr>
      <w:tr w:rsidR="003B5C40" w:rsidRPr="007E18C1" w14:paraId="6FC54B78" w14:textId="77777777" w:rsidTr="00793586">
        <w:tc>
          <w:tcPr>
            <w:tcW w:w="473" w:type="pct"/>
            <w:vAlign w:val="center"/>
          </w:tcPr>
          <w:p w14:paraId="71024059" w14:textId="77777777" w:rsidR="003B5C40" w:rsidRPr="00897EE3" w:rsidRDefault="003B5C40" w:rsidP="00793586">
            <w:pPr>
              <w:rPr>
                <w:b/>
                <w:bCs/>
              </w:rPr>
            </w:pPr>
            <w:r w:rsidRPr="00897EE3">
              <w:rPr>
                <w:rFonts w:eastAsia="MS PGothic"/>
                <w:b/>
                <w:bCs/>
                <w:color w:val="000000"/>
              </w:rPr>
              <w:t>7</w:t>
            </w:r>
          </w:p>
        </w:tc>
        <w:tc>
          <w:tcPr>
            <w:tcW w:w="554" w:type="pct"/>
          </w:tcPr>
          <w:p w14:paraId="7E6B81DA" w14:textId="77777777" w:rsidR="003B5C40" w:rsidRPr="00897EE3" w:rsidRDefault="003B5C40" w:rsidP="00793586">
            <w:r w:rsidRPr="00897EE3">
              <w:t>C12</w:t>
            </w:r>
          </w:p>
        </w:tc>
        <w:tc>
          <w:tcPr>
            <w:tcW w:w="700" w:type="pct"/>
          </w:tcPr>
          <w:p w14:paraId="7D617B35" w14:textId="77777777" w:rsidR="003B5C40" w:rsidRPr="00897EE3" w:rsidRDefault="003B5C40" w:rsidP="00793586"/>
        </w:tc>
        <w:tc>
          <w:tcPr>
            <w:tcW w:w="899" w:type="pct"/>
          </w:tcPr>
          <w:p w14:paraId="1FC09991" w14:textId="77777777" w:rsidR="003B5C40" w:rsidRPr="00897EE3" w:rsidRDefault="003B5C40" w:rsidP="00793586">
            <w:r w:rsidRPr="00897EE3">
              <w:t>EVS</w:t>
            </w:r>
          </w:p>
        </w:tc>
        <w:tc>
          <w:tcPr>
            <w:tcW w:w="1125" w:type="pct"/>
          </w:tcPr>
          <w:p w14:paraId="3AD00626" w14:textId="77777777" w:rsidR="003B5C40" w:rsidRPr="00897EE3" w:rsidRDefault="003B5C40" w:rsidP="00793586">
            <w:r w:rsidRPr="00897EE3">
              <w:t>16.4</w:t>
            </w:r>
          </w:p>
        </w:tc>
        <w:tc>
          <w:tcPr>
            <w:tcW w:w="482" w:type="pct"/>
          </w:tcPr>
          <w:p w14:paraId="5988BBAA" w14:textId="77777777" w:rsidR="003B5C40" w:rsidRPr="00897EE3" w:rsidRDefault="003B5C40" w:rsidP="00793586">
            <w:r w:rsidRPr="00897EE3">
              <w:t>Off</w:t>
            </w:r>
          </w:p>
        </w:tc>
        <w:tc>
          <w:tcPr>
            <w:tcW w:w="767" w:type="pct"/>
          </w:tcPr>
          <w:p w14:paraId="6D945D1E" w14:textId="77777777" w:rsidR="003B5C40" w:rsidRPr="00897EE3" w:rsidRDefault="003B5C40" w:rsidP="00793586">
            <w:r w:rsidRPr="00897EE3">
              <w:t>0</w:t>
            </w:r>
          </w:p>
        </w:tc>
      </w:tr>
      <w:tr w:rsidR="003B5C40" w:rsidRPr="007E18C1" w14:paraId="77702BFA" w14:textId="77777777" w:rsidTr="00793586">
        <w:tc>
          <w:tcPr>
            <w:tcW w:w="473" w:type="pct"/>
            <w:vAlign w:val="center"/>
          </w:tcPr>
          <w:p w14:paraId="7EED394B" w14:textId="77777777" w:rsidR="003B5C40" w:rsidRPr="00897EE3" w:rsidRDefault="003B5C40" w:rsidP="00793586">
            <w:pPr>
              <w:rPr>
                <w:b/>
                <w:bCs/>
              </w:rPr>
            </w:pPr>
            <w:r w:rsidRPr="00897EE3">
              <w:rPr>
                <w:rFonts w:eastAsia="MS PGothic"/>
                <w:b/>
                <w:bCs/>
                <w:color w:val="000000"/>
              </w:rPr>
              <w:t>8</w:t>
            </w:r>
          </w:p>
        </w:tc>
        <w:tc>
          <w:tcPr>
            <w:tcW w:w="554" w:type="pct"/>
          </w:tcPr>
          <w:p w14:paraId="6DBBF871" w14:textId="77777777" w:rsidR="003B5C40" w:rsidRPr="00897EE3" w:rsidRDefault="003B5C40" w:rsidP="00793586">
            <w:r w:rsidRPr="00897EE3">
              <w:t>C01</w:t>
            </w:r>
          </w:p>
        </w:tc>
        <w:tc>
          <w:tcPr>
            <w:tcW w:w="700" w:type="pct"/>
          </w:tcPr>
          <w:p w14:paraId="5F36ED2D" w14:textId="77777777" w:rsidR="003B5C40" w:rsidRPr="00897EE3" w:rsidRDefault="003B5C40" w:rsidP="00793586"/>
        </w:tc>
        <w:tc>
          <w:tcPr>
            <w:tcW w:w="899" w:type="pct"/>
          </w:tcPr>
          <w:p w14:paraId="5935C75D" w14:textId="77777777" w:rsidR="003B5C40" w:rsidRPr="00897EE3" w:rsidRDefault="003B5C40" w:rsidP="00793586">
            <w:r w:rsidRPr="00897EE3">
              <w:t>Direct</w:t>
            </w:r>
          </w:p>
        </w:tc>
        <w:tc>
          <w:tcPr>
            <w:tcW w:w="1125" w:type="pct"/>
          </w:tcPr>
          <w:p w14:paraId="7F2E29D3" w14:textId="77777777" w:rsidR="003B5C40" w:rsidRPr="00897EE3" w:rsidRDefault="003B5C40" w:rsidP="00793586">
            <w:r w:rsidRPr="00897EE3">
              <w:t>-</w:t>
            </w:r>
          </w:p>
        </w:tc>
        <w:tc>
          <w:tcPr>
            <w:tcW w:w="482" w:type="pct"/>
          </w:tcPr>
          <w:p w14:paraId="29078B33" w14:textId="77777777" w:rsidR="003B5C40" w:rsidRPr="00897EE3" w:rsidRDefault="003B5C40" w:rsidP="00793586">
            <w:r w:rsidRPr="00897EE3">
              <w:t>-</w:t>
            </w:r>
          </w:p>
        </w:tc>
        <w:tc>
          <w:tcPr>
            <w:tcW w:w="767" w:type="pct"/>
          </w:tcPr>
          <w:p w14:paraId="2173EDA2" w14:textId="77777777" w:rsidR="003B5C40" w:rsidRPr="00897EE3" w:rsidRDefault="003B5C40" w:rsidP="00793586">
            <w:r w:rsidRPr="00897EE3">
              <w:t>-</w:t>
            </w:r>
          </w:p>
        </w:tc>
      </w:tr>
      <w:tr w:rsidR="003B5C40" w:rsidRPr="007E18C1" w14:paraId="4A81DFE4" w14:textId="77777777" w:rsidTr="00793586">
        <w:tc>
          <w:tcPr>
            <w:tcW w:w="473" w:type="pct"/>
            <w:vAlign w:val="center"/>
          </w:tcPr>
          <w:p w14:paraId="255404A4" w14:textId="77777777" w:rsidR="003B5C40" w:rsidRPr="00897EE3" w:rsidRDefault="003B5C40" w:rsidP="00793586">
            <w:pPr>
              <w:rPr>
                <w:b/>
                <w:bCs/>
              </w:rPr>
            </w:pPr>
            <w:r w:rsidRPr="00897EE3">
              <w:rPr>
                <w:rFonts w:eastAsia="MS PGothic"/>
                <w:b/>
                <w:bCs/>
                <w:color w:val="000000"/>
              </w:rPr>
              <w:t>9</w:t>
            </w:r>
          </w:p>
        </w:tc>
        <w:tc>
          <w:tcPr>
            <w:tcW w:w="554" w:type="pct"/>
          </w:tcPr>
          <w:p w14:paraId="2342D3EF" w14:textId="77777777" w:rsidR="003B5C40" w:rsidRPr="00897EE3" w:rsidRDefault="003B5C40" w:rsidP="00793586">
            <w:r w:rsidRPr="00897EE3">
              <w:t>C17</w:t>
            </w:r>
          </w:p>
        </w:tc>
        <w:tc>
          <w:tcPr>
            <w:tcW w:w="700" w:type="pct"/>
          </w:tcPr>
          <w:p w14:paraId="55C92ED2" w14:textId="77777777" w:rsidR="003B5C40" w:rsidRPr="00897EE3" w:rsidRDefault="003B5C40" w:rsidP="00793586"/>
        </w:tc>
        <w:tc>
          <w:tcPr>
            <w:tcW w:w="899" w:type="pct"/>
          </w:tcPr>
          <w:p w14:paraId="22161491" w14:textId="77777777" w:rsidR="003B5C40" w:rsidRPr="00897EE3" w:rsidRDefault="003B5C40" w:rsidP="00793586">
            <w:r w:rsidRPr="00897EE3">
              <w:t>EVS</w:t>
            </w:r>
          </w:p>
        </w:tc>
        <w:tc>
          <w:tcPr>
            <w:tcW w:w="1125" w:type="pct"/>
          </w:tcPr>
          <w:p w14:paraId="441FD631" w14:textId="77777777" w:rsidR="003B5C40" w:rsidRPr="00897EE3" w:rsidRDefault="003B5C40" w:rsidP="00793586">
            <w:r w:rsidRPr="00897EE3">
              <w:t>13.2</w:t>
            </w:r>
          </w:p>
        </w:tc>
        <w:tc>
          <w:tcPr>
            <w:tcW w:w="482" w:type="pct"/>
          </w:tcPr>
          <w:p w14:paraId="1468F5A3" w14:textId="77777777" w:rsidR="003B5C40" w:rsidRPr="00897EE3" w:rsidRDefault="003B5C40" w:rsidP="00793586">
            <w:r w:rsidRPr="00897EE3">
              <w:t>Off</w:t>
            </w:r>
          </w:p>
        </w:tc>
        <w:tc>
          <w:tcPr>
            <w:tcW w:w="767" w:type="pct"/>
          </w:tcPr>
          <w:p w14:paraId="19A42DE8" w14:textId="77777777" w:rsidR="003B5C40" w:rsidRPr="00897EE3" w:rsidRDefault="003B5C40" w:rsidP="00793586">
            <w:r w:rsidRPr="00897EE3">
              <w:t>5</w:t>
            </w:r>
          </w:p>
        </w:tc>
      </w:tr>
      <w:tr w:rsidR="003B5C40" w:rsidRPr="007E18C1" w14:paraId="64F8547F" w14:textId="77777777" w:rsidTr="00793586">
        <w:tc>
          <w:tcPr>
            <w:tcW w:w="473" w:type="pct"/>
            <w:vAlign w:val="center"/>
          </w:tcPr>
          <w:p w14:paraId="73771A06" w14:textId="77777777" w:rsidR="003B5C40" w:rsidRPr="00897EE3" w:rsidRDefault="003B5C40" w:rsidP="00793586">
            <w:pPr>
              <w:rPr>
                <w:b/>
                <w:bCs/>
              </w:rPr>
            </w:pPr>
            <w:r w:rsidRPr="00897EE3">
              <w:rPr>
                <w:rFonts w:eastAsia="MS PGothic"/>
                <w:b/>
                <w:bCs/>
                <w:color w:val="000000"/>
              </w:rPr>
              <w:t>10</w:t>
            </w:r>
          </w:p>
        </w:tc>
        <w:tc>
          <w:tcPr>
            <w:tcW w:w="554" w:type="pct"/>
          </w:tcPr>
          <w:p w14:paraId="3B2E3D1C" w14:textId="77777777" w:rsidR="003B5C40" w:rsidRPr="00897EE3" w:rsidRDefault="003B5C40" w:rsidP="00793586">
            <w:r w:rsidRPr="00897EE3">
              <w:t>C06</w:t>
            </w:r>
          </w:p>
        </w:tc>
        <w:tc>
          <w:tcPr>
            <w:tcW w:w="700" w:type="pct"/>
          </w:tcPr>
          <w:p w14:paraId="77EB286B" w14:textId="77777777" w:rsidR="003B5C40" w:rsidRPr="00897EE3" w:rsidRDefault="003B5C40" w:rsidP="00793586"/>
        </w:tc>
        <w:tc>
          <w:tcPr>
            <w:tcW w:w="899" w:type="pct"/>
          </w:tcPr>
          <w:p w14:paraId="137A9B7E" w14:textId="77777777" w:rsidR="003B5C40" w:rsidRPr="00897EE3" w:rsidRDefault="003B5C40" w:rsidP="00793586">
            <w:r w:rsidRPr="00897EE3">
              <w:t>MNRU 47</w:t>
            </w:r>
          </w:p>
        </w:tc>
        <w:tc>
          <w:tcPr>
            <w:tcW w:w="1125" w:type="pct"/>
          </w:tcPr>
          <w:p w14:paraId="61ABE599" w14:textId="77777777" w:rsidR="003B5C40" w:rsidRPr="00897EE3" w:rsidRDefault="003B5C40" w:rsidP="00793586">
            <w:r w:rsidRPr="00897EE3">
              <w:t>-</w:t>
            </w:r>
          </w:p>
        </w:tc>
        <w:tc>
          <w:tcPr>
            <w:tcW w:w="482" w:type="pct"/>
          </w:tcPr>
          <w:p w14:paraId="1A93FA99" w14:textId="77777777" w:rsidR="003B5C40" w:rsidRPr="00897EE3" w:rsidRDefault="003B5C40" w:rsidP="00793586">
            <w:r w:rsidRPr="00897EE3">
              <w:t>-</w:t>
            </w:r>
          </w:p>
        </w:tc>
        <w:tc>
          <w:tcPr>
            <w:tcW w:w="767" w:type="pct"/>
          </w:tcPr>
          <w:p w14:paraId="3A017528" w14:textId="77777777" w:rsidR="003B5C40" w:rsidRPr="00897EE3" w:rsidRDefault="003B5C40" w:rsidP="00793586">
            <w:r w:rsidRPr="00897EE3">
              <w:t>-</w:t>
            </w:r>
          </w:p>
        </w:tc>
      </w:tr>
      <w:tr w:rsidR="003B5C40" w:rsidRPr="007E18C1" w14:paraId="63B49FAE" w14:textId="77777777" w:rsidTr="00793586">
        <w:tc>
          <w:tcPr>
            <w:tcW w:w="473" w:type="pct"/>
            <w:vAlign w:val="center"/>
          </w:tcPr>
          <w:p w14:paraId="25CE8B97" w14:textId="77777777" w:rsidR="003B5C40" w:rsidRPr="00897EE3" w:rsidRDefault="003B5C40" w:rsidP="00793586">
            <w:pPr>
              <w:rPr>
                <w:b/>
                <w:bCs/>
              </w:rPr>
            </w:pPr>
            <w:r w:rsidRPr="00897EE3">
              <w:rPr>
                <w:rFonts w:eastAsia="MS PGothic"/>
                <w:b/>
                <w:bCs/>
                <w:color w:val="000000"/>
              </w:rPr>
              <w:t>11</w:t>
            </w:r>
          </w:p>
        </w:tc>
        <w:tc>
          <w:tcPr>
            <w:tcW w:w="554" w:type="pct"/>
          </w:tcPr>
          <w:p w14:paraId="7FCDF891" w14:textId="77777777" w:rsidR="003B5C40" w:rsidRPr="00897EE3" w:rsidRDefault="003B5C40" w:rsidP="00793586">
            <w:r w:rsidRPr="00897EE3">
              <w:t>C23</w:t>
            </w:r>
          </w:p>
        </w:tc>
        <w:tc>
          <w:tcPr>
            <w:tcW w:w="700" w:type="pct"/>
          </w:tcPr>
          <w:p w14:paraId="1BC5D547" w14:textId="77777777" w:rsidR="003B5C40" w:rsidRPr="00897EE3" w:rsidRDefault="003B5C40" w:rsidP="00793586"/>
        </w:tc>
        <w:tc>
          <w:tcPr>
            <w:tcW w:w="899" w:type="pct"/>
          </w:tcPr>
          <w:p w14:paraId="0F93CF5A" w14:textId="77777777" w:rsidR="003B5C40" w:rsidRPr="00897EE3" w:rsidRDefault="003B5C40" w:rsidP="00793586">
            <w:r w:rsidRPr="00897EE3">
              <w:t>EVS</w:t>
            </w:r>
          </w:p>
        </w:tc>
        <w:tc>
          <w:tcPr>
            <w:tcW w:w="1125" w:type="pct"/>
          </w:tcPr>
          <w:p w14:paraId="348658E8" w14:textId="77777777" w:rsidR="003B5C40" w:rsidRPr="00897EE3" w:rsidRDefault="003B5C40" w:rsidP="00793586">
            <w:r w:rsidRPr="00897EE3">
              <w:t>24.4</w:t>
            </w:r>
          </w:p>
        </w:tc>
        <w:tc>
          <w:tcPr>
            <w:tcW w:w="482" w:type="pct"/>
          </w:tcPr>
          <w:p w14:paraId="210D9260" w14:textId="77777777" w:rsidR="003B5C40" w:rsidRPr="00897EE3" w:rsidRDefault="003B5C40" w:rsidP="00793586">
            <w:r w:rsidRPr="00897EE3">
              <w:t>On</w:t>
            </w:r>
          </w:p>
        </w:tc>
        <w:tc>
          <w:tcPr>
            <w:tcW w:w="767" w:type="pct"/>
          </w:tcPr>
          <w:p w14:paraId="20B53B67" w14:textId="77777777" w:rsidR="003B5C40" w:rsidRPr="00897EE3" w:rsidRDefault="003B5C40" w:rsidP="00793586">
            <w:r w:rsidRPr="00897EE3">
              <w:t>0</w:t>
            </w:r>
          </w:p>
        </w:tc>
      </w:tr>
      <w:tr w:rsidR="003B5C40" w:rsidRPr="007E18C1" w14:paraId="7415E83E" w14:textId="77777777" w:rsidTr="00793586">
        <w:tc>
          <w:tcPr>
            <w:tcW w:w="473" w:type="pct"/>
            <w:vAlign w:val="center"/>
          </w:tcPr>
          <w:p w14:paraId="235EB812" w14:textId="77777777" w:rsidR="003B5C40" w:rsidRPr="00897EE3" w:rsidRDefault="003B5C40" w:rsidP="00793586">
            <w:pPr>
              <w:rPr>
                <w:b/>
                <w:bCs/>
              </w:rPr>
            </w:pPr>
            <w:r w:rsidRPr="00897EE3">
              <w:rPr>
                <w:rFonts w:eastAsia="MS PGothic"/>
                <w:b/>
                <w:bCs/>
                <w:color w:val="000000"/>
              </w:rPr>
              <w:t>12</w:t>
            </w:r>
          </w:p>
        </w:tc>
        <w:tc>
          <w:tcPr>
            <w:tcW w:w="554" w:type="pct"/>
          </w:tcPr>
          <w:p w14:paraId="03C84690" w14:textId="77777777" w:rsidR="003B5C40" w:rsidRPr="00897EE3" w:rsidRDefault="003B5C40" w:rsidP="00793586">
            <w:r w:rsidRPr="00897EE3">
              <w:t>C07</w:t>
            </w:r>
          </w:p>
        </w:tc>
        <w:tc>
          <w:tcPr>
            <w:tcW w:w="700" w:type="pct"/>
          </w:tcPr>
          <w:p w14:paraId="3547A262" w14:textId="77777777" w:rsidR="003B5C40" w:rsidRPr="00897EE3" w:rsidRDefault="003B5C40" w:rsidP="00793586"/>
        </w:tc>
        <w:tc>
          <w:tcPr>
            <w:tcW w:w="899" w:type="pct"/>
          </w:tcPr>
          <w:p w14:paraId="182D598E" w14:textId="77777777" w:rsidR="003B5C40" w:rsidRPr="00897EE3" w:rsidRDefault="003B5C40" w:rsidP="00793586">
            <w:r w:rsidRPr="00897EE3">
              <w:t>ESDRU 0.1</w:t>
            </w:r>
          </w:p>
        </w:tc>
        <w:tc>
          <w:tcPr>
            <w:tcW w:w="1125" w:type="pct"/>
          </w:tcPr>
          <w:p w14:paraId="1ED148CC" w14:textId="77777777" w:rsidR="003B5C40" w:rsidRPr="00897EE3" w:rsidRDefault="003B5C40" w:rsidP="00793586">
            <w:r w:rsidRPr="00897EE3">
              <w:t>-</w:t>
            </w:r>
          </w:p>
        </w:tc>
        <w:tc>
          <w:tcPr>
            <w:tcW w:w="482" w:type="pct"/>
          </w:tcPr>
          <w:p w14:paraId="5DE27407" w14:textId="77777777" w:rsidR="003B5C40" w:rsidRPr="00897EE3" w:rsidRDefault="003B5C40" w:rsidP="00793586">
            <w:r w:rsidRPr="00897EE3">
              <w:t>-</w:t>
            </w:r>
          </w:p>
        </w:tc>
        <w:tc>
          <w:tcPr>
            <w:tcW w:w="767" w:type="pct"/>
          </w:tcPr>
          <w:p w14:paraId="538A1A0B" w14:textId="77777777" w:rsidR="003B5C40" w:rsidRPr="00897EE3" w:rsidRDefault="003B5C40" w:rsidP="00793586">
            <w:r w:rsidRPr="00897EE3">
              <w:t>-</w:t>
            </w:r>
          </w:p>
        </w:tc>
      </w:tr>
    </w:tbl>
    <w:p w14:paraId="077B80F9" w14:textId="77777777" w:rsidR="003B5C40" w:rsidRPr="00897EE3" w:rsidRDefault="003B5C40" w:rsidP="003B5C40"/>
    <w:p w14:paraId="280F79E5" w14:textId="77777777" w:rsidR="003B5C40" w:rsidRPr="00897EE3" w:rsidRDefault="003B5C40" w:rsidP="003B5C40">
      <w:pPr>
        <w:pStyle w:val="TH"/>
      </w:pPr>
      <w:r w:rsidRPr="00897EE3">
        <w:t>Table</w:t>
      </w:r>
      <w:r w:rsidRPr="00897EE3">
        <w:rPr>
          <w:rFonts w:hint="eastAsia"/>
        </w:rPr>
        <w:t xml:space="preserve"> </w:t>
      </w:r>
      <w:r w:rsidRPr="00897EE3">
        <w:t xml:space="preserve">C.6-3 Test </w:t>
      </w:r>
      <w:r w:rsidRPr="00897EE3">
        <w:rPr>
          <w:rFonts w:hint="eastAsia"/>
        </w:rPr>
        <w:t>c</w:t>
      </w:r>
      <w:r w:rsidRPr="00897EE3">
        <w:t xml:space="preserve">onditions for Experiment P800-6 </w:t>
      </w:r>
    </w:p>
    <w:tbl>
      <w:tblPr>
        <w:tblStyle w:val="TableGrid"/>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c>
          <w:tcPr>
            <w:tcW w:w="521" w:type="pct"/>
          </w:tcPr>
          <w:p w14:paraId="74C40AD3" w14:textId="77777777" w:rsidR="003B5C40" w:rsidRPr="00897EE3" w:rsidRDefault="003B5C40" w:rsidP="00793586">
            <w:pPr>
              <w:rPr>
                <w:sz w:val="18"/>
                <w:szCs w:val="18"/>
              </w:rPr>
            </w:pPr>
            <w:r w:rsidRPr="00897EE3">
              <w:rPr>
                <w:sz w:val="18"/>
                <w:szCs w:val="18"/>
              </w:rPr>
              <w:t>Label</w:t>
            </w:r>
          </w:p>
        </w:tc>
        <w:tc>
          <w:tcPr>
            <w:tcW w:w="811" w:type="pct"/>
          </w:tcPr>
          <w:p w14:paraId="1FE0292E" w14:textId="77777777" w:rsidR="003B5C40" w:rsidRPr="00897EE3" w:rsidRDefault="003B5C40" w:rsidP="00793586">
            <w:pPr>
              <w:rPr>
                <w:b/>
                <w:bCs/>
                <w:sz w:val="18"/>
                <w:szCs w:val="18"/>
              </w:rPr>
            </w:pPr>
            <w:r w:rsidRPr="00897EE3">
              <w:rPr>
                <w:b/>
                <w:bCs/>
                <w:sz w:val="18"/>
                <w:szCs w:val="18"/>
              </w:rPr>
              <w:t>Condition</w:t>
            </w:r>
          </w:p>
        </w:tc>
        <w:tc>
          <w:tcPr>
            <w:tcW w:w="1014" w:type="pct"/>
          </w:tcPr>
          <w:p w14:paraId="75988C2B" w14:textId="77777777" w:rsidR="003B5C40" w:rsidRPr="00897EE3" w:rsidRDefault="003B5C40" w:rsidP="00793586">
            <w:pPr>
              <w:rPr>
                <w:b/>
                <w:bCs/>
                <w:sz w:val="18"/>
                <w:szCs w:val="18"/>
              </w:rPr>
            </w:pPr>
            <w:r w:rsidRPr="00897EE3">
              <w:rPr>
                <w:b/>
                <w:bCs/>
                <w:sz w:val="18"/>
                <w:szCs w:val="18"/>
              </w:rPr>
              <w:t>Bitrate [kb/s]</w:t>
            </w:r>
          </w:p>
        </w:tc>
        <w:tc>
          <w:tcPr>
            <w:tcW w:w="434" w:type="pct"/>
          </w:tcPr>
          <w:p w14:paraId="7846523E" w14:textId="77777777" w:rsidR="003B5C40" w:rsidRPr="00897EE3" w:rsidRDefault="003B5C40" w:rsidP="00793586">
            <w:pPr>
              <w:rPr>
                <w:b/>
                <w:bCs/>
                <w:sz w:val="18"/>
                <w:szCs w:val="18"/>
              </w:rPr>
            </w:pPr>
            <w:r w:rsidRPr="00897EE3">
              <w:rPr>
                <w:b/>
                <w:bCs/>
                <w:sz w:val="18"/>
                <w:szCs w:val="18"/>
              </w:rPr>
              <w:t>DTX</w:t>
            </w:r>
          </w:p>
        </w:tc>
        <w:tc>
          <w:tcPr>
            <w:tcW w:w="693" w:type="pct"/>
          </w:tcPr>
          <w:p w14:paraId="3CCE01B2" w14:textId="77777777" w:rsidR="003B5C40" w:rsidRPr="00897EE3" w:rsidRDefault="003B5C40" w:rsidP="00793586">
            <w:pPr>
              <w:rPr>
                <w:b/>
                <w:bCs/>
                <w:sz w:val="18"/>
                <w:szCs w:val="18"/>
              </w:rPr>
            </w:pPr>
            <w:r w:rsidRPr="00897EE3">
              <w:rPr>
                <w:b/>
                <w:bCs/>
                <w:sz w:val="18"/>
                <w:szCs w:val="18"/>
              </w:rPr>
              <w:t>FER [%]</w:t>
            </w:r>
          </w:p>
        </w:tc>
        <w:tc>
          <w:tcPr>
            <w:tcW w:w="1053" w:type="pct"/>
          </w:tcPr>
          <w:p w14:paraId="4623D62A" w14:textId="77777777" w:rsidR="003B5C40" w:rsidRPr="00897EE3" w:rsidRDefault="003B5C40" w:rsidP="00793586">
            <w:pPr>
              <w:rPr>
                <w:b/>
                <w:bCs/>
                <w:sz w:val="18"/>
                <w:szCs w:val="18"/>
              </w:rPr>
            </w:pPr>
            <w:r w:rsidRPr="00897EE3">
              <w:rPr>
                <w:b/>
                <w:bCs/>
                <w:sz w:val="18"/>
                <w:szCs w:val="18"/>
              </w:rPr>
              <w:t>Ref condition</w:t>
            </w:r>
          </w:p>
        </w:tc>
        <w:tc>
          <w:tcPr>
            <w:tcW w:w="474" w:type="pct"/>
          </w:tcPr>
          <w:p w14:paraId="67DBF48E" w14:textId="77777777" w:rsidR="003B5C40" w:rsidRPr="00897EE3" w:rsidRDefault="003B5C40" w:rsidP="00793586">
            <w:pPr>
              <w:rPr>
                <w:b/>
                <w:bCs/>
                <w:sz w:val="18"/>
                <w:szCs w:val="18"/>
              </w:rPr>
            </w:pPr>
            <w:r w:rsidRPr="00897EE3">
              <w:rPr>
                <w:b/>
                <w:bCs/>
                <w:sz w:val="18"/>
                <w:szCs w:val="18"/>
              </w:rPr>
              <w:t>ToR</w:t>
            </w:r>
          </w:p>
        </w:tc>
      </w:tr>
      <w:tr w:rsidR="003B5C40" w:rsidRPr="007E18C1" w14:paraId="4D71256A" w14:textId="77777777" w:rsidTr="00793586">
        <w:tc>
          <w:tcPr>
            <w:tcW w:w="521" w:type="pct"/>
            <w:vAlign w:val="center"/>
          </w:tcPr>
          <w:p w14:paraId="02E0B108" w14:textId="77777777" w:rsidR="003B5C40" w:rsidRPr="00897EE3" w:rsidRDefault="003B5C40" w:rsidP="00793586">
            <w:pPr>
              <w:rPr>
                <w:b/>
                <w:bCs/>
                <w:sz w:val="18"/>
                <w:szCs w:val="18"/>
              </w:rPr>
            </w:pPr>
            <w:r w:rsidRPr="00897EE3">
              <w:rPr>
                <w:b/>
                <w:bCs/>
                <w:sz w:val="18"/>
                <w:szCs w:val="18"/>
              </w:rPr>
              <w:t>C01</w:t>
            </w:r>
          </w:p>
        </w:tc>
        <w:tc>
          <w:tcPr>
            <w:tcW w:w="811" w:type="pct"/>
          </w:tcPr>
          <w:p w14:paraId="00F43256" w14:textId="77777777" w:rsidR="003B5C40" w:rsidRPr="00897EE3" w:rsidRDefault="003B5C40" w:rsidP="00793586">
            <w:pPr>
              <w:rPr>
                <w:bCs/>
                <w:sz w:val="18"/>
                <w:szCs w:val="18"/>
              </w:rPr>
            </w:pPr>
            <w:r w:rsidRPr="00897EE3">
              <w:rPr>
                <w:bCs/>
                <w:sz w:val="18"/>
                <w:szCs w:val="18"/>
              </w:rPr>
              <w:t>Direct</w:t>
            </w:r>
          </w:p>
        </w:tc>
        <w:tc>
          <w:tcPr>
            <w:tcW w:w="1014" w:type="pct"/>
          </w:tcPr>
          <w:p w14:paraId="333BCA16" w14:textId="77777777" w:rsidR="003B5C40" w:rsidRPr="00897EE3" w:rsidRDefault="003B5C40" w:rsidP="00793586">
            <w:pPr>
              <w:rPr>
                <w:bCs/>
                <w:sz w:val="18"/>
                <w:szCs w:val="18"/>
              </w:rPr>
            </w:pPr>
          </w:p>
        </w:tc>
        <w:tc>
          <w:tcPr>
            <w:tcW w:w="434" w:type="pct"/>
          </w:tcPr>
          <w:p w14:paraId="17C48B5A" w14:textId="77777777" w:rsidR="003B5C40" w:rsidRPr="00897EE3" w:rsidRDefault="003B5C40" w:rsidP="00793586">
            <w:pPr>
              <w:rPr>
                <w:bCs/>
                <w:sz w:val="18"/>
                <w:szCs w:val="18"/>
              </w:rPr>
            </w:pPr>
            <w:r w:rsidRPr="00897EE3">
              <w:rPr>
                <w:bCs/>
                <w:sz w:val="18"/>
                <w:szCs w:val="18"/>
              </w:rPr>
              <w:t>-</w:t>
            </w:r>
          </w:p>
        </w:tc>
        <w:tc>
          <w:tcPr>
            <w:tcW w:w="693" w:type="pct"/>
          </w:tcPr>
          <w:p w14:paraId="6A22A880" w14:textId="77777777" w:rsidR="003B5C40" w:rsidRPr="00897EE3" w:rsidRDefault="003B5C40" w:rsidP="00793586">
            <w:pPr>
              <w:rPr>
                <w:bCs/>
                <w:sz w:val="18"/>
                <w:szCs w:val="18"/>
              </w:rPr>
            </w:pPr>
            <w:r w:rsidRPr="00897EE3">
              <w:rPr>
                <w:bCs/>
                <w:sz w:val="18"/>
                <w:szCs w:val="18"/>
              </w:rPr>
              <w:t>-</w:t>
            </w:r>
          </w:p>
        </w:tc>
        <w:tc>
          <w:tcPr>
            <w:tcW w:w="1053" w:type="pct"/>
          </w:tcPr>
          <w:p w14:paraId="4EA7282A" w14:textId="77777777" w:rsidR="003B5C40" w:rsidRPr="00897EE3" w:rsidRDefault="003B5C40" w:rsidP="00793586">
            <w:pPr>
              <w:rPr>
                <w:bCs/>
                <w:sz w:val="18"/>
                <w:szCs w:val="18"/>
              </w:rPr>
            </w:pPr>
            <w:r w:rsidRPr="00897EE3">
              <w:rPr>
                <w:bCs/>
                <w:sz w:val="18"/>
                <w:szCs w:val="18"/>
              </w:rPr>
              <w:t>-</w:t>
            </w:r>
          </w:p>
        </w:tc>
        <w:tc>
          <w:tcPr>
            <w:tcW w:w="474" w:type="pct"/>
          </w:tcPr>
          <w:p w14:paraId="7DBCC226" w14:textId="77777777" w:rsidR="003B5C40" w:rsidRPr="00897EE3" w:rsidRDefault="003B5C40" w:rsidP="00793586">
            <w:pPr>
              <w:rPr>
                <w:bCs/>
                <w:sz w:val="18"/>
                <w:szCs w:val="18"/>
              </w:rPr>
            </w:pPr>
            <w:r w:rsidRPr="00897EE3">
              <w:rPr>
                <w:bCs/>
                <w:sz w:val="18"/>
                <w:szCs w:val="18"/>
              </w:rPr>
              <w:t>-</w:t>
            </w:r>
          </w:p>
        </w:tc>
      </w:tr>
      <w:tr w:rsidR="003B5C40" w:rsidRPr="007E18C1" w14:paraId="152BD066" w14:textId="77777777" w:rsidTr="00793586">
        <w:tc>
          <w:tcPr>
            <w:tcW w:w="521" w:type="pct"/>
            <w:vAlign w:val="center"/>
          </w:tcPr>
          <w:p w14:paraId="08B525DC" w14:textId="77777777" w:rsidR="003B5C40" w:rsidRPr="00897EE3" w:rsidRDefault="003B5C40" w:rsidP="00793586">
            <w:pPr>
              <w:rPr>
                <w:b/>
                <w:bCs/>
                <w:sz w:val="18"/>
                <w:szCs w:val="18"/>
              </w:rPr>
            </w:pPr>
            <w:r w:rsidRPr="00897EE3">
              <w:rPr>
                <w:b/>
                <w:bCs/>
                <w:sz w:val="18"/>
                <w:szCs w:val="18"/>
              </w:rPr>
              <w:t>C02</w:t>
            </w:r>
          </w:p>
        </w:tc>
        <w:tc>
          <w:tcPr>
            <w:tcW w:w="811" w:type="pct"/>
          </w:tcPr>
          <w:p w14:paraId="287A0DF0" w14:textId="77777777" w:rsidR="003B5C40" w:rsidRPr="00897EE3" w:rsidRDefault="003B5C40" w:rsidP="00793586">
            <w:pPr>
              <w:rPr>
                <w:bCs/>
                <w:sz w:val="18"/>
                <w:szCs w:val="18"/>
              </w:rPr>
            </w:pPr>
            <w:r w:rsidRPr="00897EE3">
              <w:rPr>
                <w:bCs/>
                <w:sz w:val="18"/>
                <w:szCs w:val="18"/>
              </w:rPr>
              <w:t>MNRU 15</w:t>
            </w:r>
          </w:p>
        </w:tc>
        <w:tc>
          <w:tcPr>
            <w:tcW w:w="1014" w:type="pct"/>
          </w:tcPr>
          <w:p w14:paraId="6D757FAF" w14:textId="77777777" w:rsidR="003B5C40" w:rsidRPr="00897EE3" w:rsidRDefault="003B5C40" w:rsidP="00793586">
            <w:pPr>
              <w:rPr>
                <w:bCs/>
                <w:sz w:val="18"/>
                <w:szCs w:val="18"/>
              </w:rPr>
            </w:pPr>
          </w:p>
        </w:tc>
        <w:tc>
          <w:tcPr>
            <w:tcW w:w="434" w:type="pct"/>
          </w:tcPr>
          <w:p w14:paraId="4FB05210" w14:textId="77777777" w:rsidR="003B5C40" w:rsidRPr="00897EE3" w:rsidRDefault="003B5C40" w:rsidP="00793586">
            <w:pPr>
              <w:rPr>
                <w:bCs/>
                <w:sz w:val="18"/>
                <w:szCs w:val="18"/>
              </w:rPr>
            </w:pPr>
            <w:r w:rsidRPr="00897EE3">
              <w:rPr>
                <w:bCs/>
                <w:sz w:val="18"/>
                <w:szCs w:val="18"/>
              </w:rPr>
              <w:t>-</w:t>
            </w:r>
          </w:p>
        </w:tc>
        <w:tc>
          <w:tcPr>
            <w:tcW w:w="693" w:type="pct"/>
          </w:tcPr>
          <w:p w14:paraId="3A490276" w14:textId="77777777" w:rsidR="003B5C40" w:rsidRPr="00897EE3" w:rsidRDefault="003B5C40" w:rsidP="00793586">
            <w:pPr>
              <w:rPr>
                <w:bCs/>
                <w:sz w:val="18"/>
                <w:szCs w:val="18"/>
              </w:rPr>
            </w:pPr>
            <w:r w:rsidRPr="00897EE3">
              <w:rPr>
                <w:bCs/>
                <w:sz w:val="18"/>
                <w:szCs w:val="18"/>
              </w:rPr>
              <w:t>-</w:t>
            </w:r>
          </w:p>
        </w:tc>
        <w:tc>
          <w:tcPr>
            <w:tcW w:w="1053" w:type="pct"/>
          </w:tcPr>
          <w:p w14:paraId="1DF029C2" w14:textId="77777777" w:rsidR="003B5C40" w:rsidRPr="00897EE3" w:rsidRDefault="003B5C40" w:rsidP="00793586">
            <w:pPr>
              <w:rPr>
                <w:bCs/>
                <w:sz w:val="18"/>
                <w:szCs w:val="18"/>
              </w:rPr>
            </w:pPr>
            <w:r w:rsidRPr="00897EE3">
              <w:rPr>
                <w:bCs/>
                <w:sz w:val="18"/>
                <w:szCs w:val="18"/>
              </w:rPr>
              <w:t>-</w:t>
            </w:r>
          </w:p>
        </w:tc>
        <w:tc>
          <w:tcPr>
            <w:tcW w:w="474" w:type="pct"/>
          </w:tcPr>
          <w:p w14:paraId="217EB67E" w14:textId="77777777" w:rsidR="003B5C40" w:rsidRPr="00897EE3" w:rsidRDefault="003B5C40" w:rsidP="00793586">
            <w:pPr>
              <w:rPr>
                <w:bCs/>
                <w:sz w:val="18"/>
                <w:szCs w:val="18"/>
              </w:rPr>
            </w:pPr>
            <w:r w:rsidRPr="00897EE3">
              <w:rPr>
                <w:bCs/>
                <w:sz w:val="18"/>
                <w:szCs w:val="18"/>
              </w:rPr>
              <w:t>-</w:t>
            </w:r>
          </w:p>
        </w:tc>
      </w:tr>
      <w:tr w:rsidR="003B5C40" w:rsidRPr="007E18C1" w14:paraId="342DAF08" w14:textId="77777777" w:rsidTr="00793586">
        <w:tc>
          <w:tcPr>
            <w:tcW w:w="521" w:type="pct"/>
            <w:vAlign w:val="center"/>
          </w:tcPr>
          <w:p w14:paraId="4CE69D9D" w14:textId="77777777" w:rsidR="003B5C40" w:rsidRPr="00897EE3" w:rsidRDefault="003B5C40" w:rsidP="00793586">
            <w:pPr>
              <w:rPr>
                <w:b/>
                <w:bCs/>
                <w:sz w:val="18"/>
                <w:szCs w:val="18"/>
              </w:rPr>
            </w:pPr>
            <w:r w:rsidRPr="00897EE3">
              <w:rPr>
                <w:b/>
                <w:bCs/>
                <w:sz w:val="18"/>
                <w:szCs w:val="18"/>
              </w:rPr>
              <w:t>C03</w:t>
            </w:r>
          </w:p>
        </w:tc>
        <w:tc>
          <w:tcPr>
            <w:tcW w:w="811" w:type="pct"/>
          </w:tcPr>
          <w:p w14:paraId="46397197" w14:textId="77777777" w:rsidR="003B5C40" w:rsidRPr="00897EE3" w:rsidRDefault="003B5C40" w:rsidP="00793586">
            <w:pPr>
              <w:rPr>
                <w:bCs/>
                <w:sz w:val="18"/>
                <w:szCs w:val="18"/>
              </w:rPr>
            </w:pPr>
            <w:r w:rsidRPr="00897EE3">
              <w:rPr>
                <w:bCs/>
                <w:sz w:val="18"/>
                <w:szCs w:val="18"/>
              </w:rPr>
              <w:t>MNRU 23</w:t>
            </w:r>
          </w:p>
        </w:tc>
        <w:tc>
          <w:tcPr>
            <w:tcW w:w="1014" w:type="pct"/>
          </w:tcPr>
          <w:p w14:paraId="24C79ABA" w14:textId="77777777" w:rsidR="003B5C40" w:rsidRPr="00897EE3" w:rsidRDefault="003B5C40" w:rsidP="00793586">
            <w:pPr>
              <w:rPr>
                <w:bCs/>
                <w:sz w:val="18"/>
                <w:szCs w:val="18"/>
              </w:rPr>
            </w:pPr>
          </w:p>
        </w:tc>
        <w:tc>
          <w:tcPr>
            <w:tcW w:w="434" w:type="pct"/>
          </w:tcPr>
          <w:p w14:paraId="1887A87D" w14:textId="77777777" w:rsidR="003B5C40" w:rsidRPr="00897EE3" w:rsidRDefault="003B5C40" w:rsidP="00793586">
            <w:pPr>
              <w:rPr>
                <w:bCs/>
                <w:sz w:val="18"/>
                <w:szCs w:val="18"/>
              </w:rPr>
            </w:pPr>
            <w:r w:rsidRPr="00897EE3">
              <w:rPr>
                <w:bCs/>
                <w:sz w:val="18"/>
                <w:szCs w:val="18"/>
              </w:rPr>
              <w:t>-</w:t>
            </w:r>
          </w:p>
        </w:tc>
        <w:tc>
          <w:tcPr>
            <w:tcW w:w="693" w:type="pct"/>
          </w:tcPr>
          <w:p w14:paraId="275791DD" w14:textId="77777777" w:rsidR="003B5C40" w:rsidRPr="00897EE3" w:rsidRDefault="003B5C40" w:rsidP="00793586">
            <w:pPr>
              <w:rPr>
                <w:bCs/>
                <w:sz w:val="18"/>
                <w:szCs w:val="18"/>
              </w:rPr>
            </w:pPr>
            <w:r w:rsidRPr="00897EE3">
              <w:rPr>
                <w:bCs/>
                <w:sz w:val="18"/>
                <w:szCs w:val="18"/>
              </w:rPr>
              <w:t>-</w:t>
            </w:r>
          </w:p>
        </w:tc>
        <w:tc>
          <w:tcPr>
            <w:tcW w:w="1053" w:type="pct"/>
          </w:tcPr>
          <w:p w14:paraId="65838594" w14:textId="77777777" w:rsidR="003B5C40" w:rsidRPr="00897EE3" w:rsidRDefault="003B5C40" w:rsidP="00793586">
            <w:pPr>
              <w:rPr>
                <w:bCs/>
                <w:sz w:val="18"/>
                <w:szCs w:val="18"/>
              </w:rPr>
            </w:pPr>
            <w:r w:rsidRPr="00897EE3">
              <w:rPr>
                <w:bCs/>
                <w:sz w:val="18"/>
                <w:szCs w:val="18"/>
              </w:rPr>
              <w:t>-</w:t>
            </w:r>
          </w:p>
        </w:tc>
        <w:tc>
          <w:tcPr>
            <w:tcW w:w="474" w:type="pct"/>
          </w:tcPr>
          <w:p w14:paraId="01A864BF" w14:textId="77777777" w:rsidR="003B5C40" w:rsidRPr="00897EE3" w:rsidRDefault="003B5C40" w:rsidP="00793586">
            <w:pPr>
              <w:rPr>
                <w:bCs/>
                <w:sz w:val="18"/>
                <w:szCs w:val="18"/>
              </w:rPr>
            </w:pPr>
            <w:r w:rsidRPr="00897EE3">
              <w:rPr>
                <w:bCs/>
                <w:sz w:val="18"/>
                <w:szCs w:val="18"/>
              </w:rPr>
              <w:t>-</w:t>
            </w:r>
          </w:p>
        </w:tc>
      </w:tr>
      <w:tr w:rsidR="003B5C40" w:rsidRPr="007E18C1" w14:paraId="5A125E89" w14:textId="77777777" w:rsidTr="00793586">
        <w:tc>
          <w:tcPr>
            <w:tcW w:w="521" w:type="pct"/>
            <w:vAlign w:val="center"/>
          </w:tcPr>
          <w:p w14:paraId="57A08FDC" w14:textId="77777777" w:rsidR="003B5C40" w:rsidRPr="00897EE3" w:rsidRDefault="003B5C40" w:rsidP="00793586">
            <w:pPr>
              <w:rPr>
                <w:b/>
                <w:bCs/>
                <w:sz w:val="18"/>
                <w:szCs w:val="18"/>
              </w:rPr>
            </w:pPr>
            <w:r w:rsidRPr="00897EE3">
              <w:rPr>
                <w:b/>
                <w:bCs/>
                <w:sz w:val="18"/>
                <w:szCs w:val="18"/>
              </w:rPr>
              <w:t>C04</w:t>
            </w:r>
          </w:p>
        </w:tc>
        <w:tc>
          <w:tcPr>
            <w:tcW w:w="811" w:type="pct"/>
          </w:tcPr>
          <w:p w14:paraId="45BBDAFA" w14:textId="77777777" w:rsidR="003B5C40" w:rsidRPr="00897EE3" w:rsidRDefault="003B5C40" w:rsidP="00793586">
            <w:pPr>
              <w:rPr>
                <w:bCs/>
                <w:sz w:val="18"/>
                <w:szCs w:val="18"/>
              </w:rPr>
            </w:pPr>
            <w:r w:rsidRPr="00897EE3">
              <w:rPr>
                <w:bCs/>
                <w:sz w:val="18"/>
                <w:szCs w:val="18"/>
              </w:rPr>
              <w:t>MNRU 31</w:t>
            </w:r>
          </w:p>
        </w:tc>
        <w:tc>
          <w:tcPr>
            <w:tcW w:w="1014" w:type="pct"/>
          </w:tcPr>
          <w:p w14:paraId="52CC8834" w14:textId="77777777" w:rsidR="003B5C40" w:rsidRPr="00897EE3" w:rsidRDefault="003B5C40" w:rsidP="00793586">
            <w:pPr>
              <w:rPr>
                <w:bCs/>
                <w:sz w:val="18"/>
                <w:szCs w:val="18"/>
              </w:rPr>
            </w:pPr>
          </w:p>
        </w:tc>
        <w:tc>
          <w:tcPr>
            <w:tcW w:w="434" w:type="pct"/>
          </w:tcPr>
          <w:p w14:paraId="0B921580" w14:textId="77777777" w:rsidR="003B5C40" w:rsidRPr="00897EE3" w:rsidRDefault="003B5C40" w:rsidP="00793586">
            <w:pPr>
              <w:rPr>
                <w:bCs/>
                <w:sz w:val="18"/>
                <w:szCs w:val="18"/>
              </w:rPr>
            </w:pPr>
            <w:r w:rsidRPr="00897EE3">
              <w:rPr>
                <w:bCs/>
                <w:sz w:val="18"/>
                <w:szCs w:val="18"/>
              </w:rPr>
              <w:t>-</w:t>
            </w:r>
          </w:p>
        </w:tc>
        <w:tc>
          <w:tcPr>
            <w:tcW w:w="693" w:type="pct"/>
          </w:tcPr>
          <w:p w14:paraId="7E4F8479" w14:textId="77777777" w:rsidR="003B5C40" w:rsidRPr="00897EE3" w:rsidRDefault="003B5C40" w:rsidP="00793586">
            <w:pPr>
              <w:rPr>
                <w:bCs/>
                <w:sz w:val="18"/>
                <w:szCs w:val="18"/>
              </w:rPr>
            </w:pPr>
            <w:r w:rsidRPr="00897EE3">
              <w:rPr>
                <w:bCs/>
                <w:sz w:val="18"/>
                <w:szCs w:val="18"/>
              </w:rPr>
              <w:t>-</w:t>
            </w:r>
          </w:p>
        </w:tc>
        <w:tc>
          <w:tcPr>
            <w:tcW w:w="1053" w:type="pct"/>
          </w:tcPr>
          <w:p w14:paraId="4B99FFE8" w14:textId="77777777" w:rsidR="003B5C40" w:rsidRPr="00897EE3" w:rsidRDefault="003B5C40" w:rsidP="00793586">
            <w:pPr>
              <w:rPr>
                <w:bCs/>
                <w:sz w:val="18"/>
                <w:szCs w:val="18"/>
              </w:rPr>
            </w:pPr>
            <w:r w:rsidRPr="00897EE3">
              <w:rPr>
                <w:bCs/>
                <w:sz w:val="18"/>
                <w:szCs w:val="18"/>
              </w:rPr>
              <w:t>-</w:t>
            </w:r>
          </w:p>
        </w:tc>
        <w:tc>
          <w:tcPr>
            <w:tcW w:w="474" w:type="pct"/>
          </w:tcPr>
          <w:p w14:paraId="6DFB3AF9" w14:textId="77777777" w:rsidR="003B5C40" w:rsidRPr="00897EE3" w:rsidRDefault="003B5C40" w:rsidP="00793586">
            <w:pPr>
              <w:rPr>
                <w:bCs/>
                <w:sz w:val="18"/>
                <w:szCs w:val="18"/>
              </w:rPr>
            </w:pPr>
            <w:r w:rsidRPr="00897EE3">
              <w:rPr>
                <w:bCs/>
                <w:sz w:val="18"/>
                <w:szCs w:val="18"/>
              </w:rPr>
              <w:t>-</w:t>
            </w:r>
          </w:p>
        </w:tc>
      </w:tr>
      <w:tr w:rsidR="003B5C40" w:rsidRPr="007E18C1" w14:paraId="1EA509D5" w14:textId="77777777" w:rsidTr="00793586">
        <w:tc>
          <w:tcPr>
            <w:tcW w:w="521" w:type="pct"/>
            <w:vAlign w:val="center"/>
          </w:tcPr>
          <w:p w14:paraId="0DC1A62F" w14:textId="77777777" w:rsidR="003B5C40" w:rsidRPr="00897EE3" w:rsidRDefault="003B5C40" w:rsidP="00793586">
            <w:pPr>
              <w:rPr>
                <w:b/>
                <w:bCs/>
                <w:sz w:val="18"/>
                <w:szCs w:val="18"/>
              </w:rPr>
            </w:pPr>
            <w:r w:rsidRPr="00897EE3">
              <w:rPr>
                <w:b/>
                <w:bCs/>
                <w:sz w:val="18"/>
                <w:szCs w:val="18"/>
              </w:rPr>
              <w:t>C05</w:t>
            </w:r>
          </w:p>
        </w:tc>
        <w:tc>
          <w:tcPr>
            <w:tcW w:w="811" w:type="pct"/>
          </w:tcPr>
          <w:p w14:paraId="59110894" w14:textId="77777777" w:rsidR="003B5C40" w:rsidRPr="00897EE3" w:rsidRDefault="003B5C40" w:rsidP="00793586">
            <w:pPr>
              <w:rPr>
                <w:bCs/>
                <w:sz w:val="18"/>
                <w:szCs w:val="18"/>
              </w:rPr>
            </w:pPr>
            <w:r w:rsidRPr="00897EE3">
              <w:rPr>
                <w:bCs/>
                <w:sz w:val="18"/>
                <w:szCs w:val="18"/>
              </w:rPr>
              <w:t>MNRU 39</w:t>
            </w:r>
          </w:p>
        </w:tc>
        <w:tc>
          <w:tcPr>
            <w:tcW w:w="1014" w:type="pct"/>
          </w:tcPr>
          <w:p w14:paraId="7D82F5BF" w14:textId="77777777" w:rsidR="003B5C40" w:rsidRPr="00897EE3" w:rsidRDefault="003B5C40" w:rsidP="00793586">
            <w:pPr>
              <w:rPr>
                <w:bCs/>
                <w:sz w:val="18"/>
                <w:szCs w:val="18"/>
              </w:rPr>
            </w:pPr>
          </w:p>
        </w:tc>
        <w:tc>
          <w:tcPr>
            <w:tcW w:w="434" w:type="pct"/>
          </w:tcPr>
          <w:p w14:paraId="241A9461" w14:textId="77777777" w:rsidR="003B5C40" w:rsidRPr="00897EE3" w:rsidRDefault="003B5C40" w:rsidP="00793586">
            <w:pPr>
              <w:rPr>
                <w:bCs/>
                <w:sz w:val="18"/>
                <w:szCs w:val="18"/>
              </w:rPr>
            </w:pPr>
            <w:r w:rsidRPr="00897EE3">
              <w:rPr>
                <w:bCs/>
                <w:sz w:val="18"/>
                <w:szCs w:val="18"/>
              </w:rPr>
              <w:t>-</w:t>
            </w:r>
          </w:p>
        </w:tc>
        <w:tc>
          <w:tcPr>
            <w:tcW w:w="693" w:type="pct"/>
          </w:tcPr>
          <w:p w14:paraId="2ABB079C" w14:textId="77777777" w:rsidR="003B5C40" w:rsidRPr="00897EE3" w:rsidRDefault="003B5C40" w:rsidP="00793586">
            <w:pPr>
              <w:rPr>
                <w:bCs/>
                <w:sz w:val="18"/>
                <w:szCs w:val="18"/>
              </w:rPr>
            </w:pPr>
            <w:r w:rsidRPr="00897EE3">
              <w:rPr>
                <w:bCs/>
                <w:sz w:val="18"/>
                <w:szCs w:val="18"/>
              </w:rPr>
              <w:t>-</w:t>
            </w:r>
          </w:p>
        </w:tc>
        <w:tc>
          <w:tcPr>
            <w:tcW w:w="1053" w:type="pct"/>
          </w:tcPr>
          <w:p w14:paraId="641FB241" w14:textId="77777777" w:rsidR="003B5C40" w:rsidRPr="00897EE3" w:rsidRDefault="003B5C40" w:rsidP="00793586">
            <w:pPr>
              <w:rPr>
                <w:bCs/>
                <w:sz w:val="18"/>
                <w:szCs w:val="18"/>
              </w:rPr>
            </w:pPr>
            <w:r w:rsidRPr="00897EE3">
              <w:rPr>
                <w:bCs/>
                <w:sz w:val="18"/>
                <w:szCs w:val="18"/>
              </w:rPr>
              <w:t>-</w:t>
            </w:r>
          </w:p>
        </w:tc>
        <w:tc>
          <w:tcPr>
            <w:tcW w:w="474" w:type="pct"/>
          </w:tcPr>
          <w:p w14:paraId="2F064580" w14:textId="77777777" w:rsidR="003B5C40" w:rsidRPr="00897EE3" w:rsidRDefault="003B5C40" w:rsidP="00793586">
            <w:pPr>
              <w:rPr>
                <w:bCs/>
                <w:sz w:val="18"/>
                <w:szCs w:val="18"/>
              </w:rPr>
            </w:pPr>
            <w:r w:rsidRPr="00897EE3">
              <w:rPr>
                <w:bCs/>
                <w:sz w:val="18"/>
                <w:szCs w:val="18"/>
              </w:rPr>
              <w:t>-</w:t>
            </w:r>
          </w:p>
        </w:tc>
      </w:tr>
      <w:tr w:rsidR="003B5C40" w:rsidRPr="007E18C1" w14:paraId="26624BFE" w14:textId="77777777" w:rsidTr="00793586">
        <w:tc>
          <w:tcPr>
            <w:tcW w:w="521" w:type="pct"/>
            <w:vAlign w:val="center"/>
          </w:tcPr>
          <w:p w14:paraId="3C76EB0C" w14:textId="77777777" w:rsidR="003B5C40" w:rsidRPr="00897EE3" w:rsidRDefault="003B5C40" w:rsidP="00793586">
            <w:pPr>
              <w:rPr>
                <w:b/>
                <w:bCs/>
                <w:sz w:val="18"/>
                <w:szCs w:val="18"/>
              </w:rPr>
            </w:pPr>
            <w:r w:rsidRPr="00897EE3">
              <w:rPr>
                <w:b/>
                <w:bCs/>
                <w:sz w:val="18"/>
                <w:szCs w:val="18"/>
              </w:rPr>
              <w:t>C06</w:t>
            </w:r>
          </w:p>
        </w:tc>
        <w:tc>
          <w:tcPr>
            <w:tcW w:w="811" w:type="pct"/>
          </w:tcPr>
          <w:p w14:paraId="39240DD1" w14:textId="77777777" w:rsidR="003B5C40" w:rsidRPr="00897EE3" w:rsidRDefault="003B5C40" w:rsidP="00793586">
            <w:pPr>
              <w:rPr>
                <w:bCs/>
                <w:sz w:val="18"/>
                <w:szCs w:val="18"/>
              </w:rPr>
            </w:pPr>
            <w:r w:rsidRPr="00897EE3">
              <w:rPr>
                <w:bCs/>
                <w:sz w:val="18"/>
                <w:szCs w:val="18"/>
              </w:rPr>
              <w:t>MNRU 47</w:t>
            </w:r>
          </w:p>
        </w:tc>
        <w:tc>
          <w:tcPr>
            <w:tcW w:w="1014" w:type="pct"/>
          </w:tcPr>
          <w:p w14:paraId="3732D854" w14:textId="77777777" w:rsidR="003B5C40" w:rsidRPr="00897EE3" w:rsidRDefault="003B5C40" w:rsidP="00793586">
            <w:pPr>
              <w:rPr>
                <w:bCs/>
                <w:sz w:val="18"/>
                <w:szCs w:val="18"/>
              </w:rPr>
            </w:pPr>
          </w:p>
        </w:tc>
        <w:tc>
          <w:tcPr>
            <w:tcW w:w="434" w:type="pct"/>
          </w:tcPr>
          <w:p w14:paraId="34A1DA58" w14:textId="77777777" w:rsidR="003B5C40" w:rsidRPr="00897EE3" w:rsidRDefault="003B5C40" w:rsidP="00793586">
            <w:pPr>
              <w:rPr>
                <w:bCs/>
                <w:sz w:val="18"/>
                <w:szCs w:val="18"/>
              </w:rPr>
            </w:pPr>
            <w:r w:rsidRPr="00897EE3">
              <w:rPr>
                <w:bCs/>
                <w:sz w:val="18"/>
                <w:szCs w:val="18"/>
              </w:rPr>
              <w:t>-</w:t>
            </w:r>
          </w:p>
        </w:tc>
        <w:tc>
          <w:tcPr>
            <w:tcW w:w="693" w:type="pct"/>
          </w:tcPr>
          <w:p w14:paraId="404234EA" w14:textId="77777777" w:rsidR="003B5C40" w:rsidRPr="00897EE3" w:rsidRDefault="003B5C40" w:rsidP="00793586">
            <w:pPr>
              <w:rPr>
                <w:bCs/>
                <w:sz w:val="18"/>
                <w:szCs w:val="18"/>
              </w:rPr>
            </w:pPr>
            <w:r w:rsidRPr="00897EE3">
              <w:rPr>
                <w:bCs/>
                <w:sz w:val="18"/>
                <w:szCs w:val="18"/>
              </w:rPr>
              <w:t>-</w:t>
            </w:r>
          </w:p>
        </w:tc>
        <w:tc>
          <w:tcPr>
            <w:tcW w:w="1053" w:type="pct"/>
          </w:tcPr>
          <w:p w14:paraId="46F4D1C5" w14:textId="77777777" w:rsidR="003B5C40" w:rsidRPr="00897EE3" w:rsidRDefault="003B5C40" w:rsidP="00793586">
            <w:pPr>
              <w:rPr>
                <w:bCs/>
                <w:sz w:val="18"/>
                <w:szCs w:val="18"/>
              </w:rPr>
            </w:pPr>
            <w:r w:rsidRPr="00897EE3">
              <w:rPr>
                <w:bCs/>
                <w:sz w:val="18"/>
                <w:szCs w:val="18"/>
              </w:rPr>
              <w:t>-</w:t>
            </w:r>
          </w:p>
        </w:tc>
        <w:tc>
          <w:tcPr>
            <w:tcW w:w="474" w:type="pct"/>
          </w:tcPr>
          <w:p w14:paraId="39204776" w14:textId="77777777" w:rsidR="003B5C40" w:rsidRPr="00897EE3" w:rsidRDefault="003B5C40" w:rsidP="00793586">
            <w:pPr>
              <w:rPr>
                <w:bCs/>
                <w:sz w:val="18"/>
                <w:szCs w:val="18"/>
              </w:rPr>
            </w:pPr>
            <w:r w:rsidRPr="00897EE3">
              <w:rPr>
                <w:bCs/>
                <w:sz w:val="18"/>
                <w:szCs w:val="18"/>
              </w:rPr>
              <w:t>-</w:t>
            </w:r>
          </w:p>
        </w:tc>
      </w:tr>
      <w:tr w:rsidR="003B5C40" w:rsidRPr="007E18C1" w14:paraId="400EAC15" w14:textId="77777777" w:rsidTr="00793586">
        <w:tc>
          <w:tcPr>
            <w:tcW w:w="521" w:type="pct"/>
            <w:vAlign w:val="center"/>
          </w:tcPr>
          <w:p w14:paraId="240A05C0" w14:textId="77777777" w:rsidR="003B5C40" w:rsidRPr="00897EE3" w:rsidRDefault="003B5C40" w:rsidP="00793586">
            <w:pPr>
              <w:rPr>
                <w:b/>
                <w:bCs/>
                <w:sz w:val="18"/>
                <w:szCs w:val="18"/>
              </w:rPr>
            </w:pPr>
            <w:r w:rsidRPr="00897EE3">
              <w:rPr>
                <w:b/>
                <w:bCs/>
                <w:sz w:val="18"/>
                <w:szCs w:val="18"/>
              </w:rPr>
              <w:t>C07</w:t>
            </w:r>
          </w:p>
        </w:tc>
        <w:tc>
          <w:tcPr>
            <w:tcW w:w="811" w:type="pct"/>
          </w:tcPr>
          <w:p w14:paraId="2F8B4C40" w14:textId="77777777" w:rsidR="003B5C40" w:rsidRPr="00897EE3" w:rsidRDefault="003B5C40" w:rsidP="00793586">
            <w:pPr>
              <w:rPr>
                <w:bCs/>
                <w:sz w:val="18"/>
                <w:szCs w:val="18"/>
              </w:rPr>
            </w:pPr>
            <w:r w:rsidRPr="00897EE3">
              <w:rPr>
                <w:bCs/>
                <w:sz w:val="18"/>
                <w:szCs w:val="18"/>
              </w:rPr>
              <w:t>ESDRU 0.1</w:t>
            </w:r>
          </w:p>
        </w:tc>
        <w:tc>
          <w:tcPr>
            <w:tcW w:w="1014" w:type="pct"/>
          </w:tcPr>
          <w:p w14:paraId="0DF90141" w14:textId="77777777" w:rsidR="003B5C40" w:rsidRPr="00897EE3" w:rsidRDefault="003B5C40" w:rsidP="00793586">
            <w:pPr>
              <w:rPr>
                <w:bCs/>
                <w:sz w:val="18"/>
                <w:szCs w:val="18"/>
              </w:rPr>
            </w:pPr>
          </w:p>
        </w:tc>
        <w:tc>
          <w:tcPr>
            <w:tcW w:w="434" w:type="pct"/>
          </w:tcPr>
          <w:p w14:paraId="24B1D176" w14:textId="77777777" w:rsidR="003B5C40" w:rsidRPr="00897EE3" w:rsidRDefault="003B5C40" w:rsidP="00793586">
            <w:pPr>
              <w:rPr>
                <w:bCs/>
                <w:sz w:val="18"/>
                <w:szCs w:val="18"/>
              </w:rPr>
            </w:pPr>
            <w:r w:rsidRPr="00897EE3">
              <w:rPr>
                <w:bCs/>
                <w:sz w:val="18"/>
                <w:szCs w:val="18"/>
              </w:rPr>
              <w:t>-</w:t>
            </w:r>
          </w:p>
        </w:tc>
        <w:tc>
          <w:tcPr>
            <w:tcW w:w="693" w:type="pct"/>
          </w:tcPr>
          <w:p w14:paraId="54BD7435" w14:textId="77777777" w:rsidR="003B5C40" w:rsidRPr="00897EE3" w:rsidRDefault="003B5C40" w:rsidP="00793586">
            <w:pPr>
              <w:rPr>
                <w:bCs/>
                <w:sz w:val="18"/>
                <w:szCs w:val="18"/>
              </w:rPr>
            </w:pPr>
            <w:r w:rsidRPr="00897EE3">
              <w:rPr>
                <w:bCs/>
                <w:sz w:val="18"/>
                <w:szCs w:val="18"/>
              </w:rPr>
              <w:t>-</w:t>
            </w:r>
          </w:p>
        </w:tc>
        <w:tc>
          <w:tcPr>
            <w:tcW w:w="1053" w:type="pct"/>
          </w:tcPr>
          <w:p w14:paraId="031FF504" w14:textId="77777777" w:rsidR="003B5C40" w:rsidRPr="00897EE3" w:rsidRDefault="003B5C40" w:rsidP="00793586">
            <w:pPr>
              <w:rPr>
                <w:bCs/>
                <w:sz w:val="18"/>
                <w:szCs w:val="18"/>
              </w:rPr>
            </w:pPr>
            <w:r w:rsidRPr="00897EE3">
              <w:rPr>
                <w:bCs/>
                <w:sz w:val="18"/>
                <w:szCs w:val="18"/>
              </w:rPr>
              <w:t>-</w:t>
            </w:r>
          </w:p>
        </w:tc>
        <w:tc>
          <w:tcPr>
            <w:tcW w:w="474" w:type="pct"/>
          </w:tcPr>
          <w:p w14:paraId="7C07532C" w14:textId="77777777" w:rsidR="003B5C40" w:rsidRPr="00897EE3" w:rsidRDefault="003B5C40" w:rsidP="00793586">
            <w:pPr>
              <w:rPr>
                <w:bCs/>
                <w:sz w:val="18"/>
                <w:szCs w:val="18"/>
              </w:rPr>
            </w:pPr>
            <w:r w:rsidRPr="00897EE3">
              <w:rPr>
                <w:bCs/>
                <w:sz w:val="18"/>
                <w:szCs w:val="18"/>
              </w:rPr>
              <w:t>-</w:t>
            </w:r>
          </w:p>
        </w:tc>
      </w:tr>
      <w:tr w:rsidR="003B5C40" w:rsidRPr="007E18C1" w14:paraId="64854DB5" w14:textId="77777777" w:rsidTr="00793586">
        <w:tc>
          <w:tcPr>
            <w:tcW w:w="521" w:type="pct"/>
            <w:vAlign w:val="center"/>
          </w:tcPr>
          <w:p w14:paraId="0DEC7E05" w14:textId="77777777" w:rsidR="003B5C40" w:rsidRPr="00897EE3" w:rsidRDefault="003B5C40" w:rsidP="00793586">
            <w:pPr>
              <w:rPr>
                <w:b/>
                <w:bCs/>
                <w:sz w:val="18"/>
                <w:szCs w:val="18"/>
              </w:rPr>
            </w:pPr>
            <w:r w:rsidRPr="00897EE3">
              <w:rPr>
                <w:b/>
                <w:bCs/>
                <w:sz w:val="18"/>
                <w:szCs w:val="18"/>
              </w:rPr>
              <w:t>C08</w:t>
            </w:r>
          </w:p>
        </w:tc>
        <w:tc>
          <w:tcPr>
            <w:tcW w:w="811" w:type="pct"/>
          </w:tcPr>
          <w:p w14:paraId="44AB37DE" w14:textId="77777777" w:rsidR="003B5C40" w:rsidRPr="00897EE3" w:rsidRDefault="003B5C40" w:rsidP="00793586">
            <w:pPr>
              <w:rPr>
                <w:bCs/>
                <w:sz w:val="18"/>
                <w:szCs w:val="18"/>
              </w:rPr>
            </w:pPr>
            <w:r w:rsidRPr="00897EE3">
              <w:rPr>
                <w:bCs/>
                <w:sz w:val="18"/>
                <w:szCs w:val="18"/>
              </w:rPr>
              <w:t>ESDRU 0.3</w:t>
            </w:r>
          </w:p>
        </w:tc>
        <w:tc>
          <w:tcPr>
            <w:tcW w:w="1014" w:type="pct"/>
          </w:tcPr>
          <w:p w14:paraId="778B265F" w14:textId="77777777" w:rsidR="003B5C40" w:rsidRPr="00897EE3" w:rsidRDefault="003B5C40" w:rsidP="00793586">
            <w:pPr>
              <w:rPr>
                <w:bCs/>
                <w:sz w:val="18"/>
                <w:szCs w:val="18"/>
              </w:rPr>
            </w:pPr>
          </w:p>
        </w:tc>
        <w:tc>
          <w:tcPr>
            <w:tcW w:w="434" w:type="pct"/>
          </w:tcPr>
          <w:p w14:paraId="304C0BD7" w14:textId="77777777" w:rsidR="003B5C40" w:rsidRPr="00897EE3" w:rsidRDefault="003B5C40" w:rsidP="00793586">
            <w:pPr>
              <w:rPr>
                <w:bCs/>
                <w:sz w:val="18"/>
                <w:szCs w:val="18"/>
              </w:rPr>
            </w:pPr>
            <w:r w:rsidRPr="00897EE3">
              <w:rPr>
                <w:bCs/>
                <w:sz w:val="18"/>
                <w:szCs w:val="18"/>
              </w:rPr>
              <w:t>-</w:t>
            </w:r>
          </w:p>
        </w:tc>
        <w:tc>
          <w:tcPr>
            <w:tcW w:w="693" w:type="pct"/>
          </w:tcPr>
          <w:p w14:paraId="706EFE36" w14:textId="77777777" w:rsidR="003B5C40" w:rsidRPr="00897EE3" w:rsidRDefault="003B5C40" w:rsidP="00793586">
            <w:pPr>
              <w:rPr>
                <w:bCs/>
                <w:sz w:val="18"/>
                <w:szCs w:val="18"/>
              </w:rPr>
            </w:pPr>
            <w:r w:rsidRPr="00897EE3">
              <w:rPr>
                <w:bCs/>
                <w:sz w:val="18"/>
                <w:szCs w:val="18"/>
              </w:rPr>
              <w:t>-</w:t>
            </w:r>
          </w:p>
        </w:tc>
        <w:tc>
          <w:tcPr>
            <w:tcW w:w="1053" w:type="pct"/>
          </w:tcPr>
          <w:p w14:paraId="6D1B45EA" w14:textId="77777777" w:rsidR="003B5C40" w:rsidRPr="00897EE3" w:rsidRDefault="003B5C40" w:rsidP="00793586">
            <w:pPr>
              <w:rPr>
                <w:bCs/>
                <w:sz w:val="18"/>
                <w:szCs w:val="18"/>
              </w:rPr>
            </w:pPr>
            <w:r w:rsidRPr="00897EE3">
              <w:rPr>
                <w:bCs/>
                <w:sz w:val="18"/>
                <w:szCs w:val="18"/>
              </w:rPr>
              <w:t>-</w:t>
            </w:r>
          </w:p>
        </w:tc>
        <w:tc>
          <w:tcPr>
            <w:tcW w:w="474" w:type="pct"/>
          </w:tcPr>
          <w:p w14:paraId="4A561C37" w14:textId="77777777" w:rsidR="003B5C40" w:rsidRPr="00897EE3" w:rsidRDefault="003B5C40" w:rsidP="00793586">
            <w:pPr>
              <w:rPr>
                <w:bCs/>
                <w:sz w:val="18"/>
                <w:szCs w:val="18"/>
              </w:rPr>
            </w:pPr>
            <w:r w:rsidRPr="00897EE3">
              <w:rPr>
                <w:bCs/>
                <w:sz w:val="18"/>
                <w:szCs w:val="18"/>
              </w:rPr>
              <w:t>-</w:t>
            </w:r>
          </w:p>
        </w:tc>
      </w:tr>
      <w:tr w:rsidR="003B5C40" w:rsidRPr="007E18C1" w14:paraId="28FC18CF" w14:textId="77777777" w:rsidTr="00793586">
        <w:tc>
          <w:tcPr>
            <w:tcW w:w="521" w:type="pct"/>
            <w:vAlign w:val="center"/>
          </w:tcPr>
          <w:p w14:paraId="69030FE3" w14:textId="77777777" w:rsidR="003B5C40" w:rsidRPr="00897EE3" w:rsidRDefault="003B5C40" w:rsidP="00793586">
            <w:pPr>
              <w:rPr>
                <w:b/>
                <w:bCs/>
                <w:sz w:val="18"/>
                <w:szCs w:val="18"/>
              </w:rPr>
            </w:pPr>
            <w:r w:rsidRPr="00897EE3">
              <w:rPr>
                <w:b/>
                <w:bCs/>
                <w:sz w:val="18"/>
                <w:szCs w:val="18"/>
              </w:rPr>
              <w:t>C09</w:t>
            </w:r>
          </w:p>
        </w:tc>
        <w:tc>
          <w:tcPr>
            <w:tcW w:w="811" w:type="pct"/>
          </w:tcPr>
          <w:p w14:paraId="35857053" w14:textId="77777777" w:rsidR="003B5C40" w:rsidRPr="00897EE3" w:rsidRDefault="003B5C40" w:rsidP="00793586">
            <w:pPr>
              <w:rPr>
                <w:bCs/>
                <w:sz w:val="18"/>
                <w:szCs w:val="18"/>
              </w:rPr>
            </w:pPr>
            <w:r w:rsidRPr="00897EE3">
              <w:rPr>
                <w:bCs/>
                <w:sz w:val="18"/>
                <w:szCs w:val="18"/>
              </w:rPr>
              <w:t>ESDRU 0.5</w:t>
            </w:r>
          </w:p>
        </w:tc>
        <w:tc>
          <w:tcPr>
            <w:tcW w:w="1014" w:type="pct"/>
          </w:tcPr>
          <w:p w14:paraId="5B32F977" w14:textId="77777777" w:rsidR="003B5C40" w:rsidRPr="00897EE3" w:rsidRDefault="003B5C40" w:rsidP="00793586">
            <w:pPr>
              <w:rPr>
                <w:bCs/>
                <w:sz w:val="18"/>
                <w:szCs w:val="18"/>
              </w:rPr>
            </w:pPr>
          </w:p>
        </w:tc>
        <w:tc>
          <w:tcPr>
            <w:tcW w:w="434" w:type="pct"/>
          </w:tcPr>
          <w:p w14:paraId="4D9937DA" w14:textId="77777777" w:rsidR="003B5C40" w:rsidRPr="00897EE3" w:rsidRDefault="003B5C40" w:rsidP="00793586">
            <w:pPr>
              <w:rPr>
                <w:bCs/>
                <w:sz w:val="18"/>
                <w:szCs w:val="18"/>
              </w:rPr>
            </w:pPr>
            <w:r w:rsidRPr="00897EE3">
              <w:rPr>
                <w:bCs/>
                <w:sz w:val="18"/>
                <w:szCs w:val="18"/>
              </w:rPr>
              <w:t>-</w:t>
            </w:r>
          </w:p>
        </w:tc>
        <w:tc>
          <w:tcPr>
            <w:tcW w:w="693" w:type="pct"/>
          </w:tcPr>
          <w:p w14:paraId="0A007613" w14:textId="77777777" w:rsidR="003B5C40" w:rsidRPr="00897EE3" w:rsidRDefault="003B5C40" w:rsidP="00793586">
            <w:pPr>
              <w:rPr>
                <w:bCs/>
                <w:sz w:val="18"/>
                <w:szCs w:val="18"/>
              </w:rPr>
            </w:pPr>
            <w:r w:rsidRPr="00897EE3">
              <w:rPr>
                <w:bCs/>
                <w:sz w:val="18"/>
                <w:szCs w:val="18"/>
              </w:rPr>
              <w:t>-</w:t>
            </w:r>
          </w:p>
        </w:tc>
        <w:tc>
          <w:tcPr>
            <w:tcW w:w="1053" w:type="pct"/>
          </w:tcPr>
          <w:p w14:paraId="4EBE5C24" w14:textId="77777777" w:rsidR="003B5C40" w:rsidRPr="00897EE3" w:rsidRDefault="003B5C40" w:rsidP="00793586">
            <w:pPr>
              <w:rPr>
                <w:bCs/>
                <w:sz w:val="18"/>
                <w:szCs w:val="18"/>
              </w:rPr>
            </w:pPr>
            <w:r w:rsidRPr="00897EE3">
              <w:rPr>
                <w:bCs/>
                <w:sz w:val="18"/>
                <w:szCs w:val="18"/>
              </w:rPr>
              <w:t>-</w:t>
            </w:r>
          </w:p>
        </w:tc>
        <w:tc>
          <w:tcPr>
            <w:tcW w:w="474" w:type="pct"/>
          </w:tcPr>
          <w:p w14:paraId="77E1B57B" w14:textId="77777777" w:rsidR="003B5C40" w:rsidRPr="00897EE3" w:rsidRDefault="003B5C40" w:rsidP="00793586">
            <w:pPr>
              <w:rPr>
                <w:bCs/>
                <w:sz w:val="18"/>
                <w:szCs w:val="18"/>
              </w:rPr>
            </w:pPr>
            <w:r w:rsidRPr="00897EE3">
              <w:rPr>
                <w:bCs/>
                <w:sz w:val="18"/>
                <w:szCs w:val="18"/>
              </w:rPr>
              <w:t>-</w:t>
            </w:r>
          </w:p>
        </w:tc>
      </w:tr>
      <w:tr w:rsidR="003B5C40" w:rsidRPr="007E18C1" w14:paraId="1B429D61" w14:textId="77777777" w:rsidTr="00793586">
        <w:tc>
          <w:tcPr>
            <w:tcW w:w="521" w:type="pct"/>
            <w:vAlign w:val="center"/>
          </w:tcPr>
          <w:p w14:paraId="6A50910B" w14:textId="77777777" w:rsidR="003B5C40" w:rsidRPr="00897EE3" w:rsidRDefault="003B5C40" w:rsidP="00793586">
            <w:pPr>
              <w:rPr>
                <w:b/>
                <w:bCs/>
                <w:sz w:val="18"/>
                <w:szCs w:val="18"/>
              </w:rPr>
            </w:pPr>
            <w:r w:rsidRPr="00897EE3">
              <w:rPr>
                <w:b/>
                <w:bCs/>
                <w:sz w:val="18"/>
                <w:szCs w:val="18"/>
              </w:rPr>
              <w:t>C10</w:t>
            </w:r>
          </w:p>
        </w:tc>
        <w:tc>
          <w:tcPr>
            <w:tcW w:w="811" w:type="pct"/>
          </w:tcPr>
          <w:p w14:paraId="2FD936A7" w14:textId="77777777" w:rsidR="003B5C40" w:rsidRPr="00897EE3" w:rsidRDefault="003B5C40" w:rsidP="00793586">
            <w:pPr>
              <w:rPr>
                <w:bCs/>
                <w:sz w:val="18"/>
                <w:szCs w:val="18"/>
              </w:rPr>
            </w:pPr>
            <w:r w:rsidRPr="00897EE3">
              <w:rPr>
                <w:bCs/>
                <w:sz w:val="18"/>
                <w:szCs w:val="18"/>
              </w:rPr>
              <w:t>ESDRU 0.7</w:t>
            </w:r>
          </w:p>
        </w:tc>
        <w:tc>
          <w:tcPr>
            <w:tcW w:w="1014" w:type="pct"/>
          </w:tcPr>
          <w:p w14:paraId="3B126E79" w14:textId="77777777" w:rsidR="003B5C40" w:rsidRPr="00897EE3" w:rsidRDefault="003B5C40" w:rsidP="00793586">
            <w:pPr>
              <w:rPr>
                <w:bCs/>
                <w:sz w:val="18"/>
                <w:szCs w:val="18"/>
              </w:rPr>
            </w:pPr>
          </w:p>
        </w:tc>
        <w:tc>
          <w:tcPr>
            <w:tcW w:w="434" w:type="pct"/>
          </w:tcPr>
          <w:p w14:paraId="4D24EE93" w14:textId="77777777" w:rsidR="003B5C40" w:rsidRPr="00897EE3" w:rsidRDefault="003B5C40" w:rsidP="00793586">
            <w:pPr>
              <w:rPr>
                <w:bCs/>
                <w:sz w:val="18"/>
                <w:szCs w:val="18"/>
              </w:rPr>
            </w:pPr>
            <w:r w:rsidRPr="00897EE3">
              <w:rPr>
                <w:bCs/>
                <w:sz w:val="18"/>
                <w:szCs w:val="18"/>
              </w:rPr>
              <w:t>-</w:t>
            </w:r>
          </w:p>
        </w:tc>
        <w:tc>
          <w:tcPr>
            <w:tcW w:w="693" w:type="pct"/>
          </w:tcPr>
          <w:p w14:paraId="1CE15658" w14:textId="77777777" w:rsidR="003B5C40" w:rsidRPr="00897EE3" w:rsidRDefault="003B5C40" w:rsidP="00793586">
            <w:pPr>
              <w:rPr>
                <w:bCs/>
                <w:sz w:val="18"/>
                <w:szCs w:val="18"/>
              </w:rPr>
            </w:pPr>
            <w:r w:rsidRPr="00897EE3">
              <w:rPr>
                <w:bCs/>
                <w:sz w:val="18"/>
                <w:szCs w:val="18"/>
              </w:rPr>
              <w:t>-</w:t>
            </w:r>
          </w:p>
        </w:tc>
        <w:tc>
          <w:tcPr>
            <w:tcW w:w="1053" w:type="pct"/>
          </w:tcPr>
          <w:p w14:paraId="0BBA38C0" w14:textId="77777777" w:rsidR="003B5C40" w:rsidRPr="00897EE3" w:rsidRDefault="003B5C40" w:rsidP="00793586">
            <w:pPr>
              <w:rPr>
                <w:bCs/>
                <w:sz w:val="18"/>
                <w:szCs w:val="18"/>
              </w:rPr>
            </w:pPr>
            <w:r w:rsidRPr="00897EE3">
              <w:rPr>
                <w:bCs/>
                <w:sz w:val="18"/>
                <w:szCs w:val="18"/>
              </w:rPr>
              <w:t>-</w:t>
            </w:r>
          </w:p>
        </w:tc>
        <w:tc>
          <w:tcPr>
            <w:tcW w:w="474" w:type="pct"/>
          </w:tcPr>
          <w:p w14:paraId="021FDBDF" w14:textId="77777777" w:rsidR="003B5C40" w:rsidRPr="00897EE3" w:rsidRDefault="003B5C40" w:rsidP="00793586">
            <w:pPr>
              <w:rPr>
                <w:bCs/>
                <w:sz w:val="18"/>
                <w:szCs w:val="18"/>
              </w:rPr>
            </w:pPr>
            <w:r w:rsidRPr="00897EE3">
              <w:rPr>
                <w:bCs/>
                <w:sz w:val="18"/>
                <w:szCs w:val="18"/>
              </w:rPr>
              <w:t>-</w:t>
            </w:r>
          </w:p>
        </w:tc>
      </w:tr>
      <w:tr w:rsidR="003B5C40" w:rsidRPr="007E18C1" w14:paraId="6CADC8EC" w14:textId="77777777" w:rsidTr="00793586">
        <w:tc>
          <w:tcPr>
            <w:tcW w:w="521" w:type="pct"/>
            <w:vAlign w:val="center"/>
          </w:tcPr>
          <w:p w14:paraId="659C61E3" w14:textId="77777777" w:rsidR="003B5C40" w:rsidRPr="00897EE3" w:rsidRDefault="003B5C40" w:rsidP="00793586">
            <w:pPr>
              <w:rPr>
                <w:b/>
                <w:bCs/>
                <w:sz w:val="18"/>
                <w:szCs w:val="18"/>
              </w:rPr>
            </w:pPr>
            <w:r w:rsidRPr="00897EE3">
              <w:rPr>
                <w:b/>
                <w:bCs/>
                <w:sz w:val="18"/>
                <w:szCs w:val="18"/>
              </w:rPr>
              <w:t>C11</w:t>
            </w:r>
          </w:p>
        </w:tc>
        <w:tc>
          <w:tcPr>
            <w:tcW w:w="811" w:type="pct"/>
          </w:tcPr>
          <w:p w14:paraId="3B643588" w14:textId="77777777" w:rsidR="003B5C40" w:rsidRPr="00897EE3" w:rsidRDefault="003B5C40" w:rsidP="00793586">
            <w:pPr>
              <w:rPr>
                <w:bCs/>
                <w:sz w:val="18"/>
                <w:szCs w:val="18"/>
              </w:rPr>
            </w:pPr>
            <w:r w:rsidRPr="00897EE3">
              <w:rPr>
                <w:bCs/>
                <w:sz w:val="18"/>
                <w:szCs w:val="18"/>
              </w:rPr>
              <w:t>EVS</w:t>
            </w:r>
          </w:p>
        </w:tc>
        <w:tc>
          <w:tcPr>
            <w:tcW w:w="1014" w:type="pct"/>
          </w:tcPr>
          <w:p w14:paraId="0E6663BF" w14:textId="77777777" w:rsidR="003B5C40" w:rsidRPr="00897EE3" w:rsidRDefault="003B5C40" w:rsidP="00793586">
            <w:pPr>
              <w:rPr>
                <w:bCs/>
                <w:sz w:val="18"/>
                <w:szCs w:val="18"/>
              </w:rPr>
            </w:pPr>
            <w:r w:rsidRPr="00897EE3">
              <w:rPr>
                <w:bCs/>
                <w:sz w:val="18"/>
                <w:szCs w:val="18"/>
              </w:rPr>
              <w:t>13.2</w:t>
            </w:r>
          </w:p>
        </w:tc>
        <w:tc>
          <w:tcPr>
            <w:tcW w:w="434" w:type="pct"/>
          </w:tcPr>
          <w:p w14:paraId="090D58DA" w14:textId="77777777" w:rsidR="003B5C40" w:rsidRPr="00897EE3" w:rsidRDefault="003B5C40" w:rsidP="00793586">
            <w:pPr>
              <w:rPr>
                <w:bCs/>
                <w:sz w:val="18"/>
                <w:szCs w:val="18"/>
              </w:rPr>
            </w:pPr>
            <w:r w:rsidRPr="00897EE3">
              <w:rPr>
                <w:bCs/>
                <w:sz w:val="18"/>
                <w:szCs w:val="18"/>
              </w:rPr>
              <w:t>Off</w:t>
            </w:r>
          </w:p>
        </w:tc>
        <w:tc>
          <w:tcPr>
            <w:tcW w:w="693" w:type="pct"/>
          </w:tcPr>
          <w:p w14:paraId="60165B17" w14:textId="77777777" w:rsidR="003B5C40" w:rsidRPr="00897EE3" w:rsidRDefault="003B5C40" w:rsidP="00793586">
            <w:pPr>
              <w:rPr>
                <w:bCs/>
                <w:sz w:val="18"/>
                <w:szCs w:val="18"/>
              </w:rPr>
            </w:pPr>
            <w:r w:rsidRPr="00897EE3">
              <w:rPr>
                <w:bCs/>
                <w:sz w:val="18"/>
                <w:szCs w:val="18"/>
              </w:rPr>
              <w:t>0</w:t>
            </w:r>
          </w:p>
        </w:tc>
        <w:tc>
          <w:tcPr>
            <w:tcW w:w="1053" w:type="pct"/>
          </w:tcPr>
          <w:p w14:paraId="54B16E86" w14:textId="77777777" w:rsidR="003B5C40" w:rsidRPr="00897EE3" w:rsidRDefault="003B5C40" w:rsidP="00793586">
            <w:pPr>
              <w:rPr>
                <w:bCs/>
                <w:sz w:val="18"/>
                <w:szCs w:val="18"/>
              </w:rPr>
            </w:pPr>
            <w:r w:rsidRPr="00897EE3">
              <w:rPr>
                <w:bCs/>
                <w:sz w:val="18"/>
                <w:szCs w:val="18"/>
              </w:rPr>
              <w:t>-</w:t>
            </w:r>
          </w:p>
        </w:tc>
        <w:tc>
          <w:tcPr>
            <w:tcW w:w="474" w:type="pct"/>
          </w:tcPr>
          <w:p w14:paraId="35E9FD79" w14:textId="77777777" w:rsidR="003B5C40" w:rsidRPr="00897EE3" w:rsidRDefault="003B5C40" w:rsidP="00793586">
            <w:pPr>
              <w:rPr>
                <w:bCs/>
                <w:sz w:val="18"/>
                <w:szCs w:val="18"/>
              </w:rPr>
            </w:pPr>
            <w:r w:rsidRPr="00897EE3">
              <w:rPr>
                <w:bCs/>
                <w:sz w:val="18"/>
                <w:szCs w:val="18"/>
              </w:rPr>
              <w:t>-</w:t>
            </w:r>
          </w:p>
        </w:tc>
      </w:tr>
      <w:tr w:rsidR="003B5C40" w:rsidRPr="007E18C1" w14:paraId="5861DBEE" w14:textId="77777777" w:rsidTr="00793586">
        <w:tc>
          <w:tcPr>
            <w:tcW w:w="521" w:type="pct"/>
            <w:vAlign w:val="center"/>
          </w:tcPr>
          <w:p w14:paraId="6201E7E4" w14:textId="77777777" w:rsidR="003B5C40" w:rsidRPr="00897EE3" w:rsidRDefault="003B5C40" w:rsidP="00793586">
            <w:pPr>
              <w:rPr>
                <w:b/>
                <w:bCs/>
                <w:sz w:val="18"/>
                <w:szCs w:val="18"/>
              </w:rPr>
            </w:pPr>
            <w:r w:rsidRPr="00897EE3">
              <w:rPr>
                <w:b/>
                <w:bCs/>
                <w:sz w:val="18"/>
                <w:szCs w:val="18"/>
              </w:rPr>
              <w:t>C12</w:t>
            </w:r>
          </w:p>
        </w:tc>
        <w:tc>
          <w:tcPr>
            <w:tcW w:w="811" w:type="pct"/>
          </w:tcPr>
          <w:p w14:paraId="7E29EDB7" w14:textId="77777777" w:rsidR="003B5C40" w:rsidRPr="00897EE3" w:rsidRDefault="003B5C40" w:rsidP="00793586">
            <w:pPr>
              <w:rPr>
                <w:bCs/>
                <w:sz w:val="18"/>
                <w:szCs w:val="18"/>
              </w:rPr>
            </w:pPr>
            <w:r w:rsidRPr="00897EE3">
              <w:rPr>
                <w:bCs/>
                <w:sz w:val="18"/>
                <w:szCs w:val="18"/>
              </w:rPr>
              <w:t>EVS</w:t>
            </w:r>
          </w:p>
        </w:tc>
        <w:tc>
          <w:tcPr>
            <w:tcW w:w="1014" w:type="pct"/>
          </w:tcPr>
          <w:p w14:paraId="29918828" w14:textId="77777777" w:rsidR="003B5C40" w:rsidRPr="00897EE3" w:rsidRDefault="003B5C40" w:rsidP="00793586">
            <w:pPr>
              <w:rPr>
                <w:bCs/>
                <w:sz w:val="18"/>
                <w:szCs w:val="18"/>
              </w:rPr>
            </w:pPr>
            <w:r w:rsidRPr="00897EE3">
              <w:rPr>
                <w:bCs/>
                <w:sz w:val="18"/>
                <w:szCs w:val="18"/>
              </w:rPr>
              <w:t>16.4</w:t>
            </w:r>
          </w:p>
        </w:tc>
        <w:tc>
          <w:tcPr>
            <w:tcW w:w="434" w:type="pct"/>
          </w:tcPr>
          <w:p w14:paraId="4F2137FA" w14:textId="77777777" w:rsidR="003B5C40" w:rsidRPr="00897EE3" w:rsidRDefault="003B5C40" w:rsidP="00793586">
            <w:pPr>
              <w:rPr>
                <w:bCs/>
                <w:sz w:val="18"/>
                <w:szCs w:val="18"/>
              </w:rPr>
            </w:pPr>
            <w:r w:rsidRPr="00897EE3">
              <w:rPr>
                <w:bCs/>
                <w:sz w:val="18"/>
                <w:szCs w:val="18"/>
              </w:rPr>
              <w:t>Off</w:t>
            </w:r>
          </w:p>
        </w:tc>
        <w:tc>
          <w:tcPr>
            <w:tcW w:w="693" w:type="pct"/>
          </w:tcPr>
          <w:p w14:paraId="486D5CAB" w14:textId="77777777" w:rsidR="003B5C40" w:rsidRPr="00897EE3" w:rsidRDefault="003B5C40" w:rsidP="00793586">
            <w:pPr>
              <w:rPr>
                <w:bCs/>
                <w:sz w:val="18"/>
                <w:szCs w:val="18"/>
              </w:rPr>
            </w:pPr>
            <w:r w:rsidRPr="00897EE3">
              <w:rPr>
                <w:bCs/>
                <w:sz w:val="18"/>
                <w:szCs w:val="18"/>
              </w:rPr>
              <w:t>0</w:t>
            </w:r>
          </w:p>
        </w:tc>
        <w:tc>
          <w:tcPr>
            <w:tcW w:w="1053" w:type="pct"/>
          </w:tcPr>
          <w:p w14:paraId="2688E6B6" w14:textId="77777777" w:rsidR="003B5C40" w:rsidRPr="00897EE3" w:rsidRDefault="003B5C40" w:rsidP="00793586">
            <w:pPr>
              <w:rPr>
                <w:bCs/>
                <w:sz w:val="18"/>
                <w:szCs w:val="18"/>
              </w:rPr>
            </w:pPr>
            <w:r w:rsidRPr="00897EE3">
              <w:rPr>
                <w:bCs/>
                <w:sz w:val="18"/>
                <w:szCs w:val="18"/>
              </w:rPr>
              <w:t>-</w:t>
            </w:r>
          </w:p>
        </w:tc>
        <w:tc>
          <w:tcPr>
            <w:tcW w:w="474" w:type="pct"/>
          </w:tcPr>
          <w:p w14:paraId="6D079EBE" w14:textId="77777777" w:rsidR="003B5C40" w:rsidRPr="00897EE3" w:rsidRDefault="003B5C40" w:rsidP="00793586">
            <w:pPr>
              <w:rPr>
                <w:bCs/>
                <w:sz w:val="18"/>
                <w:szCs w:val="18"/>
              </w:rPr>
            </w:pPr>
            <w:r w:rsidRPr="00897EE3">
              <w:rPr>
                <w:bCs/>
                <w:sz w:val="18"/>
                <w:szCs w:val="18"/>
              </w:rPr>
              <w:t>-</w:t>
            </w:r>
          </w:p>
        </w:tc>
      </w:tr>
      <w:tr w:rsidR="003B5C40" w:rsidRPr="007E18C1" w14:paraId="4279AF9C" w14:textId="77777777" w:rsidTr="00793586">
        <w:tc>
          <w:tcPr>
            <w:tcW w:w="521" w:type="pct"/>
            <w:vAlign w:val="center"/>
          </w:tcPr>
          <w:p w14:paraId="3D3F0B82" w14:textId="77777777" w:rsidR="003B5C40" w:rsidRPr="00897EE3" w:rsidRDefault="003B5C40" w:rsidP="00793586">
            <w:pPr>
              <w:rPr>
                <w:b/>
                <w:bCs/>
                <w:sz w:val="18"/>
                <w:szCs w:val="18"/>
              </w:rPr>
            </w:pPr>
            <w:r w:rsidRPr="00897EE3">
              <w:rPr>
                <w:b/>
                <w:bCs/>
                <w:sz w:val="18"/>
                <w:szCs w:val="18"/>
              </w:rPr>
              <w:t>C13</w:t>
            </w:r>
          </w:p>
        </w:tc>
        <w:tc>
          <w:tcPr>
            <w:tcW w:w="811" w:type="pct"/>
          </w:tcPr>
          <w:p w14:paraId="36A95018" w14:textId="77777777" w:rsidR="003B5C40" w:rsidRPr="00897EE3" w:rsidRDefault="003B5C40" w:rsidP="00793586">
            <w:pPr>
              <w:rPr>
                <w:bCs/>
                <w:sz w:val="18"/>
                <w:szCs w:val="18"/>
              </w:rPr>
            </w:pPr>
            <w:r w:rsidRPr="00897EE3">
              <w:rPr>
                <w:bCs/>
                <w:sz w:val="18"/>
                <w:szCs w:val="18"/>
              </w:rPr>
              <w:t>EVS</w:t>
            </w:r>
          </w:p>
        </w:tc>
        <w:tc>
          <w:tcPr>
            <w:tcW w:w="1014" w:type="pct"/>
          </w:tcPr>
          <w:p w14:paraId="187288B4" w14:textId="77777777" w:rsidR="003B5C40" w:rsidRPr="00897EE3" w:rsidRDefault="003B5C40" w:rsidP="00793586">
            <w:pPr>
              <w:rPr>
                <w:bCs/>
                <w:sz w:val="18"/>
                <w:szCs w:val="18"/>
              </w:rPr>
            </w:pPr>
            <w:r w:rsidRPr="00897EE3">
              <w:rPr>
                <w:bCs/>
                <w:sz w:val="18"/>
                <w:szCs w:val="18"/>
              </w:rPr>
              <w:t>24.4</w:t>
            </w:r>
          </w:p>
        </w:tc>
        <w:tc>
          <w:tcPr>
            <w:tcW w:w="434" w:type="pct"/>
          </w:tcPr>
          <w:p w14:paraId="7CF32F03" w14:textId="77777777" w:rsidR="003B5C40" w:rsidRPr="00897EE3" w:rsidRDefault="003B5C40" w:rsidP="00793586">
            <w:pPr>
              <w:rPr>
                <w:bCs/>
                <w:sz w:val="18"/>
                <w:szCs w:val="18"/>
              </w:rPr>
            </w:pPr>
            <w:r w:rsidRPr="00897EE3">
              <w:rPr>
                <w:bCs/>
                <w:sz w:val="18"/>
                <w:szCs w:val="18"/>
              </w:rPr>
              <w:t>Off</w:t>
            </w:r>
          </w:p>
        </w:tc>
        <w:tc>
          <w:tcPr>
            <w:tcW w:w="693" w:type="pct"/>
          </w:tcPr>
          <w:p w14:paraId="185F8D30" w14:textId="77777777" w:rsidR="003B5C40" w:rsidRPr="00897EE3" w:rsidRDefault="003B5C40" w:rsidP="00793586">
            <w:pPr>
              <w:rPr>
                <w:bCs/>
                <w:sz w:val="18"/>
                <w:szCs w:val="18"/>
              </w:rPr>
            </w:pPr>
            <w:r w:rsidRPr="00897EE3">
              <w:rPr>
                <w:bCs/>
                <w:sz w:val="18"/>
                <w:szCs w:val="18"/>
              </w:rPr>
              <w:t>0</w:t>
            </w:r>
          </w:p>
        </w:tc>
        <w:tc>
          <w:tcPr>
            <w:tcW w:w="1053" w:type="pct"/>
          </w:tcPr>
          <w:p w14:paraId="24B83119" w14:textId="77777777" w:rsidR="003B5C40" w:rsidRPr="00897EE3" w:rsidRDefault="003B5C40" w:rsidP="00793586">
            <w:pPr>
              <w:rPr>
                <w:bCs/>
                <w:sz w:val="18"/>
                <w:szCs w:val="18"/>
              </w:rPr>
            </w:pPr>
            <w:r w:rsidRPr="00897EE3">
              <w:rPr>
                <w:bCs/>
                <w:sz w:val="18"/>
                <w:szCs w:val="18"/>
              </w:rPr>
              <w:t>-</w:t>
            </w:r>
          </w:p>
        </w:tc>
        <w:tc>
          <w:tcPr>
            <w:tcW w:w="474" w:type="pct"/>
          </w:tcPr>
          <w:p w14:paraId="49404A92" w14:textId="77777777" w:rsidR="003B5C40" w:rsidRPr="00897EE3" w:rsidRDefault="003B5C40" w:rsidP="00793586">
            <w:pPr>
              <w:rPr>
                <w:bCs/>
                <w:sz w:val="18"/>
                <w:szCs w:val="18"/>
              </w:rPr>
            </w:pPr>
            <w:r w:rsidRPr="00897EE3">
              <w:rPr>
                <w:bCs/>
                <w:sz w:val="18"/>
                <w:szCs w:val="18"/>
              </w:rPr>
              <w:t>-</w:t>
            </w:r>
          </w:p>
        </w:tc>
      </w:tr>
      <w:tr w:rsidR="003B5C40" w:rsidRPr="007E18C1" w14:paraId="6CD5AF62" w14:textId="77777777" w:rsidTr="00793586">
        <w:tc>
          <w:tcPr>
            <w:tcW w:w="521" w:type="pct"/>
            <w:vAlign w:val="center"/>
          </w:tcPr>
          <w:p w14:paraId="5152D514" w14:textId="77777777" w:rsidR="003B5C40" w:rsidRPr="00897EE3" w:rsidRDefault="003B5C40" w:rsidP="00793586">
            <w:pPr>
              <w:rPr>
                <w:b/>
                <w:bCs/>
                <w:sz w:val="18"/>
                <w:szCs w:val="18"/>
              </w:rPr>
            </w:pPr>
            <w:r w:rsidRPr="00897EE3">
              <w:rPr>
                <w:b/>
                <w:bCs/>
                <w:sz w:val="18"/>
                <w:szCs w:val="18"/>
              </w:rPr>
              <w:t>C14</w:t>
            </w:r>
          </w:p>
        </w:tc>
        <w:tc>
          <w:tcPr>
            <w:tcW w:w="811" w:type="pct"/>
          </w:tcPr>
          <w:p w14:paraId="71C53F32" w14:textId="77777777" w:rsidR="003B5C40" w:rsidRPr="00897EE3" w:rsidRDefault="003B5C40" w:rsidP="00793586">
            <w:pPr>
              <w:rPr>
                <w:bCs/>
                <w:sz w:val="18"/>
                <w:szCs w:val="18"/>
              </w:rPr>
            </w:pPr>
            <w:r w:rsidRPr="00897EE3">
              <w:rPr>
                <w:bCs/>
                <w:sz w:val="18"/>
                <w:szCs w:val="18"/>
              </w:rPr>
              <w:t>EVS</w:t>
            </w:r>
          </w:p>
        </w:tc>
        <w:tc>
          <w:tcPr>
            <w:tcW w:w="1014" w:type="pct"/>
          </w:tcPr>
          <w:p w14:paraId="371666B0" w14:textId="77777777" w:rsidR="003B5C40" w:rsidRPr="00897EE3" w:rsidRDefault="003B5C40" w:rsidP="00793586">
            <w:pPr>
              <w:rPr>
                <w:bCs/>
                <w:sz w:val="18"/>
                <w:szCs w:val="18"/>
              </w:rPr>
            </w:pPr>
            <w:r w:rsidRPr="00897EE3">
              <w:rPr>
                <w:bCs/>
                <w:sz w:val="18"/>
                <w:szCs w:val="18"/>
              </w:rPr>
              <w:t>32</w:t>
            </w:r>
          </w:p>
        </w:tc>
        <w:tc>
          <w:tcPr>
            <w:tcW w:w="434" w:type="pct"/>
          </w:tcPr>
          <w:p w14:paraId="716E3BA3" w14:textId="77777777" w:rsidR="003B5C40" w:rsidRPr="00897EE3" w:rsidRDefault="003B5C40" w:rsidP="00793586">
            <w:pPr>
              <w:rPr>
                <w:bCs/>
                <w:sz w:val="18"/>
                <w:szCs w:val="18"/>
              </w:rPr>
            </w:pPr>
            <w:r w:rsidRPr="00897EE3">
              <w:rPr>
                <w:bCs/>
                <w:sz w:val="18"/>
                <w:szCs w:val="18"/>
              </w:rPr>
              <w:t>Off</w:t>
            </w:r>
          </w:p>
        </w:tc>
        <w:tc>
          <w:tcPr>
            <w:tcW w:w="693" w:type="pct"/>
          </w:tcPr>
          <w:p w14:paraId="2CF2C3EB" w14:textId="77777777" w:rsidR="003B5C40" w:rsidRPr="00897EE3" w:rsidRDefault="003B5C40" w:rsidP="00793586">
            <w:pPr>
              <w:rPr>
                <w:bCs/>
                <w:sz w:val="18"/>
                <w:szCs w:val="18"/>
              </w:rPr>
            </w:pPr>
            <w:r w:rsidRPr="00897EE3">
              <w:rPr>
                <w:bCs/>
                <w:sz w:val="18"/>
                <w:szCs w:val="18"/>
              </w:rPr>
              <w:t>0</w:t>
            </w:r>
          </w:p>
        </w:tc>
        <w:tc>
          <w:tcPr>
            <w:tcW w:w="1053" w:type="pct"/>
          </w:tcPr>
          <w:p w14:paraId="7852D0D4" w14:textId="77777777" w:rsidR="003B5C40" w:rsidRPr="00897EE3" w:rsidRDefault="003B5C40" w:rsidP="00793586">
            <w:pPr>
              <w:rPr>
                <w:bCs/>
                <w:sz w:val="18"/>
                <w:szCs w:val="18"/>
              </w:rPr>
            </w:pPr>
            <w:r w:rsidRPr="00897EE3">
              <w:rPr>
                <w:bCs/>
                <w:sz w:val="18"/>
                <w:szCs w:val="18"/>
              </w:rPr>
              <w:t>-</w:t>
            </w:r>
          </w:p>
        </w:tc>
        <w:tc>
          <w:tcPr>
            <w:tcW w:w="474" w:type="pct"/>
          </w:tcPr>
          <w:p w14:paraId="1C2259A4" w14:textId="77777777" w:rsidR="003B5C40" w:rsidRPr="00897EE3" w:rsidRDefault="003B5C40" w:rsidP="00793586">
            <w:pPr>
              <w:rPr>
                <w:bCs/>
                <w:sz w:val="18"/>
                <w:szCs w:val="18"/>
              </w:rPr>
            </w:pPr>
            <w:r w:rsidRPr="00897EE3">
              <w:rPr>
                <w:bCs/>
                <w:sz w:val="18"/>
                <w:szCs w:val="18"/>
              </w:rPr>
              <w:t>-</w:t>
            </w:r>
          </w:p>
        </w:tc>
      </w:tr>
      <w:tr w:rsidR="003B5C40" w:rsidRPr="007E18C1" w14:paraId="0E1E0B2A" w14:textId="77777777" w:rsidTr="00793586">
        <w:tc>
          <w:tcPr>
            <w:tcW w:w="521" w:type="pct"/>
            <w:vAlign w:val="center"/>
          </w:tcPr>
          <w:p w14:paraId="5CB63564" w14:textId="77777777" w:rsidR="003B5C40" w:rsidRPr="00897EE3" w:rsidRDefault="003B5C40" w:rsidP="00793586">
            <w:pPr>
              <w:rPr>
                <w:b/>
                <w:bCs/>
                <w:sz w:val="18"/>
                <w:szCs w:val="18"/>
              </w:rPr>
            </w:pPr>
            <w:r w:rsidRPr="00897EE3">
              <w:rPr>
                <w:b/>
                <w:bCs/>
                <w:sz w:val="18"/>
                <w:szCs w:val="18"/>
              </w:rPr>
              <w:t>C15</w:t>
            </w:r>
          </w:p>
        </w:tc>
        <w:tc>
          <w:tcPr>
            <w:tcW w:w="811" w:type="pct"/>
          </w:tcPr>
          <w:p w14:paraId="552B21A8" w14:textId="77777777" w:rsidR="003B5C40" w:rsidRPr="00897EE3" w:rsidRDefault="003B5C40" w:rsidP="00793586">
            <w:pPr>
              <w:rPr>
                <w:bCs/>
                <w:sz w:val="18"/>
                <w:szCs w:val="18"/>
              </w:rPr>
            </w:pPr>
            <w:r w:rsidRPr="00897EE3">
              <w:rPr>
                <w:bCs/>
                <w:sz w:val="18"/>
                <w:szCs w:val="18"/>
              </w:rPr>
              <w:t>EVS</w:t>
            </w:r>
          </w:p>
        </w:tc>
        <w:tc>
          <w:tcPr>
            <w:tcW w:w="1014" w:type="pct"/>
          </w:tcPr>
          <w:p w14:paraId="72B70C2F" w14:textId="77777777" w:rsidR="003B5C40" w:rsidRPr="00897EE3" w:rsidRDefault="003B5C40" w:rsidP="00793586">
            <w:pPr>
              <w:rPr>
                <w:bCs/>
                <w:sz w:val="18"/>
                <w:szCs w:val="18"/>
              </w:rPr>
            </w:pPr>
            <w:r w:rsidRPr="00897EE3">
              <w:rPr>
                <w:bCs/>
                <w:sz w:val="18"/>
                <w:szCs w:val="18"/>
              </w:rPr>
              <w:t>48</w:t>
            </w:r>
          </w:p>
        </w:tc>
        <w:tc>
          <w:tcPr>
            <w:tcW w:w="434" w:type="pct"/>
          </w:tcPr>
          <w:p w14:paraId="735B6553" w14:textId="77777777" w:rsidR="003B5C40" w:rsidRPr="00897EE3" w:rsidRDefault="003B5C40" w:rsidP="00793586">
            <w:pPr>
              <w:rPr>
                <w:bCs/>
                <w:sz w:val="18"/>
                <w:szCs w:val="18"/>
              </w:rPr>
            </w:pPr>
            <w:r w:rsidRPr="00897EE3">
              <w:rPr>
                <w:bCs/>
                <w:sz w:val="18"/>
                <w:szCs w:val="18"/>
              </w:rPr>
              <w:t>Off</w:t>
            </w:r>
          </w:p>
        </w:tc>
        <w:tc>
          <w:tcPr>
            <w:tcW w:w="693" w:type="pct"/>
          </w:tcPr>
          <w:p w14:paraId="144B23E8" w14:textId="77777777" w:rsidR="003B5C40" w:rsidRPr="00897EE3" w:rsidRDefault="003B5C40" w:rsidP="00793586">
            <w:pPr>
              <w:rPr>
                <w:bCs/>
                <w:sz w:val="18"/>
                <w:szCs w:val="18"/>
              </w:rPr>
            </w:pPr>
            <w:r w:rsidRPr="00897EE3">
              <w:rPr>
                <w:bCs/>
                <w:sz w:val="18"/>
                <w:szCs w:val="18"/>
              </w:rPr>
              <w:t>0</w:t>
            </w:r>
          </w:p>
        </w:tc>
        <w:tc>
          <w:tcPr>
            <w:tcW w:w="1053" w:type="pct"/>
          </w:tcPr>
          <w:p w14:paraId="21AD2D69" w14:textId="77777777" w:rsidR="003B5C40" w:rsidRPr="00897EE3" w:rsidRDefault="003B5C40" w:rsidP="00793586">
            <w:pPr>
              <w:rPr>
                <w:bCs/>
                <w:sz w:val="18"/>
                <w:szCs w:val="18"/>
              </w:rPr>
            </w:pPr>
            <w:r w:rsidRPr="00897EE3">
              <w:rPr>
                <w:bCs/>
                <w:sz w:val="18"/>
                <w:szCs w:val="18"/>
              </w:rPr>
              <w:t>-</w:t>
            </w:r>
          </w:p>
        </w:tc>
        <w:tc>
          <w:tcPr>
            <w:tcW w:w="474" w:type="pct"/>
          </w:tcPr>
          <w:p w14:paraId="0BB3DC7B" w14:textId="77777777" w:rsidR="003B5C40" w:rsidRPr="00897EE3" w:rsidRDefault="003B5C40" w:rsidP="00793586">
            <w:pPr>
              <w:rPr>
                <w:bCs/>
                <w:sz w:val="18"/>
                <w:szCs w:val="18"/>
              </w:rPr>
            </w:pPr>
            <w:r w:rsidRPr="00897EE3">
              <w:rPr>
                <w:bCs/>
                <w:sz w:val="18"/>
                <w:szCs w:val="18"/>
              </w:rPr>
              <w:t>-</w:t>
            </w:r>
          </w:p>
        </w:tc>
      </w:tr>
      <w:tr w:rsidR="003B5C40" w:rsidRPr="007E18C1" w14:paraId="3FA15C4C" w14:textId="77777777" w:rsidTr="00793586">
        <w:tc>
          <w:tcPr>
            <w:tcW w:w="521" w:type="pct"/>
            <w:vAlign w:val="center"/>
          </w:tcPr>
          <w:p w14:paraId="319F11BE" w14:textId="77777777" w:rsidR="003B5C40" w:rsidRPr="00897EE3" w:rsidRDefault="003B5C40" w:rsidP="00793586">
            <w:pPr>
              <w:rPr>
                <w:b/>
                <w:bCs/>
                <w:sz w:val="18"/>
                <w:szCs w:val="18"/>
              </w:rPr>
            </w:pPr>
            <w:r w:rsidRPr="00897EE3">
              <w:rPr>
                <w:b/>
                <w:bCs/>
                <w:sz w:val="18"/>
                <w:szCs w:val="18"/>
              </w:rPr>
              <w:t>C16</w:t>
            </w:r>
          </w:p>
        </w:tc>
        <w:tc>
          <w:tcPr>
            <w:tcW w:w="811" w:type="pct"/>
          </w:tcPr>
          <w:p w14:paraId="3E786470" w14:textId="77777777" w:rsidR="003B5C40" w:rsidRPr="00897EE3" w:rsidRDefault="003B5C40" w:rsidP="00793586">
            <w:pPr>
              <w:rPr>
                <w:bCs/>
                <w:sz w:val="18"/>
                <w:szCs w:val="18"/>
              </w:rPr>
            </w:pPr>
            <w:r w:rsidRPr="00897EE3">
              <w:rPr>
                <w:bCs/>
                <w:sz w:val="18"/>
                <w:szCs w:val="18"/>
              </w:rPr>
              <w:t>EVS</w:t>
            </w:r>
          </w:p>
        </w:tc>
        <w:tc>
          <w:tcPr>
            <w:tcW w:w="1014" w:type="pct"/>
          </w:tcPr>
          <w:p w14:paraId="2BB2024B" w14:textId="77777777" w:rsidR="003B5C40" w:rsidRPr="00897EE3" w:rsidRDefault="003B5C40" w:rsidP="00793586">
            <w:pPr>
              <w:rPr>
                <w:bCs/>
                <w:sz w:val="18"/>
                <w:szCs w:val="18"/>
              </w:rPr>
            </w:pPr>
            <w:r w:rsidRPr="00897EE3">
              <w:rPr>
                <w:bCs/>
                <w:sz w:val="18"/>
                <w:szCs w:val="18"/>
              </w:rPr>
              <w:t>64</w:t>
            </w:r>
          </w:p>
        </w:tc>
        <w:tc>
          <w:tcPr>
            <w:tcW w:w="434" w:type="pct"/>
          </w:tcPr>
          <w:p w14:paraId="670EB669" w14:textId="77777777" w:rsidR="003B5C40" w:rsidRPr="00897EE3" w:rsidRDefault="003B5C40" w:rsidP="00793586">
            <w:pPr>
              <w:rPr>
                <w:bCs/>
                <w:sz w:val="18"/>
                <w:szCs w:val="18"/>
              </w:rPr>
            </w:pPr>
            <w:r w:rsidRPr="00897EE3">
              <w:rPr>
                <w:bCs/>
                <w:sz w:val="18"/>
                <w:szCs w:val="18"/>
              </w:rPr>
              <w:t>Off</w:t>
            </w:r>
          </w:p>
        </w:tc>
        <w:tc>
          <w:tcPr>
            <w:tcW w:w="693" w:type="pct"/>
          </w:tcPr>
          <w:p w14:paraId="3A78B8B4" w14:textId="77777777" w:rsidR="003B5C40" w:rsidRPr="00897EE3" w:rsidRDefault="003B5C40" w:rsidP="00793586">
            <w:pPr>
              <w:rPr>
                <w:bCs/>
                <w:sz w:val="18"/>
                <w:szCs w:val="18"/>
              </w:rPr>
            </w:pPr>
            <w:r w:rsidRPr="00897EE3">
              <w:rPr>
                <w:bCs/>
                <w:sz w:val="18"/>
                <w:szCs w:val="18"/>
              </w:rPr>
              <w:t>0</w:t>
            </w:r>
          </w:p>
        </w:tc>
        <w:tc>
          <w:tcPr>
            <w:tcW w:w="1053" w:type="pct"/>
          </w:tcPr>
          <w:p w14:paraId="4452B412" w14:textId="77777777" w:rsidR="003B5C40" w:rsidRPr="00897EE3" w:rsidRDefault="003B5C40" w:rsidP="00793586">
            <w:pPr>
              <w:rPr>
                <w:bCs/>
                <w:sz w:val="18"/>
                <w:szCs w:val="18"/>
              </w:rPr>
            </w:pPr>
          </w:p>
        </w:tc>
        <w:tc>
          <w:tcPr>
            <w:tcW w:w="474" w:type="pct"/>
          </w:tcPr>
          <w:p w14:paraId="33D2F8D9" w14:textId="77777777" w:rsidR="003B5C40" w:rsidRPr="00897EE3" w:rsidRDefault="003B5C40" w:rsidP="00793586">
            <w:pPr>
              <w:rPr>
                <w:bCs/>
                <w:sz w:val="18"/>
                <w:szCs w:val="18"/>
              </w:rPr>
            </w:pPr>
          </w:p>
        </w:tc>
      </w:tr>
      <w:tr w:rsidR="003B5C40" w:rsidRPr="007E18C1" w14:paraId="44C78DC3" w14:textId="77777777" w:rsidTr="00793586">
        <w:tc>
          <w:tcPr>
            <w:tcW w:w="521" w:type="pct"/>
            <w:vAlign w:val="center"/>
          </w:tcPr>
          <w:p w14:paraId="2C5EA3AE" w14:textId="77777777" w:rsidR="003B5C40" w:rsidRPr="00897EE3" w:rsidRDefault="003B5C40" w:rsidP="00793586">
            <w:pPr>
              <w:rPr>
                <w:b/>
                <w:bCs/>
                <w:sz w:val="18"/>
                <w:szCs w:val="18"/>
              </w:rPr>
            </w:pPr>
            <w:r w:rsidRPr="00897EE3">
              <w:rPr>
                <w:b/>
                <w:bCs/>
                <w:sz w:val="18"/>
                <w:szCs w:val="18"/>
              </w:rPr>
              <w:t>C17</w:t>
            </w:r>
          </w:p>
        </w:tc>
        <w:tc>
          <w:tcPr>
            <w:tcW w:w="811" w:type="pct"/>
          </w:tcPr>
          <w:p w14:paraId="45BA1C68" w14:textId="77777777" w:rsidR="003B5C40" w:rsidRPr="00897EE3" w:rsidRDefault="003B5C40" w:rsidP="00793586">
            <w:pPr>
              <w:rPr>
                <w:bCs/>
                <w:sz w:val="18"/>
                <w:szCs w:val="18"/>
              </w:rPr>
            </w:pPr>
            <w:r w:rsidRPr="00897EE3">
              <w:rPr>
                <w:bCs/>
                <w:sz w:val="18"/>
                <w:szCs w:val="18"/>
              </w:rPr>
              <w:t>EVS</w:t>
            </w:r>
          </w:p>
        </w:tc>
        <w:tc>
          <w:tcPr>
            <w:tcW w:w="1014" w:type="pct"/>
          </w:tcPr>
          <w:p w14:paraId="0FE0A597" w14:textId="77777777" w:rsidR="003B5C40" w:rsidRPr="00897EE3" w:rsidRDefault="003B5C40" w:rsidP="00793586">
            <w:pPr>
              <w:rPr>
                <w:bCs/>
                <w:sz w:val="18"/>
                <w:szCs w:val="18"/>
              </w:rPr>
            </w:pPr>
            <w:r w:rsidRPr="00897EE3">
              <w:rPr>
                <w:bCs/>
                <w:sz w:val="18"/>
                <w:szCs w:val="18"/>
              </w:rPr>
              <w:t>13.2</w:t>
            </w:r>
          </w:p>
        </w:tc>
        <w:tc>
          <w:tcPr>
            <w:tcW w:w="434" w:type="pct"/>
          </w:tcPr>
          <w:p w14:paraId="383D433C" w14:textId="77777777" w:rsidR="003B5C40" w:rsidRPr="00897EE3" w:rsidRDefault="003B5C40" w:rsidP="00793586">
            <w:pPr>
              <w:rPr>
                <w:bCs/>
                <w:sz w:val="18"/>
                <w:szCs w:val="18"/>
              </w:rPr>
            </w:pPr>
            <w:r w:rsidRPr="00897EE3">
              <w:rPr>
                <w:bCs/>
                <w:sz w:val="18"/>
                <w:szCs w:val="18"/>
              </w:rPr>
              <w:t>Off</w:t>
            </w:r>
          </w:p>
        </w:tc>
        <w:tc>
          <w:tcPr>
            <w:tcW w:w="693" w:type="pct"/>
          </w:tcPr>
          <w:p w14:paraId="2149232D" w14:textId="77777777" w:rsidR="003B5C40" w:rsidRPr="00897EE3" w:rsidRDefault="003B5C40" w:rsidP="00793586">
            <w:pPr>
              <w:rPr>
                <w:bCs/>
                <w:sz w:val="18"/>
                <w:szCs w:val="18"/>
              </w:rPr>
            </w:pPr>
            <w:r w:rsidRPr="00897EE3">
              <w:rPr>
                <w:bCs/>
                <w:sz w:val="18"/>
                <w:szCs w:val="18"/>
              </w:rPr>
              <w:t>5</w:t>
            </w:r>
          </w:p>
        </w:tc>
        <w:tc>
          <w:tcPr>
            <w:tcW w:w="1053" w:type="pct"/>
          </w:tcPr>
          <w:p w14:paraId="0DD728AD" w14:textId="77777777" w:rsidR="003B5C40" w:rsidRPr="00897EE3" w:rsidRDefault="003B5C40" w:rsidP="00793586">
            <w:pPr>
              <w:rPr>
                <w:bCs/>
                <w:sz w:val="18"/>
                <w:szCs w:val="18"/>
              </w:rPr>
            </w:pPr>
            <w:r w:rsidRPr="00897EE3">
              <w:rPr>
                <w:bCs/>
                <w:sz w:val="18"/>
                <w:szCs w:val="18"/>
              </w:rPr>
              <w:t>-</w:t>
            </w:r>
          </w:p>
        </w:tc>
        <w:tc>
          <w:tcPr>
            <w:tcW w:w="474" w:type="pct"/>
          </w:tcPr>
          <w:p w14:paraId="12403896" w14:textId="77777777" w:rsidR="003B5C40" w:rsidRPr="00897EE3" w:rsidRDefault="003B5C40" w:rsidP="00793586">
            <w:pPr>
              <w:rPr>
                <w:bCs/>
                <w:sz w:val="18"/>
                <w:szCs w:val="18"/>
              </w:rPr>
            </w:pPr>
            <w:r w:rsidRPr="00897EE3">
              <w:rPr>
                <w:bCs/>
                <w:sz w:val="18"/>
                <w:szCs w:val="18"/>
              </w:rPr>
              <w:t>-</w:t>
            </w:r>
          </w:p>
        </w:tc>
      </w:tr>
      <w:tr w:rsidR="003B5C40" w:rsidRPr="007E18C1" w14:paraId="0CD0FC0A" w14:textId="77777777" w:rsidTr="00793586">
        <w:tc>
          <w:tcPr>
            <w:tcW w:w="521" w:type="pct"/>
            <w:vAlign w:val="center"/>
          </w:tcPr>
          <w:p w14:paraId="36963F51" w14:textId="77777777" w:rsidR="003B5C40" w:rsidRPr="00897EE3" w:rsidRDefault="003B5C40" w:rsidP="00793586">
            <w:pPr>
              <w:rPr>
                <w:b/>
                <w:bCs/>
                <w:sz w:val="18"/>
                <w:szCs w:val="18"/>
              </w:rPr>
            </w:pPr>
            <w:r w:rsidRPr="00897EE3">
              <w:rPr>
                <w:b/>
                <w:bCs/>
                <w:sz w:val="18"/>
                <w:szCs w:val="18"/>
              </w:rPr>
              <w:t>C18</w:t>
            </w:r>
          </w:p>
        </w:tc>
        <w:tc>
          <w:tcPr>
            <w:tcW w:w="811" w:type="pct"/>
          </w:tcPr>
          <w:p w14:paraId="3D07D939" w14:textId="77777777" w:rsidR="003B5C40" w:rsidRPr="00897EE3" w:rsidRDefault="003B5C40" w:rsidP="00793586">
            <w:pPr>
              <w:rPr>
                <w:bCs/>
                <w:sz w:val="18"/>
                <w:szCs w:val="18"/>
              </w:rPr>
            </w:pPr>
            <w:r w:rsidRPr="00897EE3">
              <w:rPr>
                <w:bCs/>
                <w:sz w:val="18"/>
                <w:szCs w:val="18"/>
              </w:rPr>
              <w:t>EVS</w:t>
            </w:r>
          </w:p>
        </w:tc>
        <w:tc>
          <w:tcPr>
            <w:tcW w:w="1014" w:type="pct"/>
          </w:tcPr>
          <w:p w14:paraId="71252E87" w14:textId="77777777" w:rsidR="003B5C40" w:rsidRPr="00897EE3" w:rsidRDefault="003B5C40" w:rsidP="00793586">
            <w:pPr>
              <w:rPr>
                <w:bCs/>
                <w:sz w:val="18"/>
                <w:szCs w:val="18"/>
              </w:rPr>
            </w:pPr>
            <w:r w:rsidRPr="00897EE3">
              <w:rPr>
                <w:bCs/>
                <w:sz w:val="18"/>
                <w:szCs w:val="18"/>
              </w:rPr>
              <w:t>16.4</w:t>
            </w:r>
          </w:p>
        </w:tc>
        <w:tc>
          <w:tcPr>
            <w:tcW w:w="434" w:type="pct"/>
          </w:tcPr>
          <w:p w14:paraId="3A76F48B" w14:textId="77777777" w:rsidR="003B5C40" w:rsidRPr="00897EE3" w:rsidRDefault="003B5C40" w:rsidP="00793586">
            <w:pPr>
              <w:rPr>
                <w:bCs/>
                <w:sz w:val="18"/>
                <w:szCs w:val="18"/>
              </w:rPr>
            </w:pPr>
            <w:r w:rsidRPr="00897EE3">
              <w:rPr>
                <w:bCs/>
                <w:sz w:val="18"/>
                <w:szCs w:val="18"/>
              </w:rPr>
              <w:t>Off</w:t>
            </w:r>
          </w:p>
        </w:tc>
        <w:tc>
          <w:tcPr>
            <w:tcW w:w="693" w:type="pct"/>
          </w:tcPr>
          <w:p w14:paraId="009049F3" w14:textId="77777777" w:rsidR="003B5C40" w:rsidRPr="00897EE3" w:rsidRDefault="003B5C40" w:rsidP="00793586">
            <w:pPr>
              <w:rPr>
                <w:bCs/>
                <w:sz w:val="18"/>
                <w:szCs w:val="18"/>
              </w:rPr>
            </w:pPr>
            <w:r w:rsidRPr="00897EE3">
              <w:rPr>
                <w:bCs/>
                <w:sz w:val="18"/>
                <w:szCs w:val="18"/>
              </w:rPr>
              <w:t>5</w:t>
            </w:r>
          </w:p>
        </w:tc>
        <w:tc>
          <w:tcPr>
            <w:tcW w:w="1053" w:type="pct"/>
          </w:tcPr>
          <w:p w14:paraId="3A718D66" w14:textId="77777777" w:rsidR="003B5C40" w:rsidRPr="00897EE3" w:rsidRDefault="003B5C40" w:rsidP="00793586">
            <w:pPr>
              <w:rPr>
                <w:bCs/>
                <w:sz w:val="18"/>
                <w:szCs w:val="18"/>
              </w:rPr>
            </w:pPr>
            <w:r w:rsidRPr="00897EE3">
              <w:rPr>
                <w:bCs/>
                <w:sz w:val="18"/>
                <w:szCs w:val="18"/>
              </w:rPr>
              <w:t>-</w:t>
            </w:r>
          </w:p>
        </w:tc>
        <w:tc>
          <w:tcPr>
            <w:tcW w:w="474" w:type="pct"/>
          </w:tcPr>
          <w:p w14:paraId="314A5CA5" w14:textId="77777777" w:rsidR="003B5C40" w:rsidRPr="00897EE3" w:rsidRDefault="003B5C40" w:rsidP="00793586">
            <w:pPr>
              <w:rPr>
                <w:bCs/>
                <w:sz w:val="18"/>
                <w:szCs w:val="18"/>
              </w:rPr>
            </w:pPr>
            <w:r w:rsidRPr="00897EE3">
              <w:rPr>
                <w:bCs/>
                <w:sz w:val="18"/>
                <w:szCs w:val="18"/>
              </w:rPr>
              <w:t>-</w:t>
            </w:r>
          </w:p>
        </w:tc>
      </w:tr>
      <w:tr w:rsidR="003B5C40" w:rsidRPr="007E18C1" w14:paraId="29423969" w14:textId="77777777" w:rsidTr="00793586">
        <w:tc>
          <w:tcPr>
            <w:tcW w:w="521" w:type="pct"/>
            <w:vAlign w:val="center"/>
          </w:tcPr>
          <w:p w14:paraId="4861B3CB" w14:textId="77777777" w:rsidR="003B5C40" w:rsidRPr="00897EE3" w:rsidRDefault="003B5C40" w:rsidP="00793586">
            <w:pPr>
              <w:rPr>
                <w:b/>
                <w:bCs/>
                <w:sz w:val="18"/>
                <w:szCs w:val="18"/>
              </w:rPr>
            </w:pPr>
            <w:r w:rsidRPr="00897EE3">
              <w:rPr>
                <w:b/>
                <w:bCs/>
                <w:sz w:val="18"/>
                <w:szCs w:val="18"/>
              </w:rPr>
              <w:t>C19</w:t>
            </w:r>
          </w:p>
        </w:tc>
        <w:tc>
          <w:tcPr>
            <w:tcW w:w="811" w:type="pct"/>
          </w:tcPr>
          <w:p w14:paraId="673B5A5F" w14:textId="77777777" w:rsidR="003B5C40" w:rsidRPr="00897EE3" w:rsidRDefault="003B5C40" w:rsidP="00793586">
            <w:pPr>
              <w:rPr>
                <w:bCs/>
                <w:sz w:val="18"/>
                <w:szCs w:val="18"/>
              </w:rPr>
            </w:pPr>
            <w:r w:rsidRPr="00897EE3">
              <w:rPr>
                <w:bCs/>
                <w:sz w:val="18"/>
                <w:szCs w:val="18"/>
              </w:rPr>
              <w:t>EVS</w:t>
            </w:r>
          </w:p>
        </w:tc>
        <w:tc>
          <w:tcPr>
            <w:tcW w:w="1014" w:type="pct"/>
          </w:tcPr>
          <w:p w14:paraId="6B06D05E" w14:textId="77777777" w:rsidR="003B5C40" w:rsidRPr="00897EE3" w:rsidRDefault="003B5C40" w:rsidP="00793586">
            <w:pPr>
              <w:rPr>
                <w:bCs/>
                <w:sz w:val="18"/>
                <w:szCs w:val="18"/>
              </w:rPr>
            </w:pPr>
            <w:r w:rsidRPr="00897EE3">
              <w:rPr>
                <w:bCs/>
                <w:sz w:val="18"/>
                <w:szCs w:val="18"/>
              </w:rPr>
              <w:t>24.4</w:t>
            </w:r>
          </w:p>
        </w:tc>
        <w:tc>
          <w:tcPr>
            <w:tcW w:w="434" w:type="pct"/>
          </w:tcPr>
          <w:p w14:paraId="7F748887" w14:textId="77777777" w:rsidR="003B5C40" w:rsidRPr="00897EE3" w:rsidRDefault="003B5C40" w:rsidP="00793586">
            <w:pPr>
              <w:rPr>
                <w:bCs/>
                <w:sz w:val="18"/>
                <w:szCs w:val="18"/>
              </w:rPr>
            </w:pPr>
            <w:r w:rsidRPr="00897EE3">
              <w:rPr>
                <w:bCs/>
                <w:sz w:val="18"/>
                <w:szCs w:val="18"/>
              </w:rPr>
              <w:t>Off</w:t>
            </w:r>
          </w:p>
        </w:tc>
        <w:tc>
          <w:tcPr>
            <w:tcW w:w="693" w:type="pct"/>
          </w:tcPr>
          <w:p w14:paraId="34A68FEA" w14:textId="77777777" w:rsidR="003B5C40" w:rsidRPr="00897EE3" w:rsidRDefault="003B5C40" w:rsidP="00793586">
            <w:pPr>
              <w:rPr>
                <w:bCs/>
                <w:sz w:val="18"/>
                <w:szCs w:val="18"/>
              </w:rPr>
            </w:pPr>
            <w:r w:rsidRPr="00897EE3">
              <w:rPr>
                <w:bCs/>
                <w:sz w:val="18"/>
                <w:szCs w:val="18"/>
              </w:rPr>
              <w:t>5</w:t>
            </w:r>
          </w:p>
        </w:tc>
        <w:tc>
          <w:tcPr>
            <w:tcW w:w="1053" w:type="pct"/>
          </w:tcPr>
          <w:p w14:paraId="74EBDAFF" w14:textId="77777777" w:rsidR="003B5C40" w:rsidRPr="00897EE3" w:rsidRDefault="003B5C40" w:rsidP="00793586">
            <w:pPr>
              <w:rPr>
                <w:bCs/>
                <w:sz w:val="18"/>
                <w:szCs w:val="18"/>
              </w:rPr>
            </w:pPr>
            <w:r w:rsidRPr="00897EE3">
              <w:rPr>
                <w:bCs/>
                <w:sz w:val="18"/>
                <w:szCs w:val="18"/>
              </w:rPr>
              <w:t>-</w:t>
            </w:r>
          </w:p>
        </w:tc>
        <w:tc>
          <w:tcPr>
            <w:tcW w:w="474" w:type="pct"/>
          </w:tcPr>
          <w:p w14:paraId="173D646C" w14:textId="77777777" w:rsidR="003B5C40" w:rsidRPr="00897EE3" w:rsidRDefault="003B5C40" w:rsidP="00793586">
            <w:pPr>
              <w:rPr>
                <w:bCs/>
                <w:sz w:val="18"/>
                <w:szCs w:val="18"/>
              </w:rPr>
            </w:pPr>
            <w:r w:rsidRPr="00897EE3">
              <w:rPr>
                <w:bCs/>
                <w:sz w:val="18"/>
                <w:szCs w:val="18"/>
              </w:rPr>
              <w:t>-</w:t>
            </w:r>
          </w:p>
        </w:tc>
      </w:tr>
      <w:tr w:rsidR="003B5C40" w:rsidRPr="007E18C1" w14:paraId="0D827817" w14:textId="77777777" w:rsidTr="00793586">
        <w:tc>
          <w:tcPr>
            <w:tcW w:w="521" w:type="pct"/>
            <w:vAlign w:val="center"/>
          </w:tcPr>
          <w:p w14:paraId="6CA13122" w14:textId="77777777" w:rsidR="003B5C40" w:rsidRPr="00897EE3" w:rsidRDefault="003B5C40" w:rsidP="00793586">
            <w:pPr>
              <w:rPr>
                <w:b/>
                <w:bCs/>
                <w:sz w:val="18"/>
                <w:szCs w:val="18"/>
              </w:rPr>
            </w:pPr>
            <w:r w:rsidRPr="00897EE3">
              <w:rPr>
                <w:b/>
                <w:bCs/>
                <w:sz w:val="18"/>
                <w:szCs w:val="18"/>
              </w:rPr>
              <w:t>C20</w:t>
            </w:r>
          </w:p>
        </w:tc>
        <w:tc>
          <w:tcPr>
            <w:tcW w:w="811" w:type="pct"/>
          </w:tcPr>
          <w:p w14:paraId="7EE6C3D5" w14:textId="77777777" w:rsidR="003B5C40" w:rsidRPr="00897EE3" w:rsidRDefault="003B5C40" w:rsidP="00793586">
            <w:pPr>
              <w:rPr>
                <w:bCs/>
                <w:sz w:val="18"/>
                <w:szCs w:val="18"/>
              </w:rPr>
            </w:pPr>
            <w:r w:rsidRPr="00897EE3">
              <w:rPr>
                <w:bCs/>
                <w:sz w:val="18"/>
                <w:szCs w:val="18"/>
              </w:rPr>
              <w:t>EVS</w:t>
            </w:r>
          </w:p>
        </w:tc>
        <w:tc>
          <w:tcPr>
            <w:tcW w:w="1014" w:type="pct"/>
          </w:tcPr>
          <w:p w14:paraId="75F3C487" w14:textId="77777777" w:rsidR="003B5C40" w:rsidRPr="00897EE3" w:rsidRDefault="003B5C40" w:rsidP="00793586">
            <w:pPr>
              <w:rPr>
                <w:bCs/>
                <w:sz w:val="18"/>
                <w:szCs w:val="18"/>
              </w:rPr>
            </w:pPr>
            <w:r w:rsidRPr="00897EE3">
              <w:rPr>
                <w:bCs/>
                <w:sz w:val="18"/>
                <w:szCs w:val="18"/>
              </w:rPr>
              <w:t>32</w:t>
            </w:r>
          </w:p>
        </w:tc>
        <w:tc>
          <w:tcPr>
            <w:tcW w:w="434" w:type="pct"/>
          </w:tcPr>
          <w:p w14:paraId="23C75C84" w14:textId="77777777" w:rsidR="003B5C40" w:rsidRPr="00897EE3" w:rsidRDefault="003B5C40" w:rsidP="00793586">
            <w:pPr>
              <w:rPr>
                <w:bCs/>
                <w:sz w:val="18"/>
                <w:szCs w:val="18"/>
              </w:rPr>
            </w:pPr>
            <w:r w:rsidRPr="00897EE3">
              <w:rPr>
                <w:bCs/>
                <w:sz w:val="18"/>
                <w:szCs w:val="18"/>
              </w:rPr>
              <w:t>Off</w:t>
            </w:r>
          </w:p>
        </w:tc>
        <w:tc>
          <w:tcPr>
            <w:tcW w:w="693" w:type="pct"/>
          </w:tcPr>
          <w:p w14:paraId="3234F5F7" w14:textId="77777777" w:rsidR="003B5C40" w:rsidRPr="00897EE3" w:rsidRDefault="003B5C40" w:rsidP="00793586">
            <w:pPr>
              <w:rPr>
                <w:bCs/>
                <w:sz w:val="18"/>
                <w:szCs w:val="18"/>
              </w:rPr>
            </w:pPr>
            <w:r w:rsidRPr="00897EE3">
              <w:rPr>
                <w:bCs/>
                <w:sz w:val="18"/>
                <w:szCs w:val="18"/>
              </w:rPr>
              <w:t>5</w:t>
            </w:r>
          </w:p>
        </w:tc>
        <w:tc>
          <w:tcPr>
            <w:tcW w:w="1053" w:type="pct"/>
          </w:tcPr>
          <w:p w14:paraId="34CCDF8B" w14:textId="77777777" w:rsidR="003B5C40" w:rsidRPr="00897EE3" w:rsidRDefault="003B5C40" w:rsidP="00793586">
            <w:pPr>
              <w:rPr>
                <w:bCs/>
                <w:sz w:val="18"/>
                <w:szCs w:val="18"/>
              </w:rPr>
            </w:pPr>
          </w:p>
        </w:tc>
        <w:tc>
          <w:tcPr>
            <w:tcW w:w="474" w:type="pct"/>
          </w:tcPr>
          <w:p w14:paraId="32A8B708" w14:textId="77777777" w:rsidR="003B5C40" w:rsidRPr="00897EE3" w:rsidRDefault="003B5C40" w:rsidP="00793586">
            <w:pPr>
              <w:rPr>
                <w:bCs/>
                <w:sz w:val="18"/>
                <w:szCs w:val="18"/>
              </w:rPr>
            </w:pPr>
          </w:p>
        </w:tc>
      </w:tr>
      <w:tr w:rsidR="003B5C40" w:rsidRPr="007E18C1" w14:paraId="01AD281A" w14:textId="77777777" w:rsidTr="00793586">
        <w:tc>
          <w:tcPr>
            <w:tcW w:w="521" w:type="pct"/>
            <w:vAlign w:val="center"/>
          </w:tcPr>
          <w:p w14:paraId="6145B716" w14:textId="77777777" w:rsidR="003B5C40" w:rsidRPr="00897EE3" w:rsidRDefault="003B5C40" w:rsidP="00793586">
            <w:pPr>
              <w:rPr>
                <w:b/>
                <w:bCs/>
                <w:sz w:val="18"/>
                <w:szCs w:val="18"/>
              </w:rPr>
            </w:pPr>
            <w:r w:rsidRPr="00897EE3">
              <w:rPr>
                <w:b/>
                <w:bCs/>
                <w:sz w:val="18"/>
                <w:szCs w:val="18"/>
              </w:rPr>
              <w:t>C21</w:t>
            </w:r>
          </w:p>
        </w:tc>
        <w:tc>
          <w:tcPr>
            <w:tcW w:w="811" w:type="pct"/>
          </w:tcPr>
          <w:p w14:paraId="4A8DB1B1" w14:textId="77777777" w:rsidR="003B5C40" w:rsidRPr="00897EE3" w:rsidRDefault="003B5C40" w:rsidP="00793586">
            <w:pPr>
              <w:rPr>
                <w:bCs/>
                <w:sz w:val="18"/>
                <w:szCs w:val="18"/>
              </w:rPr>
            </w:pPr>
            <w:r w:rsidRPr="00897EE3">
              <w:rPr>
                <w:bCs/>
                <w:sz w:val="18"/>
                <w:szCs w:val="18"/>
              </w:rPr>
              <w:t>EVS</w:t>
            </w:r>
          </w:p>
        </w:tc>
        <w:tc>
          <w:tcPr>
            <w:tcW w:w="1014" w:type="pct"/>
          </w:tcPr>
          <w:p w14:paraId="38E69FF4" w14:textId="77777777" w:rsidR="003B5C40" w:rsidRPr="00897EE3" w:rsidRDefault="003B5C40" w:rsidP="00793586">
            <w:pPr>
              <w:rPr>
                <w:bCs/>
                <w:sz w:val="18"/>
                <w:szCs w:val="18"/>
              </w:rPr>
            </w:pPr>
            <w:r w:rsidRPr="00897EE3">
              <w:rPr>
                <w:bCs/>
                <w:sz w:val="18"/>
                <w:szCs w:val="18"/>
              </w:rPr>
              <w:t>13.2</w:t>
            </w:r>
          </w:p>
        </w:tc>
        <w:tc>
          <w:tcPr>
            <w:tcW w:w="434" w:type="pct"/>
          </w:tcPr>
          <w:p w14:paraId="02932684" w14:textId="77777777" w:rsidR="003B5C40" w:rsidRPr="00897EE3" w:rsidRDefault="003B5C40" w:rsidP="00793586">
            <w:pPr>
              <w:rPr>
                <w:bCs/>
                <w:sz w:val="18"/>
                <w:szCs w:val="18"/>
              </w:rPr>
            </w:pPr>
            <w:r w:rsidRPr="00897EE3">
              <w:rPr>
                <w:bCs/>
                <w:sz w:val="18"/>
                <w:szCs w:val="18"/>
              </w:rPr>
              <w:t>On</w:t>
            </w:r>
          </w:p>
        </w:tc>
        <w:tc>
          <w:tcPr>
            <w:tcW w:w="693" w:type="pct"/>
          </w:tcPr>
          <w:p w14:paraId="62394562" w14:textId="77777777" w:rsidR="003B5C40" w:rsidRPr="00897EE3" w:rsidRDefault="003B5C40" w:rsidP="00793586">
            <w:pPr>
              <w:rPr>
                <w:bCs/>
                <w:sz w:val="18"/>
                <w:szCs w:val="18"/>
              </w:rPr>
            </w:pPr>
            <w:r w:rsidRPr="00897EE3">
              <w:rPr>
                <w:bCs/>
                <w:sz w:val="18"/>
                <w:szCs w:val="18"/>
              </w:rPr>
              <w:t>0</w:t>
            </w:r>
          </w:p>
        </w:tc>
        <w:tc>
          <w:tcPr>
            <w:tcW w:w="1053" w:type="pct"/>
          </w:tcPr>
          <w:p w14:paraId="4A27999E" w14:textId="77777777" w:rsidR="003B5C40" w:rsidRPr="00897EE3" w:rsidRDefault="003B5C40" w:rsidP="00793586">
            <w:pPr>
              <w:rPr>
                <w:bCs/>
                <w:sz w:val="18"/>
                <w:szCs w:val="18"/>
              </w:rPr>
            </w:pPr>
            <w:r w:rsidRPr="00897EE3">
              <w:rPr>
                <w:bCs/>
                <w:sz w:val="18"/>
                <w:szCs w:val="18"/>
              </w:rPr>
              <w:t>-</w:t>
            </w:r>
          </w:p>
        </w:tc>
        <w:tc>
          <w:tcPr>
            <w:tcW w:w="474" w:type="pct"/>
          </w:tcPr>
          <w:p w14:paraId="6C3D2B25" w14:textId="77777777" w:rsidR="003B5C40" w:rsidRPr="00897EE3" w:rsidRDefault="003B5C40" w:rsidP="00793586">
            <w:pPr>
              <w:rPr>
                <w:bCs/>
                <w:sz w:val="18"/>
                <w:szCs w:val="18"/>
              </w:rPr>
            </w:pPr>
            <w:r w:rsidRPr="00897EE3">
              <w:rPr>
                <w:bCs/>
                <w:sz w:val="18"/>
                <w:szCs w:val="18"/>
              </w:rPr>
              <w:t>-</w:t>
            </w:r>
          </w:p>
        </w:tc>
      </w:tr>
      <w:tr w:rsidR="003B5C40" w:rsidRPr="007E18C1" w14:paraId="6D865940" w14:textId="77777777" w:rsidTr="00793586">
        <w:tc>
          <w:tcPr>
            <w:tcW w:w="521" w:type="pct"/>
            <w:vAlign w:val="center"/>
          </w:tcPr>
          <w:p w14:paraId="6AE81215" w14:textId="77777777" w:rsidR="003B5C40" w:rsidRPr="00897EE3" w:rsidRDefault="003B5C40" w:rsidP="00793586">
            <w:pPr>
              <w:rPr>
                <w:b/>
                <w:bCs/>
                <w:sz w:val="18"/>
                <w:szCs w:val="18"/>
              </w:rPr>
            </w:pPr>
            <w:r w:rsidRPr="00897EE3">
              <w:rPr>
                <w:b/>
                <w:bCs/>
                <w:sz w:val="18"/>
                <w:szCs w:val="18"/>
              </w:rPr>
              <w:t>C22</w:t>
            </w:r>
          </w:p>
        </w:tc>
        <w:tc>
          <w:tcPr>
            <w:tcW w:w="811" w:type="pct"/>
          </w:tcPr>
          <w:p w14:paraId="640AA903" w14:textId="77777777" w:rsidR="003B5C40" w:rsidRPr="00897EE3" w:rsidRDefault="003B5C40" w:rsidP="00793586">
            <w:pPr>
              <w:rPr>
                <w:bCs/>
                <w:sz w:val="18"/>
                <w:szCs w:val="18"/>
              </w:rPr>
            </w:pPr>
            <w:r w:rsidRPr="00897EE3">
              <w:rPr>
                <w:bCs/>
                <w:sz w:val="18"/>
                <w:szCs w:val="18"/>
              </w:rPr>
              <w:t>EVS</w:t>
            </w:r>
          </w:p>
        </w:tc>
        <w:tc>
          <w:tcPr>
            <w:tcW w:w="1014" w:type="pct"/>
          </w:tcPr>
          <w:p w14:paraId="0802D2C0" w14:textId="77777777" w:rsidR="003B5C40" w:rsidRPr="00897EE3" w:rsidRDefault="003B5C40" w:rsidP="00793586">
            <w:pPr>
              <w:rPr>
                <w:bCs/>
                <w:sz w:val="18"/>
                <w:szCs w:val="18"/>
              </w:rPr>
            </w:pPr>
            <w:r w:rsidRPr="00897EE3">
              <w:rPr>
                <w:bCs/>
                <w:sz w:val="18"/>
                <w:szCs w:val="18"/>
              </w:rPr>
              <w:t>16.4</w:t>
            </w:r>
          </w:p>
        </w:tc>
        <w:tc>
          <w:tcPr>
            <w:tcW w:w="434" w:type="pct"/>
          </w:tcPr>
          <w:p w14:paraId="6F5BD07C" w14:textId="77777777" w:rsidR="003B5C40" w:rsidRPr="00897EE3" w:rsidRDefault="003B5C40" w:rsidP="00793586">
            <w:pPr>
              <w:rPr>
                <w:bCs/>
                <w:sz w:val="18"/>
                <w:szCs w:val="18"/>
              </w:rPr>
            </w:pPr>
            <w:r w:rsidRPr="00897EE3">
              <w:rPr>
                <w:bCs/>
                <w:sz w:val="18"/>
                <w:szCs w:val="18"/>
              </w:rPr>
              <w:t>On</w:t>
            </w:r>
          </w:p>
        </w:tc>
        <w:tc>
          <w:tcPr>
            <w:tcW w:w="693" w:type="pct"/>
          </w:tcPr>
          <w:p w14:paraId="305A22DA" w14:textId="77777777" w:rsidR="003B5C40" w:rsidRPr="00897EE3" w:rsidRDefault="003B5C40" w:rsidP="00793586">
            <w:pPr>
              <w:rPr>
                <w:bCs/>
                <w:sz w:val="18"/>
                <w:szCs w:val="18"/>
              </w:rPr>
            </w:pPr>
            <w:r w:rsidRPr="00897EE3">
              <w:rPr>
                <w:bCs/>
                <w:sz w:val="18"/>
                <w:szCs w:val="18"/>
              </w:rPr>
              <w:t>0</w:t>
            </w:r>
          </w:p>
        </w:tc>
        <w:tc>
          <w:tcPr>
            <w:tcW w:w="1053" w:type="pct"/>
          </w:tcPr>
          <w:p w14:paraId="0CF7DE23" w14:textId="77777777" w:rsidR="003B5C40" w:rsidRPr="00897EE3" w:rsidRDefault="003B5C40" w:rsidP="00793586">
            <w:pPr>
              <w:rPr>
                <w:bCs/>
                <w:sz w:val="18"/>
                <w:szCs w:val="18"/>
              </w:rPr>
            </w:pPr>
            <w:r w:rsidRPr="00897EE3">
              <w:rPr>
                <w:bCs/>
                <w:sz w:val="18"/>
                <w:szCs w:val="18"/>
              </w:rPr>
              <w:t>-</w:t>
            </w:r>
          </w:p>
        </w:tc>
        <w:tc>
          <w:tcPr>
            <w:tcW w:w="474" w:type="pct"/>
          </w:tcPr>
          <w:p w14:paraId="1C11AF7F" w14:textId="77777777" w:rsidR="003B5C40" w:rsidRPr="00897EE3" w:rsidRDefault="003B5C40" w:rsidP="00793586">
            <w:pPr>
              <w:rPr>
                <w:bCs/>
                <w:sz w:val="18"/>
                <w:szCs w:val="18"/>
              </w:rPr>
            </w:pPr>
            <w:r w:rsidRPr="00897EE3">
              <w:rPr>
                <w:bCs/>
                <w:sz w:val="18"/>
                <w:szCs w:val="18"/>
              </w:rPr>
              <w:t>-</w:t>
            </w:r>
          </w:p>
        </w:tc>
      </w:tr>
      <w:tr w:rsidR="003B5C40" w:rsidRPr="007E18C1" w14:paraId="7CF32473" w14:textId="77777777" w:rsidTr="00793586">
        <w:tc>
          <w:tcPr>
            <w:tcW w:w="521" w:type="pct"/>
            <w:vAlign w:val="center"/>
          </w:tcPr>
          <w:p w14:paraId="561ADC57" w14:textId="77777777" w:rsidR="003B5C40" w:rsidRPr="00897EE3" w:rsidRDefault="003B5C40" w:rsidP="00793586">
            <w:pPr>
              <w:rPr>
                <w:b/>
                <w:bCs/>
                <w:sz w:val="18"/>
                <w:szCs w:val="18"/>
              </w:rPr>
            </w:pPr>
            <w:r w:rsidRPr="00897EE3">
              <w:rPr>
                <w:b/>
                <w:bCs/>
                <w:sz w:val="18"/>
                <w:szCs w:val="18"/>
              </w:rPr>
              <w:t>C23</w:t>
            </w:r>
          </w:p>
        </w:tc>
        <w:tc>
          <w:tcPr>
            <w:tcW w:w="811" w:type="pct"/>
          </w:tcPr>
          <w:p w14:paraId="5F83EB9E" w14:textId="77777777" w:rsidR="003B5C40" w:rsidRPr="00897EE3" w:rsidRDefault="003B5C40" w:rsidP="00793586">
            <w:pPr>
              <w:rPr>
                <w:bCs/>
                <w:sz w:val="18"/>
                <w:szCs w:val="18"/>
              </w:rPr>
            </w:pPr>
            <w:r w:rsidRPr="00897EE3">
              <w:rPr>
                <w:bCs/>
                <w:sz w:val="18"/>
                <w:szCs w:val="18"/>
              </w:rPr>
              <w:t>EVS</w:t>
            </w:r>
          </w:p>
        </w:tc>
        <w:tc>
          <w:tcPr>
            <w:tcW w:w="1014" w:type="pct"/>
          </w:tcPr>
          <w:p w14:paraId="62F2E975" w14:textId="77777777" w:rsidR="003B5C40" w:rsidRPr="00897EE3" w:rsidRDefault="003B5C40" w:rsidP="00793586">
            <w:pPr>
              <w:rPr>
                <w:bCs/>
                <w:sz w:val="18"/>
                <w:szCs w:val="18"/>
              </w:rPr>
            </w:pPr>
            <w:r w:rsidRPr="00897EE3">
              <w:rPr>
                <w:bCs/>
                <w:sz w:val="18"/>
                <w:szCs w:val="18"/>
              </w:rPr>
              <w:t>24.4</w:t>
            </w:r>
          </w:p>
        </w:tc>
        <w:tc>
          <w:tcPr>
            <w:tcW w:w="434" w:type="pct"/>
          </w:tcPr>
          <w:p w14:paraId="1BF31E46" w14:textId="77777777" w:rsidR="003B5C40" w:rsidRPr="00897EE3" w:rsidRDefault="003B5C40" w:rsidP="00793586">
            <w:pPr>
              <w:rPr>
                <w:bCs/>
                <w:sz w:val="18"/>
                <w:szCs w:val="18"/>
              </w:rPr>
            </w:pPr>
            <w:r w:rsidRPr="00897EE3">
              <w:rPr>
                <w:bCs/>
                <w:sz w:val="18"/>
                <w:szCs w:val="18"/>
              </w:rPr>
              <w:t>On</w:t>
            </w:r>
          </w:p>
        </w:tc>
        <w:tc>
          <w:tcPr>
            <w:tcW w:w="693" w:type="pct"/>
          </w:tcPr>
          <w:p w14:paraId="58DD2511" w14:textId="77777777" w:rsidR="003B5C40" w:rsidRPr="00897EE3" w:rsidRDefault="003B5C40" w:rsidP="00793586">
            <w:pPr>
              <w:rPr>
                <w:bCs/>
                <w:sz w:val="18"/>
                <w:szCs w:val="18"/>
              </w:rPr>
            </w:pPr>
            <w:r w:rsidRPr="00897EE3">
              <w:rPr>
                <w:bCs/>
                <w:sz w:val="18"/>
                <w:szCs w:val="18"/>
              </w:rPr>
              <w:t>0</w:t>
            </w:r>
          </w:p>
        </w:tc>
        <w:tc>
          <w:tcPr>
            <w:tcW w:w="1053" w:type="pct"/>
          </w:tcPr>
          <w:p w14:paraId="36E3DB83" w14:textId="77777777" w:rsidR="003B5C40" w:rsidRPr="00897EE3" w:rsidRDefault="003B5C40" w:rsidP="00793586">
            <w:pPr>
              <w:rPr>
                <w:bCs/>
                <w:sz w:val="18"/>
                <w:szCs w:val="18"/>
              </w:rPr>
            </w:pPr>
            <w:r w:rsidRPr="00897EE3">
              <w:rPr>
                <w:bCs/>
                <w:sz w:val="18"/>
                <w:szCs w:val="18"/>
              </w:rPr>
              <w:t>-</w:t>
            </w:r>
          </w:p>
        </w:tc>
        <w:tc>
          <w:tcPr>
            <w:tcW w:w="474" w:type="pct"/>
          </w:tcPr>
          <w:p w14:paraId="5E68FE5D" w14:textId="77777777" w:rsidR="003B5C40" w:rsidRPr="00897EE3" w:rsidRDefault="003B5C40" w:rsidP="00793586">
            <w:pPr>
              <w:rPr>
                <w:bCs/>
                <w:sz w:val="18"/>
                <w:szCs w:val="18"/>
              </w:rPr>
            </w:pPr>
            <w:r w:rsidRPr="00897EE3">
              <w:rPr>
                <w:bCs/>
                <w:sz w:val="18"/>
                <w:szCs w:val="18"/>
              </w:rPr>
              <w:t>-</w:t>
            </w:r>
          </w:p>
        </w:tc>
      </w:tr>
      <w:tr w:rsidR="003B5C40" w:rsidRPr="007E18C1" w14:paraId="5B9823D8" w14:textId="77777777" w:rsidTr="00793586">
        <w:tc>
          <w:tcPr>
            <w:tcW w:w="521" w:type="pct"/>
            <w:vAlign w:val="center"/>
          </w:tcPr>
          <w:p w14:paraId="16CA5AD9" w14:textId="77777777" w:rsidR="003B5C40" w:rsidRPr="00897EE3" w:rsidRDefault="003B5C40" w:rsidP="00793586">
            <w:pPr>
              <w:rPr>
                <w:b/>
                <w:bCs/>
                <w:sz w:val="18"/>
                <w:szCs w:val="18"/>
              </w:rPr>
            </w:pPr>
            <w:r w:rsidRPr="00897EE3">
              <w:rPr>
                <w:b/>
                <w:bCs/>
                <w:sz w:val="18"/>
                <w:szCs w:val="18"/>
              </w:rPr>
              <w:t>C24</w:t>
            </w:r>
          </w:p>
        </w:tc>
        <w:tc>
          <w:tcPr>
            <w:tcW w:w="811" w:type="pct"/>
          </w:tcPr>
          <w:p w14:paraId="6C0BEF1A" w14:textId="77777777" w:rsidR="003B5C40" w:rsidRPr="00897EE3" w:rsidRDefault="003B5C40" w:rsidP="00793586">
            <w:pPr>
              <w:rPr>
                <w:bCs/>
                <w:sz w:val="18"/>
                <w:szCs w:val="18"/>
              </w:rPr>
            </w:pPr>
            <w:r w:rsidRPr="00897EE3">
              <w:rPr>
                <w:bCs/>
                <w:sz w:val="18"/>
                <w:szCs w:val="18"/>
              </w:rPr>
              <w:t>CuT</w:t>
            </w:r>
          </w:p>
        </w:tc>
        <w:tc>
          <w:tcPr>
            <w:tcW w:w="1014" w:type="pct"/>
          </w:tcPr>
          <w:p w14:paraId="20E0A219" w14:textId="77777777" w:rsidR="003B5C40" w:rsidRPr="00897EE3" w:rsidRDefault="003B5C40" w:rsidP="00793586">
            <w:pPr>
              <w:rPr>
                <w:bCs/>
                <w:sz w:val="18"/>
                <w:szCs w:val="18"/>
              </w:rPr>
            </w:pPr>
            <w:r w:rsidRPr="00897EE3">
              <w:rPr>
                <w:bCs/>
                <w:sz w:val="18"/>
                <w:szCs w:val="18"/>
              </w:rPr>
              <w:t>13.2</w:t>
            </w:r>
          </w:p>
        </w:tc>
        <w:tc>
          <w:tcPr>
            <w:tcW w:w="434" w:type="pct"/>
          </w:tcPr>
          <w:p w14:paraId="64B750E7" w14:textId="77777777" w:rsidR="003B5C40" w:rsidRPr="00897EE3" w:rsidRDefault="003B5C40" w:rsidP="00793586">
            <w:pPr>
              <w:rPr>
                <w:bCs/>
                <w:sz w:val="18"/>
                <w:szCs w:val="18"/>
              </w:rPr>
            </w:pPr>
            <w:r w:rsidRPr="00897EE3">
              <w:rPr>
                <w:bCs/>
                <w:sz w:val="18"/>
                <w:szCs w:val="18"/>
              </w:rPr>
              <w:t>Off</w:t>
            </w:r>
          </w:p>
        </w:tc>
        <w:tc>
          <w:tcPr>
            <w:tcW w:w="693" w:type="pct"/>
          </w:tcPr>
          <w:p w14:paraId="67A7941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22EA39D0" w14:textId="77777777" w:rsidR="003B5C40" w:rsidRPr="00897EE3" w:rsidRDefault="003B5C40" w:rsidP="00793586">
            <w:pPr>
              <w:rPr>
                <w:sz w:val="18"/>
                <w:szCs w:val="18"/>
              </w:rPr>
            </w:pPr>
            <w:r w:rsidRPr="00897EE3">
              <w:rPr>
                <w:sz w:val="18"/>
                <w:szCs w:val="18"/>
              </w:rPr>
              <w:t>C11</w:t>
            </w:r>
          </w:p>
        </w:tc>
        <w:tc>
          <w:tcPr>
            <w:tcW w:w="474" w:type="pct"/>
          </w:tcPr>
          <w:p w14:paraId="0EB89E28" w14:textId="77777777" w:rsidR="003B5C40" w:rsidRPr="00897EE3" w:rsidRDefault="003B5C40" w:rsidP="00793586">
            <w:pPr>
              <w:rPr>
                <w:bCs/>
                <w:sz w:val="18"/>
                <w:szCs w:val="18"/>
              </w:rPr>
            </w:pPr>
            <w:r w:rsidRPr="00897EE3">
              <w:rPr>
                <w:bCs/>
                <w:sz w:val="18"/>
                <w:szCs w:val="18"/>
              </w:rPr>
              <w:t>NWT</w:t>
            </w:r>
          </w:p>
        </w:tc>
      </w:tr>
      <w:tr w:rsidR="003B5C40" w:rsidRPr="007E18C1" w14:paraId="4561A4A5" w14:textId="77777777" w:rsidTr="00793586">
        <w:tc>
          <w:tcPr>
            <w:tcW w:w="521" w:type="pct"/>
            <w:vAlign w:val="center"/>
          </w:tcPr>
          <w:p w14:paraId="76A401F6" w14:textId="77777777" w:rsidR="003B5C40" w:rsidRPr="00897EE3" w:rsidRDefault="003B5C40" w:rsidP="00793586">
            <w:pPr>
              <w:rPr>
                <w:b/>
                <w:bCs/>
                <w:sz w:val="18"/>
                <w:szCs w:val="18"/>
              </w:rPr>
            </w:pPr>
            <w:r w:rsidRPr="00897EE3">
              <w:rPr>
                <w:b/>
                <w:bCs/>
                <w:sz w:val="18"/>
                <w:szCs w:val="18"/>
              </w:rPr>
              <w:t>C25</w:t>
            </w:r>
          </w:p>
        </w:tc>
        <w:tc>
          <w:tcPr>
            <w:tcW w:w="811" w:type="pct"/>
          </w:tcPr>
          <w:p w14:paraId="0CEC3B2C" w14:textId="77777777" w:rsidR="003B5C40" w:rsidRPr="00897EE3" w:rsidRDefault="003B5C40" w:rsidP="00793586">
            <w:pPr>
              <w:rPr>
                <w:bCs/>
                <w:sz w:val="18"/>
                <w:szCs w:val="18"/>
              </w:rPr>
            </w:pPr>
            <w:r w:rsidRPr="00897EE3">
              <w:rPr>
                <w:bCs/>
                <w:sz w:val="18"/>
                <w:szCs w:val="18"/>
              </w:rPr>
              <w:t>CuT</w:t>
            </w:r>
          </w:p>
        </w:tc>
        <w:tc>
          <w:tcPr>
            <w:tcW w:w="1014" w:type="pct"/>
          </w:tcPr>
          <w:p w14:paraId="5DA6C3C0" w14:textId="77777777" w:rsidR="003B5C40" w:rsidRPr="00897EE3" w:rsidRDefault="003B5C40" w:rsidP="00793586">
            <w:pPr>
              <w:rPr>
                <w:bCs/>
                <w:sz w:val="18"/>
                <w:szCs w:val="18"/>
              </w:rPr>
            </w:pPr>
            <w:r w:rsidRPr="00897EE3">
              <w:rPr>
                <w:bCs/>
                <w:sz w:val="18"/>
                <w:szCs w:val="18"/>
              </w:rPr>
              <w:t>16.4</w:t>
            </w:r>
          </w:p>
        </w:tc>
        <w:tc>
          <w:tcPr>
            <w:tcW w:w="434" w:type="pct"/>
          </w:tcPr>
          <w:p w14:paraId="61B08280" w14:textId="77777777" w:rsidR="003B5C40" w:rsidRPr="00897EE3" w:rsidRDefault="003B5C40" w:rsidP="00793586">
            <w:pPr>
              <w:rPr>
                <w:bCs/>
                <w:sz w:val="18"/>
                <w:szCs w:val="18"/>
              </w:rPr>
            </w:pPr>
            <w:r w:rsidRPr="00897EE3">
              <w:rPr>
                <w:bCs/>
                <w:sz w:val="18"/>
                <w:szCs w:val="18"/>
              </w:rPr>
              <w:t>Off</w:t>
            </w:r>
          </w:p>
        </w:tc>
        <w:tc>
          <w:tcPr>
            <w:tcW w:w="693" w:type="pct"/>
          </w:tcPr>
          <w:p w14:paraId="4B8B5BF7"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C53E90C" w14:textId="77777777" w:rsidR="003B5C40" w:rsidRPr="00897EE3" w:rsidRDefault="003B5C40" w:rsidP="00793586">
            <w:pPr>
              <w:rPr>
                <w:sz w:val="18"/>
                <w:szCs w:val="18"/>
              </w:rPr>
            </w:pPr>
            <w:r w:rsidRPr="00897EE3">
              <w:rPr>
                <w:sz w:val="18"/>
                <w:szCs w:val="18"/>
              </w:rPr>
              <w:t>C12</w:t>
            </w:r>
          </w:p>
        </w:tc>
        <w:tc>
          <w:tcPr>
            <w:tcW w:w="474" w:type="pct"/>
          </w:tcPr>
          <w:p w14:paraId="7A2054C9" w14:textId="77777777" w:rsidR="003B5C40" w:rsidRPr="00897EE3" w:rsidRDefault="003B5C40" w:rsidP="00793586">
            <w:pPr>
              <w:rPr>
                <w:bCs/>
                <w:sz w:val="18"/>
                <w:szCs w:val="18"/>
              </w:rPr>
            </w:pPr>
            <w:r w:rsidRPr="00897EE3">
              <w:rPr>
                <w:bCs/>
                <w:sz w:val="18"/>
                <w:szCs w:val="18"/>
              </w:rPr>
              <w:t>NWT</w:t>
            </w:r>
          </w:p>
        </w:tc>
      </w:tr>
      <w:tr w:rsidR="003B5C40" w:rsidRPr="007E18C1" w14:paraId="70CDB900" w14:textId="77777777" w:rsidTr="00793586">
        <w:tc>
          <w:tcPr>
            <w:tcW w:w="521" w:type="pct"/>
            <w:vAlign w:val="center"/>
          </w:tcPr>
          <w:p w14:paraId="4DF630EC" w14:textId="77777777" w:rsidR="003B5C40" w:rsidRPr="00897EE3" w:rsidRDefault="003B5C40" w:rsidP="00793586">
            <w:pPr>
              <w:rPr>
                <w:b/>
                <w:bCs/>
                <w:sz w:val="18"/>
                <w:szCs w:val="18"/>
              </w:rPr>
            </w:pPr>
            <w:r w:rsidRPr="00897EE3">
              <w:rPr>
                <w:b/>
                <w:bCs/>
                <w:sz w:val="18"/>
                <w:szCs w:val="18"/>
              </w:rPr>
              <w:t>C26</w:t>
            </w:r>
          </w:p>
        </w:tc>
        <w:tc>
          <w:tcPr>
            <w:tcW w:w="811" w:type="pct"/>
          </w:tcPr>
          <w:p w14:paraId="78BFA58C" w14:textId="77777777" w:rsidR="003B5C40" w:rsidRPr="00897EE3" w:rsidRDefault="003B5C40" w:rsidP="00793586">
            <w:pPr>
              <w:rPr>
                <w:bCs/>
                <w:sz w:val="18"/>
                <w:szCs w:val="18"/>
              </w:rPr>
            </w:pPr>
            <w:r w:rsidRPr="00897EE3">
              <w:rPr>
                <w:bCs/>
                <w:sz w:val="18"/>
                <w:szCs w:val="18"/>
              </w:rPr>
              <w:t>CuT</w:t>
            </w:r>
          </w:p>
        </w:tc>
        <w:tc>
          <w:tcPr>
            <w:tcW w:w="1014" w:type="pct"/>
          </w:tcPr>
          <w:p w14:paraId="6B3EE790" w14:textId="77777777" w:rsidR="003B5C40" w:rsidRPr="00897EE3" w:rsidRDefault="003B5C40" w:rsidP="00793586">
            <w:pPr>
              <w:rPr>
                <w:bCs/>
                <w:sz w:val="18"/>
                <w:szCs w:val="18"/>
              </w:rPr>
            </w:pPr>
            <w:r w:rsidRPr="00897EE3">
              <w:rPr>
                <w:bCs/>
                <w:sz w:val="18"/>
                <w:szCs w:val="18"/>
              </w:rPr>
              <w:t>24.4</w:t>
            </w:r>
          </w:p>
        </w:tc>
        <w:tc>
          <w:tcPr>
            <w:tcW w:w="434" w:type="pct"/>
          </w:tcPr>
          <w:p w14:paraId="67467B51" w14:textId="77777777" w:rsidR="003B5C40" w:rsidRPr="00897EE3" w:rsidRDefault="003B5C40" w:rsidP="00793586">
            <w:pPr>
              <w:rPr>
                <w:bCs/>
                <w:sz w:val="18"/>
                <w:szCs w:val="18"/>
              </w:rPr>
            </w:pPr>
            <w:r w:rsidRPr="00897EE3">
              <w:rPr>
                <w:bCs/>
                <w:sz w:val="18"/>
                <w:szCs w:val="18"/>
              </w:rPr>
              <w:t>Off</w:t>
            </w:r>
          </w:p>
        </w:tc>
        <w:tc>
          <w:tcPr>
            <w:tcW w:w="693" w:type="pct"/>
          </w:tcPr>
          <w:p w14:paraId="15F5C3F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106AD583" w14:textId="77777777" w:rsidR="003B5C40" w:rsidRPr="00897EE3" w:rsidRDefault="003B5C40" w:rsidP="00793586">
            <w:pPr>
              <w:rPr>
                <w:sz w:val="18"/>
                <w:szCs w:val="18"/>
              </w:rPr>
            </w:pPr>
            <w:r w:rsidRPr="00897EE3">
              <w:rPr>
                <w:sz w:val="18"/>
                <w:szCs w:val="18"/>
              </w:rPr>
              <w:t>C13</w:t>
            </w:r>
          </w:p>
        </w:tc>
        <w:tc>
          <w:tcPr>
            <w:tcW w:w="474" w:type="pct"/>
          </w:tcPr>
          <w:p w14:paraId="6D8DB7B6" w14:textId="77777777" w:rsidR="003B5C40" w:rsidRPr="00897EE3" w:rsidRDefault="003B5C40" w:rsidP="00793586">
            <w:pPr>
              <w:rPr>
                <w:bCs/>
                <w:sz w:val="18"/>
                <w:szCs w:val="18"/>
              </w:rPr>
            </w:pPr>
            <w:r w:rsidRPr="00897EE3">
              <w:rPr>
                <w:bCs/>
                <w:sz w:val="18"/>
                <w:szCs w:val="18"/>
              </w:rPr>
              <w:t>NWT</w:t>
            </w:r>
          </w:p>
        </w:tc>
      </w:tr>
      <w:tr w:rsidR="003B5C40" w:rsidRPr="007E18C1" w14:paraId="08DDA598" w14:textId="77777777" w:rsidTr="00793586">
        <w:tc>
          <w:tcPr>
            <w:tcW w:w="521" w:type="pct"/>
            <w:vAlign w:val="center"/>
          </w:tcPr>
          <w:p w14:paraId="1F3F26D2" w14:textId="77777777" w:rsidR="003B5C40" w:rsidRPr="00897EE3" w:rsidRDefault="003B5C40" w:rsidP="00793586">
            <w:pPr>
              <w:rPr>
                <w:b/>
                <w:bCs/>
                <w:sz w:val="18"/>
                <w:szCs w:val="18"/>
              </w:rPr>
            </w:pPr>
            <w:r w:rsidRPr="00897EE3">
              <w:rPr>
                <w:b/>
                <w:bCs/>
                <w:sz w:val="18"/>
                <w:szCs w:val="18"/>
              </w:rPr>
              <w:t>C27</w:t>
            </w:r>
          </w:p>
        </w:tc>
        <w:tc>
          <w:tcPr>
            <w:tcW w:w="811" w:type="pct"/>
          </w:tcPr>
          <w:p w14:paraId="54C0F678" w14:textId="77777777" w:rsidR="003B5C40" w:rsidRPr="00897EE3" w:rsidRDefault="003B5C40" w:rsidP="00793586">
            <w:pPr>
              <w:rPr>
                <w:bCs/>
                <w:sz w:val="18"/>
                <w:szCs w:val="18"/>
              </w:rPr>
            </w:pPr>
            <w:r w:rsidRPr="00897EE3">
              <w:rPr>
                <w:bCs/>
                <w:sz w:val="18"/>
                <w:szCs w:val="18"/>
              </w:rPr>
              <w:t>CuT</w:t>
            </w:r>
          </w:p>
        </w:tc>
        <w:tc>
          <w:tcPr>
            <w:tcW w:w="1014" w:type="pct"/>
          </w:tcPr>
          <w:p w14:paraId="09BC2B92" w14:textId="77777777" w:rsidR="003B5C40" w:rsidRPr="00897EE3" w:rsidRDefault="003B5C40" w:rsidP="00793586">
            <w:pPr>
              <w:rPr>
                <w:bCs/>
                <w:sz w:val="18"/>
                <w:szCs w:val="18"/>
              </w:rPr>
            </w:pPr>
            <w:r w:rsidRPr="00897EE3">
              <w:rPr>
                <w:bCs/>
                <w:sz w:val="18"/>
                <w:szCs w:val="18"/>
              </w:rPr>
              <w:t>32</w:t>
            </w:r>
          </w:p>
        </w:tc>
        <w:tc>
          <w:tcPr>
            <w:tcW w:w="434" w:type="pct"/>
          </w:tcPr>
          <w:p w14:paraId="12E02894" w14:textId="77777777" w:rsidR="003B5C40" w:rsidRPr="00897EE3" w:rsidRDefault="003B5C40" w:rsidP="00793586">
            <w:pPr>
              <w:rPr>
                <w:bCs/>
                <w:sz w:val="18"/>
                <w:szCs w:val="18"/>
              </w:rPr>
            </w:pPr>
            <w:r w:rsidRPr="00897EE3">
              <w:rPr>
                <w:bCs/>
                <w:sz w:val="18"/>
                <w:szCs w:val="18"/>
              </w:rPr>
              <w:t>Off</w:t>
            </w:r>
          </w:p>
        </w:tc>
        <w:tc>
          <w:tcPr>
            <w:tcW w:w="693" w:type="pct"/>
          </w:tcPr>
          <w:p w14:paraId="3C81738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4D390F7A" w14:textId="77777777" w:rsidR="003B5C40" w:rsidRPr="00897EE3" w:rsidRDefault="003B5C40" w:rsidP="00793586">
            <w:pPr>
              <w:rPr>
                <w:sz w:val="18"/>
                <w:szCs w:val="18"/>
              </w:rPr>
            </w:pPr>
            <w:r w:rsidRPr="00897EE3">
              <w:rPr>
                <w:sz w:val="18"/>
                <w:szCs w:val="18"/>
              </w:rPr>
              <w:t>C14</w:t>
            </w:r>
          </w:p>
        </w:tc>
        <w:tc>
          <w:tcPr>
            <w:tcW w:w="474" w:type="pct"/>
          </w:tcPr>
          <w:p w14:paraId="21139F94" w14:textId="77777777" w:rsidR="003B5C40" w:rsidRPr="00897EE3" w:rsidRDefault="003B5C40" w:rsidP="00793586">
            <w:pPr>
              <w:rPr>
                <w:bCs/>
                <w:sz w:val="18"/>
                <w:szCs w:val="18"/>
              </w:rPr>
            </w:pPr>
            <w:r w:rsidRPr="00897EE3">
              <w:rPr>
                <w:bCs/>
                <w:sz w:val="18"/>
                <w:szCs w:val="18"/>
              </w:rPr>
              <w:t>NWT</w:t>
            </w:r>
          </w:p>
        </w:tc>
      </w:tr>
      <w:tr w:rsidR="003B5C40" w:rsidRPr="007E18C1" w14:paraId="561987C7" w14:textId="77777777" w:rsidTr="00793586">
        <w:tc>
          <w:tcPr>
            <w:tcW w:w="521" w:type="pct"/>
            <w:vAlign w:val="center"/>
          </w:tcPr>
          <w:p w14:paraId="3A266DDE" w14:textId="77777777" w:rsidR="003B5C40" w:rsidRPr="00897EE3" w:rsidRDefault="003B5C40" w:rsidP="00793586">
            <w:pPr>
              <w:rPr>
                <w:b/>
                <w:bCs/>
                <w:sz w:val="18"/>
                <w:szCs w:val="18"/>
              </w:rPr>
            </w:pPr>
            <w:r w:rsidRPr="00897EE3">
              <w:rPr>
                <w:b/>
                <w:bCs/>
                <w:sz w:val="18"/>
                <w:szCs w:val="18"/>
              </w:rPr>
              <w:t>C28</w:t>
            </w:r>
          </w:p>
        </w:tc>
        <w:tc>
          <w:tcPr>
            <w:tcW w:w="811" w:type="pct"/>
          </w:tcPr>
          <w:p w14:paraId="6F51B995" w14:textId="77777777" w:rsidR="003B5C40" w:rsidRPr="00897EE3" w:rsidRDefault="003B5C40" w:rsidP="00793586">
            <w:pPr>
              <w:rPr>
                <w:bCs/>
                <w:sz w:val="18"/>
                <w:szCs w:val="18"/>
              </w:rPr>
            </w:pPr>
            <w:r w:rsidRPr="00897EE3">
              <w:rPr>
                <w:bCs/>
                <w:sz w:val="18"/>
                <w:szCs w:val="18"/>
              </w:rPr>
              <w:t>CuT</w:t>
            </w:r>
          </w:p>
        </w:tc>
        <w:tc>
          <w:tcPr>
            <w:tcW w:w="1014" w:type="pct"/>
          </w:tcPr>
          <w:p w14:paraId="2D498476" w14:textId="77777777" w:rsidR="003B5C40" w:rsidRPr="00897EE3" w:rsidRDefault="003B5C40" w:rsidP="00793586">
            <w:pPr>
              <w:rPr>
                <w:bCs/>
                <w:sz w:val="18"/>
                <w:szCs w:val="18"/>
              </w:rPr>
            </w:pPr>
            <w:r w:rsidRPr="00897EE3">
              <w:rPr>
                <w:bCs/>
                <w:sz w:val="18"/>
                <w:szCs w:val="18"/>
              </w:rPr>
              <w:t>48</w:t>
            </w:r>
          </w:p>
        </w:tc>
        <w:tc>
          <w:tcPr>
            <w:tcW w:w="434" w:type="pct"/>
          </w:tcPr>
          <w:p w14:paraId="786B7BF4" w14:textId="77777777" w:rsidR="003B5C40" w:rsidRPr="00897EE3" w:rsidRDefault="003B5C40" w:rsidP="00793586">
            <w:pPr>
              <w:rPr>
                <w:bCs/>
                <w:sz w:val="18"/>
                <w:szCs w:val="18"/>
              </w:rPr>
            </w:pPr>
            <w:r w:rsidRPr="00897EE3">
              <w:rPr>
                <w:bCs/>
                <w:sz w:val="18"/>
                <w:szCs w:val="18"/>
              </w:rPr>
              <w:t>Off</w:t>
            </w:r>
          </w:p>
        </w:tc>
        <w:tc>
          <w:tcPr>
            <w:tcW w:w="693" w:type="pct"/>
          </w:tcPr>
          <w:p w14:paraId="4E7F3EB8"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0295F516" w14:textId="77777777" w:rsidR="003B5C40" w:rsidRPr="00897EE3" w:rsidRDefault="003B5C40" w:rsidP="00793586">
            <w:pPr>
              <w:rPr>
                <w:sz w:val="18"/>
                <w:szCs w:val="18"/>
              </w:rPr>
            </w:pPr>
            <w:r w:rsidRPr="00897EE3">
              <w:rPr>
                <w:sz w:val="18"/>
                <w:szCs w:val="18"/>
              </w:rPr>
              <w:t>C15</w:t>
            </w:r>
          </w:p>
        </w:tc>
        <w:tc>
          <w:tcPr>
            <w:tcW w:w="474" w:type="pct"/>
          </w:tcPr>
          <w:p w14:paraId="4DE7F11B" w14:textId="77777777" w:rsidR="003B5C40" w:rsidRPr="00897EE3" w:rsidRDefault="003B5C40" w:rsidP="00793586">
            <w:pPr>
              <w:rPr>
                <w:bCs/>
                <w:sz w:val="18"/>
                <w:szCs w:val="18"/>
              </w:rPr>
            </w:pPr>
            <w:r w:rsidRPr="00897EE3">
              <w:rPr>
                <w:bCs/>
                <w:sz w:val="18"/>
                <w:szCs w:val="18"/>
              </w:rPr>
              <w:t>NWT</w:t>
            </w:r>
          </w:p>
        </w:tc>
      </w:tr>
      <w:tr w:rsidR="003B5C40" w:rsidRPr="007E18C1" w14:paraId="63404892" w14:textId="77777777" w:rsidTr="00793586">
        <w:tc>
          <w:tcPr>
            <w:tcW w:w="521" w:type="pct"/>
            <w:vAlign w:val="center"/>
          </w:tcPr>
          <w:p w14:paraId="2C7ACE83" w14:textId="77777777" w:rsidR="003B5C40" w:rsidRPr="00897EE3" w:rsidRDefault="003B5C40" w:rsidP="00793586">
            <w:pPr>
              <w:rPr>
                <w:b/>
                <w:bCs/>
                <w:sz w:val="18"/>
                <w:szCs w:val="18"/>
              </w:rPr>
            </w:pPr>
            <w:r w:rsidRPr="00897EE3">
              <w:rPr>
                <w:b/>
                <w:bCs/>
                <w:sz w:val="18"/>
                <w:szCs w:val="18"/>
              </w:rPr>
              <w:t>C29</w:t>
            </w:r>
          </w:p>
        </w:tc>
        <w:tc>
          <w:tcPr>
            <w:tcW w:w="811" w:type="pct"/>
          </w:tcPr>
          <w:p w14:paraId="7E513CAC" w14:textId="77777777" w:rsidR="003B5C40" w:rsidRPr="00897EE3" w:rsidRDefault="003B5C40" w:rsidP="00793586">
            <w:pPr>
              <w:rPr>
                <w:bCs/>
                <w:sz w:val="18"/>
                <w:szCs w:val="18"/>
              </w:rPr>
            </w:pPr>
            <w:r w:rsidRPr="00897EE3">
              <w:rPr>
                <w:bCs/>
                <w:sz w:val="18"/>
                <w:szCs w:val="18"/>
              </w:rPr>
              <w:t>CuT</w:t>
            </w:r>
          </w:p>
        </w:tc>
        <w:tc>
          <w:tcPr>
            <w:tcW w:w="1014" w:type="pct"/>
          </w:tcPr>
          <w:p w14:paraId="0D917E76" w14:textId="77777777" w:rsidR="003B5C40" w:rsidRPr="00897EE3" w:rsidRDefault="003B5C40" w:rsidP="00793586">
            <w:pPr>
              <w:rPr>
                <w:bCs/>
                <w:sz w:val="18"/>
                <w:szCs w:val="18"/>
              </w:rPr>
            </w:pPr>
            <w:r w:rsidRPr="00897EE3">
              <w:rPr>
                <w:bCs/>
                <w:sz w:val="18"/>
                <w:szCs w:val="18"/>
              </w:rPr>
              <w:t>64</w:t>
            </w:r>
          </w:p>
        </w:tc>
        <w:tc>
          <w:tcPr>
            <w:tcW w:w="434" w:type="pct"/>
          </w:tcPr>
          <w:p w14:paraId="21AD1E9B" w14:textId="77777777" w:rsidR="003B5C40" w:rsidRPr="00897EE3" w:rsidRDefault="003B5C40" w:rsidP="00793586">
            <w:pPr>
              <w:rPr>
                <w:bCs/>
                <w:sz w:val="18"/>
                <w:szCs w:val="18"/>
              </w:rPr>
            </w:pPr>
            <w:r w:rsidRPr="00897EE3">
              <w:rPr>
                <w:bCs/>
                <w:sz w:val="18"/>
                <w:szCs w:val="18"/>
              </w:rPr>
              <w:t>Off</w:t>
            </w:r>
          </w:p>
        </w:tc>
        <w:tc>
          <w:tcPr>
            <w:tcW w:w="693" w:type="pct"/>
          </w:tcPr>
          <w:p w14:paraId="097BDA75"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F786C2E" w14:textId="77777777" w:rsidR="003B5C40" w:rsidRPr="00897EE3" w:rsidRDefault="003B5C40" w:rsidP="00793586">
            <w:pPr>
              <w:rPr>
                <w:sz w:val="18"/>
                <w:szCs w:val="18"/>
              </w:rPr>
            </w:pPr>
            <w:r w:rsidRPr="00897EE3">
              <w:rPr>
                <w:sz w:val="18"/>
                <w:szCs w:val="18"/>
              </w:rPr>
              <w:t>C16</w:t>
            </w:r>
          </w:p>
        </w:tc>
        <w:tc>
          <w:tcPr>
            <w:tcW w:w="474" w:type="pct"/>
          </w:tcPr>
          <w:p w14:paraId="79DB0AF5" w14:textId="77777777" w:rsidR="003B5C40" w:rsidRPr="00897EE3" w:rsidRDefault="003B5C40" w:rsidP="00793586">
            <w:pPr>
              <w:rPr>
                <w:bCs/>
                <w:sz w:val="18"/>
                <w:szCs w:val="18"/>
              </w:rPr>
            </w:pPr>
            <w:r w:rsidRPr="00897EE3">
              <w:rPr>
                <w:bCs/>
                <w:sz w:val="18"/>
                <w:szCs w:val="18"/>
              </w:rPr>
              <w:t>NWT</w:t>
            </w:r>
          </w:p>
        </w:tc>
      </w:tr>
      <w:tr w:rsidR="003B5C40" w:rsidRPr="007E18C1" w14:paraId="3DB4FC90" w14:textId="77777777" w:rsidTr="00793586">
        <w:tc>
          <w:tcPr>
            <w:tcW w:w="521" w:type="pct"/>
            <w:vAlign w:val="center"/>
          </w:tcPr>
          <w:p w14:paraId="342CF4B6" w14:textId="77777777" w:rsidR="003B5C40" w:rsidRPr="00897EE3" w:rsidRDefault="003B5C40" w:rsidP="00793586">
            <w:pPr>
              <w:rPr>
                <w:b/>
                <w:bCs/>
                <w:sz w:val="18"/>
                <w:szCs w:val="18"/>
              </w:rPr>
            </w:pPr>
            <w:r w:rsidRPr="00897EE3">
              <w:rPr>
                <w:b/>
                <w:bCs/>
                <w:sz w:val="18"/>
                <w:szCs w:val="18"/>
              </w:rPr>
              <w:t>C30</w:t>
            </w:r>
          </w:p>
        </w:tc>
        <w:tc>
          <w:tcPr>
            <w:tcW w:w="811" w:type="pct"/>
          </w:tcPr>
          <w:p w14:paraId="3BB4C4A2" w14:textId="77777777" w:rsidR="003B5C40" w:rsidRPr="00897EE3" w:rsidRDefault="003B5C40" w:rsidP="00793586">
            <w:pPr>
              <w:rPr>
                <w:bCs/>
                <w:sz w:val="18"/>
                <w:szCs w:val="18"/>
              </w:rPr>
            </w:pPr>
            <w:r w:rsidRPr="00897EE3">
              <w:rPr>
                <w:bCs/>
                <w:sz w:val="18"/>
                <w:szCs w:val="18"/>
              </w:rPr>
              <w:t>CuT</w:t>
            </w:r>
          </w:p>
        </w:tc>
        <w:tc>
          <w:tcPr>
            <w:tcW w:w="1014" w:type="pct"/>
          </w:tcPr>
          <w:p w14:paraId="20E83E84" w14:textId="77777777" w:rsidR="003B5C40" w:rsidRPr="00897EE3" w:rsidRDefault="003B5C40" w:rsidP="00793586">
            <w:pPr>
              <w:rPr>
                <w:bCs/>
                <w:sz w:val="18"/>
                <w:szCs w:val="18"/>
              </w:rPr>
            </w:pPr>
            <w:r w:rsidRPr="00897EE3">
              <w:rPr>
                <w:bCs/>
                <w:sz w:val="18"/>
                <w:szCs w:val="18"/>
              </w:rPr>
              <w:t>13.2</w:t>
            </w:r>
          </w:p>
        </w:tc>
        <w:tc>
          <w:tcPr>
            <w:tcW w:w="434" w:type="pct"/>
          </w:tcPr>
          <w:p w14:paraId="08B30242" w14:textId="77777777" w:rsidR="003B5C40" w:rsidRPr="00897EE3" w:rsidRDefault="003B5C40" w:rsidP="00793586">
            <w:pPr>
              <w:rPr>
                <w:bCs/>
                <w:sz w:val="18"/>
                <w:szCs w:val="18"/>
              </w:rPr>
            </w:pPr>
            <w:r w:rsidRPr="00897EE3">
              <w:rPr>
                <w:bCs/>
                <w:sz w:val="18"/>
                <w:szCs w:val="18"/>
              </w:rPr>
              <w:t>Off</w:t>
            </w:r>
          </w:p>
        </w:tc>
        <w:tc>
          <w:tcPr>
            <w:tcW w:w="693" w:type="pct"/>
          </w:tcPr>
          <w:p w14:paraId="566A4936"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46876F0A" w14:textId="77777777" w:rsidR="003B5C40" w:rsidRPr="00897EE3" w:rsidRDefault="003B5C40" w:rsidP="00793586">
            <w:pPr>
              <w:rPr>
                <w:sz w:val="18"/>
                <w:szCs w:val="18"/>
              </w:rPr>
            </w:pPr>
            <w:r w:rsidRPr="00897EE3">
              <w:rPr>
                <w:sz w:val="18"/>
                <w:szCs w:val="18"/>
              </w:rPr>
              <w:t>C17</w:t>
            </w:r>
          </w:p>
        </w:tc>
        <w:tc>
          <w:tcPr>
            <w:tcW w:w="474" w:type="pct"/>
          </w:tcPr>
          <w:p w14:paraId="54BBA4FA" w14:textId="77777777" w:rsidR="003B5C40" w:rsidRPr="00897EE3" w:rsidRDefault="003B5C40" w:rsidP="00793586">
            <w:pPr>
              <w:rPr>
                <w:bCs/>
                <w:sz w:val="18"/>
                <w:szCs w:val="18"/>
              </w:rPr>
            </w:pPr>
            <w:r w:rsidRPr="00897EE3">
              <w:rPr>
                <w:bCs/>
                <w:sz w:val="18"/>
                <w:szCs w:val="18"/>
              </w:rPr>
              <w:t>NWT</w:t>
            </w:r>
          </w:p>
        </w:tc>
      </w:tr>
      <w:tr w:rsidR="003B5C40" w:rsidRPr="007E18C1" w14:paraId="2F408438" w14:textId="77777777" w:rsidTr="00793586">
        <w:tc>
          <w:tcPr>
            <w:tcW w:w="521" w:type="pct"/>
            <w:vAlign w:val="center"/>
          </w:tcPr>
          <w:p w14:paraId="6349EFCF" w14:textId="77777777" w:rsidR="003B5C40" w:rsidRPr="00897EE3" w:rsidRDefault="003B5C40" w:rsidP="00793586">
            <w:pPr>
              <w:rPr>
                <w:b/>
                <w:bCs/>
                <w:sz w:val="18"/>
                <w:szCs w:val="18"/>
              </w:rPr>
            </w:pPr>
            <w:r w:rsidRPr="00897EE3">
              <w:rPr>
                <w:b/>
                <w:bCs/>
                <w:sz w:val="18"/>
                <w:szCs w:val="18"/>
              </w:rPr>
              <w:t>C31</w:t>
            </w:r>
          </w:p>
        </w:tc>
        <w:tc>
          <w:tcPr>
            <w:tcW w:w="811" w:type="pct"/>
          </w:tcPr>
          <w:p w14:paraId="2681CDB0" w14:textId="77777777" w:rsidR="003B5C40" w:rsidRPr="00897EE3" w:rsidRDefault="003B5C40" w:rsidP="00793586">
            <w:pPr>
              <w:rPr>
                <w:bCs/>
                <w:sz w:val="18"/>
                <w:szCs w:val="18"/>
              </w:rPr>
            </w:pPr>
            <w:r w:rsidRPr="00897EE3">
              <w:rPr>
                <w:bCs/>
                <w:sz w:val="18"/>
                <w:szCs w:val="18"/>
              </w:rPr>
              <w:t>CuT</w:t>
            </w:r>
          </w:p>
        </w:tc>
        <w:tc>
          <w:tcPr>
            <w:tcW w:w="1014" w:type="pct"/>
          </w:tcPr>
          <w:p w14:paraId="5CBCAB95" w14:textId="77777777" w:rsidR="003B5C40" w:rsidRPr="00897EE3" w:rsidRDefault="003B5C40" w:rsidP="00793586">
            <w:pPr>
              <w:rPr>
                <w:bCs/>
                <w:sz w:val="18"/>
                <w:szCs w:val="18"/>
              </w:rPr>
            </w:pPr>
            <w:r w:rsidRPr="00897EE3">
              <w:rPr>
                <w:bCs/>
                <w:sz w:val="18"/>
                <w:szCs w:val="18"/>
              </w:rPr>
              <w:t>16.4</w:t>
            </w:r>
          </w:p>
        </w:tc>
        <w:tc>
          <w:tcPr>
            <w:tcW w:w="434" w:type="pct"/>
          </w:tcPr>
          <w:p w14:paraId="4D0F5A61" w14:textId="77777777" w:rsidR="003B5C40" w:rsidRPr="00897EE3" w:rsidRDefault="003B5C40" w:rsidP="00793586">
            <w:pPr>
              <w:rPr>
                <w:bCs/>
                <w:sz w:val="18"/>
                <w:szCs w:val="18"/>
              </w:rPr>
            </w:pPr>
            <w:r w:rsidRPr="00897EE3">
              <w:rPr>
                <w:bCs/>
                <w:sz w:val="18"/>
                <w:szCs w:val="18"/>
              </w:rPr>
              <w:t>Off</w:t>
            </w:r>
          </w:p>
        </w:tc>
        <w:tc>
          <w:tcPr>
            <w:tcW w:w="693" w:type="pct"/>
          </w:tcPr>
          <w:p w14:paraId="610B209D"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02EF1E06" w14:textId="77777777" w:rsidR="003B5C40" w:rsidRPr="00897EE3" w:rsidRDefault="003B5C40" w:rsidP="00793586">
            <w:pPr>
              <w:rPr>
                <w:sz w:val="18"/>
                <w:szCs w:val="18"/>
              </w:rPr>
            </w:pPr>
            <w:r w:rsidRPr="00897EE3">
              <w:rPr>
                <w:sz w:val="18"/>
                <w:szCs w:val="18"/>
              </w:rPr>
              <w:t>C18</w:t>
            </w:r>
          </w:p>
        </w:tc>
        <w:tc>
          <w:tcPr>
            <w:tcW w:w="474" w:type="pct"/>
          </w:tcPr>
          <w:p w14:paraId="2A5F90BE" w14:textId="77777777" w:rsidR="003B5C40" w:rsidRPr="00897EE3" w:rsidRDefault="003B5C40" w:rsidP="00793586">
            <w:pPr>
              <w:rPr>
                <w:bCs/>
                <w:sz w:val="18"/>
                <w:szCs w:val="18"/>
              </w:rPr>
            </w:pPr>
            <w:r w:rsidRPr="00897EE3">
              <w:rPr>
                <w:bCs/>
                <w:sz w:val="18"/>
                <w:szCs w:val="18"/>
              </w:rPr>
              <w:t>NWT</w:t>
            </w:r>
          </w:p>
        </w:tc>
      </w:tr>
      <w:tr w:rsidR="003B5C40" w:rsidRPr="007E18C1" w14:paraId="2851E57F" w14:textId="77777777" w:rsidTr="00793586">
        <w:tc>
          <w:tcPr>
            <w:tcW w:w="521" w:type="pct"/>
            <w:vAlign w:val="center"/>
          </w:tcPr>
          <w:p w14:paraId="591D35DA" w14:textId="77777777" w:rsidR="003B5C40" w:rsidRPr="00897EE3" w:rsidRDefault="003B5C40" w:rsidP="00793586">
            <w:pPr>
              <w:rPr>
                <w:b/>
                <w:bCs/>
                <w:sz w:val="18"/>
                <w:szCs w:val="18"/>
              </w:rPr>
            </w:pPr>
            <w:r w:rsidRPr="00897EE3">
              <w:rPr>
                <w:b/>
                <w:bCs/>
                <w:sz w:val="18"/>
                <w:szCs w:val="18"/>
              </w:rPr>
              <w:t>C32</w:t>
            </w:r>
          </w:p>
        </w:tc>
        <w:tc>
          <w:tcPr>
            <w:tcW w:w="811" w:type="pct"/>
          </w:tcPr>
          <w:p w14:paraId="50A7E069" w14:textId="77777777" w:rsidR="003B5C40" w:rsidRPr="00897EE3" w:rsidRDefault="003B5C40" w:rsidP="00793586">
            <w:pPr>
              <w:rPr>
                <w:bCs/>
                <w:sz w:val="18"/>
                <w:szCs w:val="18"/>
              </w:rPr>
            </w:pPr>
            <w:r w:rsidRPr="00897EE3">
              <w:rPr>
                <w:bCs/>
                <w:sz w:val="18"/>
                <w:szCs w:val="18"/>
              </w:rPr>
              <w:t>CuT</w:t>
            </w:r>
          </w:p>
        </w:tc>
        <w:tc>
          <w:tcPr>
            <w:tcW w:w="1014" w:type="pct"/>
          </w:tcPr>
          <w:p w14:paraId="5358EB6B" w14:textId="77777777" w:rsidR="003B5C40" w:rsidRPr="00897EE3" w:rsidRDefault="003B5C40" w:rsidP="00793586">
            <w:pPr>
              <w:rPr>
                <w:bCs/>
                <w:sz w:val="18"/>
                <w:szCs w:val="18"/>
              </w:rPr>
            </w:pPr>
            <w:r w:rsidRPr="00897EE3">
              <w:rPr>
                <w:bCs/>
                <w:sz w:val="18"/>
                <w:szCs w:val="18"/>
              </w:rPr>
              <w:t>24.4</w:t>
            </w:r>
          </w:p>
        </w:tc>
        <w:tc>
          <w:tcPr>
            <w:tcW w:w="434" w:type="pct"/>
          </w:tcPr>
          <w:p w14:paraId="154C4875" w14:textId="77777777" w:rsidR="003B5C40" w:rsidRPr="00897EE3" w:rsidRDefault="003B5C40" w:rsidP="00793586">
            <w:pPr>
              <w:rPr>
                <w:bCs/>
                <w:sz w:val="18"/>
                <w:szCs w:val="18"/>
              </w:rPr>
            </w:pPr>
            <w:r w:rsidRPr="00897EE3">
              <w:rPr>
                <w:bCs/>
                <w:sz w:val="18"/>
                <w:szCs w:val="18"/>
              </w:rPr>
              <w:t>Off</w:t>
            </w:r>
          </w:p>
        </w:tc>
        <w:tc>
          <w:tcPr>
            <w:tcW w:w="693" w:type="pct"/>
          </w:tcPr>
          <w:p w14:paraId="2A846927"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34C2BCEF" w14:textId="77777777" w:rsidR="003B5C40" w:rsidRPr="00897EE3" w:rsidRDefault="003B5C40" w:rsidP="00793586">
            <w:pPr>
              <w:rPr>
                <w:sz w:val="18"/>
                <w:szCs w:val="18"/>
              </w:rPr>
            </w:pPr>
            <w:r w:rsidRPr="00897EE3">
              <w:rPr>
                <w:sz w:val="18"/>
                <w:szCs w:val="18"/>
              </w:rPr>
              <w:t>C19</w:t>
            </w:r>
          </w:p>
        </w:tc>
        <w:tc>
          <w:tcPr>
            <w:tcW w:w="474" w:type="pct"/>
          </w:tcPr>
          <w:p w14:paraId="2DD6E668" w14:textId="77777777" w:rsidR="003B5C40" w:rsidRPr="00897EE3" w:rsidRDefault="003B5C40" w:rsidP="00793586">
            <w:pPr>
              <w:rPr>
                <w:bCs/>
                <w:sz w:val="18"/>
                <w:szCs w:val="18"/>
              </w:rPr>
            </w:pPr>
            <w:r w:rsidRPr="00897EE3">
              <w:rPr>
                <w:bCs/>
                <w:sz w:val="18"/>
                <w:szCs w:val="18"/>
              </w:rPr>
              <w:t>NWT</w:t>
            </w:r>
          </w:p>
        </w:tc>
      </w:tr>
      <w:tr w:rsidR="003B5C40" w:rsidRPr="007E18C1" w14:paraId="40076285" w14:textId="77777777" w:rsidTr="00793586">
        <w:tc>
          <w:tcPr>
            <w:tcW w:w="521" w:type="pct"/>
            <w:vAlign w:val="center"/>
          </w:tcPr>
          <w:p w14:paraId="68DDF813" w14:textId="77777777" w:rsidR="003B5C40" w:rsidRPr="00897EE3" w:rsidRDefault="003B5C40" w:rsidP="00793586">
            <w:pPr>
              <w:rPr>
                <w:b/>
                <w:bCs/>
                <w:sz w:val="18"/>
                <w:szCs w:val="18"/>
              </w:rPr>
            </w:pPr>
            <w:r w:rsidRPr="00897EE3">
              <w:rPr>
                <w:b/>
                <w:bCs/>
                <w:sz w:val="18"/>
                <w:szCs w:val="18"/>
              </w:rPr>
              <w:t>C33</w:t>
            </w:r>
          </w:p>
        </w:tc>
        <w:tc>
          <w:tcPr>
            <w:tcW w:w="811" w:type="pct"/>
          </w:tcPr>
          <w:p w14:paraId="2682E0EC" w14:textId="77777777" w:rsidR="003B5C40" w:rsidRPr="00897EE3" w:rsidRDefault="003B5C40" w:rsidP="00793586">
            <w:pPr>
              <w:rPr>
                <w:bCs/>
                <w:sz w:val="18"/>
                <w:szCs w:val="18"/>
              </w:rPr>
            </w:pPr>
            <w:r w:rsidRPr="00897EE3">
              <w:rPr>
                <w:bCs/>
                <w:sz w:val="18"/>
                <w:szCs w:val="18"/>
              </w:rPr>
              <w:t>CuT</w:t>
            </w:r>
          </w:p>
        </w:tc>
        <w:tc>
          <w:tcPr>
            <w:tcW w:w="1014" w:type="pct"/>
          </w:tcPr>
          <w:p w14:paraId="05FB866B" w14:textId="77777777" w:rsidR="003B5C40" w:rsidRPr="00897EE3" w:rsidRDefault="003B5C40" w:rsidP="00793586">
            <w:pPr>
              <w:rPr>
                <w:bCs/>
                <w:sz w:val="18"/>
                <w:szCs w:val="18"/>
              </w:rPr>
            </w:pPr>
            <w:r w:rsidRPr="00897EE3">
              <w:rPr>
                <w:bCs/>
                <w:sz w:val="18"/>
                <w:szCs w:val="18"/>
              </w:rPr>
              <w:t>32</w:t>
            </w:r>
          </w:p>
        </w:tc>
        <w:tc>
          <w:tcPr>
            <w:tcW w:w="434" w:type="pct"/>
          </w:tcPr>
          <w:p w14:paraId="1D6071B1" w14:textId="77777777" w:rsidR="003B5C40" w:rsidRPr="00897EE3" w:rsidRDefault="003B5C40" w:rsidP="00793586">
            <w:pPr>
              <w:rPr>
                <w:bCs/>
                <w:sz w:val="18"/>
                <w:szCs w:val="18"/>
              </w:rPr>
            </w:pPr>
            <w:r w:rsidRPr="00897EE3">
              <w:rPr>
                <w:bCs/>
                <w:sz w:val="18"/>
                <w:szCs w:val="18"/>
              </w:rPr>
              <w:t>Off</w:t>
            </w:r>
          </w:p>
        </w:tc>
        <w:tc>
          <w:tcPr>
            <w:tcW w:w="693" w:type="pct"/>
          </w:tcPr>
          <w:p w14:paraId="17F65D55"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61674B09" w14:textId="77777777" w:rsidR="003B5C40" w:rsidRPr="00897EE3" w:rsidRDefault="003B5C40" w:rsidP="00793586">
            <w:pPr>
              <w:rPr>
                <w:sz w:val="18"/>
                <w:szCs w:val="18"/>
              </w:rPr>
            </w:pPr>
            <w:r w:rsidRPr="00897EE3">
              <w:rPr>
                <w:sz w:val="18"/>
                <w:szCs w:val="18"/>
              </w:rPr>
              <w:t>C20</w:t>
            </w:r>
          </w:p>
        </w:tc>
        <w:tc>
          <w:tcPr>
            <w:tcW w:w="474" w:type="pct"/>
          </w:tcPr>
          <w:p w14:paraId="52B68B35" w14:textId="77777777" w:rsidR="003B5C40" w:rsidRPr="00897EE3" w:rsidRDefault="003B5C40" w:rsidP="00793586">
            <w:pPr>
              <w:rPr>
                <w:bCs/>
                <w:sz w:val="18"/>
                <w:szCs w:val="18"/>
              </w:rPr>
            </w:pPr>
            <w:r w:rsidRPr="00897EE3">
              <w:rPr>
                <w:bCs/>
                <w:sz w:val="18"/>
                <w:szCs w:val="18"/>
              </w:rPr>
              <w:t>NWT</w:t>
            </w:r>
          </w:p>
        </w:tc>
      </w:tr>
      <w:tr w:rsidR="003B5C40" w:rsidRPr="007E18C1" w14:paraId="522F8284" w14:textId="77777777" w:rsidTr="00793586">
        <w:tc>
          <w:tcPr>
            <w:tcW w:w="521" w:type="pct"/>
            <w:vAlign w:val="center"/>
          </w:tcPr>
          <w:p w14:paraId="765B623A" w14:textId="77777777" w:rsidR="003B5C40" w:rsidRPr="00897EE3" w:rsidRDefault="003B5C40" w:rsidP="00793586">
            <w:pPr>
              <w:rPr>
                <w:b/>
                <w:bCs/>
                <w:sz w:val="18"/>
                <w:szCs w:val="18"/>
              </w:rPr>
            </w:pPr>
            <w:r w:rsidRPr="00897EE3">
              <w:rPr>
                <w:b/>
                <w:bCs/>
                <w:sz w:val="18"/>
                <w:szCs w:val="18"/>
              </w:rPr>
              <w:t>C34</w:t>
            </w:r>
          </w:p>
        </w:tc>
        <w:tc>
          <w:tcPr>
            <w:tcW w:w="811" w:type="pct"/>
          </w:tcPr>
          <w:p w14:paraId="2AD44A13" w14:textId="77777777" w:rsidR="003B5C40" w:rsidRPr="00897EE3" w:rsidRDefault="003B5C40" w:rsidP="00793586">
            <w:pPr>
              <w:rPr>
                <w:bCs/>
                <w:sz w:val="18"/>
                <w:szCs w:val="18"/>
              </w:rPr>
            </w:pPr>
            <w:r w:rsidRPr="00897EE3">
              <w:rPr>
                <w:bCs/>
                <w:sz w:val="18"/>
                <w:szCs w:val="18"/>
              </w:rPr>
              <w:t>CuT</w:t>
            </w:r>
          </w:p>
        </w:tc>
        <w:tc>
          <w:tcPr>
            <w:tcW w:w="1014" w:type="pct"/>
          </w:tcPr>
          <w:p w14:paraId="2D2A903F" w14:textId="77777777" w:rsidR="003B5C40" w:rsidRPr="00897EE3" w:rsidRDefault="003B5C40" w:rsidP="00793586">
            <w:pPr>
              <w:rPr>
                <w:bCs/>
                <w:sz w:val="18"/>
                <w:szCs w:val="18"/>
              </w:rPr>
            </w:pPr>
            <w:r w:rsidRPr="00897EE3">
              <w:rPr>
                <w:bCs/>
                <w:sz w:val="18"/>
                <w:szCs w:val="18"/>
              </w:rPr>
              <w:t>13.2</w:t>
            </w:r>
          </w:p>
        </w:tc>
        <w:tc>
          <w:tcPr>
            <w:tcW w:w="434" w:type="pct"/>
          </w:tcPr>
          <w:p w14:paraId="54EC9674" w14:textId="77777777" w:rsidR="003B5C40" w:rsidRPr="00897EE3" w:rsidRDefault="003B5C40" w:rsidP="00793586">
            <w:pPr>
              <w:rPr>
                <w:bCs/>
                <w:sz w:val="18"/>
                <w:szCs w:val="18"/>
              </w:rPr>
            </w:pPr>
            <w:r w:rsidRPr="00897EE3">
              <w:rPr>
                <w:bCs/>
                <w:sz w:val="18"/>
                <w:szCs w:val="18"/>
              </w:rPr>
              <w:t>On</w:t>
            </w:r>
          </w:p>
        </w:tc>
        <w:tc>
          <w:tcPr>
            <w:tcW w:w="693" w:type="pct"/>
          </w:tcPr>
          <w:p w14:paraId="1354CA9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6EDC725" w14:textId="77777777" w:rsidR="003B5C40" w:rsidRPr="00897EE3" w:rsidRDefault="003B5C40" w:rsidP="00793586">
            <w:pPr>
              <w:rPr>
                <w:sz w:val="18"/>
                <w:szCs w:val="18"/>
              </w:rPr>
            </w:pPr>
            <w:r w:rsidRPr="00897EE3">
              <w:rPr>
                <w:sz w:val="18"/>
                <w:szCs w:val="18"/>
              </w:rPr>
              <w:t>C21</w:t>
            </w:r>
          </w:p>
        </w:tc>
        <w:tc>
          <w:tcPr>
            <w:tcW w:w="474" w:type="pct"/>
          </w:tcPr>
          <w:p w14:paraId="5AFDB5AD" w14:textId="77777777" w:rsidR="003B5C40" w:rsidRPr="00897EE3" w:rsidRDefault="003B5C40" w:rsidP="00793586">
            <w:pPr>
              <w:rPr>
                <w:bCs/>
                <w:sz w:val="18"/>
                <w:szCs w:val="18"/>
              </w:rPr>
            </w:pPr>
            <w:r w:rsidRPr="00897EE3">
              <w:rPr>
                <w:bCs/>
                <w:sz w:val="18"/>
                <w:szCs w:val="18"/>
              </w:rPr>
              <w:t>NWT</w:t>
            </w:r>
          </w:p>
        </w:tc>
      </w:tr>
      <w:tr w:rsidR="003B5C40" w:rsidRPr="007E18C1" w14:paraId="2391AA10" w14:textId="77777777" w:rsidTr="00793586">
        <w:tc>
          <w:tcPr>
            <w:tcW w:w="521" w:type="pct"/>
            <w:vAlign w:val="center"/>
          </w:tcPr>
          <w:p w14:paraId="03AEE589" w14:textId="77777777" w:rsidR="003B5C40" w:rsidRPr="00897EE3" w:rsidRDefault="003B5C40" w:rsidP="00793586">
            <w:pPr>
              <w:rPr>
                <w:b/>
                <w:bCs/>
                <w:sz w:val="18"/>
                <w:szCs w:val="18"/>
              </w:rPr>
            </w:pPr>
            <w:r w:rsidRPr="00897EE3">
              <w:rPr>
                <w:b/>
                <w:bCs/>
                <w:sz w:val="18"/>
                <w:szCs w:val="18"/>
              </w:rPr>
              <w:t>C35</w:t>
            </w:r>
          </w:p>
        </w:tc>
        <w:tc>
          <w:tcPr>
            <w:tcW w:w="811" w:type="pct"/>
          </w:tcPr>
          <w:p w14:paraId="67A87B9A" w14:textId="77777777" w:rsidR="003B5C40" w:rsidRPr="00897EE3" w:rsidRDefault="003B5C40" w:rsidP="00793586">
            <w:pPr>
              <w:rPr>
                <w:bCs/>
                <w:sz w:val="18"/>
                <w:szCs w:val="18"/>
              </w:rPr>
            </w:pPr>
            <w:r w:rsidRPr="00897EE3">
              <w:rPr>
                <w:bCs/>
                <w:sz w:val="18"/>
                <w:szCs w:val="18"/>
              </w:rPr>
              <w:t>CuT</w:t>
            </w:r>
          </w:p>
        </w:tc>
        <w:tc>
          <w:tcPr>
            <w:tcW w:w="1014" w:type="pct"/>
          </w:tcPr>
          <w:p w14:paraId="459AC40C" w14:textId="77777777" w:rsidR="003B5C40" w:rsidRPr="00897EE3" w:rsidRDefault="003B5C40" w:rsidP="00793586">
            <w:pPr>
              <w:rPr>
                <w:bCs/>
                <w:sz w:val="18"/>
                <w:szCs w:val="18"/>
              </w:rPr>
            </w:pPr>
            <w:r w:rsidRPr="00897EE3">
              <w:rPr>
                <w:bCs/>
                <w:sz w:val="18"/>
                <w:szCs w:val="18"/>
              </w:rPr>
              <w:t>16.4</w:t>
            </w:r>
          </w:p>
        </w:tc>
        <w:tc>
          <w:tcPr>
            <w:tcW w:w="434" w:type="pct"/>
          </w:tcPr>
          <w:p w14:paraId="5D5FD8EC" w14:textId="77777777" w:rsidR="003B5C40" w:rsidRPr="00897EE3" w:rsidRDefault="003B5C40" w:rsidP="00793586">
            <w:pPr>
              <w:rPr>
                <w:bCs/>
                <w:sz w:val="18"/>
                <w:szCs w:val="18"/>
              </w:rPr>
            </w:pPr>
            <w:r w:rsidRPr="00897EE3">
              <w:rPr>
                <w:bCs/>
                <w:sz w:val="18"/>
                <w:szCs w:val="18"/>
              </w:rPr>
              <w:t>On</w:t>
            </w:r>
          </w:p>
        </w:tc>
        <w:tc>
          <w:tcPr>
            <w:tcW w:w="693" w:type="pct"/>
          </w:tcPr>
          <w:p w14:paraId="4111CA66"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28E7DC6" w14:textId="77777777" w:rsidR="003B5C40" w:rsidRPr="00897EE3" w:rsidRDefault="003B5C40" w:rsidP="00793586">
            <w:pPr>
              <w:rPr>
                <w:sz w:val="18"/>
                <w:szCs w:val="18"/>
              </w:rPr>
            </w:pPr>
            <w:r w:rsidRPr="00897EE3">
              <w:rPr>
                <w:sz w:val="18"/>
                <w:szCs w:val="18"/>
              </w:rPr>
              <w:t>C22</w:t>
            </w:r>
          </w:p>
        </w:tc>
        <w:tc>
          <w:tcPr>
            <w:tcW w:w="474" w:type="pct"/>
          </w:tcPr>
          <w:p w14:paraId="0F7C0327" w14:textId="77777777" w:rsidR="003B5C40" w:rsidRPr="00897EE3" w:rsidRDefault="003B5C40" w:rsidP="00793586">
            <w:pPr>
              <w:rPr>
                <w:bCs/>
                <w:sz w:val="18"/>
                <w:szCs w:val="18"/>
              </w:rPr>
            </w:pPr>
            <w:r w:rsidRPr="00897EE3">
              <w:rPr>
                <w:bCs/>
                <w:sz w:val="18"/>
                <w:szCs w:val="18"/>
              </w:rPr>
              <w:t>NWT</w:t>
            </w:r>
          </w:p>
        </w:tc>
      </w:tr>
      <w:tr w:rsidR="003B5C40" w:rsidRPr="007E18C1" w14:paraId="26C7FB8D" w14:textId="77777777" w:rsidTr="00793586">
        <w:tc>
          <w:tcPr>
            <w:tcW w:w="521" w:type="pct"/>
            <w:vAlign w:val="center"/>
          </w:tcPr>
          <w:p w14:paraId="2635F8D0" w14:textId="77777777" w:rsidR="003B5C40" w:rsidRPr="00897EE3" w:rsidRDefault="003B5C40" w:rsidP="00793586">
            <w:pPr>
              <w:rPr>
                <w:b/>
                <w:bCs/>
                <w:sz w:val="18"/>
                <w:szCs w:val="18"/>
              </w:rPr>
            </w:pPr>
            <w:r w:rsidRPr="00897EE3">
              <w:rPr>
                <w:b/>
                <w:bCs/>
                <w:sz w:val="18"/>
                <w:szCs w:val="18"/>
              </w:rPr>
              <w:t>C36</w:t>
            </w:r>
          </w:p>
        </w:tc>
        <w:tc>
          <w:tcPr>
            <w:tcW w:w="811" w:type="pct"/>
          </w:tcPr>
          <w:p w14:paraId="7F970499" w14:textId="77777777" w:rsidR="003B5C40" w:rsidRPr="00897EE3" w:rsidRDefault="003B5C40" w:rsidP="00793586">
            <w:pPr>
              <w:rPr>
                <w:bCs/>
                <w:sz w:val="18"/>
                <w:szCs w:val="18"/>
              </w:rPr>
            </w:pPr>
            <w:r w:rsidRPr="00897EE3">
              <w:rPr>
                <w:bCs/>
                <w:sz w:val="18"/>
                <w:szCs w:val="18"/>
              </w:rPr>
              <w:t>CuT</w:t>
            </w:r>
          </w:p>
        </w:tc>
        <w:tc>
          <w:tcPr>
            <w:tcW w:w="1014" w:type="pct"/>
          </w:tcPr>
          <w:p w14:paraId="5F9854E5" w14:textId="77777777" w:rsidR="003B5C40" w:rsidRPr="00897EE3" w:rsidRDefault="003B5C40" w:rsidP="00793586">
            <w:pPr>
              <w:rPr>
                <w:bCs/>
                <w:sz w:val="18"/>
                <w:szCs w:val="18"/>
              </w:rPr>
            </w:pPr>
            <w:r w:rsidRPr="00897EE3">
              <w:rPr>
                <w:bCs/>
                <w:sz w:val="18"/>
                <w:szCs w:val="18"/>
              </w:rPr>
              <w:t>24.4</w:t>
            </w:r>
          </w:p>
        </w:tc>
        <w:tc>
          <w:tcPr>
            <w:tcW w:w="434" w:type="pct"/>
          </w:tcPr>
          <w:p w14:paraId="71FDC402" w14:textId="77777777" w:rsidR="003B5C40" w:rsidRPr="00897EE3" w:rsidRDefault="003B5C40" w:rsidP="00793586">
            <w:pPr>
              <w:rPr>
                <w:bCs/>
                <w:sz w:val="18"/>
                <w:szCs w:val="18"/>
              </w:rPr>
            </w:pPr>
            <w:r w:rsidRPr="00897EE3">
              <w:rPr>
                <w:bCs/>
                <w:sz w:val="18"/>
                <w:szCs w:val="18"/>
              </w:rPr>
              <w:t>On</w:t>
            </w:r>
          </w:p>
        </w:tc>
        <w:tc>
          <w:tcPr>
            <w:tcW w:w="693" w:type="pct"/>
          </w:tcPr>
          <w:p w14:paraId="2F55735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7C37B38A" w14:textId="77777777" w:rsidR="003B5C40" w:rsidRPr="00897EE3" w:rsidRDefault="003B5C40" w:rsidP="00793586">
            <w:pPr>
              <w:rPr>
                <w:sz w:val="18"/>
                <w:szCs w:val="18"/>
              </w:rPr>
            </w:pPr>
            <w:r w:rsidRPr="00897EE3">
              <w:rPr>
                <w:sz w:val="18"/>
                <w:szCs w:val="18"/>
              </w:rPr>
              <w:t>C23</w:t>
            </w:r>
          </w:p>
        </w:tc>
        <w:tc>
          <w:tcPr>
            <w:tcW w:w="474" w:type="pct"/>
          </w:tcPr>
          <w:p w14:paraId="7FEF9F87" w14:textId="77777777" w:rsidR="003B5C40" w:rsidRPr="00897EE3" w:rsidRDefault="003B5C40" w:rsidP="00793586">
            <w:pPr>
              <w:rPr>
                <w:bCs/>
                <w:sz w:val="18"/>
                <w:szCs w:val="18"/>
              </w:rPr>
            </w:pPr>
            <w:r w:rsidRPr="00897EE3">
              <w:rPr>
                <w:bCs/>
                <w:sz w:val="18"/>
                <w:szCs w:val="18"/>
              </w:rPr>
              <w:t>NWT</w:t>
            </w:r>
          </w:p>
        </w:tc>
      </w:tr>
    </w:tbl>
    <w:p w14:paraId="610A0D4A" w14:textId="77777777" w:rsidR="003B5C40" w:rsidRPr="00897EE3" w:rsidRDefault="003B5C40" w:rsidP="003B5C40">
      <w:pPr>
        <w:spacing w:after="0"/>
      </w:pPr>
    </w:p>
    <w:p w14:paraId="59ACAB25" w14:textId="77777777" w:rsidR="003B5C40" w:rsidRPr="00897EE3" w:rsidRDefault="003B5C40" w:rsidP="00363DF3">
      <w:pPr>
        <w:pStyle w:val="Heading2"/>
      </w:pPr>
      <w:bookmarkStart w:id="822" w:name="_Toc167234780"/>
      <w:bookmarkStart w:id="823" w:name="_Toc167314887"/>
      <w:bookmarkStart w:id="824" w:name="_Toc167316046"/>
      <w:bookmarkStart w:id="825" w:name="_Toc167316470"/>
      <w:bookmarkStart w:id="826" w:name="_Toc167377061"/>
      <w:bookmarkStart w:id="827" w:name="MCCQCTEMPBM_00000039"/>
      <w:r w:rsidRPr="00897EE3">
        <w:t>C.6.2</w:t>
      </w:r>
      <w:r w:rsidRPr="00897EE3">
        <w:tab/>
        <w:t>Content type categories and scene definitions</w:t>
      </w:r>
      <w:bookmarkEnd w:id="822"/>
      <w:bookmarkEnd w:id="823"/>
      <w:bookmarkEnd w:id="824"/>
      <w:bookmarkEnd w:id="825"/>
      <w:bookmarkEnd w:id="826"/>
    </w:p>
    <w:bookmarkEnd w:id="827"/>
    <w:p w14:paraId="502E8D6C" w14:textId="77777777" w:rsidR="003B5C40" w:rsidRPr="00897EE3" w:rsidRDefault="003B5C40" w:rsidP="003B5C40">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p>
    <w:p w14:paraId="24F4400D" w14:textId="77777777" w:rsidR="003B5C40" w:rsidRPr="00897EE3" w:rsidRDefault="003B5C40" w:rsidP="003B5C40">
      <w:pPr>
        <w:pStyle w:val="B1"/>
      </w:pPr>
      <w:r w:rsidRPr="00897EE3">
        <w:t>a)</w:t>
      </w:r>
      <w:r w:rsidRPr="00897EE3">
        <w:tab/>
        <w:t>Talker sitting at a table (elevation 0°), at different azimuths.</w:t>
      </w:r>
    </w:p>
    <w:p w14:paraId="494A0811" w14:textId="77777777" w:rsidR="003B5C40" w:rsidRPr="00897EE3" w:rsidRDefault="003B5C40" w:rsidP="003B5C40">
      <w:pPr>
        <w:pStyle w:val="B1"/>
      </w:pPr>
      <w:r w:rsidRPr="00897EE3">
        <w:t>b)</w:t>
      </w:r>
      <w:r w:rsidRPr="00897EE3">
        <w:tab/>
        <w:t>Standing talker (elevation 35°), at different azimuths.</w:t>
      </w:r>
    </w:p>
    <w:p w14:paraId="382449BF" w14:textId="643F9301" w:rsidR="003B5C40" w:rsidRPr="00897EE3" w:rsidRDefault="003B5C40" w:rsidP="003B5C40">
      <w:pPr>
        <w:pStyle w:val="B1"/>
      </w:pPr>
      <w:r w:rsidRPr="00897EE3">
        <w:t>c)</w:t>
      </w:r>
      <w:r w:rsidR="00C04264">
        <w:tab/>
      </w:r>
      <w:r w:rsidRPr="00897EE3">
        <w:t>Smaller talker (child) walking around a table in the positive sense (counterclockwise), elevation 0°. Azimuth varies continuously for the sentence pair.</w:t>
      </w:r>
    </w:p>
    <w:p w14:paraId="632DE87F" w14:textId="77777777" w:rsidR="003B5C40" w:rsidRPr="00897EE3" w:rsidRDefault="003B5C40" w:rsidP="003B5C40">
      <w:pPr>
        <w:pStyle w:val="B1"/>
      </w:pPr>
      <w:r w:rsidRPr="00897EE3">
        <w:t>d)</w:t>
      </w:r>
      <w:r w:rsidRPr="00897EE3">
        <w:tab/>
        <w:t>Adult talker walking around a table in the negative sense (clockwise), elevation 35°. Azimuth varies continuously for the sentence pair.</w:t>
      </w:r>
    </w:p>
    <w:p w14:paraId="733D2E3E" w14:textId="328C218B" w:rsidR="003B5C40" w:rsidRPr="00897EE3" w:rsidRDefault="003B5C40" w:rsidP="003B5C40">
      <w:pPr>
        <w:pStyle w:val="B1"/>
      </w:pPr>
      <w:r w:rsidRPr="00897EE3">
        <w:t>e)</w:t>
      </w:r>
      <w:r w:rsidR="00C04264">
        <w:tab/>
      </w:r>
      <w:r w:rsidRPr="00897EE3">
        <w:t>Elevation displacement: Elevation varies continuously for the sentence pair. Azimuth is constant for a sentence pair, but different for each sentence pair.</w:t>
      </w:r>
    </w:p>
    <w:p w14:paraId="0D240620" w14:textId="77777777" w:rsidR="003B5C40" w:rsidRPr="00897EE3" w:rsidRDefault="003B5C40" w:rsidP="003B5C40">
      <w:pPr>
        <w:pStyle w:val="B1"/>
      </w:pPr>
      <w:r w:rsidRPr="00897EE3">
        <w:t>f)</w:t>
      </w:r>
      <w:r w:rsidRPr="00897EE3">
        <w:tab/>
        <w:t>Azimuth and elevation displacement: Azimuth and elevation vary continuously.</w:t>
      </w:r>
    </w:p>
    <w:p w14:paraId="3A0BA802" w14:textId="77777777" w:rsidR="003B5C40" w:rsidRPr="00897EE3" w:rsidRDefault="003B5C40" w:rsidP="003B5C40">
      <w:pPr>
        <w:spacing w:after="0"/>
        <w:textAlignment w:val="center"/>
        <w:rPr>
          <w:rFonts w:cs="Arial"/>
          <w:b/>
          <w:bCs/>
          <w:lang w:eastAsia="en-CA"/>
        </w:rPr>
      </w:pPr>
    </w:p>
    <w:p w14:paraId="6C3918E9" w14:textId="77777777" w:rsidR="003B5C40" w:rsidRPr="00897EE3" w:rsidRDefault="003B5C40" w:rsidP="003B5C40">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p>
    <w:p w14:paraId="657D87B9" w14:textId="77777777" w:rsidR="003B5C40" w:rsidRPr="00897EE3" w:rsidRDefault="003B5C40" w:rsidP="003B5C40"/>
    <w:p w14:paraId="1BCC9F66"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p>
    <w:tbl>
      <w:tblPr>
        <w:tblStyle w:val="TableGrid"/>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c>
          <w:tcPr>
            <w:tcW w:w="0" w:type="auto"/>
          </w:tcPr>
          <w:p w14:paraId="140BC1B5" w14:textId="77777777" w:rsidR="003B5C40" w:rsidRPr="00897EE3" w:rsidRDefault="003B5C40" w:rsidP="00793586">
            <w:pPr>
              <w:spacing w:after="0"/>
            </w:pPr>
            <w:r w:rsidRPr="00897EE3">
              <w:rPr>
                <w:rFonts w:cs="Arial"/>
                <w:b/>
                <w:bCs/>
                <w:sz w:val="16"/>
                <w:szCs w:val="16"/>
              </w:rPr>
              <w:t xml:space="preserve">Category </w:t>
            </w:r>
          </w:p>
        </w:tc>
        <w:tc>
          <w:tcPr>
            <w:tcW w:w="1637" w:type="dxa"/>
          </w:tcPr>
          <w:p w14:paraId="2212F254" w14:textId="77777777" w:rsidR="003B5C40" w:rsidRPr="00897EE3" w:rsidRDefault="003B5C40" w:rsidP="00793586">
            <w:pPr>
              <w:spacing w:after="0"/>
            </w:pPr>
            <w:r w:rsidRPr="00897EE3">
              <w:rPr>
                <w:rFonts w:cs="Arial"/>
                <w:b/>
                <w:bCs/>
                <w:sz w:val="16"/>
                <w:szCs w:val="16"/>
              </w:rPr>
              <w:t>Talker initial elevation</w:t>
            </w:r>
          </w:p>
        </w:tc>
        <w:tc>
          <w:tcPr>
            <w:tcW w:w="1559" w:type="dxa"/>
          </w:tcPr>
          <w:p w14:paraId="4BE7557C" w14:textId="3028E195" w:rsidR="003B5C40" w:rsidRPr="00897EE3" w:rsidRDefault="003B5C40" w:rsidP="00793586">
            <w:pPr>
              <w:spacing w:after="0"/>
              <w:rPr>
                <w:vertAlign w:val="superscript"/>
              </w:rPr>
            </w:pPr>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p>
        </w:tc>
        <w:tc>
          <w:tcPr>
            <w:tcW w:w="1589" w:type="dxa"/>
          </w:tcPr>
          <w:p w14:paraId="04C74F24" w14:textId="77777777" w:rsidR="003B5C40" w:rsidRPr="00897EE3" w:rsidRDefault="003B5C40" w:rsidP="00793586">
            <w:pPr>
              <w:spacing w:after="0"/>
            </w:pPr>
            <w:r w:rsidRPr="00897EE3">
              <w:rPr>
                <w:rFonts w:cs="Arial"/>
                <w:b/>
                <w:bCs/>
                <w:sz w:val="16"/>
                <w:szCs w:val="16"/>
              </w:rPr>
              <w:t>Talker initial azimuth</w:t>
            </w:r>
          </w:p>
        </w:tc>
        <w:tc>
          <w:tcPr>
            <w:tcW w:w="1417" w:type="dxa"/>
          </w:tcPr>
          <w:p w14:paraId="6D33CA6D" w14:textId="0DC8B32A" w:rsidR="003B5C40" w:rsidRPr="00897EE3" w:rsidRDefault="003B5C40" w:rsidP="00793586">
            <w:pPr>
              <w:spacing w:after="0"/>
              <w:rPr>
                <w:vertAlign w:val="superscript"/>
              </w:rPr>
            </w:pPr>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p>
        </w:tc>
        <w:tc>
          <w:tcPr>
            <w:tcW w:w="709" w:type="dxa"/>
          </w:tcPr>
          <w:p w14:paraId="76E9BA32" w14:textId="77777777" w:rsidR="003B5C40" w:rsidRPr="00897EE3" w:rsidRDefault="003B5C40" w:rsidP="00793586">
            <w:pPr>
              <w:spacing w:after="0"/>
            </w:pPr>
            <w:r w:rsidRPr="00897EE3">
              <w:rPr>
                <w:rFonts w:cs="Arial"/>
                <w:b/>
                <w:bCs/>
                <w:sz w:val="16"/>
                <w:szCs w:val="16"/>
              </w:rPr>
              <w:t>Panel</w:t>
            </w:r>
          </w:p>
        </w:tc>
      </w:tr>
      <w:tr w:rsidR="003B5C40" w:rsidRPr="007E18C1" w14:paraId="62BCAF07" w14:textId="77777777" w:rsidTr="00793586">
        <w:tc>
          <w:tcPr>
            <w:tcW w:w="0" w:type="auto"/>
          </w:tcPr>
          <w:p w14:paraId="2BCB5247" w14:textId="77777777" w:rsidR="003B5C40" w:rsidRPr="00897EE3" w:rsidRDefault="003B5C40" w:rsidP="00793586">
            <w:pPr>
              <w:rPr>
                <w:rFonts w:cs="Arial"/>
                <w:sz w:val="16"/>
                <w:szCs w:val="16"/>
              </w:rPr>
            </w:pPr>
          </w:p>
          <w:p w14:paraId="32204AEE" w14:textId="77777777" w:rsidR="003B5C40" w:rsidRPr="00897EE3" w:rsidRDefault="003B5C40" w:rsidP="00793586">
            <w:pPr>
              <w:rPr>
                <w:rFonts w:cs="Arial"/>
                <w:b/>
                <w:bCs/>
                <w:sz w:val="16"/>
                <w:szCs w:val="16"/>
              </w:rPr>
            </w:pPr>
            <w:r w:rsidRPr="00897EE3">
              <w:rPr>
                <w:rFonts w:cs="Arial"/>
                <w:b/>
                <w:bCs/>
                <w:sz w:val="16"/>
                <w:szCs w:val="16"/>
              </w:rPr>
              <w:t>cat 1:</w:t>
            </w:r>
          </w:p>
          <w:p w14:paraId="1BE75DD6" w14:textId="77777777" w:rsidR="003B5C40" w:rsidRPr="00897EE3" w:rsidRDefault="003B5C40" w:rsidP="00793586">
            <w:pPr>
              <w:spacing w:after="0"/>
            </w:pPr>
            <w:r w:rsidRPr="00897EE3">
              <w:rPr>
                <w:rFonts w:cs="Arial"/>
                <w:sz w:val="16"/>
                <w:szCs w:val="16"/>
              </w:rPr>
              <w:t xml:space="preserve">M1 </w:t>
            </w:r>
          </w:p>
        </w:tc>
        <w:tc>
          <w:tcPr>
            <w:tcW w:w="1637" w:type="dxa"/>
          </w:tcPr>
          <w:p w14:paraId="16079843" w14:textId="77777777" w:rsidR="003B5C40" w:rsidRPr="00897EE3" w:rsidRDefault="003B5C40" w:rsidP="00793586">
            <w:pPr>
              <w:rPr>
                <w:rFonts w:cs="Arial"/>
                <w:sz w:val="16"/>
                <w:szCs w:val="16"/>
              </w:rPr>
            </w:pPr>
            <w:r w:rsidRPr="00897EE3">
              <w:rPr>
                <w:rFonts w:cs="Arial"/>
                <w:sz w:val="16"/>
                <w:szCs w:val="16"/>
              </w:rPr>
              <w:t>0°</w:t>
            </w:r>
          </w:p>
          <w:p w14:paraId="3C68FAB0" w14:textId="77777777" w:rsidR="003B5C40" w:rsidRPr="00897EE3" w:rsidRDefault="003B5C40" w:rsidP="00793586">
            <w:pPr>
              <w:rPr>
                <w:rFonts w:cs="Arial"/>
                <w:sz w:val="16"/>
                <w:szCs w:val="16"/>
              </w:rPr>
            </w:pPr>
            <w:r w:rsidRPr="00897EE3">
              <w:rPr>
                <w:rFonts w:cs="Arial"/>
                <w:sz w:val="16"/>
                <w:szCs w:val="16"/>
              </w:rPr>
              <w:t>35°</w:t>
            </w:r>
          </w:p>
          <w:p w14:paraId="2265FC32" w14:textId="77777777" w:rsidR="003B5C40" w:rsidRPr="00897EE3" w:rsidRDefault="003B5C40" w:rsidP="00793586">
            <w:pPr>
              <w:rPr>
                <w:rFonts w:cs="Arial"/>
                <w:sz w:val="16"/>
                <w:szCs w:val="16"/>
              </w:rPr>
            </w:pPr>
            <w:r w:rsidRPr="00897EE3">
              <w:rPr>
                <w:rFonts w:cs="Arial"/>
                <w:sz w:val="16"/>
                <w:szCs w:val="16"/>
              </w:rPr>
              <w:t>0°</w:t>
            </w:r>
          </w:p>
          <w:p w14:paraId="3D88BDDD" w14:textId="77777777" w:rsidR="003B5C40" w:rsidRPr="00897EE3" w:rsidRDefault="003B5C40" w:rsidP="00793586">
            <w:pPr>
              <w:rPr>
                <w:rFonts w:cs="Arial"/>
                <w:sz w:val="16"/>
                <w:szCs w:val="16"/>
              </w:rPr>
            </w:pPr>
            <w:r w:rsidRPr="00897EE3">
              <w:rPr>
                <w:rFonts w:cs="Arial"/>
                <w:sz w:val="16"/>
                <w:szCs w:val="16"/>
              </w:rPr>
              <w:t>35°</w:t>
            </w:r>
          </w:p>
          <w:p w14:paraId="41E8ADDD" w14:textId="77777777" w:rsidR="003B5C40" w:rsidRPr="00897EE3" w:rsidRDefault="003B5C40" w:rsidP="00793586">
            <w:pPr>
              <w:rPr>
                <w:rFonts w:cs="Arial"/>
                <w:sz w:val="16"/>
                <w:szCs w:val="16"/>
              </w:rPr>
            </w:pPr>
            <w:r w:rsidRPr="00897EE3">
              <w:rPr>
                <w:rFonts w:cs="Arial"/>
                <w:sz w:val="16"/>
                <w:szCs w:val="16"/>
              </w:rPr>
              <w:t>-90°</w:t>
            </w:r>
          </w:p>
          <w:p w14:paraId="1662C450"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66120069" w14:textId="77777777" w:rsidR="003B5C40" w:rsidRPr="00897EE3" w:rsidRDefault="003B5C40" w:rsidP="00793586">
            <w:pPr>
              <w:rPr>
                <w:rFonts w:cs="Arial"/>
                <w:sz w:val="16"/>
                <w:szCs w:val="16"/>
              </w:rPr>
            </w:pPr>
            <w:r w:rsidRPr="00897EE3">
              <w:rPr>
                <w:rFonts w:cs="Arial"/>
                <w:sz w:val="16"/>
                <w:szCs w:val="16"/>
              </w:rPr>
              <w:t>static</w:t>
            </w:r>
          </w:p>
          <w:p w14:paraId="5BA6A3B2" w14:textId="77777777" w:rsidR="003B5C40" w:rsidRPr="00897EE3" w:rsidRDefault="003B5C40" w:rsidP="00793586">
            <w:pPr>
              <w:rPr>
                <w:rFonts w:cs="Arial"/>
                <w:sz w:val="16"/>
                <w:szCs w:val="16"/>
              </w:rPr>
            </w:pPr>
            <w:r w:rsidRPr="00897EE3">
              <w:rPr>
                <w:rFonts w:cs="Arial"/>
                <w:sz w:val="16"/>
                <w:szCs w:val="16"/>
              </w:rPr>
              <w:t>static</w:t>
            </w:r>
          </w:p>
          <w:p w14:paraId="22E2BE8E" w14:textId="77777777" w:rsidR="003B5C40" w:rsidRPr="00897EE3" w:rsidRDefault="003B5C40" w:rsidP="00793586">
            <w:pPr>
              <w:rPr>
                <w:rFonts w:cs="Arial"/>
                <w:sz w:val="16"/>
                <w:szCs w:val="16"/>
              </w:rPr>
            </w:pPr>
            <w:r w:rsidRPr="00897EE3">
              <w:rPr>
                <w:rFonts w:cs="Arial"/>
                <w:sz w:val="16"/>
                <w:szCs w:val="16"/>
              </w:rPr>
              <w:t>static</w:t>
            </w:r>
          </w:p>
          <w:p w14:paraId="6FB50DB9" w14:textId="77777777" w:rsidR="003B5C40" w:rsidRPr="00897EE3" w:rsidRDefault="003B5C40" w:rsidP="00793586">
            <w:pPr>
              <w:rPr>
                <w:rFonts w:cs="Arial"/>
                <w:sz w:val="16"/>
                <w:szCs w:val="16"/>
              </w:rPr>
            </w:pPr>
            <w:r w:rsidRPr="00897EE3">
              <w:rPr>
                <w:rFonts w:cs="Arial"/>
                <w:sz w:val="16"/>
                <w:szCs w:val="16"/>
              </w:rPr>
              <w:t>static</w:t>
            </w:r>
          </w:p>
          <w:p w14:paraId="0FDC5EA2" w14:textId="77777777" w:rsidR="003B5C40" w:rsidRPr="00897EE3" w:rsidRDefault="003B5C40" w:rsidP="00793586">
            <w:pPr>
              <w:rPr>
                <w:rFonts w:cs="Arial"/>
                <w:sz w:val="16"/>
                <w:szCs w:val="16"/>
              </w:rPr>
            </w:pPr>
            <w:r w:rsidRPr="00897EE3">
              <w:rPr>
                <w:rFonts w:cs="Arial"/>
                <w:sz w:val="16"/>
                <w:szCs w:val="16"/>
              </w:rPr>
              <w:t>0.3°/ frame</w:t>
            </w:r>
          </w:p>
          <w:p w14:paraId="14271A09" w14:textId="77777777" w:rsidR="003B5C40" w:rsidRPr="00897EE3" w:rsidRDefault="003B5C40" w:rsidP="00793586">
            <w:pPr>
              <w:rPr>
                <w:rFonts w:cs="Arial"/>
                <w:sz w:val="16"/>
                <w:szCs w:val="16"/>
              </w:rPr>
            </w:pPr>
            <w:r w:rsidRPr="00897EE3">
              <w:rPr>
                <w:rFonts w:cs="Arial"/>
                <w:sz w:val="16"/>
                <w:szCs w:val="16"/>
              </w:rPr>
              <w:t>-0.2°/ frame</w:t>
            </w:r>
          </w:p>
        </w:tc>
        <w:tc>
          <w:tcPr>
            <w:tcW w:w="1589" w:type="dxa"/>
          </w:tcPr>
          <w:p w14:paraId="3B1E930D" w14:textId="77777777" w:rsidR="003B5C40" w:rsidRPr="00897EE3" w:rsidRDefault="003B5C40" w:rsidP="00793586">
            <w:pPr>
              <w:rPr>
                <w:rFonts w:cs="Arial"/>
                <w:sz w:val="16"/>
                <w:szCs w:val="16"/>
              </w:rPr>
            </w:pPr>
            <w:r w:rsidRPr="00897EE3">
              <w:rPr>
                <w:rFonts w:cs="Arial"/>
                <w:sz w:val="16"/>
                <w:szCs w:val="16"/>
              </w:rPr>
              <w:t>0°</w:t>
            </w:r>
          </w:p>
          <w:p w14:paraId="1EFC3403" w14:textId="77777777" w:rsidR="003B5C40" w:rsidRPr="00897EE3" w:rsidRDefault="003B5C40" w:rsidP="00793586">
            <w:pPr>
              <w:rPr>
                <w:rFonts w:cs="Arial"/>
                <w:sz w:val="16"/>
                <w:szCs w:val="16"/>
              </w:rPr>
            </w:pPr>
            <w:r w:rsidRPr="00897EE3">
              <w:rPr>
                <w:rFonts w:cs="Arial"/>
                <w:sz w:val="16"/>
                <w:szCs w:val="16"/>
              </w:rPr>
              <w:t>180°</w:t>
            </w:r>
          </w:p>
          <w:p w14:paraId="4C642C35" w14:textId="77777777" w:rsidR="003B5C40" w:rsidRPr="00897EE3" w:rsidRDefault="003B5C40" w:rsidP="00793586">
            <w:pPr>
              <w:rPr>
                <w:rFonts w:cs="Arial"/>
                <w:sz w:val="16"/>
                <w:szCs w:val="16"/>
              </w:rPr>
            </w:pPr>
            <w:r w:rsidRPr="00897EE3">
              <w:rPr>
                <w:rFonts w:cs="Arial"/>
                <w:sz w:val="16"/>
                <w:szCs w:val="16"/>
              </w:rPr>
              <w:t>120°</w:t>
            </w:r>
          </w:p>
          <w:p w14:paraId="3A00D448" w14:textId="77777777" w:rsidR="003B5C40" w:rsidRPr="00897EE3" w:rsidRDefault="003B5C40" w:rsidP="00793586">
            <w:pPr>
              <w:rPr>
                <w:rFonts w:cs="Arial"/>
                <w:sz w:val="16"/>
                <w:szCs w:val="16"/>
              </w:rPr>
            </w:pPr>
            <w:r w:rsidRPr="00897EE3">
              <w:rPr>
                <w:rFonts w:cs="Arial"/>
                <w:sz w:val="16"/>
                <w:szCs w:val="16"/>
              </w:rPr>
              <w:t>180°</w:t>
            </w:r>
          </w:p>
          <w:p w14:paraId="4CDC9EA1" w14:textId="77777777" w:rsidR="003B5C40" w:rsidRPr="00897EE3" w:rsidRDefault="003B5C40" w:rsidP="00793586">
            <w:pPr>
              <w:rPr>
                <w:rFonts w:cs="Arial"/>
                <w:sz w:val="16"/>
                <w:szCs w:val="16"/>
              </w:rPr>
            </w:pPr>
            <w:r w:rsidRPr="00897EE3">
              <w:rPr>
                <w:rFonts w:cs="Arial"/>
                <w:sz w:val="16"/>
                <w:szCs w:val="16"/>
              </w:rPr>
              <w:t>120°</w:t>
            </w:r>
          </w:p>
          <w:p w14:paraId="46BE6379" w14:textId="77777777" w:rsidR="003B5C40" w:rsidRPr="00897EE3" w:rsidRDefault="003B5C40" w:rsidP="00793586">
            <w:pPr>
              <w:rPr>
                <w:rFonts w:cs="Arial"/>
                <w:sz w:val="16"/>
                <w:szCs w:val="16"/>
              </w:rPr>
            </w:pPr>
            <w:r w:rsidRPr="00897EE3">
              <w:rPr>
                <w:rFonts w:cs="Arial"/>
                <w:sz w:val="16"/>
                <w:szCs w:val="16"/>
              </w:rPr>
              <w:t>0°</w:t>
            </w:r>
          </w:p>
        </w:tc>
        <w:tc>
          <w:tcPr>
            <w:tcW w:w="1417" w:type="dxa"/>
          </w:tcPr>
          <w:p w14:paraId="10FB02C2" w14:textId="77777777" w:rsidR="003B5C40" w:rsidRPr="00897EE3" w:rsidRDefault="003B5C40" w:rsidP="00793586">
            <w:pPr>
              <w:rPr>
                <w:rFonts w:cs="Arial"/>
                <w:sz w:val="16"/>
                <w:szCs w:val="16"/>
              </w:rPr>
            </w:pPr>
            <w:r w:rsidRPr="00897EE3">
              <w:rPr>
                <w:rFonts w:cs="Arial"/>
                <w:sz w:val="16"/>
                <w:szCs w:val="16"/>
              </w:rPr>
              <w:t>static</w:t>
            </w:r>
          </w:p>
          <w:p w14:paraId="08A5923D" w14:textId="77777777" w:rsidR="003B5C40" w:rsidRPr="00897EE3" w:rsidRDefault="003B5C40" w:rsidP="00793586">
            <w:pPr>
              <w:rPr>
                <w:rFonts w:cs="Arial"/>
                <w:sz w:val="16"/>
                <w:szCs w:val="16"/>
              </w:rPr>
            </w:pPr>
            <w:r w:rsidRPr="00897EE3">
              <w:rPr>
                <w:rFonts w:cs="Arial"/>
                <w:sz w:val="16"/>
                <w:szCs w:val="16"/>
              </w:rPr>
              <w:t>static</w:t>
            </w:r>
          </w:p>
          <w:p w14:paraId="52E7E5C2" w14:textId="77777777" w:rsidR="003B5C40" w:rsidRPr="00897EE3" w:rsidRDefault="003B5C40" w:rsidP="00793586">
            <w:pPr>
              <w:rPr>
                <w:rFonts w:cs="Arial"/>
                <w:sz w:val="16"/>
                <w:szCs w:val="16"/>
              </w:rPr>
            </w:pPr>
            <w:r w:rsidRPr="00897EE3">
              <w:rPr>
                <w:rFonts w:cs="Arial"/>
                <w:sz w:val="16"/>
                <w:szCs w:val="16"/>
              </w:rPr>
              <w:t>1°/ frame</w:t>
            </w:r>
          </w:p>
          <w:p w14:paraId="256614C7" w14:textId="77777777" w:rsidR="003B5C40" w:rsidRPr="00897EE3" w:rsidRDefault="003B5C40" w:rsidP="00793586">
            <w:pPr>
              <w:rPr>
                <w:rFonts w:cs="Arial"/>
                <w:sz w:val="16"/>
                <w:szCs w:val="16"/>
              </w:rPr>
            </w:pPr>
            <w:r w:rsidRPr="00897EE3">
              <w:rPr>
                <w:rFonts w:cs="Arial"/>
                <w:sz w:val="16"/>
                <w:szCs w:val="16"/>
              </w:rPr>
              <w:t>-1°/ frame</w:t>
            </w:r>
          </w:p>
          <w:p w14:paraId="5837CCD7" w14:textId="77777777" w:rsidR="003B5C40" w:rsidRPr="00897EE3" w:rsidRDefault="003B5C40" w:rsidP="00793586">
            <w:pPr>
              <w:rPr>
                <w:rFonts w:cs="Arial"/>
                <w:sz w:val="16"/>
                <w:szCs w:val="16"/>
              </w:rPr>
            </w:pPr>
            <w:r w:rsidRPr="00897EE3">
              <w:rPr>
                <w:rFonts w:cs="Arial"/>
                <w:sz w:val="16"/>
                <w:szCs w:val="16"/>
              </w:rPr>
              <w:t>static</w:t>
            </w:r>
          </w:p>
          <w:p w14:paraId="6FBA36EF" w14:textId="77777777" w:rsidR="003B5C40" w:rsidRPr="00897EE3" w:rsidRDefault="003B5C40" w:rsidP="00793586">
            <w:pPr>
              <w:rPr>
                <w:rFonts w:cs="Arial"/>
                <w:sz w:val="16"/>
                <w:szCs w:val="16"/>
              </w:rPr>
            </w:pPr>
            <w:r w:rsidRPr="00897EE3">
              <w:rPr>
                <w:rFonts w:cs="Arial"/>
                <w:sz w:val="16"/>
                <w:szCs w:val="16"/>
              </w:rPr>
              <w:t>0.5°/ frame</w:t>
            </w:r>
          </w:p>
        </w:tc>
        <w:tc>
          <w:tcPr>
            <w:tcW w:w="709" w:type="dxa"/>
          </w:tcPr>
          <w:p w14:paraId="55DA5F11" w14:textId="77777777" w:rsidR="003B5C40" w:rsidRPr="00897EE3" w:rsidRDefault="003B5C40" w:rsidP="00793586">
            <w:pPr>
              <w:rPr>
                <w:rFonts w:cs="Arial"/>
                <w:sz w:val="16"/>
                <w:szCs w:val="16"/>
              </w:rPr>
            </w:pPr>
            <w:r w:rsidRPr="00897EE3">
              <w:rPr>
                <w:rFonts w:cs="Arial"/>
                <w:sz w:val="16"/>
                <w:szCs w:val="16"/>
              </w:rPr>
              <w:t>P1</w:t>
            </w:r>
          </w:p>
          <w:p w14:paraId="357DECC3" w14:textId="77777777" w:rsidR="003B5C40" w:rsidRPr="00897EE3" w:rsidRDefault="003B5C40" w:rsidP="00793586">
            <w:pPr>
              <w:rPr>
                <w:rFonts w:cs="Arial"/>
                <w:sz w:val="16"/>
                <w:szCs w:val="16"/>
              </w:rPr>
            </w:pPr>
            <w:r w:rsidRPr="00897EE3">
              <w:rPr>
                <w:rFonts w:cs="Arial"/>
                <w:sz w:val="16"/>
                <w:szCs w:val="16"/>
              </w:rPr>
              <w:t>P2</w:t>
            </w:r>
          </w:p>
          <w:p w14:paraId="3AF0C9A9" w14:textId="77777777" w:rsidR="003B5C40" w:rsidRPr="00897EE3" w:rsidRDefault="003B5C40" w:rsidP="00793586">
            <w:pPr>
              <w:rPr>
                <w:rFonts w:cs="Arial"/>
                <w:sz w:val="16"/>
                <w:szCs w:val="16"/>
              </w:rPr>
            </w:pPr>
            <w:r w:rsidRPr="00897EE3">
              <w:rPr>
                <w:rFonts w:cs="Arial"/>
                <w:sz w:val="16"/>
                <w:szCs w:val="16"/>
              </w:rPr>
              <w:t>P3</w:t>
            </w:r>
          </w:p>
          <w:p w14:paraId="4275238C" w14:textId="77777777" w:rsidR="003B5C40" w:rsidRPr="00897EE3" w:rsidRDefault="003B5C40" w:rsidP="00793586">
            <w:pPr>
              <w:rPr>
                <w:rFonts w:cs="Arial"/>
                <w:sz w:val="16"/>
                <w:szCs w:val="16"/>
              </w:rPr>
            </w:pPr>
            <w:r w:rsidRPr="00897EE3">
              <w:rPr>
                <w:rFonts w:cs="Arial"/>
                <w:sz w:val="16"/>
                <w:szCs w:val="16"/>
              </w:rPr>
              <w:t>P4</w:t>
            </w:r>
          </w:p>
          <w:p w14:paraId="22E192D2" w14:textId="77777777" w:rsidR="003B5C40" w:rsidRPr="00897EE3" w:rsidRDefault="003B5C40" w:rsidP="00793586">
            <w:pPr>
              <w:rPr>
                <w:rFonts w:cs="Arial"/>
                <w:sz w:val="16"/>
                <w:szCs w:val="16"/>
              </w:rPr>
            </w:pPr>
            <w:r w:rsidRPr="00897EE3">
              <w:rPr>
                <w:rFonts w:cs="Arial"/>
                <w:sz w:val="16"/>
                <w:szCs w:val="16"/>
              </w:rPr>
              <w:t>P5</w:t>
            </w:r>
          </w:p>
          <w:p w14:paraId="42CA376A"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9B472A6" w14:textId="77777777" w:rsidTr="00793586">
        <w:tc>
          <w:tcPr>
            <w:tcW w:w="0" w:type="auto"/>
          </w:tcPr>
          <w:p w14:paraId="7B93915B" w14:textId="77777777" w:rsidR="003B5C40" w:rsidRPr="00897EE3" w:rsidRDefault="003B5C40" w:rsidP="00793586">
            <w:pPr>
              <w:rPr>
                <w:rFonts w:cs="Arial"/>
                <w:b/>
                <w:bCs/>
                <w:sz w:val="16"/>
                <w:szCs w:val="16"/>
              </w:rPr>
            </w:pPr>
          </w:p>
          <w:p w14:paraId="673C4CE3" w14:textId="77777777" w:rsidR="003B5C40" w:rsidRPr="00897EE3" w:rsidRDefault="003B5C40" w:rsidP="00793586">
            <w:pPr>
              <w:rPr>
                <w:rFonts w:cs="Arial"/>
                <w:b/>
                <w:bCs/>
                <w:sz w:val="16"/>
                <w:szCs w:val="16"/>
              </w:rPr>
            </w:pPr>
            <w:r w:rsidRPr="00897EE3">
              <w:rPr>
                <w:rFonts w:cs="Arial"/>
                <w:b/>
                <w:bCs/>
                <w:sz w:val="16"/>
                <w:szCs w:val="16"/>
              </w:rPr>
              <w:t>cat 2:</w:t>
            </w:r>
          </w:p>
          <w:p w14:paraId="0F5E91D6" w14:textId="77777777" w:rsidR="003B5C40" w:rsidRPr="00897EE3" w:rsidRDefault="003B5C40" w:rsidP="00793586">
            <w:pPr>
              <w:spacing w:after="0"/>
            </w:pPr>
            <w:r w:rsidRPr="00897EE3">
              <w:rPr>
                <w:rFonts w:cs="Arial"/>
                <w:sz w:val="16"/>
                <w:szCs w:val="16"/>
              </w:rPr>
              <w:t>F1</w:t>
            </w:r>
          </w:p>
        </w:tc>
        <w:tc>
          <w:tcPr>
            <w:tcW w:w="1637" w:type="dxa"/>
          </w:tcPr>
          <w:p w14:paraId="3A0D6B66" w14:textId="77777777" w:rsidR="003B5C40" w:rsidRPr="00897EE3" w:rsidRDefault="003B5C40" w:rsidP="00793586">
            <w:pPr>
              <w:rPr>
                <w:rFonts w:cs="Arial"/>
                <w:sz w:val="16"/>
                <w:szCs w:val="16"/>
              </w:rPr>
            </w:pPr>
            <w:r w:rsidRPr="00897EE3">
              <w:rPr>
                <w:rFonts w:cs="Arial"/>
                <w:sz w:val="16"/>
                <w:szCs w:val="16"/>
              </w:rPr>
              <w:t>35°</w:t>
            </w:r>
          </w:p>
          <w:p w14:paraId="2FDE0BC9" w14:textId="77777777" w:rsidR="003B5C40" w:rsidRPr="00897EE3" w:rsidRDefault="003B5C40" w:rsidP="00793586">
            <w:pPr>
              <w:rPr>
                <w:rFonts w:cs="Arial"/>
                <w:sz w:val="16"/>
                <w:szCs w:val="16"/>
              </w:rPr>
            </w:pPr>
            <w:r w:rsidRPr="00897EE3">
              <w:rPr>
                <w:rFonts w:cs="Arial"/>
                <w:sz w:val="16"/>
                <w:szCs w:val="16"/>
              </w:rPr>
              <w:t>0°</w:t>
            </w:r>
          </w:p>
          <w:p w14:paraId="7476EECA" w14:textId="77777777" w:rsidR="003B5C40" w:rsidRPr="00897EE3" w:rsidRDefault="003B5C40" w:rsidP="00793586">
            <w:pPr>
              <w:rPr>
                <w:rFonts w:cs="Arial"/>
                <w:sz w:val="16"/>
                <w:szCs w:val="16"/>
              </w:rPr>
            </w:pPr>
            <w:r w:rsidRPr="00897EE3">
              <w:rPr>
                <w:rFonts w:cs="Arial"/>
                <w:sz w:val="16"/>
                <w:szCs w:val="16"/>
              </w:rPr>
              <w:t>35°</w:t>
            </w:r>
          </w:p>
          <w:p w14:paraId="11B3B43F" w14:textId="77777777" w:rsidR="003B5C40" w:rsidRPr="00897EE3" w:rsidRDefault="003B5C40" w:rsidP="00793586">
            <w:pPr>
              <w:rPr>
                <w:rFonts w:cs="Arial"/>
                <w:sz w:val="16"/>
                <w:szCs w:val="16"/>
              </w:rPr>
            </w:pPr>
            <w:r w:rsidRPr="00897EE3">
              <w:rPr>
                <w:rFonts w:cs="Arial"/>
                <w:sz w:val="16"/>
                <w:szCs w:val="16"/>
              </w:rPr>
              <w:t>-90°</w:t>
            </w:r>
          </w:p>
          <w:p w14:paraId="361687EA" w14:textId="77777777" w:rsidR="003B5C40" w:rsidRPr="00897EE3" w:rsidRDefault="003B5C40" w:rsidP="00793586">
            <w:pPr>
              <w:rPr>
                <w:rFonts w:cs="Arial"/>
                <w:sz w:val="16"/>
                <w:szCs w:val="16"/>
              </w:rPr>
            </w:pPr>
            <w:r w:rsidRPr="00897EE3">
              <w:rPr>
                <w:rFonts w:cs="Arial"/>
                <w:sz w:val="16"/>
                <w:szCs w:val="16"/>
              </w:rPr>
              <w:t>35°</w:t>
            </w:r>
          </w:p>
          <w:p w14:paraId="1968EA3C"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68EECB8C" w14:textId="77777777" w:rsidR="003B5C40" w:rsidRPr="00897EE3" w:rsidRDefault="003B5C40" w:rsidP="00793586">
            <w:pPr>
              <w:rPr>
                <w:rFonts w:cs="Arial"/>
                <w:sz w:val="16"/>
                <w:szCs w:val="16"/>
              </w:rPr>
            </w:pPr>
            <w:r w:rsidRPr="00897EE3">
              <w:rPr>
                <w:rFonts w:cs="Arial"/>
                <w:sz w:val="16"/>
                <w:szCs w:val="16"/>
              </w:rPr>
              <w:t>static</w:t>
            </w:r>
          </w:p>
          <w:p w14:paraId="2C03AC34" w14:textId="77777777" w:rsidR="003B5C40" w:rsidRPr="00897EE3" w:rsidRDefault="003B5C40" w:rsidP="00793586">
            <w:pPr>
              <w:rPr>
                <w:rFonts w:cs="Arial"/>
                <w:sz w:val="16"/>
                <w:szCs w:val="16"/>
              </w:rPr>
            </w:pPr>
            <w:r w:rsidRPr="00897EE3">
              <w:rPr>
                <w:rFonts w:cs="Arial"/>
                <w:sz w:val="16"/>
                <w:szCs w:val="16"/>
              </w:rPr>
              <w:t>static</w:t>
            </w:r>
          </w:p>
          <w:p w14:paraId="23F20169" w14:textId="77777777" w:rsidR="003B5C40" w:rsidRPr="00897EE3" w:rsidRDefault="003B5C40" w:rsidP="00793586">
            <w:pPr>
              <w:rPr>
                <w:rFonts w:cs="Arial"/>
                <w:sz w:val="16"/>
                <w:szCs w:val="16"/>
              </w:rPr>
            </w:pPr>
            <w:r w:rsidRPr="00897EE3">
              <w:rPr>
                <w:rFonts w:cs="Arial"/>
                <w:sz w:val="16"/>
                <w:szCs w:val="16"/>
              </w:rPr>
              <w:t>static</w:t>
            </w:r>
          </w:p>
          <w:p w14:paraId="162CEDAB" w14:textId="77777777" w:rsidR="003B5C40" w:rsidRPr="00897EE3" w:rsidRDefault="003B5C40" w:rsidP="00793586">
            <w:pPr>
              <w:rPr>
                <w:rFonts w:cs="Arial"/>
                <w:sz w:val="16"/>
                <w:szCs w:val="16"/>
              </w:rPr>
            </w:pPr>
            <w:r w:rsidRPr="00897EE3">
              <w:rPr>
                <w:rFonts w:cs="Arial"/>
                <w:sz w:val="16"/>
                <w:szCs w:val="16"/>
              </w:rPr>
              <w:t>0.3°/ frame</w:t>
            </w:r>
          </w:p>
          <w:p w14:paraId="54A66866" w14:textId="77777777" w:rsidR="003B5C40" w:rsidRPr="00897EE3" w:rsidRDefault="003B5C40" w:rsidP="00793586">
            <w:pPr>
              <w:rPr>
                <w:rFonts w:cs="Arial"/>
                <w:sz w:val="16"/>
                <w:szCs w:val="16"/>
              </w:rPr>
            </w:pPr>
            <w:r w:rsidRPr="00897EE3">
              <w:rPr>
                <w:rFonts w:cs="Arial"/>
                <w:sz w:val="16"/>
                <w:szCs w:val="16"/>
              </w:rPr>
              <w:t>-0.2°/ frame</w:t>
            </w:r>
          </w:p>
          <w:p w14:paraId="0F000280"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0E6C9C21" w14:textId="77777777" w:rsidR="003B5C40" w:rsidRPr="00897EE3" w:rsidRDefault="003B5C40" w:rsidP="00793586">
            <w:pPr>
              <w:rPr>
                <w:rFonts w:cs="Arial"/>
                <w:sz w:val="16"/>
                <w:szCs w:val="16"/>
              </w:rPr>
            </w:pPr>
            <w:r w:rsidRPr="00897EE3">
              <w:rPr>
                <w:rFonts w:cs="Arial"/>
                <w:sz w:val="16"/>
                <w:szCs w:val="16"/>
              </w:rPr>
              <w:t>120°</w:t>
            </w:r>
          </w:p>
          <w:p w14:paraId="77AE573B" w14:textId="77777777" w:rsidR="003B5C40" w:rsidRPr="00897EE3" w:rsidRDefault="003B5C40" w:rsidP="00793586">
            <w:pPr>
              <w:rPr>
                <w:rFonts w:cs="Arial"/>
                <w:sz w:val="16"/>
                <w:szCs w:val="16"/>
              </w:rPr>
            </w:pPr>
            <w:r w:rsidRPr="00897EE3">
              <w:rPr>
                <w:rFonts w:cs="Arial"/>
                <w:sz w:val="16"/>
                <w:szCs w:val="16"/>
              </w:rPr>
              <w:t>60°</w:t>
            </w:r>
          </w:p>
          <w:p w14:paraId="765569F1" w14:textId="77777777" w:rsidR="003B5C40" w:rsidRPr="00897EE3" w:rsidRDefault="003B5C40" w:rsidP="00793586">
            <w:pPr>
              <w:rPr>
                <w:rFonts w:cs="Arial"/>
                <w:sz w:val="16"/>
                <w:szCs w:val="16"/>
              </w:rPr>
            </w:pPr>
            <w:r w:rsidRPr="00897EE3">
              <w:rPr>
                <w:rFonts w:cs="Arial"/>
                <w:sz w:val="16"/>
                <w:szCs w:val="16"/>
              </w:rPr>
              <w:t>120°</w:t>
            </w:r>
          </w:p>
          <w:p w14:paraId="45CE37F7" w14:textId="77777777" w:rsidR="003B5C40" w:rsidRPr="00897EE3" w:rsidRDefault="003B5C40" w:rsidP="00793586">
            <w:pPr>
              <w:rPr>
                <w:rFonts w:cs="Arial"/>
                <w:sz w:val="16"/>
                <w:szCs w:val="16"/>
              </w:rPr>
            </w:pPr>
            <w:r w:rsidRPr="00897EE3">
              <w:rPr>
                <w:rFonts w:cs="Arial"/>
                <w:sz w:val="16"/>
                <w:szCs w:val="16"/>
              </w:rPr>
              <w:t>60°</w:t>
            </w:r>
          </w:p>
          <w:p w14:paraId="1345CA7C" w14:textId="77777777" w:rsidR="003B5C40" w:rsidRPr="00897EE3" w:rsidRDefault="003B5C40" w:rsidP="00793586">
            <w:pPr>
              <w:rPr>
                <w:rFonts w:cs="Arial"/>
                <w:sz w:val="16"/>
                <w:szCs w:val="16"/>
              </w:rPr>
            </w:pPr>
            <w:r w:rsidRPr="00897EE3">
              <w:rPr>
                <w:rFonts w:cs="Arial"/>
                <w:sz w:val="16"/>
                <w:szCs w:val="16"/>
              </w:rPr>
              <w:t>300°</w:t>
            </w:r>
          </w:p>
          <w:p w14:paraId="7775C305"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7BC79E0F" w14:textId="77777777" w:rsidR="003B5C40" w:rsidRPr="00897EE3" w:rsidRDefault="003B5C40" w:rsidP="00793586">
            <w:pPr>
              <w:rPr>
                <w:rFonts w:cs="Arial"/>
                <w:sz w:val="16"/>
                <w:szCs w:val="16"/>
              </w:rPr>
            </w:pPr>
            <w:r w:rsidRPr="00897EE3">
              <w:rPr>
                <w:rFonts w:cs="Arial"/>
                <w:sz w:val="16"/>
                <w:szCs w:val="16"/>
              </w:rPr>
              <w:t>static</w:t>
            </w:r>
          </w:p>
          <w:p w14:paraId="3407A068" w14:textId="77777777" w:rsidR="003B5C40" w:rsidRPr="00897EE3" w:rsidRDefault="003B5C40" w:rsidP="00793586">
            <w:pPr>
              <w:rPr>
                <w:rFonts w:cs="Arial"/>
                <w:sz w:val="16"/>
                <w:szCs w:val="16"/>
              </w:rPr>
            </w:pPr>
            <w:r w:rsidRPr="00897EE3">
              <w:rPr>
                <w:rFonts w:cs="Arial"/>
                <w:sz w:val="16"/>
                <w:szCs w:val="16"/>
              </w:rPr>
              <w:t>1°/ frame</w:t>
            </w:r>
          </w:p>
          <w:p w14:paraId="23A19278" w14:textId="77777777" w:rsidR="003B5C40" w:rsidRPr="00897EE3" w:rsidRDefault="003B5C40" w:rsidP="00793586">
            <w:pPr>
              <w:rPr>
                <w:rFonts w:cs="Arial"/>
                <w:sz w:val="16"/>
                <w:szCs w:val="16"/>
              </w:rPr>
            </w:pPr>
            <w:r w:rsidRPr="00897EE3">
              <w:rPr>
                <w:rFonts w:cs="Arial"/>
                <w:sz w:val="16"/>
                <w:szCs w:val="16"/>
              </w:rPr>
              <w:t>-1°/ frame</w:t>
            </w:r>
          </w:p>
          <w:p w14:paraId="087CD386" w14:textId="77777777" w:rsidR="003B5C40" w:rsidRPr="00897EE3" w:rsidRDefault="003B5C40" w:rsidP="00793586">
            <w:pPr>
              <w:rPr>
                <w:rFonts w:cs="Arial"/>
                <w:sz w:val="16"/>
                <w:szCs w:val="16"/>
              </w:rPr>
            </w:pPr>
            <w:r w:rsidRPr="00897EE3">
              <w:rPr>
                <w:rFonts w:cs="Arial"/>
                <w:sz w:val="16"/>
                <w:szCs w:val="16"/>
              </w:rPr>
              <w:t>static</w:t>
            </w:r>
          </w:p>
          <w:p w14:paraId="37CB6B8F" w14:textId="77777777" w:rsidR="003B5C40" w:rsidRPr="00897EE3" w:rsidRDefault="003B5C40" w:rsidP="00793586">
            <w:pPr>
              <w:rPr>
                <w:rFonts w:cs="Arial"/>
                <w:sz w:val="16"/>
                <w:szCs w:val="16"/>
              </w:rPr>
            </w:pPr>
            <w:r w:rsidRPr="00897EE3">
              <w:rPr>
                <w:rFonts w:cs="Arial"/>
                <w:sz w:val="16"/>
                <w:szCs w:val="16"/>
              </w:rPr>
              <w:t>0.5°/ frame</w:t>
            </w:r>
          </w:p>
          <w:p w14:paraId="11EA296A"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5F438087" w14:textId="77777777" w:rsidR="003B5C40" w:rsidRPr="00897EE3" w:rsidRDefault="003B5C40" w:rsidP="00793586">
            <w:pPr>
              <w:rPr>
                <w:rFonts w:cs="Arial"/>
                <w:sz w:val="16"/>
                <w:szCs w:val="16"/>
              </w:rPr>
            </w:pPr>
            <w:r w:rsidRPr="00897EE3">
              <w:rPr>
                <w:rFonts w:cs="Arial"/>
                <w:sz w:val="16"/>
                <w:szCs w:val="16"/>
              </w:rPr>
              <w:t>P1</w:t>
            </w:r>
          </w:p>
          <w:p w14:paraId="3BA69DA6" w14:textId="77777777" w:rsidR="003B5C40" w:rsidRPr="00897EE3" w:rsidRDefault="003B5C40" w:rsidP="00793586">
            <w:pPr>
              <w:rPr>
                <w:rFonts w:cs="Arial"/>
                <w:sz w:val="16"/>
                <w:szCs w:val="16"/>
              </w:rPr>
            </w:pPr>
            <w:r w:rsidRPr="00897EE3">
              <w:rPr>
                <w:rFonts w:cs="Arial"/>
                <w:sz w:val="16"/>
                <w:szCs w:val="16"/>
              </w:rPr>
              <w:t>P2</w:t>
            </w:r>
          </w:p>
          <w:p w14:paraId="01FAC4A5" w14:textId="77777777" w:rsidR="003B5C40" w:rsidRPr="00897EE3" w:rsidRDefault="003B5C40" w:rsidP="00793586">
            <w:pPr>
              <w:rPr>
                <w:rFonts w:cs="Arial"/>
                <w:sz w:val="16"/>
                <w:szCs w:val="16"/>
              </w:rPr>
            </w:pPr>
            <w:r w:rsidRPr="00897EE3">
              <w:rPr>
                <w:rFonts w:cs="Arial"/>
                <w:sz w:val="16"/>
                <w:szCs w:val="16"/>
              </w:rPr>
              <w:t>P3</w:t>
            </w:r>
          </w:p>
          <w:p w14:paraId="0C56B188" w14:textId="77777777" w:rsidR="003B5C40" w:rsidRPr="00897EE3" w:rsidRDefault="003B5C40" w:rsidP="00793586">
            <w:pPr>
              <w:rPr>
                <w:rFonts w:cs="Arial"/>
                <w:sz w:val="16"/>
                <w:szCs w:val="16"/>
              </w:rPr>
            </w:pPr>
            <w:r w:rsidRPr="00897EE3">
              <w:rPr>
                <w:rFonts w:cs="Arial"/>
                <w:sz w:val="16"/>
                <w:szCs w:val="16"/>
              </w:rPr>
              <w:t>P4</w:t>
            </w:r>
          </w:p>
          <w:p w14:paraId="74E55BBD" w14:textId="77777777" w:rsidR="003B5C40" w:rsidRPr="00897EE3" w:rsidRDefault="003B5C40" w:rsidP="00793586">
            <w:pPr>
              <w:rPr>
                <w:rFonts w:cs="Arial"/>
                <w:sz w:val="16"/>
                <w:szCs w:val="16"/>
              </w:rPr>
            </w:pPr>
            <w:r w:rsidRPr="00897EE3">
              <w:rPr>
                <w:rFonts w:cs="Arial"/>
                <w:sz w:val="16"/>
                <w:szCs w:val="16"/>
              </w:rPr>
              <w:t>P5</w:t>
            </w:r>
          </w:p>
          <w:p w14:paraId="1DFD4E60"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7BA2BBE5" w14:textId="77777777" w:rsidTr="00793586">
        <w:tc>
          <w:tcPr>
            <w:tcW w:w="0" w:type="auto"/>
          </w:tcPr>
          <w:p w14:paraId="3A9EFF81" w14:textId="77777777" w:rsidR="003B5C40" w:rsidRPr="00897EE3" w:rsidRDefault="003B5C40" w:rsidP="00793586">
            <w:pPr>
              <w:rPr>
                <w:rFonts w:cs="Arial"/>
                <w:b/>
                <w:bCs/>
                <w:sz w:val="16"/>
                <w:szCs w:val="16"/>
              </w:rPr>
            </w:pPr>
          </w:p>
          <w:p w14:paraId="00BCD05C" w14:textId="77777777" w:rsidR="003B5C40" w:rsidRPr="00897EE3" w:rsidRDefault="003B5C40" w:rsidP="00793586">
            <w:pPr>
              <w:rPr>
                <w:rFonts w:cs="Arial"/>
                <w:b/>
                <w:bCs/>
                <w:sz w:val="16"/>
                <w:szCs w:val="16"/>
              </w:rPr>
            </w:pPr>
            <w:r w:rsidRPr="00897EE3">
              <w:rPr>
                <w:rFonts w:cs="Arial"/>
                <w:b/>
                <w:bCs/>
                <w:sz w:val="16"/>
                <w:szCs w:val="16"/>
              </w:rPr>
              <w:t>cat 3:</w:t>
            </w:r>
          </w:p>
          <w:p w14:paraId="6691FA63" w14:textId="77777777" w:rsidR="003B5C40" w:rsidRPr="00897EE3" w:rsidRDefault="003B5C40" w:rsidP="00793586">
            <w:pPr>
              <w:spacing w:after="0"/>
            </w:pPr>
            <w:r w:rsidRPr="00897EE3">
              <w:rPr>
                <w:rFonts w:cs="Arial"/>
                <w:sz w:val="16"/>
                <w:szCs w:val="16"/>
              </w:rPr>
              <w:t>M2</w:t>
            </w:r>
          </w:p>
        </w:tc>
        <w:tc>
          <w:tcPr>
            <w:tcW w:w="1637" w:type="dxa"/>
          </w:tcPr>
          <w:p w14:paraId="093FA52D" w14:textId="77777777" w:rsidR="003B5C40" w:rsidRPr="00897EE3" w:rsidRDefault="003B5C40" w:rsidP="00793586">
            <w:pPr>
              <w:rPr>
                <w:rFonts w:cs="Arial"/>
                <w:sz w:val="16"/>
                <w:szCs w:val="16"/>
              </w:rPr>
            </w:pPr>
            <w:r w:rsidRPr="00897EE3">
              <w:rPr>
                <w:rFonts w:cs="Arial"/>
                <w:sz w:val="16"/>
                <w:szCs w:val="16"/>
              </w:rPr>
              <w:t>0°</w:t>
            </w:r>
          </w:p>
          <w:p w14:paraId="69B05BEE" w14:textId="77777777" w:rsidR="003B5C40" w:rsidRPr="00897EE3" w:rsidRDefault="003B5C40" w:rsidP="00793586">
            <w:pPr>
              <w:rPr>
                <w:rFonts w:cs="Arial"/>
                <w:sz w:val="16"/>
                <w:szCs w:val="16"/>
              </w:rPr>
            </w:pPr>
            <w:r w:rsidRPr="00897EE3">
              <w:rPr>
                <w:rFonts w:cs="Arial"/>
                <w:sz w:val="16"/>
                <w:szCs w:val="16"/>
              </w:rPr>
              <w:t>35°</w:t>
            </w:r>
          </w:p>
          <w:p w14:paraId="2DC39639" w14:textId="77777777" w:rsidR="003B5C40" w:rsidRPr="00897EE3" w:rsidRDefault="003B5C40" w:rsidP="00793586">
            <w:pPr>
              <w:rPr>
                <w:rFonts w:cs="Arial"/>
                <w:sz w:val="16"/>
                <w:szCs w:val="16"/>
              </w:rPr>
            </w:pPr>
            <w:r w:rsidRPr="00897EE3">
              <w:rPr>
                <w:rFonts w:cs="Arial"/>
                <w:sz w:val="16"/>
                <w:szCs w:val="16"/>
              </w:rPr>
              <w:t>-90°</w:t>
            </w:r>
          </w:p>
          <w:p w14:paraId="4366DD9A" w14:textId="77777777" w:rsidR="003B5C40" w:rsidRPr="00897EE3" w:rsidRDefault="003B5C40" w:rsidP="00793586">
            <w:pPr>
              <w:rPr>
                <w:rFonts w:cs="Arial"/>
                <w:sz w:val="16"/>
                <w:szCs w:val="16"/>
              </w:rPr>
            </w:pPr>
            <w:r w:rsidRPr="00897EE3">
              <w:rPr>
                <w:rFonts w:cs="Arial"/>
                <w:sz w:val="16"/>
                <w:szCs w:val="16"/>
              </w:rPr>
              <w:t>35°</w:t>
            </w:r>
          </w:p>
          <w:p w14:paraId="5C502F11" w14:textId="77777777" w:rsidR="003B5C40" w:rsidRPr="00897EE3" w:rsidRDefault="003B5C40" w:rsidP="00793586">
            <w:pPr>
              <w:rPr>
                <w:rFonts w:cs="Arial"/>
                <w:sz w:val="16"/>
                <w:szCs w:val="16"/>
              </w:rPr>
            </w:pPr>
            <w:r w:rsidRPr="00897EE3">
              <w:rPr>
                <w:rFonts w:cs="Arial"/>
                <w:sz w:val="16"/>
                <w:szCs w:val="16"/>
              </w:rPr>
              <w:t>0°</w:t>
            </w:r>
          </w:p>
          <w:p w14:paraId="0B2A7C04"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77E45AF3" w14:textId="77777777" w:rsidR="003B5C40" w:rsidRPr="00897EE3" w:rsidRDefault="003B5C40" w:rsidP="00793586">
            <w:pPr>
              <w:rPr>
                <w:rFonts w:cs="Arial"/>
                <w:sz w:val="16"/>
                <w:szCs w:val="16"/>
              </w:rPr>
            </w:pPr>
            <w:r w:rsidRPr="00897EE3">
              <w:rPr>
                <w:rFonts w:cs="Arial"/>
                <w:sz w:val="16"/>
                <w:szCs w:val="16"/>
              </w:rPr>
              <w:t>static</w:t>
            </w:r>
          </w:p>
          <w:p w14:paraId="0E8210A5" w14:textId="77777777" w:rsidR="003B5C40" w:rsidRPr="00897EE3" w:rsidRDefault="003B5C40" w:rsidP="00793586">
            <w:pPr>
              <w:rPr>
                <w:rFonts w:cs="Arial"/>
                <w:sz w:val="16"/>
                <w:szCs w:val="16"/>
              </w:rPr>
            </w:pPr>
            <w:r w:rsidRPr="00897EE3">
              <w:rPr>
                <w:rFonts w:cs="Arial"/>
                <w:sz w:val="16"/>
                <w:szCs w:val="16"/>
              </w:rPr>
              <w:t>static</w:t>
            </w:r>
          </w:p>
          <w:p w14:paraId="2EC540DD" w14:textId="77777777" w:rsidR="003B5C40" w:rsidRPr="00897EE3" w:rsidRDefault="003B5C40" w:rsidP="00793586">
            <w:pPr>
              <w:rPr>
                <w:rFonts w:cs="Arial"/>
                <w:sz w:val="16"/>
                <w:szCs w:val="16"/>
              </w:rPr>
            </w:pPr>
            <w:r w:rsidRPr="00897EE3">
              <w:rPr>
                <w:rFonts w:cs="Arial"/>
                <w:sz w:val="16"/>
                <w:szCs w:val="16"/>
              </w:rPr>
              <w:t>0.3°/ frame</w:t>
            </w:r>
          </w:p>
          <w:p w14:paraId="60563D98" w14:textId="77777777" w:rsidR="003B5C40" w:rsidRPr="00897EE3" w:rsidRDefault="003B5C40" w:rsidP="00793586">
            <w:pPr>
              <w:rPr>
                <w:rFonts w:cs="Arial"/>
                <w:sz w:val="16"/>
                <w:szCs w:val="16"/>
              </w:rPr>
            </w:pPr>
            <w:r w:rsidRPr="00897EE3">
              <w:rPr>
                <w:rFonts w:cs="Arial"/>
                <w:sz w:val="16"/>
                <w:szCs w:val="16"/>
              </w:rPr>
              <w:t>-0.2°/ frame</w:t>
            </w:r>
          </w:p>
          <w:p w14:paraId="6785CBDB" w14:textId="77777777" w:rsidR="003B5C40" w:rsidRPr="00897EE3" w:rsidRDefault="003B5C40" w:rsidP="00793586">
            <w:pPr>
              <w:rPr>
                <w:rFonts w:cs="Arial"/>
                <w:sz w:val="16"/>
                <w:szCs w:val="16"/>
              </w:rPr>
            </w:pPr>
            <w:r w:rsidRPr="00897EE3">
              <w:rPr>
                <w:rFonts w:cs="Arial"/>
                <w:sz w:val="16"/>
                <w:szCs w:val="16"/>
              </w:rPr>
              <w:t>static</w:t>
            </w:r>
          </w:p>
          <w:p w14:paraId="12EA7005"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46D83307" w14:textId="77777777" w:rsidR="003B5C40" w:rsidRPr="00897EE3" w:rsidRDefault="003B5C40" w:rsidP="00793586">
            <w:pPr>
              <w:rPr>
                <w:rFonts w:cs="Arial"/>
                <w:sz w:val="16"/>
                <w:szCs w:val="16"/>
              </w:rPr>
            </w:pPr>
            <w:r w:rsidRPr="00897EE3">
              <w:rPr>
                <w:rFonts w:cs="Arial"/>
                <w:sz w:val="16"/>
                <w:szCs w:val="16"/>
              </w:rPr>
              <w:t>0°</w:t>
            </w:r>
          </w:p>
          <w:p w14:paraId="6F2A6AC2" w14:textId="77777777" w:rsidR="003B5C40" w:rsidRPr="00897EE3" w:rsidRDefault="003B5C40" w:rsidP="00793586">
            <w:pPr>
              <w:rPr>
                <w:rFonts w:cs="Arial"/>
                <w:sz w:val="16"/>
                <w:szCs w:val="16"/>
              </w:rPr>
            </w:pPr>
            <w:r w:rsidRPr="00897EE3">
              <w:rPr>
                <w:rFonts w:cs="Arial"/>
                <w:sz w:val="16"/>
                <w:szCs w:val="16"/>
              </w:rPr>
              <w:t>60°</w:t>
            </w:r>
          </w:p>
          <w:p w14:paraId="494E7ECD" w14:textId="77777777" w:rsidR="003B5C40" w:rsidRPr="00897EE3" w:rsidRDefault="003B5C40" w:rsidP="00793586">
            <w:pPr>
              <w:rPr>
                <w:rFonts w:cs="Arial"/>
                <w:sz w:val="16"/>
                <w:szCs w:val="16"/>
              </w:rPr>
            </w:pPr>
            <w:r w:rsidRPr="00897EE3">
              <w:rPr>
                <w:rFonts w:cs="Arial"/>
                <w:sz w:val="16"/>
                <w:szCs w:val="16"/>
              </w:rPr>
              <w:t>0°</w:t>
            </w:r>
          </w:p>
          <w:p w14:paraId="63634EB8" w14:textId="77777777" w:rsidR="003B5C40" w:rsidRPr="00897EE3" w:rsidRDefault="003B5C40" w:rsidP="00793586">
            <w:pPr>
              <w:rPr>
                <w:rFonts w:cs="Arial"/>
                <w:sz w:val="16"/>
                <w:szCs w:val="16"/>
              </w:rPr>
            </w:pPr>
            <w:r w:rsidRPr="00897EE3">
              <w:rPr>
                <w:rFonts w:cs="Arial"/>
                <w:sz w:val="16"/>
                <w:szCs w:val="16"/>
              </w:rPr>
              <w:t>240°</w:t>
            </w:r>
          </w:p>
          <w:p w14:paraId="73CFD749" w14:textId="77777777" w:rsidR="003B5C40" w:rsidRPr="00897EE3" w:rsidRDefault="003B5C40" w:rsidP="00793586">
            <w:pPr>
              <w:rPr>
                <w:rFonts w:cs="Arial"/>
                <w:sz w:val="16"/>
                <w:szCs w:val="16"/>
              </w:rPr>
            </w:pPr>
            <w:r w:rsidRPr="00897EE3">
              <w:rPr>
                <w:rFonts w:cs="Arial"/>
                <w:sz w:val="16"/>
                <w:szCs w:val="16"/>
              </w:rPr>
              <w:t>240°</w:t>
            </w:r>
          </w:p>
          <w:p w14:paraId="078301AF" w14:textId="77777777" w:rsidR="003B5C40" w:rsidRPr="00897EE3" w:rsidRDefault="003B5C40" w:rsidP="00793586">
            <w:pPr>
              <w:rPr>
                <w:rFonts w:cs="Arial"/>
                <w:sz w:val="16"/>
                <w:szCs w:val="16"/>
              </w:rPr>
            </w:pPr>
            <w:r w:rsidRPr="00897EE3">
              <w:rPr>
                <w:rFonts w:cs="Arial"/>
                <w:sz w:val="16"/>
                <w:szCs w:val="16"/>
              </w:rPr>
              <w:t>60°</w:t>
            </w:r>
          </w:p>
        </w:tc>
        <w:tc>
          <w:tcPr>
            <w:tcW w:w="1417" w:type="dxa"/>
          </w:tcPr>
          <w:p w14:paraId="47E45B49" w14:textId="77777777" w:rsidR="003B5C40" w:rsidRPr="00897EE3" w:rsidRDefault="003B5C40" w:rsidP="00793586">
            <w:pPr>
              <w:rPr>
                <w:rFonts w:cs="Arial"/>
                <w:sz w:val="16"/>
                <w:szCs w:val="16"/>
              </w:rPr>
            </w:pPr>
            <w:r w:rsidRPr="00897EE3">
              <w:rPr>
                <w:rFonts w:cs="Arial"/>
                <w:sz w:val="16"/>
                <w:szCs w:val="16"/>
              </w:rPr>
              <w:t>1°/ frame</w:t>
            </w:r>
          </w:p>
          <w:p w14:paraId="1E8EC8A7" w14:textId="77777777" w:rsidR="003B5C40" w:rsidRPr="00897EE3" w:rsidRDefault="003B5C40" w:rsidP="00793586">
            <w:pPr>
              <w:rPr>
                <w:rFonts w:cs="Arial"/>
                <w:sz w:val="16"/>
                <w:szCs w:val="16"/>
              </w:rPr>
            </w:pPr>
            <w:r w:rsidRPr="00897EE3">
              <w:rPr>
                <w:rFonts w:cs="Arial"/>
                <w:sz w:val="16"/>
                <w:szCs w:val="16"/>
              </w:rPr>
              <w:t>-1°/ frame</w:t>
            </w:r>
          </w:p>
          <w:p w14:paraId="66B46CEE" w14:textId="77777777" w:rsidR="003B5C40" w:rsidRPr="00897EE3" w:rsidRDefault="003B5C40" w:rsidP="00793586">
            <w:pPr>
              <w:rPr>
                <w:rFonts w:cs="Arial"/>
                <w:sz w:val="16"/>
                <w:szCs w:val="16"/>
              </w:rPr>
            </w:pPr>
            <w:r w:rsidRPr="00897EE3">
              <w:rPr>
                <w:rFonts w:cs="Arial"/>
                <w:sz w:val="16"/>
                <w:szCs w:val="16"/>
              </w:rPr>
              <w:t>static</w:t>
            </w:r>
          </w:p>
          <w:p w14:paraId="32C3E47E" w14:textId="77777777" w:rsidR="003B5C40" w:rsidRPr="00897EE3" w:rsidRDefault="003B5C40" w:rsidP="00793586">
            <w:pPr>
              <w:rPr>
                <w:rFonts w:cs="Arial"/>
                <w:sz w:val="16"/>
                <w:szCs w:val="16"/>
              </w:rPr>
            </w:pPr>
            <w:r w:rsidRPr="00897EE3">
              <w:rPr>
                <w:rFonts w:cs="Arial"/>
                <w:sz w:val="16"/>
                <w:szCs w:val="16"/>
              </w:rPr>
              <w:t>0.5°/ frame</w:t>
            </w:r>
          </w:p>
          <w:p w14:paraId="20217D2F" w14:textId="77777777" w:rsidR="003B5C40" w:rsidRPr="00897EE3" w:rsidRDefault="003B5C40" w:rsidP="00793586">
            <w:pPr>
              <w:rPr>
                <w:rFonts w:cs="Arial"/>
                <w:sz w:val="16"/>
                <w:szCs w:val="16"/>
              </w:rPr>
            </w:pPr>
            <w:r w:rsidRPr="00897EE3">
              <w:rPr>
                <w:rFonts w:cs="Arial"/>
                <w:sz w:val="16"/>
                <w:szCs w:val="16"/>
              </w:rPr>
              <w:t>static</w:t>
            </w:r>
          </w:p>
          <w:p w14:paraId="3FCC2B86"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6AE770B" w14:textId="77777777" w:rsidR="003B5C40" w:rsidRPr="00897EE3" w:rsidRDefault="003B5C40" w:rsidP="00793586">
            <w:pPr>
              <w:rPr>
                <w:rFonts w:cs="Arial"/>
                <w:sz w:val="16"/>
                <w:szCs w:val="16"/>
              </w:rPr>
            </w:pPr>
            <w:r w:rsidRPr="00897EE3">
              <w:rPr>
                <w:rFonts w:cs="Arial"/>
                <w:sz w:val="16"/>
                <w:szCs w:val="16"/>
              </w:rPr>
              <w:t>P1</w:t>
            </w:r>
          </w:p>
          <w:p w14:paraId="3E199FC9" w14:textId="77777777" w:rsidR="003B5C40" w:rsidRPr="00897EE3" w:rsidRDefault="003B5C40" w:rsidP="00793586">
            <w:pPr>
              <w:rPr>
                <w:rFonts w:cs="Arial"/>
                <w:sz w:val="16"/>
                <w:szCs w:val="16"/>
              </w:rPr>
            </w:pPr>
            <w:r w:rsidRPr="00897EE3">
              <w:rPr>
                <w:rFonts w:cs="Arial"/>
                <w:sz w:val="16"/>
                <w:szCs w:val="16"/>
              </w:rPr>
              <w:t>P2</w:t>
            </w:r>
          </w:p>
          <w:p w14:paraId="7813C419" w14:textId="77777777" w:rsidR="003B5C40" w:rsidRPr="00897EE3" w:rsidRDefault="003B5C40" w:rsidP="00793586">
            <w:pPr>
              <w:rPr>
                <w:rFonts w:cs="Arial"/>
                <w:sz w:val="16"/>
                <w:szCs w:val="16"/>
              </w:rPr>
            </w:pPr>
            <w:r w:rsidRPr="00897EE3">
              <w:rPr>
                <w:rFonts w:cs="Arial"/>
                <w:sz w:val="16"/>
                <w:szCs w:val="16"/>
              </w:rPr>
              <w:t>P3</w:t>
            </w:r>
          </w:p>
          <w:p w14:paraId="2956EA5F" w14:textId="77777777" w:rsidR="003B5C40" w:rsidRPr="00897EE3" w:rsidRDefault="003B5C40" w:rsidP="00793586">
            <w:pPr>
              <w:rPr>
                <w:rFonts w:cs="Arial"/>
                <w:sz w:val="16"/>
                <w:szCs w:val="16"/>
              </w:rPr>
            </w:pPr>
            <w:r w:rsidRPr="00897EE3">
              <w:rPr>
                <w:rFonts w:cs="Arial"/>
                <w:sz w:val="16"/>
                <w:szCs w:val="16"/>
              </w:rPr>
              <w:t>P4</w:t>
            </w:r>
          </w:p>
          <w:p w14:paraId="0669F896" w14:textId="77777777" w:rsidR="003B5C40" w:rsidRPr="00897EE3" w:rsidRDefault="003B5C40" w:rsidP="00793586">
            <w:pPr>
              <w:rPr>
                <w:rFonts w:cs="Arial"/>
                <w:sz w:val="16"/>
                <w:szCs w:val="16"/>
              </w:rPr>
            </w:pPr>
            <w:r w:rsidRPr="00897EE3">
              <w:rPr>
                <w:rFonts w:cs="Arial"/>
                <w:sz w:val="16"/>
                <w:szCs w:val="16"/>
              </w:rPr>
              <w:t>P5</w:t>
            </w:r>
          </w:p>
          <w:p w14:paraId="2A723D34"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3A2998EF" w14:textId="77777777" w:rsidTr="00793586">
        <w:tc>
          <w:tcPr>
            <w:tcW w:w="0" w:type="auto"/>
          </w:tcPr>
          <w:p w14:paraId="2D0F2F63" w14:textId="77777777" w:rsidR="003B5C40" w:rsidRPr="00897EE3" w:rsidRDefault="003B5C40" w:rsidP="00793586">
            <w:pPr>
              <w:rPr>
                <w:rFonts w:cs="Arial"/>
                <w:b/>
                <w:bCs/>
                <w:sz w:val="16"/>
                <w:szCs w:val="16"/>
              </w:rPr>
            </w:pPr>
          </w:p>
          <w:p w14:paraId="3A99B1B9" w14:textId="77777777" w:rsidR="003B5C40" w:rsidRPr="00897EE3" w:rsidRDefault="003B5C40" w:rsidP="00793586">
            <w:pPr>
              <w:rPr>
                <w:rFonts w:cs="Arial"/>
                <w:b/>
                <w:bCs/>
                <w:sz w:val="16"/>
                <w:szCs w:val="16"/>
              </w:rPr>
            </w:pPr>
            <w:r w:rsidRPr="00897EE3">
              <w:rPr>
                <w:rFonts w:cs="Arial"/>
                <w:b/>
                <w:bCs/>
                <w:sz w:val="16"/>
                <w:szCs w:val="16"/>
              </w:rPr>
              <w:t>cat 4:</w:t>
            </w:r>
          </w:p>
          <w:p w14:paraId="3543C7FF" w14:textId="77777777" w:rsidR="003B5C40" w:rsidRPr="00897EE3" w:rsidRDefault="003B5C40" w:rsidP="00793586">
            <w:pPr>
              <w:spacing w:after="0"/>
            </w:pPr>
            <w:r w:rsidRPr="00897EE3">
              <w:rPr>
                <w:rFonts w:cs="Arial"/>
                <w:sz w:val="16"/>
                <w:szCs w:val="16"/>
              </w:rPr>
              <w:t>F2</w:t>
            </w:r>
          </w:p>
        </w:tc>
        <w:tc>
          <w:tcPr>
            <w:tcW w:w="1637" w:type="dxa"/>
          </w:tcPr>
          <w:p w14:paraId="045C478C" w14:textId="77777777" w:rsidR="003B5C40" w:rsidRPr="00897EE3" w:rsidRDefault="003B5C40" w:rsidP="00793586">
            <w:pPr>
              <w:rPr>
                <w:rFonts w:cs="Arial"/>
                <w:sz w:val="16"/>
                <w:szCs w:val="16"/>
              </w:rPr>
            </w:pPr>
            <w:r w:rsidRPr="00897EE3">
              <w:rPr>
                <w:rFonts w:cs="Arial"/>
                <w:sz w:val="16"/>
                <w:szCs w:val="16"/>
              </w:rPr>
              <w:t>35°</w:t>
            </w:r>
          </w:p>
          <w:p w14:paraId="63318B64" w14:textId="77777777" w:rsidR="003B5C40" w:rsidRPr="00897EE3" w:rsidRDefault="003B5C40" w:rsidP="00793586">
            <w:pPr>
              <w:rPr>
                <w:rFonts w:cs="Arial"/>
                <w:sz w:val="16"/>
                <w:szCs w:val="16"/>
              </w:rPr>
            </w:pPr>
            <w:r w:rsidRPr="00897EE3">
              <w:rPr>
                <w:rFonts w:cs="Arial"/>
                <w:sz w:val="16"/>
                <w:szCs w:val="16"/>
              </w:rPr>
              <w:t>-90°</w:t>
            </w:r>
          </w:p>
          <w:p w14:paraId="7EBD6ABE" w14:textId="77777777" w:rsidR="003B5C40" w:rsidRPr="00897EE3" w:rsidRDefault="003B5C40" w:rsidP="00793586">
            <w:pPr>
              <w:rPr>
                <w:rFonts w:cs="Arial"/>
                <w:sz w:val="16"/>
                <w:szCs w:val="16"/>
              </w:rPr>
            </w:pPr>
            <w:r w:rsidRPr="00897EE3">
              <w:rPr>
                <w:rFonts w:cs="Arial"/>
                <w:sz w:val="16"/>
                <w:szCs w:val="16"/>
              </w:rPr>
              <w:t>35°</w:t>
            </w:r>
          </w:p>
          <w:p w14:paraId="43B4FF0C" w14:textId="77777777" w:rsidR="003B5C40" w:rsidRPr="00897EE3" w:rsidRDefault="003B5C40" w:rsidP="00793586">
            <w:pPr>
              <w:rPr>
                <w:rFonts w:cs="Arial"/>
                <w:sz w:val="16"/>
                <w:szCs w:val="16"/>
              </w:rPr>
            </w:pPr>
            <w:r w:rsidRPr="00897EE3">
              <w:rPr>
                <w:rFonts w:cs="Arial"/>
                <w:sz w:val="16"/>
                <w:szCs w:val="16"/>
              </w:rPr>
              <w:t>0°</w:t>
            </w:r>
          </w:p>
          <w:p w14:paraId="11A94B26" w14:textId="77777777" w:rsidR="003B5C40" w:rsidRPr="00897EE3" w:rsidRDefault="003B5C40" w:rsidP="00793586">
            <w:pPr>
              <w:rPr>
                <w:rFonts w:cs="Arial"/>
                <w:sz w:val="16"/>
                <w:szCs w:val="16"/>
              </w:rPr>
            </w:pPr>
            <w:r w:rsidRPr="00897EE3">
              <w:rPr>
                <w:rFonts w:cs="Arial"/>
                <w:sz w:val="16"/>
                <w:szCs w:val="16"/>
              </w:rPr>
              <w:t>35°</w:t>
            </w:r>
          </w:p>
          <w:p w14:paraId="26B4B7D7"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7DFD6E12" w14:textId="77777777" w:rsidR="003B5C40" w:rsidRPr="00897EE3" w:rsidRDefault="003B5C40" w:rsidP="00793586">
            <w:pPr>
              <w:rPr>
                <w:rFonts w:cs="Arial"/>
                <w:sz w:val="16"/>
                <w:szCs w:val="16"/>
              </w:rPr>
            </w:pPr>
            <w:r w:rsidRPr="00897EE3">
              <w:rPr>
                <w:rFonts w:cs="Arial"/>
                <w:sz w:val="16"/>
                <w:szCs w:val="16"/>
              </w:rPr>
              <w:t>static</w:t>
            </w:r>
          </w:p>
          <w:p w14:paraId="7E74A6DD" w14:textId="77777777" w:rsidR="003B5C40" w:rsidRPr="00897EE3" w:rsidRDefault="003B5C40" w:rsidP="00793586">
            <w:pPr>
              <w:rPr>
                <w:rFonts w:cs="Arial"/>
                <w:sz w:val="16"/>
                <w:szCs w:val="16"/>
              </w:rPr>
            </w:pPr>
            <w:r w:rsidRPr="00897EE3">
              <w:rPr>
                <w:rFonts w:cs="Arial"/>
                <w:sz w:val="16"/>
                <w:szCs w:val="16"/>
              </w:rPr>
              <w:t>0.3°/ frame</w:t>
            </w:r>
          </w:p>
          <w:p w14:paraId="5C3275ED" w14:textId="77777777" w:rsidR="003B5C40" w:rsidRPr="00897EE3" w:rsidRDefault="003B5C40" w:rsidP="00793586">
            <w:pPr>
              <w:rPr>
                <w:rFonts w:cs="Arial"/>
                <w:sz w:val="16"/>
                <w:szCs w:val="16"/>
              </w:rPr>
            </w:pPr>
            <w:r w:rsidRPr="00897EE3">
              <w:rPr>
                <w:rFonts w:cs="Arial"/>
                <w:sz w:val="16"/>
                <w:szCs w:val="16"/>
              </w:rPr>
              <w:t>-0.2°/ frame</w:t>
            </w:r>
          </w:p>
          <w:p w14:paraId="16E2F8DD" w14:textId="77777777" w:rsidR="003B5C40" w:rsidRPr="00897EE3" w:rsidRDefault="003B5C40" w:rsidP="00793586">
            <w:pPr>
              <w:rPr>
                <w:rFonts w:cs="Arial"/>
                <w:sz w:val="16"/>
                <w:szCs w:val="16"/>
              </w:rPr>
            </w:pPr>
            <w:r w:rsidRPr="00897EE3">
              <w:rPr>
                <w:rFonts w:cs="Arial"/>
                <w:sz w:val="16"/>
                <w:szCs w:val="16"/>
              </w:rPr>
              <w:t>static</w:t>
            </w:r>
          </w:p>
          <w:p w14:paraId="1C72021D" w14:textId="77777777" w:rsidR="003B5C40" w:rsidRPr="00897EE3" w:rsidRDefault="003B5C40" w:rsidP="00793586">
            <w:pPr>
              <w:rPr>
                <w:rFonts w:cs="Arial"/>
                <w:sz w:val="16"/>
                <w:szCs w:val="16"/>
              </w:rPr>
            </w:pPr>
            <w:r w:rsidRPr="00897EE3">
              <w:rPr>
                <w:rFonts w:cs="Arial"/>
                <w:sz w:val="16"/>
                <w:szCs w:val="16"/>
              </w:rPr>
              <w:t>static</w:t>
            </w:r>
          </w:p>
          <w:p w14:paraId="5CC7E57B"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7BBB7C71" w14:textId="77777777" w:rsidR="003B5C40" w:rsidRPr="00897EE3" w:rsidRDefault="003B5C40" w:rsidP="00793586">
            <w:pPr>
              <w:rPr>
                <w:rFonts w:cs="Arial"/>
                <w:sz w:val="16"/>
                <w:szCs w:val="16"/>
              </w:rPr>
            </w:pPr>
            <w:r w:rsidRPr="00897EE3">
              <w:rPr>
                <w:rFonts w:cs="Arial"/>
                <w:sz w:val="16"/>
                <w:szCs w:val="16"/>
              </w:rPr>
              <w:t>0°</w:t>
            </w:r>
          </w:p>
          <w:p w14:paraId="62A1F64E" w14:textId="77777777" w:rsidR="003B5C40" w:rsidRPr="00897EE3" w:rsidRDefault="003B5C40" w:rsidP="00793586">
            <w:pPr>
              <w:rPr>
                <w:rFonts w:cs="Arial"/>
                <w:sz w:val="16"/>
                <w:szCs w:val="16"/>
              </w:rPr>
            </w:pPr>
            <w:r w:rsidRPr="00897EE3">
              <w:rPr>
                <w:rFonts w:cs="Arial"/>
                <w:sz w:val="16"/>
                <w:szCs w:val="16"/>
              </w:rPr>
              <w:t>300°</w:t>
            </w:r>
          </w:p>
          <w:p w14:paraId="7A7306E4" w14:textId="77777777" w:rsidR="003B5C40" w:rsidRPr="00897EE3" w:rsidRDefault="003B5C40" w:rsidP="00793586">
            <w:pPr>
              <w:rPr>
                <w:rFonts w:cs="Arial"/>
                <w:sz w:val="16"/>
                <w:szCs w:val="16"/>
              </w:rPr>
            </w:pPr>
            <w:r w:rsidRPr="00897EE3">
              <w:rPr>
                <w:rFonts w:cs="Arial"/>
                <w:sz w:val="16"/>
                <w:szCs w:val="16"/>
              </w:rPr>
              <w:t>180°</w:t>
            </w:r>
          </w:p>
          <w:p w14:paraId="29DC62FF" w14:textId="77777777" w:rsidR="003B5C40" w:rsidRPr="00897EE3" w:rsidRDefault="003B5C40" w:rsidP="00793586">
            <w:pPr>
              <w:rPr>
                <w:rFonts w:cs="Arial"/>
                <w:sz w:val="16"/>
                <w:szCs w:val="16"/>
              </w:rPr>
            </w:pPr>
            <w:r w:rsidRPr="00897EE3">
              <w:rPr>
                <w:rFonts w:cs="Arial"/>
                <w:sz w:val="16"/>
                <w:szCs w:val="16"/>
              </w:rPr>
              <w:t>180°</w:t>
            </w:r>
          </w:p>
          <w:p w14:paraId="06CEA862" w14:textId="77777777" w:rsidR="003B5C40" w:rsidRPr="00897EE3" w:rsidRDefault="003B5C40" w:rsidP="00793586">
            <w:pPr>
              <w:rPr>
                <w:rFonts w:cs="Arial"/>
                <w:sz w:val="16"/>
                <w:szCs w:val="16"/>
              </w:rPr>
            </w:pPr>
            <w:r w:rsidRPr="00897EE3">
              <w:rPr>
                <w:rFonts w:cs="Arial"/>
                <w:sz w:val="16"/>
                <w:szCs w:val="16"/>
              </w:rPr>
              <w:t>0°</w:t>
            </w:r>
          </w:p>
          <w:p w14:paraId="411E5F9D"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4546E3B9" w14:textId="77777777" w:rsidR="003B5C40" w:rsidRPr="00897EE3" w:rsidRDefault="003B5C40" w:rsidP="00793586">
            <w:pPr>
              <w:rPr>
                <w:rFonts w:cs="Arial"/>
                <w:sz w:val="16"/>
                <w:szCs w:val="16"/>
              </w:rPr>
            </w:pPr>
            <w:r w:rsidRPr="00897EE3">
              <w:rPr>
                <w:rFonts w:cs="Arial"/>
                <w:sz w:val="16"/>
                <w:szCs w:val="16"/>
              </w:rPr>
              <w:t>-1°/ frame</w:t>
            </w:r>
          </w:p>
          <w:p w14:paraId="4B9B1A4E" w14:textId="77777777" w:rsidR="003B5C40" w:rsidRPr="00897EE3" w:rsidRDefault="003B5C40" w:rsidP="00793586">
            <w:pPr>
              <w:rPr>
                <w:rFonts w:cs="Arial"/>
                <w:sz w:val="16"/>
                <w:szCs w:val="16"/>
              </w:rPr>
            </w:pPr>
            <w:r w:rsidRPr="00897EE3">
              <w:rPr>
                <w:rFonts w:cs="Arial"/>
                <w:sz w:val="16"/>
                <w:szCs w:val="16"/>
              </w:rPr>
              <w:t>static</w:t>
            </w:r>
          </w:p>
          <w:p w14:paraId="184D03F8" w14:textId="77777777" w:rsidR="003B5C40" w:rsidRPr="00897EE3" w:rsidRDefault="003B5C40" w:rsidP="00793586">
            <w:pPr>
              <w:rPr>
                <w:rFonts w:cs="Arial"/>
                <w:sz w:val="16"/>
                <w:szCs w:val="16"/>
              </w:rPr>
            </w:pPr>
            <w:r w:rsidRPr="00897EE3">
              <w:rPr>
                <w:rFonts w:cs="Arial"/>
                <w:sz w:val="16"/>
                <w:szCs w:val="16"/>
              </w:rPr>
              <w:t>0.5°/ frame</w:t>
            </w:r>
          </w:p>
          <w:p w14:paraId="5D9E0E91" w14:textId="77777777" w:rsidR="003B5C40" w:rsidRPr="00897EE3" w:rsidRDefault="003B5C40" w:rsidP="00793586">
            <w:pPr>
              <w:rPr>
                <w:rFonts w:cs="Arial"/>
                <w:sz w:val="16"/>
                <w:szCs w:val="16"/>
              </w:rPr>
            </w:pPr>
            <w:r w:rsidRPr="00897EE3">
              <w:rPr>
                <w:rFonts w:cs="Arial"/>
                <w:sz w:val="16"/>
                <w:szCs w:val="16"/>
              </w:rPr>
              <w:t>static</w:t>
            </w:r>
          </w:p>
          <w:p w14:paraId="13A1C9D6" w14:textId="77777777" w:rsidR="003B5C40" w:rsidRPr="00897EE3" w:rsidRDefault="003B5C40" w:rsidP="00793586">
            <w:pPr>
              <w:rPr>
                <w:rFonts w:cs="Arial"/>
                <w:sz w:val="16"/>
                <w:szCs w:val="16"/>
              </w:rPr>
            </w:pPr>
            <w:r w:rsidRPr="00897EE3">
              <w:rPr>
                <w:rFonts w:cs="Arial"/>
                <w:sz w:val="16"/>
                <w:szCs w:val="16"/>
              </w:rPr>
              <w:t>static</w:t>
            </w:r>
          </w:p>
          <w:p w14:paraId="40C8E591"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761BC8CF" w14:textId="77777777" w:rsidR="003B5C40" w:rsidRPr="00897EE3" w:rsidRDefault="003B5C40" w:rsidP="00793586">
            <w:pPr>
              <w:rPr>
                <w:rFonts w:cs="Arial"/>
                <w:sz w:val="16"/>
                <w:szCs w:val="16"/>
              </w:rPr>
            </w:pPr>
            <w:r w:rsidRPr="00897EE3">
              <w:rPr>
                <w:rFonts w:cs="Arial"/>
                <w:sz w:val="16"/>
                <w:szCs w:val="16"/>
              </w:rPr>
              <w:t>P1</w:t>
            </w:r>
          </w:p>
          <w:p w14:paraId="22F3A4F0" w14:textId="77777777" w:rsidR="003B5C40" w:rsidRPr="00897EE3" w:rsidRDefault="003B5C40" w:rsidP="00793586">
            <w:pPr>
              <w:rPr>
                <w:rFonts w:cs="Arial"/>
                <w:sz w:val="16"/>
                <w:szCs w:val="16"/>
              </w:rPr>
            </w:pPr>
            <w:r w:rsidRPr="00897EE3">
              <w:rPr>
                <w:rFonts w:cs="Arial"/>
                <w:sz w:val="16"/>
                <w:szCs w:val="16"/>
              </w:rPr>
              <w:t>P2</w:t>
            </w:r>
          </w:p>
          <w:p w14:paraId="780B48B3" w14:textId="77777777" w:rsidR="003B5C40" w:rsidRPr="00897EE3" w:rsidRDefault="003B5C40" w:rsidP="00793586">
            <w:pPr>
              <w:rPr>
                <w:rFonts w:cs="Arial"/>
                <w:sz w:val="16"/>
                <w:szCs w:val="16"/>
              </w:rPr>
            </w:pPr>
            <w:r w:rsidRPr="00897EE3">
              <w:rPr>
                <w:rFonts w:cs="Arial"/>
                <w:sz w:val="16"/>
                <w:szCs w:val="16"/>
              </w:rPr>
              <w:t>P3</w:t>
            </w:r>
          </w:p>
          <w:p w14:paraId="63F10019" w14:textId="77777777" w:rsidR="003B5C40" w:rsidRPr="00897EE3" w:rsidRDefault="003B5C40" w:rsidP="00793586">
            <w:pPr>
              <w:rPr>
                <w:rFonts w:cs="Arial"/>
                <w:sz w:val="16"/>
                <w:szCs w:val="16"/>
              </w:rPr>
            </w:pPr>
            <w:r w:rsidRPr="00897EE3">
              <w:rPr>
                <w:rFonts w:cs="Arial"/>
                <w:sz w:val="16"/>
                <w:szCs w:val="16"/>
              </w:rPr>
              <w:t>P4</w:t>
            </w:r>
          </w:p>
          <w:p w14:paraId="2F9DAFB3" w14:textId="77777777" w:rsidR="003B5C40" w:rsidRPr="00897EE3" w:rsidRDefault="003B5C40" w:rsidP="00793586">
            <w:pPr>
              <w:rPr>
                <w:rFonts w:cs="Arial"/>
                <w:sz w:val="16"/>
                <w:szCs w:val="16"/>
              </w:rPr>
            </w:pPr>
            <w:r w:rsidRPr="00897EE3">
              <w:rPr>
                <w:rFonts w:cs="Arial"/>
                <w:sz w:val="16"/>
                <w:szCs w:val="16"/>
              </w:rPr>
              <w:t>P5</w:t>
            </w:r>
          </w:p>
          <w:p w14:paraId="4F6A4017"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21946C07" w14:textId="77777777" w:rsidTr="00793586">
        <w:tc>
          <w:tcPr>
            <w:tcW w:w="0" w:type="auto"/>
          </w:tcPr>
          <w:p w14:paraId="68DCD5D9" w14:textId="77777777" w:rsidR="003B5C40" w:rsidRPr="00897EE3" w:rsidRDefault="003B5C40" w:rsidP="00793586">
            <w:pPr>
              <w:rPr>
                <w:rFonts w:cs="Arial"/>
                <w:b/>
                <w:bCs/>
                <w:sz w:val="16"/>
                <w:szCs w:val="16"/>
              </w:rPr>
            </w:pPr>
          </w:p>
          <w:p w14:paraId="7B04DB8B" w14:textId="77777777" w:rsidR="003B5C40" w:rsidRPr="00897EE3" w:rsidRDefault="003B5C40" w:rsidP="00793586">
            <w:pPr>
              <w:rPr>
                <w:rFonts w:cs="Arial"/>
                <w:b/>
                <w:bCs/>
                <w:sz w:val="16"/>
                <w:szCs w:val="16"/>
              </w:rPr>
            </w:pPr>
            <w:r w:rsidRPr="00897EE3">
              <w:rPr>
                <w:rFonts w:cs="Arial"/>
                <w:b/>
                <w:bCs/>
                <w:sz w:val="16"/>
                <w:szCs w:val="16"/>
              </w:rPr>
              <w:t>cat 5:</w:t>
            </w:r>
          </w:p>
          <w:p w14:paraId="04674B0D" w14:textId="77777777" w:rsidR="003B5C40" w:rsidRPr="00897EE3" w:rsidRDefault="003B5C40" w:rsidP="00793586">
            <w:pPr>
              <w:spacing w:after="0"/>
            </w:pPr>
            <w:r w:rsidRPr="00897EE3">
              <w:rPr>
                <w:rFonts w:cs="Arial"/>
                <w:sz w:val="16"/>
                <w:szCs w:val="16"/>
              </w:rPr>
              <w:t xml:space="preserve"> M3</w:t>
            </w:r>
          </w:p>
        </w:tc>
        <w:tc>
          <w:tcPr>
            <w:tcW w:w="1637" w:type="dxa"/>
          </w:tcPr>
          <w:p w14:paraId="09B6E640" w14:textId="77777777" w:rsidR="003B5C40" w:rsidRPr="00897EE3" w:rsidRDefault="003B5C40" w:rsidP="00793586">
            <w:pPr>
              <w:rPr>
                <w:rFonts w:cs="Arial"/>
                <w:sz w:val="16"/>
                <w:szCs w:val="16"/>
              </w:rPr>
            </w:pPr>
            <w:r w:rsidRPr="00897EE3">
              <w:rPr>
                <w:rFonts w:cs="Arial"/>
                <w:sz w:val="16"/>
                <w:szCs w:val="16"/>
              </w:rPr>
              <w:t>-90°</w:t>
            </w:r>
          </w:p>
          <w:p w14:paraId="48ABE563" w14:textId="77777777" w:rsidR="003B5C40" w:rsidRPr="00897EE3" w:rsidRDefault="003B5C40" w:rsidP="00793586">
            <w:pPr>
              <w:rPr>
                <w:rFonts w:cs="Arial"/>
                <w:sz w:val="16"/>
                <w:szCs w:val="16"/>
              </w:rPr>
            </w:pPr>
            <w:r w:rsidRPr="00897EE3">
              <w:rPr>
                <w:rFonts w:cs="Arial"/>
                <w:sz w:val="16"/>
                <w:szCs w:val="16"/>
              </w:rPr>
              <w:t>35°</w:t>
            </w:r>
          </w:p>
          <w:p w14:paraId="058BF364" w14:textId="77777777" w:rsidR="003B5C40" w:rsidRPr="00897EE3" w:rsidRDefault="003B5C40" w:rsidP="00793586">
            <w:pPr>
              <w:rPr>
                <w:rFonts w:cs="Arial"/>
                <w:sz w:val="16"/>
                <w:szCs w:val="16"/>
              </w:rPr>
            </w:pPr>
            <w:r w:rsidRPr="00897EE3">
              <w:rPr>
                <w:rFonts w:cs="Arial"/>
                <w:sz w:val="16"/>
                <w:szCs w:val="16"/>
              </w:rPr>
              <w:t>0°</w:t>
            </w:r>
          </w:p>
          <w:p w14:paraId="6504F06F" w14:textId="77777777" w:rsidR="003B5C40" w:rsidRPr="00897EE3" w:rsidRDefault="003B5C40" w:rsidP="00793586">
            <w:pPr>
              <w:rPr>
                <w:rFonts w:cs="Arial"/>
                <w:sz w:val="16"/>
                <w:szCs w:val="16"/>
              </w:rPr>
            </w:pPr>
            <w:r w:rsidRPr="00897EE3">
              <w:rPr>
                <w:rFonts w:cs="Arial"/>
                <w:sz w:val="16"/>
                <w:szCs w:val="16"/>
              </w:rPr>
              <w:t>35°</w:t>
            </w:r>
          </w:p>
          <w:p w14:paraId="0988B981" w14:textId="77777777" w:rsidR="003B5C40" w:rsidRPr="00897EE3" w:rsidRDefault="003B5C40" w:rsidP="00793586">
            <w:pPr>
              <w:rPr>
                <w:rFonts w:cs="Arial"/>
                <w:sz w:val="16"/>
                <w:szCs w:val="16"/>
              </w:rPr>
            </w:pPr>
            <w:r w:rsidRPr="00897EE3">
              <w:rPr>
                <w:rFonts w:cs="Arial"/>
                <w:sz w:val="16"/>
                <w:szCs w:val="16"/>
              </w:rPr>
              <w:t>0°</w:t>
            </w:r>
          </w:p>
          <w:p w14:paraId="5D4141E8"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2B8A5C64" w14:textId="77777777" w:rsidR="003B5C40" w:rsidRPr="00897EE3" w:rsidRDefault="003B5C40" w:rsidP="00793586">
            <w:pPr>
              <w:rPr>
                <w:rFonts w:cs="Arial"/>
                <w:sz w:val="16"/>
                <w:szCs w:val="16"/>
              </w:rPr>
            </w:pPr>
            <w:r w:rsidRPr="00897EE3">
              <w:rPr>
                <w:rFonts w:cs="Arial"/>
                <w:sz w:val="16"/>
                <w:szCs w:val="16"/>
              </w:rPr>
              <w:t>0.3°/ frame</w:t>
            </w:r>
          </w:p>
          <w:p w14:paraId="76072C83" w14:textId="77777777" w:rsidR="003B5C40" w:rsidRPr="00897EE3" w:rsidRDefault="003B5C40" w:rsidP="00793586">
            <w:pPr>
              <w:rPr>
                <w:rFonts w:cs="Arial"/>
                <w:sz w:val="16"/>
                <w:szCs w:val="16"/>
              </w:rPr>
            </w:pPr>
            <w:r w:rsidRPr="00897EE3">
              <w:rPr>
                <w:rFonts w:cs="Arial"/>
                <w:sz w:val="16"/>
                <w:szCs w:val="16"/>
              </w:rPr>
              <w:t>-0.2°/ frame</w:t>
            </w:r>
          </w:p>
          <w:p w14:paraId="0C4382AC" w14:textId="77777777" w:rsidR="003B5C40" w:rsidRPr="00897EE3" w:rsidRDefault="003B5C40" w:rsidP="00793586">
            <w:pPr>
              <w:rPr>
                <w:rFonts w:cs="Arial"/>
                <w:sz w:val="16"/>
                <w:szCs w:val="16"/>
              </w:rPr>
            </w:pPr>
            <w:r w:rsidRPr="00897EE3">
              <w:rPr>
                <w:rFonts w:cs="Arial"/>
                <w:sz w:val="16"/>
                <w:szCs w:val="16"/>
              </w:rPr>
              <w:t>static</w:t>
            </w:r>
          </w:p>
          <w:p w14:paraId="14F8B550" w14:textId="77777777" w:rsidR="003B5C40" w:rsidRPr="00897EE3" w:rsidRDefault="003B5C40" w:rsidP="00793586">
            <w:pPr>
              <w:rPr>
                <w:rFonts w:cs="Arial"/>
                <w:sz w:val="16"/>
                <w:szCs w:val="16"/>
              </w:rPr>
            </w:pPr>
            <w:r w:rsidRPr="00897EE3">
              <w:rPr>
                <w:rFonts w:cs="Arial"/>
                <w:sz w:val="16"/>
                <w:szCs w:val="16"/>
              </w:rPr>
              <w:t>static</w:t>
            </w:r>
          </w:p>
          <w:p w14:paraId="245073B7" w14:textId="77777777" w:rsidR="003B5C40" w:rsidRPr="00897EE3" w:rsidRDefault="003B5C40" w:rsidP="00793586">
            <w:pPr>
              <w:rPr>
                <w:rFonts w:cs="Arial"/>
                <w:sz w:val="16"/>
                <w:szCs w:val="16"/>
              </w:rPr>
            </w:pPr>
            <w:r w:rsidRPr="00897EE3">
              <w:rPr>
                <w:rFonts w:cs="Arial"/>
                <w:sz w:val="16"/>
                <w:szCs w:val="16"/>
              </w:rPr>
              <w:t>static</w:t>
            </w:r>
          </w:p>
          <w:p w14:paraId="3D73E90E"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22C0930F" w14:textId="77777777" w:rsidR="003B5C40" w:rsidRPr="00897EE3" w:rsidRDefault="003B5C40" w:rsidP="00793586">
            <w:pPr>
              <w:rPr>
                <w:rFonts w:cs="Arial"/>
                <w:sz w:val="16"/>
                <w:szCs w:val="16"/>
              </w:rPr>
            </w:pPr>
            <w:r w:rsidRPr="00897EE3">
              <w:rPr>
                <w:rFonts w:cs="Arial"/>
                <w:sz w:val="16"/>
                <w:szCs w:val="16"/>
              </w:rPr>
              <w:t>240°</w:t>
            </w:r>
          </w:p>
          <w:p w14:paraId="50D6592D" w14:textId="77777777" w:rsidR="003B5C40" w:rsidRPr="00897EE3" w:rsidRDefault="003B5C40" w:rsidP="00793586">
            <w:pPr>
              <w:rPr>
                <w:rFonts w:cs="Arial"/>
                <w:sz w:val="16"/>
                <w:szCs w:val="16"/>
              </w:rPr>
            </w:pPr>
            <w:r w:rsidRPr="00897EE3">
              <w:rPr>
                <w:rFonts w:cs="Arial"/>
                <w:sz w:val="16"/>
                <w:szCs w:val="16"/>
              </w:rPr>
              <w:t>120°</w:t>
            </w:r>
          </w:p>
          <w:p w14:paraId="4A27EC10" w14:textId="77777777" w:rsidR="003B5C40" w:rsidRPr="00897EE3" w:rsidRDefault="003B5C40" w:rsidP="00793586">
            <w:pPr>
              <w:rPr>
                <w:rFonts w:cs="Arial"/>
                <w:sz w:val="16"/>
                <w:szCs w:val="16"/>
              </w:rPr>
            </w:pPr>
            <w:r w:rsidRPr="00897EE3">
              <w:rPr>
                <w:rFonts w:cs="Arial"/>
                <w:sz w:val="16"/>
                <w:szCs w:val="16"/>
              </w:rPr>
              <w:t>120°</w:t>
            </w:r>
          </w:p>
          <w:p w14:paraId="7897FE0C" w14:textId="77777777" w:rsidR="003B5C40" w:rsidRPr="00897EE3" w:rsidRDefault="003B5C40" w:rsidP="00793586">
            <w:pPr>
              <w:rPr>
                <w:rFonts w:cs="Arial"/>
                <w:sz w:val="16"/>
                <w:szCs w:val="16"/>
              </w:rPr>
            </w:pPr>
            <w:r w:rsidRPr="00897EE3">
              <w:rPr>
                <w:rFonts w:cs="Arial"/>
                <w:sz w:val="16"/>
                <w:szCs w:val="16"/>
              </w:rPr>
              <w:t>300°</w:t>
            </w:r>
          </w:p>
          <w:p w14:paraId="79FA0333" w14:textId="77777777" w:rsidR="003B5C40" w:rsidRPr="00897EE3" w:rsidRDefault="003B5C40" w:rsidP="00793586">
            <w:pPr>
              <w:rPr>
                <w:rFonts w:cs="Arial"/>
                <w:sz w:val="16"/>
                <w:szCs w:val="16"/>
              </w:rPr>
            </w:pPr>
            <w:r w:rsidRPr="00897EE3">
              <w:rPr>
                <w:rFonts w:cs="Arial"/>
                <w:sz w:val="16"/>
                <w:szCs w:val="16"/>
              </w:rPr>
              <w:t>240°</w:t>
            </w:r>
          </w:p>
          <w:p w14:paraId="0759AA80"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15EEA46E" w14:textId="77777777" w:rsidR="003B5C40" w:rsidRPr="00897EE3" w:rsidRDefault="003B5C40" w:rsidP="00793586">
            <w:pPr>
              <w:rPr>
                <w:rFonts w:cs="Arial"/>
                <w:sz w:val="16"/>
                <w:szCs w:val="16"/>
              </w:rPr>
            </w:pPr>
            <w:r w:rsidRPr="00897EE3">
              <w:rPr>
                <w:rFonts w:cs="Arial"/>
                <w:sz w:val="16"/>
                <w:szCs w:val="16"/>
              </w:rPr>
              <w:t>static</w:t>
            </w:r>
          </w:p>
          <w:p w14:paraId="7F26BEB6" w14:textId="77777777" w:rsidR="003B5C40" w:rsidRPr="00897EE3" w:rsidRDefault="003B5C40" w:rsidP="00793586">
            <w:pPr>
              <w:rPr>
                <w:rFonts w:cs="Arial"/>
                <w:sz w:val="16"/>
                <w:szCs w:val="16"/>
              </w:rPr>
            </w:pPr>
            <w:r w:rsidRPr="00897EE3">
              <w:rPr>
                <w:rFonts w:cs="Arial"/>
                <w:sz w:val="16"/>
                <w:szCs w:val="16"/>
              </w:rPr>
              <w:t>0.5°/ frame</w:t>
            </w:r>
          </w:p>
          <w:p w14:paraId="0C6F5983" w14:textId="77777777" w:rsidR="003B5C40" w:rsidRPr="00897EE3" w:rsidRDefault="003B5C40" w:rsidP="00793586">
            <w:pPr>
              <w:rPr>
                <w:rFonts w:cs="Arial"/>
                <w:sz w:val="16"/>
                <w:szCs w:val="16"/>
              </w:rPr>
            </w:pPr>
            <w:r w:rsidRPr="00897EE3">
              <w:rPr>
                <w:rFonts w:cs="Arial"/>
                <w:sz w:val="16"/>
                <w:szCs w:val="16"/>
              </w:rPr>
              <w:t>static</w:t>
            </w:r>
          </w:p>
          <w:p w14:paraId="26C9A0C7" w14:textId="77777777" w:rsidR="003B5C40" w:rsidRPr="00897EE3" w:rsidRDefault="003B5C40" w:rsidP="00793586">
            <w:pPr>
              <w:rPr>
                <w:rFonts w:cs="Arial"/>
                <w:sz w:val="16"/>
                <w:szCs w:val="16"/>
              </w:rPr>
            </w:pPr>
            <w:r w:rsidRPr="00897EE3">
              <w:rPr>
                <w:rFonts w:cs="Arial"/>
                <w:sz w:val="16"/>
                <w:szCs w:val="16"/>
              </w:rPr>
              <w:t>static</w:t>
            </w:r>
          </w:p>
          <w:p w14:paraId="2029AFE3" w14:textId="77777777" w:rsidR="003B5C40" w:rsidRPr="00897EE3" w:rsidRDefault="003B5C40" w:rsidP="00793586">
            <w:pPr>
              <w:rPr>
                <w:rFonts w:cs="Arial"/>
                <w:sz w:val="16"/>
                <w:szCs w:val="16"/>
              </w:rPr>
            </w:pPr>
            <w:r w:rsidRPr="00897EE3">
              <w:rPr>
                <w:rFonts w:cs="Arial"/>
                <w:sz w:val="16"/>
                <w:szCs w:val="16"/>
              </w:rPr>
              <w:t>1°/ frame</w:t>
            </w:r>
          </w:p>
          <w:p w14:paraId="7A4D56C7"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0406FCCB" w14:textId="77777777" w:rsidR="003B5C40" w:rsidRPr="00897EE3" w:rsidRDefault="003B5C40" w:rsidP="00793586">
            <w:pPr>
              <w:rPr>
                <w:rFonts w:cs="Arial"/>
                <w:sz w:val="16"/>
                <w:szCs w:val="16"/>
              </w:rPr>
            </w:pPr>
            <w:r w:rsidRPr="00897EE3">
              <w:rPr>
                <w:rFonts w:cs="Arial"/>
                <w:sz w:val="16"/>
                <w:szCs w:val="16"/>
              </w:rPr>
              <w:t>P1</w:t>
            </w:r>
          </w:p>
          <w:p w14:paraId="1B1CABD3" w14:textId="77777777" w:rsidR="003B5C40" w:rsidRPr="00897EE3" w:rsidRDefault="003B5C40" w:rsidP="00793586">
            <w:pPr>
              <w:rPr>
                <w:rFonts w:cs="Arial"/>
                <w:sz w:val="16"/>
                <w:szCs w:val="16"/>
              </w:rPr>
            </w:pPr>
            <w:r w:rsidRPr="00897EE3">
              <w:rPr>
                <w:rFonts w:cs="Arial"/>
                <w:sz w:val="16"/>
                <w:szCs w:val="16"/>
              </w:rPr>
              <w:t>P2</w:t>
            </w:r>
          </w:p>
          <w:p w14:paraId="35F87A58" w14:textId="77777777" w:rsidR="003B5C40" w:rsidRPr="00897EE3" w:rsidRDefault="003B5C40" w:rsidP="00793586">
            <w:pPr>
              <w:rPr>
                <w:rFonts w:cs="Arial"/>
                <w:sz w:val="16"/>
                <w:szCs w:val="16"/>
              </w:rPr>
            </w:pPr>
            <w:r w:rsidRPr="00897EE3">
              <w:rPr>
                <w:rFonts w:cs="Arial"/>
                <w:sz w:val="16"/>
                <w:szCs w:val="16"/>
              </w:rPr>
              <w:t>P3</w:t>
            </w:r>
          </w:p>
          <w:p w14:paraId="187A60C1" w14:textId="77777777" w:rsidR="003B5C40" w:rsidRPr="00897EE3" w:rsidRDefault="003B5C40" w:rsidP="00793586">
            <w:pPr>
              <w:rPr>
                <w:rFonts w:cs="Arial"/>
                <w:sz w:val="16"/>
                <w:szCs w:val="16"/>
              </w:rPr>
            </w:pPr>
            <w:r w:rsidRPr="00897EE3">
              <w:rPr>
                <w:rFonts w:cs="Arial"/>
                <w:sz w:val="16"/>
                <w:szCs w:val="16"/>
              </w:rPr>
              <w:t>P4</w:t>
            </w:r>
          </w:p>
          <w:p w14:paraId="29DE9D56" w14:textId="77777777" w:rsidR="003B5C40" w:rsidRPr="00897EE3" w:rsidRDefault="003B5C40" w:rsidP="00793586">
            <w:pPr>
              <w:rPr>
                <w:rFonts w:cs="Arial"/>
                <w:sz w:val="16"/>
                <w:szCs w:val="16"/>
              </w:rPr>
            </w:pPr>
            <w:r w:rsidRPr="00897EE3">
              <w:rPr>
                <w:rFonts w:cs="Arial"/>
                <w:sz w:val="16"/>
                <w:szCs w:val="16"/>
              </w:rPr>
              <w:t>P5</w:t>
            </w:r>
          </w:p>
          <w:p w14:paraId="5C46C22F"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E701CBC" w14:textId="77777777" w:rsidTr="00793586">
        <w:tc>
          <w:tcPr>
            <w:tcW w:w="0" w:type="auto"/>
          </w:tcPr>
          <w:p w14:paraId="5601120C" w14:textId="77777777" w:rsidR="003B5C40" w:rsidRPr="00897EE3" w:rsidRDefault="003B5C40" w:rsidP="00793586">
            <w:pPr>
              <w:rPr>
                <w:rFonts w:cs="Arial"/>
                <w:b/>
                <w:bCs/>
                <w:sz w:val="16"/>
                <w:szCs w:val="16"/>
              </w:rPr>
            </w:pPr>
          </w:p>
          <w:p w14:paraId="021E3778" w14:textId="77777777" w:rsidR="003B5C40" w:rsidRPr="00897EE3" w:rsidRDefault="003B5C40" w:rsidP="00793586">
            <w:pPr>
              <w:rPr>
                <w:rFonts w:cs="Arial"/>
                <w:b/>
                <w:bCs/>
                <w:sz w:val="16"/>
                <w:szCs w:val="16"/>
              </w:rPr>
            </w:pPr>
            <w:r w:rsidRPr="00897EE3">
              <w:rPr>
                <w:rFonts w:cs="Arial"/>
                <w:b/>
                <w:bCs/>
                <w:sz w:val="16"/>
                <w:szCs w:val="16"/>
              </w:rPr>
              <w:t>cat 6:</w:t>
            </w:r>
          </w:p>
          <w:p w14:paraId="5C42B9A7" w14:textId="77777777" w:rsidR="003B5C40" w:rsidRPr="00897EE3" w:rsidRDefault="003B5C40" w:rsidP="00793586">
            <w:pPr>
              <w:spacing w:after="0"/>
            </w:pPr>
            <w:r w:rsidRPr="00897EE3">
              <w:rPr>
                <w:rFonts w:cs="Arial"/>
                <w:sz w:val="16"/>
                <w:szCs w:val="16"/>
              </w:rPr>
              <w:t>F3</w:t>
            </w:r>
          </w:p>
        </w:tc>
        <w:tc>
          <w:tcPr>
            <w:tcW w:w="1637" w:type="dxa"/>
          </w:tcPr>
          <w:p w14:paraId="06D92B51" w14:textId="77777777" w:rsidR="003B5C40" w:rsidRPr="00897EE3" w:rsidRDefault="003B5C40" w:rsidP="00793586">
            <w:pPr>
              <w:rPr>
                <w:rFonts w:cs="Arial"/>
                <w:sz w:val="16"/>
                <w:szCs w:val="16"/>
              </w:rPr>
            </w:pPr>
            <w:r w:rsidRPr="00897EE3">
              <w:rPr>
                <w:rFonts w:cs="Arial"/>
                <w:sz w:val="16"/>
                <w:szCs w:val="16"/>
              </w:rPr>
              <w:t>35°</w:t>
            </w:r>
          </w:p>
          <w:p w14:paraId="545F7F44" w14:textId="77777777" w:rsidR="003B5C40" w:rsidRPr="00897EE3" w:rsidRDefault="003B5C40" w:rsidP="00793586">
            <w:pPr>
              <w:rPr>
                <w:rFonts w:cs="Arial"/>
                <w:sz w:val="16"/>
                <w:szCs w:val="16"/>
              </w:rPr>
            </w:pPr>
            <w:r w:rsidRPr="00897EE3">
              <w:rPr>
                <w:rFonts w:cs="Arial"/>
                <w:sz w:val="16"/>
                <w:szCs w:val="16"/>
              </w:rPr>
              <w:t>0°</w:t>
            </w:r>
          </w:p>
          <w:p w14:paraId="6EA2406C" w14:textId="77777777" w:rsidR="003B5C40" w:rsidRPr="00897EE3" w:rsidRDefault="003B5C40" w:rsidP="00793586">
            <w:pPr>
              <w:rPr>
                <w:rFonts w:cs="Arial"/>
                <w:sz w:val="16"/>
                <w:szCs w:val="16"/>
              </w:rPr>
            </w:pPr>
            <w:r w:rsidRPr="00897EE3">
              <w:rPr>
                <w:rFonts w:cs="Arial"/>
                <w:sz w:val="16"/>
                <w:szCs w:val="16"/>
              </w:rPr>
              <w:t>35°</w:t>
            </w:r>
          </w:p>
          <w:p w14:paraId="618E5E93" w14:textId="77777777" w:rsidR="003B5C40" w:rsidRPr="00897EE3" w:rsidRDefault="003B5C40" w:rsidP="00793586">
            <w:pPr>
              <w:rPr>
                <w:rFonts w:cs="Arial"/>
                <w:sz w:val="16"/>
                <w:szCs w:val="16"/>
              </w:rPr>
            </w:pPr>
            <w:r w:rsidRPr="00897EE3">
              <w:rPr>
                <w:rFonts w:cs="Arial"/>
                <w:sz w:val="16"/>
                <w:szCs w:val="16"/>
              </w:rPr>
              <w:t>0°</w:t>
            </w:r>
          </w:p>
          <w:p w14:paraId="2DCF2A76" w14:textId="77777777" w:rsidR="003B5C40" w:rsidRPr="00897EE3" w:rsidRDefault="003B5C40" w:rsidP="00793586">
            <w:pPr>
              <w:rPr>
                <w:rFonts w:cs="Arial"/>
                <w:sz w:val="16"/>
                <w:szCs w:val="16"/>
              </w:rPr>
            </w:pPr>
            <w:r w:rsidRPr="00897EE3">
              <w:rPr>
                <w:rFonts w:cs="Arial"/>
                <w:sz w:val="16"/>
                <w:szCs w:val="16"/>
              </w:rPr>
              <w:t>35°</w:t>
            </w:r>
          </w:p>
          <w:p w14:paraId="7F9CAA69" w14:textId="77777777" w:rsidR="003B5C40" w:rsidRPr="00897EE3" w:rsidRDefault="003B5C40" w:rsidP="00793586">
            <w:pPr>
              <w:rPr>
                <w:rFonts w:cs="Arial"/>
                <w:sz w:val="16"/>
                <w:szCs w:val="16"/>
              </w:rPr>
            </w:pPr>
            <w:r w:rsidRPr="00897EE3">
              <w:rPr>
                <w:rFonts w:cs="Arial"/>
                <w:sz w:val="16"/>
                <w:szCs w:val="16"/>
              </w:rPr>
              <w:t>-90°</w:t>
            </w:r>
          </w:p>
        </w:tc>
        <w:tc>
          <w:tcPr>
            <w:tcW w:w="1559" w:type="dxa"/>
          </w:tcPr>
          <w:p w14:paraId="38426B2A" w14:textId="77777777" w:rsidR="003B5C40" w:rsidRPr="00897EE3" w:rsidRDefault="003B5C40" w:rsidP="00793586">
            <w:pPr>
              <w:rPr>
                <w:rFonts w:cs="Arial"/>
                <w:sz w:val="16"/>
                <w:szCs w:val="16"/>
              </w:rPr>
            </w:pPr>
            <w:r w:rsidRPr="00897EE3">
              <w:rPr>
                <w:rFonts w:cs="Arial"/>
                <w:sz w:val="16"/>
                <w:szCs w:val="16"/>
              </w:rPr>
              <w:t>-0.2°/ frame</w:t>
            </w:r>
          </w:p>
          <w:p w14:paraId="67160F2F" w14:textId="77777777" w:rsidR="003B5C40" w:rsidRPr="00897EE3" w:rsidRDefault="003B5C40" w:rsidP="00793586">
            <w:pPr>
              <w:rPr>
                <w:rFonts w:cs="Arial"/>
                <w:sz w:val="16"/>
                <w:szCs w:val="16"/>
              </w:rPr>
            </w:pPr>
            <w:r w:rsidRPr="00897EE3">
              <w:rPr>
                <w:rFonts w:cs="Arial"/>
                <w:sz w:val="16"/>
                <w:szCs w:val="16"/>
              </w:rPr>
              <w:t>static</w:t>
            </w:r>
          </w:p>
          <w:p w14:paraId="5451719D" w14:textId="77777777" w:rsidR="003B5C40" w:rsidRPr="00897EE3" w:rsidRDefault="003B5C40" w:rsidP="00793586">
            <w:pPr>
              <w:rPr>
                <w:rFonts w:cs="Arial"/>
                <w:sz w:val="16"/>
                <w:szCs w:val="16"/>
              </w:rPr>
            </w:pPr>
            <w:r w:rsidRPr="00897EE3">
              <w:rPr>
                <w:rFonts w:cs="Arial"/>
                <w:sz w:val="16"/>
                <w:szCs w:val="16"/>
              </w:rPr>
              <w:t>static</w:t>
            </w:r>
          </w:p>
          <w:p w14:paraId="53807152" w14:textId="77777777" w:rsidR="003B5C40" w:rsidRPr="00897EE3" w:rsidRDefault="003B5C40" w:rsidP="00793586">
            <w:pPr>
              <w:rPr>
                <w:rFonts w:cs="Arial"/>
                <w:sz w:val="16"/>
                <w:szCs w:val="16"/>
              </w:rPr>
            </w:pPr>
            <w:r w:rsidRPr="00897EE3">
              <w:rPr>
                <w:rFonts w:cs="Arial"/>
                <w:sz w:val="16"/>
                <w:szCs w:val="16"/>
              </w:rPr>
              <w:t>static</w:t>
            </w:r>
          </w:p>
          <w:p w14:paraId="0188361A" w14:textId="77777777" w:rsidR="003B5C40" w:rsidRPr="00897EE3" w:rsidRDefault="003B5C40" w:rsidP="00793586">
            <w:pPr>
              <w:rPr>
                <w:rFonts w:cs="Arial"/>
                <w:sz w:val="16"/>
                <w:szCs w:val="16"/>
              </w:rPr>
            </w:pPr>
            <w:r w:rsidRPr="00897EE3">
              <w:rPr>
                <w:rFonts w:cs="Arial"/>
                <w:sz w:val="16"/>
                <w:szCs w:val="16"/>
              </w:rPr>
              <w:t>static</w:t>
            </w:r>
          </w:p>
          <w:p w14:paraId="619038B8" w14:textId="77777777" w:rsidR="003B5C40" w:rsidRPr="00897EE3" w:rsidRDefault="003B5C40" w:rsidP="00793586">
            <w:pPr>
              <w:rPr>
                <w:rFonts w:cs="Arial"/>
                <w:sz w:val="16"/>
                <w:szCs w:val="16"/>
              </w:rPr>
            </w:pPr>
            <w:r w:rsidRPr="00897EE3">
              <w:rPr>
                <w:rFonts w:cs="Arial"/>
                <w:sz w:val="16"/>
                <w:szCs w:val="16"/>
              </w:rPr>
              <w:t>0.3°/ frame</w:t>
            </w:r>
          </w:p>
        </w:tc>
        <w:tc>
          <w:tcPr>
            <w:tcW w:w="1589" w:type="dxa"/>
          </w:tcPr>
          <w:p w14:paraId="74DCCA4D" w14:textId="77777777" w:rsidR="003B5C40" w:rsidRPr="00897EE3" w:rsidRDefault="003B5C40" w:rsidP="00793586">
            <w:pPr>
              <w:rPr>
                <w:rFonts w:cs="Arial"/>
                <w:sz w:val="16"/>
                <w:szCs w:val="16"/>
              </w:rPr>
            </w:pPr>
            <w:r w:rsidRPr="00897EE3">
              <w:rPr>
                <w:rFonts w:cs="Arial"/>
                <w:sz w:val="16"/>
                <w:szCs w:val="16"/>
              </w:rPr>
              <w:t>60°</w:t>
            </w:r>
          </w:p>
          <w:p w14:paraId="5549E102" w14:textId="77777777" w:rsidR="003B5C40" w:rsidRPr="00897EE3" w:rsidRDefault="003B5C40" w:rsidP="00793586">
            <w:pPr>
              <w:rPr>
                <w:rFonts w:cs="Arial"/>
                <w:sz w:val="16"/>
                <w:szCs w:val="16"/>
              </w:rPr>
            </w:pPr>
            <w:r w:rsidRPr="00897EE3">
              <w:rPr>
                <w:rFonts w:cs="Arial"/>
                <w:sz w:val="16"/>
                <w:szCs w:val="16"/>
              </w:rPr>
              <w:t>60°</w:t>
            </w:r>
          </w:p>
          <w:p w14:paraId="0E49FF4B" w14:textId="77777777" w:rsidR="003B5C40" w:rsidRPr="00897EE3" w:rsidRDefault="003B5C40" w:rsidP="00793586">
            <w:pPr>
              <w:rPr>
                <w:rFonts w:cs="Arial"/>
                <w:sz w:val="16"/>
                <w:szCs w:val="16"/>
              </w:rPr>
            </w:pPr>
            <w:r w:rsidRPr="00897EE3">
              <w:rPr>
                <w:rFonts w:cs="Arial"/>
                <w:sz w:val="16"/>
                <w:szCs w:val="16"/>
              </w:rPr>
              <w:t>240°</w:t>
            </w:r>
          </w:p>
          <w:p w14:paraId="47D3937F" w14:textId="77777777" w:rsidR="003B5C40" w:rsidRPr="00897EE3" w:rsidRDefault="003B5C40" w:rsidP="00793586">
            <w:pPr>
              <w:rPr>
                <w:rFonts w:cs="Arial"/>
                <w:sz w:val="16"/>
                <w:szCs w:val="16"/>
              </w:rPr>
            </w:pPr>
            <w:r w:rsidRPr="00897EE3">
              <w:rPr>
                <w:rFonts w:cs="Arial"/>
                <w:sz w:val="16"/>
                <w:szCs w:val="16"/>
              </w:rPr>
              <w:t>180°</w:t>
            </w:r>
          </w:p>
          <w:p w14:paraId="1ACE5245" w14:textId="77777777" w:rsidR="003B5C40" w:rsidRPr="00897EE3" w:rsidRDefault="003B5C40" w:rsidP="00793586">
            <w:pPr>
              <w:rPr>
                <w:rFonts w:cs="Arial"/>
                <w:sz w:val="16"/>
                <w:szCs w:val="16"/>
              </w:rPr>
            </w:pPr>
            <w:r w:rsidRPr="00897EE3">
              <w:rPr>
                <w:rFonts w:cs="Arial"/>
                <w:sz w:val="16"/>
                <w:szCs w:val="16"/>
              </w:rPr>
              <w:t>240°</w:t>
            </w:r>
          </w:p>
          <w:p w14:paraId="7836E074" w14:textId="77777777" w:rsidR="003B5C40" w:rsidRPr="00897EE3" w:rsidRDefault="003B5C40" w:rsidP="00793586">
            <w:pPr>
              <w:rPr>
                <w:rFonts w:cs="Arial"/>
                <w:sz w:val="16"/>
                <w:szCs w:val="16"/>
              </w:rPr>
            </w:pPr>
            <w:r w:rsidRPr="00897EE3">
              <w:rPr>
                <w:rFonts w:cs="Arial"/>
                <w:sz w:val="16"/>
                <w:szCs w:val="16"/>
              </w:rPr>
              <w:t>180°</w:t>
            </w:r>
          </w:p>
        </w:tc>
        <w:tc>
          <w:tcPr>
            <w:tcW w:w="1417" w:type="dxa"/>
          </w:tcPr>
          <w:p w14:paraId="6C4DB59A" w14:textId="77777777" w:rsidR="003B5C40" w:rsidRPr="00897EE3" w:rsidRDefault="003B5C40" w:rsidP="00793586">
            <w:pPr>
              <w:rPr>
                <w:rFonts w:cs="Arial"/>
                <w:sz w:val="16"/>
                <w:szCs w:val="16"/>
              </w:rPr>
            </w:pPr>
            <w:r w:rsidRPr="00897EE3">
              <w:rPr>
                <w:rFonts w:cs="Arial"/>
                <w:sz w:val="16"/>
                <w:szCs w:val="16"/>
              </w:rPr>
              <w:t>0.5°/ frame</w:t>
            </w:r>
          </w:p>
          <w:p w14:paraId="7C3CD1B3" w14:textId="77777777" w:rsidR="003B5C40" w:rsidRPr="00897EE3" w:rsidRDefault="003B5C40" w:rsidP="00793586">
            <w:pPr>
              <w:rPr>
                <w:rFonts w:cs="Arial"/>
                <w:sz w:val="16"/>
                <w:szCs w:val="16"/>
              </w:rPr>
            </w:pPr>
            <w:r w:rsidRPr="00897EE3">
              <w:rPr>
                <w:rFonts w:cs="Arial"/>
                <w:sz w:val="16"/>
                <w:szCs w:val="16"/>
              </w:rPr>
              <w:t>static</w:t>
            </w:r>
          </w:p>
          <w:p w14:paraId="4445AA80" w14:textId="77777777" w:rsidR="003B5C40" w:rsidRPr="00897EE3" w:rsidRDefault="003B5C40" w:rsidP="00793586">
            <w:pPr>
              <w:rPr>
                <w:rFonts w:cs="Arial"/>
                <w:sz w:val="16"/>
                <w:szCs w:val="16"/>
              </w:rPr>
            </w:pPr>
            <w:r w:rsidRPr="00897EE3">
              <w:rPr>
                <w:rFonts w:cs="Arial"/>
                <w:sz w:val="16"/>
                <w:szCs w:val="16"/>
              </w:rPr>
              <w:t>static</w:t>
            </w:r>
          </w:p>
          <w:p w14:paraId="3FAACEAF" w14:textId="77777777" w:rsidR="003B5C40" w:rsidRPr="00897EE3" w:rsidRDefault="003B5C40" w:rsidP="00793586">
            <w:pPr>
              <w:rPr>
                <w:rFonts w:cs="Arial"/>
                <w:sz w:val="16"/>
                <w:szCs w:val="16"/>
              </w:rPr>
            </w:pPr>
            <w:r w:rsidRPr="00897EE3">
              <w:rPr>
                <w:rFonts w:cs="Arial"/>
                <w:sz w:val="16"/>
                <w:szCs w:val="16"/>
              </w:rPr>
              <w:t>1°/ frame</w:t>
            </w:r>
          </w:p>
          <w:p w14:paraId="16C7F5C7" w14:textId="77777777" w:rsidR="003B5C40" w:rsidRPr="00897EE3" w:rsidRDefault="003B5C40" w:rsidP="00793586">
            <w:pPr>
              <w:rPr>
                <w:rFonts w:cs="Arial"/>
                <w:sz w:val="16"/>
                <w:szCs w:val="16"/>
              </w:rPr>
            </w:pPr>
            <w:r w:rsidRPr="00897EE3">
              <w:rPr>
                <w:rFonts w:cs="Arial"/>
                <w:sz w:val="16"/>
                <w:szCs w:val="16"/>
              </w:rPr>
              <w:t>-1°/ frame</w:t>
            </w:r>
          </w:p>
          <w:p w14:paraId="102CA3D8"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B965310" w14:textId="77777777" w:rsidR="003B5C40" w:rsidRPr="00897EE3" w:rsidRDefault="003B5C40" w:rsidP="00793586">
            <w:pPr>
              <w:rPr>
                <w:rFonts w:cs="Arial"/>
                <w:sz w:val="16"/>
                <w:szCs w:val="16"/>
              </w:rPr>
            </w:pPr>
            <w:r w:rsidRPr="00897EE3">
              <w:rPr>
                <w:rFonts w:cs="Arial"/>
                <w:sz w:val="16"/>
                <w:szCs w:val="16"/>
              </w:rPr>
              <w:t>P1</w:t>
            </w:r>
          </w:p>
          <w:p w14:paraId="70FD4C20" w14:textId="77777777" w:rsidR="003B5C40" w:rsidRPr="00897EE3" w:rsidRDefault="003B5C40" w:rsidP="00793586">
            <w:pPr>
              <w:rPr>
                <w:rFonts w:cs="Arial"/>
                <w:sz w:val="16"/>
                <w:szCs w:val="16"/>
              </w:rPr>
            </w:pPr>
            <w:r w:rsidRPr="00897EE3">
              <w:rPr>
                <w:rFonts w:cs="Arial"/>
                <w:sz w:val="16"/>
                <w:szCs w:val="16"/>
              </w:rPr>
              <w:t>P2</w:t>
            </w:r>
          </w:p>
          <w:p w14:paraId="405E541F" w14:textId="77777777" w:rsidR="003B5C40" w:rsidRPr="00897EE3" w:rsidRDefault="003B5C40" w:rsidP="00793586">
            <w:pPr>
              <w:rPr>
                <w:rFonts w:cs="Arial"/>
                <w:sz w:val="16"/>
                <w:szCs w:val="16"/>
              </w:rPr>
            </w:pPr>
            <w:r w:rsidRPr="00897EE3">
              <w:rPr>
                <w:rFonts w:cs="Arial"/>
                <w:sz w:val="16"/>
                <w:szCs w:val="16"/>
              </w:rPr>
              <w:t>P3</w:t>
            </w:r>
          </w:p>
          <w:p w14:paraId="7DCE03B2" w14:textId="77777777" w:rsidR="003B5C40" w:rsidRPr="00897EE3" w:rsidRDefault="003B5C40" w:rsidP="00793586">
            <w:pPr>
              <w:rPr>
                <w:rFonts w:cs="Arial"/>
                <w:sz w:val="16"/>
                <w:szCs w:val="16"/>
              </w:rPr>
            </w:pPr>
            <w:r w:rsidRPr="00897EE3">
              <w:rPr>
                <w:rFonts w:cs="Arial"/>
                <w:sz w:val="16"/>
                <w:szCs w:val="16"/>
              </w:rPr>
              <w:t>P4</w:t>
            </w:r>
          </w:p>
          <w:p w14:paraId="6370CD15" w14:textId="77777777" w:rsidR="003B5C40" w:rsidRPr="00897EE3" w:rsidRDefault="003B5C40" w:rsidP="00793586">
            <w:pPr>
              <w:rPr>
                <w:rFonts w:cs="Arial"/>
                <w:sz w:val="16"/>
                <w:szCs w:val="16"/>
              </w:rPr>
            </w:pPr>
            <w:r w:rsidRPr="00897EE3">
              <w:rPr>
                <w:rFonts w:cs="Arial"/>
                <w:sz w:val="16"/>
                <w:szCs w:val="16"/>
              </w:rPr>
              <w:t>P5</w:t>
            </w:r>
          </w:p>
          <w:p w14:paraId="79787D69" w14:textId="77777777" w:rsidR="003B5C40" w:rsidRPr="00897EE3" w:rsidRDefault="003B5C40" w:rsidP="00793586">
            <w:pPr>
              <w:rPr>
                <w:rFonts w:cs="Arial"/>
                <w:sz w:val="16"/>
                <w:szCs w:val="16"/>
              </w:rPr>
            </w:pPr>
            <w:r w:rsidRPr="00897EE3">
              <w:rPr>
                <w:rFonts w:cs="Arial"/>
                <w:sz w:val="16"/>
                <w:szCs w:val="16"/>
              </w:rPr>
              <w:t>P6</w:t>
            </w:r>
          </w:p>
        </w:tc>
      </w:tr>
      <w:tr w:rsidR="001B6116" w:rsidRPr="007E18C1" w14:paraId="32480314" w14:textId="77777777" w:rsidTr="00413462">
        <w:tc>
          <w:tcPr>
            <w:tcW w:w="7758" w:type="dxa"/>
            <w:gridSpan w:val="6"/>
          </w:tcPr>
          <w:p w14:paraId="17EE90EC" w14:textId="77777777" w:rsidR="001B6116" w:rsidRPr="001B6116" w:rsidRDefault="001B6116" w:rsidP="00D22237">
            <w:pPr>
              <w:pStyle w:val="TAN"/>
            </w:pPr>
            <w:r w:rsidRPr="001B6116">
              <w:t>NOTE 1</w:t>
            </w:r>
            <w:r w:rsidRPr="001B6116">
              <w:tab/>
              <w:t>The positive sense for elevation is from bottom up</w:t>
            </w:r>
          </w:p>
          <w:p w14:paraId="363A5D77" w14:textId="77777777" w:rsidR="001B6116" w:rsidRPr="001B6116" w:rsidRDefault="001B6116" w:rsidP="00D22237">
            <w:pPr>
              <w:pStyle w:val="TAN"/>
            </w:pPr>
            <w:r w:rsidRPr="001B6116">
              <w:t>NOTE 2</w:t>
            </w:r>
            <w:r w:rsidRPr="001B6116">
              <w:tab/>
              <w:t>The positive sense for azimuth is counterclockwise</w:t>
            </w:r>
          </w:p>
          <w:p w14:paraId="70381344" w14:textId="77777777" w:rsidR="001B6116" w:rsidRPr="00D22237" w:rsidRDefault="001B6116" w:rsidP="00D22237">
            <w:pPr>
              <w:pStyle w:val="TAN"/>
            </w:pPr>
          </w:p>
        </w:tc>
      </w:tr>
    </w:tbl>
    <w:p w14:paraId="4E0B07E0" w14:textId="77777777" w:rsidR="003B5C40" w:rsidRPr="00897EE3" w:rsidRDefault="003B5C40" w:rsidP="003B5C40">
      <w:pPr>
        <w:spacing w:after="0"/>
      </w:pPr>
    </w:p>
    <w:p w14:paraId="183A0354" w14:textId="77777777" w:rsidR="003B5C40" w:rsidRPr="00897EE3" w:rsidRDefault="003B5C40" w:rsidP="003B5C40">
      <w:pPr>
        <w:spacing w:after="0"/>
      </w:pPr>
    </w:p>
    <w:p w14:paraId="5C29D628" w14:textId="77777777" w:rsidR="003B5C40" w:rsidRPr="00897EE3" w:rsidRDefault="003B5C40" w:rsidP="003B5C40">
      <w:pPr>
        <w:spacing w:after="0"/>
        <w:rPr>
          <w:b/>
          <w:sz w:val="24"/>
          <w:szCs w:val="24"/>
        </w:rPr>
      </w:pPr>
    </w:p>
    <w:p w14:paraId="4C09AC2D" w14:textId="77777777" w:rsidR="003B5C40" w:rsidRPr="00897EE3" w:rsidRDefault="003B5C40" w:rsidP="00363DF3">
      <w:pPr>
        <w:pStyle w:val="Heading1"/>
      </w:pPr>
      <w:bookmarkStart w:id="828" w:name="_Toc167234781"/>
      <w:bookmarkStart w:id="829" w:name="_Toc167314888"/>
      <w:bookmarkStart w:id="830" w:name="_Toc167316047"/>
      <w:bookmarkStart w:id="831" w:name="_Toc167316471"/>
      <w:bookmarkStart w:id="832" w:name="_Toc167377062"/>
      <w:r w:rsidRPr="00897EE3">
        <w:t>C.7</w:t>
      </w:r>
      <w:r w:rsidRPr="00897EE3">
        <w:tab/>
        <w:t>Experiment P800-7</w:t>
      </w:r>
      <w:r w:rsidRPr="00897EE3">
        <w:rPr>
          <w:rFonts w:hint="eastAsia"/>
        </w:rPr>
        <w:t xml:space="preserve">: </w:t>
      </w:r>
      <w:r w:rsidRPr="00897EE3">
        <w:t>2-Objects Clean Speech Test</w:t>
      </w:r>
      <w:bookmarkEnd w:id="828"/>
      <w:bookmarkEnd w:id="829"/>
      <w:bookmarkEnd w:id="830"/>
      <w:bookmarkEnd w:id="831"/>
      <w:bookmarkEnd w:id="832"/>
    </w:p>
    <w:p w14:paraId="2A1F068D" w14:textId="77777777" w:rsidR="003B5C40" w:rsidRPr="00897EE3" w:rsidRDefault="003B5C40" w:rsidP="00363DF3">
      <w:pPr>
        <w:pStyle w:val="Heading2"/>
      </w:pPr>
      <w:bookmarkStart w:id="833" w:name="_Toc167234782"/>
      <w:bookmarkStart w:id="834" w:name="_Toc167314889"/>
      <w:bookmarkStart w:id="835" w:name="_Toc167316048"/>
      <w:bookmarkStart w:id="836" w:name="_Toc167316472"/>
      <w:bookmarkStart w:id="837" w:name="_Toc167377063"/>
      <w:bookmarkStart w:id="838" w:name="MCCQCTEMPBM_00000040"/>
      <w:r w:rsidRPr="00897EE3">
        <w:t>C.7.1</w:t>
      </w:r>
      <w:r w:rsidRPr="00897EE3">
        <w:tab/>
        <w:t>Experiment setup</w:t>
      </w:r>
      <w:bookmarkEnd w:id="833"/>
      <w:bookmarkEnd w:id="834"/>
      <w:bookmarkEnd w:id="835"/>
      <w:bookmarkEnd w:id="836"/>
      <w:bookmarkEnd w:id="837"/>
    </w:p>
    <w:bookmarkEnd w:id="838"/>
    <w:p w14:paraId="034B1EA7" w14:textId="77777777" w:rsidR="003B5C40" w:rsidRPr="00897EE3" w:rsidRDefault="003B5C40" w:rsidP="003B5C40">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p>
    <w:p w14:paraId="73E38E75" w14:textId="77777777" w:rsidR="003B5C40" w:rsidRPr="00897EE3" w:rsidRDefault="003B5C40" w:rsidP="003B5C40">
      <w:r w:rsidRPr="00897EE3">
        <w:t>The test Categories correspond to different talker pairs.</w:t>
      </w:r>
    </w:p>
    <w:p w14:paraId="7BDD1BA2" w14:textId="77777777" w:rsidR="003B5C40" w:rsidRPr="00897EE3" w:rsidRDefault="003B5C40" w:rsidP="003B5C40"/>
    <w:p w14:paraId="6C7A13A7"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trPr>
        <w:tc>
          <w:tcPr>
            <w:tcW w:w="2694" w:type="dxa"/>
          </w:tcPr>
          <w:p w14:paraId="0517C06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7B3D7287"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1429B6C9" w14:textId="77777777" w:rsidTr="00793586">
        <w:tblPrEx>
          <w:tblBorders>
            <w:top w:val="none" w:sz="0" w:space="0" w:color="auto"/>
            <w:bottom w:val="none" w:sz="0" w:space="0" w:color="auto"/>
          </w:tblBorders>
        </w:tblPrEx>
        <w:trPr>
          <w:jc w:val="center"/>
        </w:trPr>
        <w:tc>
          <w:tcPr>
            <w:tcW w:w="2694" w:type="dxa"/>
          </w:tcPr>
          <w:p w14:paraId="1347B42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40D706B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2DC750E" w14:textId="77777777" w:rsidTr="00793586">
        <w:tblPrEx>
          <w:tblBorders>
            <w:top w:val="none" w:sz="0" w:space="0" w:color="auto"/>
            <w:bottom w:val="none" w:sz="0" w:space="0" w:color="auto"/>
          </w:tblBorders>
        </w:tblPrEx>
        <w:trPr>
          <w:jc w:val="center"/>
        </w:trPr>
        <w:tc>
          <w:tcPr>
            <w:tcW w:w="2694" w:type="dxa"/>
          </w:tcPr>
          <w:p w14:paraId="1F55ECC0"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3E6850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0DE1CD43" w14:textId="77777777" w:rsidTr="00793586">
        <w:tblPrEx>
          <w:tblBorders>
            <w:top w:val="none" w:sz="0" w:space="0" w:color="auto"/>
            <w:bottom w:val="none" w:sz="0" w:space="0" w:color="auto"/>
          </w:tblBorders>
        </w:tblPrEx>
        <w:trPr>
          <w:jc w:val="center"/>
        </w:trPr>
        <w:tc>
          <w:tcPr>
            <w:tcW w:w="2694" w:type="dxa"/>
          </w:tcPr>
          <w:p w14:paraId="1E837BF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3536AEEF"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61044A67" w14:textId="77777777" w:rsidTr="00793586">
        <w:tblPrEx>
          <w:tblBorders>
            <w:top w:val="none" w:sz="0" w:space="0" w:color="auto"/>
            <w:bottom w:val="none" w:sz="0" w:space="0" w:color="auto"/>
          </w:tblBorders>
        </w:tblPrEx>
        <w:trPr>
          <w:jc w:val="center"/>
        </w:trPr>
        <w:tc>
          <w:tcPr>
            <w:tcW w:w="2694" w:type="dxa"/>
          </w:tcPr>
          <w:p w14:paraId="2A8C2CE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5EA452AB"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37BFB0EB" w14:textId="77777777" w:rsidTr="00793586">
        <w:tblPrEx>
          <w:tblBorders>
            <w:top w:val="none" w:sz="0" w:space="0" w:color="auto"/>
            <w:bottom w:val="none" w:sz="0" w:space="0" w:color="auto"/>
          </w:tblBorders>
        </w:tblPrEx>
        <w:trPr>
          <w:jc w:val="center"/>
        </w:trPr>
        <w:tc>
          <w:tcPr>
            <w:tcW w:w="2694" w:type="dxa"/>
          </w:tcPr>
          <w:p w14:paraId="7CA73AE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368C199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4F8868C1" w14:textId="77777777" w:rsidTr="00793586">
        <w:tblPrEx>
          <w:tblBorders>
            <w:top w:val="none" w:sz="0" w:space="0" w:color="auto"/>
            <w:bottom w:val="none" w:sz="0" w:space="0" w:color="auto"/>
          </w:tblBorders>
        </w:tblPrEx>
        <w:trPr>
          <w:jc w:val="center"/>
        </w:trPr>
        <w:tc>
          <w:tcPr>
            <w:tcW w:w="2694" w:type="dxa"/>
          </w:tcPr>
          <w:p w14:paraId="4FF2FE23" w14:textId="77777777" w:rsidR="003B5C40" w:rsidRPr="00897EE3" w:rsidRDefault="003B5C40" w:rsidP="00793586">
            <w:pPr>
              <w:spacing w:after="0"/>
              <w:rPr>
                <w:rFonts w:cs="Arial"/>
                <w:sz w:val="18"/>
                <w:szCs w:val="18"/>
                <w:lang w:val="en-US" w:eastAsia="ja-JP"/>
              </w:rPr>
            </w:pPr>
            <w:bookmarkStart w:id="839" w:name="MCCQCTEMPBM_00000069"/>
          </w:p>
        </w:tc>
        <w:tc>
          <w:tcPr>
            <w:tcW w:w="4771" w:type="dxa"/>
          </w:tcPr>
          <w:p w14:paraId="380C6B98" w14:textId="77777777" w:rsidR="003B5C40" w:rsidRPr="00897EE3" w:rsidRDefault="003B5C40" w:rsidP="00793586">
            <w:pPr>
              <w:spacing w:after="0"/>
              <w:rPr>
                <w:rFonts w:cs="Arial"/>
                <w:sz w:val="18"/>
                <w:szCs w:val="18"/>
                <w:lang w:eastAsia="ja-JP"/>
              </w:rPr>
            </w:pPr>
          </w:p>
        </w:tc>
      </w:tr>
      <w:bookmarkEnd w:id="839"/>
      <w:tr w:rsidR="003B5C40" w:rsidRPr="007E18C1" w14:paraId="468B04D5" w14:textId="77777777" w:rsidTr="00793586">
        <w:trPr>
          <w:jc w:val="center"/>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trPr>
        <w:tc>
          <w:tcPr>
            <w:tcW w:w="2694" w:type="dxa"/>
          </w:tcPr>
          <w:p w14:paraId="5E45404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21BF1ED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2B139F0E" w14:textId="77777777" w:rsidTr="00793586">
        <w:tblPrEx>
          <w:tblBorders>
            <w:top w:val="none" w:sz="0" w:space="0" w:color="auto"/>
            <w:bottom w:val="none" w:sz="0" w:space="0" w:color="auto"/>
          </w:tblBorders>
        </w:tblPrEx>
        <w:trPr>
          <w:jc w:val="center"/>
        </w:trPr>
        <w:tc>
          <w:tcPr>
            <w:tcW w:w="2694" w:type="dxa"/>
          </w:tcPr>
          <w:p w14:paraId="41688CC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62ECA21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p>
        </w:tc>
      </w:tr>
      <w:tr w:rsidR="003B5C40" w:rsidRPr="007E18C1" w14:paraId="3E6F61A4" w14:textId="77777777" w:rsidTr="00793586">
        <w:tblPrEx>
          <w:tblBorders>
            <w:top w:val="none" w:sz="0" w:space="0" w:color="auto"/>
            <w:bottom w:val="none" w:sz="0" w:space="0" w:color="auto"/>
          </w:tblBorders>
        </w:tblPrEx>
        <w:trPr>
          <w:jc w:val="center"/>
        </w:trPr>
        <w:tc>
          <w:tcPr>
            <w:tcW w:w="2694" w:type="dxa"/>
          </w:tcPr>
          <w:p w14:paraId="2AC9AD3C"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607A5C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21731C45" w14:textId="77777777" w:rsidTr="00793586">
        <w:tblPrEx>
          <w:tblBorders>
            <w:top w:val="none" w:sz="0" w:space="0" w:color="auto"/>
            <w:bottom w:val="none" w:sz="0" w:space="0" w:color="auto"/>
          </w:tblBorders>
        </w:tblPrEx>
        <w:trPr>
          <w:jc w:val="center"/>
        </w:trPr>
        <w:tc>
          <w:tcPr>
            <w:tcW w:w="2694" w:type="dxa"/>
          </w:tcPr>
          <w:p w14:paraId="520199B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2729962"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70B305ED" w14:textId="77777777" w:rsidTr="00793586">
        <w:tblPrEx>
          <w:tblBorders>
            <w:top w:val="none" w:sz="0" w:space="0" w:color="auto"/>
            <w:bottom w:val="none" w:sz="0" w:space="0" w:color="auto"/>
          </w:tblBorders>
        </w:tblPrEx>
        <w:trPr>
          <w:jc w:val="center"/>
        </w:trPr>
        <w:tc>
          <w:tcPr>
            <w:tcW w:w="2694" w:type="dxa"/>
          </w:tcPr>
          <w:p w14:paraId="58104A7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0405E1C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64280CCD" w14:textId="77777777" w:rsidTr="00793586">
        <w:tblPrEx>
          <w:tblBorders>
            <w:top w:val="none" w:sz="0" w:space="0" w:color="auto"/>
            <w:bottom w:val="none" w:sz="0" w:space="0" w:color="auto"/>
          </w:tblBorders>
        </w:tblPrEx>
        <w:trPr>
          <w:jc w:val="center"/>
        </w:trPr>
        <w:tc>
          <w:tcPr>
            <w:tcW w:w="2694" w:type="dxa"/>
          </w:tcPr>
          <w:p w14:paraId="1EF73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0D828B5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1A1C2011" w14:textId="77777777" w:rsidTr="00793586">
        <w:tblPrEx>
          <w:tblBorders>
            <w:top w:val="none" w:sz="0" w:space="0" w:color="auto"/>
            <w:bottom w:val="none" w:sz="0" w:space="0" w:color="auto"/>
          </w:tblBorders>
        </w:tblPrEx>
        <w:trPr>
          <w:jc w:val="center"/>
        </w:trPr>
        <w:tc>
          <w:tcPr>
            <w:tcW w:w="2694" w:type="dxa"/>
          </w:tcPr>
          <w:p w14:paraId="6F7FF4E7" w14:textId="77777777" w:rsidR="003B5C40" w:rsidRPr="00897EE3" w:rsidRDefault="003B5C40" w:rsidP="00793586">
            <w:pPr>
              <w:spacing w:after="0"/>
              <w:rPr>
                <w:rFonts w:cs="Arial"/>
                <w:sz w:val="18"/>
                <w:szCs w:val="18"/>
                <w:lang w:val="en-US" w:eastAsia="ja-JP"/>
              </w:rPr>
            </w:pPr>
            <w:bookmarkStart w:id="840" w:name="MCCQCTEMPBM_00000070"/>
          </w:p>
        </w:tc>
        <w:tc>
          <w:tcPr>
            <w:tcW w:w="4771" w:type="dxa"/>
          </w:tcPr>
          <w:p w14:paraId="1AE3395B" w14:textId="77777777" w:rsidR="003B5C40" w:rsidRPr="00897EE3" w:rsidRDefault="003B5C40" w:rsidP="00793586">
            <w:pPr>
              <w:spacing w:after="0"/>
              <w:rPr>
                <w:rFonts w:cs="Arial"/>
                <w:sz w:val="18"/>
                <w:szCs w:val="18"/>
                <w:lang w:val="en-US" w:eastAsia="ja-JP"/>
              </w:rPr>
            </w:pPr>
          </w:p>
        </w:tc>
      </w:tr>
      <w:bookmarkEnd w:id="840"/>
      <w:tr w:rsidR="003B5C40" w:rsidRPr="007E18C1" w14:paraId="375554D6" w14:textId="77777777" w:rsidTr="00793586">
        <w:trPr>
          <w:jc w:val="center"/>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trPr>
        <w:tc>
          <w:tcPr>
            <w:tcW w:w="2694" w:type="dxa"/>
          </w:tcPr>
          <w:p w14:paraId="5FA45BA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3F5CDB34" w14:textId="3FE112CD"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1C8D28D6" w14:textId="77777777" w:rsidTr="00793586">
        <w:tblPrEx>
          <w:tblBorders>
            <w:top w:val="none" w:sz="0" w:space="0" w:color="auto"/>
            <w:bottom w:val="none" w:sz="0" w:space="0" w:color="auto"/>
          </w:tblBorders>
        </w:tblPrEx>
        <w:trPr>
          <w:jc w:val="center"/>
        </w:trPr>
        <w:tc>
          <w:tcPr>
            <w:tcW w:w="2694" w:type="dxa"/>
          </w:tcPr>
          <w:p w14:paraId="32137B9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3078923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57E0E2E8" w14:textId="77777777" w:rsidTr="00793586">
        <w:tblPrEx>
          <w:tblBorders>
            <w:top w:val="none" w:sz="0" w:space="0" w:color="auto"/>
            <w:bottom w:val="none" w:sz="0" w:space="0" w:color="auto"/>
          </w:tblBorders>
        </w:tblPrEx>
        <w:trPr>
          <w:jc w:val="center"/>
        </w:trPr>
        <w:tc>
          <w:tcPr>
            <w:tcW w:w="2694" w:type="dxa"/>
          </w:tcPr>
          <w:p w14:paraId="6E6454B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1A12A21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34EEB47E" w14:textId="77777777" w:rsidTr="00793586">
        <w:tblPrEx>
          <w:tblBorders>
            <w:top w:val="none" w:sz="0" w:space="0" w:color="auto"/>
            <w:bottom w:val="none" w:sz="0" w:space="0" w:color="auto"/>
          </w:tblBorders>
        </w:tblPrEx>
        <w:trPr>
          <w:jc w:val="center"/>
        </w:trPr>
        <w:tc>
          <w:tcPr>
            <w:tcW w:w="2694" w:type="dxa"/>
          </w:tcPr>
          <w:p w14:paraId="696DD1F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351D0251"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2108586E" w14:textId="77777777" w:rsidTr="00793586">
        <w:tblPrEx>
          <w:tblBorders>
            <w:top w:val="none" w:sz="0" w:space="0" w:color="auto"/>
            <w:bottom w:val="none" w:sz="0" w:space="0" w:color="auto"/>
          </w:tblBorders>
        </w:tblPrEx>
        <w:trPr>
          <w:jc w:val="center"/>
        </w:trPr>
        <w:tc>
          <w:tcPr>
            <w:tcW w:w="2694" w:type="dxa"/>
          </w:tcPr>
          <w:p w14:paraId="448F2229" w14:textId="77777777" w:rsidR="003B5C40" w:rsidRPr="00897EE3" w:rsidRDefault="003B5C40" w:rsidP="00793586">
            <w:pPr>
              <w:spacing w:after="0"/>
              <w:rPr>
                <w:rFonts w:cs="Arial"/>
                <w:sz w:val="18"/>
                <w:szCs w:val="18"/>
                <w:lang w:val="en-US" w:eastAsia="ja-JP"/>
              </w:rPr>
            </w:pPr>
            <w:bookmarkStart w:id="841" w:name="MCCQCTEMPBM_00000071"/>
          </w:p>
        </w:tc>
        <w:tc>
          <w:tcPr>
            <w:tcW w:w="4771" w:type="dxa"/>
          </w:tcPr>
          <w:p w14:paraId="421E574F" w14:textId="77777777" w:rsidR="003B5C40" w:rsidRPr="00897EE3" w:rsidRDefault="003B5C40" w:rsidP="00793586">
            <w:pPr>
              <w:spacing w:after="0"/>
              <w:rPr>
                <w:rFonts w:cs="Arial"/>
                <w:sz w:val="18"/>
                <w:szCs w:val="18"/>
                <w:lang w:eastAsia="ja-JP"/>
              </w:rPr>
            </w:pPr>
          </w:p>
        </w:tc>
      </w:tr>
      <w:bookmarkEnd w:id="841"/>
      <w:tr w:rsidR="003B5C40" w:rsidRPr="007E18C1" w14:paraId="685E682B" w14:textId="77777777" w:rsidTr="00793586">
        <w:trPr>
          <w:jc w:val="center"/>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trPr>
        <w:tc>
          <w:tcPr>
            <w:tcW w:w="2694" w:type="dxa"/>
          </w:tcPr>
          <w:p w14:paraId="08CF33D5"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10042FAC"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742088E7" w14:textId="77777777" w:rsidTr="00793586">
        <w:tblPrEx>
          <w:tblBorders>
            <w:top w:val="none" w:sz="0" w:space="0" w:color="auto"/>
            <w:bottom w:val="none" w:sz="0" w:space="0" w:color="auto"/>
          </w:tblBorders>
        </w:tblPrEx>
        <w:trPr>
          <w:jc w:val="center"/>
        </w:trPr>
        <w:tc>
          <w:tcPr>
            <w:tcW w:w="2694" w:type="dxa"/>
          </w:tcPr>
          <w:p w14:paraId="6C76247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Number of talkers (categories)</w:t>
            </w:r>
          </w:p>
        </w:tc>
        <w:tc>
          <w:tcPr>
            <w:tcW w:w="4771" w:type="dxa"/>
          </w:tcPr>
          <w:p w14:paraId="0B631B7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3 male and 3 female</w:t>
            </w:r>
          </w:p>
        </w:tc>
      </w:tr>
      <w:tr w:rsidR="003B5C40" w:rsidRPr="007E18C1" w14:paraId="5EC7AA80" w14:textId="77777777" w:rsidTr="00793586">
        <w:tblPrEx>
          <w:tblBorders>
            <w:top w:val="none" w:sz="0" w:space="0" w:color="auto"/>
            <w:bottom w:val="none" w:sz="0" w:space="0" w:color="auto"/>
          </w:tblBorders>
        </w:tblPrEx>
        <w:trPr>
          <w:jc w:val="center"/>
        </w:trPr>
        <w:tc>
          <w:tcPr>
            <w:tcW w:w="2694" w:type="dxa"/>
          </w:tcPr>
          <w:p w14:paraId="1F30F1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33A868C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6FA8FE9E" w14:textId="77777777" w:rsidTr="00793586">
        <w:tblPrEx>
          <w:tblBorders>
            <w:top w:val="none" w:sz="0" w:space="0" w:color="auto"/>
            <w:bottom w:val="none" w:sz="0" w:space="0" w:color="auto"/>
          </w:tblBorders>
        </w:tblPrEx>
        <w:trPr>
          <w:jc w:val="center"/>
        </w:trPr>
        <w:tc>
          <w:tcPr>
            <w:tcW w:w="2694" w:type="dxa"/>
          </w:tcPr>
          <w:p w14:paraId="2CE4CA0A"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6027BDCB"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6E4C1FEB" w14:textId="77777777" w:rsidTr="00793586">
        <w:tblPrEx>
          <w:tblBorders>
            <w:top w:val="none" w:sz="0" w:space="0" w:color="auto"/>
            <w:bottom w:val="none" w:sz="0" w:space="0" w:color="auto"/>
          </w:tblBorders>
        </w:tblPrEx>
        <w:trPr>
          <w:jc w:val="center"/>
        </w:trPr>
        <w:tc>
          <w:tcPr>
            <w:tcW w:w="2694" w:type="dxa"/>
          </w:tcPr>
          <w:p w14:paraId="413CE67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5863233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3475B5E5" w14:textId="77777777" w:rsidTr="00793586">
        <w:tblPrEx>
          <w:tblBorders>
            <w:top w:val="none" w:sz="0" w:space="0" w:color="auto"/>
            <w:bottom w:val="none" w:sz="0" w:space="0" w:color="auto"/>
          </w:tblBorders>
        </w:tblPrEx>
        <w:trPr>
          <w:jc w:val="center"/>
        </w:trPr>
        <w:tc>
          <w:tcPr>
            <w:tcW w:w="2694" w:type="dxa"/>
          </w:tcPr>
          <w:p w14:paraId="79717A1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1166EB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1BDFF93B" w14:textId="77777777" w:rsidTr="00793586">
        <w:tblPrEx>
          <w:tblBorders>
            <w:top w:val="none" w:sz="0" w:space="0" w:color="auto"/>
            <w:bottom w:val="none" w:sz="0" w:space="0" w:color="auto"/>
          </w:tblBorders>
        </w:tblPrEx>
        <w:trPr>
          <w:jc w:val="center"/>
        </w:trPr>
        <w:tc>
          <w:tcPr>
            <w:tcW w:w="2694" w:type="dxa"/>
          </w:tcPr>
          <w:p w14:paraId="22CFE10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1BF83397"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2BE6ED2A" w14:textId="77777777" w:rsidTr="00793586">
        <w:tblPrEx>
          <w:tblBorders>
            <w:top w:val="none" w:sz="0" w:space="0" w:color="auto"/>
          </w:tblBorders>
        </w:tblPrEx>
        <w:trPr>
          <w:jc w:val="center"/>
        </w:trPr>
        <w:tc>
          <w:tcPr>
            <w:tcW w:w="2694" w:type="dxa"/>
            <w:tcBorders>
              <w:bottom w:val="nil"/>
            </w:tcBorders>
          </w:tcPr>
          <w:p w14:paraId="7A6909F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Borders>
              <w:bottom w:val="nil"/>
            </w:tcBorders>
          </w:tcPr>
          <w:p w14:paraId="2AAF8DFD"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4B65012D" w14:textId="77777777" w:rsidTr="00793586">
        <w:tblPrEx>
          <w:tblBorders>
            <w:top w:val="none" w:sz="0" w:space="0" w:color="auto"/>
          </w:tblBorders>
        </w:tblPrEx>
        <w:trPr>
          <w:jc w:val="center"/>
        </w:trPr>
        <w:tc>
          <w:tcPr>
            <w:tcW w:w="2694" w:type="dxa"/>
            <w:tcBorders>
              <w:top w:val="nil"/>
            </w:tcBorders>
          </w:tcPr>
          <w:p w14:paraId="55253E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Borders>
              <w:top w:val="nil"/>
            </w:tcBorders>
          </w:tcPr>
          <w:p w14:paraId="10D4B6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Danish, Mandarin</w:t>
            </w:r>
          </w:p>
        </w:tc>
      </w:tr>
    </w:tbl>
    <w:p w14:paraId="7CEAEAB1" w14:textId="77777777" w:rsidR="003B5C40" w:rsidRPr="00897EE3" w:rsidRDefault="003B5C40" w:rsidP="003B5C40"/>
    <w:p w14:paraId="5B3A9637" w14:textId="77777777" w:rsidR="003B5C40" w:rsidRPr="00897EE3" w:rsidRDefault="003B5C40" w:rsidP="003B5C40">
      <w:pPr>
        <w:pStyle w:val="TH"/>
      </w:pPr>
      <w:r w:rsidRPr="00897EE3">
        <w:t>Table</w:t>
      </w:r>
      <w:r w:rsidRPr="00897EE3">
        <w:rPr>
          <w:rFonts w:hint="eastAsia"/>
        </w:rPr>
        <w:t xml:space="preserve"> </w:t>
      </w:r>
      <w:r w:rsidRPr="00897EE3">
        <w:t>C.7-2: Preliminaries for Experiment P800-7</w:t>
      </w:r>
    </w:p>
    <w:tbl>
      <w:tblPr>
        <w:tblStyle w:val="TableGrid"/>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c>
          <w:tcPr>
            <w:tcW w:w="473" w:type="pct"/>
          </w:tcPr>
          <w:p w14:paraId="71A196DE" w14:textId="77777777" w:rsidR="003B5C40" w:rsidRPr="00897EE3" w:rsidRDefault="003B5C40" w:rsidP="00793586">
            <w:pPr>
              <w:rPr>
                <w:b/>
                <w:bCs/>
              </w:rPr>
            </w:pPr>
            <w:r w:rsidRPr="00897EE3">
              <w:rPr>
                <w:b/>
                <w:bCs/>
              </w:rPr>
              <w:t>Trial</w:t>
            </w:r>
          </w:p>
        </w:tc>
        <w:tc>
          <w:tcPr>
            <w:tcW w:w="554" w:type="pct"/>
          </w:tcPr>
          <w:p w14:paraId="5F25A926" w14:textId="77777777" w:rsidR="003B5C40" w:rsidRPr="00897EE3" w:rsidRDefault="003B5C40" w:rsidP="00793586">
            <w:pPr>
              <w:rPr>
                <w:b/>
                <w:bCs/>
              </w:rPr>
            </w:pPr>
            <w:r w:rsidRPr="00897EE3">
              <w:rPr>
                <w:b/>
                <w:bCs/>
              </w:rPr>
              <w:t>Label</w:t>
            </w:r>
          </w:p>
        </w:tc>
        <w:tc>
          <w:tcPr>
            <w:tcW w:w="700" w:type="pct"/>
          </w:tcPr>
          <w:p w14:paraId="42D7033A" w14:textId="77777777" w:rsidR="003B5C40" w:rsidRPr="00897EE3" w:rsidRDefault="003B5C40" w:rsidP="00793586">
            <w:pPr>
              <w:rPr>
                <w:b/>
                <w:bCs/>
              </w:rPr>
            </w:pPr>
            <w:r w:rsidRPr="00897EE3">
              <w:rPr>
                <w:b/>
                <w:bCs/>
              </w:rPr>
              <w:t>Sample</w:t>
            </w:r>
          </w:p>
        </w:tc>
        <w:tc>
          <w:tcPr>
            <w:tcW w:w="899" w:type="pct"/>
          </w:tcPr>
          <w:p w14:paraId="4DA39B8A" w14:textId="77777777" w:rsidR="003B5C40" w:rsidRPr="00897EE3" w:rsidRDefault="003B5C40" w:rsidP="00793586">
            <w:pPr>
              <w:rPr>
                <w:b/>
                <w:bCs/>
              </w:rPr>
            </w:pPr>
            <w:r w:rsidRPr="00897EE3">
              <w:rPr>
                <w:b/>
                <w:bCs/>
              </w:rPr>
              <w:t>Condition</w:t>
            </w:r>
          </w:p>
        </w:tc>
        <w:tc>
          <w:tcPr>
            <w:tcW w:w="1125" w:type="pct"/>
          </w:tcPr>
          <w:p w14:paraId="1892E450" w14:textId="77777777" w:rsidR="003B5C40" w:rsidRPr="00897EE3" w:rsidRDefault="003B5C40" w:rsidP="00793586">
            <w:pPr>
              <w:rPr>
                <w:b/>
                <w:bCs/>
              </w:rPr>
            </w:pPr>
            <w:r w:rsidRPr="00897EE3">
              <w:rPr>
                <w:b/>
                <w:bCs/>
              </w:rPr>
              <w:t>Bitrate [kb/s]</w:t>
            </w:r>
          </w:p>
        </w:tc>
        <w:tc>
          <w:tcPr>
            <w:tcW w:w="482" w:type="pct"/>
          </w:tcPr>
          <w:p w14:paraId="564D891C" w14:textId="77777777" w:rsidR="003B5C40" w:rsidRPr="00897EE3" w:rsidRDefault="003B5C40" w:rsidP="00793586">
            <w:pPr>
              <w:rPr>
                <w:b/>
                <w:bCs/>
              </w:rPr>
            </w:pPr>
            <w:r w:rsidRPr="00897EE3">
              <w:rPr>
                <w:b/>
                <w:bCs/>
              </w:rPr>
              <w:t>DTX</w:t>
            </w:r>
          </w:p>
        </w:tc>
        <w:tc>
          <w:tcPr>
            <w:tcW w:w="767" w:type="pct"/>
          </w:tcPr>
          <w:p w14:paraId="7791CBEA" w14:textId="77777777" w:rsidR="003B5C40" w:rsidRPr="00897EE3" w:rsidRDefault="003B5C40" w:rsidP="00793586">
            <w:pPr>
              <w:rPr>
                <w:b/>
                <w:bCs/>
              </w:rPr>
            </w:pPr>
            <w:r w:rsidRPr="00897EE3">
              <w:rPr>
                <w:b/>
                <w:bCs/>
              </w:rPr>
              <w:t>FER [%]</w:t>
            </w:r>
          </w:p>
        </w:tc>
      </w:tr>
      <w:tr w:rsidR="003B5C40" w:rsidRPr="007E18C1" w14:paraId="0669DAD1" w14:textId="77777777" w:rsidTr="00793586">
        <w:tc>
          <w:tcPr>
            <w:tcW w:w="473" w:type="pct"/>
            <w:vAlign w:val="center"/>
          </w:tcPr>
          <w:p w14:paraId="1429BEAB" w14:textId="77777777" w:rsidR="003B5C40" w:rsidRPr="00897EE3" w:rsidRDefault="003B5C40" w:rsidP="00793586">
            <w:pPr>
              <w:rPr>
                <w:b/>
                <w:bCs/>
              </w:rPr>
            </w:pPr>
            <w:r w:rsidRPr="00897EE3">
              <w:rPr>
                <w:rFonts w:eastAsia="MS PGothic"/>
                <w:b/>
                <w:bCs/>
                <w:color w:val="000000"/>
              </w:rPr>
              <w:t>1</w:t>
            </w:r>
          </w:p>
        </w:tc>
        <w:tc>
          <w:tcPr>
            <w:tcW w:w="554" w:type="pct"/>
          </w:tcPr>
          <w:p w14:paraId="20845ADF" w14:textId="77777777" w:rsidR="003B5C40" w:rsidRPr="00897EE3" w:rsidRDefault="003B5C40" w:rsidP="00793586">
            <w:r w:rsidRPr="00897EE3">
              <w:t>C18</w:t>
            </w:r>
          </w:p>
        </w:tc>
        <w:tc>
          <w:tcPr>
            <w:tcW w:w="700" w:type="pct"/>
          </w:tcPr>
          <w:p w14:paraId="109EF20F" w14:textId="77777777" w:rsidR="003B5C40" w:rsidRPr="00897EE3" w:rsidRDefault="003B5C40" w:rsidP="00793586"/>
        </w:tc>
        <w:tc>
          <w:tcPr>
            <w:tcW w:w="899" w:type="pct"/>
          </w:tcPr>
          <w:p w14:paraId="3CB8E325" w14:textId="77777777" w:rsidR="003B5C40" w:rsidRPr="00897EE3" w:rsidRDefault="003B5C40" w:rsidP="00793586">
            <w:r w:rsidRPr="00897EE3">
              <w:t>EVS</w:t>
            </w:r>
          </w:p>
        </w:tc>
        <w:tc>
          <w:tcPr>
            <w:tcW w:w="1125" w:type="pct"/>
          </w:tcPr>
          <w:p w14:paraId="1BEED70A" w14:textId="77777777" w:rsidR="003B5C40" w:rsidRPr="00897EE3" w:rsidRDefault="003B5C40" w:rsidP="00793586">
            <w:r w:rsidRPr="00897EE3">
              <w:t>2 x 16.4</w:t>
            </w:r>
          </w:p>
        </w:tc>
        <w:tc>
          <w:tcPr>
            <w:tcW w:w="482" w:type="pct"/>
          </w:tcPr>
          <w:p w14:paraId="34BC50E2" w14:textId="77777777" w:rsidR="003B5C40" w:rsidRPr="00897EE3" w:rsidRDefault="003B5C40" w:rsidP="00793586">
            <w:r w:rsidRPr="00897EE3">
              <w:t>Off</w:t>
            </w:r>
          </w:p>
        </w:tc>
        <w:tc>
          <w:tcPr>
            <w:tcW w:w="767" w:type="pct"/>
          </w:tcPr>
          <w:p w14:paraId="3777B50F" w14:textId="77777777" w:rsidR="003B5C40" w:rsidRPr="00897EE3" w:rsidRDefault="003B5C40" w:rsidP="00793586">
            <w:r w:rsidRPr="00897EE3">
              <w:t>5</w:t>
            </w:r>
          </w:p>
        </w:tc>
      </w:tr>
      <w:tr w:rsidR="003B5C40" w:rsidRPr="007E18C1" w14:paraId="4D37ACB8" w14:textId="77777777" w:rsidTr="00793586">
        <w:tc>
          <w:tcPr>
            <w:tcW w:w="473" w:type="pct"/>
            <w:vAlign w:val="center"/>
          </w:tcPr>
          <w:p w14:paraId="25FC39A7" w14:textId="77777777" w:rsidR="003B5C40" w:rsidRPr="00897EE3" w:rsidRDefault="003B5C40" w:rsidP="00793586">
            <w:pPr>
              <w:rPr>
                <w:b/>
                <w:bCs/>
              </w:rPr>
            </w:pPr>
            <w:r w:rsidRPr="00897EE3">
              <w:rPr>
                <w:rFonts w:eastAsia="MS PGothic"/>
                <w:b/>
                <w:bCs/>
                <w:color w:val="000000"/>
              </w:rPr>
              <w:t>2</w:t>
            </w:r>
          </w:p>
        </w:tc>
        <w:tc>
          <w:tcPr>
            <w:tcW w:w="554" w:type="pct"/>
          </w:tcPr>
          <w:p w14:paraId="583C7835" w14:textId="77777777" w:rsidR="003B5C40" w:rsidRPr="00897EE3" w:rsidRDefault="003B5C40" w:rsidP="00793586">
            <w:r w:rsidRPr="00897EE3">
              <w:t>C04</w:t>
            </w:r>
          </w:p>
        </w:tc>
        <w:tc>
          <w:tcPr>
            <w:tcW w:w="700" w:type="pct"/>
          </w:tcPr>
          <w:p w14:paraId="22DC8078" w14:textId="77777777" w:rsidR="003B5C40" w:rsidRPr="00897EE3" w:rsidRDefault="003B5C40" w:rsidP="00793586"/>
        </w:tc>
        <w:tc>
          <w:tcPr>
            <w:tcW w:w="899" w:type="pct"/>
          </w:tcPr>
          <w:p w14:paraId="00392EB3" w14:textId="77777777" w:rsidR="003B5C40" w:rsidRPr="00897EE3" w:rsidRDefault="003B5C40" w:rsidP="00793586">
            <w:r w:rsidRPr="00897EE3">
              <w:t xml:space="preserve">MNRU 31  </w:t>
            </w:r>
          </w:p>
        </w:tc>
        <w:tc>
          <w:tcPr>
            <w:tcW w:w="1125" w:type="pct"/>
          </w:tcPr>
          <w:p w14:paraId="2CC137DC" w14:textId="77777777" w:rsidR="003B5C40" w:rsidRPr="00897EE3" w:rsidRDefault="003B5C40" w:rsidP="00793586">
            <w:r w:rsidRPr="00897EE3">
              <w:t>-</w:t>
            </w:r>
          </w:p>
        </w:tc>
        <w:tc>
          <w:tcPr>
            <w:tcW w:w="482" w:type="pct"/>
          </w:tcPr>
          <w:p w14:paraId="0B88BA8F" w14:textId="77777777" w:rsidR="003B5C40" w:rsidRPr="00897EE3" w:rsidRDefault="003B5C40" w:rsidP="00793586">
            <w:r w:rsidRPr="00897EE3">
              <w:t>-</w:t>
            </w:r>
          </w:p>
        </w:tc>
        <w:tc>
          <w:tcPr>
            <w:tcW w:w="767" w:type="pct"/>
          </w:tcPr>
          <w:p w14:paraId="1769B454" w14:textId="77777777" w:rsidR="003B5C40" w:rsidRPr="00897EE3" w:rsidRDefault="003B5C40" w:rsidP="00793586">
            <w:r w:rsidRPr="00897EE3">
              <w:t>-</w:t>
            </w:r>
          </w:p>
        </w:tc>
      </w:tr>
      <w:tr w:rsidR="003B5C40" w:rsidRPr="007E18C1" w14:paraId="1A003E9B" w14:textId="77777777" w:rsidTr="00793586">
        <w:tc>
          <w:tcPr>
            <w:tcW w:w="473" w:type="pct"/>
            <w:vAlign w:val="center"/>
          </w:tcPr>
          <w:p w14:paraId="6BE9DD24" w14:textId="77777777" w:rsidR="003B5C40" w:rsidRPr="00897EE3" w:rsidRDefault="003B5C40" w:rsidP="00793586">
            <w:pPr>
              <w:rPr>
                <w:b/>
                <w:bCs/>
              </w:rPr>
            </w:pPr>
            <w:r w:rsidRPr="00897EE3">
              <w:rPr>
                <w:rFonts w:eastAsia="MS PGothic"/>
                <w:b/>
                <w:bCs/>
                <w:color w:val="000000"/>
              </w:rPr>
              <w:t>3</w:t>
            </w:r>
          </w:p>
        </w:tc>
        <w:tc>
          <w:tcPr>
            <w:tcW w:w="554" w:type="pct"/>
          </w:tcPr>
          <w:p w14:paraId="05D5A72B" w14:textId="77777777" w:rsidR="003B5C40" w:rsidRPr="00897EE3" w:rsidRDefault="003B5C40" w:rsidP="00793586">
            <w:r w:rsidRPr="00897EE3">
              <w:t>C20</w:t>
            </w:r>
          </w:p>
        </w:tc>
        <w:tc>
          <w:tcPr>
            <w:tcW w:w="700" w:type="pct"/>
          </w:tcPr>
          <w:p w14:paraId="707ABE1D" w14:textId="77777777" w:rsidR="003B5C40" w:rsidRPr="00897EE3" w:rsidRDefault="003B5C40" w:rsidP="00793586"/>
        </w:tc>
        <w:tc>
          <w:tcPr>
            <w:tcW w:w="899" w:type="pct"/>
          </w:tcPr>
          <w:p w14:paraId="2FDC3FCB" w14:textId="77777777" w:rsidR="003B5C40" w:rsidRPr="00897EE3" w:rsidRDefault="003B5C40" w:rsidP="00793586">
            <w:r w:rsidRPr="00897EE3">
              <w:t>EVS</w:t>
            </w:r>
          </w:p>
        </w:tc>
        <w:tc>
          <w:tcPr>
            <w:tcW w:w="1125" w:type="pct"/>
          </w:tcPr>
          <w:p w14:paraId="2F881FBF" w14:textId="77777777" w:rsidR="003B5C40" w:rsidRPr="00897EE3" w:rsidRDefault="003B5C40" w:rsidP="00793586">
            <w:r w:rsidRPr="00897EE3">
              <w:t>2 x 8.0</w:t>
            </w:r>
          </w:p>
        </w:tc>
        <w:tc>
          <w:tcPr>
            <w:tcW w:w="482" w:type="pct"/>
          </w:tcPr>
          <w:p w14:paraId="1436A36D" w14:textId="77777777" w:rsidR="003B5C40" w:rsidRPr="00897EE3" w:rsidRDefault="003B5C40" w:rsidP="00793586">
            <w:r w:rsidRPr="00897EE3">
              <w:t>On</w:t>
            </w:r>
          </w:p>
        </w:tc>
        <w:tc>
          <w:tcPr>
            <w:tcW w:w="767" w:type="pct"/>
          </w:tcPr>
          <w:p w14:paraId="0F28598D" w14:textId="77777777" w:rsidR="003B5C40" w:rsidRPr="00897EE3" w:rsidRDefault="003B5C40" w:rsidP="00793586">
            <w:r w:rsidRPr="00897EE3">
              <w:t>0</w:t>
            </w:r>
          </w:p>
        </w:tc>
      </w:tr>
      <w:tr w:rsidR="003B5C40" w:rsidRPr="007E18C1" w14:paraId="1313E17D" w14:textId="77777777" w:rsidTr="00793586">
        <w:tc>
          <w:tcPr>
            <w:tcW w:w="473" w:type="pct"/>
            <w:vAlign w:val="center"/>
          </w:tcPr>
          <w:p w14:paraId="166E859F" w14:textId="77777777" w:rsidR="003B5C40" w:rsidRPr="00897EE3" w:rsidRDefault="003B5C40" w:rsidP="00793586">
            <w:pPr>
              <w:rPr>
                <w:b/>
                <w:bCs/>
              </w:rPr>
            </w:pPr>
            <w:r w:rsidRPr="00897EE3">
              <w:rPr>
                <w:rFonts w:eastAsia="MS PGothic"/>
                <w:b/>
                <w:bCs/>
                <w:color w:val="000000"/>
              </w:rPr>
              <w:t>4</w:t>
            </w:r>
          </w:p>
        </w:tc>
        <w:tc>
          <w:tcPr>
            <w:tcW w:w="554" w:type="pct"/>
          </w:tcPr>
          <w:p w14:paraId="2908D8EA" w14:textId="77777777" w:rsidR="003B5C40" w:rsidRPr="00897EE3" w:rsidRDefault="003B5C40" w:rsidP="00793586">
            <w:r w:rsidRPr="00897EE3">
              <w:t>C09</w:t>
            </w:r>
          </w:p>
        </w:tc>
        <w:tc>
          <w:tcPr>
            <w:tcW w:w="700" w:type="pct"/>
          </w:tcPr>
          <w:p w14:paraId="53764CAB" w14:textId="77777777" w:rsidR="003B5C40" w:rsidRPr="00897EE3" w:rsidRDefault="003B5C40" w:rsidP="00793586"/>
        </w:tc>
        <w:tc>
          <w:tcPr>
            <w:tcW w:w="899" w:type="pct"/>
          </w:tcPr>
          <w:p w14:paraId="7C6816C8" w14:textId="77777777" w:rsidR="003B5C40" w:rsidRPr="00897EE3" w:rsidRDefault="003B5C40" w:rsidP="00793586">
            <w:r w:rsidRPr="00897EE3">
              <w:t>ESDRU 0.5</w:t>
            </w:r>
          </w:p>
        </w:tc>
        <w:tc>
          <w:tcPr>
            <w:tcW w:w="1125" w:type="pct"/>
          </w:tcPr>
          <w:p w14:paraId="403EEE9E" w14:textId="77777777" w:rsidR="003B5C40" w:rsidRPr="00897EE3" w:rsidRDefault="003B5C40" w:rsidP="00793586">
            <w:r w:rsidRPr="00897EE3">
              <w:t>-</w:t>
            </w:r>
          </w:p>
        </w:tc>
        <w:tc>
          <w:tcPr>
            <w:tcW w:w="482" w:type="pct"/>
          </w:tcPr>
          <w:p w14:paraId="4954F5E5" w14:textId="77777777" w:rsidR="003B5C40" w:rsidRPr="00897EE3" w:rsidRDefault="003B5C40" w:rsidP="00793586">
            <w:r w:rsidRPr="00897EE3">
              <w:t>-</w:t>
            </w:r>
          </w:p>
        </w:tc>
        <w:tc>
          <w:tcPr>
            <w:tcW w:w="767" w:type="pct"/>
          </w:tcPr>
          <w:p w14:paraId="5B6A2B81" w14:textId="77777777" w:rsidR="003B5C40" w:rsidRPr="00897EE3" w:rsidRDefault="003B5C40" w:rsidP="00793586">
            <w:r w:rsidRPr="00897EE3">
              <w:t>-</w:t>
            </w:r>
          </w:p>
        </w:tc>
      </w:tr>
      <w:tr w:rsidR="003B5C40" w:rsidRPr="007E18C1" w14:paraId="491CAA0D" w14:textId="77777777" w:rsidTr="00793586">
        <w:tc>
          <w:tcPr>
            <w:tcW w:w="473" w:type="pct"/>
            <w:vAlign w:val="center"/>
          </w:tcPr>
          <w:p w14:paraId="7CBE21EB" w14:textId="77777777" w:rsidR="003B5C40" w:rsidRPr="00897EE3" w:rsidRDefault="003B5C40" w:rsidP="00793586">
            <w:pPr>
              <w:rPr>
                <w:b/>
                <w:bCs/>
              </w:rPr>
            </w:pPr>
            <w:r w:rsidRPr="00897EE3">
              <w:rPr>
                <w:rFonts w:eastAsia="MS PGothic"/>
                <w:b/>
                <w:bCs/>
                <w:color w:val="000000"/>
              </w:rPr>
              <w:t>5</w:t>
            </w:r>
          </w:p>
        </w:tc>
        <w:tc>
          <w:tcPr>
            <w:tcW w:w="554" w:type="pct"/>
          </w:tcPr>
          <w:p w14:paraId="25282657" w14:textId="77777777" w:rsidR="003B5C40" w:rsidRPr="00897EE3" w:rsidRDefault="003B5C40" w:rsidP="00793586">
            <w:r w:rsidRPr="00897EE3">
              <w:t>C14</w:t>
            </w:r>
          </w:p>
        </w:tc>
        <w:tc>
          <w:tcPr>
            <w:tcW w:w="700" w:type="pct"/>
          </w:tcPr>
          <w:p w14:paraId="105395B9" w14:textId="77777777" w:rsidR="003B5C40" w:rsidRPr="00897EE3" w:rsidRDefault="003B5C40" w:rsidP="00793586"/>
        </w:tc>
        <w:tc>
          <w:tcPr>
            <w:tcW w:w="899" w:type="pct"/>
          </w:tcPr>
          <w:p w14:paraId="71A3A3EF" w14:textId="77777777" w:rsidR="003B5C40" w:rsidRPr="00897EE3" w:rsidRDefault="003B5C40" w:rsidP="00793586">
            <w:r w:rsidRPr="00897EE3">
              <w:t>EVS</w:t>
            </w:r>
          </w:p>
        </w:tc>
        <w:tc>
          <w:tcPr>
            <w:tcW w:w="1125" w:type="pct"/>
          </w:tcPr>
          <w:p w14:paraId="2DD4FDD6" w14:textId="77777777" w:rsidR="003B5C40" w:rsidRPr="00897EE3" w:rsidRDefault="003B5C40" w:rsidP="00793586">
            <w:r w:rsidRPr="00897EE3">
              <w:t>2 x 24.4</w:t>
            </w:r>
          </w:p>
        </w:tc>
        <w:tc>
          <w:tcPr>
            <w:tcW w:w="482" w:type="pct"/>
          </w:tcPr>
          <w:p w14:paraId="5F1AD7E0" w14:textId="77777777" w:rsidR="003B5C40" w:rsidRPr="00897EE3" w:rsidRDefault="003B5C40" w:rsidP="00793586">
            <w:r w:rsidRPr="00897EE3">
              <w:t>Off</w:t>
            </w:r>
          </w:p>
        </w:tc>
        <w:tc>
          <w:tcPr>
            <w:tcW w:w="767" w:type="pct"/>
          </w:tcPr>
          <w:p w14:paraId="23D8A41D" w14:textId="77777777" w:rsidR="003B5C40" w:rsidRPr="00897EE3" w:rsidRDefault="003B5C40" w:rsidP="00793586">
            <w:r w:rsidRPr="00897EE3">
              <w:t>0</w:t>
            </w:r>
          </w:p>
        </w:tc>
      </w:tr>
      <w:tr w:rsidR="003B5C40" w:rsidRPr="007E18C1" w14:paraId="171F7A21" w14:textId="77777777" w:rsidTr="00793586">
        <w:tc>
          <w:tcPr>
            <w:tcW w:w="473" w:type="pct"/>
            <w:vAlign w:val="center"/>
          </w:tcPr>
          <w:p w14:paraId="6BB4936E" w14:textId="77777777" w:rsidR="003B5C40" w:rsidRPr="00897EE3" w:rsidRDefault="003B5C40" w:rsidP="00793586">
            <w:pPr>
              <w:rPr>
                <w:b/>
                <w:bCs/>
              </w:rPr>
            </w:pPr>
            <w:r w:rsidRPr="00897EE3">
              <w:rPr>
                <w:rFonts w:eastAsia="MS PGothic"/>
                <w:b/>
                <w:bCs/>
                <w:color w:val="000000"/>
              </w:rPr>
              <w:t>6</w:t>
            </w:r>
          </w:p>
        </w:tc>
        <w:tc>
          <w:tcPr>
            <w:tcW w:w="554" w:type="pct"/>
          </w:tcPr>
          <w:p w14:paraId="0988D395" w14:textId="77777777" w:rsidR="003B5C40" w:rsidRPr="00897EE3" w:rsidRDefault="003B5C40" w:rsidP="00793586">
            <w:r w:rsidRPr="00897EE3">
              <w:t>C02</w:t>
            </w:r>
          </w:p>
        </w:tc>
        <w:tc>
          <w:tcPr>
            <w:tcW w:w="700" w:type="pct"/>
          </w:tcPr>
          <w:p w14:paraId="6129AEE7" w14:textId="77777777" w:rsidR="003B5C40" w:rsidRPr="00897EE3" w:rsidRDefault="003B5C40" w:rsidP="00793586"/>
        </w:tc>
        <w:tc>
          <w:tcPr>
            <w:tcW w:w="899" w:type="pct"/>
          </w:tcPr>
          <w:p w14:paraId="1727C177" w14:textId="77777777" w:rsidR="003B5C40" w:rsidRPr="00897EE3" w:rsidRDefault="003B5C40" w:rsidP="00793586">
            <w:r w:rsidRPr="00897EE3">
              <w:t>MNRU 15</w:t>
            </w:r>
          </w:p>
        </w:tc>
        <w:tc>
          <w:tcPr>
            <w:tcW w:w="1125" w:type="pct"/>
          </w:tcPr>
          <w:p w14:paraId="6B35BB22" w14:textId="77777777" w:rsidR="003B5C40" w:rsidRPr="00897EE3" w:rsidRDefault="003B5C40" w:rsidP="00793586">
            <w:r w:rsidRPr="00897EE3">
              <w:t>-</w:t>
            </w:r>
          </w:p>
        </w:tc>
        <w:tc>
          <w:tcPr>
            <w:tcW w:w="482" w:type="pct"/>
          </w:tcPr>
          <w:p w14:paraId="0758FD71" w14:textId="77777777" w:rsidR="003B5C40" w:rsidRPr="00897EE3" w:rsidRDefault="003B5C40" w:rsidP="00793586">
            <w:r w:rsidRPr="00897EE3">
              <w:t>-</w:t>
            </w:r>
          </w:p>
        </w:tc>
        <w:tc>
          <w:tcPr>
            <w:tcW w:w="767" w:type="pct"/>
          </w:tcPr>
          <w:p w14:paraId="7BFF95B7" w14:textId="77777777" w:rsidR="003B5C40" w:rsidRPr="00897EE3" w:rsidRDefault="003B5C40" w:rsidP="00793586">
            <w:r w:rsidRPr="00897EE3">
              <w:t>-</w:t>
            </w:r>
          </w:p>
        </w:tc>
      </w:tr>
      <w:tr w:rsidR="003B5C40" w:rsidRPr="007E18C1" w14:paraId="3B30159F" w14:textId="77777777" w:rsidTr="00793586">
        <w:tc>
          <w:tcPr>
            <w:tcW w:w="473" w:type="pct"/>
            <w:vAlign w:val="center"/>
          </w:tcPr>
          <w:p w14:paraId="2D9D0600" w14:textId="77777777" w:rsidR="003B5C40" w:rsidRPr="00897EE3" w:rsidRDefault="003B5C40" w:rsidP="00793586">
            <w:pPr>
              <w:rPr>
                <w:b/>
                <w:bCs/>
              </w:rPr>
            </w:pPr>
            <w:r w:rsidRPr="00897EE3">
              <w:rPr>
                <w:rFonts w:eastAsia="MS PGothic"/>
                <w:b/>
                <w:bCs/>
                <w:color w:val="000000"/>
              </w:rPr>
              <w:t>7</w:t>
            </w:r>
          </w:p>
        </w:tc>
        <w:tc>
          <w:tcPr>
            <w:tcW w:w="554" w:type="pct"/>
          </w:tcPr>
          <w:p w14:paraId="7BFC08CF" w14:textId="77777777" w:rsidR="003B5C40" w:rsidRPr="00897EE3" w:rsidRDefault="003B5C40" w:rsidP="00793586">
            <w:r w:rsidRPr="00897EE3">
              <w:t>C12</w:t>
            </w:r>
          </w:p>
        </w:tc>
        <w:tc>
          <w:tcPr>
            <w:tcW w:w="700" w:type="pct"/>
          </w:tcPr>
          <w:p w14:paraId="0EEAF319" w14:textId="77777777" w:rsidR="003B5C40" w:rsidRPr="00897EE3" w:rsidRDefault="003B5C40" w:rsidP="00793586"/>
        </w:tc>
        <w:tc>
          <w:tcPr>
            <w:tcW w:w="899" w:type="pct"/>
          </w:tcPr>
          <w:p w14:paraId="667CD055" w14:textId="77777777" w:rsidR="003B5C40" w:rsidRPr="00897EE3" w:rsidRDefault="003B5C40" w:rsidP="00793586">
            <w:r w:rsidRPr="00897EE3">
              <w:t>EVS</w:t>
            </w:r>
          </w:p>
        </w:tc>
        <w:tc>
          <w:tcPr>
            <w:tcW w:w="1125" w:type="pct"/>
          </w:tcPr>
          <w:p w14:paraId="5D514D4E" w14:textId="77777777" w:rsidR="003B5C40" w:rsidRPr="00897EE3" w:rsidRDefault="003B5C40" w:rsidP="00793586">
            <w:r w:rsidRPr="00897EE3">
              <w:t>2 x 13.2</w:t>
            </w:r>
          </w:p>
        </w:tc>
        <w:tc>
          <w:tcPr>
            <w:tcW w:w="482" w:type="pct"/>
          </w:tcPr>
          <w:p w14:paraId="130F8FEA" w14:textId="77777777" w:rsidR="003B5C40" w:rsidRPr="00897EE3" w:rsidRDefault="003B5C40" w:rsidP="00793586">
            <w:r w:rsidRPr="00897EE3">
              <w:t>Off</w:t>
            </w:r>
          </w:p>
        </w:tc>
        <w:tc>
          <w:tcPr>
            <w:tcW w:w="767" w:type="pct"/>
          </w:tcPr>
          <w:p w14:paraId="5710D108" w14:textId="77777777" w:rsidR="003B5C40" w:rsidRPr="00897EE3" w:rsidRDefault="003B5C40" w:rsidP="00793586">
            <w:r w:rsidRPr="00897EE3">
              <w:t>0</w:t>
            </w:r>
          </w:p>
        </w:tc>
      </w:tr>
      <w:tr w:rsidR="003B5C40" w:rsidRPr="007E18C1" w14:paraId="7D54EA56" w14:textId="77777777" w:rsidTr="00793586">
        <w:tc>
          <w:tcPr>
            <w:tcW w:w="473" w:type="pct"/>
            <w:vAlign w:val="center"/>
          </w:tcPr>
          <w:p w14:paraId="3EBA35F3" w14:textId="77777777" w:rsidR="003B5C40" w:rsidRPr="00897EE3" w:rsidRDefault="003B5C40" w:rsidP="00793586">
            <w:pPr>
              <w:rPr>
                <w:b/>
                <w:bCs/>
              </w:rPr>
            </w:pPr>
            <w:r w:rsidRPr="00897EE3">
              <w:rPr>
                <w:rFonts w:eastAsia="MS PGothic"/>
                <w:b/>
                <w:bCs/>
                <w:color w:val="000000"/>
              </w:rPr>
              <w:t>8</w:t>
            </w:r>
          </w:p>
        </w:tc>
        <w:tc>
          <w:tcPr>
            <w:tcW w:w="554" w:type="pct"/>
          </w:tcPr>
          <w:p w14:paraId="08B4862B" w14:textId="77777777" w:rsidR="003B5C40" w:rsidRPr="00897EE3" w:rsidRDefault="003B5C40" w:rsidP="00793586">
            <w:r w:rsidRPr="00897EE3">
              <w:t>C01</w:t>
            </w:r>
          </w:p>
        </w:tc>
        <w:tc>
          <w:tcPr>
            <w:tcW w:w="700" w:type="pct"/>
          </w:tcPr>
          <w:p w14:paraId="108BDFC3" w14:textId="77777777" w:rsidR="003B5C40" w:rsidRPr="00897EE3" w:rsidRDefault="003B5C40" w:rsidP="00793586"/>
        </w:tc>
        <w:tc>
          <w:tcPr>
            <w:tcW w:w="899" w:type="pct"/>
          </w:tcPr>
          <w:p w14:paraId="611401E5" w14:textId="77777777" w:rsidR="003B5C40" w:rsidRPr="00897EE3" w:rsidRDefault="003B5C40" w:rsidP="00793586">
            <w:r w:rsidRPr="00897EE3">
              <w:t>Direct</w:t>
            </w:r>
          </w:p>
        </w:tc>
        <w:tc>
          <w:tcPr>
            <w:tcW w:w="1125" w:type="pct"/>
          </w:tcPr>
          <w:p w14:paraId="5799A806" w14:textId="77777777" w:rsidR="003B5C40" w:rsidRPr="00897EE3" w:rsidRDefault="003B5C40" w:rsidP="00793586">
            <w:r w:rsidRPr="00897EE3">
              <w:t>-</w:t>
            </w:r>
          </w:p>
        </w:tc>
        <w:tc>
          <w:tcPr>
            <w:tcW w:w="482" w:type="pct"/>
          </w:tcPr>
          <w:p w14:paraId="3CCFD55B" w14:textId="77777777" w:rsidR="003B5C40" w:rsidRPr="00897EE3" w:rsidRDefault="003B5C40" w:rsidP="00793586">
            <w:r w:rsidRPr="00897EE3">
              <w:t>-</w:t>
            </w:r>
          </w:p>
        </w:tc>
        <w:tc>
          <w:tcPr>
            <w:tcW w:w="767" w:type="pct"/>
          </w:tcPr>
          <w:p w14:paraId="0C38E279" w14:textId="77777777" w:rsidR="003B5C40" w:rsidRPr="00897EE3" w:rsidRDefault="003B5C40" w:rsidP="00793586">
            <w:r w:rsidRPr="00897EE3">
              <w:t>-</w:t>
            </w:r>
          </w:p>
        </w:tc>
      </w:tr>
      <w:tr w:rsidR="003B5C40" w:rsidRPr="007E18C1" w14:paraId="2067D6DA" w14:textId="77777777" w:rsidTr="00793586">
        <w:tc>
          <w:tcPr>
            <w:tcW w:w="473" w:type="pct"/>
            <w:vAlign w:val="center"/>
          </w:tcPr>
          <w:p w14:paraId="3DAECFCA" w14:textId="77777777" w:rsidR="003B5C40" w:rsidRPr="00897EE3" w:rsidRDefault="003B5C40" w:rsidP="00793586">
            <w:pPr>
              <w:rPr>
                <w:b/>
                <w:bCs/>
              </w:rPr>
            </w:pPr>
            <w:r w:rsidRPr="00897EE3">
              <w:rPr>
                <w:rFonts w:eastAsia="MS PGothic"/>
                <w:b/>
                <w:bCs/>
                <w:color w:val="000000"/>
              </w:rPr>
              <w:t>9</w:t>
            </w:r>
          </w:p>
        </w:tc>
        <w:tc>
          <w:tcPr>
            <w:tcW w:w="554" w:type="pct"/>
          </w:tcPr>
          <w:p w14:paraId="76665D75" w14:textId="77777777" w:rsidR="003B5C40" w:rsidRPr="00897EE3" w:rsidRDefault="003B5C40" w:rsidP="00793586">
            <w:r w:rsidRPr="00897EE3">
              <w:t>C16</w:t>
            </w:r>
          </w:p>
        </w:tc>
        <w:tc>
          <w:tcPr>
            <w:tcW w:w="700" w:type="pct"/>
          </w:tcPr>
          <w:p w14:paraId="501C52FB" w14:textId="77777777" w:rsidR="003B5C40" w:rsidRPr="00897EE3" w:rsidRDefault="003B5C40" w:rsidP="00793586"/>
        </w:tc>
        <w:tc>
          <w:tcPr>
            <w:tcW w:w="899" w:type="pct"/>
          </w:tcPr>
          <w:p w14:paraId="69A83C3A" w14:textId="77777777" w:rsidR="003B5C40" w:rsidRPr="00897EE3" w:rsidRDefault="003B5C40" w:rsidP="00793586">
            <w:r w:rsidRPr="00897EE3">
              <w:t>EVS</w:t>
            </w:r>
          </w:p>
        </w:tc>
        <w:tc>
          <w:tcPr>
            <w:tcW w:w="1125" w:type="pct"/>
          </w:tcPr>
          <w:p w14:paraId="761B5D20" w14:textId="77777777" w:rsidR="003B5C40" w:rsidRPr="00897EE3" w:rsidRDefault="003B5C40" w:rsidP="00793586">
            <w:r w:rsidRPr="00897EE3">
              <w:t>2 x 8.0</w:t>
            </w:r>
          </w:p>
        </w:tc>
        <w:tc>
          <w:tcPr>
            <w:tcW w:w="482" w:type="pct"/>
          </w:tcPr>
          <w:p w14:paraId="12D08F96" w14:textId="77777777" w:rsidR="003B5C40" w:rsidRPr="00897EE3" w:rsidRDefault="003B5C40" w:rsidP="00793586">
            <w:r w:rsidRPr="00897EE3">
              <w:t>Off</w:t>
            </w:r>
          </w:p>
        </w:tc>
        <w:tc>
          <w:tcPr>
            <w:tcW w:w="767" w:type="pct"/>
          </w:tcPr>
          <w:p w14:paraId="662123D0" w14:textId="77777777" w:rsidR="003B5C40" w:rsidRPr="00897EE3" w:rsidRDefault="003B5C40" w:rsidP="00793586">
            <w:r w:rsidRPr="00897EE3">
              <w:t>5</w:t>
            </w:r>
          </w:p>
        </w:tc>
      </w:tr>
      <w:tr w:rsidR="003B5C40" w:rsidRPr="007E18C1" w14:paraId="60632EC4" w14:textId="77777777" w:rsidTr="00793586">
        <w:tc>
          <w:tcPr>
            <w:tcW w:w="473" w:type="pct"/>
            <w:vAlign w:val="center"/>
          </w:tcPr>
          <w:p w14:paraId="4AAA3F70" w14:textId="77777777" w:rsidR="003B5C40" w:rsidRPr="00897EE3" w:rsidRDefault="003B5C40" w:rsidP="00793586">
            <w:pPr>
              <w:rPr>
                <w:b/>
                <w:bCs/>
              </w:rPr>
            </w:pPr>
            <w:r w:rsidRPr="00897EE3">
              <w:rPr>
                <w:rFonts w:eastAsia="MS PGothic"/>
                <w:b/>
                <w:bCs/>
                <w:color w:val="000000"/>
              </w:rPr>
              <w:t>10</w:t>
            </w:r>
          </w:p>
        </w:tc>
        <w:tc>
          <w:tcPr>
            <w:tcW w:w="554" w:type="pct"/>
          </w:tcPr>
          <w:p w14:paraId="00508827" w14:textId="77777777" w:rsidR="003B5C40" w:rsidRPr="00897EE3" w:rsidRDefault="003B5C40" w:rsidP="00793586">
            <w:r w:rsidRPr="00897EE3">
              <w:t>C06</w:t>
            </w:r>
          </w:p>
        </w:tc>
        <w:tc>
          <w:tcPr>
            <w:tcW w:w="700" w:type="pct"/>
          </w:tcPr>
          <w:p w14:paraId="2C83F931" w14:textId="77777777" w:rsidR="003B5C40" w:rsidRPr="00897EE3" w:rsidRDefault="003B5C40" w:rsidP="00793586"/>
        </w:tc>
        <w:tc>
          <w:tcPr>
            <w:tcW w:w="899" w:type="pct"/>
          </w:tcPr>
          <w:p w14:paraId="5DFB890B" w14:textId="77777777" w:rsidR="003B5C40" w:rsidRPr="00897EE3" w:rsidRDefault="003B5C40" w:rsidP="00793586">
            <w:r w:rsidRPr="00897EE3">
              <w:t>MNRU 47</w:t>
            </w:r>
          </w:p>
        </w:tc>
        <w:tc>
          <w:tcPr>
            <w:tcW w:w="1125" w:type="pct"/>
          </w:tcPr>
          <w:p w14:paraId="15C554B9" w14:textId="77777777" w:rsidR="003B5C40" w:rsidRPr="00897EE3" w:rsidRDefault="003B5C40" w:rsidP="00793586">
            <w:r w:rsidRPr="00897EE3">
              <w:t>-</w:t>
            </w:r>
          </w:p>
        </w:tc>
        <w:tc>
          <w:tcPr>
            <w:tcW w:w="482" w:type="pct"/>
          </w:tcPr>
          <w:p w14:paraId="4E4FFBFF" w14:textId="77777777" w:rsidR="003B5C40" w:rsidRPr="00897EE3" w:rsidRDefault="003B5C40" w:rsidP="00793586">
            <w:r w:rsidRPr="00897EE3">
              <w:t>-</w:t>
            </w:r>
          </w:p>
        </w:tc>
        <w:tc>
          <w:tcPr>
            <w:tcW w:w="767" w:type="pct"/>
          </w:tcPr>
          <w:p w14:paraId="6D8347B7" w14:textId="77777777" w:rsidR="003B5C40" w:rsidRPr="00897EE3" w:rsidRDefault="003B5C40" w:rsidP="00793586">
            <w:r w:rsidRPr="00897EE3">
              <w:t>-</w:t>
            </w:r>
          </w:p>
        </w:tc>
      </w:tr>
      <w:tr w:rsidR="003B5C40" w:rsidRPr="007E18C1" w14:paraId="03B576EA" w14:textId="77777777" w:rsidTr="00793586">
        <w:tc>
          <w:tcPr>
            <w:tcW w:w="473" w:type="pct"/>
            <w:vAlign w:val="center"/>
          </w:tcPr>
          <w:p w14:paraId="5805F5A2" w14:textId="77777777" w:rsidR="003B5C40" w:rsidRPr="00897EE3" w:rsidRDefault="003B5C40" w:rsidP="00793586">
            <w:pPr>
              <w:rPr>
                <w:b/>
                <w:bCs/>
              </w:rPr>
            </w:pPr>
            <w:r w:rsidRPr="00897EE3">
              <w:rPr>
                <w:rFonts w:eastAsia="MS PGothic"/>
                <w:b/>
                <w:bCs/>
                <w:color w:val="000000"/>
              </w:rPr>
              <w:t>11</w:t>
            </w:r>
          </w:p>
        </w:tc>
        <w:tc>
          <w:tcPr>
            <w:tcW w:w="554" w:type="pct"/>
          </w:tcPr>
          <w:p w14:paraId="77AD3F49" w14:textId="77777777" w:rsidR="003B5C40" w:rsidRPr="00897EE3" w:rsidRDefault="003B5C40" w:rsidP="00793586">
            <w:r w:rsidRPr="00897EE3">
              <w:t>C22</w:t>
            </w:r>
          </w:p>
        </w:tc>
        <w:tc>
          <w:tcPr>
            <w:tcW w:w="700" w:type="pct"/>
          </w:tcPr>
          <w:p w14:paraId="4C61C1E3" w14:textId="77777777" w:rsidR="003B5C40" w:rsidRPr="00897EE3" w:rsidRDefault="003B5C40" w:rsidP="00793586"/>
        </w:tc>
        <w:tc>
          <w:tcPr>
            <w:tcW w:w="899" w:type="pct"/>
          </w:tcPr>
          <w:p w14:paraId="5D5810BB" w14:textId="77777777" w:rsidR="003B5C40" w:rsidRPr="00897EE3" w:rsidRDefault="003B5C40" w:rsidP="00793586">
            <w:r w:rsidRPr="00897EE3">
              <w:t>EVS</w:t>
            </w:r>
          </w:p>
        </w:tc>
        <w:tc>
          <w:tcPr>
            <w:tcW w:w="1125" w:type="pct"/>
          </w:tcPr>
          <w:p w14:paraId="1686CC06" w14:textId="77777777" w:rsidR="003B5C40" w:rsidRPr="00897EE3" w:rsidRDefault="003B5C40" w:rsidP="00793586">
            <w:r w:rsidRPr="00897EE3">
              <w:t>2 x 16.4</w:t>
            </w:r>
          </w:p>
        </w:tc>
        <w:tc>
          <w:tcPr>
            <w:tcW w:w="482" w:type="pct"/>
          </w:tcPr>
          <w:p w14:paraId="4C4DBFD8" w14:textId="77777777" w:rsidR="003B5C40" w:rsidRPr="00897EE3" w:rsidRDefault="003B5C40" w:rsidP="00793586">
            <w:r w:rsidRPr="00897EE3">
              <w:t>On</w:t>
            </w:r>
          </w:p>
        </w:tc>
        <w:tc>
          <w:tcPr>
            <w:tcW w:w="767" w:type="pct"/>
          </w:tcPr>
          <w:p w14:paraId="5DC5AE1D" w14:textId="77777777" w:rsidR="003B5C40" w:rsidRPr="00897EE3" w:rsidRDefault="003B5C40" w:rsidP="00793586">
            <w:r w:rsidRPr="00897EE3">
              <w:t>0</w:t>
            </w:r>
          </w:p>
        </w:tc>
      </w:tr>
      <w:tr w:rsidR="003B5C40" w:rsidRPr="007E18C1" w14:paraId="32F88D94" w14:textId="77777777" w:rsidTr="00793586">
        <w:tc>
          <w:tcPr>
            <w:tcW w:w="473" w:type="pct"/>
            <w:vAlign w:val="center"/>
          </w:tcPr>
          <w:p w14:paraId="639FA375" w14:textId="77777777" w:rsidR="003B5C40" w:rsidRPr="00897EE3" w:rsidRDefault="003B5C40" w:rsidP="00793586">
            <w:pPr>
              <w:rPr>
                <w:b/>
                <w:bCs/>
              </w:rPr>
            </w:pPr>
            <w:r w:rsidRPr="00897EE3">
              <w:rPr>
                <w:rFonts w:eastAsia="MS PGothic"/>
                <w:b/>
                <w:bCs/>
                <w:color w:val="000000"/>
              </w:rPr>
              <w:t>12</w:t>
            </w:r>
          </w:p>
        </w:tc>
        <w:tc>
          <w:tcPr>
            <w:tcW w:w="554" w:type="pct"/>
          </w:tcPr>
          <w:p w14:paraId="7E4E9F09" w14:textId="77777777" w:rsidR="003B5C40" w:rsidRPr="00897EE3" w:rsidRDefault="003B5C40" w:rsidP="00793586">
            <w:r w:rsidRPr="00897EE3">
              <w:t>C07</w:t>
            </w:r>
          </w:p>
        </w:tc>
        <w:tc>
          <w:tcPr>
            <w:tcW w:w="700" w:type="pct"/>
          </w:tcPr>
          <w:p w14:paraId="29380CD0" w14:textId="77777777" w:rsidR="003B5C40" w:rsidRPr="00897EE3" w:rsidRDefault="003B5C40" w:rsidP="00793586"/>
        </w:tc>
        <w:tc>
          <w:tcPr>
            <w:tcW w:w="899" w:type="pct"/>
          </w:tcPr>
          <w:p w14:paraId="66505AA8" w14:textId="77777777" w:rsidR="003B5C40" w:rsidRPr="00897EE3" w:rsidRDefault="003B5C40" w:rsidP="00793586">
            <w:r w:rsidRPr="00897EE3">
              <w:t>ESDRU 0.1</w:t>
            </w:r>
          </w:p>
        </w:tc>
        <w:tc>
          <w:tcPr>
            <w:tcW w:w="1125" w:type="pct"/>
          </w:tcPr>
          <w:p w14:paraId="33B2C9BB" w14:textId="77777777" w:rsidR="003B5C40" w:rsidRPr="00897EE3" w:rsidRDefault="003B5C40" w:rsidP="00793586">
            <w:r w:rsidRPr="00897EE3">
              <w:t>-</w:t>
            </w:r>
          </w:p>
        </w:tc>
        <w:tc>
          <w:tcPr>
            <w:tcW w:w="482" w:type="pct"/>
          </w:tcPr>
          <w:p w14:paraId="6CF1D795" w14:textId="77777777" w:rsidR="003B5C40" w:rsidRPr="00897EE3" w:rsidRDefault="003B5C40" w:rsidP="00793586">
            <w:r w:rsidRPr="00897EE3">
              <w:t>-</w:t>
            </w:r>
          </w:p>
        </w:tc>
        <w:tc>
          <w:tcPr>
            <w:tcW w:w="767" w:type="pct"/>
          </w:tcPr>
          <w:p w14:paraId="14E8685E" w14:textId="77777777" w:rsidR="003B5C40" w:rsidRPr="00897EE3" w:rsidRDefault="003B5C40" w:rsidP="00793586">
            <w:r w:rsidRPr="00897EE3">
              <w:t>-</w:t>
            </w:r>
          </w:p>
        </w:tc>
      </w:tr>
    </w:tbl>
    <w:p w14:paraId="045C3FC9" w14:textId="77777777" w:rsidR="003B5C40" w:rsidRPr="00897EE3" w:rsidRDefault="003B5C40" w:rsidP="003B5C40"/>
    <w:p w14:paraId="6207AD67" w14:textId="77777777" w:rsidR="003B5C40" w:rsidRPr="00897EE3" w:rsidRDefault="003B5C40" w:rsidP="003B5C40">
      <w:pPr>
        <w:pStyle w:val="TH"/>
      </w:pPr>
      <w:r w:rsidRPr="00897EE3">
        <w:t>Table</w:t>
      </w:r>
      <w:r w:rsidRPr="00897EE3">
        <w:rPr>
          <w:rFonts w:hint="eastAsia"/>
        </w:rPr>
        <w:t xml:space="preserve"> </w:t>
      </w:r>
      <w:r w:rsidRPr="00897EE3">
        <w:t xml:space="preserve">C.7-3 Test </w:t>
      </w:r>
      <w:r w:rsidRPr="00897EE3">
        <w:rPr>
          <w:rFonts w:hint="eastAsia"/>
        </w:rPr>
        <w:t>c</w:t>
      </w:r>
      <w:r w:rsidRPr="00897EE3">
        <w:t xml:space="preserve">onditions for Experiment P800-7: </w:t>
      </w:r>
    </w:p>
    <w:tbl>
      <w:tblPr>
        <w:tblStyle w:val="TableGrid"/>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c>
          <w:tcPr>
            <w:tcW w:w="521" w:type="pct"/>
          </w:tcPr>
          <w:p w14:paraId="5B9428C6" w14:textId="77777777" w:rsidR="003B5C40" w:rsidRPr="00897EE3" w:rsidRDefault="003B5C40" w:rsidP="00793586">
            <w:pPr>
              <w:rPr>
                <w:rFonts w:cs="Arial"/>
                <w:b/>
                <w:sz w:val="18"/>
                <w:szCs w:val="18"/>
              </w:rPr>
            </w:pPr>
            <w:r w:rsidRPr="00897EE3">
              <w:rPr>
                <w:rFonts w:cs="Arial"/>
                <w:b/>
                <w:sz w:val="18"/>
                <w:szCs w:val="18"/>
              </w:rPr>
              <w:t>Label</w:t>
            </w:r>
          </w:p>
        </w:tc>
        <w:tc>
          <w:tcPr>
            <w:tcW w:w="811" w:type="pct"/>
          </w:tcPr>
          <w:p w14:paraId="5DED2465" w14:textId="77777777" w:rsidR="003B5C40" w:rsidRPr="00897EE3" w:rsidRDefault="003B5C40" w:rsidP="00793586">
            <w:pPr>
              <w:rPr>
                <w:rFonts w:cs="Arial"/>
                <w:b/>
                <w:sz w:val="18"/>
                <w:szCs w:val="18"/>
              </w:rPr>
            </w:pPr>
            <w:r w:rsidRPr="00897EE3">
              <w:rPr>
                <w:rFonts w:cs="Arial"/>
                <w:b/>
                <w:sz w:val="18"/>
                <w:szCs w:val="18"/>
              </w:rPr>
              <w:t>Condition</w:t>
            </w:r>
          </w:p>
        </w:tc>
        <w:tc>
          <w:tcPr>
            <w:tcW w:w="1014" w:type="pct"/>
          </w:tcPr>
          <w:p w14:paraId="6D9A292E" w14:textId="77777777" w:rsidR="003B5C40" w:rsidRPr="00897EE3" w:rsidRDefault="003B5C40" w:rsidP="00793586">
            <w:pPr>
              <w:jc w:val="center"/>
              <w:rPr>
                <w:rFonts w:cs="Arial"/>
                <w:b/>
                <w:sz w:val="18"/>
                <w:szCs w:val="18"/>
              </w:rPr>
            </w:pPr>
            <w:r w:rsidRPr="00897EE3">
              <w:rPr>
                <w:rFonts w:cs="Arial"/>
                <w:b/>
                <w:sz w:val="18"/>
                <w:szCs w:val="18"/>
              </w:rPr>
              <w:t>Bitrate [kb/s]</w:t>
            </w:r>
          </w:p>
        </w:tc>
        <w:tc>
          <w:tcPr>
            <w:tcW w:w="434" w:type="pct"/>
          </w:tcPr>
          <w:p w14:paraId="4E2AB888" w14:textId="77777777" w:rsidR="003B5C40" w:rsidRPr="00897EE3" w:rsidRDefault="003B5C40" w:rsidP="00793586">
            <w:pPr>
              <w:jc w:val="center"/>
              <w:rPr>
                <w:rFonts w:cs="Arial"/>
                <w:b/>
                <w:sz w:val="18"/>
                <w:szCs w:val="18"/>
              </w:rPr>
            </w:pPr>
            <w:r w:rsidRPr="00897EE3">
              <w:rPr>
                <w:rFonts w:cs="Arial"/>
                <w:b/>
                <w:sz w:val="18"/>
                <w:szCs w:val="18"/>
              </w:rPr>
              <w:t>DTX</w:t>
            </w:r>
          </w:p>
        </w:tc>
        <w:tc>
          <w:tcPr>
            <w:tcW w:w="693" w:type="pct"/>
          </w:tcPr>
          <w:p w14:paraId="57F605C2" w14:textId="77777777" w:rsidR="003B5C40" w:rsidRPr="00897EE3" w:rsidRDefault="003B5C40" w:rsidP="00793586">
            <w:pPr>
              <w:jc w:val="center"/>
              <w:rPr>
                <w:rFonts w:cs="Arial"/>
                <w:b/>
                <w:sz w:val="18"/>
                <w:szCs w:val="18"/>
              </w:rPr>
            </w:pPr>
            <w:r w:rsidRPr="00897EE3">
              <w:rPr>
                <w:rFonts w:cs="Arial"/>
                <w:b/>
                <w:sz w:val="18"/>
                <w:szCs w:val="18"/>
              </w:rPr>
              <w:t>FER [%]</w:t>
            </w:r>
          </w:p>
        </w:tc>
        <w:tc>
          <w:tcPr>
            <w:tcW w:w="1053" w:type="pct"/>
          </w:tcPr>
          <w:p w14:paraId="1447C0D7" w14:textId="77777777" w:rsidR="003B5C40" w:rsidRPr="00897EE3" w:rsidRDefault="003B5C40" w:rsidP="00793586">
            <w:pPr>
              <w:jc w:val="center"/>
              <w:rPr>
                <w:rFonts w:cs="Arial"/>
                <w:b/>
                <w:sz w:val="18"/>
                <w:szCs w:val="18"/>
              </w:rPr>
            </w:pPr>
            <w:r w:rsidRPr="00897EE3">
              <w:rPr>
                <w:rFonts w:cs="Arial"/>
                <w:b/>
                <w:sz w:val="18"/>
                <w:szCs w:val="18"/>
              </w:rPr>
              <w:t>Ref condition</w:t>
            </w:r>
          </w:p>
        </w:tc>
        <w:tc>
          <w:tcPr>
            <w:tcW w:w="474" w:type="pct"/>
          </w:tcPr>
          <w:p w14:paraId="1FBDB806" w14:textId="77777777" w:rsidR="003B5C40" w:rsidRPr="00897EE3" w:rsidRDefault="003B5C40" w:rsidP="00793586">
            <w:pPr>
              <w:jc w:val="center"/>
              <w:rPr>
                <w:rFonts w:cs="Arial"/>
                <w:b/>
                <w:sz w:val="18"/>
                <w:szCs w:val="18"/>
              </w:rPr>
            </w:pPr>
            <w:r w:rsidRPr="00897EE3">
              <w:rPr>
                <w:rFonts w:cs="Arial"/>
                <w:b/>
                <w:sz w:val="18"/>
                <w:szCs w:val="18"/>
              </w:rPr>
              <w:t>ToR</w:t>
            </w:r>
          </w:p>
        </w:tc>
      </w:tr>
      <w:tr w:rsidR="003B5C40" w:rsidRPr="007E18C1" w14:paraId="368F953D" w14:textId="77777777" w:rsidTr="00793586">
        <w:tc>
          <w:tcPr>
            <w:tcW w:w="521" w:type="pct"/>
            <w:vAlign w:val="center"/>
          </w:tcPr>
          <w:p w14:paraId="3840EFB7" w14:textId="77777777" w:rsidR="003B5C40" w:rsidRPr="00897EE3" w:rsidRDefault="003B5C40" w:rsidP="00793586">
            <w:pPr>
              <w:rPr>
                <w:rFonts w:cs="Arial"/>
                <w:b/>
                <w:sz w:val="18"/>
                <w:szCs w:val="18"/>
              </w:rPr>
            </w:pPr>
            <w:r w:rsidRPr="00897EE3">
              <w:rPr>
                <w:rFonts w:cs="Arial"/>
                <w:b/>
                <w:sz w:val="18"/>
                <w:szCs w:val="18"/>
              </w:rPr>
              <w:t>C01</w:t>
            </w:r>
          </w:p>
        </w:tc>
        <w:tc>
          <w:tcPr>
            <w:tcW w:w="811" w:type="pct"/>
          </w:tcPr>
          <w:p w14:paraId="2E38FF2C" w14:textId="77777777" w:rsidR="003B5C40" w:rsidRPr="00897EE3" w:rsidRDefault="003B5C40" w:rsidP="00793586">
            <w:pPr>
              <w:rPr>
                <w:rFonts w:cs="Arial"/>
                <w:bCs/>
                <w:sz w:val="18"/>
                <w:szCs w:val="18"/>
              </w:rPr>
            </w:pPr>
            <w:r w:rsidRPr="00897EE3">
              <w:rPr>
                <w:rFonts w:cs="Arial"/>
                <w:bCs/>
                <w:sz w:val="18"/>
                <w:szCs w:val="18"/>
              </w:rPr>
              <w:t>Direct</w:t>
            </w:r>
          </w:p>
        </w:tc>
        <w:tc>
          <w:tcPr>
            <w:tcW w:w="1014" w:type="pct"/>
          </w:tcPr>
          <w:p w14:paraId="5BA1FD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8A9C6A"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109F7370"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01C5CF0"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B264770"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AFAFC19" w14:textId="77777777" w:rsidTr="00793586">
        <w:tc>
          <w:tcPr>
            <w:tcW w:w="521" w:type="pct"/>
            <w:vAlign w:val="center"/>
          </w:tcPr>
          <w:p w14:paraId="3D5D213F" w14:textId="77777777" w:rsidR="003B5C40" w:rsidRPr="00897EE3" w:rsidRDefault="003B5C40" w:rsidP="00793586">
            <w:pPr>
              <w:rPr>
                <w:rFonts w:cs="Arial"/>
                <w:b/>
                <w:sz w:val="18"/>
                <w:szCs w:val="18"/>
              </w:rPr>
            </w:pPr>
            <w:r w:rsidRPr="00897EE3">
              <w:rPr>
                <w:rFonts w:cs="Arial"/>
                <w:b/>
                <w:sz w:val="18"/>
                <w:szCs w:val="18"/>
              </w:rPr>
              <w:t>C02</w:t>
            </w:r>
          </w:p>
        </w:tc>
        <w:tc>
          <w:tcPr>
            <w:tcW w:w="811" w:type="pct"/>
          </w:tcPr>
          <w:p w14:paraId="38D150CB" w14:textId="77777777" w:rsidR="003B5C40" w:rsidRPr="00897EE3" w:rsidRDefault="003B5C40" w:rsidP="00793586">
            <w:pPr>
              <w:rPr>
                <w:rFonts w:cs="Arial"/>
                <w:bCs/>
                <w:sz w:val="18"/>
                <w:szCs w:val="18"/>
              </w:rPr>
            </w:pPr>
            <w:r w:rsidRPr="00897EE3">
              <w:rPr>
                <w:rFonts w:cs="Arial"/>
                <w:bCs/>
                <w:sz w:val="18"/>
                <w:szCs w:val="18"/>
              </w:rPr>
              <w:t>MNRU 15</w:t>
            </w:r>
          </w:p>
        </w:tc>
        <w:tc>
          <w:tcPr>
            <w:tcW w:w="1014" w:type="pct"/>
          </w:tcPr>
          <w:p w14:paraId="51154C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39283CAF"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7ACDAC4"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1D517F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A8993E1"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6813A5C" w14:textId="77777777" w:rsidTr="00793586">
        <w:tc>
          <w:tcPr>
            <w:tcW w:w="521" w:type="pct"/>
            <w:vAlign w:val="center"/>
          </w:tcPr>
          <w:p w14:paraId="39A6315C" w14:textId="77777777" w:rsidR="003B5C40" w:rsidRPr="00897EE3" w:rsidRDefault="003B5C40" w:rsidP="00793586">
            <w:pPr>
              <w:rPr>
                <w:rFonts w:cs="Arial"/>
                <w:b/>
                <w:sz w:val="18"/>
                <w:szCs w:val="18"/>
              </w:rPr>
            </w:pPr>
            <w:r w:rsidRPr="00897EE3">
              <w:rPr>
                <w:rFonts w:cs="Arial"/>
                <w:b/>
                <w:sz w:val="18"/>
                <w:szCs w:val="18"/>
              </w:rPr>
              <w:t>C03</w:t>
            </w:r>
          </w:p>
        </w:tc>
        <w:tc>
          <w:tcPr>
            <w:tcW w:w="811" w:type="pct"/>
          </w:tcPr>
          <w:p w14:paraId="37C06E04" w14:textId="77777777" w:rsidR="003B5C40" w:rsidRPr="00897EE3" w:rsidRDefault="003B5C40" w:rsidP="00793586">
            <w:pPr>
              <w:rPr>
                <w:rFonts w:cs="Arial"/>
                <w:bCs/>
                <w:sz w:val="18"/>
                <w:szCs w:val="18"/>
              </w:rPr>
            </w:pPr>
            <w:r w:rsidRPr="00897EE3">
              <w:rPr>
                <w:rFonts w:cs="Arial"/>
                <w:bCs/>
                <w:sz w:val="18"/>
                <w:szCs w:val="18"/>
              </w:rPr>
              <w:t>MNRU 23</w:t>
            </w:r>
          </w:p>
        </w:tc>
        <w:tc>
          <w:tcPr>
            <w:tcW w:w="1014" w:type="pct"/>
          </w:tcPr>
          <w:p w14:paraId="6C494FE4"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538ABFC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0CEB5EE7"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CA48D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FC9A9B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0664266C" w14:textId="77777777" w:rsidTr="00793586">
        <w:tc>
          <w:tcPr>
            <w:tcW w:w="521" w:type="pct"/>
            <w:vAlign w:val="center"/>
          </w:tcPr>
          <w:p w14:paraId="66A8A393" w14:textId="77777777" w:rsidR="003B5C40" w:rsidRPr="00897EE3" w:rsidRDefault="003B5C40" w:rsidP="00793586">
            <w:pPr>
              <w:rPr>
                <w:rFonts w:cs="Arial"/>
                <w:b/>
                <w:sz w:val="18"/>
                <w:szCs w:val="18"/>
              </w:rPr>
            </w:pPr>
            <w:r w:rsidRPr="00897EE3">
              <w:rPr>
                <w:rFonts w:cs="Arial"/>
                <w:b/>
                <w:sz w:val="18"/>
                <w:szCs w:val="18"/>
              </w:rPr>
              <w:t>C04</w:t>
            </w:r>
          </w:p>
        </w:tc>
        <w:tc>
          <w:tcPr>
            <w:tcW w:w="811" w:type="pct"/>
          </w:tcPr>
          <w:p w14:paraId="6E983B88" w14:textId="77777777" w:rsidR="003B5C40" w:rsidRPr="00897EE3" w:rsidRDefault="003B5C40" w:rsidP="00793586">
            <w:pPr>
              <w:rPr>
                <w:rFonts w:cs="Arial"/>
                <w:bCs/>
                <w:sz w:val="18"/>
                <w:szCs w:val="18"/>
              </w:rPr>
            </w:pPr>
            <w:r w:rsidRPr="00897EE3">
              <w:rPr>
                <w:rFonts w:cs="Arial"/>
                <w:bCs/>
                <w:sz w:val="18"/>
                <w:szCs w:val="18"/>
              </w:rPr>
              <w:t>MNRU 31</w:t>
            </w:r>
          </w:p>
        </w:tc>
        <w:tc>
          <w:tcPr>
            <w:tcW w:w="1014" w:type="pct"/>
          </w:tcPr>
          <w:p w14:paraId="6130B74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4F42E2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469A942F"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333B40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18D578A"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0C925B9" w14:textId="77777777" w:rsidTr="00793586">
        <w:tc>
          <w:tcPr>
            <w:tcW w:w="521" w:type="pct"/>
            <w:vAlign w:val="center"/>
          </w:tcPr>
          <w:p w14:paraId="4B22B62E" w14:textId="77777777" w:rsidR="003B5C40" w:rsidRPr="00897EE3" w:rsidRDefault="003B5C40" w:rsidP="00793586">
            <w:pPr>
              <w:rPr>
                <w:rFonts w:cs="Arial"/>
                <w:b/>
                <w:sz w:val="18"/>
                <w:szCs w:val="18"/>
              </w:rPr>
            </w:pPr>
            <w:r w:rsidRPr="00897EE3">
              <w:rPr>
                <w:rFonts w:cs="Arial"/>
                <w:b/>
                <w:sz w:val="18"/>
                <w:szCs w:val="18"/>
              </w:rPr>
              <w:t>C05</w:t>
            </w:r>
          </w:p>
        </w:tc>
        <w:tc>
          <w:tcPr>
            <w:tcW w:w="811" w:type="pct"/>
          </w:tcPr>
          <w:p w14:paraId="0DB3DE5A" w14:textId="77777777" w:rsidR="003B5C40" w:rsidRPr="00897EE3" w:rsidRDefault="003B5C40" w:rsidP="00793586">
            <w:pPr>
              <w:rPr>
                <w:rFonts w:cs="Arial"/>
                <w:bCs/>
                <w:sz w:val="18"/>
                <w:szCs w:val="18"/>
              </w:rPr>
            </w:pPr>
            <w:r w:rsidRPr="00897EE3">
              <w:rPr>
                <w:rFonts w:cs="Arial"/>
                <w:bCs/>
                <w:sz w:val="18"/>
                <w:szCs w:val="18"/>
              </w:rPr>
              <w:t>MNRU 39</w:t>
            </w:r>
          </w:p>
        </w:tc>
        <w:tc>
          <w:tcPr>
            <w:tcW w:w="1014" w:type="pct"/>
          </w:tcPr>
          <w:p w14:paraId="4865DBCA"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06ADBDF6"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5D373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D1C49AA"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2142F54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1486D978" w14:textId="77777777" w:rsidTr="00793586">
        <w:tc>
          <w:tcPr>
            <w:tcW w:w="521" w:type="pct"/>
            <w:vAlign w:val="center"/>
          </w:tcPr>
          <w:p w14:paraId="5FB8FE20" w14:textId="77777777" w:rsidR="003B5C40" w:rsidRPr="00897EE3" w:rsidRDefault="003B5C40" w:rsidP="00793586">
            <w:pPr>
              <w:rPr>
                <w:rFonts w:cs="Arial"/>
                <w:b/>
                <w:sz w:val="18"/>
                <w:szCs w:val="18"/>
              </w:rPr>
            </w:pPr>
            <w:r w:rsidRPr="00897EE3">
              <w:rPr>
                <w:rFonts w:cs="Arial"/>
                <w:b/>
                <w:sz w:val="18"/>
                <w:szCs w:val="18"/>
              </w:rPr>
              <w:t>C06</w:t>
            </w:r>
          </w:p>
        </w:tc>
        <w:tc>
          <w:tcPr>
            <w:tcW w:w="811" w:type="pct"/>
          </w:tcPr>
          <w:p w14:paraId="56F9FC3F" w14:textId="77777777" w:rsidR="003B5C40" w:rsidRPr="00897EE3" w:rsidRDefault="003B5C40" w:rsidP="00793586">
            <w:pPr>
              <w:rPr>
                <w:rFonts w:cs="Arial"/>
                <w:bCs/>
                <w:sz w:val="18"/>
                <w:szCs w:val="18"/>
              </w:rPr>
            </w:pPr>
            <w:r w:rsidRPr="00897EE3">
              <w:rPr>
                <w:rFonts w:cs="Arial"/>
                <w:bCs/>
                <w:sz w:val="18"/>
                <w:szCs w:val="18"/>
              </w:rPr>
              <w:t>MNRU 47</w:t>
            </w:r>
          </w:p>
        </w:tc>
        <w:tc>
          <w:tcPr>
            <w:tcW w:w="1014" w:type="pct"/>
          </w:tcPr>
          <w:p w14:paraId="4F4EE8EF"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14AEFD1"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DEFA5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4F36DE8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702E138"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BE973F5" w14:textId="77777777" w:rsidTr="00793586">
        <w:tc>
          <w:tcPr>
            <w:tcW w:w="521" w:type="pct"/>
            <w:vAlign w:val="center"/>
          </w:tcPr>
          <w:p w14:paraId="145185F2" w14:textId="77777777" w:rsidR="003B5C40" w:rsidRPr="00897EE3" w:rsidRDefault="003B5C40" w:rsidP="00793586">
            <w:pPr>
              <w:rPr>
                <w:rFonts w:cs="Arial"/>
                <w:b/>
                <w:sz w:val="18"/>
                <w:szCs w:val="18"/>
              </w:rPr>
            </w:pPr>
            <w:r w:rsidRPr="00897EE3">
              <w:rPr>
                <w:rFonts w:cs="Arial"/>
                <w:b/>
                <w:sz w:val="18"/>
                <w:szCs w:val="18"/>
              </w:rPr>
              <w:t>C07</w:t>
            </w:r>
          </w:p>
        </w:tc>
        <w:tc>
          <w:tcPr>
            <w:tcW w:w="811" w:type="pct"/>
          </w:tcPr>
          <w:p w14:paraId="168C54FB" w14:textId="77777777" w:rsidR="003B5C40" w:rsidRPr="00897EE3" w:rsidRDefault="003B5C40" w:rsidP="00793586">
            <w:pPr>
              <w:rPr>
                <w:rFonts w:cs="Arial"/>
                <w:bCs/>
                <w:sz w:val="18"/>
                <w:szCs w:val="18"/>
              </w:rPr>
            </w:pPr>
            <w:r w:rsidRPr="00897EE3">
              <w:rPr>
                <w:rFonts w:cs="Arial"/>
                <w:bCs/>
                <w:sz w:val="18"/>
                <w:szCs w:val="18"/>
              </w:rPr>
              <w:t>ESDRU 0.1</w:t>
            </w:r>
          </w:p>
        </w:tc>
        <w:tc>
          <w:tcPr>
            <w:tcW w:w="1014" w:type="pct"/>
          </w:tcPr>
          <w:p w14:paraId="20A4E047"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3CB505"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63F9679E"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7208FA54"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D7851DD"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FCFA630" w14:textId="77777777" w:rsidTr="00793586">
        <w:tc>
          <w:tcPr>
            <w:tcW w:w="521" w:type="pct"/>
            <w:vAlign w:val="center"/>
          </w:tcPr>
          <w:p w14:paraId="761274B0" w14:textId="77777777" w:rsidR="003B5C40" w:rsidRPr="00897EE3" w:rsidRDefault="003B5C40" w:rsidP="00793586">
            <w:pPr>
              <w:rPr>
                <w:rFonts w:cs="Arial"/>
                <w:b/>
                <w:sz w:val="18"/>
                <w:szCs w:val="18"/>
              </w:rPr>
            </w:pPr>
            <w:r w:rsidRPr="00897EE3">
              <w:rPr>
                <w:rFonts w:cs="Arial"/>
                <w:b/>
                <w:sz w:val="18"/>
                <w:szCs w:val="18"/>
              </w:rPr>
              <w:t>C08</w:t>
            </w:r>
          </w:p>
        </w:tc>
        <w:tc>
          <w:tcPr>
            <w:tcW w:w="811" w:type="pct"/>
          </w:tcPr>
          <w:p w14:paraId="3D13795A" w14:textId="77777777" w:rsidR="003B5C40" w:rsidRPr="00897EE3" w:rsidRDefault="003B5C40" w:rsidP="00793586">
            <w:pPr>
              <w:rPr>
                <w:bCs/>
                <w:sz w:val="18"/>
                <w:szCs w:val="18"/>
              </w:rPr>
            </w:pPr>
            <w:r w:rsidRPr="00897EE3">
              <w:rPr>
                <w:rFonts w:cs="Arial"/>
                <w:bCs/>
                <w:sz w:val="18"/>
                <w:szCs w:val="18"/>
              </w:rPr>
              <w:t>ESDRU 0.3</w:t>
            </w:r>
          </w:p>
        </w:tc>
        <w:tc>
          <w:tcPr>
            <w:tcW w:w="1014" w:type="pct"/>
          </w:tcPr>
          <w:p w14:paraId="2F233D73"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5F930C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3D03CFE"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16C0D73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F0DCF1E"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B9046AF" w14:textId="77777777" w:rsidTr="00793586">
        <w:tc>
          <w:tcPr>
            <w:tcW w:w="521" w:type="pct"/>
            <w:vAlign w:val="center"/>
          </w:tcPr>
          <w:p w14:paraId="6C2755AD" w14:textId="77777777" w:rsidR="003B5C40" w:rsidRPr="00897EE3" w:rsidRDefault="003B5C40" w:rsidP="00793586">
            <w:pPr>
              <w:rPr>
                <w:rFonts w:cs="Arial"/>
                <w:b/>
                <w:sz w:val="18"/>
                <w:szCs w:val="18"/>
              </w:rPr>
            </w:pPr>
            <w:r w:rsidRPr="00897EE3">
              <w:rPr>
                <w:rFonts w:cs="Arial"/>
                <w:b/>
                <w:sz w:val="18"/>
                <w:szCs w:val="18"/>
              </w:rPr>
              <w:t>C09</w:t>
            </w:r>
          </w:p>
        </w:tc>
        <w:tc>
          <w:tcPr>
            <w:tcW w:w="811" w:type="pct"/>
          </w:tcPr>
          <w:p w14:paraId="3C0ED0AC" w14:textId="77777777" w:rsidR="003B5C40" w:rsidRPr="00897EE3" w:rsidRDefault="003B5C40" w:rsidP="00793586">
            <w:pPr>
              <w:rPr>
                <w:bCs/>
                <w:sz w:val="18"/>
                <w:szCs w:val="18"/>
              </w:rPr>
            </w:pPr>
            <w:r w:rsidRPr="00897EE3">
              <w:rPr>
                <w:rFonts w:cs="Arial"/>
                <w:bCs/>
                <w:sz w:val="18"/>
                <w:szCs w:val="18"/>
              </w:rPr>
              <w:t>ESDRU 0.5</w:t>
            </w:r>
          </w:p>
        </w:tc>
        <w:tc>
          <w:tcPr>
            <w:tcW w:w="1014" w:type="pct"/>
          </w:tcPr>
          <w:p w14:paraId="1F6835DF"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BE7684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79760F3"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056F344E"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63648B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1807AF2" w14:textId="77777777" w:rsidTr="00793586">
        <w:tc>
          <w:tcPr>
            <w:tcW w:w="521" w:type="pct"/>
            <w:vAlign w:val="center"/>
          </w:tcPr>
          <w:p w14:paraId="28F475E0" w14:textId="77777777" w:rsidR="003B5C40" w:rsidRPr="00897EE3" w:rsidRDefault="003B5C40" w:rsidP="00793586">
            <w:pPr>
              <w:rPr>
                <w:rFonts w:cs="Arial"/>
                <w:b/>
                <w:sz w:val="18"/>
                <w:szCs w:val="18"/>
              </w:rPr>
            </w:pPr>
            <w:r w:rsidRPr="00897EE3">
              <w:rPr>
                <w:rFonts w:cs="Arial"/>
                <w:b/>
                <w:sz w:val="18"/>
                <w:szCs w:val="18"/>
              </w:rPr>
              <w:t>C10</w:t>
            </w:r>
          </w:p>
        </w:tc>
        <w:tc>
          <w:tcPr>
            <w:tcW w:w="811" w:type="pct"/>
          </w:tcPr>
          <w:p w14:paraId="455AE519" w14:textId="77777777" w:rsidR="003B5C40" w:rsidRPr="00897EE3" w:rsidRDefault="003B5C40" w:rsidP="00793586">
            <w:pPr>
              <w:rPr>
                <w:bCs/>
                <w:sz w:val="18"/>
                <w:szCs w:val="18"/>
              </w:rPr>
            </w:pPr>
            <w:r w:rsidRPr="00897EE3">
              <w:rPr>
                <w:rFonts w:cs="Arial"/>
                <w:bCs/>
                <w:sz w:val="18"/>
                <w:szCs w:val="18"/>
              </w:rPr>
              <w:t>ESDRU 0.7</w:t>
            </w:r>
          </w:p>
        </w:tc>
        <w:tc>
          <w:tcPr>
            <w:tcW w:w="1014" w:type="pct"/>
          </w:tcPr>
          <w:p w14:paraId="4B13B7F0"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4E845372"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45820D69"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29495C8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E7033C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1B37C155" w14:textId="77777777" w:rsidTr="00793586">
        <w:tc>
          <w:tcPr>
            <w:tcW w:w="521" w:type="pct"/>
            <w:vAlign w:val="center"/>
          </w:tcPr>
          <w:p w14:paraId="28F95B39" w14:textId="77777777" w:rsidR="003B5C40" w:rsidRPr="00897EE3" w:rsidRDefault="003B5C40" w:rsidP="00793586">
            <w:pPr>
              <w:rPr>
                <w:rFonts w:cs="Arial"/>
                <w:b/>
                <w:sz w:val="18"/>
                <w:szCs w:val="18"/>
              </w:rPr>
            </w:pPr>
            <w:r w:rsidRPr="00897EE3">
              <w:rPr>
                <w:rFonts w:cs="Arial"/>
                <w:b/>
                <w:sz w:val="18"/>
                <w:szCs w:val="18"/>
              </w:rPr>
              <w:t>C11</w:t>
            </w:r>
          </w:p>
        </w:tc>
        <w:tc>
          <w:tcPr>
            <w:tcW w:w="811" w:type="pct"/>
          </w:tcPr>
          <w:p w14:paraId="012D7439" w14:textId="77777777" w:rsidR="003B5C40" w:rsidRPr="00897EE3" w:rsidRDefault="003B5C40" w:rsidP="00793586">
            <w:pPr>
              <w:rPr>
                <w:bCs/>
                <w:sz w:val="18"/>
                <w:szCs w:val="18"/>
              </w:rPr>
            </w:pPr>
            <w:r w:rsidRPr="00897EE3">
              <w:rPr>
                <w:bCs/>
                <w:sz w:val="18"/>
                <w:szCs w:val="18"/>
              </w:rPr>
              <w:t>EVS</w:t>
            </w:r>
          </w:p>
        </w:tc>
        <w:tc>
          <w:tcPr>
            <w:tcW w:w="1014" w:type="pct"/>
          </w:tcPr>
          <w:p w14:paraId="47D0725E"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22C05AD1" w14:textId="77777777" w:rsidR="003B5C40" w:rsidRPr="00897EE3" w:rsidRDefault="003B5C40" w:rsidP="00793586">
            <w:pPr>
              <w:jc w:val="center"/>
              <w:rPr>
                <w:bCs/>
                <w:sz w:val="18"/>
                <w:szCs w:val="18"/>
              </w:rPr>
            </w:pPr>
            <w:r w:rsidRPr="00897EE3">
              <w:rPr>
                <w:bCs/>
                <w:sz w:val="18"/>
                <w:szCs w:val="18"/>
              </w:rPr>
              <w:t>Off</w:t>
            </w:r>
          </w:p>
        </w:tc>
        <w:tc>
          <w:tcPr>
            <w:tcW w:w="693" w:type="pct"/>
          </w:tcPr>
          <w:p w14:paraId="4868BAA0" w14:textId="77777777" w:rsidR="003B5C40" w:rsidRPr="00897EE3" w:rsidRDefault="003B5C40" w:rsidP="00793586">
            <w:pPr>
              <w:jc w:val="center"/>
              <w:rPr>
                <w:bCs/>
                <w:sz w:val="18"/>
                <w:szCs w:val="18"/>
              </w:rPr>
            </w:pPr>
            <w:r w:rsidRPr="00897EE3">
              <w:rPr>
                <w:bCs/>
                <w:sz w:val="18"/>
                <w:szCs w:val="18"/>
              </w:rPr>
              <w:t>0</w:t>
            </w:r>
          </w:p>
        </w:tc>
        <w:tc>
          <w:tcPr>
            <w:tcW w:w="1053" w:type="pct"/>
          </w:tcPr>
          <w:p w14:paraId="74CC5687"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5E20610B"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5998F2E1" w14:textId="77777777" w:rsidTr="00793586">
        <w:tc>
          <w:tcPr>
            <w:tcW w:w="521" w:type="pct"/>
            <w:vAlign w:val="center"/>
          </w:tcPr>
          <w:p w14:paraId="4500A7A8" w14:textId="77777777" w:rsidR="003B5C40" w:rsidRPr="00897EE3" w:rsidRDefault="003B5C40" w:rsidP="00793586">
            <w:pPr>
              <w:rPr>
                <w:rFonts w:cs="Arial"/>
                <w:b/>
                <w:sz w:val="18"/>
                <w:szCs w:val="18"/>
              </w:rPr>
            </w:pPr>
            <w:r w:rsidRPr="00897EE3">
              <w:rPr>
                <w:rFonts w:cs="Arial"/>
                <w:b/>
                <w:sz w:val="18"/>
                <w:szCs w:val="18"/>
              </w:rPr>
              <w:t>C12</w:t>
            </w:r>
          </w:p>
        </w:tc>
        <w:tc>
          <w:tcPr>
            <w:tcW w:w="811" w:type="pct"/>
          </w:tcPr>
          <w:p w14:paraId="452CA056" w14:textId="77777777" w:rsidR="003B5C40" w:rsidRPr="00897EE3" w:rsidRDefault="003B5C40" w:rsidP="00793586">
            <w:pPr>
              <w:rPr>
                <w:bCs/>
                <w:sz w:val="18"/>
                <w:szCs w:val="18"/>
              </w:rPr>
            </w:pPr>
            <w:r w:rsidRPr="00897EE3">
              <w:rPr>
                <w:bCs/>
                <w:sz w:val="18"/>
                <w:szCs w:val="18"/>
              </w:rPr>
              <w:t>EVS</w:t>
            </w:r>
          </w:p>
        </w:tc>
        <w:tc>
          <w:tcPr>
            <w:tcW w:w="1014" w:type="pct"/>
          </w:tcPr>
          <w:p w14:paraId="5C0FE7F2"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69420D8C" w14:textId="77777777" w:rsidR="003B5C40" w:rsidRPr="00897EE3" w:rsidRDefault="003B5C40" w:rsidP="00793586">
            <w:pPr>
              <w:jc w:val="center"/>
              <w:rPr>
                <w:bCs/>
                <w:sz w:val="18"/>
                <w:szCs w:val="18"/>
              </w:rPr>
            </w:pPr>
            <w:r w:rsidRPr="00897EE3">
              <w:rPr>
                <w:bCs/>
                <w:sz w:val="18"/>
                <w:szCs w:val="18"/>
              </w:rPr>
              <w:t>Off</w:t>
            </w:r>
          </w:p>
        </w:tc>
        <w:tc>
          <w:tcPr>
            <w:tcW w:w="693" w:type="pct"/>
          </w:tcPr>
          <w:p w14:paraId="260E9D83" w14:textId="77777777" w:rsidR="003B5C40" w:rsidRPr="00897EE3" w:rsidRDefault="003B5C40" w:rsidP="00793586">
            <w:pPr>
              <w:jc w:val="center"/>
              <w:rPr>
                <w:bCs/>
                <w:sz w:val="18"/>
                <w:szCs w:val="18"/>
              </w:rPr>
            </w:pPr>
            <w:r w:rsidRPr="00897EE3">
              <w:rPr>
                <w:bCs/>
                <w:sz w:val="18"/>
                <w:szCs w:val="18"/>
              </w:rPr>
              <w:t>0</w:t>
            </w:r>
          </w:p>
        </w:tc>
        <w:tc>
          <w:tcPr>
            <w:tcW w:w="1053" w:type="pct"/>
          </w:tcPr>
          <w:p w14:paraId="19BD626A"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1753C5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532D2B" w14:textId="77777777" w:rsidTr="00793586">
        <w:tc>
          <w:tcPr>
            <w:tcW w:w="521" w:type="pct"/>
            <w:vAlign w:val="center"/>
          </w:tcPr>
          <w:p w14:paraId="5BAA85B1" w14:textId="77777777" w:rsidR="003B5C40" w:rsidRPr="00897EE3" w:rsidRDefault="003B5C40" w:rsidP="00793586">
            <w:pPr>
              <w:rPr>
                <w:rFonts w:cs="Arial"/>
                <w:b/>
                <w:sz w:val="18"/>
                <w:szCs w:val="18"/>
              </w:rPr>
            </w:pPr>
            <w:r w:rsidRPr="00897EE3">
              <w:rPr>
                <w:rFonts w:cs="Arial"/>
                <w:b/>
                <w:sz w:val="18"/>
                <w:szCs w:val="18"/>
              </w:rPr>
              <w:t>C13</w:t>
            </w:r>
          </w:p>
        </w:tc>
        <w:tc>
          <w:tcPr>
            <w:tcW w:w="811" w:type="pct"/>
          </w:tcPr>
          <w:p w14:paraId="37D7BCFB" w14:textId="77777777" w:rsidR="003B5C40" w:rsidRPr="00897EE3" w:rsidRDefault="003B5C40" w:rsidP="00793586">
            <w:pPr>
              <w:rPr>
                <w:bCs/>
                <w:sz w:val="18"/>
                <w:szCs w:val="18"/>
              </w:rPr>
            </w:pPr>
            <w:r w:rsidRPr="00897EE3">
              <w:rPr>
                <w:bCs/>
                <w:sz w:val="18"/>
                <w:szCs w:val="18"/>
              </w:rPr>
              <w:t>EVS</w:t>
            </w:r>
          </w:p>
        </w:tc>
        <w:tc>
          <w:tcPr>
            <w:tcW w:w="1014" w:type="pct"/>
          </w:tcPr>
          <w:p w14:paraId="6A79AF50"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594790DD" w14:textId="77777777" w:rsidR="003B5C40" w:rsidRPr="00897EE3" w:rsidRDefault="003B5C40" w:rsidP="00793586">
            <w:pPr>
              <w:jc w:val="center"/>
              <w:rPr>
                <w:bCs/>
                <w:sz w:val="18"/>
                <w:szCs w:val="18"/>
              </w:rPr>
            </w:pPr>
            <w:r w:rsidRPr="00897EE3">
              <w:rPr>
                <w:bCs/>
                <w:sz w:val="18"/>
                <w:szCs w:val="18"/>
              </w:rPr>
              <w:t>Off</w:t>
            </w:r>
          </w:p>
        </w:tc>
        <w:tc>
          <w:tcPr>
            <w:tcW w:w="693" w:type="pct"/>
          </w:tcPr>
          <w:p w14:paraId="298D5158" w14:textId="77777777" w:rsidR="003B5C40" w:rsidRPr="00897EE3" w:rsidRDefault="003B5C40" w:rsidP="00793586">
            <w:pPr>
              <w:jc w:val="center"/>
              <w:rPr>
                <w:bCs/>
                <w:sz w:val="18"/>
                <w:szCs w:val="18"/>
              </w:rPr>
            </w:pPr>
            <w:r w:rsidRPr="00897EE3">
              <w:rPr>
                <w:bCs/>
                <w:sz w:val="18"/>
                <w:szCs w:val="18"/>
              </w:rPr>
              <w:t>0</w:t>
            </w:r>
          </w:p>
        </w:tc>
        <w:tc>
          <w:tcPr>
            <w:tcW w:w="1053" w:type="pct"/>
          </w:tcPr>
          <w:p w14:paraId="2D76556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FB6AE8D"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D7651DF" w14:textId="77777777" w:rsidTr="00793586">
        <w:tc>
          <w:tcPr>
            <w:tcW w:w="521" w:type="pct"/>
            <w:vAlign w:val="center"/>
          </w:tcPr>
          <w:p w14:paraId="27F88B36" w14:textId="77777777" w:rsidR="003B5C40" w:rsidRPr="00897EE3" w:rsidRDefault="003B5C40" w:rsidP="00793586">
            <w:pPr>
              <w:rPr>
                <w:rFonts w:cs="Arial"/>
                <w:b/>
                <w:sz w:val="18"/>
                <w:szCs w:val="18"/>
              </w:rPr>
            </w:pPr>
            <w:r w:rsidRPr="00897EE3">
              <w:rPr>
                <w:rFonts w:cs="Arial"/>
                <w:b/>
                <w:sz w:val="18"/>
                <w:szCs w:val="18"/>
              </w:rPr>
              <w:t>C14</w:t>
            </w:r>
          </w:p>
        </w:tc>
        <w:tc>
          <w:tcPr>
            <w:tcW w:w="811" w:type="pct"/>
          </w:tcPr>
          <w:p w14:paraId="05016020" w14:textId="77777777" w:rsidR="003B5C40" w:rsidRPr="00897EE3" w:rsidRDefault="003B5C40" w:rsidP="00793586">
            <w:pPr>
              <w:rPr>
                <w:bCs/>
                <w:sz w:val="18"/>
                <w:szCs w:val="18"/>
              </w:rPr>
            </w:pPr>
            <w:r w:rsidRPr="00897EE3">
              <w:rPr>
                <w:bCs/>
                <w:sz w:val="18"/>
                <w:szCs w:val="18"/>
              </w:rPr>
              <w:t>EVS</w:t>
            </w:r>
          </w:p>
        </w:tc>
        <w:tc>
          <w:tcPr>
            <w:tcW w:w="1014" w:type="pct"/>
          </w:tcPr>
          <w:p w14:paraId="20D1665F"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C510D93" w14:textId="77777777" w:rsidR="003B5C40" w:rsidRPr="00897EE3" w:rsidRDefault="003B5C40" w:rsidP="00793586">
            <w:pPr>
              <w:jc w:val="center"/>
              <w:rPr>
                <w:bCs/>
                <w:sz w:val="18"/>
                <w:szCs w:val="18"/>
              </w:rPr>
            </w:pPr>
            <w:r w:rsidRPr="00897EE3">
              <w:rPr>
                <w:bCs/>
                <w:sz w:val="18"/>
                <w:szCs w:val="18"/>
              </w:rPr>
              <w:t>Off</w:t>
            </w:r>
          </w:p>
        </w:tc>
        <w:tc>
          <w:tcPr>
            <w:tcW w:w="693" w:type="pct"/>
          </w:tcPr>
          <w:p w14:paraId="6C8289AE" w14:textId="77777777" w:rsidR="003B5C40" w:rsidRPr="00897EE3" w:rsidRDefault="003B5C40" w:rsidP="00793586">
            <w:pPr>
              <w:jc w:val="center"/>
              <w:rPr>
                <w:bCs/>
                <w:sz w:val="18"/>
                <w:szCs w:val="18"/>
              </w:rPr>
            </w:pPr>
            <w:r w:rsidRPr="00897EE3">
              <w:rPr>
                <w:bCs/>
                <w:sz w:val="18"/>
                <w:szCs w:val="18"/>
              </w:rPr>
              <w:t>0</w:t>
            </w:r>
          </w:p>
        </w:tc>
        <w:tc>
          <w:tcPr>
            <w:tcW w:w="1053" w:type="pct"/>
          </w:tcPr>
          <w:p w14:paraId="66E8CAC6"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0BB803CC"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1DB31AC" w14:textId="77777777" w:rsidTr="00793586">
        <w:tc>
          <w:tcPr>
            <w:tcW w:w="521" w:type="pct"/>
            <w:vAlign w:val="center"/>
          </w:tcPr>
          <w:p w14:paraId="2F2FAAA9" w14:textId="77777777" w:rsidR="003B5C40" w:rsidRPr="00897EE3" w:rsidRDefault="003B5C40" w:rsidP="00793586">
            <w:pPr>
              <w:rPr>
                <w:rFonts w:cs="Arial"/>
                <w:b/>
                <w:sz w:val="18"/>
                <w:szCs w:val="18"/>
              </w:rPr>
            </w:pPr>
            <w:r w:rsidRPr="00897EE3">
              <w:rPr>
                <w:rFonts w:cs="Arial"/>
                <w:b/>
                <w:sz w:val="18"/>
                <w:szCs w:val="18"/>
              </w:rPr>
              <w:t>C15</w:t>
            </w:r>
          </w:p>
        </w:tc>
        <w:tc>
          <w:tcPr>
            <w:tcW w:w="811" w:type="pct"/>
          </w:tcPr>
          <w:p w14:paraId="52B2D648" w14:textId="77777777" w:rsidR="003B5C40" w:rsidRPr="00897EE3" w:rsidRDefault="003B5C40" w:rsidP="00793586">
            <w:pPr>
              <w:rPr>
                <w:bCs/>
                <w:sz w:val="18"/>
                <w:szCs w:val="18"/>
              </w:rPr>
            </w:pPr>
            <w:r w:rsidRPr="00897EE3">
              <w:rPr>
                <w:bCs/>
                <w:sz w:val="18"/>
                <w:szCs w:val="18"/>
              </w:rPr>
              <w:t>EVS</w:t>
            </w:r>
          </w:p>
        </w:tc>
        <w:tc>
          <w:tcPr>
            <w:tcW w:w="1014" w:type="pct"/>
          </w:tcPr>
          <w:p w14:paraId="31D36D89" w14:textId="77777777" w:rsidR="003B5C40" w:rsidRPr="00897EE3" w:rsidRDefault="003B5C40" w:rsidP="00793586">
            <w:pPr>
              <w:jc w:val="center"/>
              <w:rPr>
                <w:bCs/>
                <w:sz w:val="18"/>
                <w:szCs w:val="18"/>
              </w:rPr>
            </w:pPr>
            <w:r w:rsidRPr="00897EE3">
              <w:rPr>
                <w:bCs/>
                <w:sz w:val="18"/>
                <w:szCs w:val="18"/>
              </w:rPr>
              <w:t>2 x 32</w:t>
            </w:r>
          </w:p>
        </w:tc>
        <w:tc>
          <w:tcPr>
            <w:tcW w:w="434" w:type="pct"/>
          </w:tcPr>
          <w:p w14:paraId="171DF165" w14:textId="77777777" w:rsidR="003B5C40" w:rsidRPr="00897EE3" w:rsidRDefault="003B5C40" w:rsidP="00793586">
            <w:pPr>
              <w:jc w:val="center"/>
              <w:rPr>
                <w:bCs/>
                <w:sz w:val="18"/>
                <w:szCs w:val="18"/>
              </w:rPr>
            </w:pPr>
            <w:r w:rsidRPr="00897EE3">
              <w:rPr>
                <w:bCs/>
                <w:sz w:val="18"/>
                <w:szCs w:val="18"/>
              </w:rPr>
              <w:t>Off</w:t>
            </w:r>
          </w:p>
        </w:tc>
        <w:tc>
          <w:tcPr>
            <w:tcW w:w="693" w:type="pct"/>
          </w:tcPr>
          <w:p w14:paraId="72C2743F" w14:textId="77777777" w:rsidR="003B5C40" w:rsidRPr="00897EE3" w:rsidRDefault="003B5C40" w:rsidP="00793586">
            <w:pPr>
              <w:jc w:val="center"/>
              <w:rPr>
                <w:bCs/>
                <w:sz w:val="18"/>
                <w:szCs w:val="18"/>
              </w:rPr>
            </w:pPr>
            <w:r w:rsidRPr="00897EE3">
              <w:rPr>
                <w:bCs/>
                <w:sz w:val="18"/>
                <w:szCs w:val="18"/>
              </w:rPr>
              <w:t>0</w:t>
            </w:r>
          </w:p>
        </w:tc>
        <w:tc>
          <w:tcPr>
            <w:tcW w:w="1053" w:type="pct"/>
          </w:tcPr>
          <w:p w14:paraId="28F29CCF"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7E7677B4"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7F815E8" w14:textId="77777777" w:rsidTr="00793586">
        <w:tc>
          <w:tcPr>
            <w:tcW w:w="521" w:type="pct"/>
            <w:vAlign w:val="center"/>
          </w:tcPr>
          <w:p w14:paraId="710D61EE" w14:textId="77777777" w:rsidR="003B5C40" w:rsidRPr="00897EE3" w:rsidRDefault="003B5C40" w:rsidP="00793586">
            <w:pPr>
              <w:rPr>
                <w:rFonts w:cs="Arial"/>
                <w:b/>
                <w:sz w:val="18"/>
                <w:szCs w:val="18"/>
              </w:rPr>
            </w:pPr>
            <w:r w:rsidRPr="00897EE3">
              <w:rPr>
                <w:rFonts w:cs="Arial"/>
                <w:b/>
                <w:sz w:val="18"/>
                <w:szCs w:val="18"/>
              </w:rPr>
              <w:t>C16</w:t>
            </w:r>
          </w:p>
        </w:tc>
        <w:tc>
          <w:tcPr>
            <w:tcW w:w="811" w:type="pct"/>
          </w:tcPr>
          <w:p w14:paraId="2972EE7C" w14:textId="77777777" w:rsidR="003B5C40" w:rsidRPr="00897EE3" w:rsidRDefault="003B5C40" w:rsidP="00793586">
            <w:pPr>
              <w:rPr>
                <w:bCs/>
                <w:sz w:val="18"/>
                <w:szCs w:val="18"/>
              </w:rPr>
            </w:pPr>
            <w:r w:rsidRPr="00897EE3">
              <w:rPr>
                <w:bCs/>
                <w:sz w:val="18"/>
                <w:szCs w:val="18"/>
              </w:rPr>
              <w:t>EVS</w:t>
            </w:r>
          </w:p>
        </w:tc>
        <w:tc>
          <w:tcPr>
            <w:tcW w:w="1014" w:type="pct"/>
          </w:tcPr>
          <w:p w14:paraId="3933CAA9"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12F29767" w14:textId="77777777" w:rsidR="003B5C40" w:rsidRPr="00897EE3" w:rsidRDefault="003B5C40" w:rsidP="00793586">
            <w:pPr>
              <w:jc w:val="center"/>
              <w:rPr>
                <w:bCs/>
                <w:sz w:val="18"/>
                <w:szCs w:val="18"/>
              </w:rPr>
            </w:pPr>
            <w:r w:rsidRPr="00897EE3">
              <w:rPr>
                <w:bCs/>
                <w:sz w:val="18"/>
                <w:szCs w:val="18"/>
              </w:rPr>
              <w:t>Off</w:t>
            </w:r>
          </w:p>
        </w:tc>
        <w:tc>
          <w:tcPr>
            <w:tcW w:w="693" w:type="pct"/>
          </w:tcPr>
          <w:p w14:paraId="7FA7145E" w14:textId="77777777" w:rsidR="003B5C40" w:rsidRPr="00897EE3" w:rsidRDefault="003B5C40" w:rsidP="00793586">
            <w:pPr>
              <w:jc w:val="center"/>
              <w:rPr>
                <w:bCs/>
                <w:sz w:val="18"/>
                <w:szCs w:val="18"/>
              </w:rPr>
            </w:pPr>
            <w:r w:rsidRPr="00897EE3">
              <w:rPr>
                <w:bCs/>
                <w:sz w:val="18"/>
                <w:szCs w:val="18"/>
              </w:rPr>
              <w:t>5</w:t>
            </w:r>
          </w:p>
        </w:tc>
        <w:tc>
          <w:tcPr>
            <w:tcW w:w="1053" w:type="pct"/>
          </w:tcPr>
          <w:p w14:paraId="47C56511"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AC30DD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BDE985" w14:textId="77777777" w:rsidTr="00793586">
        <w:tc>
          <w:tcPr>
            <w:tcW w:w="521" w:type="pct"/>
            <w:vAlign w:val="center"/>
          </w:tcPr>
          <w:p w14:paraId="736D1C5A" w14:textId="77777777" w:rsidR="003B5C40" w:rsidRPr="00897EE3" w:rsidRDefault="003B5C40" w:rsidP="00793586">
            <w:pPr>
              <w:rPr>
                <w:rFonts w:cs="Arial"/>
                <w:b/>
                <w:sz w:val="18"/>
                <w:szCs w:val="18"/>
              </w:rPr>
            </w:pPr>
            <w:r w:rsidRPr="00897EE3">
              <w:rPr>
                <w:rFonts w:cs="Arial"/>
                <w:b/>
                <w:sz w:val="18"/>
                <w:szCs w:val="18"/>
              </w:rPr>
              <w:t>C17</w:t>
            </w:r>
          </w:p>
        </w:tc>
        <w:tc>
          <w:tcPr>
            <w:tcW w:w="811" w:type="pct"/>
          </w:tcPr>
          <w:p w14:paraId="3BE595F1" w14:textId="77777777" w:rsidR="003B5C40" w:rsidRPr="00897EE3" w:rsidRDefault="003B5C40" w:rsidP="00793586">
            <w:pPr>
              <w:rPr>
                <w:bCs/>
                <w:sz w:val="18"/>
                <w:szCs w:val="18"/>
              </w:rPr>
            </w:pPr>
            <w:r w:rsidRPr="00897EE3">
              <w:rPr>
                <w:bCs/>
                <w:sz w:val="18"/>
                <w:szCs w:val="18"/>
              </w:rPr>
              <w:t>EVS</w:t>
            </w:r>
          </w:p>
        </w:tc>
        <w:tc>
          <w:tcPr>
            <w:tcW w:w="1014" w:type="pct"/>
          </w:tcPr>
          <w:p w14:paraId="71B611F1"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70DB511F" w14:textId="77777777" w:rsidR="003B5C40" w:rsidRPr="00897EE3" w:rsidRDefault="003B5C40" w:rsidP="00793586">
            <w:pPr>
              <w:jc w:val="center"/>
              <w:rPr>
                <w:bCs/>
                <w:sz w:val="18"/>
                <w:szCs w:val="18"/>
              </w:rPr>
            </w:pPr>
            <w:r w:rsidRPr="00897EE3">
              <w:rPr>
                <w:bCs/>
                <w:sz w:val="18"/>
                <w:szCs w:val="18"/>
              </w:rPr>
              <w:t>Off</w:t>
            </w:r>
          </w:p>
        </w:tc>
        <w:tc>
          <w:tcPr>
            <w:tcW w:w="693" w:type="pct"/>
          </w:tcPr>
          <w:p w14:paraId="28C3F4CB" w14:textId="77777777" w:rsidR="003B5C40" w:rsidRPr="00897EE3" w:rsidRDefault="003B5C40" w:rsidP="00793586">
            <w:pPr>
              <w:jc w:val="center"/>
              <w:rPr>
                <w:bCs/>
                <w:sz w:val="18"/>
                <w:szCs w:val="18"/>
              </w:rPr>
            </w:pPr>
            <w:r w:rsidRPr="00897EE3">
              <w:rPr>
                <w:bCs/>
                <w:sz w:val="18"/>
                <w:szCs w:val="18"/>
              </w:rPr>
              <w:t>5</w:t>
            </w:r>
          </w:p>
        </w:tc>
        <w:tc>
          <w:tcPr>
            <w:tcW w:w="1053" w:type="pct"/>
          </w:tcPr>
          <w:p w14:paraId="0092E432"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E48FA7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AE02B0" w14:textId="77777777" w:rsidTr="00793586">
        <w:tc>
          <w:tcPr>
            <w:tcW w:w="521" w:type="pct"/>
            <w:vAlign w:val="center"/>
          </w:tcPr>
          <w:p w14:paraId="40B4786F" w14:textId="77777777" w:rsidR="003B5C40" w:rsidRPr="00897EE3" w:rsidRDefault="003B5C40" w:rsidP="00793586">
            <w:pPr>
              <w:rPr>
                <w:rFonts w:cs="Arial"/>
                <w:b/>
                <w:sz w:val="18"/>
                <w:szCs w:val="18"/>
              </w:rPr>
            </w:pPr>
            <w:r w:rsidRPr="00897EE3">
              <w:rPr>
                <w:rFonts w:cs="Arial"/>
                <w:b/>
                <w:sz w:val="18"/>
                <w:szCs w:val="18"/>
              </w:rPr>
              <w:t>C18</w:t>
            </w:r>
          </w:p>
        </w:tc>
        <w:tc>
          <w:tcPr>
            <w:tcW w:w="811" w:type="pct"/>
          </w:tcPr>
          <w:p w14:paraId="667D05C6" w14:textId="77777777" w:rsidR="003B5C40" w:rsidRPr="00897EE3" w:rsidRDefault="003B5C40" w:rsidP="00793586">
            <w:pPr>
              <w:rPr>
                <w:bCs/>
                <w:sz w:val="18"/>
                <w:szCs w:val="18"/>
              </w:rPr>
            </w:pPr>
            <w:r w:rsidRPr="00897EE3">
              <w:rPr>
                <w:bCs/>
                <w:sz w:val="18"/>
                <w:szCs w:val="18"/>
              </w:rPr>
              <w:t>EVS</w:t>
            </w:r>
          </w:p>
        </w:tc>
        <w:tc>
          <w:tcPr>
            <w:tcW w:w="1014" w:type="pct"/>
          </w:tcPr>
          <w:p w14:paraId="655379C2"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4E72F8D8" w14:textId="77777777" w:rsidR="003B5C40" w:rsidRPr="00897EE3" w:rsidRDefault="003B5C40" w:rsidP="00793586">
            <w:pPr>
              <w:jc w:val="center"/>
              <w:rPr>
                <w:bCs/>
                <w:sz w:val="18"/>
                <w:szCs w:val="18"/>
              </w:rPr>
            </w:pPr>
            <w:r w:rsidRPr="00897EE3">
              <w:rPr>
                <w:bCs/>
                <w:sz w:val="18"/>
                <w:szCs w:val="18"/>
              </w:rPr>
              <w:t>Off</w:t>
            </w:r>
          </w:p>
        </w:tc>
        <w:tc>
          <w:tcPr>
            <w:tcW w:w="693" w:type="pct"/>
          </w:tcPr>
          <w:p w14:paraId="2BC1497E" w14:textId="77777777" w:rsidR="003B5C40" w:rsidRPr="00897EE3" w:rsidRDefault="003B5C40" w:rsidP="00793586">
            <w:pPr>
              <w:jc w:val="center"/>
              <w:rPr>
                <w:bCs/>
                <w:sz w:val="18"/>
                <w:szCs w:val="18"/>
              </w:rPr>
            </w:pPr>
            <w:r w:rsidRPr="00897EE3">
              <w:rPr>
                <w:bCs/>
                <w:sz w:val="18"/>
                <w:szCs w:val="18"/>
              </w:rPr>
              <w:t>5</w:t>
            </w:r>
          </w:p>
        </w:tc>
        <w:tc>
          <w:tcPr>
            <w:tcW w:w="1053" w:type="pct"/>
          </w:tcPr>
          <w:p w14:paraId="312D242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BD049D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67D40419" w14:textId="77777777" w:rsidTr="00793586">
        <w:tc>
          <w:tcPr>
            <w:tcW w:w="521" w:type="pct"/>
            <w:vAlign w:val="center"/>
          </w:tcPr>
          <w:p w14:paraId="5EAA199D" w14:textId="77777777" w:rsidR="003B5C40" w:rsidRPr="00897EE3" w:rsidRDefault="003B5C40" w:rsidP="00793586">
            <w:pPr>
              <w:rPr>
                <w:rFonts w:cs="Arial"/>
                <w:b/>
                <w:sz w:val="18"/>
                <w:szCs w:val="18"/>
              </w:rPr>
            </w:pPr>
            <w:r w:rsidRPr="00897EE3">
              <w:rPr>
                <w:rFonts w:cs="Arial"/>
                <w:b/>
                <w:sz w:val="18"/>
                <w:szCs w:val="18"/>
              </w:rPr>
              <w:t>C19</w:t>
            </w:r>
          </w:p>
        </w:tc>
        <w:tc>
          <w:tcPr>
            <w:tcW w:w="811" w:type="pct"/>
          </w:tcPr>
          <w:p w14:paraId="3EA589A8" w14:textId="77777777" w:rsidR="003B5C40" w:rsidRPr="00897EE3" w:rsidRDefault="003B5C40" w:rsidP="00793586">
            <w:pPr>
              <w:rPr>
                <w:bCs/>
                <w:sz w:val="18"/>
                <w:szCs w:val="18"/>
              </w:rPr>
            </w:pPr>
            <w:r w:rsidRPr="00897EE3">
              <w:rPr>
                <w:bCs/>
                <w:sz w:val="18"/>
                <w:szCs w:val="18"/>
              </w:rPr>
              <w:t>EVS</w:t>
            </w:r>
          </w:p>
        </w:tc>
        <w:tc>
          <w:tcPr>
            <w:tcW w:w="1014" w:type="pct"/>
          </w:tcPr>
          <w:p w14:paraId="6F9EC1E7"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3881ACE2" w14:textId="77777777" w:rsidR="003B5C40" w:rsidRPr="00897EE3" w:rsidRDefault="003B5C40" w:rsidP="00793586">
            <w:pPr>
              <w:jc w:val="center"/>
              <w:rPr>
                <w:bCs/>
                <w:sz w:val="18"/>
                <w:szCs w:val="18"/>
              </w:rPr>
            </w:pPr>
            <w:r w:rsidRPr="00897EE3">
              <w:rPr>
                <w:bCs/>
                <w:sz w:val="18"/>
                <w:szCs w:val="18"/>
              </w:rPr>
              <w:t>Off</w:t>
            </w:r>
          </w:p>
        </w:tc>
        <w:tc>
          <w:tcPr>
            <w:tcW w:w="693" w:type="pct"/>
          </w:tcPr>
          <w:p w14:paraId="61D23E94" w14:textId="77777777" w:rsidR="003B5C40" w:rsidRPr="00897EE3" w:rsidRDefault="003B5C40" w:rsidP="00793586">
            <w:pPr>
              <w:jc w:val="center"/>
              <w:rPr>
                <w:bCs/>
                <w:sz w:val="18"/>
                <w:szCs w:val="18"/>
              </w:rPr>
            </w:pPr>
            <w:r w:rsidRPr="00897EE3">
              <w:rPr>
                <w:bCs/>
                <w:sz w:val="18"/>
                <w:szCs w:val="18"/>
              </w:rPr>
              <w:t>5</w:t>
            </w:r>
          </w:p>
        </w:tc>
        <w:tc>
          <w:tcPr>
            <w:tcW w:w="1053" w:type="pct"/>
          </w:tcPr>
          <w:p w14:paraId="59B7A3DB" w14:textId="77777777" w:rsidR="003B5C40" w:rsidRPr="00897EE3" w:rsidRDefault="003B5C40" w:rsidP="00793586">
            <w:pPr>
              <w:jc w:val="center"/>
              <w:rPr>
                <w:bCs/>
                <w:sz w:val="18"/>
                <w:szCs w:val="18"/>
              </w:rPr>
            </w:pPr>
            <w:r w:rsidRPr="00897EE3">
              <w:rPr>
                <w:bCs/>
                <w:sz w:val="18"/>
                <w:szCs w:val="18"/>
              </w:rPr>
              <w:t>-</w:t>
            </w:r>
          </w:p>
        </w:tc>
        <w:tc>
          <w:tcPr>
            <w:tcW w:w="474" w:type="pct"/>
          </w:tcPr>
          <w:p w14:paraId="7515FE91" w14:textId="77777777" w:rsidR="003B5C40" w:rsidRPr="00897EE3" w:rsidRDefault="003B5C40" w:rsidP="00793586">
            <w:pPr>
              <w:jc w:val="center"/>
              <w:rPr>
                <w:bCs/>
                <w:sz w:val="18"/>
                <w:szCs w:val="18"/>
              </w:rPr>
            </w:pPr>
            <w:r w:rsidRPr="00897EE3">
              <w:rPr>
                <w:bCs/>
                <w:sz w:val="18"/>
                <w:szCs w:val="18"/>
              </w:rPr>
              <w:t>-</w:t>
            </w:r>
          </w:p>
        </w:tc>
      </w:tr>
      <w:tr w:rsidR="003B5C40" w:rsidRPr="007E18C1" w14:paraId="46919A9B" w14:textId="77777777" w:rsidTr="00793586">
        <w:tc>
          <w:tcPr>
            <w:tcW w:w="521" w:type="pct"/>
            <w:vAlign w:val="center"/>
          </w:tcPr>
          <w:p w14:paraId="4BAE23D9" w14:textId="77777777" w:rsidR="003B5C40" w:rsidRPr="00897EE3" w:rsidRDefault="003B5C40" w:rsidP="00793586">
            <w:pPr>
              <w:rPr>
                <w:rFonts w:cs="Arial"/>
                <w:b/>
                <w:sz w:val="18"/>
                <w:szCs w:val="18"/>
              </w:rPr>
            </w:pPr>
            <w:r w:rsidRPr="00897EE3">
              <w:rPr>
                <w:rFonts w:cs="Arial"/>
                <w:b/>
                <w:sz w:val="18"/>
                <w:szCs w:val="18"/>
              </w:rPr>
              <w:t>C20</w:t>
            </w:r>
          </w:p>
        </w:tc>
        <w:tc>
          <w:tcPr>
            <w:tcW w:w="811" w:type="pct"/>
          </w:tcPr>
          <w:p w14:paraId="72A223D4" w14:textId="77777777" w:rsidR="003B5C40" w:rsidRPr="00897EE3" w:rsidRDefault="003B5C40" w:rsidP="00793586">
            <w:pPr>
              <w:rPr>
                <w:bCs/>
                <w:sz w:val="18"/>
                <w:szCs w:val="18"/>
              </w:rPr>
            </w:pPr>
            <w:r w:rsidRPr="00897EE3">
              <w:rPr>
                <w:bCs/>
                <w:sz w:val="18"/>
                <w:szCs w:val="18"/>
              </w:rPr>
              <w:t>EVS</w:t>
            </w:r>
          </w:p>
        </w:tc>
        <w:tc>
          <w:tcPr>
            <w:tcW w:w="1014" w:type="pct"/>
          </w:tcPr>
          <w:p w14:paraId="514580B7"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7267BA54" w14:textId="77777777" w:rsidR="003B5C40" w:rsidRPr="00897EE3" w:rsidRDefault="003B5C40" w:rsidP="00793586">
            <w:pPr>
              <w:jc w:val="center"/>
              <w:rPr>
                <w:bCs/>
                <w:sz w:val="18"/>
                <w:szCs w:val="18"/>
              </w:rPr>
            </w:pPr>
            <w:r w:rsidRPr="00897EE3">
              <w:rPr>
                <w:bCs/>
                <w:sz w:val="18"/>
                <w:szCs w:val="18"/>
              </w:rPr>
              <w:t>On</w:t>
            </w:r>
          </w:p>
        </w:tc>
        <w:tc>
          <w:tcPr>
            <w:tcW w:w="693" w:type="pct"/>
          </w:tcPr>
          <w:p w14:paraId="10641E28" w14:textId="77777777" w:rsidR="003B5C40" w:rsidRPr="00897EE3" w:rsidRDefault="003B5C40" w:rsidP="00793586">
            <w:pPr>
              <w:jc w:val="center"/>
              <w:rPr>
                <w:bCs/>
                <w:sz w:val="18"/>
                <w:szCs w:val="18"/>
              </w:rPr>
            </w:pPr>
            <w:r w:rsidRPr="00897EE3">
              <w:rPr>
                <w:bCs/>
                <w:sz w:val="18"/>
                <w:szCs w:val="18"/>
              </w:rPr>
              <w:t>0</w:t>
            </w:r>
          </w:p>
        </w:tc>
        <w:tc>
          <w:tcPr>
            <w:tcW w:w="1053" w:type="pct"/>
          </w:tcPr>
          <w:p w14:paraId="6BE59EC0"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63080AC2"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455D437" w14:textId="77777777" w:rsidTr="00793586">
        <w:tc>
          <w:tcPr>
            <w:tcW w:w="521" w:type="pct"/>
            <w:vAlign w:val="center"/>
          </w:tcPr>
          <w:p w14:paraId="5AE4F5E3" w14:textId="77777777" w:rsidR="003B5C40" w:rsidRPr="00897EE3" w:rsidRDefault="003B5C40" w:rsidP="00793586">
            <w:pPr>
              <w:rPr>
                <w:rFonts w:cs="Arial"/>
                <w:b/>
                <w:sz w:val="18"/>
                <w:szCs w:val="18"/>
              </w:rPr>
            </w:pPr>
            <w:r w:rsidRPr="00897EE3">
              <w:rPr>
                <w:rFonts w:cs="Arial"/>
                <w:b/>
                <w:sz w:val="18"/>
                <w:szCs w:val="18"/>
              </w:rPr>
              <w:t>C21</w:t>
            </w:r>
          </w:p>
        </w:tc>
        <w:tc>
          <w:tcPr>
            <w:tcW w:w="811" w:type="pct"/>
          </w:tcPr>
          <w:p w14:paraId="1CB9ED8B" w14:textId="77777777" w:rsidR="003B5C40" w:rsidRPr="00897EE3" w:rsidRDefault="003B5C40" w:rsidP="00793586">
            <w:pPr>
              <w:rPr>
                <w:bCs/>
                <w:sz w:val="18"/>
                <w:szCs w:val="18"/>
              </w:rPr>
            </w:pPr>
            <w:r w:rsidRPr="00897EE3">
              <w:rPr>
                <w:bCs/>
                <w:sz w:val="18"/>
                <w:szCs w:val="18"/>
              </w:rPr>
              <w:t>EVS</w:t>
            </w:r>
          </w:p>
        </w:tc>
        <w:tc>
          <w:tcPr>
            <w:tcW w:w="1014" w:type="pct"/>
          </w:tcPr>
          <w:p w14:paraId="23DAAC70"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17160E58" w14:textId="77777777" w:rsidR="003B5C40" w:rsidRPr="00897EE3" w:rsidRDefault="003B5C40" w:rsidP="00793586">
            <w:pPr>
              <w:jc w:val="center"/>
              <w:rPr>
                <w:bCs/>
                <w:sz w:val="18"/>
                <w:szCs w:val="18"/>
              </w:rPr>
            </w:pPr>
            <w:r w:rsidRPr="00897EE3">
              <w:rPr>
                <w:bCs/>
                <w:sz w:val="18"/>
                <w:szCs w:val="18"/>
              </w:rPr>
              <w:t>On</w:t>
            </w:r>
          </w:p>
        </w:tc>
        <w:tc>
          <w:tcPr>
            <w:tcW w:w="693" w:type="pct"/>
          </w:tcPr>
          <w:p w14:paraId="44310EA6" w14:textId="77777777" w:rsidR="003B5C40" w:rsidRPr="00897EE3" w:rsidRDefault="003B5C40" w:rsidP="00793586">
            <w:pPr>
              <w:jc w:val="center"/>
              <w:rPr>
                <w:bCs/>
                <w:sz w:val="18"/>
                <w:szCs w:val="18"/>
              </w:rPr>
            </w:pPr>
            <w:r w:rsidRPr="00897EE3">
              <w:rPr>
                <w:bCs/>
                <w:sz w:val="18"/>
                <w:szCs w:val="18"/>
              </w:rPr>
              <w:t>0</w:t>
            </w:r>
          </w:p>
        </w:tc>
        <w:tc>
          <w:tcPr>
            <w:tcW w:w="1053" w:type="pct"/>
          </w:tcPr>
          <w:p w14:paraId="290BD77D"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656A070"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42B5F5E4" w14:textId="77777777" w:rsidTr="00793586">
        <w:tc>
          <w:tcPr>
            <w:tcW w:w="521" w:type="pct"/>
            <w:vAlign w:val="center"/>
          </w:tcPr>
          <w:p w14:paraId="6BBAE831" w14:textId="77777777" w:rsidR="003B5C40" w:rsidRPr="00897EE3" w:rsidRDefault="003B5C40" w:rsidP="00793586">
            <w:pPr>
              <w:rPr>
                <w:rFonts w:cs="Arial"/>
                <w:b/>
                <w:sz w:val="18"/>
                <w:szCs w:val="18"/>
              </w:rPr>
            </w:pPr>
            <w:r w:rsidRPr="00897EE3">
              <w:rPr>
                <w:rFonts w:cs="Arial"/>
                <w:b/>
                <w:sz w:val="18"/>
                <w:szCs w:val="18"/>
              </w:rPr>
              <w:t>C22</w:t>
            </w:r>
          </w:p>
        </w:tc>
        <w:tc>
          <w:tcPr>
            <w:tcW w:w="811" w:type="pct"/>
          </w:tcPr>
          <w:p w14:paraId="7C6A9210" w14:textId="77777777" w:rsidR="003B5C40" w:rsidRPr="00897EE3" w:rsidRDefault="003B5C40" w:rsidP="00793586">
            <w:pPr>
              <w:rPr>
                <w:bCs/>
                <w:sz w:val="18"/>
                <w:szCs w:val="18"/>
              </w:rPr>
            </w:pPr>
            <w:r w:rsidRPr="00897EE3">
              <w:rPr>
                <w:bCs/>
                <w:sz w:val="18"/>
                <w:szCs w:val="18"/>
              </w:rPr>
              <w:t>EVS</w:t>
            </w:r>
          </w:p>
        </w:tc>
        <w:tc>
          <w:tcPr>
            <w:tcW w:w="1014" w:type="pct"/>
          </w:tcPr>
          <w:p w14:paraId="1F72702B"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0445DAF2" w14:textId="77777777" w:rsidR="003B5C40" w:rsidRPr="00897EE3" w:rsidRDefault="003B5C40" w:rsidP="00793586">
            <w:pPr>
              <w:jc w:val="center"/>
              <w:rPr>
                <w:bCs/>
                <w:sz w:val="18"/>
                <w:szCs w:val="18"/>
              </w:rPr>
            </w:pPr>
            <w:r w:rsidRPr="00897EE3">
              <w:rPr>
                <w:bCs/>
                <w:sz w:val="18"/>
                <w:szCs w:val="18"/>
              </w:rPr>
              <w:t>On</w:t>
            </w:r>
          </w:p>
        </w:tc>
        <w:tc>
          <w:tcPr>
            <w:tcW w:w="693" w:type="pct"/>
          </w:tcPr>
          <w:p w14:paraId="06ED27AC" w14:textId="77777777" w:rsidR="003B5C40" w:rsidRPr="00897EE3" w:rsidRDefault="003B5C40" w:rsidP="00793586">
            <w:pPr>
              <w:jc w:val="center"/>
              <w:rPr>
                <w:bCs/>
                <w:sz w:val="18"/>
                <w:szCs w:val="18"/>
              </w:rPr>
            </w:pPr>
            <w:r w:rsidRPr="00897EE3">
              <w:rPr>
                <w:bCs/>
                <w:sz w:val="18"/>
                <w:szCs w:val="18"/>
              </w:rPr>
              <w:t>0</w:t>
            </w:r>
          </w:p>
        </w:tc>
        <w:tc>
          <w:tcPr>
            <w:tcW w:w="1053" w:type="pct"/>
          </w:tcPr>
          <w:p w14:paraId="531795F9"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AE15CE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DDEC83" w14:textId="77777777" w:rsidTr="00793586">
        <w:tc>
          <w:tcPr>
            <w:tcW w:w="521" w:type="pct"/>
            <w:vAlign w:val="center"/>
          </w:tcPr>
          <w:p w14:paraId="59A6FBDA" w14:textId="77777777" w:rsidR="003B5C40" w:rsidRPr="00897EE3" w:rsidRDefault="003B5C40" w:rsidP="00793586">
            <w:pPr>
              <w:rPr>
                <w:rFonts w:cs="Arial"/>
                <w:b/>
                <w:sz w:val="18"/>
                <w:szCs w:val="18"/>
              </w:rPr>
            </w:pPr>
            <w:r w:rsidRPr="00897EE3">
              <w:rPr>
                <w:rFonts w:cs="Arial"/>
                <w:b/>
                <w:sz w:val="18"/>
                <w:szCs w:val="18"/>
              </w:rPr>
              <w:t>C23</w:t>
            </w:r>
          </w:p>
        </w:tc>
        <w:tc>
          <w:tcPr>
            <w:tcW w:w="811" w:type="pct"/>
          </w:tcPr>
          <w:p w14:paraId="7618B3BB" w14:textId="77777777" w:rsidR="003B5C40" w:rsidRPr="00897EE3" w:rsidRDefault="003B5C40" w:rsidP="00793586">
            <w:pPr>
              <w:rPr>
                <w:bCs/>
                <w:sz w:val="18"/>
                <w:szCs w:val="18"/>
              </w:rPr>
            </w:pPr>
            <w:r w:rsidRPr="00897EE3">
              <w:rPr>
                <w:bCs/>
                <w:sz w:val="18"/>
                <w:szCs w:val="18"/>
              </w:rPr>
              <w:t>EVS</w:t>
            </w:r>
          </w:p>
        </w:tc>
        <w:tc>
          <w:tcPr>
            <w:tcW w:w="1014" w:type="pct"/>
          </w:tcPr>
          <w:p w14:paraId="2CB40F76"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2C1E561" w14:textId="77777777" w:rsidR="003B5C40" w:rsidRPr="00897EE3" w:rsidRDefault="003B5C40" w:rsidP="00793586">
            <w:pPr>
              <w:jc w:val="center"/>
              <w:rPr>
                <w:bCs/>
                <w:sz w:val="18"/>
                <w:szCs w:val="18"/>
              </w:rPr>
            </w:pPr>
            <w:r w:rsidRPr="00897EE3">
              <w:rPr>
                <w:bCs/>
                <w:sz w:val="18"/>
                <w:szCs w:val="18"/>
              </w:rPr>
              <w:t>On</w:t>
            </w:r>
          </w:p>
        </w:tc>
        <w:tc>
          <w:tcPr>
            <w:tcW w:w="693" w:type="pct"/>
          </w:tcPr>
          <w:p w14:paraId="338986F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3E0B8B92" w14:textId="77777777" w:rsidR="003B5C40" w:rsidRPr="00897EE3" w:rsidRDefault="003B5C40" w:rsidP="00793586">
            <w:pPr>
              <w:jc w:val="center"/>
              <w:rPr>
                <w:bCs/>
                <w:sz w:val="18"/>
                <w:szCs w:val="18"/>
              </w:rPr>
            </w:pPr>
          </w:p>
        </w:tc>
        <w:tc>
          <w:tcPr>
            <w:tcW w:w="474" w:type="pct"/>
          </w:tcPr>
          <w:p w14:paraId="5BF631B6" w14:textId="77777777" w:rsidR="003B5C40" w:rsidRPr="00897EE3" w:rsidRDefault="003B5C40" w:rsidP="00793586">
            <w:pPr>
              <w:jc w:val="center"/>
              <w:rPr>
                <w:bCs/>
                <w:sz w:val="18"/>
                <w:szCs w:val="18"/>
              </w:rPr>
            </w:pPr>
          </w:p>
        </w:tc>
      </w:tr>
      <w:tr w:rsidR="003B5C40" w:rsidRPr="007E18C1" w14:paraId="3837CC84" w14:textId="77777777" w:rsidTr="00793586">
        <w:tc>
          <w:tcPr>
            <w:tcW w:w="521" w:type="pct"/>
            <w:vAlign w:val="center"/>
          </w:tcPr>
          <w:p w14:paraId="72C70573" w14:textId="77777777" w:rsidR="003B5C40" w:rsidRPr="00897EE3" w:rsidRDefault="003B5C40" w:rsidP="00793586">
            <w:pPr>
              <w:rPr>
                <w:rFonts w:cs="Arial"/>
                <w:b/>
                <w:sz w:val="18"/>
                <w:szCs w:val="18"/>
              </w:rPr>
            </w:pPr>
            <w:r w:rsidRPr="00897EE3">
              <w:rPr>
                <w:rFonts w:cs="Arial"/>
                <w:b/>
                <w:sz w:val="18"/>
                <w:szCs w:val="18"/>
              </w:rPr>
              <w:t>C24</w:t>
            </w:r>
          </w:p>
        </w:tc>
        <w:tc>
          <w:tcPr>
            <w:tcW w:w="811" w:type="pct"/>
          </w:tcPr>
          <w:p w14:paraId="5828FEE4" w14:textId="77777777" w:rsidR="003B5C40" w:rsidRPr="00897EE3" w:rsidRDefault="003B5C40" w:rsidP="00793586">
            <w:pPr>
              <w:rPr>
                <w:bCs/>
                <w:sz w:val="18"/>
                <w:szCs w:val="18"/>
              </w:rPr>
            </w:pPr>
            <w:r w:rsidRPr="00897EE3">
              <w:rPr>
                <w:bCs/>
                <w:sz w:val="18"/>
                <w:szCs w:val="18"/>
              </w:rPr>
              <w:t>CuT</w:t>
            </w:r>
          </w:p>
        </w:tc>
        <w:tc>
          <w:tcPr>
            <w:tcW w:w="1014" w:type="pct"/>
          </w:tcPr>
          <w:p w14:paraId="37C7633F" w14:textId="77777777" w:rsidR="003B5C40" w:rsidRPr="00897EE3" w:rsidRDefault="003B5C40" w:rsidP="00793586">
            <w:pPr>
              <w:jc w:val="center"/>
              <w:rPr>
                <w:bCs/>
                <w:sz w:val="18"/>
                <w:szCs w:val="18"/>
              </w:rPr>
            </w:pPr>
            <w:r w:rsidRPr="00897EE3">
              <w:rPr>
                <w:bCs/>
                <w:sz w:val="18"/>
                <w:szCs w:val="18"/>
              </w:rPr>
              <w:t>16.4</w:t>
            </w:r>
          </w:p>
        </w:tc>
        <w:tc>
          <w:tcPr>
            <w:tcW w:w="434" w:type="pct"/>
          </w:tcPr>
          <w:p w14:paraId="7737295F" w14:textId="77777777" w:rsidR="003B5C40" w:rsidRPr="00897EE3" w:rsidRDefault="003B5C40" w:rsidP="00793586">
            <w:pPr>
              <w:jc w:val="center"/>
              <w:rPr>
                <w:bCs/>
                <w:sz w:val="18"/>
                <w:szCs w:val="18"/>
              </w:rPr>
            </w:pPr>
            <w:r w:rsidRPr="00897EE3">
              <w:rPr>
                <w:bCs/>
                <w:sz w:val="18"/>
                <w:szCs w:val="18"/>
              </w:rPr>
              <w:t>Off</w:t>
            </w:r>
          </w:p>
        </w:tc>
        <w:tc>
          <w:tcPr>
            <w:tcW w:w="693" w:type="pct"/>
          </w:tcPr>
          <w:p w14:paraId="1A3B184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681F0B85" w14:textId="77777777" w:rsidR="003B5C40" w:rsidRPr="00897EE3" w:rsidRDefault="003B5C40" w:rsidP="00793586">
            <w:pPr>
              <w:jc w:val="center"/>
              <w:rPr>
                <w:bCs/>
                <w:sz w:val="18"/>
                <w:szCs w:val="18"/>
              </w:rPr>
            </w:pPr>
            <w:r w:rsidRPr="00897EE3">
              <w:rPr>
                <w:bCs/>
                <w:sz w:val="18"/>
                <w:szCs w:val="18"/>
              </w:rPr>
              <w:t>C11</w:t>
            </w:r>
          </w:p>
        </w:tc>
        <w:tc>
          <w:tcPr>
            <w:tcW w:w="474" w:type="pct"/>
          </w:tcPr>
          <w:p w14:paraId="0A09E235" w14:textId="77777777" w:rsidR="003B5C40" w:rsidRPr="00897EE3" w:rsidRDefault="003B5C40" w:rsidP="00793586">
            <w:pPr>
              <w:jc w:val="center"/>
              <w:rPr>
                <w:bCs/>
                <w:sz w:val="18"/>
                <w:szCs w:val="18"/>
              </w:rPr>
            </w:pPr>
            <w:r w:rsidRPr="00897EE3">
              <w:rPr>
                <w:bCs/>
                <w:sz w:val="18"/>
                <w:szCs w:val="18"/>
              </w:rPr>
              <w:t>NWT</w:t>
            </w:r>
          </w:p>
        </w:tc>
      </w:tr>
      <w:tr w:rsidR="003B5C40" w:rsidRPr="007E18C1" w14:paraId="48CFB655" w14:textId="77777777" w:rsidTr="00793586">
        <w:tc>
          <w:tcPr>
            <w:tcW w:w="521" w:type="pct"/>
            <w:vAlign w:val="center"/>
          </w:tcPr>
          <w:p w14:paraId="4FADC5CF" w14:textId="77777777" w:rsidR="003B5C40" w:rsidRPr="00897EE3" w:rsidRDefault="003B5C40" w:rsidP="00793586">
            <w:pPr>
              <w:rPr>
                <w:rFonts w:cs="Arial"/>
                <w:b/>
                <w:sz w:val="18"/>
                <w:szCs w:val="18"/>
              </w:rPr>
            </w:pPr>
            <w:r w:rsidRPr="00897EE3">
              <w:rPr>
                <w:rFonts w:cs="Arial"/>
                <w:b/>
                <w:sz w:val="18"/>
                <w:szCs w:val="18"/>
              </w:rPr>
              <w:t>C25</w:t>
            </w:r>
          </w:p>
        </w:tc>
        <w:tc>
          <w:tcPr>
            <w:tcW w:w="811" w:type="pct"/>
          </w:tcPr>
          <w:p w14:paraId="588A7894" w14:textId="77777777" w:rsidR="003B5C40" w:rsidRPr="00897EE3" w:rsidRDefault="003B5C40" w:rsidP="00793586">
            <w:pPr>
              <w:rPr>
                <w:bCs/>
                <w:sz w:val="18"/>
                <w:szCs w:val="18"/>
              </w:rPr>
            </w:pPr>
            <w:r w:rsidRPr="00897EE3">
              <w:rPr>
                <w:bCs/>
                <w:sz w:val="18"/>
                <w:szCs w:val="18"/>
              </w:rPr>
              <w:t>CuT</w:t>
            </w:r>
          </w:p>
        </w:tc>
        <w:tc>
          <w:tcPr>
            <w:tcW w:w="1014" w:type="pct"/>
          </w:tcPr>
          <w:p w14:paraId="5340B290" w14:textId="77777777" w:rsidR="003B5C40" w:rsidRPr="00897EE3" w:rsidRDefault="003B5C40" w:rsidP="00793586">
            <w:pPr>
              <w:jc w:val="center"/>
              <w:rPr>
                <w:bCs/>
                <w:sz w:val="18"/>
                <w:szCs w:val="18"/>
              </w:rPr>
            </w:pPr>
            <w:r w:rsidRPr="00897EE3">
              <w:rPr>
                <w:bCs/>
                <w:sz w:val="18"/>
                <w:szCs w:val="18"/>
              </w:rPr>
              <w:t>24.4</w:t>
            </w:r>
          </w:p>
        </w:tc>
        <w:tc>
          <w:tcPr>
            <w:tcW w:w="434" w:type="pct"/>
          </w:tcPr>
          <w:p w14:paraId="740F0E42" w14:textId="77777777" w:rsidR="003B5C40" w:rsidRPr="00897EE3" w:rsidRDefault="003B5C40" w:rsidP="00793586">
            <w:pPr>
              <w:jc w:val="center"/>
              <w:rPr>
                <w:bCs/>
                <w:sz w:val="18"/>
                <w:szCs w:val="18"/>
              </w:rPr>
            </w:pPr>
            <w:r w:rsidRPr="00897EE3">
              <w:rPr>
                <w:bCs/>
                <w:sz w:val="18"/>
                <w:szCs w:val="18"/>
              </w:rPr>
              <w:t>Off</w:t>
            </w:r>
          </w:p>
        </w:tc>
        <w:tc>
          <w:tcPr>
            <w:tcW w:w="693" w:type="pct"/>
          </w:tcPr>
          <w:p w14:paraId="00A2F2EA"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064DB4EE" w14:textId="77777777" w:rsidR="003B5C40" w:rsidRPr="00897EE3" w:rsidRDefault="003B5C40" w:rsidP="00793586">
            <w:pPr>
              <w:jc w:val="center"/>
              <w:rPr>
                <w:bCs/>
                <w:sz w:val="18"/>
                <w:szCs w:val="18"/>
              </w:rPr>
            </w:pPr>
            <w:r w:rsidRPr="00897EE3">
              <w:rPr>
                <w:bCs/>
                <w:sz w:val="18"/>
                <w:szCs w:val="18"/>
              </w:rPr>
              <w:t>C12</w:t>
            </w:r>
          </w:p>
        </w:tc>
        <w:tc>
          <w:tcPr>
            <w:tcW w:w="474" w:type="pct"/>
          </w:tcPr>
          <w:p w14:paraId="6E22D1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3C71D39F" w14:textId="77777777" w:rsidTr="00793586">
        <w:tc>
          <w:tcPr>
            <w:tcW w:w="521" w:type="pct"/>
            <w:vAlign w:val="center"/>
          </w:tcPr>
          <w:p w14:paraId="6392B192" w14:textId="77777777" w:rsidR="003B5C40" w:rsidRPr="00897EE3" w:rsidRDefault="003B5C40" w:rsidP="00793586">
            <w:pPr>
              <w:rPr>
                <w:rFonts w:cs="Arial"/>
                <w:b/>
                <w:sz w:val="18"/>
                <w:szCs w:val="18"/>
              </w:rPr>
            </w:pPr>
            <w:r w:rsidRPr="00897EE3">
              <w:rPr>
                <w:rFonts w:cs="Arial"/>
                <w:b/>
                <w:sz w:val="18"/>
                <w:szCs w:val="18"/>
              </w:rPr>
              <w:t>C26</w:t>
            </w:r>
          </w:p>
        </w:tc>
        <w:tc>
          <w:tcPr>
            <w:tcW w:w="811" w:type="pct"/>
          </w:tcPr>
          <w:p w14:paraId="0DB30DF3" w14:textId="77777777" w:rsidR="003B5C40" w:rsidRPr="00897EE3" w:rsidRDefault="003B5C40" w:rsidP="00793586">
            <w:pPr>
              <w:rPr>
                <w:bCs/>
                <w:sz w:val="18"/>
                <w:szCs w:val="18"/>
              </w:rPr>
            </w:pPr>
            <w:r w:rsidRPr="00897EE3">
              <w:rPr>
                <w:bCs/>
                <w:sz w:val="18"/>
                <w:szCs w:val="18"/>
              </w:rPr>
              <w:t>CuT</w:t>
            </w:r>
          </w:p>
        </w:tc>
        <w:tc>
          <w:tcPr>
            <w:tcW w:w="1014" w:type="pct"/>
          </w:tcPr>
          <w:p w14:paraId="292AE9F0" w14:textId="77777777" w:rsidR="003B5C40" w:rsidRPr="00897EE3" w:rsidRDefault="003B5C40" w:rsidP="00793586">
            <w:pPr>
              <w:jc w:val="center"/>
              <w:rPr>
                <w:bCs/>
                <w:sz w:val="18"/>
                <w:szCs w:val="18"/>
              </w:rPr>
            </w:pPr>
            <w:r w:rsidRPr="00897EE3">
              <w:rPr>
                <w:bCs/>
                <w:sz w:val="18"/>
                <w:szCs w:val="18"/>
              </w:rPr>
              <w:t>32</w:t>
            </w:r>
          </w:p>
        </w:tc>
        <w:tc>
          <w:tcPr>
            <w:tcW w:w="434" w:type="pct"/>
          </w:tcPr>
          <w:p w14:paraId="6E5D5AAD" w14:textId="77777777" w:rsidR="003B5C40" w:rsidRPr="00897EE3" w:rsidRDefault="003B5C40" w:rsidP="00793586">
            <w:pPr>
              <w:jc w:val="center"/>
              <w:rPr>
                <w:bCs/>
                <w:sz w:val="18"/>
                <w:szCs w:val="18"/>
              </w:rPr>
            </w:pPr>
            <w:r w:rsidRPr="00897EE3">
              <w:rPr>
                <w:bCs/>
                <w:sz w:val="18"/>
                <w:szCs w:val="18"/>
              </w:rPr>
              <w:t>Off</w:t>
            </w:r>
          </w:p>
        </w:tc>
        <w:tc>
          <w:tcPr>
            <w:tcW w:w="693" w:type="pct"/>
          </w:tcPr>
          <w:p w14:paraId="0E6C8B6C"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752D695A" w14:textId="77777777" w:rsidR="003B5C40" w:rsidRPr="00897EE3" w:rsidRDefault="003B5C40" w:rsidP="00793586">
            <w:pPr>
              <w:jc w:val="center"/>
              <w:rPr>
                <w:bCs/>
                <w:sz w:val="18"/>
                <w:szCs w:val="18"/>
              </w:rPr>
            </w:pPr>
            <w:r w:rsidRPr="00897EE3">
              <w:rPr>
                <w:bCs/>
                <w:sz w:val="18"/>
                <w:szCs w:val="18"/>
              </w:rPr>
              <w:t>C13</w:t>
            </w:r>
          </w:p>
        </w:tc>
        <w:tc>
          <w:tcPr>
            <w:tcW w:w="474" w:type="pct"/>
          </w:tcPr>
          <w:p w14:paraId="6A2F87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04EBDA06" w14:textId="77777777" w:rsidTr="00793586">
        <w:tc>
          <w:tcPr>
            <w:tcW w:w="521" w:type="pct"/>
            <w:vAlign w:val="center"/>
          </w:tcPr>
          <w:p w14:paraId="75D048D6" w14:textId="77777777" w:rsidR="003B5C40" w:rsidRPr="00897EE3" w:rsidRDefault="003B5C40" w:rsidP="00793586">
            <w:pPr>
              <w:rPr>
                <w:rFonts w:cs="Arial"/>
                <w:b/>
                <w:sz w:val="18"/>
                <w:szCs w:val="18"/>
              </w:rPr>
            </w:pPr>
            <w:r w:rsidRPr="00897EE3">
              <w:rPr>
                <w:rFonts w:cs="Arial"/>
                <w:b/>
                <w:sz w:val="18"/>
                <w:szCs w:val="18"/>
              </w:rPr>
              <w:t>C27</w:t>
            </w:r>
          </w:p>
        </w:tc>
        <w:tc>
          <w:tcPr>
            <w:tcW w:w="811" w:type="pct"/>
          </w:tcPr>
          <w:p w14:paraId="52871DEC" w14:textId="77777777" w:rsidR="003B5C40" w:rsidRPr="00897EE3" w:rsidRDefault="003B5C40" w:rsidP="00793586">
            <w:pPr>
              <w:rPr>
                <w:bCs/>
                <w:sz w:val="18"/>
                <w:szCs w:val="18"/>
              </w:rPr>
            </w:pPr>
            <w:r w:rsidRPr="00897EE3">
              <w:rPr>
                <w:bCs/>
                <w:sz w:val="18"/>
                <w:szCs w:val="18"/>
              </w:rPr>
              <w:t>CuT</w:t>
            </w:r>
          </w:p>
        </w:tc>
        <w:tc>
          <w:tcPr>
            <w:tcW w:w="1014" w:type="pct"/>
          </w:tcPr>
          <w:p w14:paraId="2493BB08" w14:textId="77777777" w:rsidR="003B5C40" w:rsidRPr="00897EE3" w:rsidRDefault="003B5C40" w:rsidP="00793586">
            <w:pPr>
              <w:jc w:val="center"/>
              <w:rPr>
                <w:bCs/>
                <w:sz w:val="18"/>
                <w:szCs w:val="18"/>
              </w:rPr>
            </w:pPr>
            <w:r w:rsidRPr="00897EE3">
              <w:rPr>
                <w:bCs/>
                <w:sz w:val="18"/>
                <w:szCs w:val="18"/>
              </w:rPr>
              <w:t>48</w:t>
            </w:r>
          </w:p>
        </w:tc>
        <w:tc>
          <w:tcPr>
            <w:tcW w:w="434" w:type="pct"/>
          </w:tcPr>
          <w:p w14:paraId="527AE2A5" w14:textId="77777777" w:rsidR="003B5C40" w:rsidRPr="00897EE3" w:rsidRDefault="003B5C40" w:rsidP="00793586">
            <w:pPr>
              <w:jc w:val="center"/>
              <w:rPr>
                <w:bCs/>
                <w:sz w:val="18"/>
                <w:szCs w:val="18"/>
              </w:rPr>
            </w:pPr>
            <w:r w:rsidRPr="00897EE3">
              <w:rPr>
                <w:bCs/>
                <w:sz w:val="18"/>
                <w:szCs w:val="18"/>
              </w:rPr>
              <w:t>Off</w:t>
            </w:r>
          </w:p>
        </w:tc>
        <w:tc>
          <w:tcPr>
            <w:tcW w:w="693" w:type="pct"/>
          </w:tcPr>
          <w:p w14:paraId="4F55AB62"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9CA778" w14:textId="77777777" w:rsidR="003B5C40" w:rsidRPr="00897EE3" w:rsidRDefault="003B5C40" w:rsidP="00793586">
            <w:pPr>
              <w:jc w:val="center"/>
              <w:rPr>
                <w:bCs/>
                <w:sz w:val="18"/>
                <w:szCs w:val="18"/>
              </w:rPr>
            </w:pPr>
            <w:r w:rsidRPr="00897EE3">
              <w:rPr>
                <w:bCs/>
                <w:sz w:val="18"/>
                <w:szCs w:val="18"/>
              </w:rPr>
              <w:t>C14</w:t>
            </w:r>
          </w:p>
        </w:tc>
        <w:tc>
          <w:tcPr>
            <w:tcW w:w="474" w:type="pct"/>
          </w:tcPr>
          <w:p w14:paraId="28D16A68" w14:textId="77777777" w:rsidR="003B5C40" w:rsidRPr="00897EE3" w:rsidRDefault="003B5C40" w:rsidP="00793586">
            <w:pPr>
              <w:jc w:val="center"/>
              <w:rPr>
                <w:bCs/>
                <w:sz w:val="18"/>
                <w:szCs w:val="18"/>
              </w:rPr>
            </w:pPr>
            <w:r w:rsidRPr="00897EE3">
              <w:rPr>
                <w:bCs/>
                <w:sz w:val="18"/>
                <w:szCs w:val="18"/>
              </w:rPr>
              <w:t>NWT</w:t>
            </w:r>
          </w:p>
        </w:tc>
      </w:tr>
      <w:tr w:rsidR="003B5C40" w:rsidRPr="007E18C1" w14:paraId="61441F1A" w14:textId="77777777" w:rsidTr="00793586">
        <w:tc>
          <w:tcPr>
            <w:tcW w:w="521" w:type="pct"/>
            <w:vAlign w:val="center"/>
          </w:tcPr>
          <w:p w14:paraId="6717BB2B" w14:textId="77777777" w:rsidR="003B5C40" w:rsidRPr="00897EE3" w:rsidRDefault="003B5C40" w:rsidP="00793586">
            <w:pPr>
              <w:rPr>
                <w:rFonts w:cs="Arial"/>
                <w:b/>
                <w:sz w:val="18"/>
                <w:szCs w:val="18"/>
              </w:rPr>
            </w:pPr>
            <w:r w:rsidRPr="00897EE3">
              <w:rPr>
                <w:rFonts w:cs="Arial"/>
                <w:b/>
                <w:sz w:val="18"/>
                <w:szCs w:val="18"/>
              </w:rPr>
              <w:t>C28</w:t>
            </w:r>
          </w:p>
        </w:tc>
        <w:tc>
          <w:tcPr>
            <w:tcW w:w="811" w:type="pct"/>
          </w:tcPr>
          <w:p w14:paraId="14745A28" w14:textId="77777777" w:rsidR="003B5C40" w:rsidRPr="00897EE3" w:rsidRDefault="003B5C40" w:rsidP="00793586">
            <w:pPr>
              <w:rPr>
                <w:bCs/>
                <w:sz w:val="18"/>
                <w:szCs w:val="18"/>
              </w:rPr>
            </w:pPr>
            <w:r w:rsidRPr="00897EE3">
              <w:rPr>
                <w:bCs/>
                <w:sz w:val="18"/>
                <w:szCs w:val="18"/>
              </w:rPr>
              <w:t>CuT</w:t>
            </w:r>
          </w:p>
        </w:tc>
        <w:tc>
          <w:tcPr>
            <w:tcW w:w="1014" w:type="pct"/>
          </w:tcPr>
          <w:p w14:paraId="4EB37BD5" w14:textId="77777777" w:rsidR="003B5C40" w:rsidRPr="00897EE3" w:rsidRDefault="003B5C40" w:rsidP="00793586">
            <w:pPr>
              <w:jc w:val="center"/>
              <w:rPr>
                <w:bCs/>
                <w:sz w:val="18"/>
                <w:szCs w:val="18"/>
              </w:rPr>
            </w:pPr>
            <w:r w:rsidRPr="00897EE3">
              <w:rPr>
                <w:bCs/>
                <w:sz w:val="18"/>
                <w:szCs w:val="18"/>
              </w:rPr>
              <w:t>64</w:t>
            </w:r>
          </w:p>
        </w:tc>
        <w:tc>
          <w:tcPr>
            <w:tcW w:w="434" w:type="pct"/>
          </w:tcPr>
          <w:p w14:paraId="56A28946" w14:textId="77777777" w:rsidR="003B5C40" w:rsidRPr="00897EE3" w:rsidRDefault="003B5C40" w:rsidP="00793586">
            <w:pPr>
              <w:jc w:val="center"/>
              <w:rPr>
                <w:bCs/>
                <w:sz w:val="18"/>
                <w:szCs w:val="18"/>
              </w:rPr>
            </w:pPr>
            <w:r w:rsidRPr="00897EE3">
              <w:rPr>
                <w:bCs/>
                <w:sz w:val="18"/>
                <w:szCs w:val="18"/>
              </w:rPr>
              <w:t>Off</w:t>
            </w:r>
          </w:p>
        </w:tc>
        <w:tc>
          <w:tcPr>
            <w:tcW w:w="693" w:type="pct"/>
          </w:tcPr>
          <w:p w14:paraId="347915AD"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41601F" w14:textId="77777777" w:rsidR="003B5C40" w:rsidRPr="00897EE3" w:rsidRDefault="003B5C40" w:rsidP="00793586">
            <w:pPr>
              <w:jc w:val="center"/>
              <w:rPr>
                <w:bCs/>
                <w:sz w:val="18"/>
                <w:szCs w:val="18"/>
              </w:rPr>
            </w:pPr>
            <w:r w:rsidRPr="00897EE3">
              <w:rPr>
                <w:bCs/>
                <w:sz w:val="18"/>
                <w:szCs w:val="18"/>
              </w:rPr>
              <w:t>C15</w:t>
            </w:r>
          </w:p>
        </w:tc>
        <w:tc>
          <w:tcPr>
            <w:tcW w:w="474" w:type="pct"/>
          </w:tcPr>
          <w:p w14:paraId="7B1149AB" w14:textId="77777777" w:rsidR="003B5C40" w:rsidRPr="00897EE3" w:rsidRDefault="003B5C40" w:rsidP="00793586">
            <w:pPr>
              <w:jc w:val="center"/>
              <w:rPr>
                <w:bCs/>
                <w:sz w:val="18"/>
                <w:szCs w:val="18"/>
              </w:rPr>
            </w:pPr>
            <w:r w:rsidRPr="00897EE3">
              <w:rPr>
                <w:bCs/>
                <w:sz w:val="18"/>
                <w:szCs w:val="18"/>
              </w:rPr>
              <w:t>NWT</w:t>
            </w:r>
          </w:p>
        </w:tc>
      </w:tr>
      <w:tr w:rsidR="003B5C40" w:rsidRPr="007E18C1" w14:paraId="3A20C468" w14:textId="77777777" w:rsidTr="00793586">
        <w:tc>
          <w:tcPr>
            <w:tcW w:w="521" w:type="pct"/>
            <w:vAlign w:val="center"/>
          </w:tcPr>
          <w:p w14:paraId="0D6A1D90" w14:textId="77777777" w:rsidR="003B5C40" w:rsidRPr="00897EE3" w:rsidRDefault="003B5C40" w:rsidP="00793586">
            <w:pPr>
              <w:rPr>
                <w:rFonts w:cs="Arial"/>
                <w:b/>
                <w:sz w:val="18"/>
                <w:szCs w:val="18"/>
              </w:rPr>
            </w:pPr>
            <w:r w:rsidRPr="00897EE3">
              <w:rPr>
                <w:rFonts w:cs="Arial"/>
                <w:b/>
                <w:sz w:val="18"/>
                <w:szCs w:val="18"/>
              </w:rPr>
              <w:t>C29</w:t>
            </w:r>
          </w:p>
        </w:tc>
        <w:tc>
          <w:tcPr>
            <w:tcW w:w="811" w:type="pct"/>
          </w:tcPr>
          <w:p w14:paraId="3AFCCD1E" w14:textId="77777777" w:rsidR="003B5C40" w:rsidRPr="00897EE3" w:rsidRDefault="003B5C40" w:rsidP="00793586">
            <w:pPr>
              <w:rPr>
                <w:bCs/>
                <w:sz w:val="18"/>
                <w:szCs w:val="18"/>
              </w:rPr>
            </w:pPr>
            <w:r w:rsidRPr="00897EE3">
              <w:rPr>
                <w:bCs/>
                <w:sz w:val="18"/>
                <w:szCs w:val="18"/>
              </w:rPr>
              <w:t>CuT</w:t>
            </w:r>
          </w:p>
        </w:tc>
        <w:tc>
          <w:tcPr>
            <w:tcW w:w="1014" w:type="pct"/>
          </w:tcPr>
          <w:p w14:paraId="0F55CD65" w14:textId="77777777" w:rsidR="003B5C40" w:rsidRPr="00897EE3" w:rsidRDefault="003B5C40" w:rsidP="00793586">
            <w:pPr>
              <w:jc w:val="center"/>
              <w:rPr>
                <w:bCs/>
                <w:sz w:val="18"/>
                <w:szCs w:val="18"/>
              </w:rPr>
            </w:pPr>
            <w:r w:rsidRPr="00897EE3">
              <w:rPr>
                <w:bCs/>
                <w:sz w:val="18"/>
                <w:szCs w:val="18"/>
              </w:rPr>
              <w:t>16.4</w:t>
            </w:r>
          </w:p>
        </w:tc>
        <w:tc>
          <w:tcPr>
            <w:tcW w:w="434" w:type="pct"/>
          </w:tcPr>
          <w:p w14:paraId="69B558D5" w14:textId="77777777" w:rsidR="003B5C40" w:rsidRPr="00897EE3" w:rsidRDefault="003B5C40" w:rsidP="00793586">
            <w:pPr>
              <w:jc w:val="center"/>
              <w:rPr>
                <w:bCs/>
                <w:sz w:val="18"/>
                <w:szCs w:val="18"/>
              </w:rPr>
            </w:pPr>
            <w:r w:rsidRPr="00897EE3">
              <w:rPr>
                <w:bCs/>
                <w:sz w:val="18"/>
                <w:szCs w:val="18"/>
              </w:rPr>
              <w:t>Off</w:t>
            </w:r>
          </w:p>
        </w:tc>
        <w:tc>
          <w:tcPr>
            <w:tcW w:w="693" w:type="pct"/>
          </w:tcPr>
          <w:p w14:paraId="6D1DC59C"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2A32D088" w14:textId="77777777" w:rsidR="003B5C40" w:rsidRPr="00897EE3" w:rsidRDefault="003B5C40" w:rsidP="00793586">
            <w:pPr>
              <w:jc w:val="center"/>
              <w:rPr>
                <w:bCs/>
                <w:sz w:val="18"/>
                <w:szCs w:val="18"/>
              </w:rPr>
            </w:pPr>
            <w:r w:rsidRPr="00897EE3">
              <w:rPr>
                <w:bCs/>
                <w:sz w:val="18"/>
                <w:szCs w:val="18"/>
              </w:rPr>
              <w:t>C16</w:t>
            </w:r>
          </w:p>
        </w:tc>
        <w:tc>
          <w:tcPr>
            <w:tcW w:w="474" w:type="pct"/>
          </w:tcPr>
          <w:p w14:paraId="7A76C9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1FDE67FB" w14:textId="77777777" w:rsidTr="00793586">
        <w:tc>
          <w:tcPr>
            <w:tcW w:w="521" w:type="pct"/>
            <w:vAlign w:val="center"/>
          </w:tcPr>
          <w:p w14:paraId="161B8ABF" w14:textId="77777777" w:rsidR="003B5C40" w:rsidRPr="00897EE3" w:rsidRDefault="003B5C40" w:rsidP="00793586">
            <w:pPr>
              <w:rPr>
                <w:rFonts w:cs="Arial"/>
                <w:b/>
                <w:sz w:val="18"/>
                <w:szCs w:val="18"/>
              </w:rPr>
            </w:pPr>
            <w:r w:rsidRPr="00897EE3">
              <w:rPr>
                <w:rFonts w:cs="Arial"/>
                <w:b/>
                <w:sz w:val="18"/>
                <w:szCs w:val="18"/>
              </w:rPr>
              <w:t>C30</w:t>
            </w:r>
          </w:p>
        </w:tc>
        <w:tc>
          <w:tcPr>
            <w:tcW w:w="811" w:type="pct"/>
          </w:tcPr>
          <w:p w14:paraId="39A6875F" w14:textId="77777777" w:rsidR="003B5C40" w:rsidRPr="00897EE3" w:rsidRDefault="003B5C40" w:rsidP="00793586">
            <w:pPr>
              <w:rPr>
                <w:bCs/>
                <w:sz w:val="18"/>
                <w:szCs w:val="18"/>
              </w:rPr>
            </w:pPr>
            <w:r w:rsidRPr="00897EE3">
              <w:rPr>
                <w:bCs/>
                <w:sz w:val="18"/>
                <w:szCs w:val="18"/>
              </w:rPr>
              <w:t>CuT</w:t>
            </w:r>
          </w:p>
        </w:tc>
        <w:tc>
          <w:tcPr>
            <w:tcW w:w="1014" w:type="pct"/>
          </w:tcPr>
          <w:p w14:paraId="44A41403" w14:textId="77777777" w:rsidR="003B5C40" w:rsidRPr="00897EE3" w:rsidRDefault="003B5C40" w:rsidP="00793586">
            <w:pPr>
              <w:jc w:val="center"/>
              <w:rPr>
                <w:bCs/>
                <w:sz w:val="18"/>
                <w:szCs w:val="18"/>
              </w:rPr>
            </w:pPr>
            <w:r w:rsidRPr="00897EE3">
              <w:rPr>
                <w:bCs/>
                <w:sz w:val="18"/>
                <w:szCs w:val="18"/>
              </w:rPr>
              <w:t>24.4</w:t>
            </w:r>
          </w:p>
        </w:tc>
        <w:tc>
          <w:tcPr>
            <w:tcW w:w="434" w:type="pct"/>
          </w:tcPr>
          <w:p w14:paraId="65A0A263" w14:textId="77777777" w:rsidR="003B5C40" w:rsidRPr="00897EE3" w:rsidRDefault="003B5C40" w:rsidP="00793586">
            <w:pPr>
              <w:jc w:val="center"/>
              <w:rPr>
                <w:bCs/>
                <w:sz w:val="18"/>
                <w:szCs w:val="18"/>
              </w:rPr>
            </w:pPr>
            <w:r w:rsidRPr="00897EE3">
              <w:rPr>
                <w:bCs/>
                <w:sz w:val="18"/>
                <w:szCs w:val="18"/>
              </w:rPr>
              <w:t>Off</w:t>
            </w:r>
          </w:p>
        </w:tc>
        <w:tc>
          <w:tcPr>
            <w:tcW w:w="693" w:type="pct"/>
          </w:tcPr>
          <w:p w14:paraId="5E828E00"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18E6E44" w14:textId="77777777" w:rsidR="003B5C40" w:rsidRPr="00897EE3" w:rsidRDefault="003B5C40" w:rsidP="00793586">
            <w:pPr>
              <w:jc w:val="center"/>
              <w:rPr>
                <w:bCs/>
                <w:sz w:val="18"/>
                <w:szCs w:val="18"/>
              </w:rPr>
            </w:pPr>
            <w:r w:rsidRPr="00897EE3">
              <w:rPr>
                <w:bCs/>
                <w:sz w:val="18"/>
                <w:szCs w:val="18"/>
              </w:rPr>
              <w:t>C17</w:t>
            </w:r>
          </w:p>
        </w:tc>
        <w:tc>
          <w:tcPr>
            <w:tcW w:w="474" w:type="pct"/>
          </w:tcPr>
          <w:p w14:paraId="6028FF7E" w14:textId="77777777" w:rsidR="003B5C40" w:rsidRPr="00897EE3" w:rsidRDefault="003B5C40" w:rsidP="00793586">
            <w:pPr>
              <w:jc w:val="center"/>
              <w:rPr>
                <w:bCs/>
                <w:sz w:val="18"/>
                <w:szCs w:val="18"/>
              </w:rPr>
            </w:pPr>
            <w:r w:rsidRPr="00897EE3">
              <w:rPr>
                <w:bCs/>
                <w:sz w:val="18"/>
                <w:szCs w:val="18"/>
              </w:rPr>
              <w:t>NWT</w:t>
            </w:r>
          </w:p>
        </w:tc>
      </w:tr>
      <w:tr w:rsidR="003B5C40" w:rsidRPr="007E18C1" w14:paraId="65A9F1E4" w14:textId="77777777" w:rsidTr="00793586">
        <w:tc>
          <w:tcPr>
            <w:tcW w:w="521" w:type="pct"/>
            <w:vAlign w:val="center"/>
          </w:tcPr>
          <w:p w14:paraId="3247CE8B" w14:textId="77777777" w:rsidR="003B5C40" w:rsidRPr="00897EE3" w:rsidRDefault="003B5C40" w:rsidP="00793586">
            <w:pPr>
              <w:rPr>
                <w:rFonts w:cs="Arial"/>
                <w:b/>
                <w:sz w:val="18"/>
                <w:szCs w:val="18"/>
              </w:rPr>
            </w:pPr>
            <w:r w:rsidRPr="00897EE3">
              <w:rPr>
                <w:rFonts w:cs="Arial"/>
                <w:b/>
                <w:sz w:val="18"/>
                <w:szCs w:val="18"/>
              </w:rPr>
              <w:t>C31</w:t>
            </w:r>
          </w:p>
        </w:tc>
        <w:tc>
          <w:tcPr>
            <w:tcW w:w="811" w:type="pct"/>
          </w:tcPr>
          <w:p w14:paraId="07CB737B" w14:textId="77777777" w:rsidR="003B5C40" w:rsidRPr="00897EE3" w:rsidRDefault="003B5C40" w:rsidP="00793586">
            <w:pPr>
              <w:rPr>
                <w:bCs/>
                <w:sz w:val="18"/>
                <w:szCs w:val="18"/>
              </w:rPr>
            </w:pPr>
            <w:r w:rsidRPr="00897EE3">
              <w:rPr>
                <w:bCs/>
                <w:sz w:val="18"/>
                <w:szCs w:val="18"/>
              </w:rPr>
              <w:t>CuT</w:t>
            </w:r>
          </w:p>
        </w:tc>
        <w:tc>
          <w:tcPr>
            <w:tcW w:w="1014" w:type="pct"/>
          </w:tcPr>
          <w:p w14:paraId="2319E604" w14:textId="77777777" w:rsidR="003B5C40" w:rsidRPr="00897EE3" w:rsidRDefault="003B5C40" w:rsidP="00793586">
            <w:pPr>
              <w:jc w:val="center"/>
              <w:rPr>
                <w:bCs/>
                <w:sz w:val="18"/>
                <w:szCs w:val="18"/>
              </w:rPr>
            </w:pPr>
            <w:r w:rsidRPr="00897EE3">
              <w:rPr>
                <w:bCs/>
                <w:sz w:val="18"/>
                <w:szCs w:val="18"/>
              </w:rPr>
              <w:t>32</w:t>
            </w:r>
          </w:p>
        </w:tc>
        <w:tc>
          <w:tcPr>
            <w:tcW w:w="434" w:type="pct"/>
          </w:tcPr>
          <w:p w14:paraId="3399E100" w14:textId="77777777" w:rsidR="003B5C40" w:rsidRPr="00897EE3" w:rsidRDefault="003B5C40" w:rsidP="00793586">
            <w:pPr>
              <w:jc w:val="center"/>
              <w:rPr>
                <w:bCs/>
                <w:sz w:val="18"/>
                <w:szCs w:val="18"/>
              </w:rPr>
            </w:pPr>
            <w:r w:rsidRPr="00897EE3">
              <w:rPr>
                <w:bCs/>
                <w:sz w:val="18"/>
                <w:szCs w:val="18"/>
              </w:rPr>
              <w:t>Off</w:t>
            </w:r>
          </w:p>
        </w:tc>
        <w:tc>
          <w:tcPr>
            <w:tcW w:w="693" w:type="pct"/>
          </w:tcPr>
          <w:p w14:paraId="315983A9"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21CA8E2" w14:textId="77777777" w:rsidR="003B5C40" w:rsidRPr="00897EE3" w:rsidRDefault="003B5C40" w:rsidP="00793586">
            <w:pPr>
              <w:jc w:val="center"/>
              <w:rPr>
                <w:bCs/>
                <w:sz w:val="18"/>
                <w:szCs w:val="18"/>
              </w:rPr>
            </w:pPr>
            <w:r w:rsidRPr="00897EE3">
              <w:rPr>
                <w:bCs/>
                <w:sz w:val="18"/>
                <w:szCs w:val="18"/>
              </w:rPr>
              <w:t>C18</w:t>
            </w:r>
          </w:p>
        </w:tc>
        <w:tc>
          <w:tcPr>
            <w:tcW w:w="474" w:type="pct"/>
          </w:tcPr>
          <w:p w14:paraId="3087D2AD" w14:textId="77777777" w:rsidR="003B5C40" w:rsidRPr="00897EE3" w:rsidRDefault="003B5C40" w:rsidP="00793586">
            <w:pPr>
              <w:jc w:val="center"/>
              <w:rPr>
                <w:bCs/>
                <w:sz w:val="18"/>
                <w:szCs w:val="18"/>
              </w:rPr>
            </w:pPr>
            <w:r w:rsidRPr="00897EE3">
              <w:rPr>
                <w:bCs/>
                <w:sz w:val="18"/>
                <w:szCs w:val="18"/>
              </w:rPr>
              <w:t>NWT</w:t>
            </w:r>
          </w:p>
        </w:tc>
      </w:tr>
      <w:tr w:rsidR="003B5C40" w:rsidRPr="007E18C1" w14:paraId="5C1ED434" w14:textId="77777777" w:rsidTr="00793586">
        <w:tc>
          <w:tcPr>
            <w:tcW w:w="521" w:type="pct"/>
            <w:vAlign w:val="center"/>
          </w:tcPr>
          <w:p w14:paraId="43B196C3" w14:textId="77777777" w:rsidR="003B5C40" w:rsidRPr="00897EE3" w:rsidRDefault="003B5C40" w:rsidP="00793586">
            <w:pPr>
              <w:rPr>
                <w:rFonts w:cs="Arial"/>
                <w:b/>
                <w:sz w:val="18"/>
                <w:szCs w:val="18"/>
              </w:rPr>
            </w:pPr>
            <w:r w:rsidRPr="00897EE3">
              <w:rPr>
                <w:rFonts w:cs="Arial"/>
                <w:b/>
                <w:sz w:val="18"/>
                <w:szCs w:val="18"/>
              </w:rPr>
              <w:t>C32</w:t>
            </w:r>
          </w:p>
        </w:tc>
        <w:tc>
          <w:tcPr>
            <w:tcW w:w="811" w:type="pct"/>
          </w:tcPr>
          <w:p w14:paraId="0EF19601" w14:textId="77777777" w:rsidR="003B5C40" w:rsidRPr="00897EE3" w:rsidRDefault="003B5C40" w:rsidP="00793586">
            <w:pPr>
              <w:rPr>
                <w:bCs/>
                <w:sz w:val="18"/>
                <w:szCs w:val="18"/>
              </w:rPr>
            </w:pPr>
            <w:r w:rsidRPr="00897EE3">
              <w:rPr>
                <w:bCs/>
                <w:sz w:val="18"/>
                <w:szCs w:val="18"/>
              </w:rPr>
              <w:t>CuT</w:t>
            </w:r>
          </w:p>
        </w:tc>
        <w:tc>
          <w:tcPr>
            <w:tcW w:w="1014" w:type="pct"/>
          </w:tcPr>
          <w:p w14:paraId="65144BB3" w14:textId="77777777" w:rsidR="003B5C40" w:rsidRPr="00897EE3" w:rsidRDefault="003B5C40" w:rsidP="00793586">
            <w:pPr>
              <w:jc w:val="center"/>
              <w:rPr>
                <w:bCs/>
                <w:sz w:val="18"/>
                <w:szCs w:val="18"/>
              </w:rPr>
            </w:pPr>
            <w:r w:rsidRPr="00897EE3">
              <w:rPr>
                <w:bCs/>
                <w:sz w:val="18"/>
                <w:szCs w:val="18"/>
              </w:rPr>
              <w:t>48</w:t>
            </w:r>
          </w:p>
        </w:tc>
        <w:tc>
          <w:tcPr>
            <w:tcW w:w="434" w:type="pct"/>
          </w:tcPr>
          <w:p w14:paraId="56A8F9BA" w14:textId="77777777" w:rsidR="003B5C40" w:rsidRPr="00897EE3" w:rsidRDefault="003B5C40" w:rsidP="00793586">
            <w:pPr>
              <w:jc w:val="center"/>
              <w:rPr>
                <w:bCs/>
                <w:sz w:val="18"/>
                <w:szCs w:val="18"/>
              </w:rPr>
            </w:pPr>
            <w:r w:rsidRPr="00897EE3">
              <w:rPr>
                <w:bCs/>
                <w:sz w:val="18"/>
                <w:szCs w:val="18"/>
              </w:rPr>
              <w:t>Off</w:t>
            </w:r>
          </w:p>
        </w:tc>
        <w:tc>
          <w:tcPr>
            <w:tcW w:w="693" w:type="pct"/>
          </w:tcPr>
          <w:p w14:paraId="2B813D66"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181D29F4" w14:textId="77777777" w:rsidR="003B5C40" w:rsidRPr="00897EE3" w:rsidRDefault="003B5C40" w:rsidP="00793586">
            <w:pPr>
              <w:jc w:val="center"/>
              <w:rPr>
                <w:bCs/>
                <w:sz w:val="18"/>
                <w:szCs w:val="18"/>
              </w:rPr>
            </w:pPr>
            <w:r w:rsidRPr="00897EE3">
              <w:rPr>
                <w:bCs/>
                <w:sz w:val="18"/>
                <w:szCs w:val="18"/>
              </w:rPr>
              <w:t>C19</w:t>
            </w:r>
          </w:p>
        </w:tc>
        <w:tc>
          <w:tcPr>
            <w:tcW w:w="474" w:type="pct"/>
          </w:tcPr>
          <w:p w14:paraId="31DF3C73" w14:textId="77777777" w:rsidR="003B5C40" w:rsidRPr="00897EE3" w:rsidRDefault="003B5C40" w:rsidP="00793586">
            <w:pPr>
              <w:jc w:val="center"/>
              <w:rPr>
                <w:bCs/>
                <w:sz w:val="18"/>
                <w:szCs w:val="18"/>
              </w:rPr>
            </w:pPr>
            <w:r w:rsidRPr="00897EE3">
              <w:rPr>
                <w:bCs/>
                <w:sz w:val="18"/>
                <w:szCs w:val="18"/>
              </w:rPr>
              <w:t>NWT</w:t>
            </w:r>
          </w:p>
        </w:tc>
      </w:tr>
      <w:tr w:rsidR="003B5C40" w:rsidRPr="007E18C1" w14:paraId="6313B4DE" w14:textId="77777777" w:rsidTr="00793586">
        <w:tc>
          <w:tcPr>
            <w:tcW w:w="521" w:type="pct"/>
            <w:vAlign w:val="center"/>
          </w:tcPr>
          <w:p w14:paraId="25BFB339" w14:textId="77777777" w:rsidR="003B5C40" w:rsidRPr="00897EE3" w:rsidRDefault="003B5C40" w:rsidP="00793586">
            <w:pPr>
              <w:rPr>
                <w:rFonts w:cs="Arial"/>
                <w:b/>
                <w:sz w:val="18"/>
                <w:szCs w:val="18"/>
              </w:rPr>
            </w:pPr>
            <w:r w:rsidRPr="00897EE3">
              <w:rPr>
                <w:rFonts w:cs="Arial"/>
                <w:b/>
                <w:sz w:val="18"/>
                <w:szCs w:val="18"/>
              </w:rPr>
              <w:t>C33</w:t>
            </w:r>
          </w:p>
        </w:tc>
        <w:tc>
          <w:tcPr>
            <w:tcW w:w="811" w:type="pct"/>
          </w:tcPr>
          <w:p w14:paraId="464B4D80" w14:textId="77777777" w:rsidR="003B5C40" w:rsidRPr="00897EE3" w:rsidRDefault="003B5C40" w:rsidP="00793586">
            <w:pPr>
              <w:rPr>
                <w:bCs/>
                <w:sz w:val="18"/>
                <w:szCs w:val="18"/>
              </w:rPr>
            </w:pPr>
            <w:r w:rsidRPr="00897EE3">
              <w:rPr>
                <w:bCs/>
                <w:sz w:val="18"/>
                <w:szCs w:val="18"/>
              </w:rPr>
              <w:t>CuT</w:t>
            </w:r>
          </w:p>
        </w:tc>
        <w:tc>
          <w:tcPr>
            <w:tcW w:w="1014" w:type="pct"/>
          </w:tcPr>
          <w:p w14:paraId="51E8FF64" w14:textId="77777777" w:rsidR="003B5C40" w:rsidRPr="00897EE3" w:rsidRDefault="003B5C40" w:rsidP="00793586">
            <w:pPr>
              <w:jc w:val="center"/>
              <w:rPr>
                <w:bCs/>
                <w:sz w:val="18"/>
                <w:szCs w:val="18"/>
              </w:rPr>
            </w:pPr>
            <w:r w:rsidRPr="00897EE3">
              <w:rPr>
                <w:bCs/>
                <w:sz w:val="18"/>
                <w:szCs w:val="18"/>
              </w:rPr>
              <w:t>16.4</w:t>
            </w:r>
          </w:p>
        </w:tc>
        <w:tc>
          <w:tcPr>
            <w:tcW w:w="434" w:type="pct"/>
          </w:tcPr>
          <w:p w14:paraId="729A7BA3" w14:textId="77777777" w:rsidR="003B5C40" w:rsidRPr="00897EE3" w:rsidRDefault="003B5C40" w:rsidP="00793586">
            <w:pPr>
              <w:jc w:val="center"/>
              <w:rPr>
                <w:bCs/>
                <w:sz w:val="18"/>
                <w:szCs w:val="18"/>
              </w:rPr>
            </w:pPr>
            <w:r w:rsidRPr="00897EE3">
              <w:rPr>
                <w:bCs/>
                <w:sz w:val="18"/>
                <w:szCs w:val="18"/>
              </w:rPr>
              <w:t>On</w:t>
            </w:r>
          </w:p>
        </w:tc>
        <w:tc>
          <w:tcPr>
            <w:tcW w:w="693" w:type="pct"/>
          </w:tcPr>
          <w:p w14:paraId="2B86140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1BB151A" w14:textId="77777777" w:rsidR="003B5C40" w:rsidRPr="00897EE3" w:rsidRDefault="003B5C40" w:rsidP="00793586">
            <w:pPr>
              <w:jc w:val="center"/>
              <w:rPr>
                <w:bCs/>
                <w:sz w:val="18"/>
                <w:szCs w:val="18"/>
              </w:rPr>
            </w:pPr>
            <w:r w:rsidRPr="00897EE3">
              <w:rPr>
                <w:bCs/>
                <w:sz w:val="18"/>
                <w:szCs w:val="18"/>
              </w:rPr>
              <w:t>C20</w:t>
            </w:r>
          </w:p>
        </w:tc>
        <w:tc>
          <w:tcPr>
            <w:tcW w:w="474" w:type="pct"/>
          </w:tcPr>
          <w:p w14:paraId="11256801" w14:textId="77777777" w:rsidR="003B5C40" w:rsidRPr="00897EE3" w:rsidRDefault="003B5C40" w:rsidP="00793586">
            <w:pPr>
              <w:jc w:val="center"/>
              <w:rPr>
                <w:bCs/>
                <w:sz w:val="18"/>
                <w:szCs w:val="18"/>
              </w:rPr>
            </w:pPr>
            <w:r w:rsidRPr="00897EE3">
              <w:rPr>
                <w:bCs/>
                <w:sz w:val="18"/>
                <w:szCs w:val="18"/>
              </w:rPr>
              <w:t>NWT</w:t>
            </w:r>
          </w:p>
        </w:tc>
      </w:tr>
      <w:tr w:rsidR="003B5C40" w:rsidRPr="007E18C1" w14:paraId="46DED528" w14:textId="77777777" w:rsidTr="00793586">
        <w:tc>
          <w:tcPr>
            <w:tcW w:w="521" w:type="pct"/>
            <w:vAlign w:val="center"/>
          </w:tcPr>
          <w:p w14:paraId="060EA5EF" w14:textId="77777777" w:rsidR="003B5C40" w:rsidRPr="00897EE3" w:rsidRDefault="003B5C40" w:rsidP="00793586">
            <w:pPr>
              <w:rPr>
                <w:rFonts w:cs="Arial"/>
                <w:b/>
                <w:sz w:val="18"/>
                <w:szCs w:val="18"/>
              </w:rPr>
            </w:pPr>
            <w:r w:rsidRPr="00897EE3">
              <w:rPr>
                <w:rFonts w:cs="Arial"/>
                <w:b/>
                <w:sz w:val="18"/>
                <w:szCs w:val="18"/>
              </w:rPr>
              <w:t>C34</w:t>
            </w:r>
          </w:p>
        </w:tc>
        <w:tc>
          <w:tcPr>
            <w:tcW w:w="811" w:type="pct"/>
          </w:tcPr>
          <w:p w14:paraId="7B0069E8" w14:textId="77777777" w:rsidR="003B5C40" w:rsidRPr="00897EE3" w:rsidRDefault="003B5C40" w:rsidP="00793586">
            <w:pPr>
              <w:rPr>
                <w:bCs/>
                <w:sz w:val="18"/>
                <w:szCs w:val="18"/>
              </w:rPr>
            </w:pPr>
            <w:r w:rsidRPr="00897EE3">
              <w:rPr>
                <w:bCs/>
                <w:sz w:val="18"/>
                <w:szCs w:val="18"/>
              </w:rPr>
              <w:t>CuT</w:t>
            </w:r>
          </w:p>
        </w:tc>
        <w:tc>
          <w:tcPr>
            <w:tcW w:w="1014" w:type="pct"/>
          </w:tcPr>
          <w:p w14:paraId="59EBF04D" w14:textId="77777777" w:rsidR="003B5C40" w:rsidRPr="00897EE3" w:rsidRDefault="003B5C40" w:rsidP="00793586">
            <w:pPr>
              <w:jc w:val="center"/>
              <w:rPr>
                <w:bCs/>
                <w:sz w:val="18"/>
                <w:szCs w:val="18"/>
              </w:rPr>
            </w:pPr>
            <w:r w:rsidRPr="00897EE3">
              <w:rPr>
                <w:bCs/>
                <w:sz w:val="18"/>
                <w:szCs w:val="18"/>
              </w:rPr>
              <w:t>24.4</w:t>
            </w:r>
          </w:p>
        </w:tc>
        <w:tc>
          <w:tcPr>
            <w:tcW w:w="434" w:type="pct"/>
          </w:tcPr>
          <w:p w14:paraId="4B6E9FF3" w14:textId="77777777" w:rsidR="003B5C40" w:rsidRPr="00897EE3" w:rsidRDefault="003B5C40" w:rsidP="00793586">
            <w:pPr>
              <w:jc w:val="center"/>
              <w:rPr>
                <w:bCs/>
                <w:sz w:val="18"/>
                <w:szCs w:val="18"/>
              </w:rPr>
            </w:pPr>
            <w:r w:rsidRPr="00897EE3">
              <w:rPr>
                <w:bCs/>
                <w:sz w:val="18"/>
                <w:szCs w:val="18"/>
              </w:rPr>
              <w:t>On</w:t>
            </w:r>
          </w:p>
        </w:tc>
        <w:tc>
          <w:tcPr>
            <w:tcW w:w="693" w:type="pct"/>
          </w:tcPr>
          <w:p w14:paraId="6DFB0F4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3862D79" w14:textId="77777777" w:rsidR="003B5C40" w:rsidRPr="00897EE3" w:rsidRDefault="003B5C40" w:rsidP="00793586">
            <w:pPr>
              <w:jc w:val="center"/>
              <w:rPr>
                <w:bCs/>
                <w:sz w:val="18"/>
                <w:szCs w:val="18"/>
              </w:rPr>
            </w:pPr>
            <w:r w:rsidRPr="00897EE3">
              <w:rPr>
                <w:bCs/>
                <w:sz w:val="18"/>
                <w:szCs w:val="18"/>
              </w:rPr>
              <w:t>C21</w:t>
            </w:r>
          </w:p>
        </w:tc>
        <w:tc>
          <w:tcPr>
            <w:tcW w:w="474" w:type="pct"/>
          </w:tcPr>
          <w:p w14:paraId="5D8B5F96" w14:textId="77777777" w:rsidR="003B5C40" w:rsidRPr="00897EE3" w:rsidRDefault="003B5C40" w:rsidP="00793586">
            <w:pPr>
              <w:jc w:val="center"/>
              <w:rPr>
                <w:bCs/>
                <w:sz w:val="18"/>
                <w:szCs w:val="18"/>
              </w:rPr>
            </w:pPr>
            <w:r w:rsidRPr="00897EE3">
              <w:rPr>
                <w:bCs/>
                <w:sz w:val="18"/>
                <w:szCs w:val="18"/>
              </w:rPr>
              <w:t>NWT</w:t>
            </w:r>
          </w:p>
        </w:tc>
      </w:tr>
      <w:tr w:rsidR="003B5C40" w:rsidRPr="007E18C1" w14:paraId="592D4AA2" w14:textId="77777777" w:rsidTr="00793586">
        <w:tc>
          <w:tcPr>
            <w:tcW w:w="521" w:type="pct"/>
            <w:vAlign w:val="center"/>
          </w:tcPr>
          <w:p w14:paraId="6DA44D4C" w14:textId="77777777" w:rsidR="003B5C40" w:rsidRPr="00897EE3" w:rsidRDefault="003B5C40" w:rsidP="00793586">
            <w:pPr>
              <w:rPr>
                <w:rFonts w:cs="Arial"/>
                <w:b/>
                <w:sz w:val="18"/>
                <w:szCs w:val="18"/>
              </w:rPr>
            </w:pPr>
            <w:r w:rsidRPr="00897EE3">
              <w:rPr>
                <w:rFonts w:cs="Arial"/>
                <w:b/>
                <w:sz w:val="18"/>
                <w:szCs w:val="18"/>
              </w:rPr>
              <w:t>C35</w:t>
            </w:r>
          </w:p>
        </w:tc>
        <w:tc>
          <w:tcPr>
            <w:tcW w:w="811" w:type="pct"/>
          </w:tcPr>
          <w:p w14:paraId="533660C8" w14:textId="77777777" w:rsidR="003B5C40" w:rsidRPr="00897EE3" w:rsidRDefault="003B5C40" w:rsidP="00793586">
            <w:pPr>
              <w:rPr>
                <w:bCs/>
                <w:sz w:val="18"/>
                <w:szCs w:val="18"/>
              </w:rPr>
            </w:pPr>
            <w:r w:rsidRPr="00897EE3">
              <w:rPr>
                <w:bCs/>
                <w:sz w:val="18"/>
                <w:szCs w:val="18"/>
              </w:rPr>
              <w:t>CuT</w:t>
            </w:r>
          </w:p>
        </w:tc>
        <w:tc>
          <w:tcPr>
            <w:tcW w:w="1014" w:type="pct"/>
          </w:tcPr>
          <w:p w14:paraId="682BC261" w14:textId="77777777" w:rsidR="003B5C40" w:rsidRPr="00897EE3" w:rsidRDefault="003B5C40" w:rsidP="00793586">
            <w:pPr>
              <w:jc w:val="center"/>
              <w:rPr>
                <w:bCs/>
                <w:sz w:val="18"/>
                <w:szCs w:val="18"/>
              </w:rPr>
            </w:pPr>
            <w:r w:rsidRPr="00897EE3">
              <w:rPr>
                <w:bCs/>
                <w:sz w:val="18"/>
                <w:szCs w:val="18"/>
              </w:rPr>
              <w:t>32</w:t>
            </w:r>
          </w:p>
        </w:tc>
        <w:tc>
          <w:tcPr>
            <w:tcW w:w="434" w:type="pct"/>
          </w:tcPr>
          <w:p w14:paraId="71CCE864" w14:textId="77777777" w:rsidR="003B5C40" w:rsidRPr="00897EE3" w:rsidRDefault="003B5C40" w:rsidP="00793586">
            <w:pPr>
              <w:jc w:val="center"/>
              <w:rPr>
                <w:bCs/>
                <w:sz w:val="18"/>
                <w:szCs w:val="18"/>
              </w:rPr>
            </w:pPr>
            <w:r w:rsidRPr="00897EE3">
              <w:rPr>
                <w:bCs/>
                <w:sz w:val="18"/>
                <w:szCs w:val="18"/>
              </w:rPr>
              <w:t>On</w:t>
            </w:r>
          </w:p>
        </w:tc>
        <w:tc>
          <w:tcPr>
            <w:tcW w:w="693" w:type="pct"/>
          </w:tcPr>
          <w:p w14:paraId="5CFC266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05A5B24" w14:textId="77777777" w:rsidR="003B5C40" w:rsidRPr="00897EE3" w:rsidRDefault="003B5C40" w:rsidP="00793586">
            <w:pPr>
              <w:jc w:val="center"/>
              <w:rPr>
                <w:bCs/>
                <w:sz w:val="18"/>
                <w:szCs w:val="18"/>
              </w:rPr>
            </w:pPr>
            <w:r w:rsidRPr="00897EE3">
              <w:rPr>
                <w:bCs/>
                <w:sz w:val="18"/>
                <w:szCs w:val="18"/>
              </w:rPr>
              <w:t>C22</w:t>
            </w:r>
          </w:p>
        </w:tc>
        <w:tc>
          <w:tcPr>
            <w:tcW w:w="474" w:type="pct"/>
          </w:tcPr>
          <w:p w14:paraId="35675B7B" w14:textId="77777777" w:rsidR="003B5C40" w:rsidRPr="00897EE3" w:rsidRDefault="003B5C40" w:rsidP="00793586">
            <w:pPr>
              <w:jc w:val="center"/>
              <w:rPr>
                <w:bCs/>
                <w:sz w:val="18"/>
                <w:szCs w:val="18"/>
              </w:rPr>
            </w:pPr>
            <w:r w:rsidRPr="00897EE3">
              <w:rPr>
                <w:bCs/>
                <w:sz w:val="18"/>
                <w:szCs w:val="18"/>
              </w:rPr>
              <w:t>NWT</w:t>
            </w:r>
          </w:p>
        </w:tc>
      </w:tr>
      <w:tr w:rsidR="003B5C40" w:rsidRPr="007E18C1" w14:paraId="0E937A79" w14:textId="77777777" w:rsidTr="00793586">
        <w:tc>
          <w:tcPr>
            <w:tcW w:w="521" w:type="pct"/>
            <w:vAlign w:val="center"/>
          </w:tcPr>
          <w:p w14:paraId="39951799" w14:textId="77777777" w:rsidR="003B5C40" w:rsidRPr="00897EE3" w:rsidRDefault="003B5C40" w:rsidP="00793586">
            <w:pPr>
              <w:rPr>
                <w:rFonts w:cs="Arial"/>
                <w:b/>
                <w:sz w:val="18"/>
                <w:szCs w:val="18"/>
              </w:rPr>
            </w:pPr>
            <w:r w:rsidRPr="00897EE3">
              <w:rPr>
                <w:rFonts w:cs="Arial"/>
                <w:b/>
                <w:sz w:val="18"/>
                <w:szCs w:val="18"/>
              </w:rPr>
              <w:t>C36</w:t>
            </w:r>
          </w:p>
        </w:tc>
        <w:tc>
          <w:tcPr>
            <w:tcW w:w="811" w:type="pct"/>
          </w:tcPr>
          <w:p w14:paraId="27B70DE4" w14:textId="77777777" w:rsidR="003B5C40" w:rsidRPr="00897EE3" w:rsidRDefault="003B5C40" w:rsidP="00793586">
            <w:pPr>
              <w:rPr>
                <w:bCs/>
                <w:sz w:val="18"/>
                <w:szCs w:val="18"/>
              </w:rPr>
            </w:pPr>
            <w:r w:rsidRPr="00897EE3">
              <w:rPr>
                <w:bCs/>
                <w:sz w:val="18"/>
                <w:szCs w:val="18"/>
              </w:rPr>
              <w:t>CuT</w:t>
            </w:r>
          </w:p>
        </w:tc>
        <w:tc>
          <w:tcPr>
            <w:tcW w:w="1014" w:type="pct"/>
          </w:tcPr>
          <w:p w14:paraId="349CBE58" w14:textId="77777777" w:rsidR="003B5C40" w:rsidRPr="00897EE3" w:rsidRDefault="003B5C40" w:rsidP="00793586">
            <w:pPr>
              <w:jc w:val="center"/>
              <w:rPr>
                <w:bCs/>
                <w:sz w:val="18"/>
                <w:szCs w:val="18"/>
              </w:rPr>
            </w:pPr>
            <w:r w:rsidRPr="00897EE3">
              <w:rPr>
                <w:bCs/>
                <w:sz w:val="18"/>
                <w:szCs w:val="18"/>
              </w:rPr>
              <w:t>48</w:t>
            </w:r>
          </w:p>
        </w:tc>
        <w:tc>
          <w:tcPr>
            <w:tcW w:w="434" w:type="pct"/>
          </w:tcPr>
          <w:p w14:paraId="7C3EF9A0" w14:textId="77777777" w:rsidR="003B5C40" w:rsidRPr="00897EE3" w:rsidRDefault="003B5C40" w:rsidP="00793586">
            <w:pPr>
              <w:jc w:val="center"/>
              <w:rPr>
                <w:bCs/>
                <w:sz w:val="18"/>
                <w:szCs w:val="18"/>
              </w:rPr>
            </w:pPr>
            <w:r w:rsidRPr="00897EE3">
              <w:rPr>
                <w:bCs/>
                <w:sz w:val="18"/>
                <w:szCs w:val="18"/>
              </w:rPr>
              <w:t>On</w:t>
            </w:r>
          </w:p>
        </w:tc>
        <w:tc>
          <w:tcPr>
            <w:tcW w:w="693" w:type="pct"/>
          </w:tcPr>
          <w:p w14:paraId="16FB702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470A59C4" w14:textId="77777777" w:rsidR="003B5C40" w:rsidRPr="00897EE3" w:rsidRDefault="003B5C40" w:rsidP="00793586">
            <w:pPr>
              <w:jc w:val="center"/>
              <w:rPr>
                <w:bCs/>
                <w:sz w:val="18"/>
                <w:szCs w:val="18"/>
              </w:rPr>
            </w:pPr>
            <w:r w:rsidRPr="00897EE3">
              <w:rPr>
                <w:bCs/>
                <w:sz w:val="18"/>
                <w:szCs w:val="18"/>
              </w:rPr>
              <w:t>C23</w:t>
            </w:r>
          </w:p>
        </w:tc>
        <w:tc>
          <w:tcPr>
            <w:tcW w:w="474" w:type="pct"/>
          </w:tcPr>
          <w:p w14:paraId="7322869F" w14:textId="77777777" w:rsidR="003B5C40" w:rsidRPr="00897EE3" w:rsidRDefault="003B5C40" w:rsidP="00793586">
            <w:pPr>
              <w:jc w:val="center"/>
              <w:rPr>
                <w:bCs/>
                <w:sz w:val="18"/>
                <w:szCs w:val="18"/>
              </w:rPr>
            </w:pPr>
            <w:r w:rsidRPr="00897EE3">
              <w:rPr>
                <w:bCs/>
                <w:sz w:val="18"/>
                <w:szCs w:val="18"/>
              </w:rPr>
              <w:t>NWT</w:t>
            </w:r>
          </w:p>
        </w:tc>
      </w:tr>
    </w:tbl>
    <w:p w14:paraId="4ACE3F69" w14:textId="77777777" w:rsidR="003B5C40" w:rsidRPr="00897EE3" w:rsidRDefault="003B5C40" w:rsidP="003B5C40"/>
    <w:p w14:paraId="6563759C" w14:textId="77777777" w:rsidR="003B5C40" w:rsidRPr="00897EE3" w:rsidRDefault="003B5C40" w:rsidP="00363DF3">
      <w:pPr>
        <w:pStyle w:val="Heading2"/>
      </w:pPr>
      <w:bookmarkStart w:id="842" w:name="_Toc167234783"/>
      <w:bookmarkStart w:id="843" w:name="_Toc167314890"/>
      <w:bookmarkStart w:id="844" w:name="_Toc167316049"/>
      <w:bookmarkStart w:id="845" w:name="_Toc167316473"/>
      <w:bookmarkStart w:id="846" w:name="_Toc167377064"/>
      <w:bookmarkStart w:id="847" w:name="MCCQCTEMPBM_00000041"/>
      <w:r w:rsidRPr="00897EE3">
        <w:t>C.7.2</w:t>
      </w:r>
      <w:r w:rsidRPr="00897EE3">
        <w:tab/>
        <w:t>Content type categories and scene definitions</w:t>
      </w:r>
      <w:bookmarkEnd w:id="842"/>
      <w:bookmarkEnd w:id="843"/>
      <w:bookmarkEnd w:id="844"/>
      <w:bookmarkEnd w:id="845"/>
      <w:bookmarkEnd w:id="846"/>
    </w:p>
    <w:bookmarkEnd w:id="847"/>
    <w:p w14:paraId="33A3D30A" w14:textId="77777777" w:rsidR="003B5C40" w:rsidRPr="00897EE3" w:rsidRDefault="003B5C40" w:rsidP="003B5C40">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p>
    <w:p w14:paraId="2EE3F9A8" w14:textId="77777777" w:rsidR="003B5C40" w:rsidRPr="00897EE3" w:rsidRDefault="003B5C40" w:rsidP="003B5C40">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p>
    <w:p w14:paraId="7AED5F65" w14:textId="77777777" w:rsidR="003B5C40" w:rsidRPr="00897EE3" w:rsidRDefault="003B5C40" w:rsidP="003B5C40">
      <w:pPr>
        <w:rPr>
          <w:lang w:val="en-US" w:eastAsia="ja-JP"/>
        </w:rPr>
      </w:pPr>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p>
    <w:p w14:paraId="7F719CD3" w14:textId="77777777" w:rsidR="003B5C40" w:rsidRPr="00897EE3" w:rsidRDefault="003B5C40" w:rsidP="003B5C40">
      <w:pPr>
        <w:pStyle w:val="B1"/>
      </w:pPr>
      <w:r w:rsidRPr="00897EE3">
        <w:t>a)</w:t>
      </w:r>
      <w:r w:rsidRPr="00897EE3">
        <w:tab/>
        <w:t>Two talkers sitting at a table (elevation 0°), at different azimuths. To increase positional variation, both the absolute azimuths and the difference of the azimuths of both talkers vary for each sentence pair.</w:t>
      </w:r>
    </w:p>
    <w:p w14:paraId="449A4383" w14:textId="77777777" w:rsidR="003B5C40" w:rsidRPr="00897EE3" w:rsidRDefault="003B5C40" w:rsidP="003B5C40">
      <w:pPr>
        <w:pStyle w:val="B1"/>
      </w:pPr>
      <w:r w:rsidRPr="00897EE3">
        <w:t>b)</w:t>
      </w:r>
      <w:r w:rsidRPr="00897EE3">
        <w:tab/>
        <w:t>Two standing talkers (elevation 35°), at different azimuths. To increase positional variation, both the absolute azimuths and the difference of the azimuths of both talkers vary for each sentence pair.</w:t>
      </w:r>
    </w:p>
    <w:p w14:paraId="6D1CD1FA" w14:textId="77777777" w:rsidR="003B5C40" w:rsidRPr="00897EE3" w:rsidRDefault="003B5C40" w:rsidP="003B5C40">
      <w:pPr>
        <w:pStyle w:val="B1"/>
        <w:ind w:left="284" w:firstLine="0"/>
      </w:pPr>
      <w:r w:rsidRPr="00897EE3">
        <w:t>c)</w:t>
      </w:r>
      <w:r w:rsidRPr="00897EE3">
        <w:tab/>
        <w:t>One talker sitting at a table (elevation 0°), second talker standing beside the table (elevation 45°). Non-overlapping utterances.</w:t>
      </w:r>
    </w:p>
    <w:p w14:paraId="05B0586A" w14:textId="77777777" w:rsidR="003B5C40" w:rsidRPr="00897EE3" w:rsidRDefault="003B5C40" w:rsidP="003B5C40">
      <w:pPr>
        <w:pStyle w:val="B1"/>
      </w:pPr>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p>
    <w:p w14:paraId="593C7FE5" w14:textId="77777777" w:rsidR="003B5C40" w:rsidRPr="00897EE3" w:rsidRDefault="003B5C40" w:rsidP="003B5C40">
      <w:pPr>
        <w:pStyle w:val="B1"/>
        <w:ind w:left="284" w:firstLine="0"/>
      </w:pPr>
      <w:r w:rsidRPr="00897EE3">
        <w:t>e)</w:t>
      </w:r>
      <w:r w:rsidRPr="00897EE3">
        <w:tab/>
        <w:t>Two talkers walking side-by-side around the table (elevation 45°). The azimuth is the same for both talkers and varies continually.</w:t>
      </w:r>
    </w:p>
    <w:p w14:paraId="01036689" w14:textId="77777777" w:rsidR="003B5C40" w:rsidRPr="00897EE3" w:rsidRDefault="003B5C40" w:rsidP="003B5C40">
      <w:pPr>
        <w:pStyle w:val="B1"/>
      </w:pPr>
      <w:r w:rsidRPr="00897EE3">
        <w:t>f)</w:t>
      </w:r>
      <w:r w:rsidRPr="00897EE3">
        <w:tab/>
        <w:t>Two talkers walking around the table in opposite directions (elevation 30°), starting at the same position. Azimuths of both talkers vary continually.</w:t>
      </w:r>
    </w:p>
    <w:p w14:paraId="7A815049" w14:textId="77777777" w:rsidR="003B5C40" w:rsidRPr="00897EE3" w:rsidRDefault="003B5C40" w:rsidP="003B5C40">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p>
    <w:p w14:paraId="4DF1FB67" w14:textId="77777777" w:rsidR="003B5C40" w:rsidRPr="00897EE3" w:rsidRDefault="003B5C40" w:rsidP="003B5C40"/>
    <w:p w14:paraId="57467F99"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p>
    <w:p w14:paraId="469A00F9" w14:textId="77777777" w:rsidR="003B5C40" w:rsidRPr="00897EE3" w:rsidRDefault="003B5C40" w:rsidP="003B5C40">
      <w:pPr>
        <w:spacing w:after="0"/>
      </w:pPr>
      <w:bookmarkStart w:id="848" w:name="MCCQCTEMPBM_00000052"/>
    </w:p>
    <w:tbl>
      <w:tblPr>
        <w:tblStyle w:val="TableGrid"/>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c>
          <w:tcPr>
            <w:tcW w:w="1002" w:type="dxa"/>
          </w:tcPr>
          <w:bookmarkEnd w:id="848"/>
          <w:p w14:paraId="1D243BFB" w14:textId="77777777" w:rsidR="003B5C40" w:rsidRPr="00897EE3" w:rsidRDefault="003B5C40" w:rsidP="00793586">
            <w:pPr>
              <w:spacing w:after="0"/>
            </w:pPr>
            <w:r w:rsidRPr="00897EE3">
              <w:rPr>
                <w:rFonts w:cs="Arial"/>
                <w:b/>
                <w:bCs/>
                <w:sz w:val="16"/>
                <w:szCs w:val="16"/>
              </w:rPr>
              <w:t xml:space="preserve">Category </w:t>
            </w:r>
          </w:p>
        </w:tc>
        <w:tc>
          <w:tcPr>
            <w:tcW w:w="1002" w:type="dxa"/>
          </w:tcPr>
          <w:p w14:paraId="121DD8C3" w14:textId="77777777" w:rsidR="003B5C40" w:rsidRPr="00897EE3" w:rsidRDefault="003B5C40" w:rsidP="00793586">
            <w:pPr>
              <w:rPr>
                <w:rFonts w:cs="Arial"/>
                <w:b/>
                <w:bCs/>
                <w:sz w:val="16"/>
                <w:szCs w:val="16"/>
              </w:rPr>
            </w:pPr>
            <w:r w:rsidRPr="00897EE3">
              <w:rPr>
                <w:rFonts w:cs="Arial"/>
                <w:b/>
                <w:bCs/>
                <w:sz w:val="16"/>
                <w:szCs w:val="16"/>
              </w:rPr>
              <w:t>Overtalk</w:t>
            </w:r>
          </w:p>
          <w:p w14:paraId="1E117CBF" w14:textId="77777777" w:rsidR="003B5C40" w:rsidRPr="00897EE3" w:rsidRDefault="003B5C40" w:rsidP="00793586">
            <w:pPr>
              <w:spacing w:after="0"/>
              <w:rPr>
                <w:vertAlign w:val="superscript"/>
              </w:rPr>
            </w:pPr>
            <w:r w:rsidRPr="00897EE3">
              <w:rPr>
                <w:rFonts w:cs="Arial"/>
                <w:b/>
                <w:bCs/>
                <w:sz w:val="16"/>
                <w:szCs w:val="16"/>
              </w:rPr>
              <w:t>[s]</w:t>
            </w:r>
            <w:r w:rsidRPr="00897EE3">
              <w:rPr>
                <w:rFonts w:cs="Arial"/>
                <w:b/>
                <w:bCs/>
                <w:sz w:val="16"/>
                <w:szCs w:val="16"/>
              </w:rPr>
              <w:br/>
            </w:r>
            <w:r w:rsidRPr="00897EE3">
              <w:rPr>
                <w:sz w:val="16"/>
                <w:szCs w:val="16"/>
              </w:rPr>
              <w:t>Note 1</w:t>
            </w:r>
          </w:p>
        </w:tc>
        <w:tc>
          <w:tcPr>
            <w:tcW w:w="1002" w:type="dxa"/>
          </w:tcPr>
          <w:p w14:paraId="1FEB5EF1"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p>
        </w:tc>
        <w:tc>
          <w:tcPr>
            <w:tcW w:w="1002" w:type="dxa"/>
          </w:tcPr>
          <w:p w14:paraId="23A5F5D4"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p>
        </w:tc>
        <w:tc>
          <w:tcPr>
            <w:tcW w:w="1002" w:type="dxa"/>
          </w:tcPr>
          <w:p w14:paraId="30D49B49"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p>
        </w:tc>
        <w:tc>
          <w:tcPr>
            <w:tcW w:w="1002" w:type="dxa"/>
          </w:tcPr>
          <w:p w14:paraId="67560E1E" w14:textId="09CF0AEE" w:rsidR="003B5C40" w:rsidRPr="00897EE3" w:rsidRDefault="003B5C40" w:rsidP="00793586">
            <w:pPr>
              <w:spacing w:after="0"/>
              <w:rPr>
                <w:vertAlign w:val="superscript"/>
              </w:rPr>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2" w:type="dxa"/>
          </w:tcPr>
          <w:p w14:paraId="6B68837E"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p>
        </w:tc>
        <w:tc>
          <w:tcPr>
            <w:tcW w:w="1002" w:type="dxa"/>
          </w:tcPr>
          <w:p w14:paraId="23895683" w14:textId="66E30721"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3" w:type="dxa"/>
          </w:tcPr>
          <w:p w14:paraId="66C89C0E" w14:textId="77777777" w:rsidR="003B5C40" w:rsidRPr="00897EE3" w:rsidRDefault="003B5C40" w:rsidP="00793586">
            <w:pPr>
              <w:spacing w:after="0"/>
            </w:pPr>
            <w:r w:rsidRPr="00897EE3">
              <w:rPr>
                <w:rFonts w:cs="Arial"/>
                <w:b/>
                <w:bCs/>
                <w:sz w:val="16"/>
                <w:szCs w:val="16"/>
              </w:rPr>
              <w:t>Panel</w:t>
            </w:r>
          </w:p>
        </w:tc>
      </w:tr>
      <w:tr w:rsidR="003B5C40" w:rsidRPr="007E18C1" w14:paraId="0D93F34D" w14:textId="77777777" w:rsidTr="00793586">
        <w:tc>
          <w:tcPr>
            <w:tcW w:w="1002" w:type="dxa"/>
          </w:tcPr>
          <w:p w14:paraId="5D943519" w14:textId="77777777" w:rsidR="003B5C40" w:rsidRPr="00897EE3" w:rsidRDefault="003B5C40" w:rsidP="00793586">
            <w:pPr>
              <w:rPr>
                <w:rFonts w:cs="Arial"/>
                <w:sz w:val="16"/>
                <w:szCs w:val="16"/>
              </w:rPr>
            </w:pPr>
          </w:p>
          <w:p w14:paraId="19C5FB44" w14:textId="77777777" w:rsidR="003B5C40" w:rsidRPr="00897EE3" w:rsidRDefault="003B5C40" w:rsidP="00793586">
            <w:pPr>
              <w:rPr>
                <w:rFonts w:cs="Arial"/>
                <w:b/>
                <w:bCs/>
                <w:sz w:val="16"/>
                <w:szCs w:val="16"/>
              </w:rPr>
            </w:pPr>
            <w:r w:rsidRPr="00897EE3">
              <w:rPr>
                <w:rFonts w:cs="Arial"/>
                <w:b/>
                <w:bCs/>
                <w:sz w:val="16"/>
                <w:szCs w:val="16"/>
              </w:rPr>
              <w:t>cat 1:</w:t>
            </w:r>
          </w:p>
          <w:p w14:paraId="5B452ADB" w14:textId="77777777" w:rsidR="003B5C40" w:rsidRPr="00897EE3" w:rsidRDefault="003B5C40" w:rsidP="00793586">
            <w:pPr>
              <w:spacing w:after="0"/>
            </w:pPr>
            <w:r w:rsidRPr="00897EE3">
              <w:rPr>
                <w:rFonts w:cs="Arial"/>
                <w:sz w:val="16"/>
                <w:szCs w:val="16"/>
              </w:rPr>
              <w:t xml:space="preserve">M1 + F1 </w:t>
            </w:r>
          </w:p>
        </w:tc>
        <w:tc>
          <w:tcPr>
            <w:tcW w:w="1002" w:type="dxa"/>
          </w:tcPr>
          <w:p w14:paraId="0789F485" w14:textId="77777777" w:rsidR="003B5C40" w:rsidRPr="00897EE3" w:rsidRDefault="003B5C40" w:rsidP="00793586">
            <w:pPr>
              <w:rPr>
                <w:rFonts w:cs="Arial"/>
                <w:sz w:val="16"/>
                <w:szCs w:val="16"/>
              </w:rPr>
            </w:pPr>
            <w:r w:rsidRPr="00897EE3">
              <w:rPr>
                <w:rFonts w:cs="Arial"/>
                <w:sz w:val="16"/>
                <w:szCs w:val="16"/>
              </w:rPr>
              <w:t>-1</w:t>
            </w:r>
          </w:p>
          <w:p w14:paraId="52764771" w14:textId="77777777" w:rsidR="003B5C40" w:rsidRPr="00897EE3" w:rsidRDefault="003B5C40" w:rsidP="00793586">
            <w:pPr>
              <w:rPr>
                <w:rFonts w:cs="Arial"/>
                <w:sz w:val="16"/>
                <w:szCs w:val="16"/>
              </w:rPr>
            </w:pPr>
            <w:r w:rsidRPr="00897EE3">
              <w:rPr>
                <w:rFonts w:cs="Arial"/>
                <w:sz w:val="16"/>
                <w:szCs w:val="16"/>
              </w:rPr>
              <w:t>1</w:t>
            </w:r>
          </w:p>
          <w:p w14:paraId="1E9F8B93" w14:textId="77777777" w:rsidR="003B5C40" w:rsidRPr="00897EE3" w:rsidRDefault="003B5C40" w:rsidP="00793586">
            <w:pPr>
              <w:rPr>
                <w:rFonts w:cs="Arial"/>
                <w:sz w:val="16"/>
                <w:szCs w:val="16"/>
              </w:rPr>
            </w:pPr>
            <w:r w:rsidRPr="00897EE3">
              <w:rPr>
                <w:rFonts w:cs="Arial"/>
                <w:sz w:val="16"/>
                <w:szCs w:val="16"/>
              </w:rPr>
              <w:t>-1</w:t>
            </w:r>
          </w:p>
          <w:p w14:paraId="69BA51DA" w14:textId="77777777" w:rsidR="003B5C40" w:rsidRPr="00897EE3" w:rsidRDefault="003B5C40" w:rsidP="00793586">
            <w:pPr>
              <w:rPr>
                <w:rFonts w:cs="Arial"/>
                <w:sz w:val="16"/>
                <w:szCs w:val="16"/>
              </w:rPr>
            </w:pPr>
            <w:r w:rsidRPr="00897EE3">
              <w:rPr>
                <w:rFonts w:cs="Arial"/>
                <w:sz w:val="16"/>
                <w:szCs w:val="16"/>
              </w:rPr>
              <w:t>1</w:t>
            </w:r>
          </w:p>
          <w:p w14:paraId="2BE31507" w14:textId="77777777" w:rsidR="003B5C40" w:rsidRPr="00897EE3" w:rsidRDefault="003B5C40" w:rsidP="00793586">
            <w:pPr>
              <w:rPr>
                <w:rFonts w:cs="Arial"/>
                <w:sz w:val="16"/>
                <w:szCs w:val="16"/>
              </w:rPr>
            </w:pPr>
            <w:r w:rsidRPr="00897EE3">
              <w:rPr>
                <w:rFonts w:cs="Arial"/>
                <w:sz w:val="16"/>
                <w:szCs w:val="16"/>
              </w:rPr>
              <w:t>-1</w:t>
            </w:r>
          </w:p>
          <w:p w14:paraId="41AA788C" w14:textId="77777777" w:rsidR="003B5C40" w:rsidRPr="00897EE3" w:rsidRDefault="003B5C40" w:rsidP="00793586">
            <w:pPr>
              <w:spacing w:after="0"/>
            </w:pPr>
            <w:r w:rsidRPr="00897EE3">
              <w:rPr>
                <w:rFonts w:cs="Arial"/>
                <w:sz w:val="16"/>
                <w:szCs w:val="16"/>
              </w:rPr>
              <w:t>1</w:t>
            </w:r>
          </w:p>
        </w:tc>
        <w:tc>
          <w:tcPr>
            <w:tcW w:w="1002" w:type="dxa"/>
          </w:tcPr>
          <w:p w14:paraId="43DF65E1" w14:textId="77777777" w:rsidR="003B5C40" w:rsidRPr="00897EE3" w:rsidRDefault="003B5C40" w:rsidP="00793586">
            <w:pPr>
              <w:rPr>
                <w:rFonts w:cs="Arial"/>
                <w:sz w:val="16"/>
                <w:szCs w:val="16"/>
              </w:rPr>
            </w:pPr>
            <w:r w:rsidRPr="00897EE3">
              <w:rPr>
                <w:rFonts w:cs="Arial"/>
                <w:sz w:val="16"/>
                <w:szCs w:val="16"/>
              </w:rPr>
              <w:t>0°</w:t>
            </w:r>
          </w:p>
          <w:p w14:paraId="6C544C77" w14:textId="77777777" w:rsidR="003B5C40" w:rsidRPr="00897EE3" w:rsidRDefault="003B5C40" w:rsidP="00793586">
            <w:pPr>
              <w:rPr>
                <w:rFonts w:cs="Arial"/>
                <w:sz w:val="16"/>
                <w:szCs w:val="16"/>
              </w:rPr>
            </w:pPr>
            <w:r w:rsidRPr="00897EE3">
              <w:rPr>
                <w:rFonts w:cs="Arial"/>
                <w:sz w:val="16"/>
                <w:szCs w:val="16"/>
              </w:rPr>
              <w:t>35°</w:t>
            </w:r>
          </w:p>
          <w:p w14:paraId="7906685D" w14:textId="77777777" w:rsidR="003B5C40" w:rsidRPr="00897EE3" w:rsidRDefault="003B5C40" w:rsidP="00793586">
            <w:pPr>
              <w:rPr>
                <w:rFonts w:cs="Arial"/>
                <w:sz w:val="16"/>
                <w:szCs w:val="16"/>
              </w:rPr>
            </w:pPr>
            <w:r w:rsidRPr="00897EE3">
              <w:rPr>
                <w:rFonts w:cs="Arial"/>
                <w:sz w:val="16"/>
                <w:szCs w:val="16"/>
              </w:rPr>
              <w:t>0°</w:t>
            </w:r>
          </w:p>
          <w:p w14:paraId="05DEB0A6" w14:textId="77777777" w:rsidR="003B5C40" w:rsidRPr="00897EE3" w:rsidRDefault="003B5C40" w:rsidP="00793586">
            <w:pPr>
              <w:rPr>
                <w:rFonts w:cs="Arial"/>
                <w:sz w:val="16"/>
                <w:szCs w:val="16"/>
              </w:rPr>
            </w:pPr>
            <w:r w:rsidRPr="00897EE3">
              <w:rPr>
                <w:rFonts w:cs="Arial"/>
                <w:sz w:val="16"/>
                <w:szCs w:val="16"/>
              </w:rPr>
              <w:t>0°</w:t>
            </w:r>
          </w:p>
          <w:p w14:paraId="4B2B8355" w14:textId="77777777" w:rsidR="003B5C40" w:rsidRPr="00897EE3" w:rsidRDefault="003B5C40" w:rsidP="00793586">
            <w:pPr>
              <w:rPr>
                <w:rFonts w:cs="Arial"/>
                <w:sz w:val="16"/>
                <w:szCs w:val="16"/>
              </w:rPr>
            </w:pPr>
            <w:r w:rsidRPr="00897EE3">
              <w:rPr>
                <w:rFonts w:cs="Arial"/>
                <w:sz w:val="16"/>
                <w:szCs w:val="16"/>
              </w:rPr>
              <w:t>45°</w:t>
            </w:r>
          </w:p>
          <w:p w14:paraId="5F5A221A" w14:textId="77777777" w:rsidR="003B5C40" w:rsidRPr="00897EE3" w:rsidRDefault="003B5C40" w:rsidP="00793586">
            <w:pPr>
              <w:spacing w:after="0"/>
            </w:pPr>
            <w:r w:rsidRPr="00897EE3">
              <w:rPr>
                <w:rFonts w:cs="Arial"/>
                <w:sz w:val="16"/>
                <w:szCs w:val="16"/>
              </w:rPr>
              <w:t>30°</w:t>
            </w:r>
          </w:p>
        </w:tc>
        <w:tc>
          <w:tcPr>
            <w:tcW w:w="1002" w:type="dxa"/>
          </w:tcPr>
          <w:p w14:paraId="1FDB3190" w14:textId="77777777" w:rsidR="003B5C40" w:rsidRPr="00897EE3" w:rsidRDefault="003B5C40" w:rsidP="00793586">
            <w:pPr>
              <w:rPr>
                <w:rFonts w:cs="Arial"/>
                <w:sz w:val="16"/>
                <w:szCs w:val="16"/>
              </w:rPr>
            </w:pPr>
            <w:r w:rsidRPr="00897EE3">
              <w:rPr>
                <w:rFonts w:cs="Arial"/>
                <w:sz w:val="16"/>
                <w:szCs w:val="16"/>
              </w:rPr>
              <w:t>0°</w:t>
            </w:r>
          </w:p>
          <w:p w14:paraId="37092D4A" w14:textId="77777777" w:rsidR="003B5C40" w:rsidRPr="00897EE3" w:rsidRDefault="003B5C40" w:rsidP="00793586">
            <w:pPr>
              <w:rPr>
                <w:rFonts w:cs="Arial"/>
                <w:sz w:val="16"/>
                <w:szCs w:val="16"/>
              </w:rPr>
            </w:pPr>
            <w:r w:rsidRPr="00897EE3">
              <w:rPr>
                <w:rFonts w:cs="Arial"/>
                <w:sz w:val="16"/>
                <w:szCs w:val="16"/>
              </w:rPr>
              <w:t>35°</w:t>
            </w:r>
          </w:p>
          <w:p w14:paraId="761B50C3" w14:textId="77777777" w:rsidR="003B5C40" w:rsidRPr="00897EE3" w:rsidRDefault="003B5C40" w:rsidP="00793586">
            <w:pPr>
              <w:rPr>
                <w:rFonts w:cs="Arial"/>
                <w:sz w:val="16"/>
                <w:szCs w:val="16"/>
              </w:rPr>
            </w:pPr>
            <w:r w:rsidRPr="00897EE3">
              <w:rPr>
                <w:rFonts w:cs="Arial"/>
                <w:sz w:val="16"/>
                <w:szCs w:val="16"/>
              </w:rPr>
              <w:t>45°</w:t>
            </w:r>
          </w:p>
          <w:p w14:paraId="10F643BA" w14:textId="77777777" w:rsidR="003B5C40" w:rsidRPr="00897EE3" w:rsidRDefault="003B5C40" w:rsidP="00793586">
            <w:pPr>
              <w:rPr>
                <w:rFonts w:cs="Arial"/>
                <w:sz w:val="16"/>
                <w:szCs w:val="16"/>
              </w:rPr>
            </w:pPr>
            <w:r w:rsidRPr="00897EE3">
              <w:rPr>
                <w:rFonts w:cs="Arial"/>
                <w:sz w:val="16"/>
                <w:szCs w:val="16"/>
              </w:rPr>
              <w:t>45°</w:t>
            </w:r>
          </w:p>
          <w:p w14:paraId="5290E5D9" w14:textId="77777777" w:rsidR="003B5C40" w:rsidRPr="00897EE3" w:rsidRDefault="003B5C40" w:rsidP="00793586">
            <w:pPr>
              <w:rPr>
                <w:rFonts w:cs="Arial"/>
                <w:sz w:val="16"/>
                <w:szCs w:val="16"/>
              </w:rPr>
            </w:pPr>
            <w:r w:rsidRPr="00897EE3">
              <w:rPr>
                <w:rFonts w:cs="Arial"/>
                <w:sz w:val="16"/>
                <w:szCs w:val="16"/>
              </w:rPr>
              <w:t>45°</w:t>
            </w:r>
          </w:p>
          <w:p w14:paraId="1BCEA747" w14:textId="77777777" w:rsidR="003B5C40" w:rsidRPr="00897EE3" w:rsidRDefault="003B5C40" w:rsidP="00793586">
            <w:pPr>
              <w:spacing w:after="0"/>
            </w:pPr>
            <w:r w:rsidRPr="00897EE3">
              <w:rPr>
                <w:rFonts w:cs="Arial"/>
                <w:sz w:val="16"/>
                <w:szCs w:val="16"/>
              </w:rPr>
              <w:t>30°</w:t>
            </w:r>
          </w:p>
        </w:tc>
        <w:tc>
          <w:tcPr>
            <w:tcW w:w="1002" w:type="dxa"/>
          </w:tcPr>
          <w:p w14:paraId="61F4026B" w14:textId="77777777" w:rsidR="003B5C40" w:rsidRPr="00897EE3" w:rsidRDefault="003B5C40" w:rsidP="00793586">
            <w:pPr>
              <w:rPr>
                <w:rFonts w:cs="Arial"/>
                <w:sz w:val="16"/>
                <w:szCs w:val="16"/>
              </w:rPr>
            </w:pPr>
            <w:r w:rsidRPr="00897EE3">
              <w:rPr>
                <w:rFonts w:cs="Arial"/>
                <w:sz w:val="16"/>
                <w:szCs w:val="16"/>
              </w:rPr>
              <w:t>0°</w:t>
            </w:r>
          </w:p>
          <w:p w14:paraId="690DA27A" w14:textId="77777777" w:rsidR="003B5C40" w:rsidRPr="00897EE3" w:rsidRDefault="003B5C40" w:rsidP="00793586">
            <w:pPr>
              <w:rPr>
                <w:rFonts w:cs="Arial"/>
                <w:sz w:val="16"/>
                <w:szCs w:val="16"/>
              </w:rPr>
            </w:pPr>
            <w:r w:rsidRPr="00897EE3">
              <w:rPr>
                <w:rFonts w:cs="Arial"/>
                <w:sz w:val="16"/>
                <w:szCs w:val="16"/>
              </w:rPr>
              <w:t>10°</w:t>
            </w:r>
          </w:p>
          <w:p w14:paraId="4B1F19D5" w14:textId="77777777" w:rsidR="003B5C40" w:rsidRPr="00897EE3" w:rsidRDefault="003B5C40" w:rsidP="00793586">
            <w:pPr>
              <w:rPr>
                <w:rFonts w:cs="Arial"/>
                <w:sz w:val="16"/>
                <w:szCs w:val="16"/>
              </w:rPr>
            </w:pPr>
            <w:r w:rsidRPr="00897EE3">
              <w:rPr>
                <w:rFonts w:cs="Arial"/>
                <w:sz w:val="16"/>
                <w:szCs w:val="16"/>
              </w:rPr>
              <w:t>20°</w:t>
            </w:r>
          </w:p>
          <w:p w14:paraId="032ECF5B" w14:textId="77777777" w:rsidR="003B5C40" w:rsidRPr="00897EE3" w:rsidRDefault="003B5C40" w:rsidP="00793586">
            <w:pPr>
              <w:rPr>
                <w:rFonts w:cs="Arial"/>
                <w:sz w:val="16"/>
                <w:szCs w:val="16"/>
              </w:rPr>
            </w:pPr>
            <w:r w:rsidRPr="00897EE3">
              <w:rPr>
                <w:rFonts w:cs="Arial"/>
                <w:sz w:val="16"/>
                <w:szCs w:val="16"/>
              </w:rPr>
              <w:t>200°</w:t>
            </w:r>
          </w:p>
          <w:p w14:paraId="35D59AC5" w14:textId="77777777" w:rsidR="003B5C40" w:rsidRPr="00897EE3" w:rsidRDefault="003B5C40" w:rsidP="00793586">
            <w:pPr>
              <w:rPr>
                <w:rFonts w:cs="Arial"/>
                <w:sz w:val="16"/>
                <w:szCs w:val="16"/>
              </w:rPr>
            </w:pPr>
            <w:r w:rsidRPr="00897EE3">
              <w:rPr>
                <w:rFonts w:cs="Arial"/>
                <w:sz w:val="16"/>
                <w:szCs w:val="16"/>
              </w:rPr>
              <w:t>340°</w:t>
            </w:r>
          </w:p>
          <w:p w14:paraId="5E9F40B2" w14:textId="77777777" w:rsidR="003B5C40" w:rsidRPr="00897EE3" w:rsidRDefault="003B5C40" w:rsidP="00793586">
            <w:pPr>
              <w:spacing w:after="0"/>
            </w:pPr>
            <w:r w:rsidRPr="00897EE3">
              <w:rPr>
                <w:rFonts w:cs="Arial"/>
                <w:sz w:val="16"/>
                <w:szCs w:val="16"/>
              </w:rPr>
              <w:t>120°</w:t>
            </w:r>
          </w:p>
        </w:tc>
        <w:tc>
          <w:tcPr>
            <w:tcW w:w="1002" w:type="dxa"/>
          </w:tcPr>
          <w:p w14:paraId="1E81E84C" w14:textId="77777777" w:rsidR="003B5C40" w:rsidRPr="00897EE3" w:rsidRDefault="003B5C40" w:rsidP="00793586">
            <w:pPr>
              <w:rPr>
                <w:rFonts w:cs="Arial"/>
                <w:sz w:val="16"/>
                <w:szCs w:val="16"/>
              </w:rPr>
            </w:pPr>
            <w:r w:rsidRPr="00897EE3">
              <w:rPr>
                <w:rFonts w:cs="Arial"/>
                <w:sz w:val="16"/>
                <w:szCs w:val="16"/>
              </w:rPr>
              <w:t>static</w:t>
            </w:r>
          </w:p>
          <w:p w14:paraId="78B97A35" w14:textId="77777777" w:rsidR="003B5C40" w:rsidRPr="00897EE3" w:rsidRDefault="003B5C40" w:rsidP="00793586">
            <w:pPr>
              <w:rPr>
                <w:rFonts w:cs="Arial"/>
                <w:sz w:val="16"/>
                <w:szCs w:val="16"/>
              </w:rPr>
            </w:pPr>
            <w:r w:rsidRPr="00897EE3">
              <w:rPr>
                <w:rFonts w:cs="Arial"/>
                <w:sz w:val="16"/>
                <w:szCs w:val="16"/>
              </w:rPr>
              <w:t>static</w:t>
            </w:r>
          </w:p>
          <w:p w14:paraId="7E9231D8" w14:textId="77777777" w:rsidR="003B5C40" w:rsidRPr="00897EE3" w:rsidRDefault="003B5C40" w:rsidP="00793586">
            <w:pPr>
              <w:rPr>
                <w:rFonts w:cs="Arial"/>
                <w:sz w:val="16"/>
                <w:szCs w:val="16"/>
              </w:rPr>
            </w:pPr>
            <w:r w:rsidRPr="00897EE3">
              <w:rPr>
                <w:rFonts w:cs="Arial"/>
                <w:sz w:val="16"/>
                <w:szCs w:val="16"/>
              </w:rPr>
              <w:t>static</w:t>
            </w:r>
          </w:p>
          <w:p w14:paraId="498F2F91" w14:textId="77777777" w:rsidR="003B5C40" w:rsidRPr="00897EE3" w:rsidRDefault="003B5C40" w:rsidP="00793586">
            <w:pPr>
              <w:rPr>
                <w:rFonts w:cs="Arial"/>
                <w:sz w:val="16"/>
                <w:szCs w:val="16"/>
              </w:rPr>
            </w:pPr>
            <w:r w:rsidRPr="00897EE3">
              <w:rPr>
                <w:rFonts w:cs="Arial"/>
                <w:sz w:val="16"/>
                <w:szCs w:val="16"/>
              </w:rPr>
              <w:t>static</w:t>
            </w:r>
          </w:p>
          <w:p w14:paraId="1520B082" w14:textId="77777777" w:rsidR="003B5C40" w:rsidRPr="00897EE3" w:rsidRDefault="003B5C40" w:rsidP="00793586">
            <w:pPr>
              <w:rPr>
                <w:rFonts w:cs="Arial"/>
                <w:sz w:val="16"/>
                <w:szCs w:val="16"/>
              </w:rPr>
            </w:pPr>
            <w:r w:rsidRPr="00897EE3">
              <w:rPr>
                <w:rFonts w:cs="Arial"/>
                <w:sz w:val="16"/>
                <w:szCs w:val="16"/>
              </w:rPr>
              <w:t>-1°/ frame</w:t>
            </w:r>
          </w:p>
          <w:p w14:paraId="2220351C" w14:textId="77777777" w:rsidR="003B5C40" w:rsidRPr="00897EE3" w:rsidRDefault="003B5C40" w:rsidP="00793586">
            <w:pPr>
              <w:spacing w:after="0"/>
            </w:pPr>
            <w:r w:rsidRPr="00897EE3">
              <w:rPr>
                <w:rFonts w:cs="Arial"/>
                <w:sz w:val="16"/>
                <w:szCs w:val="16"/>
              </w:rPr>
              <w:t>1°/ frame</w:t>
            </w:r>
          </w:p>
        </w:tc>
        <w:tc>
          <w:tcPr>
            <w:tcW w:w="1002" w:type="dxa"/>
          </w:tcPr>
          <w:p w14:paraId="48A22A65" w14:textId="77777777" w:rsidR="003B5C40" w:rsidRPr="00897EE3" w:rsidRDefault="003B5C40" w:rsidP="00793586">
            <w:pPr>
              <w:rPr>
                <w:rFonts w:cs="Arial"/>
                <w:sz w:val="16"/>
                <w:szCs w:val="16"/>
              </w:rPr>
            </w:pPr>
            <w:r w:rsidRPr="00897EE3">
              <w:rPr>
                <w:rFonts w:cs="Arial"/>
                <w:sz w:val="16"/>
                <w:szCs w:val="16"/>
              </w:rPr>
              <w:t>50°</w:t>
            </w:r>
          </w:p>
          <w:p w14:paraId="10413983" w14:textId="77777777" w:rsidR="003B5C40" w:rsidRPr="00897EE3" w:rsidRDefault="003B5C40" w:rsidP="00793586">
            <w:pPr>
              <w:rPr>
                <w:rFonts w:cs="Arial"/>
                <w:sz w:val="16"/>
                <w:szCs w:val="16"/>
              </w:rPr>
            </w:pPr>
            <w:r w:rsidRPr="00897EE3">
              <w:rPr>
                <w:rFonts w:cs="Arial"/>
                <w:sz w:val="16"/>
                <w:szCs w:val="16"/>
              </w:rPr>
              <w:t>110°</w:t>
            </w:r>
          </w:p>
          <w:p w14:paraId="314821BF" w14:textId="77777777" w:rsidR="003B5C40" w:rsidRPr="00897EE3" w:rsidRDefault="003B5C40" w:rsidP="00793586">
            <w:pPr>
              <w:rPr>
                <w:rFonts w:cs="Arial"/>
                <w:sz w:val="16"/>
                <w:szCs w:val="16"/>
              </w:rPr>
            </w:pPr>
            <w:r w:rsidRPr="00897EE3">
              <w:rPr>
                <w:rFonts w:cs="Arial"/>
                <w:sz w:val="16"/>
                <w:szCs w:val="16"/>
              </w:rPr>
              <w:t>170°</w:t>
            </w:r>
          </w:p>
          <w:p w14:paraId="374356FB" w14:textId="77777777" w:rsidR="003B5C40" w:rsidRPr="00897EE3" w:rsidRDefault="003B5C40" w:rsidP="00793586">
            <w:pPr>
              <w:rPr>
                <w:rFonts w:cs="Arial"/>
                <w:sz w:val="16"/>
                <w:szCs w:val="16"/>
              </w:rPr>
            </w:pPr>
            <w:r w:rsidRPr="00897EE3">
              <w:rPr>
                <w:rFonts w:cs="Arial"/>
                <w:sz w:val="16"/>
                <w:szCs w:val="16"/>
              </w:rPr>
              <w:t>30°</w:t>
            </w:r>
          </w:p>
          <w:p w14:paraId="2D6CB6AC" w14:textId="77777777" w:rsidR="003B5C40" w:rsidRPr="00897EE3" w:rsidRDefault="003B5C40" w:rsidP="00793586">
            <w:pPr>
              <w:rPr>
                <w:rFonts w:cs="Arial"/>
                <w:sz w:val="16"/>
                <w:szCs w:val="16"/>
              </w:rPr>
            </w:pPr>
            <w:r w:rsidRPr="00897EE3">
              <w:rPr>
                <w:rFonts w:cs="Arial"/>
                <w:sz w:val="16"/>
                <w:szCs w:val="16"/>
              </w:rPr>
              <w:t>340°</w:t>
            </w:r>
          </w:p>
          <w:p w14:paraId="3EA8B602" w14:textId="77777777" w:rsidR="003B5C40" w:rsidRPr="00897EE3" w:rsidRDefault="003B5C40" w:rsidP="00793586">
            <w:pPr>
              <w:spacing w:after="0"/>
            </w:pPr>
            <w:r w:rsidRPr="00897EE3">
              <w:rPr>
                <w:rFonts w:cs="Arial"/>
                <w:sz w:val="16"/>
                <w:szCs w:val="16"/>
              </w:rPr>
              <w:t>120°</w:t>
            </w:r>
          </w:p>
        </w:tc>
        <w:tc>
          <w:tcPr>
            <w:tcW w:w="1002" w:type="dxa"/>
          </w:tcPr>
          <w:p w14:paraId="695B362D" w14:textId="77777777" w:rsidR="003B5C40" w:rsidRPr="00897EE3" w:rsidRDefault="003B5C40" w:rsidP="00793586">
            <w:pPr>
              <w:rPr>
                <w:rFonts w:cs="Arial"/>
                <w:sz w:val="16"/>
                <w:szCs w:val="16"/>
              </w:rPr>
            </w:pPr>
            <w:r w:rsidRPr="00897EE3">
              <w:rPr>
                <w:rFonts w:cs="Arial"/>
                <w:sz w:val="16"/>
                <w:szCs w:val="16"/>
              </w:rPr>
              <w:t>static</w:t>
            </w:r>
          </w:p>
          <w:p w14:paraId="6B3A592D" w14:textId="77777777" w:rsidR="003B5C40" w:rsidRPr="00897EE3" w:rsidRDefault="003B5C40" w:rsidP="00793586">
            <w:pPr>
              <w:rPr>
                <w:rFonts w:cs="Arial"/>
                <w:sz w:val="16"/>
                <w:szCs w:val="16"/>
              </w:rPr>
            </w:pPr>
            <w:r w:rsidRPr="00897EE3">
              <w:rPr>
                <w:rFonts w:cs="Arial"/>
                <w:sz w:val="16"/>
                <w:szCs w:val="16"/>
              </w:rPr>
              <w:t>static</w:t>
            </w:r>
          </w:p>
          <w:p w14:paraId="387C04B7" w14:textId="77777777" w:rsidR="003B5C40" w:rsidRPr="00897EE3" w:rsidRDefault="003B5C40" w:rsidP="00793586">
            <w:pPr>
              <w:rPr>
                <w:rFonts w:cs="Arial"/>
                <w:sz w:val="16"/>
                <w:szCs w:val="16"/>
              </w:rPr>
            </w:pPr>
            <w:r w:rsidRPr="00897EE3">
              <w:rPr>
                <w:rFonts w:cs="Arial"/>
                <w:sz w:val="16"/>
                <w:szCs w:val="16"/>
              </w:rPr>
              <w:t>static</w:t>
            </w:r>
          </w:p>
          <w:p w14:paraId="08CDB394" w14:textId="77777777" w:rsidR="003B5C40" w:rsidRPr="00897EE3" w:rsidRDefault="003B5C40" w:rsidP="00793586">
            <w:pPr>
              <w:rPr>
                <w:rFonts w:cs="Arial"/>
                <w:sz w:val="16"/>
                <w:szCs w:val="16"/>
              </w:rPr>
            </w:pPr>
            <w:r w:rsidRPr="00897EE3">
              <w:rPr>
                <w:rFonts w:cs="Arial"/>
                <w:sz w:val="16"/>
                <w:szCs w:val="16"/>
              </w:rPr>
              <w:t>-1°/ frame</w:t>
            </w:r>
          </w:p>
          <w:p w14:paraId="566EF919" w14:textId="77777777" w:rsidR="003B5C40" w:rsidRPr="00897EE3" w:rsidRDefault="003B5C40" w:rsidP="00793586">
            <w:pPr>
              <w:rPr>
                <w:rFonts w:cs="Arial"/>
                <w:sz w:val="16"/>
                <w:szCs w:val="16"/>
              </w:rPr>
            </w:pPr>
            <w:r w:rsidRPr="00897EE3">
              <w:rPr>
                <w:rFonts w:cs="Arial"/>
                <w:sz w:val="16"/>
                <w:szCs w:val="16"/>
              </w:rPr>
              <w:t>-1°/ frame</w:t>
            </w:r>
          </w:p>
          <w:p w14:paraId="7A572718" w14:textId="77777777" w:rsidR="003B5C40" w:rsidRPr="00897EE3" w:rsidRDefault="003B5C40" w:rsidP="00793586">
            <w:pPr>
              <w:spacing w:after="0"/>
            </w:pPr>
            <w:r w:rsidRPr="00897EE3">
              <w:rPr>
                <w:rFonts w:cs="Arial"/>
                <w:sz w:val="16"/>
                <w:szCs w:val="16"/>
              </w:rPr>
              <w:t>-1°/ frame</w:t>
            </w:r>
          </w:p>
        </w:tc>
        <w:tc>
          <w:tcPr>
            <w:tcW w:w="1003" w:type="dxa"/>
          </w:tcPr>
          <w:p w14:paraId="7C83BCF3" w14:textId="77777777" w:rsidR="003B5C40" w:rsidRPr="00897EE3" w:rsidRDefault="003B5C40" w:rsidP="00793586">
            <w:pPr>
              <w:rPr>
                <w:rFonts w:cs="Arial"/>
                <w:sz w:val="16"/>
                <w:szCs w:val="16"/>
              </w:rPr>
            </w:pPr>
            <w:r w:rsidRPr="00897EE3">
              <w:rPr>
                <w:rFonts w:cs="Arial"/>
                <w:sz w:val="16"/>
                <w:szCs w:val="16"/>
              </w:rPr>
              <w:t>P1</w:t>
            </w:r>
          </w:p>
          <w:p w14:paraId="64F4B26E" w14:textId="77777777" w:rsidR="003B5C40" w:rsidRPr="00897EE3" w:rsidRDefault="003B5C40" w:rsidP="00793586">
            <w:pPr>
              <w:rPr>
                <w:rFonts w:cs="Arial"/>
                <w:sz w:val="16"/>
                <w:szCs w:val="16"/>
              </w:rPr>
            </w:pPr>
            <w:r w:rsidRPr="00897EE3">
              <w:rPr>
                <w:rFonts w:cs="Arial"/>
                <w:sz w:val="16"/>
                <w:szCs w:val="16"/>
              </w:rPr>
              <w:t>P2</w:t>
            </w:r>
          </w:p>
          <w:p w14:paraId="1A6E256B" w14:textId="77777777" w:rsidR="003B5C40" w:rsidRPr="00897EE3" w:rsidRDefault="003B5C40" w:rsidP="00793586">
            <w:pPr>
              <w:rPr>
                <w:rFonts w:cs="Arial"/>
                <w:sz w:val="16"/>
                <w:szCs w:val="16"/>
              </w:rPr>
            </w:pPr>
            <w:r w:rsidRPr="00897EE3">
              <w:rPr>
                <w:rFonts w:cs="Arial"/>
                <w:sz w:val="16"/>
                <w:szCs w:val="16"/>
              </w:rPr>
              <w:t>P3</w:t>
            </w:r>
          </w:p>
          <w:p w14:paraId="0E9E2C3A" w14:textId="77777777" w:rsidR="003B5C40" w:rsidRPr="00897EE3" w:rsidRDefault="003B5C40" w:rsidP="00793586">
            <w:pPr>
              <w:rPr>
                <w:rFonts w:cs="Arial"/>
                <w:sz w:val="16"/>
                <w:szCs w:val="16"/>
              </w:rPr>
            </w:pPr>
            <w:r w:rsidRPr="00897EE3">
              <w:rPr>
                <w:rFonts w:cs="Arial"/>
                <w:sz w:val="16"/>
                <w:szCs w:val="16"/>
              </w:rPr>
              <w:t>P4</w:t>
            </w:r>
          </w:p>
          <w:p w14:paraId="651362F1" w14:textId="77777777" w:rsidR="003B5C40" w:rsidRPr="00897EE3" w:rsidRDefault="003B5C40" w:rsidP="00793586">
            <w:pPr>
              <w:rPr>
                <w:rFonts w:cs="Arial"/>
                <w:sz w:val="16"/>
                <w:szCs w:val="16"/>
              </w:rPr>
            </w:pPr>
            <w:r w:rsidRPr="00897EE3">
              <w:rPr>
                <w:rFonts w:cs="Arial"/>
                <w:sz w:val="16"/>
                <w:szCs w:val="16"/>
              </w:rPr>
              <w:t>P5</w:t>
            </w:r>
          </w:p>
          <w:p w14:paraId="33C7A865" w14:textId="77777777" w:rsidR="003B5C40" w:rsidRPr="00897EE3" w:rsidRDefault="003B5C40" w:rsidP="00793586">
            <w:pPr>
              <w:spacing w:after="0"/>
            </w:pPr>
            <w:r w:rsidRPr="00897EE3">
              <w:rPr>
                <w:rFonts w:cs="Arial"/>
                <w:sz w:val="16"/>
                <w:szCs w:val="16"/>
              </w:rPr>
              <w:t>P6</w:t>
            </w:r>
          </w:p>
        </w:tc>
      </w:tr>
      <w:tr w:rsidR="003B5C40" w:rsidRPr="007E18C1" w14:paraId="626AB5F4" w14:textId="77777777" w:rsidTr="00793586">
        <w:tc>
          <w:tcPr>
            <w:tcW w:w="1002" w:type="dxa"/>
          </w:tcPr>
          <w:p w14:paraId="7FE984D2" w14:textId="77777777" w:rsidR="003B5C40" w:rsidRPr="00897EE3" w:rsidRDefault="003B5C40" w:rsidP="00793586">
            <w:pPr>
              <w:rPr>
                <w:rFonts w:cs="Arial"/>
                <w:b/>
                <w:bCs/>
                <w:sz w:val="16"/>
                <w:szCs w:val="16"/>
              </w:rPr>
            </w:pPr>
          </w:p>
          <w:p w14:paraId="3C9960CE" w14:textId="77777777" w:rsidR="003B5C40" w:rsidRPr="00897EE3" w:rsidRDefault="003B5C40" w:rsidP="00793586">
            <w:pPr>
              <w:rPr>
                <w:rFonts w:cs="Arial"/>
                <w:b/>
                <w:bCs/>
                <w:sz w:val="16"/>
                <w:szCs w:val="16"/>
              </w:rPr>
            </w:pPr>
            <w:r w:rsidRPr="00897EE3">
              <w:rPr>
                <w:rFonts w:cs="Arial"/>
                <w:b/>
                <w:bCs/>
                <w:sz w:val="16"/>
                <w:szCs w:val="16"/>
              </w:rPr>
              <w:t>cat 2:</w:t>
            </w:r>
          </w:p>
          <w:p w14:paraId="632383B1" w14:textId="77777777" w:rsidR="003B5C40" w:rsidRPr="00897EE3" w:rsidRDefault="003B5C40" w:rsidP="00793586">
            <w:pPr>
              <w:spacing w:after="0"/>
            </w:pPr>
            <w:r w:rsidRPr="00897EE3">
              <w:rPr>
                <w:rFonts w:cs="Arial"/>
                <w:sz w:val="16"/>
                <w:szCs w:val="16"/>
              </w:rPr>
              <w:t>M2 + F2</w:t>
            </w:r>
          </w:p>
        </w:tc>
        <w:tc>
          <w:tcPr>
            <w:tcW w:w="1002" w:type="dxa"/>
          </w:tcPr>
          <w:p w14:paraId="64801ABB" w14:textId="77777777" w:rsidR="003B5C40" w:rsidRPr="00897EE3" w:rsidRDefault="003B5C40" w:rsidP="00793586">
            <w:pPr>
              <w:rPr>
                <w:rFonts w:cs="Arial"/>
                <w:sz w:val="16"/>
                <w:szCs w:val="16"/>
              </w:rPr>
            </w:pPr>
            <w:r w:rsidRPr="00897EE3">
              <w:rPr>
                <w:rFonts w:cs="Arial"/>
                <w:sz w:val="16"/>
                <w:szCs w:val="16"/>
              </w:rPr>
              <w:t>1</w:t>
            </w:r>
          </w:p>
          <w:p w14:paraId="218E5453" w14:textId="77777777" w:rsidR="003B5C40" w:rsidRPr="00897EE3" w:rsidRDefault="003B5C40" w:rsidP="00793586">
            <w:pPr>
              <w:rPr>
                <w:rFonts w:cs="Arial"/>
                <w:sz w:val="16"/>
                <w:szCs w:val="16"/>
              </w:rPr>
            </w:pPr>
            <w:r w:rsidRPr="00897EE3">
              <w:rPr>
                <w:rFonts w:cs="Arial"/>
                <w:sz w:val="16"/>
                <w:szCs w:val="16"/>
              </w:rPr>
              <w:t>-1</w:t>
            </w:r>
          </w:p>
          <w:p w14:paraId="6C45A634" w14:textId="77777777" w:rsidR="003B5C40" w:rsidRPr="00897EE3" w:rsidRDefault="003B5C40" w:rsidP="00793586">
            <w:pPr>
              <w:rPr>
                <w:rFonts w:cs="Arial"/>
                <w:sz w:val="16"/>
                <w:szCs w:val="16"/>
              </w:rPr>
            </w:pPr>
            <w:r w:rsidRPr="00897EE3">
              <w:rPr>
                <w:rFonts w:cs="Arial"/>
                <w:sz w:val="16"/>
                <w:szCs w:val="16"/>
              </w:rPr>
              <w:t>1</w:t>
            </w:r>
          </w:p>
          <w:p w14:paraId="4705FF9E" w14:textId="77777777" w:rsidR="003B5C40" w:rsidRPr="00897EE3" w:rsidRDefault="003B5C40" w:rsidP="00793586">
            <w:pPr>
              <w:rPr>
                <w:rFonts w:cs="Arial"/>
                <w:sz w:val="16"/>
                <w:szCs w:val="16"/>
              </w:rPr>
            </w:pPr>
            <w:r w:rsidRPr="00897EE3">
              <w:rPr>
                <w:rFonts w:cs="Arial"/>
                <w:sz w:val="16"/>
                <w:szCs w:val="16"/>
              </w:rPr>
              <w:t>-1</w:t>
            </w:r>
          </w:p>
          <w:p w14:paraId="4C2C2B70" w14:textId="77777777" w:rsidR="003B5C40" w:rsidRPr="00897EE3" w:rsidRDefault="003B5C40" w:rsidP="00793586">
            <w:pPr>
              <w:rPr>
                <w:rFonts w:cs="Arial"/>
                <w:sz w:val="16"/>
                <w:szCs w:val="16"/>
              </w:rPr>
            </w:pPr>
            <w:r w:rsidRPr="00897EE3">
              <w:rPr>
                <w:rFonts w:cs="Arial"/>
                <w:sz w:val="16"/>
                <w:szCs w:val="16"/>
              </w:rPr>
              <w:t>1</w:t>
            </w:r>
          </w:p>
          <w:p w14:paraId="558B35C3" w14:textId="77777777" w:rsidR="003B5C40" w:rsidRPr="00897EE3" w:rsidRDefault="003B5C40" w:rsidP="00793586">
            <w:pPr>
              <w:spacing w:after="0"/>
            </w:pPr>
            <w:r w:rsidRPr="00897EE3">
              <w:rPr>
                <w:rFonts w:cs="Arial"/>
                <w:sz w:val="16"/>
                <w:szCs w:val="16"/>
              </w:rPr>
              <w:t>-1</w:t>
            </w:r>
          </w:p>
        </w:tc>
        <w:tc>
          <w:tcPr>
            <w:tcW w:w="1002" w:type="dxa"/>
          </w:tcPr>
          <w:p w14:paraId="589A5E05" w14:textId="77777777" w:rsidR="003B5C40" w:rsidRPr="00897EE3" w:rsidRDefault="003B5C40" w:rsidP="00793586">
            <w:pPr>
              <w:rPr>
                <w:rFonts w:cs="Arial"/>
                <w:sz w:val="16"/>
                <w:szCs w:val="16"/>
              </w:rPr>
            </w:pPr>
            <w:r w:rsidRPr="00897EE3">
              <w:rPr>
                <w:rFonts w:cs="Arial"/>
                <w:sz w:val="16"/>
                <w:szCs w:val="16"/>
              </w:rPr>
              <w:t>35°</w:t>
            </w:r>
          </w:p>
          <w:p w14:paraId="3515BA09" w14:textId="77777777" w:rsidR="003B5C40" w:rsidRPr="00897EE3" w:rsidRDefault="003B5C40" w:rsidP="00793586">
            <w:pPr>
              <w:rPr>
                <w:rFonts w:cs="Arial"/>
                <w:sz w:val="16"/>
                <w:szCs w:val="16"/>
              </w:rPr>
            </w:pPr>
            <w:r w:rsidRPr="00897EE3">
              <w:rPr>
                <w:rFonts w:cs="Arial"/>
                <w:sz w:val="16"/>
                <w:szCs w:val="16"/>
              </w:rPr>
              <w:t>0°</w:t>
            </w:r>
          </w:p>
          <w:p w14:paraId="1D8ECB68" w14:textId="77777777" w:rsidR="003B5C40" w:rsidRPr="00897EE3" w:rsidRDefault="003B5C40" w:rsidP="00793586">
            <w:pPr>
              <w:rPr>
                <w:rFonts w:cs="Arial"/>
                <w:sz w:val="16"/>
                <w:szCs w:val="16"/>
              </w:rPr>
            </w:pPr>
            <w:r w:rsidRPr="00897EE3">
              <w:rPr>
                <w:rFonts w:cs="Arial"/>
                <w:sz w:val="16"/>
                <w:szCs w:val="16"/>
              </w:rPr>
              <w:t>0°</w:t>
            </w:r>
          </w:p>
          <w:p w14:paraId="0A1E09FC" w14:textId="77777777" w:rsidR="003B5C40" w:rsidRPr="00897EE3" w:rsidRDefault="003B5C40" w:rsidP="00793586">
            <w:pPr>
              <w:rPr>
                <w:rFonts w:cs="Arial"/>
                <w:sz w:val="16"/>
                <w:szCs w:val="16"/>
              </w:rPr>
            </w:pPr>
            <w:r w:rsidRPr="00897EE3">
              <w:rPr>
                <w:rFonts w:cs="Arial"/>
                <w:sz w:val="16"/>
                <w:szCs w:val="16"/>
              </w:rPr>
              <w:t>45°</w:t>
            </w:r>
          </w:p>
          <w:p w14:paraId="3D71BAAD" w14:textId="77777777" w:rsidR="003B5C40" w:rsidRPr="00897EE3" w:rsidRDefault="003B5C40" w:rsidP="00793586">
            <w:pPr>
              <w:rPr>
                <w:rFonts w:cs="Arial"/>
                <w:sz w:val="16"/>
                <w:szCs w:val="16"/>
              </w:rPr>
            </w:pPr>
            <w:r w:rsidRPr="00897EE3">
              <w:rPr>
                <w:rFonts w:cs="Arial"/>
                <w:sz w:val="16"/>
                <w:szCs w:val="16"/>
              </w:rPr>
              <w:t>30°</w:t>
            </w:r>
          </w:p>
          <w:p w14:paraId="4F13462E" w14:textId="77777777" w:rsidR="003B5C40" w:rsidRPr="00897EE3" w:rsidRDefault="003B5C40" w:rsidP="00793586">
            <w:pPr>
              <w:spacing w:after="0"/>
            </w:pPr>
            <w:r w:rsidRPr="00897EE3">
              <w:rPr>
                <w:rFonts w:cs="Arial"/>
                <w:sz w:val="16"/>
                <w:szCs w:val="16"/>
              </w:rPr>
              <w:t>0°</w:t>
            </w:r>
          </w:p>
        </w:tc>
        <w:tc>
          <w:tcPr>
            <w:tcW w:w="1002" w:type="dxa"/>
          </w:tcPr>
          <w:p w14:paraId="3178298E" w14:textId="77777777" w:rsidR="003B5C40" w:rsidRPr="00897EE3" w:rsidRDefault="003B5C40" w:rsidP="00793586">
            <w:pPr>
              <w:rPr>
                <w:rFonts w:cs="Arial"/>
                <w:sz w:val="16"/>
                <w:szCs w:val="16"/>
              </w:rPr>
            </w:pPr>
            <w:r w:rsidRPr="00897EE3">
              <w:rPr>
                <w:rFonts w:cs="Arial"/>
                <w:sz w:val="16"/>
                <w:szCs w:val="16"/>
              </w:rPr>
              <w:t>35°</w:t>
            </w:r>
          </w:p>
          <w:p w14:paraId="69DEF411" w14:textId="77777777" w:rsidR="003B5C40" w:rsidRPr="00897EE3" w:rsidRDefault="003B5C40" w:rsidP="00793586">
            <w:pPr>
              <w:rPr>
                <w:rFonts w:cs="Arial"/>
                <w:sz w:val="16"/>
                <w:szCs w:val="16"/>
              </w:rPr>
            </w:pPr>
            <w:r w:rsidRPr="00897EE3">
              <w:rPr>
                <w:rFonts w:cs="Arial"/>
                <w:sz w:val="16"/>
                <w:szCs w:val="16"/>
              </w:rPr>
              <w:t>45°</w:t>
            </w:r>
          </w:p>
          <w:p w14:paraId="294614F5" w14:textId="77777777" w:rsidR="003B5C40" w:rsidRPr="00897EE3" w:rsidRDefault="003B5C40" w:rsidP="00793586">
            <w:pPr>
              <w:rPr>
                <w:rFonts w:cs="Arial"/>
                <w:sz w:val="16"/>
                <w:szCs w:val="16"/>
              </w:rPr>
            </w:pPr>
            <w:r w:rsidRPr="00897EE3">
              <w:rPr>
                <w:rFonts w:cs="Arial"/>
                <w:sz w:val="16"/>
                <w:szCs w:val="16"/>
              </w:rPr>
              <w:t>45°</w:t>
            </w:r>
          </w:p>
          <w:p w14:paraId="009EBA3F" w14:textId="77777777" w:rsidR="003B5C40" w:rsidRPr="00897EE3" w:rsidRDefault="003B5C40" w:rsidP="00793586">
            <w:pPr>
              <w:rPr>
                <w:rFonts w:cs="Arial"/>
                <w:sz w:val="16"/>
                <w:szCs w:val="16"/>
              </w:rPr>
            </w:pPr>
            <w:r w:rsidRPr="00897EE3">
              <w:rPr>
                <w:rFonts w:cs="Arial"/>
                <w:sz w:val="16"/>
                <w:szCs w:val="16"/>
              </w:rPr>
              <w:t>45°</w:t>
            </w:r>
          </w:p>
          <w:p w14:paraId="645BC20D" w14:textId="77777777" w:rsidR="003B5C40" w:rsidRPr="00897EE3" w:rsidRDefault="003B5C40" w:rsidP="00793586">
            <w:pPr>
              <w:rPr>
                <w:rFonts w:cs="Arial"/>
                <w:sz w:val="16"/>
                <w:szCs w:val="16"/>
              </w:rPr>
            </w:pPr>
            <w:r w:rsidRPr="00897EE3">
              <w:rPr>
                <w:rFonts w:cs="Arial"/>
                <w:sz w:val="16"/>
                <w:szCs w:val="16"/>
              </w:rPr>
              <w:t>30°</w:t>
            </w:r>
          </w:p>
          <w:p w14:paraId="2F304B49" w14:textId="77777777" w:rsidR="003B5C40" w:rsidRPr="00897EE3" w:rsidRDefault="003B5C40" w:rsidP="00793586">
            <w:pPr>
              <w:spacing w:after="0"/>
            </w:pPr>
            <w:r w:rsidRPr="00897EE3">
              <w:rPr>
                <w:rFonts w:cs="Arial"/>
                <w:sz w:val="16"/>
                <w:szCs w:val="16"/>
              </w:rPr>
              <w:t>0°</w:t>
            </w:r>
          </w:p>
        </w:tc>
        <w:tc>
          <w:tcPr>
            <w:tcW w:w="1002" w:type="dxa"/>
          </w:tcPr>
          <w:p w14:paraId="6AC4F74C" w14:textId="77777777" w:rsidR="003B5C40" w:rsidRPr="00897EE3" w:rsidRDefault="003B5C40" w:rsidP="00793586">
            <w:pPr>
              <w:rPr>
                <w:rFonts w:cs="Arial"/>
                <w:sz w:val="16"/>
                <w:szCs w:val="16"/>
              </w:rPr>
            </w:pPr>
            <w:r w:rsidRPr="00897EE3">
              <w:rPr>
                <w:rFonts w:cs="Arial"/>
                <w:sz w:val="16"/>
                <w:szCs w:val="16"/>
              </w:rPr>
              <w:t>20°</w:t>
            </w:r>
          </w:p>
          <w:p w14:paraId="21501F43" w14:textId="77777777" w:rsidR="003B5C40" w:rsidRPr="00897EE3" w:rsidRDefault="003B5C40" w:rsidP="00793586">
            <w:pPr>
              <w:rPr>
                <w:rFonts w:cs="Arial"/>
                <w:sz w:val="16"/>
                <w:szCs w:val="16"/>
              </w:rPr>
            </w:pPr>
            <w:r w:rsidRPr="00897EE3">
              <w:rPr>
                <w:rFonts w:cs="Arial"/>
                <w:sz w:val="16"/>
                <w:szCs w:val="16"/>
              </w:rPr>
              <w:t>30°</w:t>
            </w:r>
          </w:p>
          <w:p w14:paraId="19CC2289" w14:textId="77777777" w:rsidR="003B5C40" w:rsidRPr="00897EE3" w:rsidRDefault="003B5C40" w:rsidP="00793586">
            <w:pPr>
              <w:rPr>
                <w:rFonts w:cs="Arial"/>
                <w:sz w:val="16"/>
                <w:szCs w:val="16"/>
              </w:rPr>
            </w:pPr>
            <w:r w:rsidRPr="00897EE3">
              <w:rPr>
                <w:rFonts w:cs="Arial"/>
                <w:sz w:val="16"/>
                <w:szCs w:val="16"/>
              </w:rPr>
              <w:t>250°</w:t>
            </w:r>
          </w:p>
          <w:p w14:paraId="4755A967" w14:textId="77777777" w:rsidR="003B5C40" w:rsidRPr="00897EE3" w:rsidRDefault="003B5C40" w:rsidP="00793586">
            <w:pPr>
              <w:rPr>
                <w:rFonts w:cs="Arial"/>
                <w:sz w:val="16"/>
                <w:szCs w:val="16"/>
              </w:rPr>
            </w:pPr>
            <w:r w:rsidRPr="00897EE3">
              <w:rPr>
                <w:rFonts w:cs="Arial"/>
                <w:sz w:val="16"/>
                <w:szCs w:val="16"/>
              </w:rPr>
              <w:t>290°</w:t>
            </w:r>
          </w:p>
          <w:p w14:paraId="3C50A0C5" w14:textId="77777777" w:rsidR="003B5C40" w:rsidRPr="00897EE3" w:rsidRDefault="003B5C40" w:rsidP="00793586">
            <w:pPr>
              <w:rPr>
                <w:rFonts w:cs="Arial"/>
                <w:sz w:val="16"/>
                <w:szCs w:val="16"/>
              </w:rPr>
            </w:pPr>
            <w:r w:rsidRPr="00897EE3">
              <w:rPr>
                <w:rFonts w:cs="Arial"/>
                <w:sz w:val="16"/>
                <w:szCs w:val="16"/>
              </w:rPr>
              <w:t>180°</w:t>
            </w:r>
          </w:p>
          <w:p w14:paraId="7C3482EC" w14:textId="77777777" w:rsidR="003B5C40" w:rsidRPr="00897EE3" w:rsidRDefault="003B5C40" w:rsidP="00793586">
            <w:pPr>
              <w:spacing w:after="0"/>
            </w:pPr>
            <w:r w:rsidRPr="00897EE3">
              <w:rPr>
                <w:rFonts w:cs="Arial"/>
                <w:sz w:val="16"/>
                <w:szCs w:val="16"/>
              </w:rPr>
              <w:t>10°</w:t>
            </w:r>
          </w:p>
        </w:tc>
        <w:tc>
          <w:tcPr>
            <w:tcW w:w="1002" w:type="dxa"/>
          </w:tcPr>
          <w:p w14:paraId="058FA461" w14:textId="77777777" w:rsidR="003B5C40" w:rsidRPr="00897EE3" w:rsidRDefault="003B5C40" w:rsidP="00793586">
            <w:pPr>
              <w:rPr>
                <w:rFonts w:cs="Arial"/>
                <w:sz w:val="16"/>
                <w:szCs w:val="16"/>
              </w:rPr>
            </w:pPr>
            <w:r w:rsidRPr="00897EE3">
              <w:rPr>
                <w:rFonts w:cs="Arial"/>
                <w:sz w:val="16"/>
                <w:szCs w:val="16"/>
              </w:rPr>
              <w:t>static</w:t>
            </w:r>
          </w:p>
          <w:p w14:paraId="72A1CE77" w14:textId="77777777" w:rsidR="003B5C40" w:rsidRPr="00897EE3" w:rsidRDefault="003B5C40" w:rsidP="00793586">
            <w:pPr>
              <w:rPr>
                <w:rFonts w:cs="Arial"/>
                <w:sz w:val="16"/>
                <w:szCs w:val="16"/>
              </w:rPr>
            </w:pPr>
            <w:r w:rsidRPr="00897EE3">
              <w:rPr>
                <w:rFonts w:cs="Arial"/>
                <w:sz w:val="16"/>
                <w:szCs w:val="16"/>
              </w:rPr>
              <w:t>static</w:t>
            </w:r>
          </w:p>
          <w:p w14:paraId="447A9208" w14:textId="77777777" w:rsidR="003B5C40" w:rsidRPr="00897EE3" w:rsidRDefault="003B5C40" w:rsidP="00793586">
            <w:pPr>
              <w:rPr>
                <w:rFonts w:cs="Arial"/>
                <w:sz w:val="16"/>
                <w:szCs w:val="16"/>
              </w:rPr>
            </w:pPr>
            <w:r w:rsidRPr="00897EE3">
              <w:rPr>
                <w:rFonts w:cs="Arial"/>
                <w:sz w:val="16"/>
                <w:szCs w:val="16"/>
              </w:rPr>
              <w:t>static</w:t>
            </w:r>
          </w:p>
          <w:p w14:paraId="2D411ED7" w14:textId="77777777" w:rsidR="003B5C40" w:rsidRPr="00897EE3" w:rsidRDefault="003B5C40" w:rsidP="00793586">
            <w:pPr>
              <w:rPr>
                <w:rFonts w:cs="Arial"/>
                <w:sz w:val="16"/>
                <w:szCs w:val="16"/>
              </w:rPr>
            </w:pPr>
            <w:r w:rsidRPr="00897EE3">
              <w:rPr>
                <w:rFonts w:cs="Arial"/>
                <w:sz w:val="16"/>
                <w:szCs w:val="16"/>
              </w:rPr>
              <w:t>-1°/ frame</w:t>
            </w:r>
          </w:p>
          <w:p w14:paraId="3648E118" w14:textId="77777777" w:rsidR="003B5C40" w:rsidRPr="00897EE3" w:rsidRDefault="003B5C40" w:rsidP="00793586">
            <w:pPr>
              <w:rPr>
                <w:rFonts w:cs="Arial"/>
                <w:sz w:val="16"/>
                <w:szCs w:val="16"/>
              </w:rPr>
            </w:pPr>
            <w:r w:rsidRPr="00897EE3">
              <w:rPr>
                <w:rFonts w:cs="Arial"/>
                <w:sz w:val="16"/>
                <w:szCs w:val="16"/>
              </w:rPr>
              <w:t>1°/ frame</w:t>
            </w:r>
          </w:p>
          <w:p w14:paraId="24F01808" w14:textId="77777777" w:rsidR="003B5C40" w:rsidRPr="00897EE3" w:rsidRDefault="003B5C40" w:rsidP="00793586">
            <w:pPr>
              <w:spacing w:after="0"/>
            </w:pPr>
            <w:r w:rsidRPr="00897EE3">
              <w:rPr>
                <w:rFonts w:cs="Arial"/>
                <w:sz w:val="16"/>
                <w:szCs w:val="16"/>
              </w:rPr>
              <w:t>static</w:t>
            </w:r>
          </w:p>
        </w:tc>
        <w:tc>
          <w:tcPr>
            <w:tcW w:w="1002" w:type="dxa"/>
          </w:tcPr>
          <w:p w14:paraId="29D6BB3B" w14:textId="77777777" w:rsidR="003B5C40" w:rsidRPr="00897EE3" w:rsidRDefault="003B5C40" w:rsidP="00793586">
            <w:pPr>
              <w:rPr>
                <w:rFonts w:cs="Arial"/>
                <w:sz w:val="16"/>
                <w:szCs w:val="16"/>
              </w:rPr>
            </w:pPr>
            <w:r w:rsidRPr="00897EE3">
              <w:rPr>
                <w:rFonts w:cs="Arial"/>
                <w:sz w:val="16"/>
                <w:szCs w:val="16"/>
              </w:rPr>
              <w:t>170°</w:t>
            </w:r>
          </w:p>
          <w:p w14:paraId="2DD9957C" w14:textId="77777777" w:rsidR="003B5C40" w:rsidRPr="00897EE3" w:rsidRDefault="003B5C40" w:rsidP="00793586">
            <w:pPr>
              <w:rPr>
                <w:rFonts w:cs="Arial"/>
                <w:sz w:val="16"/>
                <w:szCs w:val="16"/>
              </w:rPr>
            </w:pPr>
            <w:r w:rsidRPr="00897EE3">
              <w:rPr>
                <w:rFonts w:cs="Arial"/>
                <w:sz w:val="16"/>
                <w:szCs w:val="16"/>
              </w:rPr>
              <w:t>230°</w:t>
            </w:r>
          </w:p>
          <w:p w14:paraId="0F4881BA" w14:textId="77777777" w:rsidR="003B5C40" w:rsidRPr="00897EE3" w:rsidRDefault="003B5C40" w:rsidP="00793586">
            <w:pPr>
              <w:rPr>
                <w:rFonts w:cs="Arial"/>
                <w:sz w:val="16"/>
                <w:szCs w:val="16"/>
              </w:rPr>
            </w:pPr>
            <w:r w:rsidRPr="00897EE3">
              <w:rPr>
                <w:rFonts w:cs="Arial"/>
                <w:sz w:val="16"/>
                <w:szCs w:val="16"/>
              </w:rPr>
              <w:t>340°</w:t>
            </w:r>
          </w:p>
          <w:p w14:paraId="6BA58194" w14:textId="77777777" w:rsidR="003B5C40" w:rsidRPr="00897EE3" w:rsidRDefault="003B5C40" w:rsidP="00793586">
            <w:pPr>
              <w:rPr>
                <w:rFonts w:cs="Arial"/>
                <w:sz w:val="16"/>
                <w:szCs w:val="16"/>
              </w:rPr>
            </w:pPr>
            <w:r w:rsidRPr="00897EE3">
              <w:rPr>
                <w:rFonts w:cs="Arial"/>
                <w:sz w:val="16"/>
                <w:szCs w:val="16"/>
              </w:rPr>
              <w:t>290°</w:t>
            </w:r>
          </w:p>
          <w:p w14:paraId="4768EFC5" w14:textId="77777777" w:rsidR="003B5C40" w:rsidRPr="00897EE3" w:rsidRDefault="003B5C40" w:rsidP="00793586">
            <w:pPr>
              <w:rPr>
                <w:rFonts w:cs="Arial"/>
                <w:sz w:val="16"/>
                <w:szCs w:val="16"/>
              </w:rPr>
            </w:pPr>
            <w:r w:rsidRPr="00897EE3">
              <w:rPr>
                <w:rFonts w:cs="Arial"/>
                <w:sz w:val="16"/>
                <w:szCs w:val="16"/>
              </w:rPr>
              <w:t>180°</w:t>
            </w:r>
          </w:p>
          <w:p w14:paraId="1FC32CB7" w14:textId="77777777" w:rsidR="003B5C40" w:rsidRPr="00897EE3" w:rsidRDefault="003B5C40" w:rsidP="00793586">
            <w:pPr>
              <w:spacing w:after="0"/>
            </w:pPr>
            <w:r w:rsidRPr="00897EE3">
              <w:rPr>
                <w:rFonts w:cs="Arial"/>
                <w:sz w:val="16"/>
                <w:szCs w:val="16"/>
              </w:rPr>
              <w:t>110°</w:t>
            </w:r>
          </w:p>
        </w:tc>
        <w:tc>
          <w:tcPr>
            <w:tcW w:w="1002" w:type="dxa"/>
          </w:tcPr>
          <w:p w14:paraId="1D971B49" w14:textId="77777777" w:rsidR="003B5C40" w:rsidRPr="00897EE3" w:rsidRDefault="003B5C40" w:rsidP="00793586">
            <w:pPr>
              <w:rPr>
                <w:rFonts w:cs="Arial"/>
                <w:sz w:val="16"/>
                <w:szCs w:val="16"/>
              </w:rPr>
            </w:pPr>
            <w:r w:rsidRPr="00897EE3">
              <w:rPr>
                <w:rFonts w:cs="Arial"/>
                <w:sz w:val="16"/>
                <w:szCs w:val="16"/>
              </w:rPr>
              <w:t>static</w:t>
            </w:r>
          </w:p>
          <w:p w14:paraId="48FE78D7" w14:textId="77777777" w:rsidR="003B5C40" w:rsidRPr="00897EE3" w:rsidRDefault="003B5C40" w:rsidP="00793586">
            <w:pPr>
              <w:rPr>
                <w:rFonts w:cs="Arial"/>
                <w:sz w:val="16"/>
                <w:szCs w:val="16"/>
              </w:rPr>
            </w:pPr>
            <w:r w:rsidRPr="00897EE3">
              <w:rPr>
                <w:rFonts w:cs="Arial"/>
                <w:sz w:val="16"/>
                <w:szCs w:val="16"/>
              </w:rPr>
              <w:t>static</w:t>
            </w:r>
          </w:p>
          <w:p w14:paraId="656EA838" w14:textId="77777777" w:rsidR="003B5C40" w:rsidRPr="00897EE3" w:rsidRDefault="003B5C40" w:rsidP="00793586">
            <w:pPr>
              <w:rPr>
                <w:rFonts w:cs="Arial"/>
                <w:sz w:val="16"/>
                <w:szCs w:val="16"/>
              </w:rPr>
            </w:pPr>
            <w:r w:rsidRPr="00897EE3">
              <w:rPr>
                <w:rFonts w:cs="Arial"/>
                <w:sz w:val="16"/>
                <w:szCs w:val="16"/>
              </w:rPr>
              <w:t>-1°/ frame</w:t>
            </w:r>
          </w:p>
          <w:p w14:paraId="61385D8F" w14:textId="77777777" w:rsidR="003B5C40" w:rsidRPr="00897EE3" w:rsidRDefault="003B5C40" w:rsidP="00793586">
            <w:pPr>
              <w:rPr>
                <w:rFonts w:cs="Arial"/>
                <w:sz w:val="16"/>
                <w:szCs w:val="16"/>
              </w:rPr>
            </w:pPr>
            <w:r w:rsidRPr="00897EE3">
              <w:rPr>
                <w:rFonts w:cs="Arial"/>
                <w:sz w:val="16"/>
                <w:szCs w:val="16"/>
              </w:rPr>
              <w:t>-1°/ frame</w:t>
            </w:r>
          </w:p>
          <w:p w14:paraId="4A6A2265" w14:textId="77777777" w:rsidR="003B5C40" w:rsidRPr="00897EE3" w:rsidRDefault="003B5C40" w:rsidP="00793586">
            <w:pPr>
              <w:rPr>
                <w:rFonts w:cs="Arial"/>
                <w:sz w:val="16"/>
                <w:szCs w:val="16"/>
              </w:rPr>
            </w:pPr>
            <w:r w:rsidRPr="00897EE3">
              <w:rPr>
                <w:rFonts w:cs="Arial"/>
                <w:sz w:val="16"/>
                <w:szCs w:val="16"/>
              </w:rPr>
              <w:t>-1°/ frame</w:t>
            </w:r>
          </w:p>
          <w:p w14:paraId="64B668A9" w14:textId="77777777" w:rsidR="003B5C40" w:rsidRPr="00897EE3" w:rsidRDefault="003B5C40" w:rsidP="00793586">
            <w:pPr>
              <w:spacing w:after="0"/>
            </w:pPr>
            <w:r w:rsidRPr="00897EE3">
              <w:rPr>
                <w:rFonts w:cs="Arial"/>
                <w:sz w:val="16"/>
                <w:szCs w:val="16"/>
              </w:rPr>
              <w:t>static</w:t>
            </w:r>
          </w:p>
        </w:tc>
        <w:tc>
          <w:tcPr>
            <w:tcW w:w="1003" w:type="dxa"/>
          </w:tcPr>
          <w:p w14:paraId="44DA11C8" w14:textId="77777777" w:rsidR="003B5C40" w:rsidRPr="00897EE3" w:rsidRDefault="003B5C40" w:rsidP="00793586">
            <w:pPr>
              <w:rPr>
                <w:rFonts w:cs="Arial"/>
                <w:sz w:val="16"/>
                <w:szCs w:val="16"/>
              </w:rPr>
            </w:pPr>
            <w:r w:rsidRPr="00897EE3">
              <w:rPr>
                <w:rFonts w:cs="Arial"/>
                <w:sz w:val="16"/>
                <w:szCs w:val="16"/>
              </w:rPr>
              <w:t>P1</w:t>
            </w:r>
          </w:p>
          <w:p w14:paraId="7CE8FF31" w14:textId="77777777" w:rsidR="003B5C40" w:rsidRPr="00897EE3" w:rsidRDefault="003B5C40" w:rsidP="00793586">
            <w:pPr>
              <w:rPr>
                <w:rFonts w:cs="Arial"/>
                <w:sz w:val="16"/>
                <w:szCs w:val="16"/>
              </w:rPr>
            </w:pPr>
            <w:r w:rsidRPr="00897EE3">
              <w:rPr>
                <w:rFonts w:cs="Arial"/>
                <w:sz w:val="16"/>
                <w:szCs w:val="16"/>
              </w:rPr>
              <w:t>P2</w:t>
            </w:r>
          </w:p>
          <w:p w14:paraId="1192FD54" w14:textId="77777777" w:rsidR="003B5C40" w:rsidRPr="00897EE3" w:rsidRDefault="003B5C40" w:rsidP="00793586">
            <w:pPr>
              <w:rPr>
                <w:rFonts w:cs="Arial"/>
                <w:sz w:val="16"/>
                <w:szCs w:val="16"/>
              </w:rPr>
            </w:pPr>
            <w:r w:rsidRPr="00897EE3">
              <w:rPr>
                <w:rFonts w:cs="Arial"/>
                <w:sz w:val="16"/>
                <w:szCs w:val="16"/>
              </w:rPr>
              <w:t>P3</w:t>
            </w:r>
          </w:p>
          <w:p w14:paraId="4F0D4307" w14:textId="77777777" w:rsidR="003B5C40" w:rsidRPr="00897EE3" w:rsidRDefault="003B5C40" w:rsidP="00793586">
            <w:pPr>
              <w:rPr>
                <w:rFonts w:cs="Arial"/>
                <w:sz w:val="16"/>
                <w:szCs w:val="16"/>
              </w:rPr>
            </w:pPr>
            <w:r w:rsidRPr="00897EE3">
              <w:rPr>
                <w:rFonts w:cs="Arial"/>
                <w:sz w:val="16"/>
                <w:szCs w:val="16"/>
              </w:rPr>
              <w:t>P4</w:t>
            </w:r>
          </w:p>
          <w:p w14:paraId="4AD13045" w14:textId="77777777" w:rsidR="003B5C40" w:rsidRPr="00897EE3" w:rsidRDefault="003B5C40" w:rsidP="00793586">
            <w:pPr>
              <w:rPr>
                <w:rFonts w:cs="Arial"/>
                <w:sz w:val="16"/>
                <w:szCs w:val="16"/>
              </w:rPr>
            </w:pPr>
            <w:r w:rsidRPr="00897EE3">
              <w:rPr>
                <w:rFonts w:cs="Arial"/>
                <w:sz w:val="16"/>
                <w:szCs w:val="16"/>
              </w:rPr>
              <w:t>P5</w:t>
            </w:r>
          </w:p>
          <w:p w14:paraId="5635A0E8" w14:textId="77777777" w:rsidR="003B5C40" w:rsidRPr="00897EE3" w:rsidRDefault="003B5C40" w:rsidP="00793586">
            <w:pPr>
              <w:spacing w:after="0"/>
            </w:pPr>
            <w:r w:rsidRPr="00897EE3">
              <w:rPr>
                <w:rFonts w:cs="Arial"/>
                <w:sz w:val="16"/>
                <w:szCs w:val="16"/>
              </w:rPr>
              <w:t>P6</w:t>
            </w:r>
          </w:p>
        </w:tc>
      </w:tr>
      <w:tr w:rsidR="003B5C40" w:rsidRPr="007E18C1" w14:paraId="66A0DE25" w14:textId="77777777" w:rsidTr="00793586">
        <w:tc>
          <w:tcPr>
            <w:tcW w:w="1002" w:type="dxa"/>
          </w:tcPr>
          <w:p w14:paraId="32D32B08" w14:textId="77777777" w:rsidR="003B5C40" w:rsidRPr="00897EE3" w:rsidRDefault="003B5C40" w:rsidP="00793586">
            <w:pPr>
              <w:rPr>
                <w:rFonts w:cs="Arial"/>
                <w:b/>
                <w:bCs/>
                <w:sz w:val="16"/>
                <w:szCs w:val="16"/>
              </w:rPr>
            </w:pPr>
          </w:p>
          <w:p w14:paraId="6A26A021" w14:textId="77777777" w:rsidR="003B5C40" w:rsidRPr="00897EE3" w:rsidRDefault="003B5C40" w:rsidP="00793586">
            <w:pPr>
              <w:rPr>
                <w:rFonts w:cs="Arial"/>
                <w:b/>
                <w:bCs/>
                <w:sz w:val="16"/>
                <w:szCs w:val="16"/>
              </w:rPr>
            </w:pPr>
            <w:r w:rsidRPr="00897EE3">
              <w:rPr>
                <w:rFonts w:cs="Arial"/>
                <w:b/>
                <w:bCs/>
                <w:sz w:val="16"/>
                <w:szCs w:val="16"/>
              </w:rPr>
              <w:t>cat 3:</w:t>
            </w:r>
          </w:p>
          <w:p w14:paraId="66DA041A" w14:textId="77777777" w:rsidR="003B5C40" w:rsidRPr="00897EE3" w:rsidRDefault="003B5C40" w:rsidP="00793586">
            <w:pPr>
              <w:spacing w:after="0"/>
            </w:pPr>
            <w:r w:rsidRPr="00897EE3">
              <w:rPr>
                <w:rFonts w:cs="Arial"/>
                <w:sz w:val="16"/>
                <w:szCs w:val="16"/>
              </w:rPr>
              <w:t>M3 + F3</w:t>
            </w:r>
          </w:p>
        </w:tc>
        <w:tc>
          <w:tcPr>
            <w:tcW w:w="1002" w:type="dxa"/>
          </w:tcPr>
          <w:p w14:paraId="54DC4BC9" w14:textId="77777777" w:rsidR="003B5C40" w:rsidRPr="00897EE3" w:rsidRDefault="003B5C40" w:rsidP="00793586">
            <w:pPr>
              <w:rPr>
                <w:rFonts w:cs="Arial"/>
                <w:sz w:val="16"/>
                <w:szCs w:val="16"/>
              </w:rPr>
            </w:pPr>
            <w:r w:rsidRPr="00897EE3">
              <w:rPr>
                <w:rFonts w:cs="Arial"/>
                <w:sz w:val="16"/>
                <w:szCs w:val="16"/>
              </w:rPr>
              <w:t>-1</w:t>
            </w:r>
          </w:p>
          <w:p w14:paraId="22543EE7" w14:textId="77777777" w:rsidR="003B5C40" w:rsidRPr="00897EE3" w:rsidRDefault="003B5C40" w:rsidP="00793586">
            <w:pPr>
              <w:rPr>
                <w:rFonts w:cs="Arial"/>
                <w:sz w:val="16"/>
                <w:szCs w:val="16"/>
              </w:rPr>
            </w:pPr>
            <w:r w:rsidRPr="00897EE3">
              <w:rPr>
                <w:rFonts w:cs="Arial"/>
                <w:sz w:val="16"/>
                <w:szCs w:val="16"/>
              </w:rPr>
              <w:t>1</w:t>
            </w:r>
          </w:p>
          <w:p w14:paraId="14FDF871" w14:textId="77777777" w:rsidR="003B5C40" w:rsidRPr="00897EE3" w:rsidRDefault="003B5C40" w:rsidP="00793586">
            <w:pPr>
              <w:rPr>
                <w:rFonts w:cs="Arial"/>
                <w:sz w:val="16"/>
                <w:szCs w:val="16"/>
              </w:rPr>
            </w:pPr>
            <w:r w:rsidRPr="00897EE3">
              <w:rPr>
                <w:rFonts w:cs="Arial"/>
                <w:sz w:val="16"/>
                <w:szCs w:val="16"/>
              </w:rPr>
              <w:t>-1</w:t>
            </w:r>
          </w:p>
          <w:p w14:paraId="6E30B654" w14:textId="77777777" w:rsidR="003B5C40" w:rsidRPr="00897EE3" w:rsidRDefault="003B5C40" w:rsidP="00793586">
            <w:pPr>
              <w:rPr>
                <w:rFonts w:cs="Arial"/>
                <w:sz w:val="16"/>
                <w:szCs w:val="16"/>
              </w:rPr>
            </w:pPr>
            <w:r w:rsidRPr="00897EE3">
              <w:rPr>
                <w:rFonts w:cs="Arial"/>
                <w:sz w:val="16"/>
                <w:szCs w:val="16"/>
              </w:rPr>
              <w:t>1</w:t>
            </w:r>
          </w:p>
          <w:p w14:paraId="5DCFA5F5" w14:textId="77777777" w:rsidR="003B5C40" w:rsidRPr="00897EE3" w:rsidRDefault="003B5C40" w:rsidP="00793586">
            <w:pPr>
              <w:rPr>
                <w:rFonts w:cs="Arial"/>
                <w:sz w:val="16"/>
                <w:szCs w:val="16"/>
              </w:rPr>
            </w:pPr>
            <w:r w:rsidRPr="00897EE3">
              <w:rPr>
                <w:rFonts w:cs="Arial"/>
                <w:sz w:val="16"/>
                <w:szCs w:val="16"/>
              </w:rPr>
              <w:t>-1</w:t>
            </w:r>
          </w:p>
          <w:p w14:paraId="021E81FF" w14:textId="77777777" w:rsidR="003B5C40" w:rsidRPr="00897EE3" w:rsidRDefault="003B5C40" w:rsidP="00793586">
            <w:pPr>
              <w:spacing w:after="0"/>
            </w:pPr>
            <w:r w:rsidRPr="00897EE3">
              <w:rPr>
                <w:rFonts w:cs="Arial"/>
                <w:sz w:val="16"/>
                <w:szCs w:val="16"/>
              </w:rPr>
              <w:t>1</w:t>
            </w:r>
          </w:p>
        </w:tc>
        <w:tc>
          <w:tcPr>
            <w:tcW w:w="1002" w:type="dxa"/>
          </w:tcPr>
          <w:p w14:paraId="676DCCE1" w14:textId="77777777" w:rsidR="003B5C40" w:rsidRPr="00897EE3" w:rsidRDefault="003B5C40" w:rsidP="00793586">
            <w:pPr>
              <w:rPr>
                <w:rFonts w:cs="Arial"/>
                <w:sz w:val="16"/>
                <w:szCs w:val="16"/>
              </w:rPr>
            </w:pPr>
            <w:r w:rsidRPr="00897EE3">
              <w:rPr>
                <w:rFonts w:cs="Arial"/>
                <w:sz w:val="16"/>
                <w:szCs w:val="16"/>
              </w:rPr>
              <w:t>0°</w:t>
            </w:r>
          </w:p>
          <w:p w14:paraId="7A59CB3F" w14:textId="77777777" w:rsidR="003B5C40" w:rsidRPr="00897EE3" w:rsidRDefault="003B5C40" w:rsidP="00793586">
            <w:pPr>
              <w:rPr>
                <w:rFonts w:cs="Arial"/>
                <w:sz w:val="16"/>
                <w:szCs w:val="16"/>
              </w:rPr>
            </w:pPr>
            <w:r w:rsidRPr="00897EE3">
              <w:rPr>
                <w:rFonts w:cs="Arial"/>
                <w:sz w:val="16"/>
                <w:szCs w:val="16"/>
              </w:rPr>
              <w:t>0°</w:t>
            </w:r>
          </w:p>
          <w:p w14:paraId="61D73C3A" w14:textId="77777777" w:rsidR="003B5C40" w:rsidRPr="00897EE3" w:rsidRDefault="003B5C40" w:rsidP="00793586">
            <w:pPr>
              <w:rPr>
                <w:rFonts w:cs="Arial"/>
                <w:sz w:val="16"/>
                <w:szCs w:val="16"/>
              </w:rPr>
            </w:pPr>
            <w:r w:rsidRPr="00897EE3">
              <w:rPr>
                <w:rFonts w:cs="Arial"/>
                <w:sz w:val="16"/>
                <w:szCs w:val="16"/>
              </w:rPr>
              <w:t>45°</w:t>
            </w:r>
          </w:p>
          <w:p w14:paraId="192E5F27" w14:textId="77777777" w:rsidR="003B5C40" w:rsidRPr="00897EE3" w:rsidRDefault="003B5C40" w:rsidP="00793586">
            <w:pPr>
              <w:rPr>
                <w:rFonts w:cs="Arial"/>
                <w:sz w:val="16"/>
                <w:szCs w:val="16"/>
              </w:rPr>
            </w:pPr>
            <w:r w:rsidRPr="00897EE3">
              <w:rPr>
                <w:rFonts w:cs="Arial"/>
                <w:sz w:val="16"/>
                <w:szCs w:val="16"/>
              </w:rPr>
              <w:t>30°</w:t>
            </w:r>
          </w:p>
          <w:p w14:paraId="23052C18" w14:textId="77777777" w:rsidR="003B5C40" w:rsidRPr="00897EE3" w:rsidRDefault="003B5C40" w:rsidP="00793586">
            <w:pPr>
              <w:rPr>
                <w:rFonts w:cs="Arial"/>
                <w:sz w:val="16"/>
                <w:szCs w:val="16"/>
              </w:rPr>
            </w:pPr>
            <w:r w:rsidRPr="00897EE3">
              <w:rPr>
                <w:rFonts w:cs="Arial"/>
                <w:sz w:val="16"/>
                <w:szCs w:val="16"/>
              </w:rPr>
              <w:t>0°</w:t>
            </w:r>
          </w:p>
          <w:p w14:paraId="18794ECA" w14:textId="77777777" w:rsidR="003B5C40" w:rsidRPr="00897EE3" w:rsidRDefault="003B5C40" w:rsidP="00793586">
            <w:pPr>
              <w:spacing w:after="0"/>
            </w:pPr>
            <w:r w:rsidRPr="00897EE3">
              <w:rPr>
                <w:rFonts w:cs="Arial"/>
                <w:sz w:val="16"/>
                <w:szCs w:val="16"/>
              </w:rPr>
              <w:t>35°</w:t>
            </w:r>
          </w:p>
        </w:tc>
        <w:tc>
          <w:tcPr>
            <w:tcW w:w="1002" w:type="dxa"/>
          </w:tcPr>
          <w:p w14:paraId="00D06C76" w14:textId="77777777" w:rsidR="003B5C40" w:rsidRPr="00897EE3" w:rsidRDefault="003B5C40" w:rsidP="00793586">
            <w:pPr>
              <w:rPr>
                <w:rFonts w:cs="Arial"/>
                <w:sz w:val="16"/>
                <w:szCs w:val="16"/>
              </w:rPr>
            </w:pPr>
            <w:r w:rsidRPr="00897EE3">
              <w:rPr>
                <w:rFonts w:cs="Arial"/>
                <w:sz w:val="16"/>
                <w:szCs w:val="16"/>
              </w:rPr>
              <w:t>45°</w:t>
            </w:r>
          </w:p>
          <w:p w14:paraId="56DD8C82" w14:textId="77777777" w:rsidR="003B5C40" w:rsidRPr="00897EE3" w:rsidRDefault="003B5C40" w:rsidP="00793586">
            <w:pPr>
              <w:rPr>
                <w:rFonts w:cs="Arial"/>
                <w:sz w:val="16"/>
                <w:szCs w:val="16"/>
              </w:rPr>
            </w:pPr>
            <w:r w:rsidRPr="00897EE3">
              <w:rPr>
                <w:rFonts w:cs="Arial"/>
                <w:sz w:val="16"/>
                <w:szCs w:val="16"/>
              </w:rPr>
              <w:t>45°</w:t>
            </w:r>
          </w:p>
          <w:p w14:paraId="0C64466D" w14:textId="77777777" w:rsidR="003B5C40" w:rsidRPr="00897EE3" w:rsidRDefault="003B5C40" w:rsidP="00793586">
            <w:pPr>
              <w:rPr>
                <w:rFonts w:cs="Arial"/>
                <w:sz w:val="16"/>
                <w:szCs w:val="16"/>
              </w:rPr>
            </w:pPr>
            <w:r w:rsidRPr="00897EE3">
              <w:rPr>
                <w:rFonts w:cs="Arial"/>
                <w:sz w:val="16"/>
                <w:szCs w:val="16"/>
              </w:rPr>
              <w:t>45°</w:t>
            </w:r>
          </w:p>
          <w:p w14:paraId="7DEE7173" w14:textId="77777777" w:rsidR="003B5C40" w:rsidRPr="00897EE3" w:rsidRDefault="003B5C40" w:rsidP="00793586">
            <w:pPr>
              <w:rPr>
                <w:rFonts w:cs="Arial"/>
                <w:sz w:val="16"/>
                <w:szCs w:val="16"/>
              </w:rPr>
            </w:pPr>
            <w:r w:rsidRPr="00897EE3">
              <w:rPr>
                <w:rFonts w:cs="Arial"/>
                <w:sz w:val="16"/>
                <w:szCs w:val="16"/>
              </w:rPr>
              <w:t>30°</w:t>
            </w:r>
          </w:p>
          <w:p w14:paraId="3F834F46" w14:textId="77777777" w:rsidR="003B5C40" w:rsidRPr="00897EE3" w:rsidRDefault="003B5C40" w:rsidP="00793586">
            <w:pPr>
              <w:rPr>
                <w:rFonts w:cs="Arial"/>
                <w:sz w:val="16"/>
                <w:szCs w:val="16"/>
              </w:rPr>
            </w:pPr>
            <w:r w:rsidRPr="00897EE3">
              <w:rPr>
                <w:rFonts w:cs="Arial"/>
                <w:sz w:val="16"/>
                <w:szCs w:val="16"/>
              </w:rPr>
              <w:t>0°</w:t>
            </w:r>
          </w:p>
          <w:p w14:paraId="2B850C12" w14:textId="77777777" w:rsidR="003B5C40" w:rsidRPr="00897EE3" w:rsidRDefault="003B5C40" w:rsidP="00793586">
            <w:pPr>
              <w:spacing w:after="0"/>
            </w:pPr>
            <w:r w:rsidRPr="00897EE3">
              <w:rPr>
                <w:rFonts w:cs="Arial"/>
                <w:sz w:val="16"/>
                <w:szCs w:val="16"/>
              </w:rPr>
              <w:t>35°</w:t>
            </w:r>
          </w:p>
        </w:tc>
        <w:tc>
          <w:tcPr>
            <w:tcW w:w="1002" w:type="dxa"/>
          </w:tcPr>
          <w:p w14:paraId="2A2CC7A3" w14:textId="77777777" w:rsidR="003B5C40" w:rsidRPr="00897EE3" w:rsidRDefault="003B5C40" w:rsidP="00793586">
            <w:pPr>
              <w:rPr>
                <w:rFonts w:cs="Arial"/>
                <w:sz w:val="16"/>
                <w:szCs w:val="16"/>
              </w:rPr>
            </w:pPr>
            <w:r w:rsidRPr="00897EE3">
              <w:rPr>
                <w:rFonts w:cs="Arial"/>
                <w:sz w:val="16"/>
                <w:szCs w:val="16"/>
              </w:rPr>
              <w:t>40°</w:t>
            </w:r>
          </w:p>
          <w:p w14:paraId="12F37B6E" w14:textId="77777777" w:rsidR="003B5C40" w:rsidRPr="00897EE3" w:rsidRDefault="003B5C40" w:rsidP="00793586">
            <w:pPr>
              <w:rPr>
                <w:rFonts w:cs="Arial"/>
                <w:sz w:val="16"/>
                <w:szCs w:val="16"/>
              </w:rPr>
            </w:pPr>
            <w:r w:rsidRPr="00897EE3">
              <w:rPr>
                <w:rFonts w:cs="Arial"/>
                <w:sz w:val="16"/>
                <w:szCs w:val="16"/>
              </w:rPr>
              <w:t>300°</w:t>
            </w:r>
          </w:p>
          <w:p w14:paraId="21D2DBD1" w14:textId="77777777" w:rsidR="003B5C40" w:rsidRPr="00897EE3" w:rsidRDefault="003B5C40" w:rsidP="00793586">
            <w:pPr>
              <w:rPr>
                <w:rFonts w:cs="Arial"/>
                <w:sz w:val="16"/>
                <w:szCs w:val="16"/>
              </w:rPr>
            </w:pPr>
            <w:r w:rsidRPr="00897EE3">
              <w:rPr>
                <w:rFonts w:cs="Arial"/>
                <w:sz w:val="16"/>
                <w:szCs w:val="16"/>
              </w:rPr>
              <w:t>180°</w:t>
            </w:r>
          </w:p>
          <w:p w14:paraId="3147A4E3" w14:textId="77777777" w:rsidR="003B5C40" w:rsidRPr="00897EE3" w:rsidRDefault="003B5C40" w:rsidP="00793586">
            <w:pPr>
              <w:rPr>
                <w:rFonts w:cs="Arial"/>
                <w:sz w:val="16"/>
                <w:szCs w:val="16"/>
              </w:rPr>
            </w:pPr>
            <w:r w:rsidRPr="00897EE3">
              <w:rPr>
                <w:rFonts w:cs="Arial"/>
                <w:sz w:val="16"/>
                <w:szCs w:val="16"/>
              </w:rPr>
              <w:t>240°</w:t>
            </w:r>
          </w:p>
          <w:p w14:paraId="248D68A4" w14:textId="77777777" w:rsidR="003B5C40" w:rsidRPr="00897EE3" w:rsidRDefault="003B5C40" w:rsidP="00793586">
            <w:pPr>
              <w:rPr>
                <w:rFonts w:cs="Arial"/>
                <w:sz w:val="16"/>
                <w:szCs w:val="16"/>
              </w:rPr>
            </w:pPr>
            <w:r w:rsidRPr="00897EE3">
              <w:rPr>
                <w:rFonts w:cs="Arial"/>
                <w:sz w:val="16"/>
                <w:szCs w:val="16"/>
              </w:rPr>
              <w:t>20°</w:t>
            </w:r>
          </w:p>
          <w:p w14:paraId="5FF41CB0" w14:textId="77777777" w:rsidR="003B5C40" w:rsidRPr="00897EE3" w:rsidRDefault="003B5C40" w:rsidP="00793586">
            <w:pPr>
              <w:spacing w:after="0"/>
            </w:pPr>
            <w:r w:rsidRPr="00897EE3">
              <w:rPr>
                <w:rFonts w:cs="Arial"/>
                <w:sz w:val="16"/>
                <w:szCs w:val="16"/>
              </w:rPr>
              <w:t>30°</w:t>
            </w:r>
          </w:p>
        </w:tc>
        <w:tc>
          <w:tcPr>
            <w:tcW w:w="1002" w:type="dxa"/>
          </w:tcPr>
          <w:p w14:paraId="32FD8639" w14:textId="77777777" w:rsidR="003B5C40" w:rsidRPr="00897EE3" w:rsidRDefault="003B5C40" w:rsidP="00793586">
            <w:pPr>
              <w:rPr>
                <w:rFonts w:cs="Arial"/>
                <w:sz w:val="16"/>
                <w:szCs w:val="16"/>
              </w:rPr>
            </w:pPr>
            <w:r w:rsidRPr="00897EE3">
              <w:rPr>
                <w:rFonts w:cs="Arial"/>
                <w:sz w:val="16"/>
                <w:szCs w:val="16"/>
              </w:rPr>
              <w:t>static</w:t>
            </w:r>
          </w:p>
          <w:p w14:paraId="4312FCF8" w14:textId="77777777" w:rsidR="003B5C40" w:rsidRPr="00897EE3" w:rsidRDefault="003B5C40" w:rsidP="00793586">
            <w:pPr>
              <w:rPr>
                <w:rFonts w:cs="Arial"/>
                <w:sz w:val="16"/>
                <w:szCs w:val="16"/>
              </w:rPr>
            </w:pPr>
            <w:r w:rsidRPr="00897EE3">
              <w:rPr>
                <w:rFonts w:cs="Arial"/>
                <w:sz w:val="16"/>
                <w:szCs w:val="16"/>
              </w:rPr>
              <w:t>static</w:t>
            </w:r>
          </w:p>
          <w:p w14:paraId="4A7F7BC7" w14:textId="77777777" w:rsidR="003B5C40" w:rsidRPr="00897EE3" w:rsidRDefault="003B5C40" w:rsidP="00793586">
            <w:pPr>
              <w:rPr>
                <w:rFonts w:cs="Arial"/>
                <w:sz w:val="16"/>
                <w:szCs w:val="16"/>
              </w:rPr>
            </w:pPr>
            <w:r w:rsidRPr="00897EE3">
              <w:rPr>
                <w:rFonts w:cs="Arial"/>
                <w:sz w:val="16"/>
                <w:szCs w:val="16"/>
              </w:rPr>
              <w:t>1°/ frame</w:t>
            </w:r>
          </w:p>
          <w:p w14:paraId="17BC584A" w14:textId="77777777" w:rsidR="003B5C40" w:rsidRPr="00897EE3" w:rsidRDefault="003B5C40" w:rsidP="00793586">
            <w:pPr>
              <w:rPr>
                <w:rFonts w:cs="Arial"/>
                <w:sz w:val="16"/>
                <w:szCs w:val="16"/>
              </w:rPr>
            </w:pPr>
            <w:r w:rsidRPr="00897EE3">
              <w:rPr>
                <w:rFonts w:cs="Arial"/>
                <w:sz w:val="16"/>
                <w:szCs w:val="16"/>
              </w:rPr>
              <w:t>1°/ frame</w:t>
            </w:r>
          </w:p>
          <w:p w14:paraId="2F93BDF0" w14:textId="77777777" w:rsidR="003B5C40" w:rsidRPr="00897EE3" w:rsidRDefault="003B5C40" w:rsidP="00793586">
            <w:pPr>
              <w:rPr>
                <w:rFonts w:cs="Arial"/>
                <w:sz w:val="16"/>
                <w:szCs w:val="16"/>
              </w:rPr>
            </w:pPr>
            <w:r w:rsidRPr="00897EE3">
              <w:rPr>
                <w:rFonts w:cs="Arial"/>
                <w:sz w:val="16"/>
                <w:szCs w:val="16"/>
              </w:rPr>
              <w:t>static</w:t>
            </w:r>
          </w:p>
          <w:p w14:paraId="51EA7CB9" w14:textId="77777777" w:rsidR="003B5C40" w:rsidRPr="00897EE3" w:rsidRDefault="003B5C40" w:rsidP="00793586">
            <w:pPr>
              <w:spacing w:after="0"/>
            </w:pPr>
            <w:r w:rsidRPr="00897EE3">
              <w:rPr>
                <w:rFonts w:cs="Arial"/>
                <w:sz w:val="16"/>
                <w:szCs w:val="16"/>
              </w:rPr>
              <w:t>static</w:t>
            </w:r>
          </w:p>
        </w:tc>
        <w:tc>
          <w:tcPr>
            <w:tcW w:w="1002" w:type="dxa"/>
          </w:tcPr>
          <w:p w14:paraId="2BBFAB90" w14:textId="77777777" w:rsidR="003B5C40" w:rsidRPr="00897EE3" w:rsidRDefault="003B5C40" w:rsidP="00793586">
            <w:pPr>
              <w:rPr>
                <w:rFonts w:cs="Arial"/>
                <w:sz w:val="16"/>
                <w:szCs w:val="16"/>
              </w:rPr>
            </w:pPr>
            <w:r w:rsidRPr="00897EE3">
              <w:rPr>
                <w:rFonts w:cs="Arial"/>
                <w:sz w:val="16"/>
                <w:szCs w:val="16"/>
              </w:rPr>
              <w:t>290°</w:t>
            </w:r>
          </w:p>
          <w:p w14:paraId="73256B6E" w14:textId="77777777" w:rsidR="003B5C40" w:rsidRPr="00897EE3" w:rsidRDefault="003B5C40" w:rsidP="00793586">
            <w:pPr>
              <w:rPr>
                <w:rFonts w:cs="Arial"/>
                <w:sz w:val="16"/>
                <w:szCs w:val="16"/>
              </w:rPr>
            </w:pPr>
            <w:r w:rsidRPr="00897EE3">
              <w:rPr>
                <w:rFonts w:cs="Arial"/>
                <w:sz w:val="16"/>
                <w:szCs w:val="16"/>
              </w:rPr>
              <w:t>290°</w:t>
            </w:r>
          </w:p>
          <w:p w14:paraId="7D975D08" w14:textId="77777777" w:rsidR="003B5C40" w:rsidRPr="00897EE3" w:rsidRDefault="003B5C40" w:rsidP="00793586">
            <w:pPr>
              <w:rPr>
                <w:rFonts w:cs="Arial"/>
                <w:sz w:val="16"/>
                <w:szCs w:val="16"/>
              </w:rPr>
            </w:pPr>
            <w:r w:rsidRPr="00897EE3">
              <w:rPr>
                <w:rFonts w:cs="Arial"/>
                <w:sz w:val="16"/>
                <w:szCs w:val="16"/>
              </w:rPr>
              <w:t>180°</w:t>
            </w:r>
          </w:p>
          <w:p w14:paraId="32D908B3" w14:textId="77777777" w:rsidR="003B5C40" w:rsidRPr="00897EE3" w:rsidRDefault="003B5C40" w:rsidP="00793586">
            <w:pPr>
              <w:rPr>
                <w:rFonts w:cs="Arial"/>
                <w:sz w:val="16"/>
                <w:szCs w:val="16"/>
              </w:rPr>
            </w:pPr>
            <w:r w:rsidRPr="00897EE3">
              <w:rPr>
                <w:rFonts w:cs="Arial"/>
                <w:sz w:val="16"/>
                <w:szCs w:val="16"/>
              </w:rPr>
              <w:t>240°</w:t>
            </w:r>
          </w:p>
          <w:p w14:paraId="4B2F7A31" w14:textId="77777777" w:rsidR="003B5C40" w:rsidRPr="00897EE3" w:rsidRDefault="003B5C40" w:rsidP="00793586">
            <w:pPr>
              <w:rPr>
                <w:rFonts w:cs="Arial"/>
                <w:sz w:val="16"/>
                <w:szCs w:val="16"/>
              </w:rPr>
            </w:pPr>
            <w:r w:rsidRPr="00897EE3">
              <w:rPr>
                <w:rFonts w:cs="Arial"/>
                <w:sz w:val="16"/>
                <w:szCs w:val="16"/>
              </w:rPr>
              <w:t>170°</w:t>
            </w:r>
          </w:p>
          <w:p w14:paraId="776F885B" w14:textId="77777777" w:rsidR="003B5C40" w:rsidRPr="00897EE3" w:rsidRDefault="003B5C40" w:rsidP="00793586">
            <w:pPr>
              <w:spacing w:after="0"/>
            </w:pPr>
            <w:r w:rsidRPr="00897EE3">
              <w:rPr>
                <w:rFonts w:cs="Arial"/>
                <w:sz w:val="16"/>
                <w:szCs w:val="16"/>
              </w:rPr>
              <w:t>230°</w:t>
            </w:r>
          </w:p>
        </w:tc>
        <w:tc>
          <w:tcPr>
            <w:tcW w:w="1002" w:type="dxa"/>
          </w:tcPr>
          <w:p w14:paraId="0CCF141B" w14:textId="77777777" w:rsidR="003B5C40" w:rsidRPr="00897EE3" w:rsidRDefault="003B5C40" w:rsidP="00793586">
            <w:pPr>
              <w:rPr>
                <w:rFonts w:cs="Arial"/>
                <w:sz w:val="16"/>
                <w:szCs w:val="16"/>
              </w:rPr>
            </w:pPr>
            <w:r w:rsidRPr="00897EE3">
              <w:rPr>
                <w:rFonts w:cs="Arial"/>
                <w:sz w:val="16"/>
                <w:szCs w:val="16"/>
              </w:rPr>
              <w:t>static</w:t>
            </w:r>
          </w:p>
          <w:p w14:paraId="7F430BD3" w14:textId="77777777" w:rsidR="003B5C40" w:rsidRPr="00897EE3" w:rsidRDefault="003B5C40" w:rsidP="00793586">
            <w:pPr>
              <w:rPr>
                <w:rFonts w:cs="Arial"/>
                <w:sz w:val="16"/>
                <w:szCs w:val="16"/>
              </w:rPr>
            </w:pPr>
            <w:r w:rsidRPr="00897EE3">
              <w:rPr>
                <w:rFonts w:cs="Arial"/>
                <w:sz w:val="16"/>
                <w:szCs w:val="16"/>
              </w:rPr>
              <w:t>-1°/ frame</w:t>
            </w:r>
          </w:p>
          <w:p w14:paraId="4A298A73" w14:textId="77777777" w:rsidR="003B5C40" w:rsidRPr="00897EE3" w:rsidRDefault="003B5C40" w:rsidP="00793586">
            <w:pPr>
              <w:rPr>
                <w:rFonts w:cs="Arial"/>
                <w:sz w:val="16"/>
                <w:szCs w:val="16"/>
              </w:rPr>
            </w:pPr>
            <w:r w:rsidRPr="00897EE3">
              <w:rPr>
                <w:rFonts w:cs="Arial"/>
                <w:sz w:val="16"/>
                <w:szCs w:val="16"/>
              </w:rPr>
              <w:t>1°/ frame</w:t>
            </w:r>
          </w:p>
          <w:p w14:paraId="36B12DBA" w14:textId="77777777" w:rsidR="003B5C40" w:rsidRPr="00897EE3" w:rsidRDefault="003B5C40" w:rsidP="00793586">
            <w:pPr>
              <w:rPr>
                <w:rFonts w:cs="Arial"/>
                <w:sz w:val="16"/>
                <w:szCs w:val="16"/>
              </w:rPr>
            </w:pPr>
            <w:r w:rsidRPr="00897EE3">
              <w:rPr>
                <w:rFonts w:cs="Arial"/>
                <w:sz w:val="16"/>
                <w:szCs w:val="16"/>
              </w:rPr>
              <w:t>1°/ frame</w:t>
            </w:r>
          </w:p>
          <w:p w14:paraId="46340B24" w14:textId="77777777" w:rsidR="003B5C40" w:rsidRPr="00897EE3" w:rsidRDefault="003B5C40" w:rsidP="00793586">
            <w:pPr>
              <w:rPr>
                <w:rFonts w:cs="Arial"/>
                <w:sz w:val="16"/>
                <w:szCs w:val="16"/>
              </w:rPr>
            </w:pPr>
            <w:r w:rsidRPr="00897EE3">
              <w:rPr>
                <w:rFonts w:cs="Arial"/>
                <w:sz w:val="16"/>
                <w:szCs w:val="16"/>
              </w:rPr>
              <w:t>static</w:t>
            </w:r>
          </w:p>
          <w:p w14:paraId="559C445C" w14:textId="77777777" w:rsidR="003B5C40" w:rsidRPr="00897EE3" w:rsidRDefault="003B5C40" w:rsidP="00793586">
            <w:pPr>
              <w:spacing w:after="0"/>
            </w:pPr>
            <w:r w:rsidRPr="00897EE3">
              <w:rPr>
                <w:rFonts w:cs="Arial"/>
                <w:sz w:val="16"/>
                <w:szCs w:val="16"/>
              </w:rPr>
              <w:t>static</w:t>
            </w:r>
          </w:p>
        </w:tc>
        <w:tc>
          <w:tcPr>
            <w:tcW w:w="1003" w:type="dxa"/>
          </w:tcPr>
          <w:p w14:paraId="66F766EB" w14:textId="77777777" w:rsidR="003B5C40" w:rsidRPr="00897EE3" w:rsidRDefault="003B5C40" w:rsidP="00793586">
            <w:pPr>
              <w:rPr>
                <w:rFonts w:cs="Arial"/>
                <w:sz w:val="16"/>
                <w:szCs w:val="16"/>
              </w:rPr>
            </w:pPr>
            <w:r w:rsidRPr="00897EE3">
              <w:rPr>
                <w:rFonts w:cs="Arial"/>
                <w:sz w:val="16"/>
                <w:szCs w:val="16"/>
              </w:rPr>
              <w:t>P1</w:t>
            </w:r>
          </w:p>
          <w:p w14:paraId="3C343BFC" w14:textId="77777777" w:rsidR="003B5C40" w:rsidRPr="00897EE3" w:rsidRDefault="003B5C40" w:rsidP="00793586">
            <w:pPr>
              <w:rPr>
                <w:rFonts w:cs="Arial"/>
                <w:sz w:val="16"/>
                <w:szCs w:val="16"/>
              </w:rPr>
            </w:pPr>
            <w:r w:rsidRPr="00897EE3">
              <w:rPr>
                <w:rFonts w:cs="Arial"/>
                <w:sz w:val="16"/>
                <w:szCs w:val="16"/>
              </w:rPr>
              <w:t>P2</w:t>
            </w:r>
          </w:p>
          <w:p w14:paraId="3AEDFAA1" w14:textId="77777777" w:rsidR="003B5C40" w:rsidRPr="00897EE3" w:rsidRDefault="003B5C40" w:rsidP="00793586">
            <w:pPr>
              <w:rPr>
                <w:rFonts w:cs="Arial"/>
                <w:sz w:val="16"/>
                <w:szCs w:val="16"/>
              </w:rPr>
            </w:pPr>
            <w:r w:rsidRPr="00897EE3">
              <w:rPr>
                <w:rFonts w:cs="Arial"/>
                <w:sz w:val="16"/>
                <w:szCs w:val="16"/>
              </w:rPr>
              <w:t>P3</w:t>
            </w:r>
          </w:p>
          <w:p w14:paraId="56B4C249" w14:textId="77777777" w:rsidR="003B5C40" w:rsidRPr="00897EE3" w:rsidRDefault="003B5C40" w:rsidP="00793586">
            <w:pPr>
              <w:rPr>
                <w:rFonts w:cs="Arial"/>
                <w:sz w:val="16"/>
                <w:szCs w:val="16"/>
              </w:rPr>
            </w:pPr>
            <w:r w:rsidRPr="00897EE3">
              <w:rPr>
                <w:rFonts w:cs="Arial"/>
                <w:sz w:val="16"/>
                <w:szCs w:val="16"/>
              </w:rPr>
              <w:t>P4</w:t>
            </w:r>
          </w:p>
          <w:p w14:paraId="6F8E5584" w14:textId="77777777" w:rsidR="003B5C40" w:rsidRPr="00897EE3" w:rsidRDefault="003B5C40" w:rsidP="00793586">
            <w:pPr>
              <w:rPr>
                <w:rFonts w:cs="Arial"/>
                <w:sz w:val="16"/>
                <w:szCs w:val="16"/>
              </w:rPr>
            </w:pPr>
            <w:r w:rsidRPr="00897EE3">
              <w:rPr>
                <w:rFonts w:cs="Arial"/>
                <w:sz w:val="16"/>
                <w:szCs w:val="16"/>
              </w:rPr>
              <w:t>P5</w:t>
            </w:r>
          </w:p>
          <w:p w14:paraId="4273917A" w14:textId="77777777" w:rsidR="003B5C40" w:rsidRPr="00897EE3" w:rsidRDefault="003B5C40" w:rsidP="00793586">
            <w:pPr>
              <w:spacing w:after="0"/>
            </w:pPr>
            <w:r w:rsidRPr="00897EE3">
              <w:rPr>
                <w:rFonts w:cs="Arial"/>
                <w:sz w:val="16"/>
                <w:szCs w:val="16"/>
              </w:rPr>
              <w:t>P6</w:t>
            </w:r>
          </w:p>
        </w:tc>
      </w:tr>
      <w:tr w:rsidR="003B5C40" w:rsidRPr="007E18C1" w14:paraId="6381A8DB" w14:textId="77777777" w:rsidTr="00793586">
        <w:tc>
          <w:tcPr>
            <w:tcW w:w="1002" w:type="dxa"/>
          </w:tcPr>
          <w:p w14:paraId="44770FB4" w14:textId="77777777" w:rsidR="003B5C40" w:rsidRPr="00897EE3" w:rsidRDefault="003B5C40" w:rsidP="00793586">
            <w:pPr>
              <w:rPr>
                <w:rFonts w:cs="Arial"/>
                <w:b/>
                <w:bCs/>
                <w:sz w:val="16"/>
                <w:szCs w:val="16"/>
              </w:rPr>
            </w:pPr>
          </w:p>
          <w:p w14:paraId="26A23333" w14:textId="77777777" w:rsidR="003B5C40" w:rsidRPr="00897EE3" w:rsidRDefault="003B5C40" w:rsidP="00793586">
            <w:pPr>
              <w:rPr>
                <w:rFonts w:cs="Arial"/>
                <w:b/>
                <w:bCs/>
                <w:sz w:val="16"/>
                <w:szCs w:val="16"/>
              </w:rPr>
            </w:pPr>
            <w:r w:rsidRPr="00897EE3">
              <w:rPr>
                <w:rFonts w:cs="Arial"/>
                <w:b/>
                <w:bCs/>
                <w:sz w:val="16"/>
                <w:szCs w:val="16"/>
              </w:rPr>
              <w:t>cat 4:</w:t>
            </w:r>
          </w:p>
          <w:p w14:paraId="3792F7F4" w14:textId="77777777" w:rsidR="003B5C40" w:rsidRPr="00897EE3" w:rsidRDefault="003B5C40" w:rsidP="00793586">
            <w:pPr>
              <w:spacing w:after="0"/>
            </w:pPr>
            <w:r w:rsidRPr="00897EE3">
              <w:rPr>
                <w:rFonts w:cs="Arial"/>
                <w:sz w:val="16"/>
                <w:szCs w:val="16"/>
              </w:rPr>
              <w:t>F1 + M2</w:t>
            </w:r>
          </w:p>
        </w:tc>
        <w:tc>
          <w:tcPr>
            <w:tcW w:w="1002" w:type="dxa"/>
          </w:tcPr>
          <w:p w14:paraId="1C3F2FF9" w14:textId="77777777" w:rsidR="003B5C40" w:rsidRPr="00897EE3" w:rsidRDefault="003B5C40" w:rsidP="00793586">
            <w:pPr>
              <w:rPr>
                <w:rFonts w:cs="Arial"/>
                <w:sz w:val="16"/>
                <w:szCs w:val="16"/>
              </w:rPr>
            </w:pPr>
            <w:r w:rsidRPr="00897EE3">
              <w:rPr>
                <w:rFonts w:cs="Arial"/>
                <w:sz w:val="16"/>
                <w:szCs w:val="16"/>
              </w:rPr>
              <w:t>1</w:t>
            </w:r>
          </w:p>
          <w:p w14:paraId="3F201F40" w14:textId="77777777" w:rsidR="003B5C40" w:rsidRPr="00897EE3" w:rsidRDefault="003B5C40" w:rsidP="00793586">
            <w:pPr>
              <w:rPr>
                <w:rFonts w:cs="Arial"/>
                <w:sz w:val="16"/>
                <w:szCs w:val="16"/>
              </w:rPr>
            </w:pPr>
            <w:r w:rsidRPr="00897EE3">
              <w:rPr>
                <w:rFonts w:cs="Arial"/>
                <w:sz w:val="16"/>
                <w:szCs w:val="16"/>
              </w:rPr>
              <w:t>-1</w:t>
            </w:r>
          </w:p>
          <w:p w14:paraId="4E5BB224" w14:textId="77777777" w:rsidR="003B5C40" w:rsidRPr="00897EE3" w:rsidRDefault="003B5C40" w:rsidP="00793586">
            <w:pPr>
              <w:rPr>
                <w:rFonts w:cs="Arial"/>
                <w:sz w:val="16"/>
                <w:szCs w:val="16"/>
              </w:rPr>
            </w:pPr>
            <w:r w:rsidRPr="00897EE3">
              <w:rPr>
                <w:rFonts w:cs="Arial"/>
                <w:sz w:val="16"/>
                <w:szCs w:val="16"/>
              </w:rPr>
              <w:t>1</w:t>
            </w:r>
          </w:p>
          <w:p w14:paraId="2ECDEB64" w14:textId="77777777" w:rsidR="003B5C40" w:rsidRPr="00897EE3" w:rsidRDefault="003B5C40" w:rsidP="00793586">
            <w:pPr>
              <w:rPr>
                <w:rFonts w:cs="Arial"/>
                <w:sz w:val="16"/>
                <w:szCs w:val="16"/>
              </w:rPr>
            </w:pPr>
            <w:r w:rsidRPr="00897EE3">
              <w:rPr>
                <w:rFonts w:cs="Arial"/>
                <w:sz w:val="16"/>
                <w:szCs w:val="16"/>
              </w:rPr>
              <w:t>-1</w:t>
            </w:r>
          </w:p>
          <w:p w14:paraId="2CCC2CC7" w14:textId="77777777" w:rsidR="003B5C40" w:rsidRPr="00897EE3" w:rsidRDefault="003B5C40" w:rsidP="00793586">
            <w:pPr>
              <w:rPr>
                <w:rFonts w:cs="Arial"/>
                <w:sz w:val="16"/>
                <w:szCs w:val="16"/>
              </w:rPr>
            </w:pPr>
            <w:r w:rsidRPr="00897EE3">
              <w:rPr>
                <w:rFonts w:cs="Arial"/>
                <w:sz w:val="16"/>
                <w:szCs w:val="16"/>
              </w:rPr>
              <w:t>1</w:t>
            </w:r>
          </w:p>
          <w:p w14:paraId="2FDE92C7" w14:textId="77777777" w:rsidR="003B5C40" w:rsidRPr="00897EE3" w:rsidRDefault="003B5C40" w:rsidP="00793586">
            <w:pPr>
              <w:spacing w:after="0"/>
            </w:pPr>
            <w:r w:rsidRPr="00897EE3">
              <w:rPr>
                <w:rFonts w:cs="Arial"/>
                <w:sz w:val="16"/>
                <w:szCs w:val="16"/>
              </w:rPr>
              <w:t>-1</w:t>
            </w:r>
          </w:p>
        </w:tc>
        <w:tc>
          <w:tcPr>
            <w:tcW w:w="1002" w:type="dxa"/>
          </w:tcPr>
          <w:p w14:paraId="08B1B6E3" w14:textId="77777777" w:rsidR="003B5C40" w:rsidRPr="00897EE3" w:rsidRDefault="003B5C40" w:rsidP="00793586">
            <w:pPr>
              <w:rPr>
                <w:rFonts w:cs="Arial"/>
                <w:sz w:val="16"/>
                <w:szCs w:val="16"/>
              </w:rPr>
            </w:pPr>
            <w:r w:rsidRPr="00897EE3">
              <w:rPr>
                <w:rFonts w:cs="Arial"/>
                <w:sz w:val="16"/>
                <w:szCs w:val="16"/>
              </w:rPr>
              <w:t>0°</w:t>
            </w:r>
          </w:p>
          <w:p w14:paraId="24C1C6BB" w14:textId="77777777" w:rsidR="003B5C40" w:rsidRPr="00897EE3" w:rsidRDefault="003B5C40" w:rsidP="00793586">
            <w:pPr>
              <w:rPr>
                <w:rFonts w:cs="Arial"/>
                <w:sz w:val="16"/>
                <w:szCs w:val="16"/>
              </w:rPr>
            </w:pPr>
            <w:r w:rsidRPr="00897EE3">
              <w:rPr>
                <w:rFonts w:cs="Arial"/>
                <w:sz w:val="16"/>
                <w:szCs w:val="16"/>
              </w:rPr>
              <w:t>45°</w:t>
            </w:r>
          </w:p>
          <w:p w14:paraId="38F1CA7A" w14:textId="77777777" w:rsidR="003B5C40" w:rsidRPr="00897EE3" w:rsidRDefault="003B5C40" w:rsidP="00793586">
            <w:pPr>
              <w:rPr>
                <w:rFonts w:cs="Arial"/>
                <w:sz w:val="16"/>
                <w:szCs w:val="16"/>
              </w:rPr>
            </w:pPr>
            <w:r w:rsidRPr="00897EE3">
              <w:rPr>
                <w:rFonts w:cs="Arial"/>
                <w:sz w:val="16"/>
                <w:szCs w:val="16"/>
              </w:rPr>
              <w:t>30°</w:t>
            </w:r>
          </w:p>
          <w:p w14:paraId="2EF17C4B" w14:textId="77777777" w:rsidR="003B5C40" w:rsidRPr="00897EE3" w:rsidRDefault="003B5C40" w:rsidP="00793586">
            <w:pPr>
              <w:rPr>
                <w:rFonts w:cs="Arial"/>
                <w:sz w:val="16"/>
                <w:szCs w:val="16"/>
              </w:rPr>
            </w:pPr>
            <w:r w:rsidRPr="00897EE3">
              <w:rPr>
                <w:rFonts w:cs="Arial"/>
                <w:sz w:val="16"/>
                <w:szCs w:val="16"/>
              </w:rPr>
              <w:t>0°</w:t>
            </w:r>
          </w:p>
          <w:p w14:paraId="013A1826" w14:textId="77777777" w:rsidR="003B5C40" w:rsidRPr="00897EE3" w:rsidRDefault="003B5C40" w:rsidP="00793586">
            <w:pPr>
              <w:rPr>
                <w:rFonts w:cs="Arial"/>
                <w:sz w:val="16"/>
                <w:szCs w:val="16"/>
              </w:rPr>
            </w:pPr>
            <w:r w:rsidRPr="00897EE3">
              <w:rPr>
                <w:rFonts w:cs="Arial"/>
                <w:sz w:val="16"/>
                <w:szCs w:val="16"/>
              </w:rPr>
              <w:t>35°</w:t>
            </w:r>
          </w:p>
          <w:p w14:paraId="2CBD278C" w14:textId="77777777" w:rsidR="003B5C40" w:rsidRPr="00897EE3" w:rsidRDefault="003B5C40" w:rsidP="00793586">
            <w:pPr>
              <w:spacing w:after="0"/>
            </w:pPr>
            <w:r w:rsidRPr="00897EE3">
              <w:rPr>
                <w:rFonts w:cs="Arial"/>
                <w:sz w:val="16"/>
                <w:szCs w:val="16"/>
              </w:rPr>
              <w:t>0°</w:t>
            </w:r>
          </w:p>
        </w:tc>
        <w:tc>
          <w:tcPr>
            <w:tcW w:w="1002" w:type="dxa"/>
          </w:tcPr>
          <w:p w14:paraId="6FA2F31C" w14:textId="77777777" w:rsidR="003B5C40" w:rsidRPr="00897EE3" w:rsidRDefault="003B5C40" w:rsidP="00793586">
            <w:pPr>
              <w:rPr>
                <w:rFonts w:cs="Arial"/>
                <w:sz w:val="16"/>
                <w:szCs w:val="16"/>
              </w:rPr>
            </w:pPr>
            <w:r w:rsidRPr="00897EE3">
              <w:rPr>
                <w:rFonts w:cs="Arial"/>
                <w:sz w:val="16"/>
                <w:szCs w:val="16"/>
              </w:rPr>
              <w:t>45°</w:t>
            </w:r>
          </w:p>
          <w:p w14:paraId="595568ED" w14:textId="77777777" w:rsidR="003B5C40" w:rsidRPr="00897EE3" w:rsidRDefault="003B5C40" w:rsidP="00793586">
            <w:pPr>
              <w:rPr>
                <w:rFonts w:cs="Arial"/>
                <w:sz w:val="16"/>
                <w:szCs w:val="16"/>
              </w:rPr>
            </w:pPr>
            <w:r w:rsidRPr="00897EE3">
              <w:rPr>
                <w:rFonts w:cs="Arial"/>
                <w:sz w:val="16"/>
                <w:szCs w:val="16"/>
              </w:rPr>
              <w:t>45°</w:t>
            </w:r>
          </w:p>
          <w:p w14:paraId="3CA735F9" w14:textId="77777777" w:rsidR="003B5C40" w:rsidRPr="00897EE3" w:rsidRDefault="003B5C40" w:rsidP="00793586">
            <w:pPr>
              <w:rPr>
                <w:rFonts w:cs="Arial"/>
                <w:sz w:val="16"/>
                <w:szCs w:val="16"/>
              </w:rPr>
            </w:pPr>
            <w:r w:rsidRPr="00897EE3">
              <w:rPr>
                <w:rFonts w:cs="Arial"/>
                <w:sz w:val="16"/>
                <w:szCs w:val="16"/>
              </w:rPr>
              <w:t>30°</w:t>
            </w:r>
          </w:p>
          <w:p w14:paraId="75CE5E2E" w14:textId="77777777" w:rsidR="003B5C40" w:rsidRPr="00897EE3" w:rsidRDefault="003B5C40" w:rsidP="00793586">
            <w:pPr>
              <w:rPr>
                <w:rFonts w:cs="Arial"/>
                <w:sz w:val="16"/>
                <w:szCs w:val="16"/>
              </w:rPr>
            </w:pPr>
            <w:r w:rsidRPr="00897EE3">
              <w:rPr>
                <w:rFonts w:cs="Arial"/>
                <w:sz w:val="16"/>
                <w:szCs w:val="16"/>
              </w:rPr>
              <w:t>0°</w:t>
            </w:r>
          </w:p>
          <w:p w14:paraId="09000AEB" w14:textId="77777777" w:rsidR="003B5C40" w:rsidRPr="00897EE3" w:rsidRDefault="003B5C40" w:rsidP="00793586">
            <w:pPr>
              <w:rPr>
                <w:rFonts w:cs="Arial"/>
                <w:sz w:val="16"/>
                <w:szCs w:val="16"/>
              </w:rPr>
            </w:pPr>
            <w:r w:rsidRPr="00897EE3">
              <w:rPr>
                <w:rFonts w:cs="Arial"/>
                <w:sz w:val="16"/>
                <w:szCs w:val="16"/>
              </w:rPr>
              <w:t>35°</w:t>
            </w:r>
          </w:p>
          <w:p w14:paraId="61AF84C1" w14:textId="77777777" w:rsidR="003B5C40" w:rsidRPr="00897EE3" w:rsidRDefault="003B5C40" w:rsidP="00793586">
            <w:pPr>
              <w:spacing w:after="0"/>
            </w:pPr>
            <w:r w:rsidRPr="00897EE3">
              <w:rPr>
                <w:rFonts w:cs="Arial"/>
                <w:sz w:val="16"/>
                <w:szCs w:val="16"/>
              </w:rPr>
              <w:t>45°</w:t>
            </w:r>
          </w:p>
        </w:tc>
        <w:tc>
          <w:tcPr>
            <w:tcW w:w="1002" w:type="dxa"/>
          </w:tcPr>
          <w:p w14:paraId="2584C079" w14:textId="77777777" w:rsidR="003B5C40" w:rsidRPr="00897EE3" w:rsidRDefault="003B5C40" w:rsidP="00793586">
            <w:pPr>
              <w:rPr>
                <w:rFonts w:cs="Arial"/>
                <w:sz w:val="16"/>
                <w:szCs w:val="16"/>
              </w:rPr>
            </w:pPr>
            <w:r w:rsidRPr="00897EE3">
              <w:rPr>
                <w:rFonts w:cs="Arial"/>
                <w:sz w:val="16"/>
                <w:szCs w:val="16"/>
              </w:rPr>
              <w:t>50°</w:t>
            </w:r>
          </w:p>
          <w:p w14:paraId="70D8AC0F" w14:textId="77777777" w:rsidR="003B5C40" w:rsidRPr="00897EE3" w:rsidRDefault="003B5C40" w:rsidP="00793586">
            <w:pPr>
              <w:rPr>
                <w:rFonts w:cs="Arial"/>
                <w:sz w:val="16"/>
                <w:szCs w:val="16"/>
              </w:rPr>
            </w:pPr>
            <w:r w:rsidRPr="00897EE3">
              <w:rPr>
                <w:rFonts w:cs="Arial"/>
                <w:sz w:val="16"/>
                <w:szCs w:val="16"/>
              </w:rPr>
              <w:t>130°</w:t>
            </w:r>
          </w:p>
          <w:p w14:paraId="434DADF1" w14:textId="77777777" w:rsidR="003B5C40" w:rsidRPr="00897EE3" w:rsidRDefault="003B5C40" w:rsidP="00793586">
            <w:pPr>
              <w:rPr>
                <w:rFonts w:cs="Arial"/>
                <w:sz w:val="16"/>
                <w:szCs w:val="16"/>
              </w:rPr>
            </w:pPr>
            <w:r w:rsidRPr="00897EE3">
              <w:rPr>
                <w:rFonts w:cs="Arial"/>
                <w:sz w:val="16"/>
                <w:szCs w:val="16"/>
              </w:rPr>
              <w:t>300°</w:t>
            </w:r>
          </w:p>
          <w:p w14:paraId="1616BF02" w14:textId="77777777" w:rsidR="003B5C40" w:rsidRPr="00897EE3" w:rsidRDefault="003B5C40" w:rsidP="00793586">
            <w:pPr>
              <w:rPr>
                <w:rFonts w:cs="Arial"/>
                <w:sz w:val="16"/>
                <w:szCs w:val="16"/>
              </w:rPr>
            </w:pPr>
            <w:r w:rsidRPr="00897EE3">
              <w:rPr>
                <w:rFonts w:cs="Arial"/>
                <w:sz w:val="16"/>
                <w:szCs w:val="16"/>
              </w:rPr>
              <w:t>30°</w:t>
            </w:r>
          </w:p>
          <w:p w14:paraId="01AA7C02" w14:textId="77777777" w:rsidR="003B5C40" w:rsidRPr="00897EE3" w:rsidRDefault="003B5C40" w:rsidP="00793586">
            <w:pPr>
              <w:rPr>
                <w:rFonts w:cs="Arial"/>
                <w:sz w:val="16"/>
                <w:szCs w:val="16"/>
              </w:rPr>
            </w:pPr>
            <w:r w:rsidRPr="00897EE3">
              <w:rPr>
                <w:rFonts w:cs="Arial"/>
                <w:sz w:val="16"/>
                <w:szCs w:val="16"/>
              </w:rPr>
              <w:t>40°</w:t>
            </w:r>
          </w:p>
          <w:p w14:paraId="046408C2" w14:textId="77777777" w:rsidR="003B5C40" w:rsidRPr="00897EE3" w:rsidRDefault="003B5C40" w:rsidP="00793586">
            <w:pPr>
              <w:spacing w:after="0"/>
            </w:pPr>
            <w:r w:rsidRPr="00897EE3">
              <w:rPr>
                <w:rFonts w:cs="Arial"/>
                <w:sz w:val="16"/>
                <w:szCs w:val="16"/>
              </w:rPr>
              <w:t>50°</w:t>
            </w:r>
          </w:p>
        </w:tc>
        <w:tc>
          <w:tcPr>
            <w:tcW w:w="1002" w:type="dxa"/>
          </w:tcPr>
          <w:p w14:paraId="0CB0BE84" w14:textId="77777777" w:rsidR="003B5C40" w:rsidRPr="00897EE3" w:rsidRDefault="003B5C40" w:rsidP="00793586">
            <w:pPr>
              <w:rPr>
                <w:rFonts w:cs="Arial"/>
                <w:sz w:val="16"/>
                <w:szCs w:val="16"/>
              </w:rPr>
            </w:pPr>
            <w:r w:rsidRPr="00897EE3">
              <w:rPr>
                <w:rFonts w:cs="Arial"/>
                <w:sz w:val="16"/>
                <w:szCs w:val="16"/>
              </w:rPr>
              <w:t>static</w:t>
            </w:r>
          </w:p>
          <w:p w14:paraId="738995BA" w14:textId="77777777" w:rsidR="003B5C40" w:rsidRPr="00897EE3" w:rsidRDefault="003B5C40" w:rsidP="00793586">
            <w:pPr>
              <w:rPr>
                <w:rFonts w:cs="Arial"/>
                <w:sz w:val="16"/>
                <w:szCs w:val="16"/>
              </w:rPr>
            </w:pPr>
            <w:r w:rsidRPr="00897EE3">
              <w:rPr>
                <w:rFonts w:cs="Arial"/>
                <w:sz w:val="16"/>
                <w:szCs w:val="16"/>
              </w:rPr>
              <w:t>1°/ frame</w:t>
            </w:r>
          </w:p>
          <w:p w14:paraId="0041F99A" w14:textId="77777777" w:rsidR="003B5C40" w:rsidRPr="00897EE3" w:rsidRDefault="003B5C40" w:rsidP="00793586">
            <w:pPr>
              <w:rPr>
                <w:rFonts w:cs="Arial"/>
                <w:sz w:val="16"/>
                <w:szCs w:val="16"/>
              </w:rPr>
            </w:pPr>
            <w:r w:rsidRPr="00897EE3">
              <w:rPr>
                <w:rFonts w:cs="Arial"/>
                <w:sz w:val="16"/>
                <w:szCs w:val="16"/>
              </w:rPr>
              <w:t>1°/ frame</w:t>
            </w:r>
          </w:p>
          <w:p w14:paraId="7E1141F6" w14:textId="77777777" w:rsidR="003B5C40" w:rsidRPr="00897EE3" w:rsidRDefault="003B5C40" w:rsidP="00793586">
            <w:pPr>
              <w:rPr>
                <w:rFonts w:cs="Arial"/>
                <w:sz w:val="16"/>
                <w:szCs w:val="16"/>
              </w:rPr>
            </w:pPr>
            <w:r w:rsidRPr="00897EE3">
              <w:rPr>
                <w:rFonts w:cs="Arial"/>
                <w:sz w:val="16"/>
                <w:szCs w:val="16"/>
              </w:rPr>
              <w:t>static</w:t>
            </w:r>
          </w:p>
          <w:p w14:paraId="771C8356" w14:textId="77777777" w:rsidR="003B5C40" w:rsidRPr="00897EE3" w:rsidRDefault="003B5C40" w:rsidP="00793586">
            <w:pPr>
              <w:rPr>
                <w:rFonts w:cs="Arial"/>
                <w:sz w:val="16"/>
                <w:szCs w:val="16"/>
              </w:rPr>
            </w:pPr>
            <w:r w:rsidRPr="00897EE3">
              <w:rPr>
                <w:rFonts w:cs="Arial"/>
                <w:sz w:val="16"/>
                <w:szCs w:val="16"/>
              </w:rPr>
              <w:t>static</w:t>
            </w:r>
          </w:p>
          <w:p w14:paraId="1BE763F8" w14:textId="77777777" w:rsidR="003B5C40" w:rsidRPr="00897EE3" w:rsidRDefault="003B5C40" w:rsidP="00793586">
            <w:pPr>
              <w:spacing w:after="0"/>
            </w:pPr>
            <w:r w:rsidRPr="00897EE3">
              <w:rPr>
                <w:rFonts w:cs="Arial"/>
                <w:sz w:val="16"/>
                <w:szCs w:val="16"/>
              </w:rPr>
              <w:t>static</w:t>
            </w:r>
          </w:p>
        </w:tc>
        <w:tc>
          <w:tcPr>
            <w:tcW w:w="1002" w:type="dxa"/>
          </w:tcPr>
          <w:p w14:paraId="16F2DFF6" w14:textId="77777777" w:rsidR="003B5C40" w:rsidRPr="00897EE3" w:rsidRDefault="003B5C40" w:rsidP="00793586">
            <w:pPr>
              <w:rPr>
                <w:rFonts w:cs="Arial"/>
                <w:sz w:val="16"/>
                <w:szCs w:val="16"/>
              </w:rPr>
            </w:pPr>
            <w:r w:rsidRPr="00897EE3">
              <w:rPr>
                <w:rFonts w:cs="Arial"/>
                <w:sz w:val="16"/>
                <w:szCs w:val="16"/>
              </w:rPr>
              <w:t>180°</w:t>
            </w:r>
          </w:p>
          <w:p w14:paraId="7E86A30D" w14:textId="77777777" w:rsidR="003B5C40" w:rsidRPr="00897EE3" w:rsidRDefault="003B5C40" w:rsidP="00793586">
            <w:pPr>
              <w:rPr>
                <w:rFonts w:cs="Arial"/>
                <w:sz w:val="16"/>
                <w:szCs w:val="16"/>
              </w:rPr>
            </w:pPr>
            <w:r w:rsidRPr="00897EE3">
              <w:rPr>
                <w:rFonts w:cs="Arial"/>
                <w:sz w:val="16"/>
                <w:szCs w:val="16"/>
              </w:rPr>
              <w:t>130°</w:t>
            </w:r>
          </w:p>
          <w:p w14:paraId="0E2A1CE4" w14:textId="77777777" w:rsidR="003B5C40" w:rsidRPr="00897EE3" w:rsidRDefault="003B5C40" w:rsidP="00793586">
            <w:pPr>
              <w:rPr>
                <w:rFonts w:cs="Arial"/>
                <w:sz w:val="16"/>
                <w:szCs w:val="16"/>
              </w:rPr>
            </w:pPr>
            <w:r w:rsidRPr="00897EE3">
              <w:rPr>
                <w:rFonts w:cs="Arial"/>
                <w:sz w:val="16"/>
                <w:szCs w:val="16"/>
              </w:rPr>
              <w:t>300°</w:t>
            </w:r>
          </w:p>
          <w:p w14:paraId="00A3115A" w14:textId="77777777" w:rsidR="003B5C40" w:rsidRPr="00897EE3" w:rsidRDefault="003B5C40" w:rsidP="00793586">
            <w:pPr>
              <w:rPr>
                <w:rFonts w:cs="Arial"/>
                <w:sz w:val="16"/>
                <w:szCs w:val="16"/>
              </w:rPr>
            </w:pPr>
            <w:r w:rsidRPr="00897EE3">
              <w:rPr>
                <w:rFonts w:cs="Arial"/>
                <w:sz w:val="16"/>
                <w:szCs w:val="16"/>
              </w:rPr>
              <w:t>230°</w:t>
            </w:r>
          </w:p>
          <w:p w14:paraId="0ADD57DB" w14:textId="77777777" w:rsidR="003B5C40" w:rsidRPr="00897EE3" w:rsidRDefault="003B5C40" w:rsidP="00793586">
            <w:pPr>
              <w:rPr>
                <w:rFonts w:cs="Arial"/>
                <w:sz w:val="16"/>
                <w:szCs w:val="16"/>
              </w:rPr>
            </w:pPr>
            <w:r w:rsidRPr="00897EE3">
              <w:rPr>
                <w:rFonts w:cs="Arial"/>
                <w:sz w:val="16"/>
                <w:szCs w:val="16"/>
              </w:rPr>
              <w:t>290°</w:t>
            </w:r>
          </w:p>
          <w:p w14:paraId="68801BD6" w14:textId="77777777" w:rsidR="003B5C40" w:rsidRPr="00897EE3" w:rsidRDefault="003B5C40" w:rsidP="00793586">
            <w:pPr>
              <w:spacing w:after="0"/>
            </w:pPr>
            <w:r w:rsidRPr="00897EE3">
              <w:rPr>
                <w:rFonts w:cs="Arial"/>
                <w:sz w:val="16"/>
                <w:szCs w:val="16"/>
              </w:rPr>
              <w:t>350°</w:t>
            </w:r>
          </w:p>
        </w:tc>
        <w:tc>
          <w:tcPr>
            <w:tcW w:w="1002" w:type="dxa"/>
          </w:tcPr>
          <w:p w14:paraId="15B8DDB0" w14:textId="77777777" w:rsidR="003B5C40" w:rsidRPr="00897EE3" w:rsidRDefault="003B5C40" w:rsidP="00793586">
            <w:pPr>
              <w:rPr>
                <w:rFonts w:cs="Arial"/>
                <w:sz w:val="16"/>
                <w:szCs w:val="16"/>
              </w:rPr>
            </w:pPr>
            <w:r w:rsidRPr="00897EE3">
              <w:rPr>
                <w:rFonts w:cs="Arial"/>
                <w:sz w:val="16"/>
                <w:szCs w:val="16"/>
              </w:rPr>
              <w:t>1°/ frame</w:t>
            </w:r>
          </w:p>
          <w:p w14:paraId="701D6B3F" w14:textId="77777777" w:rsidR="003B5C40" w:rsidRPr="00897EE3" w:rsidRDefault="003B5C40" w:rsidP="00793586">
            <w:pPr>
              <w:rPr>
                <w:rFonts w:cs="Arial"/>
                <w:sz w:val="16"/>
                <w:szCs w:val="16"/>
              </w:rPr>
            </w:pPr>
            <w:r w:rsidRPr="00897EE3">
              <w:rPr>
                <w:rFonts w:cs="Arial"/>
                <w:sz w:val="16"/>
                <w:szCs w:val="16"/>
              </w:rPr>
              <w:t>1°/ frame</w:t>
            </w:r>
          </w:p>
          <w:p w14:paraId="33A84693" w14:textId="77777777" w:rsidR="003B5C40" w:rsidRPr="00897EE3" w:rsidRDefault="003B5C40" w:rsidP="00793586">
            <w:pPr>
              <w:rPr>
                <w:rFonts w:cs="Arial"/>
                <w:sz w:val="16"/>
                <w:szCs w:val="16"/>
              </w:rPr>
            </w:pPr>
            <w:r w:rsidRPr="00897EE3">
              <w:rPr>
                <w:rFonts w:cs="Arial"/>
                <w:sz w:val="16"/>
                <w:szCs w:val="16"/>
              </w:rPr>
              <w:t>-1°/ frame</w:t>
            </w:r>
          </w:p>
          <w:p w14:paraId="59A84473" w14:textId="77777777" w:rsidR="003B5C40" w:rsidRPr="00897EE3" w:rsidRDefault="003B5C40" w:rsidP="00793586">
            <w:pPr>
              <w:rPr>
                <w:rFonts w:cs="Arial"/>
                <w:sz w:val="16"/>
                <w:szCs w:val="16"/>
              </w:rPr>
            </w:pPr>
            <w:r w:rsidRPr="00897EE3">
              <w:rPr>
                <w:rFonts w:cs="Arial"/>
                <w:sz w:val="16"/>
                <w:szCs w:val="16"/>
              </w:rPr>
              <w:t>static</w:t>
            </w:r>
          </w:p>
          <w:p w14:paraId="2756E1D2" w14:textId="77777777" w:rsidR="003B5C40" w:rsidRPr="00897EE3" w:rsidRDefault="003B5C40" w:rsidP="00793586">
            <w:pPr>
              <w:rPr>
                <w:rFonts w:cs="Arial"/>
                <w:sz w:val="16"/>
                <w:szCs w:val="16"/>
              </w:rPr>
            </w:pPr>
            <w:r w:rsidRPr="00897EE3">
              <w:rPr>
                <w:rFonts w:cs="Arial"/>
                <w:sz w:val="16"/>
                <w:szCs w:val="16"/>
              </w:rPr>
              <w:t>static</w:t>
            </w:r>
          </w:p>
          <w:p w14:paraId="4B21FA4C" w14:textId="77777777" w:rsidR="003B5C40" w:rsidRPr="00897EE3" w:rsidRDefault="003B5C40" w:rsidP="00793586">
            <w:pPr>
              <w:spacing w:after="0"/>
            </w:pPr>
            <w:r w:rsidRPr="00897EE3">
              <w:rPr>
                <w:rFonts w:cs="Arial"/>
                <w:sz w:val="16"/>
                <w:szCs w:val="16"/>
              </w:rPr>
              <w:t>static</w:t>
            </w:r>
          </w:p>
        </w:tc>
        <w:tc>
          <w:tcPr>
            <w:tcW w:w="1003" w:type="dxa"/>
          </w:tcPr>
          <w:p w14:paraId="718C1A9C" w14:textId="77777777" w:rsidR="003B5C40" w:rsidRPr="00897EE3" w:rsidRDefault="003B5C40" w:rsidP="00793586">
            <w:pPr>
              <w:rPr>
                <w:rFonts w:cs="Arial"/>
                <w:sz w:val="16"/>
                <w:szCs w:val="16"/>
              </w:rPr>
            </w:pPr>
            <w:r w:rsidRPr="00897EE3">
              <w:rPr>
                <w:rFonts w:cs="Arial"/>
                <w:sz w:val="16"/>
                <w:szCs w:val="16"/>
              </w:rPr>
              <w:t>P1</w:t>
            </w:r>
          </w:p>
          <w:p w14:paraId="26E5CD2E" w14:textId="77777777" w:rsidR="003B5C40" w:rsidRPr="00897EE3" w:rsidRDefault="003B5C40" w:rsidP="00793586">
            <w:pPr>
              <w:rPr>
                <w:rFonts w:cs="Arial"/>
                <w:sz w:val="16"/>
                <w:szCs w:val="16"/>
              </w:rPr>
            </w:pPr>
            <w:r w:rsidRPr="00897EE3">
              <w:rPr>
                <w:rFonts w:cs="Arial"/>
                <w:sz w:val="16"/>
                <w:szCs w:val="16"/>
              </w:rPr>
              <w:t>P2</w:t>
            </w:r>
          </w:p>
          <w:p w14:paraId="58FD36F3" w14:textId="77777777" w:rsidR="003B5C40" w:rsidRPr="00897EE3" w:rsidRDefault="003B5C40" w:rsidP="00793586">
            <w:pPr>
              <w:rPr>
                <w:rFonts w:cs="Arial"/>
                <w:sz w:val="16"/>
                <w:szCs w:val="16"/>
              </w:rPr>
            </w:pPr>
            <w:r w:rsidRPr="00897EE3">
              <w:rPr>
                <w:rFonts w:cs="Arial"/>
                <w:sz w:val="16"/>
                <w:szCs w:val="16"/>
              </w:rPr>
              <w:t>P3</w:t>
            </w:r>
          </w:p>
          <w:p w14:paraId="0531EEEF" w14:textId="77777777" w:rsidR="003B5C40" w:rsidRPr="00897EE3" w:rsidRDefault="003B5C40" w:rsidP="00793586">
            <w:pPr>
              <w:rPr>
                <w:rFonts w:cs="Arial"/>
                <w:sz w:val="16"/>
                <w:szCs w:val="16"/>
              </w:rPr>
            </w:pPr>
            <w:r w:rsidRPr="00897EE3">
              <w:rPr>
                <w:rFonts w:cs="Arial"/>
                <w:sz w:val="16"/>
                <w:szCs w:val="16"/>
              </w:rPr>
              <w:t>P4</w:t>
            </w:r>
          </w:p>
          <w:p w14:paraId="67A7F474" w14:textId="77777777" w:rsidR="003B5C40" w:rsidRPr="00897EE3" w:rsidRDefault="003B5C40" w:rsidP="00793586">
            <w:pPr>
              <w:rPr>
                <w:rFonts w:cs="Arial"/>
                <w:sz w:val="16"/>
                <w:szCs w:val="16"/>
              </w:rPr>
            </w:pPr>
            <w:r w:rsidRPr="00897EE3">
              <w:rPr>
                <w:rFonts w:cs="Arial"/>
                <w:sz w:val="16"/>
                <w:szCs w:val="16"/>
              </w:rPr>
              <w:t>P5</w:t>
            </w:r>
          </w:p>
          <w:p w14:paraId="3159F7BC" w14:textId="77777777" w:rsidR="003B5C40" w:rsidRPr="00897EE3" w:rsidRDefault="003B5C40" w:rsidP="00793586">
            <w:pPr>
              <w:spacing w:after="0"/>
            </w:pPr>
            <w:r w:rsidRPr="00897EE3">
              <w:rPr>
                <w:rFonts w:cs="Arial"/>
                <w:sz w:val="16"/>
                <w:szCs w:val="16"/>
              </w:rPr>
              <w:t>P6</w:t>
            </w:r>
          </w:p>
        </w:tc>
      </w:tr>
      <w:tr w:rsidR="003B5C40" w:rsidRPr="007E18C1" w14:paraId="3675A03C" w14:textId="77777777" w:rsidTr="00793586">
        <w:tc>
          <w:tcPr>
            <w:tcW w:w="1002" w:type="dxa"/>
          </w:tcPr>
          <w:p w14:paraId="0037D74B" w14:textId="77777777" w:rsidR="003B5C40" w:rsidRPr="00897EE3" w:rsidRDefault="003B5C40" w:rsidP="00793586">
            <w:pPr>
              <w:rPr>
                <w:rFonts w:cs="Arial"/>
                <w:b/>
                <w:bCs/>
                <w:sz w:val="16"/>
                <w:szCs w:val="16"/>
              </w:rPr>
            </w:pPr>
          </w:p>
          <w:p w14:paraId="794B03C7" w14:textId="77777777" w:rsidR="003B5C40" w:rsidRPr="00897EE3" w:rsidRDefault="003B5C40" w:rsidP="00793586">
            <w:pPr>
              <w:rPr>
                <w:rFonts w:cs="Arial"/>
                <w:b/>
                <w:bCs/>
                <w:sz w:val="16"/>
                <w:szCs w:val="16"/>
              </w:rPr>
            </w:pPr>
            <w:r w:rsidRPr="00897EE3">
              <w:rPr>
                <w:rFonts w:cs="Arial"/>
                <w:b/>
                <w:bCs/>
                <w:sz w:val="16"/>
                <w:szCs w:val="16"/>
              </w:rPr>
              <w:t>cat 5:</w:t>
            </w:r>
          </w:p>
          <w:p w14:paraId="4DDCD797" w14:textId="77777777" w:rsidR="003B5C40" w:rsidRPr="00897EE3" w:rsidRDefault="003B5C40" w:rsidP="00793586">
            <w:pPr>
              <w:spacing w:after="0"/>
            </w:pPr>
            <w:r w:rsidRPr="00897EE3">
              <w:rPr>
                <w:rFonts w:cs="Arial"/>
                <w:sz w:val="16"/>
                <w:szCs w:val="16"/>
              </w:rPr>
              <w:t>F2 + M3</w:t>
            </w:r>
          </w:p>
        </w:tc>
        <w:tc>
          <w:tcPr>
            <w:tcW w:w="1002" w:type="dxa"/>
          </w:tcPr>
          <w:p w14:paraId="2C478C1B" w14:textId="77777777" w:rsidR="003B5C40" w:rsidRPr="00897EE3" w:rsidRDefault="003B5C40" w:rsidP="00793586">
            <w:pPr>
              <w:rPr>
                <w:rFonts w:cs="Arial"/>
                <w:sz w:val="16"/>
                <w:szCs w:val="16"/>
              </w:rPr>
            </w:pPr>
            <w:r w:rsidRPr="00897EE3">
              <w:rPr>
                <w:rFonts w:cs="Arial"/>
                <w:sz w:val="16"/>
                <w:szCs w:val="16"/>
              </w:rPr>
              <w:t>-1</w:t>
            </w:r>
          </w:p>
          <w:p w14:paraId="4FD6AFE4" w14:textId="77777777" w:rsidR="003B5C40" w:rsidRPr="00897EE3" w:rsidRDefault="003B5C40" w:rsidP="00793586">
            <w:pPr>
              <w:rPr>
                <w:rFonts w:cs="Arial"/>
                <w:sz w:val="16"/>
                <w:szCs w:val="16"/>
              </w:rPr>
            </w:pPr>
            <w:r w:rsidRPr="00897EE3">
              <w:rPr>
                <w:rFonts w:cs="Arial"/>
                <w:sz w:val="16"/>
                <w:szCs w:val="16"/>
              </w:rPr>
              <w:t>1</w:t>
            </w:r>
          </w:p>
          <w:p w14:paraId="7A268DA0" w14:textId="77777777" w:rsidR="003B5C40" w:rsidRPr="00897EE3" w:rsidRDefault="003B5C40" w:rsidP="00793586">
            <w:pPr>
              <w:rPr>
                <w:rFonts w:cs="Arial"/>
                <w:sz w:val="16"/>
                <w:szCs w:val="16"/>
              </w:rPr>
            </w:pPr>
            <w:r w:rsidRPr="00897EE3">
              <w:rPr>
                <w:rFonts w:cs="Arial"/>
                <w:sz w:val="16"/>
                <w:szCs w:val="16"/>
              </w:rPr>
              <w:t>-1</w:t>
            </w:r>
          </w:p>
          <w:p w14:paraId="34141E20" w14:textId="77777777" w:rsidR="003B5C40" w:rsidRPr="00897EE3" w:rsidRDefault="003B5C40" w:rsidP="00793586">
            <w:pPr>
              <w:rPr>
                <w:rFonts w:cs="Arial"/>
                <w:sz w:val="16"/>
                <w:szCs w:val="16"/>
              </w:rPr>
            </w:pPr>
            <w:r w:rsidRPr="00897EE3">
              <w:rPr>
                <w:rFonts w:cs="Arial"/>
                <w:sz w:val="16"/>
                <w:szCs w:val="16"/>
              </w:rPr>
              <w:t>1</w:t>
            </w:r>
          </w:p>
          <w:p w14:paraId="02D473CA" w14:textId="77777777" w:rsidR="003B5C40" w:rsidRPr="00897EE3" w:rsidRDefault="003B5C40" w:rsidP="00793586">
            <w:pPr>
              <w:rPr>
                <w:rFonts w:cs="Arial"/>
                <w:sz w:val="16"/>
                <w:szCs w:val="16"/>
              </w:rPr>
            </w:pPr>
            <w:r w:rsidRPr="00897EE3">
              <w:rPr>
                <w:rFonts w:cs="Arial"/>
                <w:sz w:val="16"/>
                <w:szCs w:val="16"/>
              </w:rPr>
              <w:t>-1</w:t>
            </w:r>
          </w:p>
          <w:p w14:paraId="2B6ACEC5" w14:textId="77777777" w:rsidR="003B5C40" w:rsidRPr="00897EE3" w:rsidRDefault="003B5C40" w:rsidP="00793586">
            <w:pPr>
              <w:spacing w:after="0"/>
            </w:pPr>
            <w:r w:rsidRPr="00897EE3">
              <w:rPr>
                <w:rFonts w:cs="Arial"/>
                <w:sz w:val="16"/>
                <w:szCs w:val="16"/>
              </w:rPr>
              <w:t>1</w:t>
            </w:r>
          </w:p>
        </w:tc>
        <w:tc>
          <w:tcPr>
            <w:tcW w:w="1002" w:type="dxa"/>
          </w:tcPr>
          <w:p w14:paraId="3B8B32DC" w14:textId="77777777" w:rsidR="003B5C40" w:rsidRPr="00897EE3" w:rsidRDefault="003B5C40" w:rsidP="00793586">
            <w:pPr>
              <w:rPr>
                <w:rFonts w:cs="Arial"/>
                <w:sz w:val="16"/>
                <w:szCs w:val="16"/>
              </w:rPr>
            </w:pPr>
            <w:r w:rsidRPr="00897EE3">
              <w:rPr>
                <w:rFonts w:cs="Arial"/>
                <w:sz w:val="16"/>
                <w:szCs w:val="16"/>
              </w:rPr>
              <w:t>45°</w:t>
            </w:r>
          </w:p>
          <w:p w14:paraId="662B03DA" w14:textId="77777777" w:rsidR="003B5C40" w:rsidRPr="00897EE3" w:rsidRDefault="003B5C40" w:rsidP="00793586">
            <w:pPr>
              <w:rPr>
                <w:rFonts w:cs="Arial"/>
                <w:sz w:val="16"/>
                <w:szCs w:val="16"/>
              </w:rPr>
            </w:pPr>
            <w:r w:rsidRPr="00897EE3">
              <w:rPr>
                <w:rFonts w:cs="Arial"/>
                <w:sz w:val="16"/>
                <w:szCs w:val="16"/>
              </w:rPr>
              <w:t>30°</w:t>
            </w:r>
          </w:p>
          <w:p w14:paraId="1B3FAB8C" w14:textId="77777777" w:rsidR="003B5C40" w:rsidRPr="00897EE3" w:rsidRDefault="003B5C40" w:rsidP="00793586">
            <w:pPr>
              <w:rPr>
                <w:rFonts w:cs="Arial"/>
                <w:sz w:val="16"/>
                <w:szCs w:val="16"/>
              </w:rPr>
            </w:pPr>
            <w:r w:rsidRPr="00897EE3">
              <w:rPr>
                <w:rFonts w:cs="Arial"/>
                <w:sz w:val="16"/>
                <w:szCs w:val="16"/>
              </w:rPr>
              <w:t>0°</w:t>
            </w:r>
          </w:p>
          <w:p w14:paraId="74A4DC2B" w14:textId="77777777" w:rsidR="003B5C40" w:rsidRPr="00897EE3" w:rsidRDefault="003B5C40" w:rsidP="00793586">
            <w:pPr>
              <w:rPr>
                <w:rFonts w:cs="Arial"/>
                <w:sz w:val="16"/>
                <w:szCs w:val="16"/>
              </w:rPr>
            </w:pPr>
            <w:r w:rsidRPr="00897EE3">
              <w:rPr>
                <w:rFonts w:cs="Arial"/>
                <w:sz w:val="16"/>
                <w:szCs w:val="16"/>
              </w:rPr>
              <w:t>35°</w:t>
            </w:r>
          </w:p>
          <w:p w14:paraId="739F544E" w14:textId="77777777" w:rsidR="003B5C40" w:rsidRPr="00897EE3" w:rsidRDefault="003B5C40" w:rsidP="00793586">
            <w:pPr>
              <w:rPr>
                <w:rFonts w:cs="Arial"/>
                <w:sz w:val="16"/>
                <w:szCs w:val="16"/>
              </w:rPr>
            </w:pPr>
            <w:r w:rsidRPr="00897EE3">
              <w:rPr>
                <w:rFonts w:cs="Arial"/>
                <w:sz w:val="16"/>
                <w:szCs w:val="16"/>
              </w:rPr>
              <w:t>0°</w:t>
            </w:r>
          </w:p>
          <w:p w14:paraId="427229C0" w14:textId="77777777" w:rsidR="003B5C40" w:rsidRPr="00897EE3" w:rsidRDefault="003B5C40" w:rsidP="00793586">
            <w:pPr>
              <w:spacing w:after="0"/>
            </w:pPr>
            <w:r w:rsidRPr="00897EE3">
              <w:rPr>
                <w:rFonts w:cs="Arial"/>
                <w:sz w:val="16"/>
                <w:szCs w:val="16"/>
              </w:rPr>
              <w:t>0°</w:t>
            </w:r>
          </w:p>
        </w:tc>
        <w:tc>
          <w:tcPr>
            <w:tcW w:w="1002" w:type="dxa"/>
          </w:tcPr>
          <w:p w14:paraId="30B87681" w14:textId="77777777" w:rsidR="003B5C40" w:rsidRPr="00897EE3" w:rsidRDefault="003B5C40" w:rsidP="00793586">
            <w:pPr>
              <w:rPr>
                <w:rFonts w:cs="Arial"/>
                <w:sz w:val="16"/>
                <w:szCs w:val="16"/>
              </w:rPr>
            </w:pPr>
            <w:r w:rsidRPr="00897EE3">
              <w:rPr>
                <w:rFonts w:cs="Arial"/>
                <w:sz w:val="16"/>
                <w:szCs w:val="16"/>
              </w:rPr>
              <w:t>45°</w:t>
            </w:r>
          </w:p>
          <w:p w14:paraId="2FA6FED8" w14:textId="77777777" w:rsidR="003B5C40" w:rsidRPr="00897EE3" w:rsidRDefault="003B5C40" w:rsidP="00793586">
            <w:pPr>
              <w:rPr>
                <w:rFonts w:cs="Arial"/>
                <w:sz w:val="16"/>
                <w:szCs w:val="16"/>
              </w:rPr>
            </w:pPr>
            <w:r w:rsidRPr="00897EE3">
              <w:rPr>
                <w:rFonts w:cs="Arial"/>
                <w:sz w:val="16"/>
                <w:szCs w:val="16"/>
              </w:rPr>
              <w:t>30°</w:t>
            </w:r>
          </w:p>
          <w:p w14:paraId="348B5EFD" w14:textId="77777777" w:rsidR="003B5C40" w:rsidRPr="00897EE3" w:rsidRDefault="003B5C40" w:rsidP="00793586">
            <w:pPr>
              <w:rPr>
                <w:rFonts w:cs="Arial"/>
                <w:sz w:val="16"/>
                <w:szCs w:val="16"/>
              </w:rPr>
            </w:pPr>
            <w:r w:rsidRPr="00897EE3">
              <w:rPr>
                <w:rFonts w:cs="Arial"/>
                <w:sz w:val="16"/>
                <w:szCs w:val="16"/>
              </w:rPr>
              <w:t>0°</w:t>
            </w:r>
          </w:p>
          <w:p w14:paraId="61C7E46D" w14:textId="77777777" w:rsidR="003B5C40" w:rsidRPr="00897EE3" w:rsidRDefault="003B5C40" w:rsidP="00793586">
            <w:pPr>
              <w:rPr>
                <w:rFonts w:cs="Arial"/>
                <w:sz w:val="16"/>
                <w:szCs w:val="16"/>
              </w:rPr>
            </w:pPr>
            <w:r w:rsidRPr="00897EE3">
              <w:rPr>
                <w:rFonts w:cs="Arial"/>
                <w:sz w:val="16"/>
                <w:szCs w:val="16"/>
              </w:rPr>
              <w:t>35°</w:t>
            </w:r>
          </w:p>
          <w:p w14:paraId="4C93259B" w14:textId="77777777" w:rsidR="003B5C40" w:rsidRPr="00897EE3" w:rsidRDefault="003B5C40" w:rsidP="00793586">
            <w:pPr>
              <w:rPr>
                <w:rFonts w:cs="Arial"/>
                <w:sz w:val="16"/>
                <w:szCs w:val="16"/>
              </w:rPr>
            </w:pPr>
            <w:r w:rsidRPr="00897EE3">
              <w:rPr>
                <w:rFonts w:cs="Arial"/>
                <w:sz w:val="16"/>
                <w:szCs w:val="16"/>
              </w:rPr>
              <w:t>45°</w:t>
            </w:r>
          </w:p>
          <w:p w14:paraId="44167663" w14:textId="77777777" w:rsidR="003B5C40" w:rsidRPr="00897EE3" w:rsidRDefault="003B5C40" w:rsidP="00793586">
            <w:pPr>
              <w:spacing w:after="0"/>
            </w:pPr>
            <w:r w:rsidRPr="00897EE3">
              <w:rPr>
                <w:rFonts w:cs="Arial"/>
                <w:sz w:val="16"/>
                <w:szCs w:val="16"/>
              </w:rPr>
              <w:t>45°</w:t>
            </w:r>
          </w:p>
        </w:tc>
        <w:tc>
          <w:tcPr>
            <w:tcW w:w="1002" w:type="dxa"/>
          </w:tcPr>
          <w:p w14:paraId="2CC88DF5" w14:textId="77777777" w:rsidR="003B5C40" w:rsidRPr="00897EE3" w:rsidRDefault="003B5C40" w:rsidP="00793586">
            <w:pPr>
              <w:rPr>
                <w:rFonts w:cs="Arial"/>
                <w:sz w:val="16"/>
                <w:szCs w:val="16"/>
              </w:rPr>
            </w:pPr>
            <w:r w:rsidRPr="00897EE3">
              <w:rPr>
                <w:rFonts w:cs="Arial"/>
                <w:sz w:val="16"/>
                <w:szCs w:val="16"/>
              </w:rPr>
              <w:t>80°</w:t>
            </w:r>
          </w:p>
          <w:p w14:paraId="24FAA940" w14:textId="77777777" w:rsidR="003B5C40" w:rsidRPr="00897EE3" w:rsidRDefault="003B5C40" w:rsidP="00793586">
            <w:pPr>
              <w:rPr>
                <w:rFonts w:cs="Arial"/>
                <w:sz w:val="16"/>
                <w:szCs w:val="16"/>
              </w:rPr>
            </w:pPr>
            <w:r w:rsidRPr="00897EE3">
              <w:rPr>
                <w:rFonts w:cs="Arial"/>
                <w:sz w:val="16"/>
                <w:szCs w:val="16"/>
              </w:rPr>
              <w:t>0°</w:t>
            </w:r>
          </w:p>
          <w:p w14:paraId="3F3BCD66" w14:textId="77777777" w:rsidR="003B5C40" w:rsidRPr="00897EE3" w:rsidRDefault="003B5C40" w:rsidP="00793586">
            <w:pPr>
              <w:rPr>
                <w:rFonts w:cs="Arial"/>
                <w:sz w:val="16"/>
                <w:szCs w:val="16"/>
              </w:rPr>
            </w:pPr>
            <w:r w:rsidRPr="00897EE3">
              <w:rPr>
                <w:rFonts w:cs="Arial"/>
                <w:sz w:val="16"/>
                <w:szCs w:val="16"/>
              </w:rPr>
              <w:t>40°</w:t>
            </w:r>
          </w:p>
          <w:p w14:paraId="74439107" w14:textId="77777777" w:rsidR="003B5C40" w:rsidRPr="00897EE3" w:rsidRDefault="003B5C40" w:rsidP="00793586">
            <w:pPr>
              <w:rPr>
                <w:rFonts w:cs="Arial"/>
                <w:sz w:val="16"/>
                <w:szCs w:val="16"/>
              </w:rPr>
            </w:pPr>
            <w:r w:rsidRPr="00897EE3">
              <w:rPr>
                <w:rFonts w:cs="Arial"/>
                <w:sz w:val="16"/>
                <w:szCs w:val="16"/>
              </w:rPr>
              <w:t>50°</w:t>
            </w:r>
          </w:p>
          <w:p w14:paraId="5F1FA49D" w14:textId="77777777" w:rsidR="003B5C40" w:rsidRPr="00897EE3" w:rsidRDefault="003B5C40" w:rsidP="00793586">
            <w:pPr>
              <w:rPr>
                <w:rFonts w:cs="Arial"/>
                <w:sz w:val="16"/>
                <w:szCs w:val="16"/>
              </w:rPr>
            </w:pPr>
            <w:r w:rsidRPr="00897EE3">
              <w:rPr>
                <w:rFonts w:cs="Arial"/>
                <w:sz w:val="16"/>
                <w:szCs w:val="16"/>
              </w:rPr>
              <w:t>0°</w:t>
            </w:r>
          </w:p>
          <w:p w14:paraId="5BFB0A9A" w14:textId="77777777" w:rsidR="003B5C40" w:rsidRPr="00897EE3" w:rsidRDefault="003B5C40" w:rsidP="00793586">
            <w:pPr>
              <w:spacing w:after="0"/>
            </w:pPr>
            <w:r w:rsidRPr="00897EE3">
              <w:rPr>
                <w:rFonts w:cs="Arial"/>
                <w:sz w:val="16"/>
                <w:szCs w:val="16"/>
              </w:rPr>
              <w:t>100°</w:t>
            </w:r>
          </w:p>
        </w:tc>
        <w:tc>
          <w:tcPr>
            <w:tcW w:w="1002" w:type="dxa"/>
          </w:tcPr>
          <w:p w14:paraId="48D2A18B" w14:textId="77777777" w:rsidR="003B5C40" w:rsidRPr="00897EE3" w:rsidRDefault="003B5C40" w:rsidP="00793586">
            <w:pPr>
              <w:rPr>
                <w:rFonts w:cs="Arial"/>
                <w:sz w:val="16"/>
                <w:szCs w:val="16"/>
              </w:rPr>
            </w:pPr>
            <w:r w:rsidRPr="00897EE3">
              <w:rPr>
                <w:rFonts w:cs="Arial"/>
                <w:sz w:val="16"/>
                <w:szCs w:val="16"/>
              </w:rPr>
              <w:t>1°/ frame</w:t>
            </w:r>
          </w:p>
          <w:p w14:paraId="538C250A" w14:textId="77777777" w:rsidR="003B5C40" w:rsidRPr="00897EE3" w:rsidRDefault="003B5C40" w:rsidP="00793586">
            <w:pPr>
              <w:rPr>
                <w:rFonts w:cs="Arial"/>
                <w:sz w:val="16"/>
                <w:szCs w:val="16"/>
              </w:rPr>
            </w:pPr>
            <w:r w:rsidRPr="00897EE3">
              <w:rPr>
                <w:rFonts w:cs="Arial"/>
                <w:sz w:val="16"/>
                <w:szCs w:val="16"/>
              </w:rPr>
              <w:t>1°/ frame</w:t>
            </w:r>
          </w:p>
          <w:p w14:paraId="4275DEC7" w14:textId="77777777" w:rsidR="003B5C40" w:rsidRPr="00897EE3" w:rsidRDefault="003B5C40" w:rsidP="00793586">
            <w:pPr>
              <w:rPr>
                <w:rFonts w:cs="Arial"/>
                <w:sz w:val="16"/>
                <w:szCs w:val="16"/>
              </w:rPr>
            </w:pPr>
            <w:r w:rsidRPr="00897EE3">
              <w:rPr>
                <w:rFonts w:cs="Arial"/>
                <w:sz w:val="16"/>
                <w:szCs w:val="16"/>
              </w:rPr>
              <w:t>static</w:t>
            </w:r>
          </w:p>
          <w:p w14:paraId="3EF05295" w14:textId="77777777" w:rsidR="003B5C40" w:rsidRPr="00897EE3" w:rsidRDefault="003B5C40" w:rsidP="00793586">
            <w:pPr>
              <w:rPr>
                <w:rFonts w:cs="Arial"/>
                <w:sz w:val="16"/>
                <w:szCs w:val="16"/>
              </w:rPr>
            </w:pPr>
            <w:r w:rsidRPr="00897EE3">
              <w:rPr>
                <w:rFonts w:cs="Arial"/>
                <w:sz w:val="16"/>
                <w:szCs w:val="16"/>
              </w:rPr>
              <w:t>static</w:t>
            </w:r>
          </w:p>
          <w:p w14:paraId="249CF340" w14:textId="77777777" w:rsidR="003B5C40" w:rsidRPr="00897EE3" w:rsidRDefault="003B5C40" w:rsidP="00793586">
            <w:pPr>
              <w:rPr>
                <w:rFonts w:cs="Arial"/>
                <w:sz w:val="16"/>
                <w:szCs w:val="16"/>
              </w:rPr>
            </w:pPr>
            <w:r w:rsidRPr="00897EE3">
              <w:rPr>
                <w:rFonts w:cs="Arial"/>
                <w:sz w:val="16"/>
                <w:szCs w:val="16"/>
              </w:rPr>
              <w:t>static</w:t>
            </w:r>
          </w:p>
          <w:p w14:paraId="342C9EEA" w14:textId="77777777" w:rsidR="003B5C40" w:rsidRPr="00897EE3" w:rsidRDefault="003B5C40" w:rsidP="00793586">
            <w:pPr>
              <w:spacing w:after="0"/>
            </w:pPr>
            <w:r w:rsidRPr="00897EE3">
              <w:rPr>
                <w:rFonts w:cs="Arial"/>
                <w:sz w:val="16"/>
                <w:szCs w:val="16"/>
              </w:rPr>
              <w:t>static</w:t>
            </w:r>
          </w:p>
        </w:tc>
        <w:tc>
          <w:tcPr>
            <w:tcW w:w="1002" w:type="dxa"/>
          </w:tcPr>
          <w:p w14:paraId="2ED9477B" w14:textId="77777777" w:rsidR="003B5C40" w:rsidRPr="00897EE3" w:rsidRDefault="003B5C40" w:rsidP="00793586">
            <w:pPr>
              <w:rPr>
                <w:rFonts w:cs="Arial"/>
                <w:sz w:val="16"/>
                <w:szCs w:val="16"/>
              </w:rPr>
            </w:pPr>
            <w:r w:rsidRPr="00897EE3">
              <w:rPr>
                <w:rFonts w:cs="Arial"/>
                <w:sz w:val="16"/>
                <w:szCs w:val="16"/>
              </w:rPr>
              <w:t>80°</w:t>
            </w:r>
          </w:p>
          <w:p w14:paraId="609816AB" w14:textId="77777777" w:rsidR="003B5C40" w:rsidRPr="00897EE3" w:rsidRDefault="003B5C40" w:rsidP="00793586">
            <w:pPr>
              <w:rPr>
                <w:rFonts w:cs="Arial"/>
                <w:sz w:val="16"/>
                <w:szCs w:val="16"/>
              </w:rPr>
            </w:pPr>
            <w:r w:rsidRPr="00897EE3">
              <w:rPr>
                <w:rFonts w:cs="Arial"/>
                <w:sz w:val="16"/>
                <w:szCs w:val="16"/>
              </w:rPr>
              <w:t>0°</w:t>
            </w:r>
          </w:p>
          <w:p w14:paraId="45AA87EB" w14:textId="77777777" w:rsidR="003B5C40" w:rsidRPr="00897EE3" w:rsidRDefault="003B5C40" w:rsidP="00793586">
            <w:pPr>
              <w:rPr>
                <w:rFonts w:cs="Arial"/>
                <w:sz w:val="16"/>
                <w:szCs w:val="16"/>
              </w:rPr>
            </w:pPr>
            <w:r w:rsidRPr="00897EE3">
              <w:rPr>
                <w:rFonts w:cs="Arial"/>
                <w:sz w:val="16"/>
                <w:szCs w:val="16"/>
              </w:rPr>
              <w:t>290°</w:t>
            </w:r>
          </w:p>
          <w:p w14:paraId="3A2D2E7E" w14:textId="77777777" w:rsidR="003B5C40" w:rsidRPr="00897EE3" w:rsidRDefault="003B5C40" w:rsidP="00793586">
            <w:pPr>
              <w:rPr>
                <w:rFonts w:cs="Arial"/>
                <w:sz w:val="16"/>
                <w:szCs w:val="16"/>
              </w:rPr>
            </w:pPr>
            <w:r w:rsidRPr="00897EE3">
              <w:rPr>
                <w:rFonts w:cs="Arial"/>
                <w:sz w:val="16"/>
                <w:szCs w:val="16"/>
              </w:rPr>
              <w:t>350°</w:t>
            </w:r>
          </w:p>
          <w:p w14:paraId="725D75BB" w14:textId="77777777" w:rsidR="003B5C40" w:rsidRPr="00897EE3" w:rsidRDefault="003B5C40" w:rsidP="00793586">
            <w:pPr>
              <w:rPr>
                <w:rFonts w:cs="Arial"/>
                <w:sz w:val="16"/>
                <w:szCs w:val="16"/>
              </w:rPr>
            </w:pPr>
            <w:r w:rsidRPr="00897EE3">
              <w:rPr>
                <w:rFonts w:cs="Arial"/>
                <w:sz w:val="16"/>
                <w:szCs w:val="16"/>
              </w:rPr>
              <w:t>50°</w:t>
            </w:r>
          </w:p>
          <w:p w14:paraId="067A7E99" w14:textId="77777777" w:rsidR="003B5C40" w:rsidRPr="00897EE3" w:rsidRDefault="003B5C40" w:rsidP="00793586">
            <w:pPr>
              <w:spacing w:after="0"/>
            </w:pPr>
            <w:r w:rsidRPr="00897EE3">
              <w:rPr>
                <w:rFonts w:cs="Arial"/>
                <w:sz w:val="16"/>
                <w:szCs w:val="16"/>
              </w:rPr>
              <w:t>130°</w:t>
            </w:r>
          </w:p>
        </w:tc>
        <w:tc>
          <w:tcPr>
            <w:tcW w:w="1002" w:type="dxa"/>
          </w:tcPr>
          <w:p w14:paraId="24576A35" w14:textId="77777777" w:rsidR="003B5C40" w:rsidRPr="00897EE3" w:rsidRDefault="003B5C40" w:rsidP="00793586">
            <w:pPr>
              <w:rPr>
                <w:rFonts w:cs="Arial"/>
                <w:sz w:val="16"/>
                <w:szCs w:val="16"/>
              </w:rPr>
            </w:pPr>
            <w:r w:rsidRPr="00897EE3">
              <w:rPr>
                <w:rFonts w:cs="Arial"/>
                <w:sz w:val="16"/>
                <w:szCs w:val="16"/>
              </w:rPr>
              <w:t>1°/ frame</w:t>
            </w:r>
          </w:p>
          <w:p w14:paraId="489236B0" w14:textId="77777777" w:rsidR="003B5C40" w:rsidRPr="00897EE3" w:rsidRDefault="003B5C40" w:rsidP="00793586">
            <w:pPr>
              <w:rPr>
                <w:rFonts w:cs="Arial"/>
                <w:sz w:val="16"/>
                <w:szCs w:val="16"/>
              </w:rPr>
            </w:pPr>
            <w:r w:rsidRPr="00897EE3">
              <w:rPr>
                <w:rFonts w:cs="Arial"/>
                <w:sz w:val="16"/>
                <w:szCs w:val="16"/>
              </w:rPr>
              <w:t>-1°/ frame</w:t>
            </w:r>
          </w:p>
          <w:p w14:paraId="2C48EA10" w14:textId="77777777" w:rsidR="003B5C40" w:rsidRPr="00897EE3" w:rsidRDefault="003B5C40" w:rsidP="00793586">
            <w:pPr>
              <w:rPr>
                <w:rFonts w:cs="Arial"/>
                <w:sz w:val="16"/>
                <w:szCs w:val="16"/>
              </w:rPr>
            </w:pPr>
            <w:r w:rsidRPr="00897EE3">
              <w:rPr>
                <w:rFonts w:cs="Arial"/>
                <w:sz w:val="16"/>
                <w:szCs w:val="16"/>
              </w:rPr>
              <w:t>static</w:t>
            </w:r>
          </w:p>
          <w:p w14:paraId="04481F6A" w14:textId="77777777" w:rsidR="003B5C40" w:rsidRPr="00897EE3" w:rsidRDefault="003B5C40" w:rsidP="00793586">
            <w:pPr>
              <w:rPr>
                <w:rFonts w:cs="Arial"/>
                <w:sz w:val="16"/>
                <w:szCs w:val="16"/>
              </w:rPr>
            </w:pPr>
            <w:r w:rsidRPr="00897EE3">
              <w:rPr>
                <w:rFonts w:cs="Arial"/>
                <w:sz w:val="16"/>
                <w:szCs w:val="16"/>
              </w:rPr>
              <w:t>static</w:t>
            </w:r>
          </w:p>
          <w:p w14:paraId="5DE9D071" w14:textId="77777777" w:rsidR="003B5C40" w:rsidRPr="00897EE3" w:rsidRDefault="003B5C40" w:rsidP="00793586">
            <w:pPr>
              <w:rPr>
                <w:rFonts w:cs="Arial"/>
                <w:sz w:val="16"/>
                <w:szCs w:val="16"/>
              </w:rPr>
            </w:pPr>
            <w:r w:rsidRPr="00897EE3">
              <w:rPr>
                <w:rFonts w:cs="Arial"/>
                <w:sz w:val="16"/>
                <w:szCs w:val="16"/>
              </w:rPr>
              <w:t>static</w:t>
            </w:r>
          </w:p>
          <w:p w14:paraId="6DEE5BF6" w14:textId="77777777" w:rsidR="003B5C40" w:rsidRPr="00897EE3" w:rsidRDefault="003B5C40" w:rsidP="00793586">
            <w:pPr>
              <w:spacing w:after="0"/>
            </w:pPr>
            <w:r w:rsidRPr="00897EE3">
              <w:rPr>
                <w:rFonts w:cs="Arial"/>
                <w:sz w:val="16"/>
                <w:szCs w:val="16"/>
              </w:rPr>
              <w:t>1°/ frame</w:t>
            </w:r>
          </w:p>
        </w:tc>
        <w:tc>
          <w:tcPr>
            <w:tcW w:w="1003" w:type="dxa"/>
          </w:tcPr>
          <w:p w14:paraId="6C4ACF32" w14:textId="77777777" w:rsidR="003B5C40" w:rsidRPr="00897EE3" w:rsidRDefault="003B5C40" w:rsidP="00793586">
            <w:pPr>
              <w:rPr>
                <w:rFonts w:cs="Arial"/>
                <w:sz w:val="16"/>
                <w:szCs w:val="16"/>
              </w:rPr>
            </w:pPr>
            <w:r w:rsidRPr="00897EE3">
              <w:rPr>
                <w:rFonts w:cs="Arial"/>
                <w:sz w:val="16"/>
                <w:szCs w:val="16"/>
              </w:rPr>
              <w:t>P1</w:t>
            </w:r>
          </w:p>
          <w:p w14:paraId="0CFBA17C" w14:textId="77777777" w:rsidR="003B5C40" w:rsidRPr="00897EE3" w:rsidRDefault="003B5C40" w:rsidP="00793586">
            <w:pPr>
              <w:rPr>
                <w:rFonts w:cs="Arial"/>
                <w:sz w:val="16"/>
                <w:szCs w:val="16"/>
              </w:rPr>
            </w:pPr>
            <w:r w:rsidRPr="00897EE3">
              <w:rPr>
                <w:rFonts w:cs="Arial"/>
                <w:sz w:val="16"/>
                <w:szCs w:val="16"/>
              </w:rPr>
              <w:t>P2</w:t>
            </w:r>
          </w:p>
          <w:p w14:paraId="2C6ED050" w14:textId="77777777" w:rsidR="003B5C40" w:rsidRPr="00897EE3" w:rsidRDefault="003B5C40" w:rsidP="00793586">
            <w:pPr>
              <w:rPr>
                <w:rFonts w:cs="Arial"/>
                <w:sz w:val="16"/>
                <w:szCs w:val="16"/>
              </w:rPr>
            </w:pPr>
            <w:r w:rsidRPr="00897EE3">
              <w:rPr>
                <w:rFonts w:cs="Arial"/>
                <w:sz w:val="16"/>
                <w:szCs w:val="16"/>
              </w:rPr>
              <w:t>P3</w:t>
            </w:r>
          </w:p>
          <w:p w14:paraId="323A64BB" w14:textId="77777777" w:rsidR="003B5C40" w:rsidRPr="00897EE3" w:rsidRDefault="003B5C40" w:rsidP="00793586">
            <w:pPr>
              <w:rPr>
                <w:rFonts w:cs="Arial"/>
                <w:sz w:val="16"/>
                <w:szCs w:val="16"/>
              </w:rPr>
            </w:pPr>
            <w:r w:rsidRPr="00897EE3">
              <w:rPr>
                <w:rFonts w:cs="Arial"/>
                <w:sz w:val="16"/>
                <w:szCs w:val="16"/>
              </w:rPr>
              <w:t>P4</w:t>
            </w:r>
          </w:p>
          <w:p w14:paraId="05372158" w14:textId="77777777" w:rsidR="003B5C40" w:rsidRPr="00897EE3" w:rsidRDefault="003B5C40" w:rsidP="00793586">
            <w:pPr>
              <w:rPr>
                <w:rFonts w:cs="Arial"/>
                <w:sz w:val="16"/>
                <w:szCs w:val="16"/>
              </w:rPr>
            </w:pPr>
            <w:r w:rsidRPr="00897EE3">
              <w:rPr>
                <w:rFonts w:cs="Arial"/>
                <w:sz w:val="16"/>
                <w:szCs w:val="16"/>
              </w:rPr>
              <w:t>P5</w:t>
            </w:r>
          </w:p>
          <w:p w14:paraId="2F06E46B" w14:textId="77777777" w:rsidR="003B5C40" w:rsidRPr="00897EE3" w:rsidRDefault="003B5C40" w:rsidP="00793586">
            <w:pPr>
              <w:spacing w:after="0"/>
            </w:pPr>
            <w:r w:rsidRPr="00897EE3">
              <w:rPr>
                <w:rFonts w:cs="Arial"/>
                <w:sz w:val="16"/>
                <w:szCs w:val="16"/>
              </w:rPr>
              <w:t>P6</w:t>
            </w:r>
          </w:p>
        </w:tc>
      </w:tr>
      <w:tr w:rsidR="003B5C40" w:rsidRPr="007E18C1" w14:paraId="4707D381" w14:textId="77777777" w:rsidTr="00793586">
        <w:tc>
          <w:tcPr>
            <w:tcW w:w="1002" w:type="dxa"/>
          </w:tcPr>
          <w:p w14:paraId="5990DC96" w14:textId="77777777" w:rsidR="003B5C40" w:rsidRPr="00897EE3" w:rsidRDefault="003B5C40" w:rsidP="00793586">
            <w:pPr>
              <w:rPr>
                <w:rFonts w:cs="Arial"/>
                <w:b/>
                <w:bCs/>
                <w:sz w:val="16"/>
                <w:szCs w:val="16"/>
              </w:rPr>
            </w:pPr>
          </w:p>
          <w:p w14:paraId="256B4893" w14:textId="77777777" w:rsidR="003B5C40" w:rsidRPr="00897EE3" w:rsidRDefault="003B5C40" w:rsidP="00793586">
            <w:pPr>
              <w:rPr>
                <w:rFonts w:cs="Arial"/>
                <w:b/>
                <w:bCs/>
                <w:sz w:val="16"/>
                <w:szCs w:val="16"/>
              </w:rPr>
            </w:pPr>
            <w:r w:rsidRPr="00897EE3">
              <w:rPr>
                <w:rFonts w:cs="Arial"/>
                <w:b/>
                <w:bCs/>
                <w:sz w:val="16"/>
                <w:szCs w:val="16"/>
              </w:rPr>
              <w:t>cat 6:</w:t>
            </w:r>
          </w:p>
          <w:p w14:paraId="1FCC0054" w14:textId="77777777" w:rsidR="003B5C40" w:rsidRPr="00897EE3" w:rsidRDefault="003B5C40" w:rsidP="00793586">
            <w:pPr>
              <w:spacing w:after="0"/>
            </w:pPr>
            <w:r w:rsidRPr="00897EE3">
              <w:rPr>
                <w:rFonts w:cs="Arial"/>
                <w:sz w:val="16"/>
                <w:szCs w:val="16"/>
              </w:rPr>
              <w:t>F3 + M1</w:t>
            </w:r>
          </w:p>
        </w:tc>
        <w:tc>
          <w:tcPr>
            <w:tcW w:w="1002" w:type="dxa"/>
          </w:tcPr>
          <w:p w14:paraId="70355095" w14:textId="77777777" w:rsidR="003B5C40" w:rsidRPr="00897EE3" w:rsidRDefault="003B5C40" w:rsidP="00793586">
            <w:pPr>
              <w:rPr>
                <w:rFonts w:cs="Arial"/>
                <w:sz w:val="16"/>
                <w:szCs w:val="16"/>
              </w:rPr>
            </w:pPr>
            <w:r w:rsidRPr="00897EE3">
              <w:rPr>
                <w:rFonts w:cs="Arial"/>
                <w:sz w:val="16"/>
                <w:szCs w:val="16"/>
              </w:rPr>
              <w:t>1</w:t>
            </w:r>
          </w:p>
          <w:p w14:paraId="48615B90" w14:textId="77777777" w:rsidR="003B5C40" w:rsidRPr="00897EE3" w:rsidRDefault="003B5C40" w:rsidP="00793586">
            <w:pPr>
              <w:rPr>
                <w:rFonts w:cs="Arial"/>
                <w:sz w:val="16"/>
                <w:szCs w:val="16"/>
              </w:rPr>
            </w:pPr>
            <w:r w:rsidRPr="00897EE3">
              <w:rPr>
                <w:rFonts w:cs="Arial"/>
                <w:sz w:val="16"/>
                <w:szCs w:val="16"/>
              </w:rPr>
              <w:t>-1</w:t>
            </w:r>
          </w:p>
          <w:p w14:paraId="5A0291AE" w14:textId="77777777" w:rsidR="003B5C40" w:rsidRPr="00897EE3" w:rsidRDefault="003B5C40" w:rsidP="00793586">
            <w:pPr>
              <w:rPr>
                <w:rFonts w:cs="Arial"/>
                <w:sz w:val="16"/>
                <w:szCs w:val="16"/>
              </w:rPr>
            </w:pPr>
            <w:r w:rsidRPr="00897EE3">
              <w:rPr>
                <w:rFonts w:cs="Arial"/>
                <w:sz w:val="16"/>
                <w:szCs w:val="16"/>
              </w:rPr>
              <w:t>1</w:t>
            </w:r>
          </w:p>
          <w:p w14:paraId="2F9BAF68" w14:textId="77777777" w:rsidR="003B5C40" w:rsidRPr="00897EE3" w:rsidRDefault="003B5C40" w:rsidP="00793586">
            <w:pPr>
              <w:rPr>
                <w:rFonts w:cs="Arial"/>
                <w:sz w:val="16"/>
                <w:szCs w:val="16"/>
              </w:rPr>
            </w:pPr>
            <w:r w:rsidRPr="00897EE3">
              <w:rPr>
                <w:rFonts w:cs="Arial"/>
                <w:sz w:val="16"/>
                <w:szCs w:val="16"/>
              </w:rPr>
              <w:t>-1</w:t>
            </w:r>
          </w:p>
          <w:p w14:paraId="02A4F18A" w14:textId="77777777" w:rsidR="003B5C40" w:rsidRPr="00897EE3" w:rsidRDefault="003B5C40" w:rsidP="00793586">
            <w:pPr>
              <w:rPr>
                <w:rFonts w:cs="Arial"/>
                <w:sz w:val="16"/>
                <w:szCs w:val="16"/>
              </w:rPr>
            </w:pPr>
            <w:r w:rsidRPr="00897EE3">
              <w:rPr>
                <w:rFonts w:cs="Arial"/>
                <w:sz w:val="16"/>
                <w:szCs w:val="16"/>
              </w:rPr>
              <w:t>1</w:t>
            </w:r>
          </w:p>
          <w:p w14:paraId="0CD2FCEC" w14:textId="77777777" w:rsidR="003B5C40" w:rsidRPr="00897EE3" w:rsidRDefault="003B5C40" w:rsidP="00793586">
            <w:pPr>
              <w:spacing w:after="0"/>
            </w:pPr>
            <w:r w:rsidRPr="00897EE3">
              <w:rPr>
                <w:rFonts w:cs="Arial"/>
                <w:sz w:val="16"/>
                <w:szCs w:val="16"/>
              </w:rPr>
              <w:t>-1</w:t>
            </w:r>
          </w:p>
        </w:tc>
        <w:tc>
          <w:tcPr>
            <w:tcW w:w="1002" w:type="dxa"/>
          </w:tcPr>
          <w:p w14:paraId="153DAFA6" w14:textId="77777777" w:rsidR="003B5C40" w:rsidRPr="00897EE3" w:rsidRDefault="003B5C40" w:rsidP="00793586">
            <w:pPr>
              <w:rPr>
                <w:rFonts w:cs="Arial"/>
                <w:sz w:val="16"/>
                <w:szCs w:val="16"/>
              </w:rPr>
            </w:pPr>
            <w:r w:rsidRPr="00897EE3">
              <w:rPr>
                <w:rFonts w:cs="Arial"/>
                <w:sz w:val="16"/>
                <w:szCs w:val="16"/>
              </w:rPr>
              <w:t>30°</w:t>
            </w:r>
          </w:p>
          <w:p w14:paraId="7A882977" w14:textId="77777777" w:rsidR="003B5C40" w:rsidRPr="00897EE3" w:rsidRDefault="003B5C40" w:rsidP="00793586">
            <w:pPr>
              <w:rPr>
                <w:rFonts w:cs="Arial"/>
                <w:sz w:val="16"/>
                <w:szCs w:val="16"/>
              </w:rPr>
            </w:pPr>
            <w:r w:rsidRPr="00897EE3">
              <w:rPr>
                <w:rFonts w:cs="Arial"/>
                <w:sz w:val="16"/>
                <w:szCs w:val="16"/>
              </w:rPr>
              <w:t>0°</w:t>
            </w:r>
          </w:p>
          <w:p w14:paraId="54ABB7B2" w14:textId="77777777" w:rsidR="003B5C40" w:rsidRPr="00897EE3" w:rsidRDefault="003B5C40" w:rsidP="00793586">
            <w:pPr>
              <w:rPr>
                <w:rFonts w:cs="Arial"/>
                <w:sz w:val="16"/>
                <w:szCs w:val="16"/>
              </w:rPr>
            </w:pPr>
            <w:r w:rsidRPr="00897EE3">
              <w:rPr>
                <w:rFonts w:cs="Arial"/>
                <w:sz w:val="16"/>
                <w:szCs w:val="16"/>
              </w:rPr>
              <w:t>35°</w:t>
            </w:r>
          </w:p>
          <w:p w14:paraId="5AB31AAD" w14:textId="77777777" w:rsidR="003B5C40" w:rsidRPr="00897EE3" w:rsidRDefault="003B5C40" w:rsidP="00793586">
            <w:pPr>
              <w:rPr>
                <w:rFonts w:cs="Arial"/>
                <w:sz w:val="16"/>
                <w:szCs w:val="16"/>
              </w:rPr>
            </w:pPr>
            <w:r w:rsidRPr="00897EE3">
              <w:rPr>
                <w:rFonts w:cs="Arial"/>
                <w:sz w:val="16"/>
                <w:szCs w:val="16"/>
              </w:rPr>
              <w:t>0°</w:t>
            </w:r>
          </w:p>
          <w:p w14:paraId="24135815" w14:textId="77777777" w:rsidR="003B5C40" w:rsidRPr="00897EE3" w:rsidRDefault="003B5C40" w:rsidP="00793586">
            <w:pPr>
              <w:rPr>
                <w:rFonts w:cs="Arial"/>
                <w:sz w:val="16"/>
                <w:szCs w:val="16"/>
              </w:rPr>
            </w:pPr>
            <w:r w:rsidRPr="00897EE3">
              <w:rPr>
                <w:rFonts w:cs="Arial"/>
                <w:sz w:val="16"/>
                <w:szCs w:val="16"/>
              </w:rPr>
              <w:t>0°</w:t>
            </w:r>
          </w:p>
          <w:p w14:paraId="1526F36D" w14:textId="77777777" w:rsidR="003B5C40" w:rsidRPr="00897EE3" w:rsidRDefault="003B5C40" w:rsidP="00793586">
            <w:pPr>
              <w:spacing w:after="0"/>
            </w:pPr>
            <w:r w:rsidRPr="00897EE3">
              <w:rPr>
                <w:rFonts w:cs="Arial"/>
                <w:sz w:val="16"/>
                <w:szCs w:val="16"/>
              </w:rPr>
              <w:t>45°</w:t>
            </w:r>
          </w:p>
        </w:tc>
        <w:tc>
          <w:tcPr>
            <w:tcW w:w="1002" w:type="dxa"/>
          </w:tcPr>
          <w:p w14:paraId="12554F41" w14:textId="77777777" w:rsidR="003B5C40" w:rsidRPr="00897EE3" w:rsidRDefault="003B5C40" w:rsidP="00793586">
            <w:pPr>
              <w:rPr>
                <w:rFonts w:cs="Arial"/>
                <w:sz w:val="16"/>
                <w:szCs w:val="16"/>
              </w:rPr>
            </w:pPr>
            <w:r w:rsidRPr="00897EE3">
              <w:rPr>
                <w:rFonts w:cs="Arial"/>
                <w:sz w:val="16"/>
                <w:szCs w:val="16"/>
              </w:rPr>
              <w:t>30°</w:t>
            </w:r>
          </w:p>
          <w:p w14:paraId="6DCE1BFF" w14:textId="77777777" w:rsidR="003B5C40" w:rsidRPr="00897EE3" w:rsidRDefault="003B5C40" w:rsidP="00793586">
            <w:pPr>
              <w:rPr>
                <w:rFonts w:cs="Arial"/>
                <w:sz w:val="16"/>
                <w:szCs w:val="16"/>
              </w:rPr>
            </w:pPr>
            <w:r w:rsidRPr="00897EE3">
              <w:rPr>
                <w:rFonts w:cs="Arial"/>
                <w:sz w:val="16"/>
                <w:szCs w:val="16"/>
              </w:rPr>
              <w:t>0°</w:t>
            </w:r>
          </w:p>
          <w:p w14:paraId="1714E5FF" w14:textId="77777777" w:rsidR="003B5C40" w:rsidRPr="00897EE3" w:rsidRDefault="003B5C40" w:rsidP="00793586">
            <w:pPr>
              <w:rPr>
                <w:rFonts w:cs="Arial"/>
                <w:sz w:val="16"/>
                <w:szCs w:val="16"/>
              </w:rPr>
            </w:pPr>
            <w:r w:rsidRPr="00897EE3">
              <w:rPr>
                <w:rFonts w:cs="Arial"/>
                <w:sz w:val="16"/>
                <w:szCs w:val="16"/>
              </w:rPr>
              <w:t>35°</w:t>
            </w:r>
          </w:p>
          <w:p w14:paraId="17C831BE" w14:textId="77777777" w:rsidR="003B5C40" w:rsidRPr="00897EE3" w:rsidRDefault="003B5C40" w:rsidP="00793586">
            <w:pPr>
              <w:rPr>
                <w:rFonts w:cs="Arial"/>
                <w:sz w:val="16"/>
                <w:szCs w:val="16"/>
              </w:rPr>
            </w:pPr>
            <w:r w:rsidRPr="00897EE3">
              <w:rPr>
                <w:rFonts w:cs="Arial"/>
                <w:sz w:val="16"/>
                <w:szCs w:val="16"/>
              </w:rPr>
              <w:t>45°</w:t>
            </w:r>
          </w:p>
          <w:p w14:paraId="76291226" w14:textId="77777777" w:rsidR="003B5C40" w:rsidRPr="00897EE3" w:rsidRDefault="003B5C40" w:rsidP="00793586">
            <w:pPr>
              <w:rPr>
                <w:rFonts w:cs="Arial"/>
                <w:sz w:val="16"/>
                <w:szCs w:val="16"/>
              </w:rPr>
            </w:pPr>
            <w:r w:rsidRPr="00897EE3">
              <w:rPr>
                <w:rFonts w:cs="Arial"/>
                <w:sz w:val="16"/>
                <w:szCs w:val="16"/>
              </w:rPr>
              <w:t>45°</w:t>
            </w:r>
          </w:p>
          <w:p w14:paraId="20AA2AA0" w14:textId="77777777" w:rsidR="003B5C40" w:rsidRPr="00897EE3" w:rsidRDefault="003B5C40" w:rsidP="00793586">
            <w:pPr>
              <w:spacing w:after="0"/>
            </w:pPr>
            <w:r w:rsidRPr="00897EE3">
              <w:rPr>
                <w:rFonts w:cs="Arial"/>
                <w:sz w:val="16"/>
                <w:szCs w:val="16"/>
              </w:rPr>
              <w:t>45°</w:t>
            </w:r>
          </w:p>
        </w:tc>
        <w:tc>
          <w:tcPr>
            <w:tcW w:w="1002" w:type="dxa"/>
          </w:tcPr>
          <w:p w14:paraId="3B32087A" w14:textId="77777777" w:rsidR="003B5C40" w:rsidRPr="00897EE3" w:rsidRDefault="003B5C40" w:rsidP="00793586">
            <w:pPr>
              <w:rPr>
                <w:rFonts w:cs="Arial"/>
                <w:sz w:val="16"/>
                <w:szCs w:val="16"/>
              </w:rPr>
            </w:pPr>
            <w:r w:rsidRPr="00897EE3">
              <w:rPr>
                <w:rFonts w:cs="Arial"/>
                <w:sz w:val="16"/>
                <w:szCs w:val="16"/>
              </w:rPr>
              <w:t>60°</w:t>
            </w:r>
          </w:p>
          <w:p w14:paraId="097C0DAF" w14:textId="77777777" w:rsidR="003B5C40" w:rsidRPr="00897EE3" w:rsidRDefault="003B5C40" w:rsidP="00793586">
            <w:pPr>
              <w:rPr>
                <w:rFonts w:cs="Arial"/>
                <w:sz w:val="16"/>
                <w:szCs w:val="16"/>
              </w:rPr>
            </w:pPr>
            <w:r w:rsidRPr="00897EE3">
              <w:rPr>
                <w:rFonts w:cs="Arial"/>
                <w:sz w:val="16"/>
                <w:szCs w:val="16"/>
              </w:rPr>
              <w:t>50°</w:t>
            </w:r>
          </w:p>
          <w:p w14:paraId="7725B27C" w14:textId="77777777" w:rsidR="003B5C40" w:rsidRPr="00897EE3" w:rsidRDefault="003B5C40" w:rsidP="00793586">
            <w:pPr>
              <w:rPr>
                <w:rFonts w:cs="Arial"/>
                <w:sz w:val="16"/>
                <w:szCs w:val="16"/>
              </w:rPr>
            </w:pPr>
            <w:r w:rsidRPr="00897EE3">
              <w:rPr>
                <w:rFonts w:cs="Arial"/>
                <w:sz w:val="16"/>
                <w:szCs w:val="16"/>
              </w:rPr>
              <w:t>0°</w:t>
            </w:r>
          </w:p>
          <w:p w14:paraId="7C3D3CEC" w14:textId="77777777" w:rsidR="003B5C40" w:rsidRPr="00897EE3" w:rsidRDefault="003B5C40" w:rsidP="00793586">
            <w:pPr>
              <w:rPr>
                <w:rFonts w:cs="Arial"/>
                <w:sz w:val="16"/>
                <w:szCs w:val="16"/>
              </w:rPr>
            </w:pPr>
            <w:r w:rsidRPr="00897EE3">
              <w:rPr>
                <w:rFonts w:cs="Arial"/>
                <w:sz w:val="16"/>
                <w:szCs w:val="16"/>
              </w:rPr>
              <w:t>10°</w:t>
            </w:r>
          </w:p>
          <w:p w14:paraId="54572FEE" w14:textId="77777777" w:rsidR="003B5C40" w:rsidRPr="00897EE3" w:rsidRDefault="003B5C40" w:rsidP="00793586">
            <w:pPr>
              <w:rPr>
                <w:rFonts w:cs="Arial"/>
                <w:sz w:val="16"/>
                <w:szCs w:val="16"/>
              </w:rPr>
            </w:pPr>
            <w:r w:rsidRPr="00897EE3">
              <w:rPr>
                <w:rFonts w:cs="Arial"/>
                <w:sz w:val="16"/>
                <w:szCs w:val="16"/>
              </w:rPr>
              <w:t>150°</w:t>
            </w:r>
          </w:p>
          <w:p w14:paraId="2FD6A397" w14:textId="77777777" w:rsidR="003B5C40" w:rsidRPr="00897EE3" w:rsidRDefault="003B5C40" w:rsidP="00793586">
            <w:pPr>
              <w:spacing w:after="0"/>
            </w:pPr>
            <w:r w:rsidRPr="00897EE3">
              <w:rPr>
                <w:rFonts w:cs="Arial"/>
                <w:sz w:val="16"/>
                <w:szCs w:val="16"/>
              </w:rPr>
              <w:t>30°</w:t>
            </w:r>
          </w:p>
        </w:tc>
        <w:tc>
          <w:tcPr>
            <w:tcW w:w="1002" w:type="dxa"/>
          </w:tcPr>
          <w:p w14:paraId="584EA16F" w14:textId="77777777" w:rsidR="003B5C40" w:rsidRPr="00897EE3" w:rsidRDefault="003B5C40" w:rsidP="00793586">
            <w:pPr>
              <w:rPr>
                <w:rFonts w:cs="Arial"/>
                <w:sz w:val="16"/>
                <w:szCs w:val="16"/>
              </w:rPr>
            </w:pPr>
            <w:r w:rsidRPr="00897EE3">
              <w:rPr>
                <w:rFonts w:cs="Arial"/>
                <w:sz w:val="16"/>
                <w:szCs w:val="16"/>
              </w:rPr>
              <w:t>1°/ frame</w:t>
            </w:r>
          </w:p>
          <w:p w14:paraId="5B940766" w14:textId="77777777" w:rsidR="003B5C40" w:rsidRPr="00897EE3" w:rsidRDefault="003B5C40" w:rsidP="00793586">
            <w:pPr>
              <w:rPr>
                <w:rFonts w:cs="Arial"/>
                <w:sz w:val="16"/>
                <w:szCs w:val="16"/>
              </w:rPr>
            </w:pPr>
            <w:r w:rsidRPr="00897EE3">
              <w:rPr>
                <w:rFonts w:cs="Arial"/>
                <w:sz w:val="16"/>
                <w:szCs w:val="16"/>
              </w:rPr>
              <w:t>static</w:t>
            </w:r>
          </w:p>
          <w:p w14:paraId="58ECB95B" w14:textId="77777777" w:rsidR="003B5C40" w:rsidRPr="00897EE3" w:rsidRDefault="003B5C40" w:rsidP="00793586">
            <w:pPr>
              <w:rPr>
                <w:rFonts w:cs="Arial"/>
                <w:sz w:val="16"/>
                <w:szCs w:val="16"/>
              </w:rPr>
            </w:pPr>
            <w:r w:rsidRPr="00897EE3">
              <w:rPr>
                <w:rFonts w:cs="Arial"/>
                <w:sz w:val="16"/>
                <w:szCs w:val="16"/>
              </w:rPr>
              <w:t>static</w:t>
            </w:r>
          </w:p>
          <w:p w14:paraId="0C8FC814" w14:textId="77777777" w:rsidR="003B5C40" w:rsidRPr="00897EE3" w:rsidRDefault="003B5C40" w:rsidP="00793586">
            <w:pPr>
              <w:rPr>
                <w:rFonts w:cs="Arial"/>
                <w:sz w:val="16"/>
                <w:szCs w:val="16"/>
              </w:rPr>
            </w:pPr>
            <w:r w:rsidRPr="00897EE3">
              <w:rPr>
                <w:rFonts w:cs="Arial"/>
                <w:sz w:val="16"/>
                <w:szCs w:val="16"/>
              </w:rPr>
              <w:t>static</w:t>
            </w:r>
          </w:p>
          <w:p w14:paraId="02FB6FF3" w14:textId="77777777" w:rsidR="003B5C40" w:rsidRPr="00897EE3" w:rsidRDefault="003B5C40" w:rsidP="00793586">
            <w:pPr>
              <w:rPr>
                <w:rFonts w:cs="Arial"/>
                <w:sz w:val="16"/>
                <w:szCs w:val="16"/>
              </w:rPr>
            </w:pPr>
            <w:r w:rsidRPr="00897EE3">
              <w:rPr>
                <w:rFonts w:cs="Arial"/>
                <w:sz w:val="16"/>
                <w:szCs w:val="16"/>
              </w:rPr>
              <w:t>static</w:t>
            </w:r>
          </w:p>
          <w:p w14:paraId="0302781A" w14:textId="77777777" w:rsidR="003B5C40" w:rsidRPr="00897EE3" w:rsidRDefault="003B5C40" w:rsidP="00793586">
            <w:pPr>
              <w:spacing w:after="0"/>
            </w:pPr>
            <w:r w:rsidRPr="00897EE3">
              <w:rPr>
                <w:rFonts w:cs="Arial"/>
                <w:sz w:val="16"/>
                <w:szCs w:val="16"/>
              </w:rPr>
              <w:t>-1°/ frame</w:t>
            </w:r>
          </w:p>
        </w:tc>
        <w:tc>
          <w:tcPr>
            <w:tcW w:w="1002" w:type="dxa"/>
          </w:tcPr>
          <w:p w14:paraId="10C6211E" w14:textId="77777777" w:rsidR="003B5C40" w:rsidRPr="00897EE3" w:rsidRDefault="003B5C40" w:rsidP="00793586">
            <w:pPr>
              <w:rPr>
                <w:rFonts w:cs="Arial"/>
                <w:sz w:val="16"/>
                <w:szCs w:val="16"/>
              </w:rPr>
            </w:pPr>
            <w:r w:rsidRPr="00897EE3">
              <w:rPr>
                <w:rFonts w:cs="Arial"/>
                <w:sz w:val="16"/>
                <w:szCs w:val="16"/>
              </w:rPr>
              <w:t>60°</w:t>
            </w:r>
          </w:p>
          <w:p w14:paraId="1BF131B2" w14:textId="77777777" w:rsidR="003B5C40" w:rsidRPr="00897EE3" w:rsidRDefault="003B5C40" w:rsidP="00793586">
            <w:pPr>
              <w:rPr>
                <w:rFonts w:cs="Arial"/>
                <w:sz w:val="16"/>
                <w:szCs w:val="16"/>
              </w:rPr>
            </w:pPr>
            <w:r w:rsidRPr="00897EE3">
              <w:rPr>
                <w:rFonts w:cs="Arial"/>
                <w:sz w:val="16"/>
                <w:szCs w:val="16"/>
              </w:rPr>
              <w:t>350°</w:t>
            </w:r>
          </w:p>
          <w:p w14:paraId="0F0C358E" w14:textId="77777777" w:rsidR="003B5C40" w:rsidRPr="00897EE3" w:rsidRDefault="003B5C40" w:rsidP="00793586">
            <w:pPr>
              <w:rPr>
                <w:rFonts w:cs="Arial"/>
                <w:sz w:val="16"/>
                <w:szCs w:val="16"/>
              </w:rPr>
            </w:pPr>
            <w:r w:rsidRPr="00897EE3">
              <w:rPr>
                <w:rFonts w:cs="Arial"/>
                <w:sz w:val="16"/>
                <w:szCs w:val="16"/>
              </w:rPr>
              <w:t>50°</w:t>
            </w:r>
          </w:p>
          <w:p w14:paraId="626F3940" w14:textId="77777777" w:rsidR="003B5C40" w:rsidRPr="00897EE3" w:rsidRDefault="003B5C40" w:rsidP="00793586">
            <w:pPr>
              <w:rPr>
                <w:rFonts w:cs="Arial"/>
                <w:sz w:val="16"/>
                <w:szCs w:val="16"/>
              </w:rPr>
            </w:pPr>
            <w:r w:rsidRPr="00897EE3">
              <w:rPr>
                <w:rFonts w:cs="Arial"/>
                <w:sz w:val="16"/>
                <w:szCs w:val="16"/>
              </w:rPr>
              <w:t>110°</w:t>
            </w:r>
          </w:p>
          <w:p w14:paraId="5FF43855" w14:textId="77777777" w:rsidR="003B5C40" w:rsidRPr="00897EE3" w:rsidRDefault="003B5C40" w:rsidP="00793586">
            <w:pPr>
              <w:rPr>
                <w:rFonts w:cs="Arial"/>
                <w:sz w:val="16"/>
                <w:szCs w:val="16"/>
              </w:rPr>
            </w:pPr>
            <w:r w:rsidRPr="00897EE3">
              <w:rPr>
                <w:rFonts w:cs="Arial"/>
                <w:sz w:val="16"/>
                <w:szCs w:val="16"/>
              </w:rPr>
              <w:t>80°</w:t>
            </w:r>
          </w:p>
          <w:p w14:paraId="37220293" w14:textId="77777777" w:rsidR="003B5C40" w:rsidRPr="00897EE3" w:rsidRDefault="003B5C40" w:rsidP="00793586">
            <w:pPr>
              <w:spacing w:after="0"/>
            </w:pPr>
            <w:r w:rsidRPr="00897EE3">
              <w:rPr>
                <w:rFonts w:cs="Arial"/>
                <w:sz w:val="16"/>
                <w:szCs w:val="16"/>
              </w:rPr>
              <w:t>30°</w:t>
            </w:r>
          </w:p>
        </w:tc>
        <w:tc>
          <w:tcPr>
            <w:tcW w:w="1002" w:type="dxa"/>
          </w:tcPr>
          <w:p w14:paraId="2EC9983F" w14:textId="77777777" w:rsidR="003B5C40" w:rsidRPr="00897EE3" w:rsidRDefault="003B5C40" w:rsidP="00793586">
            <w:pPr>
              <w:rPr>
                <w:rFonts w:cs="Arial"/>
                <w:sz w:val="16"/>
                <w:szCs w:val="16"/>
              </w:rPr>
            </w:pPr>
            <w:r w:rsidRPr="00897EE3">
              <w:rPr>
                <w:rFonts w:cs="Arial"/>
                <w:sz w:val="16"/>
                <w:szCs w:val="16"/>
              </w:rPr>
              <w:t>-1°/ frame</w:t>
            </w:r>
          </w:p>
          <w:p w14:paraId="06E2705F" w14:textId="77777777" w:rsidR="003B5C40" w:rsidRPr="00897EE3" w:rsidRDefault="003B5C40" w:rsidP="00793586">
            <w:pPr>
              <w:rPr>
                <w:rFonts w:cs="Arial"/>
                <w:sz w:val="16"/>
                <w:szCs w:val="16"/>
              </w:rPr>
            </w:pPr>
            <w:r w:rsidRPr="00897EE3">
              <w:rPr>
                <w:rFonts w:cs="Arial"/>
                <w:sz w:val="16"/>
                <w:szCs w:val="16"/>
              </w:rPr>
              <w:t>static</w:t>
            </w:r>
          </w:p>
          <w:p w14:paraId="37FDAAEE" w14:textId="77777777" w:rsidR="003B5C40" w:rsidRPr="00897EE3" w:rsidRDefault="003B5C40" w:rsidP="00793586">
            <w:pPr>
              <w:rPr>
                <w:rFonts w:cs="Arial"/>
                <w:sz w:val="16"/>
                <w:szCs w:val="16"/>
              </w:rPr>
            </w:pPr>
            <w:r w:rsidRPr="00897EE3">
              <w:rPr>
                <w:rFonts w:cs="Arial"/>
                <w:sz w:val="16"/>
                <w:szCs w:val="16"/>
              </w:rPr>
              <w:t>static</w:t>
            </w:r>
          </w:p>
          <w:p w14:paraId="19932BB4" w14:textId="77777777" w:rsidR="003B5C40" w:rsidRPr="00897EE3" w:rsidRDefault="003B5C40" w:rsidP="00793586">
            <w:pPr>
              <w:rPr>
                <w:rFonts w:cs="Arial"/>
                <w:sz w:val="16"/>
                <w:szCs w:val="16"/>
              </w:rPr>
            </w:pPr>
            <w:r w:rsidRPr="00897EE3">
              <w:rPr>
                <w:rFonts w:cs="Arial"/>
                <w:sz w:val="16"/>
                <w:szCs w:val="16"/>
              </w:rPr>
              <w:t>static</w:t>
            </w:r>
          </w:p>
          <w:p w14:paraId="3E00578E" w14:textId="77777777" w:rsidR="003B5C40" w:rsidRPr="00897EE3" w:rsidRDefault="003B5C40" w:rsidP="00793586">
            <w:pPr>
              <w:rPr>
                <w:rFonts w:cs="Arial"/>
                <w:sz w:val="16"/>
                <w:szCs w:val="16"/>
              </w:rPr>
            </w:pPr>
            <w:r w:rsidRPr="00897EE3">
              <w:rPr>
                <w:rFonts w:cs="Arial"/>
                <w:sz w:val="16"/>
                <w:szCs w:val="16"/>
              </w:rPr>
              <w:t>1°/ frame</w:t>
            </w:r>
          </w:p>
          <w:p w14:paraId="2E2BC126" w14:textId="77777777" w:rsidR="003B5C40" w:rsidRPr="00897EE3" w:rsidRDefault="003B5C40" w:rsidP="00793586">
            <w:pPr>
              <w:spacing w:after="0"/>
            </w:pPr>
            <w:r w:rsidRPr="00897EE3">
              <w:rPr>
                <w:rFonts w:cs="Arial"/>
                <w:sz w:val="16"/>
                <w:szCs w:val="16"/>
              </w:rPr>
              <w:t>-1°/ frame</w:t>
            </w:r>
          </w:p>
        </w:tc>
        <w:tc>
          <w:tcPr>
            <w:tcW w:w="1003" w:type="dxa"/>
          </w:tcPr>
          <w:p w14:paraId="5F9D8B1F" w14:textId="77777777" w:rsidR="003B5C40" w:rsidRPr="00897EE3" w:rsidRDefault="003B5C40" w:rsidP="00793586">
            <w:pPr>
              <w:rPr>
                <w:rFonts w:cs="Arial"/>
                <w:sz w:val="16"/>
                <w:szCs w:val="16"/>
              </w:rPr>
            </w:pPr>
            <w:r w:rsidRPr="00897EE3">
              <w:rPr>
                <w:rFonts w:cs="Arial"/>
                <w:sz w:val="16"/>
                <w:szCs w:val="16"/>
              </w:rPr>
              <w:t>P1</w:t>
            </w:r>
          </w:p>
          <w:p w14:paraId="39EF0691" w14:textId="77777777" w:rsidR="003B5C40" w:rsidRPr="00897EE3" w:rsidRDefault="003B5C40" w:rsidP="00793586">
            <w:pPr>
              <w:rPr>
                <w:rFonts w:cs="Arial"/>
                <w:sz w:val="16"/>
                <w:szCs w:val="16"/>
              </w:rPr>
            </w:pPr>
            <w:r w:rsidRPr="00897EE3">
              <w:rPr>
                <w:rFonts w:cs="Arial"/>
                <w:sz w:val="16"/>
                <w:szCs w:val="16"/>
              </w:rPr>
              <w:t>P2</w:t>
            </w:r>
          </w:p>
          <w:p w14:paraId="21DBCE81" w14:textId="77777777" w:rsidR="003B5C40" w:rsidRPr="00897EE3" w:rsidRDefault="003B5C40" w:rsidP="00793586">
            <w:pPr>
              <w:rPr>
                <w:rFonts w:cs="Arial"/>
                <w:sz w:val="16"/>
                <w:szCs w:val="16"/>
              </w:rPr>
            </w:pPr>
            <w:r w:rsidRPr="00897EE3">
              <w:rPr>
                <w:rFonts w:cs="Arial"/>
                <w:sz w:val="16"/>
                <w:szCs w:val="16"/>
              </w:rPr>
              <w:t>P3</w:t>
            </w:r>
          </w:p>
          <w:p w14:paraId="088DFEF0" w14:textId="77777777" w:rsidR="003B5C40" w:rsidRPr="00897EE3" w:rsidRDefault="003B5C40" w:rsidP="00793586">
            <w:pPr>
              <w:rPr>
                <w:rFonts w:cs="Arial"/>
                <w:sz w:val="16"/>
                <w:szCs w:val="16"/>
              </w:rPr>
            </w:pPr>
            <w:r w:rsidRPr="00897EE3">
              <w:rPr>
                <w:rFonts w:cs="Arial"/>
                <w:sz w:val="16"/>
                <w:szCs w:val="16"/>
              </w:rPr>
              <w:t>P4</w:t>
            </w:r>
          </w:p>
          <w:p w14:paraId="4A79E905" w14:textId="77777777" w:rsidR="003B5C40" w:rsidRPr="00897EE3" w:rsidRDefault="003B5C40" w:rsidP="00793586">
            <w:pPr>
              <w:rPr>
                <w:rFonts w:cs="Arial"/>
                <w:sz w:val="16"/>
                <w:szCs w:val="16"/>
              </w:rPr>
            </w:pPr>
            <w:r w:rsidRPr="00897EE3">
              <w:rPr>
                <w:rFonts w:cs="Arial"/>
                <w:sz w:val="16"/>
                <w:szCs w:val="16"/>
              </w:rPr>
              <w:t>P5</w:t>
            </w:r>
          </w:p>
          <w:p w14:paraId="41ED489F" w14:textId="77777777" w:rsidR="003B5C40" w:rsidRPr="00897EE3" w:rsidRDefault="003B5C40" w:rsidP="00793586">
            <w:pPr>
              <w:spacing w:after="0"/>
            </w:pPr>
            <w:r w:rsidRPr="00897EE3">
              <w:rPr>
                <w:rFonts w:cs="Arial"/>
                <w:sz w:val="16"/>
                <w:szCs w:val="16"/>
              </w:rPr>
              <w:t>P6</w:t>
            </w:r>
          </w:p>
        </w:tc>
      </w:tr>
      <w:tr w:rsidR="001B6116" w:rsidRPr="007E18C1" w14:paraId="38C7B07D" w14:textId="77777777" w:rsidTr="00463386">
        <w:tc>
          <w:tcPr>
            <w:tcW w:w="9019" w:type="dxa"/>
            <w:gridSpan w:val="9"/>
          </w:tcPr>
          <w:p w14:paraId="50DF4F1A"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4F9C431E" w14:textId="2E955F72" w:rsidR="001B6116" w:rsidRPr="00897EE3" w:rsidRDefault="001B6116" w:rsidP="00D22237">
            <w:pPr>
              <w:pStyle w:val="TAN"/>
            </w:pPr>
            <w:r w:rsidRPr="0015133D">
              <w:t>NOTE 2</w:t>
            </w:r>
            <w:r w:rsidRPr="0015133D">
              <w:tab/>
              <w:t>The positive sense for azimuth is counterclockwise</w:t>
            </w:r>
          </w:p>
        </w:tc>
      </w:tr>
    </w:tbl>
    <w:p w14:paraId="1249CA3E" w14:textId="77777777" w:rsidR="003B5C40" w:rsidRPr="00897EE3" w:rsidRDefault="003B5C40" w:rsidP="003B5C40">
      <w:pPr>
        <w:spacing w:after="0"/>
      </w:pPr>
    </w:p>
    <w:p w14:paraId="7B531917" w14:textId="77777777" w:rsidR="003B5C40" w:rsidRPr="00897EE3" w:rsidRDefault="003B5C40" w:rsidP="003B5C40">
      <w:pPr>
        <w:spacing w:after="0"/>
        <w:rPr>
          <w:b/>
          <w:sz w:val="24"/>
          <w:szCs w:val="24"/>
        </w:rPr>
      </w:pPr>
    </w:p>
    <w:p w14:paraId="3DF67B32" w14:textId="77777777" w:rsidR="003B5C40" w:rsidRPr="00897EE3" w:rsidRDefault="003B5C40" w:rsidP="003B5C40">
      <w:pPr>
        <w:pStyle w:val="AnnexH1"/>
        <w:numPr>
          <w:ilvl w:val="0"/>
          <w:numId w:val="0"/>
        </w:numPr>
        <w:ind w:left="1134" w:hanging="1134"/>
      </w:pPr>
      <w:bookmarkStart w:id="849" w:name="_Toc167234784"/>
      <w:bookmarkStart w:id="850" w:name="_Toc167314891"/>
      <w:bookmarkStart w:id="851" w:name="_Toc167316050"/>
      <w:bookmarkStart w:id="852" w:name="_Toc167316474"/>
      <w:bookmarkStart w:id="853" w:name="_Toc167377065"/>
      <w:r w:rsidRPr="00897EE3">
        <w:t>C.8</w:t>
      </w:r>
      <w:r w:rsidRPr="00897EE3">
        <w:tab/>
        <w:t>Experiment P800-8: MASA Clean Speech Test</w:t>
      </w:r>
      <w:bookmarkEnd w:id="849"/>
      <w:bookmarkEnd w:id="850"/>
      <w:bookmarkEnd w:id="851"/>
      <w:bookmarkEnd w:id="852"/>
      <w:bookmarkEnd w:id="853"/>
    </w:p>
    <w:p w14:paraId="33E0FFF6" w14:textId="77777777" w:rsidR="003B5C40" w:rsidRPr="00897EE3" w:rsidRDefault="003B5C40" w:rsidP="00363DF3">
      <w:pPr>
        <w:pStyle w:val="Heading2"/>
      </w:pPr>
      <w:bookmarkStart w:id="854" w:name="_Toc167234785"/>
      <w:bookmarkStart w:id="855" w:name="_Toc167314892"/>
      <w:bookmarkStart w:id="856" w:name="_Toc167316051"/>
      <w:bookmarkStart w:id="857" w:name="_Toc167316475"/>
      <w:bookmarkStart w:id="858" w:name="_Toc167377066"/>
      <w:bookmarkStart w:id="859" w:name="MCCQCTEMPBM_00000042"/>
      <w:r w:rsidRPr="00897EE3">
        <w:t>C.8.1</w:t>
      </w:r>
      <w:r w:rsidRPr="00897EE3">
        <w:tab/>
        <w:t>Experiment setup</w:t>
      </w:r>
      <w:bookmarkEnd w:id="854"/>
      <w:bookmarkEnd w:id="855"/>
      <w:bookmarkEnd w:id="856"/>
      <w:bookmarkEnd w:id="857"/>
      <w:bookmarkEnd w:id="858"/>
    </w:p>
    <w:bookmarkEnd w:id="859"/>
    <w:p w14:paraId="59C84F31"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7492E7E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p>
    <w:p w14:paraId="42D8B38F" w14:textId="77777777" w:rsidR="003B5C40" w:rsidRPr="00897EE3" w:rsidRDefault="003B5C40" w:rsidP="003B5C40">
      <w:pPr>
        <w:numPr>
          <w:ilvl w:val="12"/>
          <w:numId w:val="0"/>
        </w:numPr>
        <w:adjustRightInd w:val="0"/>
        <w:snapToGrid w:val="0"/>
        <w:ind w:left="1"/>
        <w:rPr>
          <w:rFonts w:cs="Arial"/>
          <w:color w:val="000000"/>
          <w:lang w:val="en-US" w:eastAsia="ja-JP"/>
        </w:rPr>
      </w:pPr>
    </w:p>
    <w:p w14:paraId="0E6D58D5" w14:textId="77777777" w:rsidR="003B5C40" w:rsidRPr="00897EE3" w:rsidRDefault="003B5C40" w:rsidP="003B5C40">
      <w:pPr>
        <w:pStyle w:val="TH"/>
      </w:pPr>
      <w:r w:rsidRPr="00897EE3">
        <w:rPr>
          <w:rFonts w:hint="eastAsia"/>
        </w:rPr>
        <w:t xml:space="preserve">Table </w:t>
      </w:r>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trPr>
        <w:tc>
          <w:tcPr>
            <w:tcW w:w="2624" w:type="dxa"/>
          </w:tcPr>
          <w:p w14:paraId="08B5A3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B3D43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980C503" w14:textId="77777777" w:rsidTr="00793586">
        <w:tblPrEx>
          <w:tblBorders>
            <w:top w:val="none" w:sz="0" w:space="0" w:color="auto"/>
            <w:bottom w:val="none" w:sz="0" w:space="0" w:color="auto"/>
          </w:tblBorders>
        </w:tblPrEx>
        <w:trPr>
          <w:jc w:val="center"/>
        </w:trPr>
        <w:tc>
          <w:tcPr>
            <w:tcW w:w="2624" w:type="dxa"/>
          </w:tcPr>
          <w:p w14:paraId="4D6C7DA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561E0A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 kbps</w:t>
            </w:r>
          </w:p>
        </w:tc>
      </w:tr>
      <w:tr w:rsidR="003B5C40" w:rsidRPr="007E18C1" w14:paraId="7D46179F" w14:textId="77777777" w:rsidTr="00793586">
        <w:tblPrEx>
          <w:tblBorders>
            <w:top w:val="none" w:sz="0" w:space="0" w:color="auto"/>
            <w:bottom w:val="none" w:sz="0" w:space="0" w:color="auto"/>
          </w:tblBorders>
        </w:tblPrEx>
        <w:trPr>
          <w:jc w:val="center"/>
        </w:trPr>
        <w:tc>
          <w:tcPr>
            <w:tcW w:w="2624" w:type="dxa"/>
          </w:tcPr>
          <w:p w14:paraId="3C12F08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DA1A50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3EA30323" w14:textId="77777777" w:rsidTr="00793586">
        <w:tblPrEx>
          <w:tblBorders>
            <w:top w:val="none" w:sz="0" w:space="0" w:color="auto"/>
            <w:bottom w:val="none" w:sz="0" w:space="0" w:color="auto"/>
          </w:tblBorders>
        </w:tblPrEx>
        <w:trPr>
          <w:jc w:val="center"/>
        </w:trPr>
        <w:tc>
          <w:tcPr>
            <w:tcW w:w="2624" w:type="dxa"/>
          </w:tcPr>
          <w:p w14:paraId="0505338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3396E384" w14:textId="3143BE9E"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4E5C4F7" w14:textId="77777777" w:rsidTr="00793586">
        <w:tblPrEx>
          <w:tblBorders>
            <w:top w:val="none" w:sz="0" w:space="0" w:color="auto"/>
            <w:bottom w:val="none" w:sz="0" w:space="0" w:color="auto"/>
          </w:tblBorders>
        </w:tblPrEx>
        <w:trPr>
          <w:jc w:val="center"/>
        </w:trPr>
        <w:tc>
          <w:tcPr>
            <w:tcW w:w="2624" w:type="dxa"/>
          </w:tcPr>
          <w:p w14:paraId="0EBC3A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62858DB"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0EF7783" w14:textId="77777777" w:rsidTr="00793586">
        <w:tblPrEx>
          <w:tblBorders>
            <w:top w:val="none" w:sz="0" w:space="0" w:color="auto"/>
            <w:bottom w:val="none" w:sz="0" w:space="0" w:color="auto"/>
          </w:tblBorders>
        </w:tblPrEx>
        <w:trPr>
          <w:jc w:val="center"/>
        </w:trPr>
        <w:tc>
          <w:tcPr>
            <w:tcW w:w="2624" w:type="dxa"/>
          </w:tcPr>
          <w:p w14:paraId="6DC217C9"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1774F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7E9D7E11" w14:textId="77777777" w:rsidTr="00793586">
        <w:tblPrEx>
          <w:tblBorders>
            <w:top w:val="none" w:sz="0" w:space="0" w:color="auto"/>
            <w:bottom w:val="none" w:sz="0" w:space="0" w:color="auto"/>
          </w:tblBorders>
        </w:tblPrEx>
        <w:trPr>
          <w:jc w:val="center"/>
        </w:trPr>
        <w:tc>
          <w:tcPr>
            <w:tcW w:w="2624" w:type="dxa"/>
          </w:tcPr>
          <w:p w14:paraId="7DC884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82A26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77C31B7" w14:textId="77777777" w:rsidTr="00793586">
        <w:tblPrEx>
          <w:tblBorders>
            <w:top w:val="none" w:sz="0" w:space="0" w:color="auto"/>
            <w:bottom w:val="none" w:sz="0" w:space="0" w:color="auto"/>
          </w:tblBorders>
        </w:tblPrEx>
        <w:trPr>
          <w:jc w:val="center"/>
        </w:trPr>
        <w:tc>
          <w:tcPr>
            <w:tcW w:w="2624" w:type="dxa"/>
          </w:tcPr>
          <w:p w14:paraId="7AFA4FE7" w14:textId="77777777" w:rsidR="003B5C40" w:rsidRPr="00897EE3" w:rsidRDefault="003B5C40" w:rsidP="00793586">
            <w:pPr>
              <w:spacing w:after="0"/>
              <w:rPr>
                <w:rFonts w:eastAsia="SimSun" w:cs="Arial"/>
                <w:sz w:val="18"/>
                <w:szCs w:val="18"/>
                <w:lang w:val="en-US" w:eastAsia="ja-JP"/>
              </w:rPr>
            </w:pPr>
            <w:bookmarkStart w:id="860" w:name="MCCQCTEMPBM_00000072"/>
          </w:p>
        </w:tc>
        <w:tc>
          <w:tcPr>
            <w:tcW w:w="5028" w:type="dxa"/>
          </w:tcPr>
          <w:p w14:paraId="6FD8492D" w14:textId="77777777" w:rsidR="003B5C40" w:rsidRPr="00897EE3" w:rsidRDefault="003B5C40" w:rsidP="00793586">
            <w:pPr>
              <w:spacing w:after="0"/>
              <w:rPr>
                <w:rFonts w:eastAsia="SimSun" w:cs="Arial"/>
                <w:sz w:val="18"/>
                <w:szCs w:val="18"/>
                <w:lang w:eastAsia="ja-JP"/>
              </w:rPr>
            </w:pPr>
          </w:p>
        </w:tc>
      </w:tr>
      <w:bookmarkEnd w:id="860"/>
      <w:tr w:rsidR="003B5C40" w:rsidRPr="007E18C1" w14:paraId="46EB8EFC" w14:textId="77777777" w:rsidTr="00793586">
        <w:trPr>
          <w:jc w:val="center"/>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trPr>
        <w:tc>
          <w:tcPr>
            <w:tcW w:w="2624" w:type="dxa"/>
          </w:tcPr>
          <w:p w14:paraId="55D946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0B66AE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Dual-mono EVS with unquantized metadata</w:t>
            </w:r>
          </w:p>
        </w:tc>
      </w:tr>
      <w:tr w:rsidR="003B5C40" w:rsidRPr="0022425D" w14:paraId="65BDB51E" w14:textId="77777777" w:rsidTr="00793586">
        <w:tblPrEx>
          <w:tblBorders>
            <w:top w:val="none" w:sz="0" w:space="0" w:color="auto"/>
            <w:bottom w:val="none" w:sz="0" w:space="0" w:color="auto"/>
          </w:tblBorders>
        </w:tblPrEx>
        <w:trPr>
          <w:jc w:val="center"/>
        </w:trPr>
        <w:tc>
          <w:tcPr>
            <w:tcW w:w="2624" w:type="dxa"/>
          </w:tcPr>
          <w:p w14:paraId="6DFC376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FE74136"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4B37E67" w14:textId="77777777" w:rsidTr="00793586">
        <w:tblPrEx>
          <w:tblBorders>
            <w:top w:val="none" w:sz="0" w:space="0" w:color="auto"/>
            <w:bottom w:val="none" w:sz="0" w:space="0" w:color="auto"/>
          </w:tblBorders>
        </w:tblPrEx>
        <w:trPr>
          <w:jc w:val="center"/>
        </w:trPr>
        <w:tc>
          <w:tcPr>
            <w:tcW w:w="2624" w:type="dxa"/>
          </w:tcPr>
          <w:p w14:paraId="39DA2D85" w14:textId="77777777" w:rsidR="003B5C40" w:rsidRPr="00897EE3" w:rsidRDefault="003B5C40" w:rsidP="00793586">
            <w:pPr>
              <w:spacing w:after="0"/>
              <w:rPr>
                <w:rFonts w:eastAsia="SimSun" w:cs="Arial"/>
                <w:sz w:val="18"/>
                <w:szCs w:val="18"/>
                <w:lang w:val="de-DE" w:eastAsia="ja-JP"/>
              </w:rPr>
            </w:pPr>
          </w:p>
        </w:tc>
        <w:tc>
          <w:tcPr>
            <w:tcW w:w="5028" w:type="dxa"/>
          </w:tcPr>
          <w:p w14:paraId="021117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2x8, 2x9.6, 2x16.4, 2x24.4 kbps</w:t>
            </w:r>
          </w:p>
        </w:tc>
      </w:tr>
      <w:tr w:rsidR="003B5C40" w:rsidRPr="007E18C1" w14:paraId="66F41EDB" w14:textId="77777777" w:rsidTr="00793586">
        <w:tblPrEx>
          <w:tblBorders>
            <w:top w:val="none" w:sz="0" w:space="0" w:color="auto"/>
            <w:bottom w:val="none" w:sz="0" w:space="0" w:color="auto"/>
          </w:tblBorders>
        </w:tblPrEx>
        <w:trPr>
          <w:jc w:val="center"/>
        </w:trPr>
        <w:tc>
          <w:tcPr>
            <w:tcW w:w="2624" w:type="dxa"/>
          </w:tcPr>
          <w:p w14:paraId="550519D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3FBC8D6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F8A0C93" w14:textId="5251E314"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2E1140E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07947966" w14:textId="77777777" w:rsidTr="00793586">
        <w:tblPrEx>
          <w:tblBorders>
            <w:top w:val="none" w:sz="0" w:space="0" w:color="auto"/>
            <w:bottom w:val="none" w:sz="0" w:space="0" w:color="auto"/>
          </w:tblBorders>
        </w:tblPrEx>
        <w:trPr>
          <w:jc w:val="center"/>
        </w:trPr>
        <w:tc>
          <w:tcPr>
            <w:tcW w:w="2624" w:type="dxa"/>
          </w:tcPr>
          <w:p w14:paraId="3E50AD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381137B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E406EB9" w14:textId="77777777" w:rsidTr="00793586">
        <w:tblPrEx>
          <w:tblBorders>
            <w:top w:val="none" w:sz="0" w:space="0" w:color="auto"/>
            <w:bottom w:val="none" w:sz="0" w:space="0" w:color="auto"/>
          </w:tblBorders>
        </w:tblPrEx>
        <w:trPr>
          <w:jc w:val="center"/>
        </w:trPr>
        <w:tc>
          <w:tcPr>
            <w:tcW w:w="2624" w:type="dxa"/>
          </w:tcPr>
          <w:p w14:paraId="6601FDD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5732AD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3CC1B675" w14:textId="77777777" w:rsidTr="00793586">
        <w:tblPrEx>
          <w:tblBorders>
            <w:top w:val="none" w:sz="0" w:space="0" w:color="auto"/>
            <w:bottom w:val="none" w:sz="0" w:space="0" w:color="auto"/>
          </w:tblBorders>
        </w:tblPrEx>
        <w:trPr>
          <w:jc w:val="center"/>
        </w:trPr>
        <w:tc>
          <w:tcPr>
            <w:tcW w:w="2624" w:type="dxa"/>
          </w:tcPr>
          <w:p w14:paraId="68E4949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24250F1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0D3FE4C9" w14:textId="77777777" w:rsidTr="00793586">
        <w:tblPrEx>
          <w:tblBorders>
            <w:top w:val="none" w:sz="0" w:space="0" w:color="auto"/>
            <w:bottom w:val="none" w:sz="0" w:space="0" w:color="auto"/>
          </w:tblBorders>
        </w:tblPrEx>
        <w:trPr>
          <w:jc w:val="center"/>
        </w:trPr>
        <w:tc>
          <w:tcPr>
            <w:tcW w:w="2624" w:type="dxa"/>
          </w:tcPr>
          <w:p w14:paraId="6E81880F" w14:textId="77777777" w:rsidR="003B5C40" w:rsidRPr="00897EE3" w:rsidRDefault="003B5C40" w:rsidP="00793586">
            <w:pPr>
              <w:spacing w:after="0"/>
              <w:rPr>
                <w:rFonts w:eastAsia="SimSun" w:cs="Arial"/>
                <w:sz w:val="18"/>
                <w:szCs w:val="18"/>
                <w:lang w:val="en-US" w:eastAsia="ja-JP"/>
              </w:rPr>
            </w:pPr>
            <w:bookmarkStart w:id="861" w:name="MCCQCTEMPBM_00000073"/>
          </w:p>
        </w:tc>
        <w:tc>
          <w:tcPr>
            <w:tcW w:w="5028" w:type="dxa"/>
          </w:tcPr>
          <w:p w14:paraId="7A4D9451" w14:textId="77777777" w:rsidR="003B5C40" w:rsidRPr="00897EE3" w:rsidRDefault="003B5C40" w:rsidP="00793586">
            <w:pPr>
              <w:spacing w:after="0"/>
              <w:rPr>
                <w:rFonts w:eastAsia="SimSun" w:cs="Arial"/>
                <w:sz w:val="18"/>
                <w:szCs w:val="18"/>
                <w:lang w:val="en-US" w:eastAsia="ja-JP"/>
              </w:rPr>
            </w:pPr>
          </w:p>
        </w:tc>
      </w:tr>
      <w:bookmarkEnd w:id="861"/>
      <w:tr w:rsidR="003B5C40" w:rsidRPr="007E18C1" w14:paraId="6C080BEE" w14:textId="77777777" w:rsidTr="00793586">
        <w:trPr>
          <w:jc w:val="center"/>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trPr>
        <w:tc>
          <w:tcPr>
            <w:tcW w:w="2624" w:type="dxa"/>
          </w:tcPr>
          <w:p w14:paraId="0BBE88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80A0E9" w14:textId="402413E0"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A7DA6D5" w14:textId="77777777" w:rsidTr="00793586">
        <w:tblPrEx>
          <w:tblBorders>
            <w:top w:val="none" w:sz="0" w:space="0" w:color="auto"/>
            <w:bottom w:val="none" w:sz="0" w:space="0" w:color="auto"/>
          </w:tblBorders>
        </w:tblPrEx>
        <w:trPr>
          <w:jc w:val="center"/>
        </w:trPr>
        <w:tc>
          <w:tcPr>
            <w:tcW w:w="2624" w:type="dxa"/>
          </w:tcPr>
          <w:p w14:paraId="6914843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5321B7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F8300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 20, 24, 28, 32 dB </w:t>
            </w:r>
          </w:p>
          <w:p w14:paraId="6FC7AE7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2925B33" w14:textId="77777777" w:rsidTr="00793586">
        <w:tblPrEx>
          <w:tblBorders>
            <w:top w:val="none" w:sz="0" w:space="0" w:color="auto"/>
            <w:bottom w:val="none" w:sz="0" w:space="0" w:color="auto"/>
          </w:tblBorders>
        </w:tblPrEx>
        <w:trPr>
          <w:jc w:val="center"/>
        </w:trPr>
        <w:tc>
          <w:tcPr>
            <w:tcW w:w="2624" w:type="dxa"/>
          </w:tcPr>
          <w:p w14:paraId="217626DA"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4CBD3B22"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34D112E" w14:textId="77777777" w:rsidTr="00793586">
        <w:trPr>
          <w:jc w:val="center"/>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trPr>
        <w:tc>
          <w:tcPr>
            <w:tcW w:w="2624" w:type="dxa"/>
            <w:vAlign w:val="center"/>
          </w:tcPr>
          <w:p w14:paraId="6E9902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7F12299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29978EAF" w14:textId="77777777" w:rsidTr="00793586">
        <w:tblPrEx>
          <w:tblBorders>
            <w:top w:val="none" w:sz="0" w:space="0" w:color="auto"/>
            <w:bottom w:val="none" w:sz="0" w:space="0" w:color="auto"/>
          </w:tblBorders>
        </w:tblPrEx>
        <w:trPr>
          <w:jc w:val="center"/>
        </w:trPr>
        <w:tc>
          <w:tcPr>
            <w:tcW w:w="2624" w:type="dxa"/>
            <w:vAlign w:val="center"/>
          </w:tcPr>
          <w:p w14:paraId="2BB2067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AE6CF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405E7860" w14:textId="77777777" w:rsidTr="00793586">
        <w:tblPrEx>
          <w:tblBorders>
            <w:top w:val="none" w:sz="0" w:space="0" w:color="auto"/>
            <w:bottom w:val="none" w:sz="0" w:space="0" w:color="auto"/>
          </w:tblBorders>
        </w:tblPrEx>
        <w:trPr>
          <w:jc w:val="center"/>
        </w:trPr>
        <w:tc>
          <w:tcPr>
            <w:tcW w:w="2624" w:type="dxa"/>
            <w:vAlign w:val="center"/>
          </w:tcPr>
          <w:p w14:paraId="36499D9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12EED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18E658ED" w14:textId="77777777" w:rsidTr="00793586">
        <w:tblPrEx>
          <w:tblBorders>
            <w:top w:val="none" w:sz="0" w:space="0" w:color="auto"/>
            <w:bottom w:val="none" w:sz="0" w:space="0" w:color="auto"/>
          </w:tblBorders>
        </w:tblPrEx>
        <w:trPr>
          <w:jc w:val="center"/>
        </w:trPr>
        <w:tc>
          <w:tcPr>
            <w:tcW w:w="2624" w:type="dxa"/>
            <w:vAlign w:val="center"/>
          </w:tcPr>
          <w:p w14:paraId="033CDA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09C57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2A44E877" w14:textId="77777777" w:rsidTr="00793586">
        <w:tblPrEx>
          <w:tblBorders>
            <w:top w:val="none" w:sz="0" w:space="0" w:color="auto"/>
            <w:bottom w:val="none" w:sz="0" w:space="0" w:color="auto"/>
          </w:tblBorders>
        </w:tblPrEx>
        <w:trPr>
          <w:jc w:val="center"/>
        </w:trPr>
        <w:tc>
          <w:tcPr>
            <w:tcW w:w="2624" w:type="dxa"/>
          </w:tcPr>
          <w:p w14:paraId="57EE32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6808878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EB319D2" w14:textId="77777777" w:rsidTr="00793586">
        <w:tblPrEx>
          <w:tblBorders>
            <w:top w:val="none" w:sz="0" w:space="0" w:color="auto"/>
            <w:bottom w:val="none" w:sz="0" w:space="0" w:color="auto"/>
          </w:tblBorders>
        </w:tblPrEx>
        <w:trPr>
          <w:jc w:val="center"/>
        </w:trPr>
        <w:tc>
          <w:tcPr>
            <w:tcW w:w="2624" w:type="dxa"/>
          </w:tcPr>
          <w:p w14:paraId="3096F89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2ACABCA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5EC922DF" w14:textId="77777777" w:rsidTr="00793586">
        <w:tblPrEx>
          <w:tblBorders>
            <w:top w:val="none" w:sz="0" w:space="0" w:color="auto"/>
            <w:bottom w:val="none" w:sz="0" w:space="0" w:color="auto"/>
          </w:tblBorders>
        </w:tblPrEx>
        <w:trPr>
          <w:jc w:val="center"/>
        </w:trPr>
        <w:tc>
          <w:tcPr>
            <w:tcW w:w="2624" w:type="dxa"/>
          </w:tcPr>
          <w:p w14:paraId="77F2630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28CD15C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439AE7" w14:textId="77777777" w:rsidTr="00793586">
        <w:tblPrEx>
          <w:tblBorders>
            <w:top w:val="none" w:sz="0" w:space="0" w:color="auto"/>
            <w:bottom w:val="none" w:sz="0" w:space="0" w:color="auto"/>
          </w:tblBorders>
        </w:tblPrEx>
        <w:trPr>
          <w:jc w:val="center"/>
        </w:trPr>
        <w:tc>
          <w:tcPr>
            <w:tcW w:w="2624" w:type="dxa"/>
          </w:tcPr>
          <w:p w14:paraId="654BABF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2310EC3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7D19D973" w14:textId="77777777" w:rsidTr="00793586">
        <w:tblPrEx>
          <w:tblBorders>
            <w:top w:val="none" w:sz="0" w:space="0" w:color="auto"/>
            <w:bottom w:val="none" w:sz="0" w:space="0" w:color="auto"/>
          </w:tblBorders>
        </w:tblPrEx>
        <w:trPr>
          <w:jc w:val="center"/>
        </w:trPr>
        <w:tc>
          <w:tcPr>
            <w:tcW w:w="2624" w:type="dxa"/>
          </w:tcPr>
          <w:p w14:paraId="4B9A795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02DEE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149951" w14:textId="77777777" w:rsidTr="00793586">
        <w:tblPrEx>
          <w:tblBorders>
            <w:top w:val="none" w:sz="0" w:space="0" w:color="auto"/>
            <w:bottom w:val="none" w:sz="0" w:space="0" w:color="auto"/>
          </w:tblBorders>
        </w:tblPrEx>
        <w:trPr>
          <w:jc w:val="center"/>
        </w:trPr>
        <w:tc>
          <w:tcPr>
            <w:tcW w:w="2624" w:type="dxa"/>
          </w:tcPr>
          <w:p w14:paraId="63B8069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25E0BF3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49F1343A" w14:textId="77777777" w:rsidTr="00793586">
        <w:tblPrEx>
          <w:tblBorders>
            <w:top w:val="none" w:sz="0" w:space="0" w:color="auto"/>
          </w:tblBorders>
        </w:tblPrEx>
        <w:trPr>
          <w:jc w:val="center"/>
        </w:trPr>
        <w:tc>
          <w:tcPr>
            <w:tcW w:w="2624" w:type="dxa"/>
          </w:tcPr>
          <w:p w14:paraId="434A87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1D365F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0B5259E" w14:textId="77777777" w:rsidTr="00793586">
        <w:tblPrEx>
          <w:tblBorders>
            <w:top w:val="none" w:sz="0" w:space="0" w:color="auto"/>
          </w:tblBorders>
        </w:tblPrEx>
        <w:trPr>
          <w:jc w:val="center"/>
        </w:trPr>
        <w:tc>
          <w:tcPr>
            <w:tcW w:w="2624" w:type="dxa"/>
          </w:tcPr>
          <w:p w14:paraId="456D79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3D4405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C0312B5" w14:textId="77777777" w:rsidTr="00793586">
        <w:tblPrEx>
          <w:tblBorders>
            <w:top w:val="none" w:sz="0" w:space="0" w:color="auto"/>
          </w:tblBorders>
        </w:tblPrEx>
        <w:trPr>
          <w:jc w:val="center"/>
        </w:trPr>
        <w:tc>
          <w:tcPr>
            <w:tcW w:w="2624" w:type="dxa"/>
            <w:vAlign w:val="center"/>
          </w:tcPr>
          <w:p w14:paraId="5070FA5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9408A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7CF1827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C.8-2: Preliminaries for Experiment P800-8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6A64BE7F"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4A3BD3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1B2A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1226587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550FA48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4E7A9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0F4A2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5BD97B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AB733E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65B1F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8974778"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BD410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19165DE"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41FDAA0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BCBF8C7"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rFonts w:eastAsia="MS PGothic" w:cs="Arial"/>
                <w:sz w:val="16"/>
                <w:szCs w:val="16"/>
                <w:lang w:val="en-US" w:eastAsia="ja-JP"/>
              </w:rPr>
            </w:pPr>
          </w:p>
        </w:tc>
      </w:tr>
      <w:tr w:rsidR="003B5C40" w:rsidRPr="007E18C1" w14:paraId="700BE495"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rFonts w:eastAsia="MS PGothic" w:cs="Arial"/>
                <w:sz w:val="16"/>
                <w:szCs w:val="16"/>
                <w:lang w:val="en-US" w:eastAsia="ja-JP"/>
              </w:rPr>
            </w:pPr>
          </w:p>
        </w:tc>
      </w:tr>
      <w:tr w:rsidR="003B5C40" w:rsidRPr="007E18C1" w14:paraId="296DF8D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rFonts w:eastAsia="MS PGothic" w:cs="Arial"/>
                <w:sz w:val="16"/>
                <w:szCs w:val="16"/>
                <w:lang w:val="en-US" w:eastAsia="ja-JP"/>
              </w:rPr>
            </w:pPr>
          </w:p>
        </w:tc>
      </w:tr>
      <w:tr w:rsidR="003B5C40" w:rsidRPr="007E18C1" w14:paraId="370AFBAB"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rFonts w:eastAsia="MS PGothic" w:cs="Arial"/>
                <w:sz w:val="16"/>
                <w:szCs w:val="16"/>
                <w:lang w:val="en-US" w:eastAsia="ja-JP"/>
              </w:rPr>
            </w:pPr>
          </w:p>
        </w:tc>
      </w:tr>
      <w:tr w:rsidR="003B5C40" w:rsidRPr="007E18C1" w14:paraId="52220E71" w14:textId="77777777" w:rsidTr="00793586">
        <w:trPr>
          <w:trHeight w:val="70"/>
          <w:jc w:val="center"/>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rFonts w:eastAsia="MS PGothic" w:cs="Arial"/>
                <w:sz w:val="16"/>
                <w:szCs w:val="16"/>
                <w:lang w:val="en-US" w:eastAsia="ja-JP"/>
              </w:rPr>
            </w:pPr>
          </w:p>
        </w:tc>
      </w:tr>
      <w:tr w:rsidR="003B5C40" w:rsidRPr="007E18C1" w14:paraId="634C8742"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rFonts w:eastAsia="MS PGothic" w:cs="Arial"/>
                <w:sz w:val="16"/>
                <w:szCs w:val="16"/>
                <w:lang w:val="en-US" w:eastAsia="ja-JP"/>
              </w:rPr>
            </w:pPr>
          </w:p>
        </w:tc>
      </w:tr>
      <w:tr w:rsidR="003B5C40" w:rsidRPr="007E18C1" w14:paraId="26652AD3"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rFonts w:eastAsia="MS PGothic" w:cs="Arial"/>
                <w:sz w:val="16"/>
                <w:szCs w:val="16"/>
                <w:lang w:val="en-US" w:eastAsia="ja-JP"/>
              </w:rPr>
            </w:pPr>
          </w:p>
        </w:tc>
      </w:tr>
      <w:tr w:rsidR="003B5C40" w:rsidRPr="007E18C1" w14:paraId="6E7DFB14" w14:textId="77777777" w:rsidTr="00793586">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rFonts w:eastAsia="MS PGothic" w:cs="Arial"/>
                <w:sz w:val="16"/>
                <w:szCs w:val="16"/>
                <w:lang w:val="en-US" w:eastAsia="ja-JP"/>
              </w:rPr>
            </w:pPr>
          </w:p>
        </w:tc>
      </w:tr>
      <w:tr w:rsidR="003B5C40" w:rsidRPr="007E18C1" w14:paraId="78E37CCE"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rFonts w:eastAsia="MS PGothic" w:cs="Arial"/>
                <w:sz w:val="16"/>
                <w:szCs w:val="16"/>
                <w:lang w:val="en-US" w:eastAsia="ja-JP"/>
              </w:rPr>
            </w:pPr>
          </w:p>
        </w:tc>
      </w:tr>
      <w:tr w:rsidR="003B5C40" w:rsidRPr="007E18C1" w14:paraId="35766300"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rFonts w:eastAsia="MS PGothic" w:cs="Arial"/>
                <w:sz w:val="16"/>
                <w:szCs w:val="16"/>
                <w:lang w:val="en-US" w:eastAsia="ja-JP"/>
              </w:rPr>
            </w:pPr>
          </w:p>
        </w:tc>
      </w:tr>
      <w:tr w:rsidR="003B5C40" w:rsidRPr="007E18C1" w14:paraId="23F3F9B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rFonts w:eastAsia="MS PGothic" w:cs="Arial"/>
                <w:sz w:val="16"/>
                <w:szCs w:val="16"/>
                <w:lang w:val="en-US" w:eastAsia="ja-JP"/>
              </w:rPr>
            </w:pPr>
          </w:p>
        </w:tc>
      </w:tr>
      <w:tr w:rsidR="003B5C40" w:rsidRPr="007E18C1" w14:paraId="403A6BB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rFonts w:eastAsia="MS PGothic" w:cs="Arial"/>
                <w:sz w:val="16"/>
                <w:szCs w:val="16"/>
                <w:lang w:val="en-US" w:eastAsia="ja-JP"/>
              </w:rPr>
            </w:pPr>
          </w:p>
        </w:tc>
      </w:tr>
      <w:tr w:rsidR="003B5C40" w:rsidRPr="007E18C1" w14:paraId="590AC299"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rFonts w:eastAsia="MS PGothic" w:cs="Arial"/>
                <w:sz w:val="16"/>
                <w:szCs w:val="16"/>
                <w:lang w:val="en-US" w:eastAsia="ja-JP"/>
              </w:rPr>
            </w:pPr>
          </w:p>
        </w:tc>
      </w:tr>
      <w:tr w:rsidR="003B5C40" w:rsidRPr="007E18C1" w14:paraId="45726A82"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rFonts w:eastAsia="MS PGothic" w:cs="Arial"/>
                <w:sz w:val="16"/>
                <w:szCs w:val="16"/>
                <w:lang w:val="en-US" w:eastAsia="ja-JP"/>
              </w:rPr>
            </w:pPr>
          </w:p>
        </w:tc>
      </w:tr>
      <w:tr w:rsidR="003B5C40" w:rsidRPr="007E18C1" w14:paraId="01880E3F" w14:textId="77777777" w:rsidTr="00793586">
        <w:trPr>
          <w:trHeight w:val="52"/>
          <w:jc w:val="center"/>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rFonts w:eastAsia="MS PGothic" w:cs="Arial"/>
                <w:sz w:val="16"/>
                <w:szCs w:val="16"/>
                <w:lang w:val="en-US" w:eastAsia="ja-JP"/>
              </w:rPr>
            </w:pPr>
          </w:p>
        </w:tc>
      </w:tr>
      <w:tr w:rsidR="003B5C40" w:rsidRPr="007E18C1" w14:paraId="0D500703" w14:textId="77777777" w:rsidTr="00793586">
        <w:trPr>
          <w:trHeight w:val="52"/>
          <w:jc w:val="center"/>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rFonts w:eastAsia="SimSun" w:cs="Arial"/>
                <w:sz w:val="16"/>
                <w:szCs w:val="16"/>
              </w:rPr>
            </w:pPr>
            <w:r w:rsidRPr="00897EE3">
              <w:rPr>
                <w:rFonts w:eastAsia="SimSun" w:cs="Arial"/>
                <w:sz w:val="16"/>
                <w:szCs w:val="16"/>
              </w:rPr>
              <w:t>2x8</w:t>
            </w:r>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rFonts w:eastAsia="MS PGothic" w:cs="Arial"/>
                <w:sz w:val="16"/>
                <w:szCs w:val="16"/>
                <w:lang w:val="en-US" w:eastAsia="ja-JP"/>
              </w:rPr>
            </w:pPr>
          </w:p>
        </w:tc>
      </w:tr>
      <w:tr w:rsidR="003B5C40" w:rsidRPr="007E18C1" w14:paraId="0121773E" w14:textId="77777777" w:rsidTr="00793586">
        <w:trPr>
          <w:trHeight w:val="52"/>
          <w:jc w:val="center"/>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rFonts w:eastAsia="MS PGothic" w:cs="Arial"/>
                <w:sz w:val="16"/>
                <w:szCs w:val="16"/>
                <w:lang w:val="en-US" w:eastAsia="ja-JP"/>
              </w:rPr>
            </w:pPr>
          </w:p>
        </w:tc>
      </w:tr>
      <w:tr w:rsidR="003B5C40" w:rsidRPr="007E18C1" w14:paraId="799E4561" w14:textId="77777777" w:rsidTr="00793586">
        <w:trPr>
          <w:trHeight w:val="52"/>
          <w:jc w:val="center"/>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rFonts w:eastAsia="MS PGothic" w:cs="Arial"/>
                <w:sz w:val="16"/>
                <w:szCs w:val="16"/>
                <w:lang w:val="en-US" w:eastAsia="ja-JP"/>
              </w:rPr>
            </w:pPr>
          </w:p>
        </w:tc>
      </w:tr>
      <w:tr w:rsidR="003B5C40" w:rsidRPr="007E18C1" w14:paraId="7BA7C961"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c19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EVS(+unquantized metadata)</w:t>
            </w:r>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rFonts w:eastAsia="MS PGothic" w:cs="Arial"/>
                <w:sz w:val="16"/>
                <w:szCs w:val="16"/>
                <w:lang w:val="en-US" w:eastAsia="ja-JP"/>
              </w:rPr>
            </w:pPr>
          </w:p>
        </w:tc>
      </w:tr>
      <w:tr w:rsidR="003B5C40" w:rsidRPr="007E18C1" w14:paraId="2749E6E5"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rFonts w:eastAsia="MS PGothic" w:cs="Arial"/>
                <w:sz w:val="16"/>
                <w:szCs w:val="16"/>
                <w:lang w:val="en-US" w:eastAsia="ja-JP"/>
              </w:rPr>
            </w:pPr>
          </w:p>
        </w:tc>
      </w:tr>
      <w:tr w:rsidR="003B5C40" w:rsidRPr="007E18C1" w14:paraId="650CEA9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rFonts w:eastAsia="MS PGothic" w:cs="Arial"/>
                <w:sz w:val="16"/>
                <w:szCs w:val="16"/>
                <w:lang w:val="en-US" w:eastAsia="ja-JP"/>
              </w:rPr>
            </w:pPr>
          </w:p>
        </w:tc>
      </w:tr>
      <w:tr w:rsidR="003B5C40" w:rsidRPr="007E18C1" w14:paraId="4432B89A"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rFonts w:eastAsia="MS PGothic" w:cs="Arial"/>
                <w:sz w:val="16"/>
                <w:szCs w:val="16"/>
                <w:lang w:val="en-US" w:eastAsia="ja-JP"/>
              </w:rPr>
            </w:pPr>
          </w:p>
        </w:tc>
      </w:tr>
      <w:tr w:rsidR="003B5C40" w:rsidRPr="007E18C1" w14:paraId="41F9C37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rFonts w:eastAsia="MS PGothic" w:cs="Arial"/>
                <w:sz w:val="16"/>
                <w:szCs w:val="16"/>
                <w:lang w:val="en-US" w:eastAsia="ja-JP"/>
              </w:rPr>
            </w:pPr>
          </w:p>
        </w:tc>
      </w:tr>
      <w:tr w:rsidR="003B5C40" w:rsidRPr="007E18C1" w14:paraId="2E57E07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rFonts w:eastAsia="MS PGothic" w:cs="Arial"/>
                <w:sz w:val="16"/>
                <w:szCs w:val="16"/>
                <w:lang w:val="en-US" w:eastAsia="ja-JP"/>
              </w:rPr>
            </w:pPr>
          </w:p>
        </w:tc>
      </w:tr>
      <w:tr w:rsidR="003B5C40" w:rsidRPr="007E18C1" w14:paraId="20DDB6E3"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rFonts w:eastAsia="SimSun" w:cs="Arial"/>
                <w:sz w:val="16"/>
                <w:szCs w:val="16"/>
              </w:rPr>
            </w:pPr>
            <w:r w:rsidRPr="00897EE3">
              <w:rPr>
                <w:rFonts w:eastAsia="SimSun" w:cs="Arial"/>
                <w:sz w:val="16"/>
                <w:szCs w:val="16"/>
              </w:rPr>
              <w:t>NWT c09 OR NWT c15</w:t>
            </w:r>
          </w:p>
        </w:tc>
      </w:tr>
      <w:tr w:rsidR="003B5C40" w:rsidRPr="007E18C1" w14:paraId="7EFE4225"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NWT c15</w:t>
            </w:r>
          </w:p>
        </w:tc>
      </w:tr>
      <w:tr w:rsidR="003B5C40" w:rsidRPr="007E18C1" w14:paraId="06E70E6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NWT c16</w:t>
            </w:r>
          </w:p>
        </w:tc>
      </w:tr>
      <w:tr w:rsidR="003B5C40" w:rsidRPr="007E18C1" w14:paraId="15B6961D"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NWT c17</w:t>
            </w:r>
          </w:p>
        </w:tc>
      </w:tr>
      <w:tr w:rsidR="003B5C40" w:rsidRPr="007E18C1" w14:paraId="4714F37A" w14:textId="77777777" w:rsidTr="00793586">
        <w:trPr>
          <w:trHeight w:val="52"/>
          <w:jc w:val="center"/>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rFonts w:eastAsia="SimSun" w:cs="Arial"/>
                <w:sz w:val="16"/>
                <w:szCs w:val="16"/>
              </w:rPr>
            </w:pPr>
            <w:r w:rsidRPr="00897EE3">
              <w:rPr>
                <w:rFonts w:eastAsia="SimSun" w:cs="Arial"/>
                <w:sz w:val="16"/>
                <w:szCs w:val="16"/>
              </w:rPr>
              <w:t>NWT c13 OR NWT c18</w:t>
            </w:r>
          </w:p>
        </w:tc>
      </w:tr>
      <w:tr w:rsidR="003B5C40" w:rsidRPr="007E18C1" w14:paraId="647FEB74" w14:textId="77777777" w:rsidTr="00793586">
        <w:trPr>
          <w:trHeight w:val="52"/>
          <w:jc w:val="center"/>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NWT c19</w:t>
            </w:r>
          </w:p>
        </w:tc>
      </w:tr>
      <w:tr w:rsidR="003B5C40" w:rsidRPr="007E18C1" w14:paraId="1066233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c14 OR NWT c19</w:t>
            </w:r>
          </w:p>
        </w:tc>
      </w:tr>
      <w:tr w:rsidR="003B5C40" w:rsidRPr="007E18C1" w14:paraId="74DA6313"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0BE7FF6B"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w:t>
            </w:r>
          </w:p>
        </w:tc>
      </w:tr>
      <w:tr w:rsidR="003B5C40" w:rsidRPr="007E18C1" w14:paraId="0D0B7988"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w:t>
            </w:r>
          </w:p>
        </w:tc>
      </w:tr>
      <w:tr w:rsidR="003B5C40" w:rsidRPr="007E18C1" w14:paraId="7FD6BF3B"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w:t>
            </w:r>
          </w:p>
        </w:tc>
      </w:tr>
      <w:tr w:rsidR="003B5C40" w:rsidRPr="007E18C1" w14:paraId="5C4D6A65"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20F782F4" w14:textId="77777777" w:rsidR="003B5C40" w:rsidRPr="00897EE3" w:rsidRDefault="003B5C40" w:rsidP="003B5C40"/>
    <w:p w14:paraId="52679172" w14:textId="77777777" w:rsidR="003B5C40" w:rsidRPr="00897EE3" w:rsidRDefault="003B5C40" w:rsidP="003B5C40">
      <w:pPr>
        <w:spacing w:after="0"/>
      </w:pPr>
      <w:r w:rsidRPr="00897EE3">
        <w:br w:type="page"/>
      </w:r>
    </w:p>
    <w:p w14:paraId="6A43B534" w14:textId="77777777" w:rsidR="003B5C40" w:rsidRPr="00897EE3" w:rsidRDefault="003B5C40" w:rsidP="00363DF3">
      <w:pPr>
        <w:pStyle w:val="Heading2"/>
      </w:pPr>
      <w:bookmarkStart w:id="862" w:name="_Toc167234786"/>
      <w:bookmarkStart w:id="863" w:name="_Toc167314893"/>
      <w:bookmarkStart w:id="864" w:name="_Toc167316052"/>
      <w:bookmarkStart w:id="865" w:name="_Toc167316476"/>
      <w:bookmarkStart w:id="866" w:name="_Toc167377067"/>
      <w:bookmarkStart w:id="867" w:name="MCCQCTEMPBM_00000043"/>
      <w:r w:rsidRPr="00897EE3">
        <w:t>C.8.2</w:t>
      </w:r>
      <w:r w:rsidRPr="00897EE3">
        <w:tab/>
        <w:t>Content type categories and scene definitions (Exp P800-8: Clean speech)</w:t>
      </w:r>
      <w:bookmarkEnd w:id="862"/>
      <w:bookmarkEnd w:id="863"/>
      <w:bookmarkEnd w:id="864"/>
      <w:bookmarkEnd w:id="865"/>
      <w:bookmarkEnd w:id="866"/>
    </w:p>
    <w:bookmarkEnd w:id="867"/>
    <w:p w14:paraId="428B7038" w14:textId="77777777" w:rsidR="003B5C40" w:rsidRPr="00897EE3" w:rsidRDefault="003B5C40" w:rsidP="003B5C40">
      <w:pPr>
        <w:pStyle w:val="TH"/>
      </w:pPr>
      <w:r w:rsidRPr="00897EE3">
        <w:t>Table C.8-4 Content type categories and scene definitions</w:t>
      </w: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trPr>
        <w:tc>
          <w:tcPr>
            <w:tcW w:w="910" w:type="dxa"/>
            <w:noWrap/>
            <w:hideMark/>
          </w:tcPr>
          <w:p w14:paraId="7A5CF67F"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524" w:type="dxa"/>
            <w:noWrap/>
            <w:hideMark/>
          </w:tcPr>
          <w:p w14:paraId="5B696464" w14:textId="77777777" w:rsidR="003B5C40" w:rsidRPr="00897EE3" w:rsidRDefault="003B5C40" w:rsidP="00793586">
            <w:pPr>
              <w:rPr>
                <w:rFonts w:cs="Arial"/>
                <w:b/>
                <w:bCs/>
                <w:sz w:val="16"/>
                <w:szCs w:val="16"/>
              </w:rPr>
            </w:pPr>
            <w:r w:rsidRPr="00897EE3">
              <w:rPr>
                <w:rFonts w:cs="Arial"/>
                <w:b/>
                <w:bCs/>
                <w:sz w:val="16"/>
                <w:szCs w:val="16"/>
              </w:rPr>
              <w:t>Environment</w:t>
            </w:r>
          </w:p>
        </w:tc>
        <w:tc>
          <w:tcPr>
            <w:tcW w:w="2173" w:type="dxa"/>
            <w:noWrap/>
            <w:hideMark/>
          </w:tcPr>
          <w:p w14:paraId="753D2CB6" w14:textId="77777777" w:rsidR="003B5C40" w:rsidRPr="00897EE3" w:rsidRDefault="003B5C40" w:rsidP="00793586">
            <w:pPr>
              <w:rPr>
                <w:rFonts w:cs="Arial"/>
                <w:b/>
                <w:bCs/>
                <w:sz w:val="16"/>
                <w:szCs w:val="16"/>
              </w:rPr>
            </w:pPr>
            <w:r w:rsidRPr="00897EE3">
              <w:rPr>
                <w:rFonts w:cs="Arial"/>
                <w:b/>
                <w:bCs/>
                <w:sz w:val="16"/>
                <w:szCs w:val="16"/>
              </w:rPr>
              <w:t>Background</w:t>
            </w:r>
          </w:p>
        </w:tc>
        <w:tc>
          <w:tcPr>
            <w:tcW w:w="554" w:type="dxa"/>
            <w:noWrap/>
            <w:hideMark/>
          </w:tcPr>
          <w:p w14:paraId="46E940E5"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7D6B77EA" w14:textId="5CF03D36"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p>
        </w:tc>
        <w:tc>
          <w:tcPr>
            <w:tcW w:w="1123" w:type="dxa"/>
            <w:noWrap/>
            <w:hideMark/>
          </w:tcPr>
          <w:p w14:paraId="1EE44D56"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3777A35A"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03C275A3" w14:textId="07691584"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1CB81F26" w14:textId="77777777" w:rsidTr="00793586">
        <w:trPr>
          <w:trHeight w:val="290"/>
        </w:trPr>
        <w:tc>
          <w:tcPr>
            <w:tcW w:w="910" w:type="dxa"/>
            <w:noWrap/>
            <w:hideMark/>
          </w:tcPr>
          <w:p w14:paraId="488CDF52" w14:textId="77777777" w:rsidR="003B5C40" w:rsidRPr="00897EE3" w:rsidRDefault="003B5C40" w:rsidP="00793586">
            <w:pPr>
              <w:rPr>
                <w:rFonts w:cs="Arial"/>
                <w:sz w:val="16"/>
                <w:szCs w:val="16"/>
              </w:rPr>
            </w:pPr>
            <w:r w:rsidRPr="00897EE3">
              <w:rPr>
                <w:rFonts w:cs="Arial"/>
                <w:sz w:val="16"/>
                <w:szCs w:val="16"/>
              </w:rPr>
              <w:t>cat 1</w:t>
            </w:r>
          </w:p>
        </w:tc>
        <w:tc>
          <w:tcPr>
            <w:tcW w:w="1524" w:type="dxa"/>
            <w:noWrap/>
            <w:hideMark/>
          </w:tcPr>
          <w:p w14:paraId="5F601698" w14:textId="77777777" w:rsidR="003B5C40" w:rsidRPr="00897EE3" w:rsidRDefault="003B5C40" w:rsidP="00793586">
            <w:pPr>
              <w:rPr>
                <w:rFonts w:cs="Arial"/>
                <w:sz w:val="16"/>
                <w:szCs w:val="16"/>
              </w:rPr>
            </w:pPr>
            <w:r w:rsidRPr="00897EE3">
              <w:rPr>
                <w:rFonts w:cs="Arial"/>
                <w:sz w:val="16"/>
                <w:szCs w:val="16"/>
              </w:rPr>
              <w:t>room_1_MASA</w:t>
            </w:r>
            <w:r w:rsidRPr="00897EE3" w:rsidDel="00BD036F">
              <w:rPr>
                <w:rFonts w:cs="Arial"/>
                <w:sz w:val="16"/>
                <w:szCs w:val="16"/>
              </w:rPr>
              <w:t xml:space="preserve"> </w:t>
            </w:r>
          </w:p>
        </w:tc>
        <w:tc>
          <w:tcPr>
            <w:tcW w:w="2173" w:type="dxa"/>
            <w:noWrap/>
            <w:hideMark/>
          </w:tcPr>
          <w:p w14:paraId="044F9BD7" w14:textId="77777777" w:rsidR="003B5C40" w:rsidRPr="00897EE3" w:rsidRDefault="003B5C40" w:rsidP="00793586">
            <w:pPr>
              <w:rPr>
                <w:rFonts w:cs="Arial"/>
                <w:sz w:val="16"/>
                <w:szCs w:val="16"/>
              </w:rPr>
            </w:pPr>
            <w:r w:rsidRPr="00897EE3">
              <w:rPr>
                <w:rFonts w:cs="Arial"/>
                <w:sz w:val="16"/>
                <w:szCs w:val="16"/>
              </w:rPr>
              <w:t>room_1_cleanbg_MASA</w:t>
            </w:r>
          </w:p>
          <w:p w14:paraId="7D1A39AE" w14:textId="77777777" w:rsidR="003B5C40" w:rsidRPr="00897EE3" w:rsidRDefault="003B5C40" w:rsidP="00793586">
            <w:pPr>
              <w:rPr>
                <w:rFonts w:cs="Arial"/>
                <w:sz w:val="16"/>
                <w:szCs w:val="16"/>
              </w:rPr>
            </w:pPr>
          </w:p>
        </w:tc>
        <w:tc>
          <w:tcPr>
            <w:tcW w:w="554" w:type="dxa"/>
            <w:noWrap/>
            <w:hideMark/>
          </w:tcPr>
          <w:p w14:paraId="7223B95A"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5F8A962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2B00626"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5E8DCCA" w14:textId="77777777" w:rsidR="003B5C40" w:rsidRPr="00897EE3" w:rsidRDefault="003B5C40" w:rsidP="00793586">
            <w:pPr>
              <w:rPr>
                <w:rFonts w:cs="Arial"/>
                <w:sz w:val="16"/>
                <w:szCs w:val="16"/>
              </w:rPr>
            </w:pPr>
          </w:p>
        </w:tc>
        <w:tc>
          <w:tcPr>
            <w:tcW w:w="910" w:type="dxa"/>
          </w:tcPr>
          <w:p w14:paraId="216AE3F6"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387073E" w14:textId="77777777" w:rsidTr="00793586">
        <w:trPr>
          <w:trHeight w:val="290"/>
        </w:trPr>
        <w:tc>
          <w:tcPr>
            <w:tcW w:w="910" w:type="dxa"/>
            <w:noWrap/>
            <w:hideMark/>
          </w:tcPr>
          <w:p w14:paraId="5E8FB2EB" w14:textId="77777777" w:rsidR="003B5C40" w:rsidRPr="00897EE3" w:rsidRDefault="003B5C40" w:rsidP="00793586">
            <w:pPr>
              <w:rPr>
                <w:rFonts w:cs="Arial"/>
                <w:sz w:val="16"/>
                <w:szCs w:val="16"/>
              </w:rPr>
            </w:pPr>
            <w:r w:rsidRPr="00897EE3">
              <w:rPr>
                <w:rFonts w:cs="Arial"/>
                <w:sz w:val="16"/>
                <w:szCs w:val="16"/>
              </w:rPr>
              <w:t>cat 2</w:t>
            </w:r>
          </w:p>
        </w:tc>
        <w:tc>
          <w:tcPr>
            <w:tcW w:w="1524" w:type="dxa"/>
            <w:noWrap/>
            <w:hideMark/>
          </w:tcPr>
          <w:p w14:paraId="49CFD177" w14:textId="77777777" w:rsidR="003B5C40" w:rsidRPr="00897EE3" w:rsidRDefault="003B5C40" w:rsidP="00793586">
            <w:pPr>
              <w:rPr>
                <w:rFonts w:cs="Arial"/>
                <w:sz w:val="16"/>
                <w:szCs w:val="16"/>
              </w:rPr>
            </w:pPr>
            <w:r w:rsidRPr="00897EE3">
              <w:rPr>
                <w:rFonts w:cs="Arial"/>
                <w:sz w:val="16"/>
                <w:szCs w:val="16"/>
              </w:rPr>
              <w:t>room_4_MASA</w:t>
            </w:r>
            <w:r w:rsidRPr="00897EE3" w:rsidDel="00BD036F">
              <w:rPr>
                <w:rFonts w:cs="Arial"/>
                <w:sz w:val="16"/>
                <w:szCs w:val="16"/>
              </w:rPr>
              <w:t xml:space="preserve"> </w:t>
            </w:r>
          </w:p>
        </w:tc>
        <w:tc>
          <w:tcPr>
            <w:tcW w:w="2173" w:type="dxa"/>
            <w:noWrap/>
            <w:hideMark/>
          </w:tcPr>
          <w:p w14:paraId="44A391E1" w14:textId="77777777" w:rsidR="003B5C40" w:rsidRPr="00897EE3" w:rsidRDefault="003B5C40" w:rsidP="00793586">
            <w:pPr>
              <w:rPr>
                <w:rFonts w:cs="Arial"/>
                <w:sz w:val="16"/>
                <w:szCs w:val="16"/>
              </w:rPr>
            </w:pPr>
            <w:r w:rsidRPr="00897EE3">
              <w:rPr>
                <w:rFonts w:cs="Arial"/>
                <w:sz w:val="16"/>
                <w:szCs w:val="16"/>
              </w:rPr>
              <w:t>room_4_cleanbg_MASA</w:t>
            </w:r>
          </w:p>
          <w:p w14:paraId="522041CC" w14:textId="77777777" w:rsidR="003B5C40" w:rsidRPr="00897EE3" w:rsidRDefault="003B5C40" w:rsidP="00793586">
            <w:pPr>
              <w:rPr>
                <w:rFonts w:cs="Arial"/>
                <w:sz w:val="16"/>
                <w:szCs w:val="16"/>
              </w:rPr>
            </w:pPr>
          </w:p>
          <w:p w14:paraId="3A891FE1" w14:textId="77777777" w:rsidR="003B5C40" w:rsidRPr="00897EE3" w:rsidRDefault="003B5C40" w:rsidP="00793586">
            <w:pPr>
              <w:rPr>
                <w:rFonts w:cs="Arial"/>
                <w:sz w:val="16"/>
                <w:szCs w:val="16"/>
              </w:rPr>
            </w:pPr>
          </w:p>
        </w:tc>
        <w:tc>
          <w:tcPr>
            <w:tcW w:w="554" w:type="dxa"/>
            <w:noWrap/>
            <w:hideMark/>
          </w:tcPr>
          <w:p w14:paraId="3998BC6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337F8D36"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F591E65"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8EFD0FF" w14:textId="77777777" w:rsidR="003B5C40" w:rsidRPr="00897EE3" w:rsidRDefault="003B5C40" w:rsidP="00793586">
            <w:pPr>
              <w:rPr>
                <w:rFonts w:cs="Arial"/>
                <w:sz w:val="16"/>
                <w:szCs w:val="16"/>
              </w:rPr>
            </w:pPr>
          </w:p>
        </w:tc>
        <w:tc>
          <w:tcPr>
            <w:tcW w:w="910" w:type="dxa"/>
          </w:tcPr>
          <w:p w14:paraId="0331AB58"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0C4355ED" w14:textId="77777777" w:rsidTr="00793586">
        <w:trPr>
          <w:trHeight w:val="290"/>
        </w:trPr>
        <w:tc>
          <w:tcPr>
            <w:tcW w:w="910" w:type="dxa"/>
            <w:noWrap/>
            <w:hideMark/>
          </w:tcPr>
          <w:p w14:paraId="0E2D98D1" w14:textId="77777777" w:rsidR="003B5C40" w:rsidRPr="00897EE3" w:rsidRDefault="003B5C40" w:rsidP="00793586">
            <w:pPr>
              <w:rPr>
                <w:rFonts w:cs="Arial"/>
                <w:sz w:val="16"/>
                <w:szCs w:val="16"/>
              </w:rPr>
            </w:pPr>
            <w:r w:rsidRPr="00897EE3">
              <w:rPr>
                <w:rFonts w:cs="Arial"/>
                <w:sz w:val="16"/>
                <w:szCs w:val="16"/>
              </w:rPr>
              <w:t>cat 3</w:t>
            </w:r>
          </w:p>
        </w:tc>
        <w:tc>
          <w:tcPr>
            <w:tcW w:w="1524" w:type="dxa"/>
            <w:noWrap/>
            <w:hideMark/>
          </w:tcPr>
          <w:p w14:paraId="064C3264" w14:textId="77777777" w:rsidR="003B5C40" w:rsidRPr="00897EE3" w:rsidRDefault="003B5C40" w:rsidP="00793586">
            <w:pPr>
              <w:rPr>
                <w:rFonts w:cs="Arial"/>
                <w:sz w:val="16"/>
                <w:szCs w:val="16"/>
              </w:rPr>
            </w:pPr>
            <w:r w:rsidRPr="00897EE3">
              <w:rPr>
                <w:rFonts w:cs="Arial"/>
                <w:sz w:val="16"/>
                <w:szCs w:val="16"/>
              </w:rPr>
              <w:t>room_2_MASA</w:t>
            </w:r>
          </w:p>
        </w:tc>
        <w:tc>
          <w:tcPr>
            <w:tcW w:w="2173" w:type="dxa"/>
            <w:noWrap/>
            <w:hideMark/>
          </w:tcPr>
          <w:p w14:paraId="3435DD1A" w14:textId="77777777" w:rsidR="003B5C40" w:rsidRPr="00897EE3" w:rsidRDefault="003B5C40" w:rsidP="00793586">
            <w:pPr>
              <w:rPr>
                <w:rFonts w:cs="Arial"/>
                <w:sz w:val="16"/>
                <w:szCs w:val="16"/>
              </w:rPr>
            </w:pPr>
            <w:r w:rsidRPr="00897EE3">
              <w:rPr>
                <w:rFonts w:cs="Arial"/>
                <w:sz w:val="16"/>
                <w:szCs w:val="16"/>
              </w:rPr>
              <w:t>room_2_cleanbg_MASA</w:t>
            </w:r>
          </w:p>
          <w:p w14:paraId="116FFFD2" w14:textId="77777777" w:rsidR="003B5C40" w:rsidRPr="00897EE3" w:rsidRDefault="003B5C40" w:rsidP="00793586">
            <w:pPr>
              <w:rPr>
                <w:rFonts w:cs="Arial"/>
                <w:sz w:val="16"/>
                <w:szCs w:val="16"/>
              </w:rPr>
            </w:pPr>
          </w:p>
        </w:tc>
        <w:tc>
          <w:tcPr>
            <w:tcW w:w="554" w:type="dxa"/>
            <w:noWrap/>
            <w:hideMark/>
          </w:tcPr>
          <w:p w14:paraId="10B5D8CF"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B4B358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F52061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8C1609A" w14:textId="77777777" w:rsidR="003B5C40" w:rsidRPr="00897EE3" w:rsidRDefault="003B5C40" w:rsidP="00793586">
            <w:pPr>
              <w:rPr>
                <w:rFonts w:cs="Arial"/>
                <w:sz w:val="16"/>
                <w:szCs w:val="16"/>
              </w:rPr>
            </w:pPr>
          </w:p>
        </w:tc>
        <w:tc>
          <w:tcPr>
            <w:tcW w:w="910" w:type="dxa"/>
          </w:tcPr>
          <w:p w14:paraId="7DA3B428"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2F52C9E6" w14:textId="77777777" w:rsidTr="00793586">
        <w:trPr>
          <w:trHeight w:val="290"/>
        </w:trPr>
        <w:tc>
          <w:tcPr>
            <w:tcW w:w="910" w:type="dxa"/>
            <w:noWrap/>
            <w:hideMark/>
          </w:tcPr>
          <w:p w14:paraId="0E440E16" w14:textId="77777777" w:rsidR="003B5C40" w:rsidRPr="00897EE3" w:rsidRDefault="003B5C40" w:rsidP="00793586">
            <w:pPr>
              <w:rPr>
                <w:rFonts w:cs="Arial"/>
                <w:sz w:val="16"/>
                <w:szCs w:val="16"/>
              </w:rPr>
            </w:pPr>
            <w:r w:rsidRPr="00897EE3">
              <w:rPr>
                <w:rFonts w:cs="Arial"/>
                <w:sz w:val="16"/>
                <w:szCs w:val="16"/>
              </w:rPr>
              <w:t>cat 4</w:t>
            </w:r>
          </w:p>
        </w:tc>
        <w:tc>
          <w:tcPr>
            <w:tcW w:w="1524" w:type="dxa"/>
            <w:noWrap/>
            <w:hideMark/>
          </w:tcPr>
          <w:p w14:paraId="63DD232E" w14:textId="77777777" w:rsidR="003B5C40" w:rsidRPr="00897EE3" w:rsidRDefault="003B5C40" w:rsidP="00793586">
            <w:pPr>
              <w:rPr>
                <w:rFonts w:cs="Arial"/>
                <w:sz w:val="16"/>
                <w:szCs w:val="16"/>
              </w:rPr>
            </w:pPr>
            <w:r w:rsidRPr="00897EE3">
              <w:rPr>
                <w:rFonts w:cs="Arial"/>
                <w:sz w:val="16"/>
                <w:szCs w:val="16"/>
              </w:rPr>
              <w:t>room_5_MASA</w:t>
            </w:r>
          </w:p>
        </w:tc>
        <w:tc>
          <w:tcPr>
            <w:tcW w:w="2173" w:type="dxa"/>
            <w:noWrap/>
            <w:hideMark/>
          </w:tcPr>
          <w:p w14:paraId="359B769A" w14:textId="77777777" w:rsidR="003B5C40" w:rsidRPr="00897EE3" w:rsidRDefault="003B5C40" w:rsidP="00793586">
            <w:pPr>
              <w:rPr>
                <w:rFonts w:cs="Arial"/>
                <w:sz w:val="16"/>
                <w:szCs w:val="16"/>
              </w:rPr>
            </w:pPr>
            <w:r w:rsidRPr="00897EE3">
              <w:rPr>
                <w:rFonts w:cs="Arial"/>
                <w:sz w:val="16"/>
                <w:szCs w:val="16"/>
              </w:rPr>
              <w:t>room_5_cleanbg_MASA</w:t>
            </w:r>
          </w:p>
          <w:p w14:paraId="2821B216" w14:textId="77777777" w:rsidR="003B5C40" w:rsidRPr="00897EE3" w:rsidRDefault="003B5C40" w:rsidP="00793586">
            <w:pPr>
              <w:rPr>
                <w:rFonts w:cs="Arial"/>
                <w:sz w:val="16"/>
                <w:szCs w:val="16"/>
              </w:rPr>
            </w:pPr>
          </w:p>
        </w:tc>
        <w:tc>
          <w:tcPr>
            <w:tcW w:w="554" w:type="dxa"/>
            <w:noWrap/>
            <w:hideMark/>
          </w:tcPr>
          <w:p w14:paraId="2FB9BC0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370123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D76C8F9"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108FD3B" w14:textId="77777777" w:rsidR="003B5C40" w:rsidRPr="00897EE3" w:rsidRDefault="003B5C40" w:rsidP="00793586">
            <w:pPr>
              <w:rPr>
                <w:rFonts w:cs="Arial"/>
                <w:sz w:val="16"/>
                <w:szCs w:val="16"/>
              </w:rPr>
            </w:pPr>
          </w:p>
        </w:tc>
        <w:tc>
          <w:tcPr>
            <w:tcW w:w="910" w:type="dxa"/>
          </w:tcPr>
          <w:p w14:paraId="60E7952D"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359457E5" w14:textId="77777777" w:rsidTr="00793586">
        <w:trPr>
          <w:trHeight w:val="290"/>
        </w:trPr>
        <w:tc>
          <w:tcPr>
            <w:tcW w:w="910" w:type="dxa"/>
            <w:noWrap/>
            <w:hideMark/>
          </w:tcPr>
          <w:p w14:paraId="16183B46" w14:textId="77777777" w:rsidR="003B5C40" w:rsidRPr="00897EE3" w:rsidRDefault="003B5C40" w:rsidP="00793586">
            <w:pPr>
              <w:rPr>
                <w:rFonts w:cs="Arial"/>
                <w:sz w:val="16"/>
                <w:szCs w:val="16"/>
              </w:rPr>
            </w:pPr>
            <w:r w:rsidRPr="00897EE3">
              <w:rPr>
                <w:rFonts w:cs="Arial"/>
                <w:sz w:val="16"/>
                <w:szCs w:val="16"/>
              </w:rPr>
              <w:t>cat 5</w:t>
            </w:r>
          </w:p>
        </w:tc>
        <w:tc>
          <w:tcPr>
            <w:tcW w:w="1524" w:type="dxa"/>
            <w:noWrap/>
            <w:hideMark/>
          </w:tcPr>
          <w:p w14:paraId="3AA6A12E" w14:textId="77777777" w:rsidR="003B5C40" w:rsidRPr="00897EE3" w:rsidRDefault="003B5C40" w:rsidP="00793586">
            <w:pPr>
              <w:rPr>
                <w:rFonts w:cs="Arial"/>
                <w:sz w:val="16"/>
                <w:szCs w:val="16"/>
              </w:rPr>
            </w:pPr>
            <w:r w:rsidRPr="00897EE3">
              <w:rPr>
                <w:rFonts w:cs="Arial"/>
                <w:sz w:val="16"/>
                <w:szCs w:val="16"/>
              </w:rPr>
              <w:t>room_3_MASA</w:t>
            </w:r>
          </w:p>
        </w:tc>
        <w:tc>
          <w:tcPr>
            <w:tcW w:w="2173" w:type="dxa"/>
            <w:noWrap/>
            <w:hideMark/>
          </w:tcPr>
          <w:p w14:paraId="258236C2" w14:textId="77777777" w:rsidR="003B5C40" w:rsidRPr="00897EE3" w:rsidRDefault="003B5C40" w:rsidP="00793586">
            <w:pPr>
              <w:rPr>
                <w:rFonts w:cs="Arial"/>
                <w:sz w:val="16"/>
                <w:szCs w:val="16"/>
              </w:rPr>
            </w:pPr>
            <w:r w:rsidRPr="00897EE3">
              <w:rPr>
                <w:rFonts w:cs="Arial"/>
                <w:sz w:val="16"/>
                <w:szCs w:val="16"/>
              </w:rPr>
              <w:t>room_3_cleanbg_MASA</w:t>
            </w:r>
          </w:p>
          <w:p w14:paraId="0F7B6A2D" w14:textId="77777777" w:rsidR="003B5C40" w:rsidRPr="00897EE3" w:rsidRDefault="003B5C40" w:rsidP="00793586">
            <w:pPr>
              <w:rPr>
                <w:rFonts w:cs="Arial"/>
                <w:sz w:val="16"/>
                <w:szCs w:val="16"/>
              </w:rPr>
            </w:pPr>
          </w:p>
        </w:tc>
        <w:tc>
          <w:tcPr>
            <w:tcW w:w="554" w:type="dxa"/>
            <w:noWrap/>
            <w:hideMark/>
          </w:tcPr>
          <w:p w14:paraId="0CA4EE95"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E61806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D86D03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7EDE887" w14:textId="77777777" w:rsidR="003B5C40" w:rsidRPr="00897EE3" w:rsidRDefault="003B5C40" w:rsidP="00793586">
            <w:pPr>
              <w:rPr>
                <w:rFonts w:cs="Arial"/>
                <w:sz w:val="16"/>
                <w:szCs w:val="16"/>
              </w:rPr>
            </w:pPr>
          </w:p>
        </w:tc>
        <w:tc>
          <w:tcPr>
            <w:tcW w:w="910" w:type="dxa"/>
          </w:tcPr>
          <w:p w14:paraId="2CFE5F22"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37F5AA1F" w14:textId="77777777" w:rsidTr="00793586">
        <w:trPr>
          <w:trHeight w:val="290"/>
        </w:trPr>
        <w:tc>
          <w:tcPr>
            <w:tcW w:w="910" w:type="dxa"/>
            <w:noWrap/>
            <w:hideMark/>
          </w:tcPr>
          <w:p w14:paraId="16FCBD0B" w14:textId="77777777" w:rsidR="003B5C40" w:rsidRPr="00897EE3" w:rsidRDefault="003B5C40" w:rsidP="00793586">
            <w:pPr>
              <w:rPr>
                <w:rFonts w:cs="Arial"/>
                <w:sz w:val="16"/>
                <w:szCs w:val="16"/>
              </w:rPr>
            </w:pPr>
            <w:r w:rsidRPr="00897EE3">
              <w:rPr>
                <w:rFonts w:cs="Arial"/>
                <w:sz w:val="16"/>
                <w:szCs w:val="16"/>
              </w:rPr>
              <w:t>cat 6</w:t>
            </w:r>
          </w:p>
        </w:tc>
        <w:tc>
          <w:tcPr>
            <w:tcW w:w="1524" w:type="dxa"/>
            <w:noWrap/>
            <w:hideMark/>
          </w:tcPr>
          <w:p w14:paraId="78ED0218" w14:textId="77777777" w:rsidR="003B5C40" w:rsidRPr="00897EE3" w:rsidRDefault="003B5C40" w:rsidP="00793586">
            <w:pPr>
              <w:rPr>
                <w:rFonts w:cs="Arial"/>
                <w:sz w:val="16"/>
                <w:szCs w:val="16"/>
              </w:rPr>
            </w:pPr>
            <w:r w:rsidRPr="00897EE3">
              <w:rPr>
                <w:rFonts w:cs="Arial"/>
                <w:sz w:val="16"/>
                <w:szCs w:val="16"/>
              </w:rPr>
              <w:t>room_6_MASA</w:t>
            </w:r>
          </w:p>
        </w:tc>
        <w:tc>
          <w:tcPr>
            <w:tcW w:w="2173" w:type="dxa"/>
            <w:noWrap/>
            <w:hideMark/>
          </w:tcPr>
          <w:p w14:paraId="37764E47" w14:textId="77777777" w:rsidR="003B5C40" w:rsidRPr="00897EE3" w:rsidRDefault="003B5C40" w:rsidP="00793586">
            <w:pPr>
              <w:rPr>
                <w:rFonts w:cs="Arial"/>
                <w:sz w:val="16"/>
                <w:szCs w:val="16"/>
              </w:rPr>
            </w:pPr>
            <w:r w:rsidRPr="00897EE3">
              <w:rPr>
                <w:rFonts w:cs="Arial"/>
                <w:sz w:val="16"/>
                <w:szCs w:val="16"/>
              </w:rPr>
              <w:t>room_6_cleanbg_MASA</w:t>
            </w:r>
          </w:p>
          <w:p w14:paraId="50A5C180" w14:textId="77777777" w:rsidR="003B5C40" w:rsidRPr="00897EE3" w:rsidRDefault="003B5C40" w:rsidP="00793586">
            <w:pPr>
              <w:rPr>
                <w:rFonts w:cs="Arial"/>
                <w:sz w:val="16"/>
                <w:szCs w:val="16"/>
              </w:rPr>
            </w:pPr>
          </w:p>
        </w:tc>
        <w:tc>
          <w:tcPr>
            <w:tcW w:w="554" w:type="dxa"/>
            <w:noWrap/>
            <w:hideMark/>
          </w:tcPr>
          <w:p w14:paraId="01FD1ED3"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6943787"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F231CB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110C3A9" w14:textId="77777777" w:rsidR="003B5C40" w:rsidRPr="00897EE3" w:rsidRDefault="003B5C40" w:rsidP="00793586">
            <w:pPr>
              <w:rPr>
                <w:rFonts w:cs="Arial"/>
                <w:sz w:val="16"/>
                <w:szCs w:val="16"/>
              </w:rPr>
            </w:pPr>
          </w:p>
        </w:tc>
        <w:tc>
          <w:tcPr>
            <w:tcW w:w="910" w:type="dxa"/>
          </w:tcPr>
          <w:p w14:paraId="5B2F12EB"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2338D746" w14:textId="77777777" w:rsidTr="00323063">
        <w:trPr>
          <w:trHeight w:val="290"/>
        </w:trPr>
        <w:tc>
          <w:tcPr>
            <w:tcW w:w="9087" w:type="dxa"/>
            <w:gridSpan w:val="8"/>
            <w:noWrap/>
          </w:tcPr>
          <w:p w14:paraId="0FB0F3AF" w14:textId="3622FB3B"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48133082" w14:textId="41F986A4" w:rsidR="001B6116" w:rsidRPr="00897EE3" w:rsidRDefault="001B6116" w:rsidP="00D22237">
            <w:pPr>
              <w:pStyle w:val="TAN"/>
            </w:pPr>
            <w:r w:rsidRPr="00897EE3">
              <w:t>NOTE 2</w:t>
            </w:r>
            <w:r w:rsidR="00C04264">
              <w:tab/>
            </w:r>
            <w:r w:rsidRPr="00897EE3">
              <w:t>All sentences by the 6 talkers shall be unique.</w:t>
            </w:r>
          </w:p>
        </w:tc>
      </w:tr>
    </w:tbl>
    <w:p w14:paraId="668C3E8D" w14:textId="77777777" w:rsidR="003B5C40" w:rsidRPr="00897EE3" w:rsidRDefault="003B5C40" w:rsidP="003B5C40">
      <w:pPr>
        <w:rPr>
          <w:rFonts w:cs="Arial"/>
        </w:rPr>
      </w:pPr>
    </w:p>
    <w:p w14:paraId="5A122A36" w14:textId="77777777" w:rsidR="003B5C40" w:rsidRPr="00897EE3" w:rsidRDefault="003B5C40" w:rsidP="003B5C40">
      <w:pPr>
        <w:spacing w:after="0"/>
        <w:rPr>
          <w:b/>
          <w:sz w:val="24"/>
          <w:szCs w:val="24"/>
        </w:rPr>
      </w:pPr>
      <w:r w:rsidRPr="00897EE3">
        <w:br w:type="page"/>
      </w:r>
    </w:p>
    <w:p w14:paraId="05EA5062" w14:textId="77777777" w:rsidR="003B5C40" w:rsidRPr="00897EE3" w:rsidRDefault="003B5C40" w:rsidP="00363DF3">
      <w:pPr>
        <w:pStyle w:val="Heading1"/>
      </w:pPr>
      <w:bookmarkStart w:id="868" w:name="_Toc167234787"/>
      <w:bookmarkStart w:id="869" w:name="_Toc167314894"/>
      <w:bookmarkStart w:id="870" w:name="_Toc167316053"/>
      <w:bookmarkStart w:id="871" w:name="_Toc167316477"/>
      <w:bookmarkStart w:id="872" w:name="_Toc167377068"/>
      <w:r w:rsidRPr="00897EE3">
        <w:t>C.9</w:t>
      </w:r>
      <w:r w:rsidRPr="00897EE3">
        <w:tab/>
        <w:t>Experiment P800-9: MASA Speech+Background Test</w:t>
      </w:r>
      <w:bookmarkEnd w:id="868"/>
      <w:bookmarkEnd w:id="869"/>
      <w:bookmarkEnd w:id="870"/>
      <w:bookmarkEnd w:id="871"/>
      <w:bookmarkEnd w:id="872"/>
    </w:p>
    <w:p w14:paraId="091A6F42" w14:textId="77777777" w:rsidR="003B5C40" w:rsidRPr="00897EE3" w:rsidRDefault="003B5C40" w:rsidP="00363DF3">
      <w:pPr>
        <w:pStyle w:val="Heading2"/>
      </w:pPr>
      <w:bookmarkStart w:id="873" w:name="_Toc167234788"/>
      <w:bookmarkStart w:id="874" w:name="_Toc167314895"/>
      <w:bookmarkStart w:id="875" w:name="_Toc167316054"/>
      <w:bookmarkStart w:id="876" w:name="_Toc167316478"/>
      <w:bookmarkStart w:id="877" w:name="_Toc167377069"/>
      <w:bookmarkStart w:id="878" w:name="MCCQCTEMPBM_00000044"/>
      <w:r w:rsidRPr="00897EE3">
        <w:t>C.9.1</w:t>
      </w:r>
      <w:r w:rsidRPr="00897EE3">
        <w:tab/>
        <w:t>Experiment setup</w:t>
      </w:r>
      <w:bookmarkEnd w:id="873"/>
      <w:bookmarkEnd w:id="874"/>
      <w:bookmarkEnd w:id="875"/>
      <w:bookmarkEnd w:id="876"/>
      <w:bookmarkEnd w:id="877"/>
    </w:p>
    <w:bookmarkEnd w:id="878"/>
    <w:p w14:paraId="562AFE88"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4A739327"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p>
    <w:p w14:paraId="4EE120A6" w14:textId="77777777" w:rsidR="003B5C40" w:rsidRPr="00897EE3" w:rsidRDefault="003B5C40" w:rsidP="003B5C40">
      <w:pPr>
        <w:numPr>
          <w:ilvl w:val="12"/>
          <w:numId w:val="0"/>
        </w:numPr>
        <w:adjustRightInd w:val="0"/>
        <w:snapToGrid w:val="0"/>
        <w:ind w:left="1"/>
        <w:rPr>
          <w:rFonts w:cs="Arial"/>
          <w:color w:val="000000"/>
          <w:lang w:val="en-US" w:eastAsia="ja-JP"/>
        </w:rPr>
      </w:pPr>
    </w:p>
    <w:p w14:paraId="2DAE6635" w14:textId="77777777" w:rsidR="003B5C40" w:rsidRPr="00897EE3" w:rsidRDefault="003B5C40" w:rsidP="003B5C40">
      <w:pPr>
        <w:pStyle w:val="TH"/>
      </w:pPr>
      <w:r w:rsidRPr="00897EE3">
        <w:rPr>
          <w:rFonts w:hint="eastAsia"/>
        </w:rPr>
        <w:t xml:space="preserve">Table </w:t>
      </w:r>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trPr>
        <w:tc>
          <w:tcPr>
            <w:tcW w:w="2624" w:type="dxa"/>
          </w:tcPr>
          <w:p w14:paraId="0C383C5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46EA9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758E948" w14:textId="77777777" w:rsidTr="00793586">
        <w:tblPrEx>
          <w:tblBorders>
            <w:top w:val="none" w:sz="0" w:space="0" w:color="auto"/>
            <w:bottom w:val="none" w:sz="0" w:space="0" w:color="auto"/>
          </w:tblBorders>
        </w:tblPrEx>
        <w:trPr>
          <w:jc w:val="center"/>
        </w:trPr>
        <w:tc>
          <w:tcPr>
            <w:tcW w:w="2624" w:type="dxa"/>
          </w:tcPr>
          <w:p w14:paraId="1B6ABE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690A33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w:t>
            </w:r>
          </w:p>
        </w:tc>
      </w:tr>
      <w:tr w:rsidR="003B5C40" w:rsidRPr="007E18C1" w14:paraId="4EED90E5" w14:textId="77777777" w:rsidTr="00793586">
        <w:tblPrEx>
          <w:tblBorders>
            <w:top w:val="none" w:sz="0" w:space="0" w:color="auto"/>
            <w:bottom w:val="none" w:sz="0" w:space="0" w:color="auto"/>
          </w:tblBorders>
        </w:tblPrEx>
        <w:trPr>
          <w:jc w:val="center"/>
        </w:trPr>
        <w:tc>
          <w:tcPr>
            <w:tcW w:w="2624" w:type="dxa"/>
          </w:tcPr>
          <w:p w14:paraId="38FA5D0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7CEADC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p>
        </w:tc>
      </w:tr>
      <w:tr w:rsidR="003B5C40" w:rsidRPr="007E18C1" w14:paraId="49A69519" w14:textId="77777777" w:rsidTr="00793586">
        <w:tblPrEx>
          <w:tblBorders>
            <w:top w:val="none" w:sz="0" w:space="0" w:color="auto"/>
            <w:bottom w:val="none" w:sz="0" w:space="0" w:color="auto"/>
          </w:tblBorders>
        </w:tblPrEx>
        <w:trPr>
          <w:jc w:val="center"/>
        </w:trPr>
        <w:tc>
          <w:tcPr>
            <w:tcW w:w="2624" w:type="dxa"/>
          </w:tcPr>
          <w:p w14:paraId="0ADC86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9291F67" w14:textId="088FEC4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1B9480D1" w14:textId="77777777" w:rsidTr="00793586">
        <w:tblPrEx>
          <w:tblBorders>
            <w:top w:val="none" w:sz="0" w:space="0" w:color="auto"/>
            <w:bottom w:val="none" w:sz="0" w:space="0" w:color="auto"/>
          </w:tblBorders>
        </w:tblPrEx>
        <w:trPr>
          <w:jc w:val="center"/>
        </w:trPr>
        <w:tc>
          <w:tcPr>
            <w:tcW w:w="2624" w:type="dxa"/>
          </w:tcPr>
          <w:p w14:paraId="16B2C2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D835C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60E6ECEA" w14:textId="77777777" w:rsidTr="00793586">
        <w:tblPrEx>
          <w:tblBorders>
            <w:top w:val="none" w:sz="0" w:space="0" w:color="auto"/>
            <w:bottom w:val="none" w:sz="0" w:space="0" w:color="auto"/>
          </w:tblBorders>
        </w:tblPrEx>
        <w:trPr>
          <w:jc w:val="center"/>
        </w:trPr>
        <w:tc>
          <w:tcPr>
            <w:tcW w:w="2624" w:type="dxa"/>
          </w:tcPr>
          <w:p w14:paraId="2B1EA42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18B1D1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795E40FF" w14:textId="77777777" w:rsidTr="00793586">
        <w:tblPrEx>
          <w:tblBorders>
            <w:top w:val="none" w:sz="0" w:space="0" w:color="auto"/>
            <w:bottom w:val="none" w:sz="0" w:space="0" w:color="auto"/>
          </w:tblBorders>
        </w:tblPrEx>
        <w:trPr>
          <w:jc w:val="center"/>
        </w:trPr>
        <w:tc>
          <w:tcPr>
            <w:tcW w:w="2624" w:type="dxa"/>
          </w:tcPr>
          <w:p w14:paraId="161BC1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1E496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2B657B2F" w14:textId="77777777" w:rsidTr="00793586">
        <w:tblPrEx>
          <w:tblBorders>
            <w:top w:val="none" w:sz="0" w:space="0" w:color="auto"/>
            <w:bottom w:val="none" w:sz="0" w:space="0" w:color="auto"/>
          </w:tblBorders>
        </w:tblPrEx>
        <w:trPr>
          <w:jc w:val="center"/>
        </w:trPr>
        <w:tc>
          <w:tcPr>
            <w:tcW w:w="2624" w:type="dxa"/>
          </w:tcPr>
          <w:p w14:paraId="2FF07EA2" w14:textId="77777777" w:rsidR="003B5C40" w:rsidRPr="00897EE3" w:rsidRDefault="003B5C40" w:rsidP="00793586">
            <w:pPr>
              <w:spacing w:after="0"/>
              <w:rPr>
                <w:rFonts w:eastAsia="SimSun" w:cs="Arial"/>
                <w:sz w:val="18"/>
                <w:szCs w:val="18"/>
                <w:lang w:val="en-US" w:eastAsia="ja-JP"/>
              </w:rPr>
            </w:pPr>
            <w:bookmarkStart w:id="879" w:name="MCCQCTEMPBM_00000074"/>
          </w:p>
        </w:tc>
        <w:tc>
          <w:tcPr>
            <w:tcW w:w="5028" w:type="dxa"/>
          </w:tcPr>
          <w:p w14:paraId="3836DA67" w14:textId="77777777" w:rsidR="003B5C40" w:rsidRPr="00897EE3" w:rsidRDefault="003B5C40" w:rsidP="00793586">
            <w:pPr>
              <w:spacing w:after="0"/>
              <w:rPr>
                <w:rFonts w:eastAsia="SimSun" w:cs="Arial"/>
                <w:sz w:val="18"/>
                <w:szCs w:val="18"/>
                <w:lang w:eastAsia="ja-JP"/>
              </w:rPr>
            </w:pPr>
          </w:p>
        </w:tc>
      </w:tr>
      <w:bookmarkEnd w:id="879"/>
      <w:tr w:rsidR="003B5C40" w:rsidRPr="007E18C1" w14:paraId="238DE3B0" w14:textId="77777777" w:rsidTr="00793586">
        <w:trPr>
          <w:jc w:val="center"/>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trPr>
        <w:tc>
          <w:tcPr>
            <w:tcW w:w="2624" w:type="dxa"/>
          </w:tcPr>
          <w:p w14:paraId="1564A6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149463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 Dual-mono with unquantized metadata</w:t>
            </w:r>
          </w:p>
        </w:tc>
      </w:tr>
      <w:tr w:rsidR="003B5C40" w:rsidRPr="0022425D" w14:paraId="6B54FE6D" w14:textId="77777777" w:rsidTr="00793586">
        <w:tblPrEx>
          <w:tblBorders>
            <w:top w:val="none" w:sz="0" w:space="0" w:color="auto"/>
            <w:bottom w:val="none" w:sz="0" w:space="0" w:color="auto"/>
          </w:tblBorders>
        </w:tblPrEx>
        <w:trPr>
          <w:jc w:val="center"/>
        </w:trPr>
        <w:tc>
          <w:tcPr>
            <w:tcW w:w="2624" w:type="dxa"/>
          </w:tcPr>
          <w:p w14:paraId="223CFAE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18721324"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F115633" w14:textId="77777777" w:rsidTr="00793586">
        <w:tblPrEx>
          <w:tblBorders>
            <w:top w:val="none" w:sz="0" w:space="0" w:color="auto"/>
            <w:bottom w:val="none" w:sz="0" w:space="0" w:color="auto"/>
          </w:tblBorders>
        </w:tblPrEx>
        <w:trPr>
          <w:jc w:val="center"/>
        </w:trPr>
        <w:tc>
          <w:tcPr>
            <w:tcW w:w="2624" w:type="dxa"/>
          </w:tcPr>
          <w:p w14:paraId="36B19E33" w14:textId="77777777" w:rsidR="003B5C40" w:rsidRPr="00897EE3" w:rsidRDefault="003B5C40" w:rsidP="00793586">
            <w:pPr>
              <w:spacing w:after="0"/>
              <w:rPr>
                <w:rFonts w:eastAsia="SimSun" w:cs="Arial"/>
                <w:sz w:val="18"/>
                <w:szCs w:val="18"/>
                <w:lang w:val="de-DE" w:eastAsia="ja-JP"/>
              </w:rPr>
            </w:pPr>
          </w:p>
        </w:tc>
        <w:tc>
          <w:tcPr>
            <w:tcW w:w="5028" w:type="dxa"/>
          </w:tcPr>
          <w:p w14:paraId="570ED51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2x9.6, 2x16.4 kbps</w:t>
            </w:r>
          </w:p>
        </w:tc>
      </w:tr>
      <w:tr w:rsidR="003B5C40" w:rsidRPr="007E18C1" w14:paraId="416CE632" w14:textId="77777777" w:rsidTr="00793586">
        <w:tblPrEx>
          <w:tblBorders>
            <w:top w:val="none" w:sz="0" w:space="0" w:color="auto"/>
            <w:bottom w:val="none" w:sz="0" w:space="0" w:color="auto"/>
          </w:tblBorders>
        </w:tblPrEx>
        <w:trPr>
          <w:jc w:val="center"/>
        </w:trPr>
        <w:tc>
          <w:tcPr>
            <w:tcW w:w="2624" w:type="dxa"/>
          </w:tcPr>
          <w:p w14:paraId="0724DEF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C8B38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3F5D208" w14:textId="7A58B17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887810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77BFC5F2" w14:textId="77777777" w:rsidTr="00793586">
        <w:tblPrEx>
          <w:tblBorders>
            <w:top w:val="none" w:sz="0" w:space="0" w:color="auto"/>
            <w:bottom w:val="none" w:sz="0" w:space="0" w:color="auto"/>
          </w:tblBorders>
        </w:tblPrEx>
        <w:trPr>
          <w:jc w:val="center"/>
        </w:trPr>
        <w:tc>
          <w:tcPr>
            <w:tcW w:w="2624" w:type="dxa"/>
          </w:tcPr>
          <w:p w14:paraId="09C7D6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26B4195"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0EFD4BB" w14:textId="77777777" w:rsidTr="00793586">
        <w:tblPrEx>
          <w:tblBorders>
            <w:top w:val="none" w:sz="0" w:space="0" w:color="auto"/>
            <w:bottom w:val="none" w:sz="0" w:space="0" w:color="auto"/>
          </w:tblBorders>
        </w:tblPrEx>
        <w:trPr>
          <w:jc w:val="center"/>
        </w:trPr>
        <w:tc>
          <w:tcPr>
            <w:tcW w:w="2624" w:type="dxa"/>
          </w:tcPr>
          <w:p w14:paraId="1319C66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EDE4AF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581E77D" w14:textId="77777777" w:rsidTr="00793586">
        <w:tblPrEx>
          <w:tblBorders>
            <w:top w:val="none" w:sz="0" w:space="0" w:color="auto"/>
            <w:bottom w:val="none" w:sz="0" w:space="0" w:color="auto"/>
          </w:tblBorders>
        </w:tblPrEx>
        <w:trPr>
          <w:jc w:val="center"/>
        </w:trPr>
        <w:tc>
          <w:tcPr>
            <w:tcW w:w="2624" w:type="dxa"/>
          </w:tcPr>
          <w:p w14:paraId="5BC0D75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11CA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1A78D8D8" w14:textId="77777777" w:rsidTr="00793586">
        <w:tblPrEx>
          <w:tblBorders>
            <w:top w:val="none" w:sz="0" w:space="0" w:color="auto"/>
            <w:bottom w:val="none" w:sz="0" w:space="0" w:color="auto"/>
          </w:tblBorders>
        </w:tblPrEx>
        <w:trPr>
          <w:jc w:val="center"/>
        </w:trPr>
        <w:tc>
          <w:tcPr>
            <w:tcW w:w="2624" w:type="dxa"/>
          </w:tcPr>
          <w:p w14:paraId="339A5CCF" w14:textId="77777777" w:rsidR="003B5C40" w:rsidRPr="00897EE3" w:rsidRDefault="003B5C40" w:rsidP="00793586">
            <w:pPr>
              <w:spacing w:after="0"/>
              <w:rPr>
                <w:rFonts w:eastAsia="SimSun" w:cs="Arial"/>
                <w:sz w:val="18"/>
                <w:szCs w:val="18"/>
                <w:lang w:val="en-US" w:eastAsia="ja-JP"/>
              </w:rPr>
            </w:pPr>
            <w:bookmarkStart w:id="880" w:name="MCCQCTEMPBM_00000075"/>
          </w:p>
        </w:tc>
        <w:tc>
          <w:tcPr>
            <w:tcW w:w="5028" w:type="dxa"/>
          </w:tcPr>
          <w:p w14:paraId="43E74618" w14:textId="77777777" w:rsidR="003B5C40" w:rsidRPr="00897EE3" w:rsidRDefault="003B5C40" w:rsidP="00793586">
            <w:pPr>
              <w:spacing w:after="0"/>
              <w:rPr>
                <w:rFonts w:eastAsia="SimSun" w:cs="Arial"/>
                <w:sz w:val="18"/>
                <w:szCs w:val="18"/>
                <w:lang w:val="en-US" w:eastAsia="ja-JP"/>
              </w:rPr>
            </w:pPr>
          </w:p>
        </w:tc>
      </w:tr>
      <w:bookmarkEnd w:id="880"/>
      <w:tr w:rsidR="003B5C40" w:rsidRPr="007E18C1" w14:paraId="40221182" w14:textId="77777777" w:rsidTr="00793586">
        <w:trPr>
          <w:jc w:val="center"/>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trPr>
        <w:tc>
          <w:tcPr>
            <w:tcW w:w="2624" w:type="dxa"/>
          </w:tcPr>
          <w:p w14:paraId="7606856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7339F206" w14:textId="2CE3D37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CE4979D" w14:textId="77777777" w:rsidTr="00793586">
        <w:tblPrEx>
          <w:tblBorders>
            <w:top w:val="none" w:sz="0" w:space="0" w:color="auto"/>
            <w:bottom w:val="none" w:sz="0" w:space="0" w:color="auto"/>
          </w:tblBorders>
        </w:tblPrEx>
        <w:trPr>
          <w:jc w:val="center"/>
        </w:trPr>
        <w:tc>
          <w:tcPr>
            <w:tcW w:w="2624" w:type="dxa"/>
          </w:tcPr>
          <w:p w14:paraId="4E5B070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15287A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0157A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17, 21, 25, 29 dB </w:t>
            </w:r>
          </w:p>
          <w:p w14:paraId="478B7A6E"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B4FFEE2" w14:textId="77777777" w:rsidTr="00793586">
        <w:tblPrEx>
          <w:tblBorders>
            <w:top w:val="none" w:sz="0" w:space="0" w:color="auto"/>
            <w:bottom w:val="none" w:sz="0" w:space="0" w:color="auto"/>
          </w:tblBorders>
        </w:tblPrEx>
        <w:trPr>
          <w:jc w:val="center"/>
        </w:trPr>
        <w:tc>
          <w:tcPr>
            <w:tcW w:w="2624" w:type="dxa"/>
          </w:tcPr>
          <w:p w14:paraId="7899511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2CC84D73"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5612434" w14:textId="77777777" w:rsidTr="00793586">
        <w:trPr>
          <w:jc w:val="center"/>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trPr>
        <w:tc>
          <w:tcPr>
            <w:tcW w:w="2624" w:type="dxa"/>
            <w:vAlign w:val="center"/>
          </w:tcPr>
          <w:p w14:paraId="1AB6A2E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6B95353D"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060A405B" w14:textId="77777777" w:rsidTr="00793586">
        <w:tblPrEx>
          <w:tblBorders>
            <w:top w:val="none" w:sz="0" w:space="0" w:color="auto"/>
            <w:bottom w:val="none" w:sz="0" w:space="0" w:color="auto"/>
          </w:tblBorders>
        </w:tblPrEx>
        <w:trPr>
          <w:jc w:val="center"/>
        </w:trPr>
        <w:tc>
          <w:tcPr>
            <w:tcW w:w="2624" w:type="dxa"/>
            <w:vAlign w:val="center"/>
          </w:tcPr>
          <w:p w14:paraId="6272C43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DF8B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133C82DD" w14:textId="77777777" w:rsidTr="00793586">
        <w:tblPrEx>
          <w:tblBorders>
            <w:top w:val="none" w:sz="0" w:space="0" w:color="auto"/>
            <w:bottom w:val="none" w:sz="0" w:space="0" w:color="auto"/>
          </w:tblBorders>
        </w:tblPrEx>
        <w:trPr>
          <w:jc w:val="center"/>
        </w:trPr>
        <w:tc>
          <w:tcPr>
            <w:tcW w:w="2624" w:type="dxa"/>
            <w:vAlign w:val="center"/>
          </w:tcPr>
          <w:p w14:paraId="525395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B9D791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437880D" w14:textId="77777777" w:rsidTr="00793586">
        <w:tblPrEx>
          <w:tblBorders>
            <w:top w:val="none" w:sz="0" w:space="0" w:color="auto"/>
            <w:bottom w:val="none" w:sz="0" w:space="0" w:color="auto"/>
          </w:tblBorders>
        </w:tblPrEx>
        <w:trPr>
          <w:jc w:val="center"/>
        </w:trPr>
        <w:tc>
          <w:tcPr>
            <w:tcW w:w="2624" w:type="dxa"/>
            <w:vAlign w:val="center"/>
          </w:tcPr>
          <w:p w14:paraId="137521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F9863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B895D36" w14:textId="77777777" w:rsidTr="00793586">
        <w:tblPrEx>
          <w:tblBorders>
            <w:top w:val="none" w:sz="0" w:space="0" w:color="auto"/>
            <w:bottom w:val="none" w:sz="0" w:space="0" w:color="auto"/>
          </w:tblBorders>
        </w:tblPrEx>
        <w:trPr>
          <w:jc w:val="center"/>
        </w:trPr>
        <w:tc>
          <w:tcPr>
            <w:tcW w:w="2624" w:type="dxa"/>
          </w:tcPr>
          <w:p w14:paraId="416B49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BF405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6A57AEE5" w14:textId="77777777" w:rsidTr="00793586">
        <w:tblPrEx>
          <w:tblBorders>
            <w:top w:val="none" w:sz="0" w:space="0" w:color="auto"/>
            <w:bottom w:val="none" w:sz="0" w:space="0" w:color="auto"/>
          </w:tblBorders>
        </w:tblPrEx>
        <w:trPr>
          <w:jc w:val="center"/>
        </w:trPr>
        <w:tc>
          <w:tcPr>
            <w:tcW w:w="2624" w:type="dxa"/>
          </w:tcPr>
          <w:p w14:paraId="0FC9CB6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4B8C8F0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179678D" w14:textId="77777777" w:rsidTr="00793586">
        <w:tblPrEx>
          <w:tblBorders>
            <w:top w:val="none" w:sz="0" w:space="0" w:color="auto"/>
            <w:bottom w:val="none" w:sz="0" w:space="0" w:color="auto"/>
          </w:tblBorders>
        </w:tblPrEx>
        <w:trPr>
          <w:jc w:val="center"/>
        </w:trPr>
        <w:tc>
          <w:tcPr>
            <w:tcW w:w="2624" w:type="dxa"/>
          </w:tcPr>
          <w:p w14:paraId="40DD7F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C750CD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FB56BD" w14:textId="77777777" w:rsidTr="00793586">
        <w:tblPrEx>
          <w:tblBorders>
            <w:top w:val="none" w:sz="0" w:space="0" w:color="auto"/>
            <w:bottom w:val="none" w:sz="0" w:space="0" w:color="auto"/>
          </w:tblBorders>
        </w:tblPrEx>
        <w:trPr>
          <w:jc w:val="center"/>
        </w:trPr>
        <w:tc>
          <w:tcPr>
            <w:tcW w:w="2624" w:type="dxa"/>
          </w:tcPr>
          <w:p w14:paraId="2986337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C71F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53D4F08" w14:textId="77777777" w:rsidTr="00793586">
        <w:tblPrEx>
          <w:tblBorders>
            <w:top w:val="none" w:sz="0" w:space="0" w:color="auto"/>
            <w:bottom w:val="none" w:sz="0" w:space="0" w:color="auto"/>
          </w:tblBorders>
        </w:tblPrEx>
        <w:trPr>
          <w:jc w:val="center"/>
        </w:trPr>
        <w:tc>
          <w:tcPr>
            <w:tcW w:w="2624" w:type="dxa"/>
          </w:tcPr>
          <w:p w14:paraId="543B7D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93EB1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708E2E58" w14:textId="77777777" w:rsidTr="00793586">
        <w:tblPrEx>
          <w:tblBorders>
            <w:top w:val="none" w:sz="0" w:space="0" w:color="auto"/>
            <w:bottom w:val="none" w:sz="0" w:space="0" w:color="auto"/>
          </w:tblBorders>
        </w:tblPrEx>
        <w:trPr>
          <w:jc w:val="center"/>
        </w:trPr>
        <w:tc>
          <w:tcPr>
            <w:tcW w:w="2624" w:type="dxa"/>
          </w:tcPr>
          <w:p w14:paraId="5C0DAF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1417CFD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33D96BD1" w14:textId="77777777" w:rsidTr="00793586">
        <w:tblPrEx>
          <w:tblBorders>
            <w:top w:val="none" w:sz="0" w:space="0" w:color="auto"/>
          </w:tblBorders>
        </w:tblPrEx>
        <w:trPr>
          <w:jc w:val="center"/>
        </w:trPr>
        <w:tc>
          <w:tcPr>
            <w:tcW w:w="2624" w:type="dxa"/>
          </w:tcPr>
          <w:p w14:paraId="1994D6B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7DFED2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77C5C62" w14:textId="77777777" w:rsidTr="00793586">
        <w:tblPrEx>
          <w:tblBorders>
            <w:top w:val="none" w:sz="0" w:space="0" w:color="auto"/>
          </w:tblBorders>
        </w:tblPrEx>
        <w:trPr>
          <w:jc w:val="center"/>
        </w:trPr>
        <w:tc>
          <w:tcPr>
            <w:tcW w:w="2624" w:type="dxa"/>
          </w:tcPr>
          <w:p w14:paraId="3709FA9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4DEEED0"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07F68AB" w14:textId="77777777" w:rsidTr="00793586">
        <w:tblPrEx>
          <w:tblBorders>
            <w:top w:val="none" w:sz="0" w:space="0" w:color="auto"/>
          </w:tblBorders>
        </w:tblPrEx>
        <w:trPr>
          <w:jc w:val="center"/>
        </w:trPr>
        <w:tc>
          <w:tcPr>
            <w:tcW w:w="2624" w:type="dxa"/>
            <w:vAlign w:val="center"/>
          </w:tcPr>
          <w:p w14:paraId="08F0E5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CA63D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22DF340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C.9-2: Preliminaries for Experiment P800-9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6D939627"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743F9F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7A7605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D45844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160918D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DAD1A0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10B8C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5FDD51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03AF1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32218D2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5237AB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3966F56"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bl>
    <w:p w14:paraId="1D3A1FAB"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9DDAC6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DC3360A" w14:textId="77777777" w:rsidTr="00793586">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rFonts w:eastAsia="MS PGothic" w:cs="Arial"/>
                <w:sz w:val="16"/>
                <w:szCs w:val="16"/>
                <w:lang w:val="en-US" w:eastAsia="ja-JP"/>
              </w:rPr>
            </w:pPr>
          </w:p>
        </w:tc>
      </w:tr>
      <w:tr w:rsidR="003B5C40" w:rsidRPr="007E18C1" w14:paraId="67D66F74" w14:textId="77777777" w:rsidTr="00793586">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rFonts w:eastAsia="MS PGothic" w:cs="Arial"/>
                <w:sz w:val="16"/>
                <w:szCs w:val="16"/>
                <w:lang w:val="en-US" w:eastAsia="ja-JP"/>
              </w:rPr>
            </w:pPr>
          </w:p>
        </w:tc>
      </w:tr>
      <w:tr w:rsidR="003B5C40" w:rsidRPr="007E18C1" w14:paraId="70922F56" w14:textId="77777777" w:rsidTr="00793586">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Q=25 dB</w:t>
            </w:r>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rFonts w:eastAsia="MS PGothic" w:cs="Arial"/>
                <w:sz w:val="16"/>
                <w:szCs w:val="16"/>
                <w:lang w:val="en-US" w:eastAsia="ja-JP"/>
              </w:rPr>
            </w:pPr>
          </w:p>
        </w:tc>
      </w:tr>
      <w:tr w:rsidR="003B5C40" w:rsidRPr="007E18C1" w14:paraId="490AC69E" w14:textId="77777777" w:rsidTr="00793586">
        <w:trPr>
          <w:gridAfter w:val="1"/>
          <w:wAfter w:w="249" w:type="dxa"/>
          <w:trHeight w:val="70"/>
          <w:jc w:val="center"/>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rFonts w:eastAsia="MS PGothic" w:cs="Arial"/>
                <w:sz w:val="16"/>
                <w:szCs w:val="16"/>
                <w:lang w:val="en-US" w:eastAsia="ja-JP"/>
              </w:rPr>
            </w:pPr>
          </w:p>
        </w:tc>
      </w:tr>
      <w:tr w:rsidR="003B5C40" w:rsidRPr="007E18C1" w14:paraId="6CE8EA9F" w14:textId="77777777" w:rsidTr="00793586">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rFonts w:eastAsia="MS PGothic" w:cs="Arial"/>
                <w:sz w:val="16"/>
                <w:szCs w:val="16"/>
                <w:lang w:val="en-US" w:eastAsia="ja-JP"/>
              </w:rPr>
            </w:pPr>
          </w:p>
        </w:tc>
      </w:tr>
      <w:tr w:rsidR="003B5C40" w:rsidRPr="007E18C1" w14:paraId="173543B8" w14:textId="77777777" w:rsidTr="00793586">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rFonts w:eastAsia="MS PGothic" w:cs="Arial"/>
                <w:sz w:val="16"/>
                <w:szCs w:val="16"/>
                <w:lang w:val="en-US" w:eastAsia="ja-JP"/>
              </w:rPr>
            </w:pPr>
          </w:p>
        </w:tc>
      </w:tr>
      <w:tr w:rsidR="003B5C40" w:rsidRPr="007E18C1" w14:paraId="1C8D2772" w14:textId="77777777" w:rsidTr="00793586">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rFonts w:eastAsia="MS PGothic" w:cs="Arial"/>
                <w:sz w:val="16"/>
                <w:szCs w:val="16"/>
                <w:lang w:val="en-US" w:eastAsia="ja-JP"/>
              </w:rPr>
            </w:pPr>
          </w:p>
        </w:tc>
      </w:tr>
      <w:tr w:rsidR="003B5C40" w:rsidRPr="007E18C1" w14:paraId="7F5B3097" w14:textId="77777777" w:rsidTr="00793586">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rFonts w:eastAsia="MS PGothic" w:cs="Arial"/>
                <w:sz w:val="16"/>
                <w:szCs w:val="16"/>
                <w:lang w:val="en-US" w:eastAsia="ja-JP"/>
              </w:rPr>
            </w:pPr>
          </w:p>
        </w:tc>
      </w:tr>
      <w:tr w:rsidR="003B5C40" w:rsidRPr="007E18C1" w14:paraId="206E6945"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rFonts w:eastAsia="MS PGothic" w:cs="Arial"/>
                <w:sz w:val="16"/>
                <w:szCs w:val="16"/>
                <w:lang w:val="en-US" w:eastAsia="ja-JP"/>
              </w:rPr>
            </w:pPr>
          </w:p>
        </w:tc>
      </w:tr>
      <w:tr w:rsidR="003B5C40" w:rsidRPr="007E18C1" w14:paraId="68338EBE"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rFonts w:eastAsia="MS PGothic" w:cs="Arial"/>
                <w:sz w:val="16"/>
                <w:szCs w:val="16"/>
                <w:lang w:val="en-US" w:eastAsia="ja-JP"/>
              </w:rPr>
            </w:pPr>
          </w:p>
        </w:tc>
      </w:tr>
      <w:tr w:rsidR="003B5C40" w:rsidRPr="007E18C1" w14:paraId="1BB64C03" w14:textId="77777777" w:rsidTr="00793586">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rFonts w:eastAsia="MS PGothic" w:cs="Arial"/>
                <w:sz w:val="16"/>
                <w:szCs w:val="16"/>
                <w:lang w:val="en-US" w:eastAsia="ja-JP"/>
              </w:rPr>
            </w:pPr>
          </w:p>
        </w:tc>
      </w:tr>
      <w:tr w:rsidR="003B5C40" w:rsidRPr="007E18C1" w14:paraId="2DB8B10A"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rFonts w:eastAsia="MS PGothic" w:cs="Arial"/>
                <w:sz w:val="16"/>
                <w:szCs w:val="16"/>
                <w:lang w:val="en-US" w:eastAsia="ja-JP"/>
              </w:rPr>
            </w:pPr>
          </w:p>
        </w:tc>
      </w:tr>
      <w:tr w:rsidR="003B5C40" w:rsidRPr="007E18C1" w14:paraId="44DB5ABD" w14:textId="77777777" w:rsidTr="00793586">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rFonts w:eastAsia="MS PGothic" w:cs="Arial"/>
                <w:sz w:val="16"/>
                <w:szCs w:val="16"/>
                <w:lang w:val="en-US" w:eastAsia="ja-JP"/>
              </w:rPr>
            </w:pPr>
          </w:p>
        </w:tc>
      </w:tr>
      <w:tr w:rsidR="003B5C40" w:rsidRPr="007E18C1" w14:paraId="0B2AD7A4" w14:textId="77777777" w:rsidTr="00793586">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rFonts w:eastAsia="MS PGothic" w:cs="Arial"/>
                <w:sz w:val="16"/>
                <w:szCs w:val="16"/>
                <w:lang w:val="en-US" w:eastAsia="ja-JP"/>
              </w:rPr>
            </w:pPr>
          </w:p>
        </w:tc>
      </w:tr>
      <w:tr w:rsidR="003B5C40" w:rsidRPr="007E18C1" w14:paraId="55BBEF18"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rFonts w:eastAsia="MS PGothic" w:cs="Arial"/>
                <w:sz w:val="16"/>
                <w:szCs w:val="16"/>
                <w:lang w:val="en-US" w:eastAsia="ja-JP"/>
              </w:rPr>
            </w:pPr>
          </w:p>
        </w:tc>
      </w:tr>
      <w:tr w:rsidR="003B5C40" w:rsidRPr="007E18C1" w14:paraId="38B594F9"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rFonts w:eastAsia="MS PGothic" w:cs="Arial"/>
                <w:sz w:val="16"/>
                <w:szCs w:val="16"/>
                <w:lang w:val="en-US" w:eastAsia="ja-JP"/>
              </w:rPr>
            </w:pPr>
          </w:p>
        </w:tc>
      </w:tr>
      <w:tr w:rsidR="003B5C40" w:rsidRPr="007E18C1" w14:paraId="236562A0" w14:textId="77777777" w:rsidTr="00793586">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rFonts w:eastAsia="MS PGothic" w:cs="Arial"/>
                <w:sz w:val="16"/>
                <w:szCs w:val="16"/>
                <w:lang w:val="en-US" w:eastAsia="ja-JP"/>
              </w:rPr>
            </w:pPr>
          </w:p>
        </w:tc>
      </w:tr>
      <w:tr w:rsidR="003B5C40" w:rsidRPr="007E18C1" w14:paraId="56177E95"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rFonts w:eastAsia="MS PGothic" w:cs="Arial"/>
                <w:sz w:val="16"/>
                <w:szCs w:val="16"/>
                <w:lang w:val="en-US" w:eastAsia="ja-JP"/>
              </w:rPr>
            </w:pPr>
          </w:p>
        </w:tc>
      </w:tr>
      <w:tr w:rsidR="003B5C40" w:rsidRPr="007E18C1" w14:paraId="66BA3D48"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rFonts w:eastAsia="MS PGothic" w:cs="Arial"/>
                <w:sz w:val="16"/>
                <w:szCs w:val="16"/>
                <w:lang w:val="en-US" w:eastAsia="ja-JP"/>
              </w:rPr>
            </w:pPr>
          </w:p>
        </w:tc>
      </w:tr>
      <w:tr w:rsidR="003B5C40" w:rsidRPr="007E18C1" w14:paraId="2E10C67C" w14:textId="77777777" w:rsidTr="00793586">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rFonts w:eastAsia="MS PGothic" w:cs="Arial"/>
                <w:sz w:val="16"/>
                <w:szCs w:val="16"/>
                <w:lang w:val="en-US" w:eastAsia="ja-JP"/>
              </w:rPr>
            </w:pPr>
          </w:p>
        </w:tc>
      </w:tr>
      <w:tr w:rsidR="003B5C40" w:rsidRPr="007E18C1" w14:paraId="35F2FEB3"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rFonts w:eastAsia="MS PGothic" w:cs="Arial"/>
                <w:sz w:val="16"/>
                <w:szCs w:val="16"/>
                <w:lang w:val="en-US" w:eastAsia="ja-JP"/>
              </w:rPr>
            </w:pPr>
          </w:p>
        </w:tc>
      </w:tr>
      <w:tr w:rsidR="003B5C40" w:rsidRPr="007E18C1" w14:paraId="149A906F"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c09 </w:t>
            </w:r>
          </w:p>
        </w:tc>
      </w:tr>
      <w:tr w:rsidR="003B5C40" w:rsidRPr="007E18C1" w14:paraId="7D8E38F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c10 </w:t>
            </w:r>
          </w:p>
        </w:tc>
      </w:tr>
      <w:tr w:rsidR="003B5C40" w:rsidRPr="007E18C1" w14:paraId="19353260"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c11 </w:t>
            </w:r>
          </w:p>
        </w:tc>
      </w:tr>
      <w:tr w:rsidR="003B5C40" w:rsidRPr="007E18C1" w14:paraId="7AF2D723"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c12 </w:t>
            </w:r>
          </w:p>
        </w:tc>
      </w:tr>
      <w:tr w:rsidR="003B5C40" w:rsidRPr="007E18C1" w14:paraId="21205C78" w14:textId="77777777" w:rsidTr="00793586">
        <w:trPr>
          <w:trHeight w:val="52"/>
          <w:jc w:val="center"/>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c13 </w:t>
            </w:r>
          </w:p>
        </w:tc>
      </w:tr>
      <w:tr w:rsidR="003B5C40" w:rsidRPr="007E18C1" w14:paraId="3E6CF1F5" w14:textId="77777777" w:rsidTr="00793586">
        <w:trPr>
          <w:trHeight w:val="52"/>
          <w:jc w:val="center"/>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c14 </w:t>
            </w:r>
          </w:p>
        </w:tc>
      </w:tr>
      <w:tr w:rsidR="003B5C40" w:rsidRPr="007E18C1" w14:paraId="1E95FC6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c14 </w:t>
            </w:r>
          </w:p>
        </w:tc>
      </w:tr>
      <w:tr w:rsidR="003B5C40" w:rsidRPr="007E18C1" w14:paraId="2DDD79BE"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NWT c15</w:t>
            </w:r>
          </w:p>
        </w:tc>
      </w:tr>
      <w:tr w:rsidR="003B5C40" w:rsidRPr="007E18C1" w14:paraId="7D6E144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NWT c15</w:t>
            </w:r>
          </w:p>
        </w:tc>
      </w:tr>
      <w:tr w:rsidR="003B5C40" w:rsidRPr="007E18C1" w14:paraId="48E86962"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31207515"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NWT c16</w:t>
            </w:r>
          </w:p>
        </w:tc>
      </w:tr>
      <w:tr w:rsidR="003B5C40" w:rsidRPr="007E18C1" w14:paraId="22A66D33"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NWT c17</w:t>
            </w:r>
          </w:p>
        </w:tc>
      </w:tr>
      <w:tr w:rsidR="003B5C40" w:rsidRPr="007E18C1" w14:paraId="046B6B47"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bl>
    <w:p w14:paraId="27FF4725" w14:textId="77777777" w:rsidR="003B5C40" w:rsidRPr="00897EE3" w:rsidRDefault="003B5C40" w:rsidP="003B5C40"/>
    <w:p w14:paraId="07592A9E" w14:textId="77777777" w:rsidR="003B5C40" w:rsidRPr="00897EE3" w:rsidRDefault="003B5C40" w:rsidP="00363DF3">
      <w:pPr>
        <w:pStyle w:val="Heading2"/>
      </w:pPr>
      <w:bookmarkStart w:id="881" w:name="_Toc167234789"/>
      <w:bookmarkStart w:id="882" w:name="_Toc167314896"/>
      <w:bookmarkStart w:id="883" w:name="_Toc167316055"/>
      <w:bookmarkStart w:id="884" w:name="_Toc167316479"/>
      <w:bookmarkStart w:id="885" w:name="_Toc167377070"/>
      <w:bookmarkStart w:id="886" w:name="MCCQCTEMPBM_00000045"/>
      <w:r w:rsidRPr="00897EE3">
        <w:t>C.9.2</w:t>
      </w:r>
      <w:r w:rsidRPr="00897EE3">
        <w:tab/>
        <w:t>Content type categories and scene definitions (Exp P800-9: Speech+Background)</w:t>
      </w:r>
      <w:bookmarkEnd w:id="881"/>
      <w:bookmarkEnd w:id="882"/>
      <w:bookmarkEnd w:id="883"/>
      <w:bookmarkEnd w:id="884"/>
      <w:bookmarkEnd w:id="885"/>
    </w:p>
    <w:bookmarkEnd w:id="886"/>
    <w:p w14:paraId="02C4A99F" w14:textId="77777777" w:rsidR="003B5C40" w:rsidRPr="00897EE3" w:rsidRDefault="003B5C40" w:rsidP="003B5C40">
      <w:pPr>
        <w:pStyle w:val="TH"/>
      </w:pPr>
      <w:r w:rsidRPr="00897EE3">
        <w:t>Table C.9-4: Content type categories and scene definitions</w:t>
      </w:r>
    </w:p>
    <w:tbl>
      <w:tblPr>
        <w:tblStyle w:val="TableGrid"/>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trPr>
        <w:tc>
          <w:tcPr>
            <w:tcW w:w="893" w:type="dxa"/>
            <w:noWrap/>
            <w:hideMark/>
          </w:tcPr>
          <w:p w14:paraId="4DABF168" w14:textId="77777777" w:rsidR="003B5C40" w:rsidRPr="00897EE3" w:rsidRDefault="003B5C40" w:rsidP="00793586">
            <w:pPr>
              <w:rPr>
                <w:rFonts w:cs="Arial"/>
                <w:b/>
                <w:bCs/>
              </w:rPr>
            </w:pPr>
            <w:r w:rsidRPr="00897EE3">
              <w:rPr>
                <w:rFonts w:cs="Arial"/>
                <w:b/>
                <w:bCs/>
                <w:sz w:val="16"/>
                <w:szCs w:val="16"/>
              </w:rPr>
              <w:t xml:space="preserve">Category </w:t>
            </w:r>
          </w:p>
        </w:tc>
        <w:tc>
          <w:tcPr>
            <w:tcW w:w="1399" w:type="dxa"/>
            <w:noWrap/>
            <w:hideMark/>
          </w:tcPr>
          <w:p w14:paraId="585908E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r w:rsidRPr="00897EE3">
              <w:rPr>
                <w:rFonts w:cs="Arial"/>
                <w:b/>
                <w:bCs/>
                <w:sz w:val="16"/>
                <w:szCs w:val="16"/>
                <w:vertAlign w:val="superscript"/>
              </w:rPr>
              <w:t>(1</w:t>
            </w:r>
          </w:p>
        </w:tc>
        <w:tc>
          <w:tcPr>
            <w:tcW w:w="1828" w:type="dxa"/>
            <w:noWrap/>
            <w:hideMark/>
          </w:tcPr>
          <w:p w14:paraId="6AB7B33A" w14:textId="77777777" w:rsidR="003B5C40" w:rsidRPr="00897EE3" w:rsidRDefault="003B5C40" w:rsidP="00793586">
            <w:pPr>
              <w:rPr>
                <w:rFonts w:cs="Arial"/>
                <w:b/>
                <w:bCs/>
              </w:rPr>
            </w:pPr>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p>
        </w:tc>
        <w:tc>
          <w:tcPr>
            <w:tcW w:w="545" w:type="dxa"/>
            <w:noWrap/>
            <w:hideMark/>
          </w:tcPr>
          <w:p w14:paraId="24639715" w14:textId="77777777" w:rsidR="003B5C40" w:rsidRPr="00897EE3" w:rsidRDefault="003B5C40" w:rsidP="00793586">
            <w:pPr>
              <w:rPr>
                <w:rFonts w:cs="Arial"/>
                <w:b/>
                <w:bCs/>
              </w:rPr>
            </w:pPr>
            <w:r w:rsidRPr="00897EE3">
              <w:rPr>
                <w:rFonts w:cs="Arial"/>
                <w:b/>
                <w:bCs/>
                <w:sz w:val="16"/>
                <w:szCs w:val="16"/>
              </w:rPr>
              <w:t>SNR [dB]</w:t>
            </w:r>
          </w:p>
        </w:tc>
        <w:tc>
          <w:tcPr>
            <w:tcW w:w="840" w:type="dxa"/>
            <w:noWrap/>
            <w:hideMark/>
          </w:tcPr>
          <w:p w14:paraId="1BA7C065" w14:textId="77777777"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vertAlign w:val="superscript"/>
              </w:rPr>
              <w:t>(3</w:t>
            </w:r>
          </w:p>
        </w:tc>
        <w:tc>
          <w:tcPr>
            <w:tcW w:w="1013" w:type="dxa"/>
            <w:noWrap/>
            <w:hideMark/>
          </w:tcPr>
          <w:p w14:paraId="0D8CAC46" w14:textId="77777777" w:rsidR="003B5C40" w:rsidRPr="00897EE3" w:rsidRDefault="003B5C40" w:rsidP="00793586">
            <w:pPr>
              <w:rPr>
                <w:rFonts w:cs="Arial"/>
                <w:b/>
                <w:bCs/>
              </w:rPr>
            </w:pPr>
            <w:r w:rsidRPr="00897EE3">
              <w:rPr>
                <w:rFonts w:cs="Arial"/>
                <w:b/>
                <w:bCs/>
                <w:sz w:val="16"/>
                <w:szCs w:val="16"/>
              </w:rPr>
              <w:t>Bandwidth</w:t>
            </w:r>
          </w:p>
        </w:tc>
        <w:tc>
          <w:tcPr>
            <w:tcW w:w="1015" w:type="dxa"/>
          </w:tcPr>
          <w:p w14:paraId="68B9BB24" w14:textId="77777777" w:rsidR="003B5C40" w:rsidRPr="00897EE3" w:rsidRDefault="003B5C40" w:rsidP="00793586">
            <w:pPr>
              <w:rPr>
                <w:rFonts w:cs="Arial"/>
                <w:b/>
                <w:bCs/>
              </w:rPr>
            </w:pPr>
            <w:r w:rsidRPr="00897EE3">
              <w:rPr>
                <w:rFonts w:cs="Arial"/>
                <w:b/>
                <w:bCs/>
                <w:sz w:val="16"/>
                <w:szCs w:val="16"/>
              </w:rPr>
              <w:t>Talker positions(</w:t>
            </w:r>
            <w:r w:rsidRPr="00897EE3">
              <w:rPr>
                <w:rFonts w:cs="Arial"/>
                <w:b/>
                <w:bCs/>
                <w:sz w:val="16"/>
                <w:szCs w:val="16"/>
                <w:vertAlign w:val="superscript"/>
              </w:rPr>
              <w:t>4</w:t>
            </w:r>
          </w:p>
        </w:tc>
        <w:tc>
          <w:tcPr>
            <w:tcW w:w="892" w:type="dxa"/>
          </w:tcPr>
          <w:p w14:paraId="384D3962" w14:textId="77777777" w:rsidR="003B5C40" w:rsidRPr="00897EE3" w:rsidRDefault="003B5C40" w:rsidP="00793586">
            <w:pPr>
              <w:rPr>
                <w:rFonts w:cs="Arial"/>
                <w:b/>
                <w:bCs/>
              </w:rPr>
            </w:pPr>
            <w:r w:rsidRPr="00897EE3">
              <w:rPr>
                <w:rFonts w:cs="Arial"/>
                <w:b/>
                <w:bCs/>
                <w:sz w:val="16"/>
                <w:szCs w:val="16"/>
              </w:rPr>
              <w:t>Talker selection by panel(</w:t>
            </w:r>
            <w:r w:rsidRPr="00897EE3">
              <w:rPr>
                <w:rFonts w:cs="Arial"/>
                <w:b/>
                <w:bCs/>
                <w:sz w:val="16"/>
                <w:szCs w:val="16"/>
                <w:vertAlign w:val="superscript"/>
              </w:rPr>
              <w:t>5</w:t>
            </w:r>
          </w:p>
        </w:tc>
      </w:tr>
      <w:tr w:rsidR="003B5C40" w:rsidRPr="007E18C1" w14:paraId="6519633C" w14:textId="77777777" w:rsidTr="001B6116">
        <w:trPr>
          <w:trHeight w:val="290"/>
        </w:trPr>
        <w:tc>
          <w:tcPr>
            <w:tcW w:w="893" w:type="dxa"/>
            <w:noWrap/>
            <w:hideMark/>
          </w:tcPr>
          <w:p w14:paraId="46BE62A8"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hideMark/>
          </w:tcPr>
          <w:p w14:paraId="10DBA837" w14:textId="77777777" w:rsidR="003B5C40" w:rsidRPr="00897EE3" w:rsidRDefault="003B5C40" w:rsidP="00793586">
            <w:pPr>
              <w:rPr>
                <w:rFonts w:cs="Arial"/>
                <w:sz w:val="16"/>
                <w:szCs w:val="16"/>
              </w:rPr>
            </w:pPr>
            <w:r w:rsidRPr="00897EE3">
              <w:rPr>
                <w:rFonts w:cs="Arial"/>
                <w:sz w:val="16"/>
                <w:szCs w:val="16"/>
              </w:rPr>
              <w:t>car_1_MASA</w:t>
            </w:r>
          </w:p>
        </w:tc>
        <w:tc>
          <w:tcPr>
            <w:tcW w:w="1828" w:type="dxa"/>
            <w:noWrap/>
            <w:hideMark/>
          </w:tcPr>
          <w:p w14:paraId="55D11002" w14:textId="77777777" w:rsidR="003B5C40" w:rsidRPr="00897EE3" w:rsidRDefault="003B5C40" w:rsidP="00793586">
            <w:pPr>
              <w:rPr>
                <w:rFonts w:cs="Arial"/>
                <w:sz w:val="16"/>
                <w:szCs w:val="16"/>
              </w:rPr>
            </w:pPr>
            <w:r w:rsidRPr="00897EE3">
              <w:rPr>
                <w:rFonts w:cs="Arial"/>
                <w:sz w:val="16"/>
                <w:szCs w:val="16"/>
              </w:rPr>
              <w:t>car_1_bg_MASA</w:t>
            </w:r>
          </w:p>
        </w:tc>
        <w:tc>
          <w:tcPr>
            <w:tcW w:w="545" w:type="dxa"/>
            <w:noWrap/>
            <w:hideMark/>
          </w:tcPr>
          <w:p w14:paraId="5060083F"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0F294BD4"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E4ECFEB"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708B4448" w14:textId="77777777" w:rsidR="003B5C40" w:rsidRPr="00897EE3" w:rsidRDefault="003B5C40" w:rsidP="00793586">
            <w:pPr>
              <w:rPr>
                <w:rFonts w:cs="Arial"/>
                <w:sz w:val="16"/>
                <w:szCs w:val="16"/>
              </w:rPr>
            </w:pPr>
          </w:p>
        </w:tc>
        <w:tc>
          <w:tcPr>
            <w:tcW w:w="892" w:type="dxa"/>
          </w:tcPr>
          <w:p w14:paraId="29C77D29"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57ADAEF2" w14:textId="77777777" w:rsidTr="001B6116">
        <w:trPr>
          <w:trHeight w:val="290"/>
        </w:trPr>
        <w:tc>
          <w:tcPr>
            <w:tcW w:w="893" w:type="dxa"/>
            <w:noWrap/>
            <w:hideMark/>
          </w:tcPr>
          <w:p w14:paraId="1A00F0BB"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hideMark/>
          </w:tcPr>
          <w:p w14:paraId="311FFA0B" w14:textId="77777777" w:rsidR="003B5C40" w:rsidRPr="00897EE3" w:rsidRDefault="003B5C40" w:rsidP="00793586">
            <w:pPr>
              <w:rPr>
                <w:rFonts w:cs="Arial"/>
                <w:sz w:val="16"/>
                <w:szCs w:val="16"/>
              </w:rPr>
            </w:pPr>
            <w:r w:rsidRPr="00897EE3">
              <w:rPr>
                <w:rFonts w:cs="Arial"/>
                <w:sz w:val="16"/>
                <w:szCs w:val="16"/>
              </w:rPr>
              <w:t>car_[1/2]_MASA</w:t>
            </w:r>
          </w:p>
        </w:tc>
        <w:tc>
          <w:tcPr>
            <w:tcW w:w="1828" w:type="dxa"/>
            <w:noWrap/>
            <w:hideMark/>
          </w:tcPr>
          <w:p w14:paraId="32C8561B" w14:textId="77777777" w:rsidR="003B5C40" w:rsidRPr="00897EE3" w:rsidRDefault="003B5C40" w:rsidP="00793586">
            <w:pPr>
              <w:rPr>
                <w:rFonts w:cs="Arial"/>
                <w:sz w:val="16"/>
                <w:szCs w:val="16"/>
              </w:rPr>
            </w:pPr>
            <w:r w:rsidRPr="00897EE3">
              <w:rPr>
                <w:rFonts w:cs="Arial"/>
                <w:sz w:val="16"/>
                <w:szCs w:val="16"/>
              </w:rPr>
              <w:t>car_[1/2]_bg_MASA</w:t>
            </w:r>
          </w:p>
        </w:tc>
        <w:tc>
          <w:tcPr>
            <w:tcW w:w="545" w:type="dxa"/>
            <w:noWrap/>
            <w:hideMark/>
          </w:tcPr>
          <w:p w14:paraId="4A9C290B"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63DF5FAA"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0B65E05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E5C2C71" w14:textId="77777777" w:rsidR="003B5C40" w:rsidRPr="00897EE3" w:rsidRDefault="003B5C40" w:rsidP="00793586">
            <w:pPr>
              <w:rPr>
                <w:rFonts w:cs="Arial"/>
                <w:sz w:val="16"/>
                <w:szCs w:val="16"/>
              </w:rPr>
            </w:pPr>
          </w:p>
        </w:tc>
        <w:tc>
          <w:tcPr>
            <w:tcW w:w="892" w:type="dxa"/>
          </w:tcPr>
          <w:p w14:paraId="1121C5CB"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2B29A46D" w14:textId="77777777" w:rsidTr="001B6116">
        <w:trPr>
          <w:trHeight w:val="290"/>
        </w:trPr>
        <w:tc>
          <w:tcPr>
            <w:tcW w:w="893" w:type="dxa"/>
            <w:noWrap/>
            <w:hideMark/>
          </w:tcPr>
          <w:p w14:paraId="3D1D6E94"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hideMark/>
          </w:tcPr>
          <w:p w14:paraId="2D27F67D" w14:textId="77777777" w:rsidR="003B5C40" w:rsidRPr="00897EE3" w:rsidRDefault="003B5C40" w:rsidP="00793586">
            <w:pPr>
              <w:rPr>
                <w:rFonts w:cs="Arial"/>
                <w:sz w:val="16"/>
                <w:szCs w:val="16"/>
              </w:rPr>
            </w:pPr>
            <w:r w:rsidRPr="00897EE3">
              <w:rPr>
                <w:rFonts w:cs="Arial"/>
                <w:sz w:val="16"/>
                <w:szCs w:val="16"/>
              </w:rPr>
              <w:t>out_1_MASA</w:t>
            </w:r>
          </w:p>
        </w:tc>
        <w:tc>
          <w:tcPr>
            <w:tcW w:w="1828" w:type="dxa"/>
            <w:noWrap/>
            <w:hideMark/>
          </w:tcPr>
          <w:p w14:paraId="7127E144" w14:textId="77777777" w:rsidR="003B5C40" w:rsidRPr="00897EE3" w:rsidRDefault="003B5C40" w:rsidP="00793586">
            <w:pPr>
              <w:rPr>
                <w:rFonts w:cs="Arial"/>
                <w:sz w:val="16"/>
                <w:szCs w:val="16"/>
              </w:rPr>
            </w:pPr>
            <w:r w:rsidRPr="00897EE3">
              <w:rPr>
                <w:rFonts w:cs="Arial"/>
                <w:sz w:val="16"/>
                <w:szCs w:val="16"/>
              </w:rPr>
              <w:t>street_1_bg_MASA</w:t>
            </w:r>
          </w:p>
        </w:tc>
        <w:tc>
          <w:tcPr>
            <w:tcW w:w="545" w:type="dxa"/>
            <w:noWrap/>
            <w:hideMark/>
          </w:tcPr>
          <w:p w14:paraId="21F9CEF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0785845E"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2833CB30"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6606BD63" w14:textId="77777777" w:rsidR="003B5C40" w:rsidRPr="00897EE3" w:rsidRDefault="003B5C40" w:rsidP="00793586">
            <w:pPr>
              <w:rPr>
                <w:rFonts w:cs="Arial"/>
                <w:sz w:val="16"/>
                <w:szCs w:val="16"/>
              </w:rPr>
            </w:pPr>
          </w:p>
        </w:tc>
        <w:tc>
          <w:tcPr>
            <w:tcW w:w="892" w:type="dxa"/>
          </w:tcPr>
          <w:p w14:paraId="2B9C6DB6"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86A0232" w14:textId="77777777" w:rsidTr="001B6116">
        <w:trPr>
          <w:trHeight w:val="290"/>
        </w:trPr>
        <w:tc>
          <w:tcPr>
            <w:tcW w:w="893" w:type="dxa"/>
            <w:noWrap/>
            <w:hideMark/>
          </w:tcPr>
          <w:p w14:paraId="7795C41C"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hideMark/>
          </w:tcPr>
          <w:p w14:paraId="47915032" w14:textId="77777777" w:rsidR="003B5C40" w:rsidRPr="00897EE3" w:rsidRDefault="003B5C40" w:rsidP="00793586">
            <w:pPr>
              <w:rPr>
                <w:rFonts w:cs="Arial"/>
                <w:sz w:val="16"/>
                <w:szCs w:val="16"/>
              </w:rPr>
            </w:pPr>
            <w:r w:rsidRPr="00897EE3">
              <w:rPr>
                <w:rFonts w:cs="Arial"/>
                <w:sz w:val="16"/>
                <w:szCs w:val="16"/>
              </w:rPr>
              <w:t>out_[1/2]_MASA</w:t>
            </w:r>
          </w:p>
        </w:tc>
        <w:tc>
          <w:tcPr>
            <w:tcW w:w="1828" w:type="dxa"/>
            <w:noWrap/>
            <w:hideMark/>
          </w:tcPr>
          <w:p w14:paraId="2CBE68E7" w14:textId="77777777" w:rsidR="003B5C40" w:rsidRPr="00897EE3" w:rsidRDefault="003B5C40" w:rsidP="00793586">
            <w:pPr>
              <w:rPr>
                <w:rFonts w:cs="Arial"/>
                <w:sz w:val="16"/>
                <w:szCs w:val="16"/>
              </w:rPr>
            </w:pPr>
            <w:r w:rsidRPr="00897EE3">
              <w:rPr>
                <w:rFonts w:cs="Arial"/>
                <w:sz w:val="16"/>
                <w:szCs w:val="16"/>
              </w:rPr>
              <w:t>[park_1_bg_MASA / nature_1_bg_MASA / event_1_bg_MASA / street_[1/2]_bg_MASA]</w:t>
            </w:r>
          </w:p>
        </w:tc>
        <w:tc>
          <w:tcPr>
            <w:tcW w:w="545" w:type="dxa"/>
            <w:noWrap/>
            <w:hideMark/>
          </w:tcPr>
          <w:p w14:paraId="1FCB3E7C"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328E959"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638CCE0D"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2BC9B6F2" w14:textId="77777777" w:rsidR="003B5C40" w:rsidRPr="00897EE3" w:rsidRDefault="003B5C40" w:rsidP="00793586">
            <w:pPr>
              <w:rPr>
                <w:rFonts w:cs="Arial"/>
                <w:sz w:val="16"/>
                <w:szCs w:val="16"/>
              </w:rPr>
            </w:pPr>
          </w:p>
        </w:tc>
        <w:tc>
          <w:tcPr>
            <w:tcW w:w="892" w:type="dxa"/>
          </w:tcPr>
          <w:p w14:paraId="747C1CCE"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5C6E4E42" w14:textId="77777777" w:rsidTr="001B6116">
        <w:trPr>
          <w:trHeight w:val="290"/>
        </w:trPr>
        <w:tc>
          <w:tcPr>
            <w:tcW w:w="893" w:type="dxa"/>
            <w:noWrap/>
            <w:hideMark/>
          </w:tcPr>
          <w:p w14:paraId="75E31FA3"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hideMark/>
          </w:tcPr>
          <w:p w14:paraId="2541AA80"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6336B4C2" w14:textId="77777777" w:rsidR="003B5C40" w:rsidRPr="00897EE3" w:rsidRDefault="003B5C40" w:rsidP="00793586">
            <w:pPr>
              <w:rPr>
                <w:rFonts w:cs="Arial"/>
                <w:sz w:val="16"/>
                <w:szCs w:val="16"/>
              </w:rPr>
            </w:pPr>
            <w:r w:rsidRPr="00897EE3">
              <w:rPr>
                <w:rFonts w:cs="Arial"/>
                <w:sz w:val="16"/>
                <w:szCs w:val="16"/>
              </w:rPr>
              <w:t>office_1_bg_MASA</w:t>
            </w:r>
          </w:p>
        </w:tc>
        <w:tc>
          <w:tcPr>
            <w:tcW w:w="545" w:type="dxa"/>
            <w:noWrap/>
            <w:hideMark/>
          </w:tcPr>
          <w:p w14:paraId="44C1628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49ED85AC"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82DECE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4E63674" w14:textId="77777777" w:rsidR="003B5C40" w:rsidRPr="00897EE3" w:rsidRDefault="003B5C40" w:rsidP="00793586">
            <w:pPr>
              <w:rPr>
                <w:rFonts w:cs="Arial"/>
                <w:sz w:val="16"/>
                <w:szCs w:val="16"/>
              </w:rPr>
            </w:pPr>
          </w:p>
        </w:tc>
        <w:tc>
          <w:tcPr>
            <w:tcW w:w="892" w:type="dxa"/>
          </w:tcPr>
          <w:p w14:paraId="1EC3E67F"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4F6803D0" w14:textId="77777777" w:rsidTr="001B6116">
        <w:trPr>
          <w:trHeight w:val="290"/>
        </w:trPr>
        <w:tc>
          <w:tcPr>
            <w:tcW w:w="893" w:type="dxa"/>
            <w:noWrap/>
            <w:hideMark/>
          </w:tcPr>
          <w:p w14:paraId="0EBD15B1"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hideMark/>
          </w:tcPr>
          <w:p w14:paraId="06F5E75E"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22B9C03D" w14:textId="77777777" w:rsidR="003B5C40" w:rsidRPr="00897EE3" w:rsidRDefault="003B5C40" w:rsidP="00793586">
            <w:pPr>
              <w:rPr>
                <w:rFonts w:cs="Arial"/>
                <w:sz w:val="16"/>
                <w:szCs w:val="16"/>
              </w:rPr>
            </w:pPr>
            <w:r w:rsidRPr="00897EE3">
              <w:rPr>
                <w:rFonts w:cs="Arial"/>
                <w:sz w:val="16"/>
                <w:szCs w:val="16"/>
              </w:rPr>
              <w:t>[cafeteria_1_bg_MASA / mall_1_bg_MASA/ office[1/2]_bg_MASA]</w:t>
            </w:r>
          </w:p>
        </w:tc>
        <w:tc>
          <w:tcPr>
            <w:tcW w:w="545" w:type="dxa"/>
            <w:noWrap/>
            <w:hideMark/>
          </w:tcPr>
          <w:p w14:paraId="4B10BBC0"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BFF9B8D"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77FF522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18FF8B85" w14:textId="77777777" w:rsidR="003B5C40" w:rsidRPr="00897EE3" w:rsidRDefault="003B5C40" w:rsidP="00793586">
            <w:pPr>
              <w:rPr>
                <w:rFonts w:cs="Arial"/>
                <w:sz w:val="16"/>
                <w:szCs w:val="16"/>
              </w:rPr>
            </w:pPr>
          </w:p>
        </w:tc>
        <w:tc>
          <w:tcPr>
            <w:tcW w:w="892" w:type="dxa"/>
          </w:tcPr>
          <w:p w14:paraId="1E982FA1"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12073DE4" w14:textId="77777777" w:rsidTr="00084829">
        <w:trPr>
          <w:trHeight w:val="290"/>
        </w:trPr>
        <w:tc>
          <w:tcPr>
            <w:tcW w:w="8425" w:type="dxa"/>
            <w:gridSpan w:val="8"/>
            <w:noWrap/>
          </w:tcPr>
          <w:p w14:paraId="3F278ECC" w14:textId="77777777" w:rsidR="001B6116" w:rsidRPr="001B6116" w:rsidRDefault="001B6116" w:rsidP="00D22237">
            <w:pPr>
              <w:pStyle w:val="TAN"/>
            </w:pPr>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p>
          <w:p w14:paraId="35337473" w14:textId="02154811" w:rsidR="001B6116" w:rsidRPr="00D22237" w:rsidRDefault="001B6116" w:rsidP="00D22237">
            <w:pPr>
              <w:pStyle w:val="TAN"/>
            </w:pPr>
            <w:r w:rsidRPr="001B6116">
              <w:t>NOTE 2</w:t>
            </w:r>
            <w:r w:rsidR="00C04264">
              <w:tab/>
            </w:r>
            <w:r w:rsidRPr="001B6116">
              <w:t>All sentences by the 6 talkers shall be unique.</w:t>
            </w:r>
          </w:p>
        </w:tc>
      </w:tr>
    </w:tbl>
    <w:p w14:paraId="6467119C" w14:textId="77777777" w:rsidR="003B5C40" w:rsidRPr="00897EE3" w:rsidRDefault="003B5C40" w:rsidP="003B5C40">
      <w:pPr>
        <w:rPr>
          <w:rFonts w:cs="Arial"/>
          <w:i/>
          <w:iCs/>
        </w:rPr>
      </w:pPr>
    </w:p>
    <w:p w14:paraId="76FF547D" w14:textId="6F401F7E" w:rsidR="003B5C40" w:rsidRPr="00897EE3" w:rsidRDefault="003B5C40" w:rsidP="003B5C40">
      <w:pPr>
        <w:pStyle w:val="NO"/>
      </w:pPr>
      <w:r w:rsidRPr="00897EE3">
        <w:br w:type="page"/>
      </w:r>
    </w:p>
    <w:p w14:paraId="3C59246A" w14:textId="77777777" w:rsidR="003B5C40" w:rsidRPr="00897EE3" w:rsidRDefault="003B5C40" w:rsidP="00363DF3">
      <w:pPr>
        <w:pStyle w:val="Heading1"/>
      </w:pPr>
      <w:bookmarkStart w:id="887" w:name="_Toc167234790"/>
      <w:bookmarkStart w:id="888" w:name="_Toc167314897"/>
      <w:bookmarkStart w:id="889" w:name="_Toc167316056"/>
      <w:bookmarkStart w:id="890" w:name="_Toc167316480"/>
      <w:bookmarkStart w:id="891" w:name="_Toc167377071"/>
      <w:r w:rsidRPr="00897EE3">
        <w:t>C.10</w:t>
      </w:r>
      <w:r w:rsidRPr="00897EE3">
        <w:tab/>
        <w:t>Experiment BS1534-1a: Stereo</w:t>
      </w:r>
      <w:bookmarkEnd w:id="887"/>
      <w:bookmarkEnd w:id="888"/>
      <w:bookmarkEnd w:id="889"/>
      <w:bookmarkEnd w:id="890"/>
      <w:bookmarkEnd w:id="891"/>
    </w:p>
    <w:p w14:paraId="42D6CAA7" w14:textId="77777777" w:rsidR="003B5C40" w:rsidRPr="00897EE3" w:rsidRDefault="003B5C40" w:rsidP="003B5C40">
      <w:pPr>
        <w:rPr>
          <w:lang w:val="en-US" w:eastAsia="ja-JP"/>
        </w:rPr>
      </w:pPr>
    </w:p>
    <w:p w14:paraId="452941D5"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C.10-1: </w:t>
      </w:r>
      <w:r w:rsidRPr="00897EE3">
        <w:t xml:space="preserve">Conditions (BS1534-1a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rFonts w:cs="Arial"/>
              </w:rPr>
            </w:pPr>
          </w:p>
        </w:tc>
      </w:tr>
      <w:tr w:rsidR="003B5C40" w:rsidRPr="007E18C1" w14:paraId="314BABC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rFonts w:cs="Arial"/>
              </w:rPr>
            </w:pPr>
            <w:r w:rsidRPr="00897EE3">
              <w:rPr>
                <w:rFonts w:cs="Arial"/>
              </w:rPr>
              <w:t>IVAS candidate operated with stereo audio input at</w:t>
            </w:r>
          </w:p>
          <w:p w14:paraId="44B3658D" w14:textId="77777777" w:rsidR="003B5C40" w:rsidRPr="00897EE3" w:rsidRDefault="003B5C40" w:rsidP="00793586">
            <w:pPr>
              <w:rPr>
                <w:rFonts w:cs="Arial"/>
              </w:rPr>
            </w:pPr>
            <w:r w:rsidRPr="00897EE3">
              <w:rPr>
                <w:rFonts w:cs="Arial"/>
              </w:rPr>
              <w:t>48 and 64 kbps DTX off at 0% FER</w:t>
            </w:r>
          </w:p>
        </w:tc>
      </w:tr>
      <w:tr w:rsidR="003B5C40" w:rsidRPr="007E18C1" w14:paraId="6F12D7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rFonts w:cs="Arial"/>
              </w:rPr>
            </w:pPr>
            <w:bookmarkStart w:id="892"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rFonts w:cs="Arial"/>
              </w:rPr>
            </w:pPr>
          </w:p>
        </w:tc>
      </w:tr>
      <w:bookmarkEnd w:id="892"/>
      <w:tr w:rsidR="003B5C40" w:rsidRPr="007E18C1" w14:paraId="3003B51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rFonts w:cs="Arial"/>
              </w:rPr>
            </w:pPr>
          </w:p>
        </w:tc>
      </w:tr>
      <w:tr w:rsidR="003B5C40" w:rsidRPr="007E18C1" w14:paraId="2E18EC4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rFonts w:cs="Arial"/>
              </w:rPr>
            </w:pPr>
            <w:r w:rsidRPr="00897EE3">
              <w:rPr>
                <w:rFonts w:cs="Arial"/>
              </w:rPr>
              <w:t xml:space="preserve">Dual-mono EVS </w:t>
            </w:r>
          </w:p>
          <w:p w14:paraId="261C7DF5" w14:textId="77777777" w:rsidR="003B5C40" w:rsidRPr="00897EE3" w:rsidRDefault="003B5C40" w:rsidP="00793586">
            <w:pPr>
              <w:rPr>
                <w:rFonts w:cs="Arial"/>
              </w:rPr>
            </w:pPr>
            <w:r w:rsidRPr="00897EE3">
              <w:rPr>
                <w:rFonts w:cs="Arial"/>
              </w:rPr>
              <w:t>2*24.4 kbps, 2*32 kbps, 2*48 kbps DTX off at 0% FER</w:t>
            </w:r>
          </w:p>
        </w:tc>
      </w:tr>
      <w:tr w:rsidR="003B5C40" w:rsidRPr="007E18C1" w14:paraId="77EE28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rFonts w:cs="Arial"/>
              </w:rPr>
            </w:pPr>
            <w:bookmarkStart w:id="893"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rFonts w:cs="Arial"/>
              </w:rPr>
            </w:pPr>
          </w:p>
        </w:tc>
      </w:tr>
      <w:bookmarkEnd w:id="893"/>
      <w:tr w:rsidR="003B5C40" w:rsidRPr="007E18C1" w14:paraId="5ECF12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rFonts w:cs="Arial"/>
              </w:rPr>
            </w:pPr>
          </w:p>
        </w:tc>
      </w:tr>
      <w:tr w:rsidR="003B5C40" w:rsidRPr="007E18C1" w14:paraId="6089011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rFonts w:cs="Arial"/>
              </w:rPr>
            </w:pPr>
            <w:r w:rsidRPr="00897EE3">
              <w:rPr>
                <w:rFonts w:cs="Arial"/>
              </w:rPr>
              <w:t>Direct signal, Nominal input level</w:t>
            </w:r>
          </w:p>
        </w:tc>
      </w:tr>
      <w:tr w:rsidR="003B5C40" w:rsidRPr="007E18C1" w14:paraId="18A793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rFonts w:cs="Arial"/>
              </w:rPr>
            </w:pPr>
            <w:r w:rsidRPr="00897EE3">
              <w:rPr>
                <w:rFonts w:cs="Arial"/>
              </w:rPr>
              <w:t>Direct signal, Nominal input level</w:t>
            </w:r>
          </w:p>
        </w:tc>
      </w:tr>
      <w:tr w:rsidR="003B5C40" w:rsidRPr="007E18C1" w14:paraId="643C99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4AB58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rFonts w:cs="Arial"/>
              </w:rPr>
            </w:pPr>
            <w:bookmarkStart w:id="894"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rFonts w:cs="Arial"/>
              </w:rPr>
            </w:pPr>
          </w:p>
        </w:tc>
      </w:tr>
      <w:bookmarkEnd w:id="894"/>
      <w:tr w:rsidR="003B5C40" w:rsidRPr="007E18C1" w14:paraId="55B9A79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rFonts w:cs="Arial"/>
              </w:rPr>
            </w:pPr>
          </w:p>
        </w:tc>
      </w:tr>
      <w:tr w:rsidR="003B5C40" w:rsidRPr="007E18C1" w14:paraId="094648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0E6566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rFonts w:cs="Arial"/>
              </w:rPr>
            </w:pPr>
            <w:r w:rsidRPr="00897EE3">
              <w:rPr>
                <w:rFonts w:cs="Arial"/>
              </w:rPr>
              <w:t>48 kHz/FB</w:t>
            </w:r>
          </w:p>
        </w:tc>
      </w:tr>
      <w:tr w:rsidR="003B5C40" w:rsidRPr="007E18C1" w14:paraId="52020C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rFonts w:cs="Arial"/>
              </w:rPr>
            </w:pPr>
            <w:r w:rsidRPr="00897EE3">
              <w:rPr>
                <w:rFonts w:cs="Arial"/>
              </w:rPr>
              <w:t>20KBP</w:t>
            </w:r>
          </w:p>
        </w:tc>
      </w:tr>
      <w:tr w:rsidR="003B5C40" w:rsidRPr="007E18C1" w14:paraId="34BC2BB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698209E1"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73F156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rFonts w:cs="Arial"/>
              </w:rPr>
            </w:pPr>
            <w:r w:rsidRPr="00897EE3">
              <w:rPr>
                <w:rFonts w:cs="Arial"/>
              </w:rPr>
              <w:t>Adjusted by listener</w:t>
            </w:r>
          </w:p>
        </w:tc>
      </w:tr>
      <w:tr w:rsidR="003B5C40" w:rsidRPr="007E18C1" w14:paraId="18076BA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rFonts w:cs="Arial"/>
              </w:rPr>
            </w:pPr>
            <w:r w:rsidRPr="00897EE3">
              <w:rPr>
                <w:rFonts w:cs="Arial"/>
              </w:rPr>
              <w:t>Experienced Listeners</w:t>
            </w:r>
          </w:p>
        </w:tc>
      </w:tr>
      <w:tr w:rsidR="003B5C40" w:rsidRPr="007E18C1" w14:paraId="291379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rFonts w:cs="Arial"/>
              </w:rPr>
            </w:pPr>
            <w:r w:rsidRPr="00897EE3">
              <w:rPr>
                <w:rFonts w:cs="Arial"/>
              </w:rPr>
              <w:t>Individual per listeners</w:t>
            </w:r>
          </w:p>
        </w:tc>
      </w:tr>
      <w:tr w:rsidR="003B5C40" w:rsidRPr="007E18C1" w14:paraId="064A92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rFonts w:cs="Arial"/>
                <w:lang w:val="de-DE"/>
              </w:rPr>
            </w:pPr>
            <w:r w:rsidRPr="00897EE3">
              <w:rPr>
                <w:rFonts w:cs="Arial"/>
              </w:rPr>
              <w:t>Continuous BS.1534 scale from 0-100</w:t>
            </w:r>
          </w:p>
        </w:tc>
      </w:tr>
      <w:tr w:rsidR="003B5C40" w:rsidRPr="007E18C1" w14:paraId="5D971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rFonts w:cs="Arial"/>
              </w:rPr>
            </w:pPr>
            <w:r w:rsidRPr="00897EE3">
              <w:rPr>
                <w:rFonts w:cs="Arial"/>
              </w:rPr>
              <w:t xml:space="preserve">High-quality headphone for diotic presentation, in accordance with clause </w:t>
            </w:r>
            <w:r w:rsidRPr="00897EE3">
              <w:rPr>
                <w:rFonts w:cs="Arial"/>
                <w:lang w:val="en-US"/>
              </w:rPr>
              <w:t>7.1.4</w:t>
            </w:r>
          </w:p>
        </w:tc>
      </w:tr>
      <w:tr w:rsidR="003B5C40" w:rsidRPr="007E18C1" w14:paraId="43B42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rFonts w:cs="Arial"/>
              </w:rPr>
            </w:pPr>
            <w:r w:rsidRPr="00897EE3">
              <w:rPr>
                <w:rFonts w:cs="Arial"/>
              </w:rPr>
              <w:t>No room noise</w:t>
            </w:r>
          </w:p>
        </w:tc>
      </w:tr>
    </w:tbl>
    <w:p w14:paraId="71ED6CE1" w14:textId="77777777" w:rsidR="003B5C40" w:rsidRPr="00897EE3" w:rsidRDefault="003B5C40" w:rsidP="003B5C40">
      <w:pPr>
        <w:rPr>
          <w:rFonts w:cs="Arial"/>
          <w:i/>
          <w:iCs/>
        </w:rPr>
      </w:pPr>
    </w:p>
    <w:p w14:paraId="3C76DA0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C.10-2: Test </w:t>
      </w:r>
      <w:r w:rsidRPr="00897EE3">
        <w:rPr>
          <w:rFonts w:hint="eastAsia"/>
          <w:lang w:eastAsia="ja-JP"/>
        </w:rPr>
        <w:t>c</w:t>
      </w:r>
      <w:r w:rsidRPr="00897EE3">
        <w:rPr>
          <w:lang w:eastAsia="ja-JP"/>
        </w:rPr>
        <w:t>onditions for Experiment BS1534-1a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0297367"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92094FD"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E280D7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118193"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A6CA576"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96D7F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9AA78DB"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BEB6E1C" w14:textId="77777777" w:rsidR="003B5C40" w:rsidRPr="00897EE3" w:rsidRDefault="003B5C40" w:rsidP="003B5C40">
      <w:pPr>
        <w:rPr>
          <w:lang w:val="en-US" w:eastAsia="ja-JP"/>
        </w:rPr>
      </w:pPr>
    </w:p>
    <w:p w14:paraId="31EBE816" w14:textId="77777777" w:rsidR="003B5C40" w:rsidRPr="00897EE3" w:rsidRDefault="003B5C40" w:rsidP="003B5C40">
      <w:pPr>
        <w:spacing w:after="0"/>
        <w:rPr>
          <w:lang w:val="en-US" w:eastAsia="ja-JP"/>
        </w:rPr>
      </w:pPr>
    </w:p>
    <w:p w14:paraId="42336B82" w14:textId="77777777" w:rsidR="003B5C40" w:rsidRPr="00897EE3" w:rsidRDefault="003B5C40" w:rsidP="00363DF3">
      <w:pPr>
        <w:pStyle w:val="Heading1"/>
      </w:pPr>
      <w:bookmarkStart w:id="895" w:name="_Toc167234791"/>
      <w:bookmarkStart w:id="896" w:name="_Toc167314898"/>
      <w:bookmarkStart w:id="897" w:name="_Toc167316057"/>
      <w:bookmarkStart w:id="898" w:name="_Toc167316481"/>
      <w:bookmarkStart w:id="899" w:name="_Toc167377072"/>
      <w:r w:rsidRPr="00897EE3">
        <w:t>C.11</w:t>
      </w:r>
      <w:r w:rsidRPr="00897EE3">
        <w:tab/>
        <w:t>Experiment BS1534-1b: Stereo</w:t>
      </w:r>
      <w:bookmarkEnd w:id="895"/>
      <w:bookmarkEnd w:id="896"/>
      <w:bookmarkEnd w:id="897"/>
      <w:bookmarkEnd w:id="898"/>
      <w:bookmarkEnd w:id="899"/>
    </w:p>
    <w:p w14:paraId="49B03A0F"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C.11-1: </w:t>
      </w:r>
      <w:r w:rsidRPr="00897EE3">
        <w:t xml:space="preserve">Conditions (BS1534-1b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rFonts w:cs="Arial"/>
              </w:rPr>
            </w:pPr>
          </w:p>
        </w:tc>
      </w:tr>
      <w:tr w:rsidR="003B5C40" w:rsidRPr="007E18C1" w14:paraId="7BDBBBA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rFonts w:cs="Arial"/>
              </w:rPr>
            </w:pPr>
            <w:r w:rsidRPr="00897EE3">
              <w:rPr>
                <w:rFonts w:cs="Arial"/>
              </w:rPr>
              <w:t>IVAS candidate operated with stereo audio input at</w:t>
            </w:r>
          </w:p>
          <w:p w14:paraId="17A6FA44" w14:textId="77777777" w:rsidR="003B5C40" w:rsidRPr="00897EE3" w:rsidRDefault="003B5C40" w:rsidP="00793586">
            <w:pPr>
              <w:rPr>
                <w:rFonts w:cs="Arial"/>
              </w:rPr>
            </w:pPr>
            <w:r w:rsidRPr="00897EE3">
              <w:rPr>
                <w:rFonts w:cs="Arial"/>
              </w:rPr>
              <w:t>96 and 128 kbps DTX off at 0% FER</w:t>
            </w:r>
          </w:p>
        </w:tc>
      </w:tr>
      <w:tr w:rsidR="003B5C40" w:rsidRPr="007E18C1" w14:paraId="287B792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rFonts w:cs="Arial"/>
              </w:rPr>
            </w:pPr>
            <w:bookmarkStart w:id="900"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rFonts w:cs="Arial"/>
              </w:rPr>
            </w:pPr>
          </w:p>
        </w:tc>
      </w:tr>
      <w:bookmarkEnd w:id="900"/>
      <w:tr w:rsidR="003B5C40" w:rsidRPr="007E18C1" w14:paraId="35BED5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rFonts w:cs="Arial"/>
              </w:rPr>
            </w:pPr>
          </w:p>
        </w:tc>
      </w:tr>
      <w:tr w:rsidR="003B5C40" w:rsidRPr="007E18C1" w14:paraId="0B02D4D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rFonts w:cs="Arial"/>
              </w:rPr>
            </w:pPr>
            <w:r w:rsidRPr="00897EE3">
              <w:rPr>
                <w:rFonts w:cs="Arial"/>
              </w:rPr>
              <w:t xml:space="preserve">Dual-mono EVS </w:t>
            </w:r>
          </w:p>
          <w:p w14:paraId="55C894D7" w14:textId="77777777" w:rsidR="003B5C40" w:rsidRPr="00897EE3" w:rsidRDefault="003B5C40" w:rsidP="00793586">
            <w:pPr>
              <w:rPr>
                <w:rFonts w:cs="Arial"/>
              </w:rPr>
            </w:pPr>
            <w:r w:rsidRPr="00897EE3">
              <w:rPr>
                <w:rFonts w:cs="Arial"/>
              </w:rPr>
              <w:t>2*48 kbps, 2*64 kbps, 2*96 kbps DTX off at 0% FER</w:t>
            </w:r>
          </w:p>
        </w:tc>
      </w:tr>
      <w:tr w:rsidR="003B5C40" w:rsidRPr="007E18C1" w14:paraId="415DC6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rFonts w:cs="Arial"/>
              </w:rPr>
            </w:pPr>
            <w:bookmarkStart w:id="901"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rFonts w:cs="Arial"/>
              </w:rPr>
            </w:pPr>
          </w:p>
        </w:tc>
      </w:tr>
      <w:bookmarkEnd w:id="901"/>
      <w:tr w:rsidR="003B5C40" w:rsidRPr="007E18C1" w14:paraId="43B7B4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rFonts w:cs="Arial"/>
              </w:rPr>
            </w:pPr>
          </w:p>
        </w:tc>
      </w:tr>
      <w:tr w:rsidR="003B5C40" w:rsidRPr="007E18C1" w14:paraId="74F3C3B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rFonts w:cs="Arial"/>
              </w:rPr>
            </w:pPr>
            <w:r w:rsidRPr="00897EE3">
              <w:rPr>
                <w:rFonts w:cs="Arial"/>
              </w:rPr>
              <w:t>Direct signal, Nominal input level</w:t>
            </w:r>
          </w:p>
        </w:tc>
      </w:tr>
      <w:tr w:rsidR="003B5C40" w:rsidRPr="007E18C1" w14:paraId="388E09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rFonts w:cs="Arial"/>
              </w:rPr>
            </w:pPr>
            <w:r w:rsidRPr="00897EE3">
              <w:rPr>
                <w:rFonts w:cs="Arial"/>
              </w:rPr>
              <w:t>Direct signal, Nominal input level</w:t>
            </w:r>
          </w:p>
        </w:tc>
      </w:tr>
      <w:tr w:rsidR="003B5C40" w:rsidRPr="007E18C1" w14:paraId="3338B4B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3BDBB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rFonts w:cs="Arial"/>
              </w:rPr>
            </w:pPr>
            <w:bookmarkStart w:id="902"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rFonts w:cs="Arial"/>
              </w:rPr>
            </w:pPr>
          </w:p>
        </w:tc>
      </w:tr>
      <w:bookmarkEnd w:id="902"/>
      <w:tr w:rsidR="003B5C40" w:rsidRPr="007E18C1" w14:paraId="5EDCE1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rFonts w:cs="Arial"/>
              </w:rPr>
            </w:pPr>
          </w:p>
        </w:tc>
      </w:tr>
      <w:tr w:rsidR="003B5C40" w:rsidRPr="007E18C1" w14:paraId="390CD06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49B01EA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rFonts w:cs="Arial"/>
              </w:rPr>
            </w:pPr>
            <w:r w:rsidRPr="00897EE3">
              <w:rPr>
                <w:rFonts w:cs="Arial"/>
              </w:rPr>
              <w:t>48 kHz/FB</w:t>
            </w:r>
          </w:p>
        </w:tc>
      </w:tr>
      <w:tr w:rsidR="003B5C40" w:rsidRPr="007E18C1" w14:paraId="126BEBF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rFonts w:cs="Arial"/>
              </w:rPr>
            </w:pPr>
            <w:r w:rsidRPr="00897EE3">
              <w:rPr>
                <w:rFonts w:cs="Arial"/>
              </w:rPr>
              <w:t>20KBP</w:t>
            </w:r>
          </w:p>
        </w:tc>
      </w:tr>
      <w:tr w:rsidR="003B5C40" w:rsidRPr="007E18C1" w14:paraId="7FFCEE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6E0F470"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2F7D62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rFonts w:cs="Arial"/>
              </w:rPr>
            </w:pPr>
            <w:r w:rsidRPr="00897EE3">
              <w:rPr>
                <w:rFonts w:cs="Arial"/>
              </w:rPr>
              <w:t>Adjusted by listener</w:t>
            </w:r>
          </w:p>
        </w:tc>
      </w:tr>
      <w:tr w:rsidR="003B5C40" w:rsidRPr="007E18C1" w14:paraId="65AE3D1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rFonts w:cs="Arial"/>
              </w:rPr>
            </w:pPr>
            <w:r w:rsidRPr="00897EE3">
              <w:rPr>
                <w:rFonts w:cs="Arial"/>
              </w:rPr>
              <w:t>Experienced Listeners</w:t>
            </w:r>
          </w:p>
        </w:tc>
      </w:tr>
      <w:tr w:rsidR="003B5C40" w:rsidRPr="007E18C1" w14:paraId="5D761BC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rFonts w:cs="Arial"/>
              </w:rPr>
            </w:pPr>
            <w:r w:rsidRPr="00897EE3">
              <w:rPr>
                <w:rFonts w:cs="Arial"/>
              </w:rPr>
              <w:t>Individual per listeners</w:t>
            </w:r>
          </w:p>
        </w:tc>
      </w:tr>
      <w:tr w:rsidR="003B5C40" w:rsidRPr="007E18C1" w14:paraId="111A11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1148791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348ED4B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rFonts w:cs="Arial"/>
              </w:rPr>
            </w:pPr>
            <w:r w:rsidRPr="00897EE3">
              <w:rPr>
                <w:rFonts w:cs="Arial"/>
              </w:rPr>
              <w:t>No room noise</w:t>
            </w:r>
          </w:p>
        </w:tc>
      </w:tr>
    </w:tbl>
    <w:p w14:paraId="668428DB" w14:textId="77777777" w:rsidR="003B5C40" w:rsidRPr="00897EE3" w:rsidRDefault="003B5C40" w:rsidP="003B5C40">
      <w:pPr>
        <w:rPr>
          <w:lang w:val="en-US" w:eastAsia="ja-JP"/>
        </w:rPr>
      </w:pPr>
    </w:p>
    <w:p w14:paraId="77203D5C" w14:textId="77777777" w:rsidR="003B5C40" w:rsidRPr="00897EE3" w:rsidRDefault="003B5C40" w:rsidP="003B5C40">
      <w:pPr>
        <w:pStyle w:val="TH"/>
        <w:rPr>
          <w:rFonts w:ascii="Palatino" w:hAnsi="Palatino"/>
          <w:lang w:eastAsia="ja-JP"/>
        </w:rPr>
      </w:pPr>
      <w:r w:rsidRPr="00897EE3">
        <w:br w:type="page"/>
      </w:r>
      <w:r w:rsidRPr="00897EE3">
        <w:rPr>
          <w:lang w:eastAsia="ja-JP"/>
        </w:rPr>
        <w:t>Table</w:t>
      </w:r>
      <w:r w:rsidRPr="00897EE3">
        <w:rPr>
          <w:rFonts w:hint="eastAsia"/>
          <w:lang w:eastAsia="ja-JP"/>
        </w:rPr>
        <w:t xml:space="preserve"> </w:t>
      </w:r>
      <w:r w:rsidRPr="00897EE3">
        <w:rPr>
          <w:lang w:eastAsia="ja-JP"/>
        </w:rPr>
        <w:t xml:space="preserve">C.11-2: Test </w:t>
      </w:r>
      <w:r w:rsidRPr="00897EE3">
        <w:rPr>
          <w:rFonts w:hint="eastAsia"/>
          <w:lang w:eastAsia="ja-JP"/>
        </w:rPr>
        <w:t>c</w:t>
      </w:r>
      <w:r w:rsidRPr="00897EE3">
        <w:rPr>
          <w:lang w:eastAsia="ja-JP"/>
        </w:rPr>
        <w:t>onditions for Experiment BS1534-1b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E3C554A"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AC1D6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5157C2A"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518ECA"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2x64</w:t>
            </w:r>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8C98B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EAC4B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0D8FBC8"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F4024A2" w14:textId="77777777" w:rsidR="003B5C40" w:rsidRPr="00897EE3" w:rsidRDefault="003B5C40" w:rsidP="003B5C40">
      <w:pPr>
        <w:rPr>
          <w:lang w:val="en-US" w:eastAsia="ja-JP"/>
        </w:rPr>
      </w:pPr>
    </w:p>
    <w:p w14:paraId="5ACA5A27" w14:textId="77777777" w:rsidR="003B5C40" w:rsidRPr="00897EE3" w:rsidRDefault="003B5C40" w:rsidP="003B5C40">
      <w:pPr>
        <w:spacing w:after="0"/>
        <w:rPr>
          <w:b/>
          <w:sz w:val="24"/>
          <w:szCs w:val="24"/>
          <w:lang w:val="en-US" w:eastAsia="ja-JP"/>
        </w:rPr>
      </w:pPr>
    </w:p>
    <w:p w14:paraId="1FF17B63" w14:textId="77777777" w:rsidR="003B5C40" w:rsidRPr="00897EE3" w:rsidRDefault="003B5C40" w:rsidP="00363DF3">
      <w:pPr>
        <w:pStyle w:val="Heading1"/>
        <w:rPr>
          <w:lang w:val="it-IT"/>
        </w:rPr>
      </w:pPr>
      <w:bookmarkStart w:id="903" w:name="_Toc167234792"/>
      <w:bookmarkStart w:id="904" w:name="_Toc167314899"/>
      <w:bookmarkStart w:id="905" w:name="_Toc167316058"/>
      <w:bookmarkStart w:id="906" w:name="_Toc167316482"/>
      <w:bookmarkStart w:id="907" w:name="_Toc167377073"/>
      <w:r w:rsidRPr="00897EE3">
        <w:rPr>
          <w:lang w:val="it-IT"/>
        </w:rPr>
        <w:t>C.12</w:t>
      </w:r>
      <w:r w:rsidRPr="00897EE3">
        <w:rPr>
          <w:lang w:val="it-IT"/>
        </w:rPr>
        <w:tab/>
        <w:t>Experiment BS1534-2a: Multi-channel 5.1</w:t>
      </w:r>
      <w:bookmarkEnd w:id="903"/>
      <w:bookmarkEnd w:id="904"/>
      <w:bookmarkEnd w:id="905"/>
      <w:bookmarkEnd w:id="906"/>
      <w:bookmarkEnd w:id="907"/>
    </w:p>
    <w:p w14:paraId="0E174A0D" w14:textId="77777777" w:rsidR="003B5C40" w:rsidRPr="00897EE3" w:rsidRDefault="003B5C40" w:rsidP="003B5C40">
      <w:pPr>
        <w:rPr>
          <w:lang w:val="it-IT" w:eastAsia="ja-JP"/>
        </w:rPr>
      </w:pPr>
    </w:p>
    <w:p w14:paraId="2E809A55"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C.12-1: </w:t>
      </w:r>
      <w:r w:rsidRPr="00897EE3">
        <w:t>Conditions (BS1534-2a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rFonts w:cs="Arial"/>
              </w:rPr>
            </w:pPr>
            <w:r w:rsidRPr="00897EE3">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rFonts w:cs="Arial"/>
              </w:rPr>
            </w:pPr>
          </w:p>
        </w:tc>
      </w:tr>
      <w:tr w:rsidR="003B5C40" w:rsidRPr="007E18C1" w14:paraId="65294A8C"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rFonts w:cs="Arial"/>
              </w:rPr>
            </w:pPr>
            <w:r w:rsidRPr="00897EE3">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rFonts w:cs="Arial"/>
              </w:rPr>
            </w:pPr>
            <w:r w:rsidRPr="00897EE3">
              <w:rPr>
                <w:rFonts w:cs="Arial"/>
              </w:rPr>
              <w:t>IVAS candidate operated at 64, 96 kbps at 0% FER</w:t>
            </w:r>
          </w:p>
        </w:tc>
      </w:tr>
      <w:tr w:rsidR="003B5C40" w:rsidRPr="007E18C1" w14:paraId="7EE49045"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rFonts w:cs="Arial"/>
              </w:rPr>
            </w:pPr>
            <w:bookmarkStart w:id="908"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rFonts w:cs="Arial"/>
              </w:rPr>
            </w:pPr>
          </w:p>
        </w:tc>
      </w:tr>
      <w:bookmarkEnd w:id="908"/>
      <w:tr w:rsidR="003B5C40" w:rsidRPr="007E18C1" w14:paraId="73291EA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rFonts w:cs="Arial"/>
              </w:rPr>
            </w:pPr>
            <w:r w:rsidRPr="00897EE3">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rFonts w:cs="Arial"/>
              </w:rPr>
            </w:pPr>
          </w:p>
        </w:tc>
      </w:tr>
      <w:tr w:rsidR="003B5C40" w:rsidRPr="007E18C1" w14:paraId="2705268D"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rFonts w:cs="Arial"/>
              </w:rPr>
            </w:pPr>
            <w:r w:rsidRPr="00897EE3">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rFonts w:cs="Arial"/>
              </w:rPr>
            </w:pPr>
            <w:r w:rsidRPr="00897EE3">
              <w:rPr>
                <w:rFonts w:cs="Arial"/>
              </w:rPr>
              <w:t>Multi-mono EVS operated at 5*13.2, 5*16.4, 5*24.4 kbps with the LFE channel processed using EVS operated at 9.6 kbps NB (for all Codec references) at 0% FER</w:t>
            </w:r>
          </w:p>
          <w:p w14:paraId="333C2FDE" w14:textId="77777777" w:rsidR="003B5C40" w:rsidRPr="00897EE3" w:rsidRDefault="003B5C40" w:rsidP="00793586">
            <w:pPr>
              <w:rPr>
                <w:rFonts w:cs="Arial"/>
              </w:rPr>
            </w:pPr>
          </w:p>
        </w:tc>
      </w:tr>
      <w:tr w:rsidR="003B5C40" w:rsidRPr="007E18C1" w14:paraId="6C721D6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rFonts w:cs="Arial"/>
              </w:rPr>
            </w:pPr>
            <w:bookmarkStart w:id="909"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rFonts w:cs="Arial"/>
              </w:rPr>
            </w:pPr>
          </w:p>
        </w:tc>
      </w:tr>
      <w:bookmarkEnd w:id="909"/>
      <w:tr w:rsidR="003B5C40" w:rsidRPr="007E18C1" w14:paraId="53A8B6D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rFonts w:cs="Arial"/>
              </w:rPr>
            </w:pPr>
            <w:r w:rsidRPr="00897EE3">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rFonts w:cs="Arial"/>
              </w:rPr>
            </w:pPr>
          </w:p>
        </w:tc>
      </w:tr>
      <w:tr w:rsidR="003B5C40" w:rsidRPr="007E18C1" w14:paraId="7ABB40D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rFonts w:cs="Arial"/>
              </w:rPr>
            </w:pPr>
            <w:r w:rsidRPr="00897EE3">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rFonts w:cs="Arial"/>
              </w:rPr>
            </w:pPr>
            <w:r w:rsidRPr="00897EE3">
              <w:rPr>
                <w:rFonts w:cs="Arial"/>
              </w:rPr>
              <w:t>Direct 5.1 signal, nominal level</w:t>
            </w:r>
          </w:p>
        </w:tc>
      </w:tr>
      <w:tr w:rsidR="003B5C40" w:rsidRPr="007E18C1" w14:paraId="075E81B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rFonts w:cs="Arial"/>
              </w:rPr>
            </w:pPr>
            <w:r w:rsidRPr="00897EE3">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rFonts w:cs="Arial"/>
              </w:rPr>
            </w:pPr>
            <w:r w:rsidRPr="00897EE3">
              <w:rPr>
                <w:rFonts w:cs="Arial"/>
              </w:rPr>
              <w:t>Direct 5.1 signal, nominal level</w:t>
            </w:r>
          </w:p>
        </w:tc>
      </w:tr>
      <w:tr w:rsidR="003B5C40" w:rsidRPr="007E18C1" w14:paraId="5AD237A0"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rFonts w:cs="Arial"/>
              </w:rPr>
            </w:pPr>
            <w:r w:rsidRPr="00897EE3">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2827F5B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rFonts w:cs="Arial"/>
              </w:rPr>
            </w:pPr>
            <w:bookmarkStart w:id="910"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rFonts w:cs="Arial"/>
              </w:rPr>
            </w:pPr>
          </w:p>
        </w:tc>
      </w:tr>
      <w:bookmarkEnd w:id="910"/>
      <w:tr w:rsidR="003B5C40" w:rsidRPr="007E18C1" w14:paraId="202E28AB"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rFonts w:cs="Arial"/>
              </w:rPr>
            </w:pPr>
            <w:r w:rsidRPr="00897EE3">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rFonts w:cs="Arial"/>
              </w:rPr>
            </w:pPr>
          </w:p>
        </w:tc>
      </w:tr>
      <w:tr w:rsidR="003B5C40" w:rsidRPr="007E18C1" w14:paraId="74EBEBD4"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rFonts w:cs="Arial"/>
              </w:rPr>
            </w:pPr>
            <w:r w:rsidRPr="00897EE3">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70D411CE"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rFonts w:cs="Arial"/>
              </w:rPr>
            </w:pPr>
            <w:r w:rsidRPr="00897EE3">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rFonts w:cs="Arial"/>
              </w:rPr>
            </w:pPr>
            <w:r w:rsidRPr="00897EE3">
              <w:rPr>
                <w:rFonts w:cs="Arial"/>
              </w:rPr>
              <w:t>5.1 channels direct playback</w:t>
            </w:r>
          </w:p>
        </w:tc>
      </w:tr>
      <w:tr w:rsidR="003B5C40" w:rsidRPr="007E18C1" w14:paraId="0E52B70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rFonts w:cs="Arial"/>
              </w:rPr>
            </w:pPr>
            <w:r w:rsidRPr="00897EE3">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rFonts w:cs="Arial"/>
              </w:rPr>
            </w:pPr>
            <w:r w:rsidRPr="00897EE3">
              <w:rPr>
                <w:rFonts w:cs="Arial"/>
              </w:rPr>
              <w:t>48 kHz / maximum available audio bandwidth (SWB, FB)</w:t>
            </w:r>
          </w:p>
        </w:tc>
      </w:tr>
      <w:tr w:rsidR="003B5C40" w:rsidRPr="007E18C1" w14:paraId="05DB55F6"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rFonts w:cs="Arial"/>
              </w:rPr>
            </w:pPr>
            <w:r w:rsidRPr="00897EE3">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rFonts w:cs="Arial"/>
              </w:rPr>
            </w:pPr>
            <w:r w:rsidRPr="00897EE3">
              <w:rPr>
                <w:rFonts w:cs="Arial"/>
                <w:i/>
                <w:iCs/>
              </w:rPr>
              <w:t>20KBP</w:t>
            </w:r>
          </w:p>
        </w:tc>
      </w:tr>
      <w:tr w:rsidR="003B5C40" w:rsidRPr="007E18C1" w14:paraId="52A71033"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rFonts w:cs="Arial"/>
              </w:rPr>
            </w:pPr>
            <w:r w:rsidRPr="00897EE3">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57155CEB"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19EC715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rFonts w:cs="Arial"/>
              </w:rPr>
            </w:pPr>
            <w:r w:rsidRPr="00897EE3">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rFonts w:cs="Arial"/>
              </w:rPr>
            </w:pPr>
            <w:r w:rsidRPr="00897EE3">
              <w:rPr>
                <w:rFonts w:cs="Arial"/>
              </w:rPr>
              <w:t>Adjusted by listener</w:t>
            </w:r>
          </w:p>
        </w:tc>
      </w:tr>
      <w:tr w:rsidR="003B5C40" w:rsidRPr="007E18C1" w14:paraId="7A032C5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rFonts w:cs="Arial"/>
              </w:rPr>
            </w:pPr>
            <w:r w:rsidRPr="00897EE3">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rFonts w:cs="Arial"/>
              </w:rPr>
            </w:pPr>
            <w:r w:rsidRPr="00897EE3">
              <w:rPr>
                <w:rFonts w:cs="Arial"/>
              </w:rPr>
              <w:t>Experienced Listeners</w:t>
            </w:r>
          </w:p>
        </w:tc>
      </w:tr>
      <w:tr w:rsidR="003B5C40" w:rsidRPr="007E18C1" w14:paraId="62817E8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rFonts w:cs="Arial"/>
              </w:rPr>
            </w:pPr>
            <w:r w:rsidRPr="00897EE3">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rFonts w:cs="Arial"/>
              </w:rPr>
            </w:pPr>
            <w:r w:rsidRPr="00897EE3">
              <w:rPr>
                <w:rFonts w:cs="Arial"/>
              </w:rPr>
              <w:t>Individual per listener</w:t>
            </w:r>
          </w:p>
        </w:tc>
      </w:tr>
      <w:tr w:rsidR="003B5C40" w:rsidRPr="007E18C1" w14:paraId="7B92C9E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rFonts w:cs="Arial"/>
              </w:rPr>
            </w:pPr>
            <w:r w:rsidRPr="00897EE3">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rFonts w:cs="Arial"/>
                <w:lang w:val="de-DE"/>
              </w:rPr>
            </w:pPr>
            <w:r w:rsidRPr="00897EE3">
              <w:rPr>
                <w:rFonts w:cs="Arial"/>
                <w:lang w:val="de-DE"/>
              </w:rPr>
              <w:t>Continuous BS.1534 scale: 0-100</w:t>
            </w:r>
          </w:p>
        </w:tc>
      </w:tr>
      <w:tr w:rsidR="003B5C40" w:rsidRPr="007E18C1" w14:paraId="24B25CA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rFonts w:cs="Arial"/>
              </w:rPr>
            </w:pPr>
            <w:r w:rsidRPr="00897EE3">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rFonts w:cs="Arial"/>
              </w:rPr>
            </w:pPr>
            <w:r w:rsidRPr="00897EE3">
              <w:rPr>
                <w:rFonts w:cs="Arial"/>
              </w:rPr>
              <w:t>5.1 high-quality loudspeaker setup following IVAS-7a</w:t>
            </w:r>
          </w:p>
        </w:tc>
      </w:tr>
      <w:tr w:rsidR="003B5C40" w:rsidRPr="007E18C1" w14:paraId="08AE5AC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rFonts w:cs="Arial"/>
              </w:rPr>
            </w:pPr>
            <w:r w:rsidRPr="00897EE3">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rFonts w:cs="Arial"/>
              </w:rPr>
            </w:pPr>
            <w:r w:rsidRPr="00897EE3">
              <w:rPr>
                <w:rFonts w:cs="Arial"/>
              </w:rPr>
              <w:t>No room noise</w:t>
            </w:r>
          </w:p>
        </w:tc>
      </w:tr>
    </w:tbl>
    <w:p w14:paraId="23DC581C" w14:textId="77777777" w:rsidR="003B5C40" w:rsidRPr="00897EE3" w:rsidRDefault="003B5C40" w:rsidP="003B5C40">
      <w:pPr>
        <w:rPr>
          <w:rFonts w:cs="Arial"/>
          <w:sz w:val="22"/>
          <w:szCs w:val="22"/>
          <w:lang w:val="en-US"/>
        </w:rPr>
      </w:pPr>
    </w:p>
    <w:p w14:paraId="572CF44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C.12-2: Test </w:t>
      </w:r>
      <w:r w:rsidRPr="00897EE3">
        <w:rPr>
          <w:rFonts w:hint="eastAsia"/>
          <w:lang w:eastAsia="ja-JP"/>
        </w:rPr>
        <w:t>c</w:t>
      </w:r>
      <w:r w:rsidRPr="00897EE3">
        <w:rPr>
          <w:lang w:eastAsia="ja-JP"/>
        </w:rPr>
        <w:t>onditions for Experiment BS1534-2a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2A172B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DD959B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09BBC2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5x13.2</w:t>
            </w:r>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4544E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5x16.4</w:t>
            </w:r>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0DF83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E96038A"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4901E5B1"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68D599D4" w14:textId="77777777" w:rsidR="003B5C40" w:rsidRPr="00897EE3" w:rsidRDefault="003B5C40" w:rsidP="003B5C40">
      <w:pPr>
        <w:rPr>
          <w:lang w:val="en-US" w:eastAsia="ja-JP"/>
        </w:rPr>
      </w:pPr>
    </w:p>
    <w:p w14:paraId="657B54BF" w14:textId="77777777" w:rsidR="003B5C40" w:rsidRPr="00897EE3" w:rsidRDefault="003B5C40" w:rsidP="003B5C40">
      <w:pPr>
        <w:spacing w:after="0"/>
        <w:rPr>
          <w:b/>
          <w:sz w:val="24"/>
          <w:szCs w:val="24"/>
          <w:lang w:val="en-US" w:eastAsia="ja-JP"/>
        </w:rPr>
      </w:pPr>
      <w:r w:rsidRPr="00897EE3">
        <w:br w:type="page"/>
      </w:r>
    </w:p>
    <w:p w14:paraId="476F1175" w14:textId="77777777" w:rsidR="003B5C40" w:rsidRPr="00897EE3" w:rsidRDefault="003B5C40" w:rsidP="00363DF3">
      <w:pPr>
        <w:pStyle w:val="Heading1"/>
      </w:pPr>
      <w:bookmarkStart w:id="911" w:name="_Toc167234793"/>
      <w:bookmarkStart w:id="912" w:name="_Toc167314900"/>
      <w:bookmarkStart w:id="913" w:name="_Toc167316059"/>
      <w:bookmarkStart w:id="914" w:name="_Toc167316483"/>
      <w:bookmarkStart w:id="915" w:name="_Toc167377074"/>
      <w:r w:rsidRPr="00897EE3">
        <w:t>C.13</w:t>
      </w:r>
      <w:r w:rsidRPr="00897EE3">
        <w:tab/>
        <w:t>Experiment BS1534-2b: Multi-channel 5.1</w:t>
      </w:r>
      <w:bookmarkEnd w:id="911"/>
      <w:bookmarkEnd w:id="912"/>
      <w:bookmarkEnd w:id="913"/>
      <w:bookmarkEnd w:id="914"/>
      <w:bookmarkEnd w:id="915"/>
    </w:p>
    <w:p w14:paraId="0AFD88D4" w14:textId="77777777" w:rsidR="003B5C40" w:rsidRPr="00897EE3" w:rsidRDefault="003B5C40" w:rsidP="003B5C40">
      <w:pPr>
        <w:rPr>
          <w:lang w:val="en-US" w:eastAsia="ja-JP"/>
        </w:rPr>
      </w:pPr>
    </w:p>
    <w:p w14:paraId="3B76DFE4"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C.13-1: </w:t>
      </w:r>
      <w:r w:rsidRPr="00897EE3">
        <w:t>Conditions (BS1534-2b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rFonts w:cs="Arial"/>
              </w:rPr>
            </w:pPr>
            <w:r w:rsidRPr="00897EE3">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rFonts w:cs="Arial"/>
              </w:rPr>
            </w:pPr>
          </w:p>
        </w:tc>
      </w:tr>
      <w:tr w:rsidR="003B5C40" w:rsidRPr="007E18C1" w14:paraId="7E7A125A"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rFonts w:cs="Arial"/>
              </w:rPr>
            </w:pPr>
            <w:r w:rsidRPr="00897EE3">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rFonts w:cs="Arial"/>
              </w:rPr>
            </w:pPr>
            <w:r w:rsidRPr="00897EE3">
              <w:rPr>
                <w:rFonts w:cs="Arial"/>
              </w:rPr>
              <w:t>IVAS candidate operated at 128, 160 kbps at 0% FER</w:t>
            </w:r>
          </w:p>
          <w:p w14:paraId="41A55351" w14:textId="77777777" w:rsidR="003B5C40" w:rsidRPr="00D22237" w:rsidRDefault="003B5C40" w:rsidP="00793586">
            <w:pPr>
              <w:rPr>
                <w:rFonts w:cs="Arial"/>
              </w:rPr>
            </w:pPr>
          </w:p>
        </w:tc>
      </w:tr>
      <w:tr w:rsidR="003B5C40" w:rsidRPr="007E18C1" w14:paraId="3AB51057"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rFonts w:cs="Arial"/>
              </w:rPr>
            </w:pPr>
            <w:bookmarkStart w:id="916"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rFonts w:cs="Arial"/>
              </w:rPr>
            </w:pPr>
          </w:p>
        </w:tc>
      </w:tr>
      <w:bookmarkEnd w:id="916"/>
      <w:tr w:rsidR="003B5C40" w:rsidRPr="007E18C1" w14:paraId="68CD455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rFonts w:cs="Arial"/>
              </w:rPr>
            </w:pPr>
            <w:r w:rsidRPr="00897EE3">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rFonts w:cs="Arial"/>
              </w:rPr>
            </w:pPr>
          </w:p>
        </w:tc>
      </w:tr>
      <w:tr w:rsidR="003B5C40" w:rsidRPr="007E18C1" w14:paraId="5441D442"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rFonts w:cs="Arial"/>
              </w:rPr>
            </w:pPr>
            <w:r w:rsidRPr="00897EE3">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rFonts w:cs="Arial"/>
              </w:rPr>
            </w:pPr>
            <w:r w:rsidRPr="00897EE3">
              <w:rPr>
                <w:rFonts w:cs="Arial"/>
              </w:rPr>
              <w:t>Multi-mono EVS operated at 5*24.4, 5*32, 5*48 kbps with the LFE channel processed using EVS operated at 9.6 kbps NB (for all Codec references) at 0% FER</w:t>
            </w:r>
          </w:p>
          <w:p w14:paraId="1A589B12" w14:textId="77777777" w:rsidR="003B5C40" w:rsidRPr="00897EE3" w:rsidRDefault="003B5C40" w:rsidP="00793586">
            <w:pPr>
              <w:rPr>
                <w:rFonts w:cs="Arial"/>
              </w:rPr>
            </w:pPr>
          </w:p>
        </w:tc>
      </w:tr>
      <w:tr w:rsidR="003B5C40" w:rsidRPr="007E18C1" w14:paraId="127B893C"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rFonts w:cs="Arial"/>
              </w:rPr>
            </w:pPr>
            <w:bookmarkStart w:id="917"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rFonts w:cs="Arial"/>
              </w:rPr>
            </w:pPr>
          </w:p>
        </w:tc>
      </w:tr>
      <w:bookmarkEnd w:id="917"/>
      <w:tr w:rsidR="003B5C40" w:rsidRPr="007E18C1" w14:paraId="0131F60D"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rFonts w:cs="Arial"/>
              </w:rPr>
            </w:pPr>
            <w:r w:rsidRPr="00897EE3">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rFonts w:cs="Arial"/>
              </w:rPr>
            </w:pPr>
          </w:p>
        </w:tc>
      </w:tr>
      <w:tr w:rsidR="003B5C40" w:rsidRPr="007E18C1" w14:paraId="2CE2356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rFonts w:cs="Arial"/>
              </w:rPr>
            </w:pPr>
            <w:r w:rsidRPr="00897EE3">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rFonts w:cs="Arial"/>
              </w:rPr>
            </w:pPr>
            <w:r w:rsidRPr="00897EE3">
              <w:rPr>
                <w:rFonts w:cs="Arial"/>
              </w:rPr>
              <w:t>Direct 5.1 signal, nominal input level</w:t>
            </w:r>
          </w:p>
        </w:tc>
      </w:tr>
      <w:tr w:rsidR="003B5C40" w:rsidRPr="007E18C1" w14:paraId="061F58F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rFonts w:cs="Arial"/>
              </w:rPr>
            </w:pPr>
            <w:r w:rsidRPr="00897EE3">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rFonts w:cs="Arial"/>
              </w:rPr>
            </w:pPr>
            <w:r w:rsidRPr="00897EE3">
              <w:rPr>
                <w:rFonts w:cs="Arial"/>
              </w:rPr>
              <w:t>Direct 5.1 signal, nominal input level</w:t>
            </w:r>
          </w:p>
        </w:tc>
      </w:tr>
      <w:tr w:rsidR="003B5C40" w:rsidRPr="007E18C1" w14:paraId="5792A0E0"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rFonts w:cs="Arial"/>
              </w:rPr>
            </w:pPr>
            <w:r w:rsidRPr="00897EE3">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16054F9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rFonts w:cs="Arial"/>
              </w:rPr>
            </w:pPr>
            <w:bookmarkStart w:id="918"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rFonts w:cs="Arial"/>
              </w:rPr>
            </w:pPr>
          </w:p>
        </w:tc>
      </w:tr>
      <w:bookmarkEnd w:id="918"/>
      <w:tr w:rsidR="003B5C40" w:rsidRPr="007E18C1" w14:paraId="4268DA23"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rFonts w:cs="Arial"/>
              </w:rPr>
            </w:pPr>
            <w:r w:rsidRPr="00897EE3">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rFonts w:cs="Arial"/>
                <w:i/>
                <w:iCs/>
              </w:rPr>
            </w:pPr>
            <w:r w:rsidRPr="00897EE3">
              <w:rPr>
                <w:rFonts w:cs="Arial"/>
                <w:i/>
                <w:iCs/>
              </w:rPr>
              <w:t>(see BS1534-2a for full list)</w:t>
            </w:r>
          </w:p>
        </w:tc>
      </w:tr>
      <w:tr w:rsidR="003B5C40" w:rsidRPr="007E18C1" w14:paraId="7A122FB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rFonts w:cs="Arial"/>
                <w:b/>
                <w:bCs/>
              </w:rPr>
            </w:pPr>
            <w:r w:rsidRPr="00897EE3">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rFonts w:cs="Arial"/>
              </w:rPr>
            </w:pPr>
            <w:r w:rsidRPr="00897EE3">
              <w:rPr>
                <w:rFonts w:cs="Arial"/>
              </w:rPr>
              <w:t>48 kHz / FB</w:t>
            </w:r>
          </w:p>
          <w:p w14:paraId="153053F9" w14:textId="77777777" w:rsidR="003B5C40" w:rsidRPr="00897EE3" w:rsidRDefault="003B5C40" w:rsidP="00793586">
            <w:pPr>
              <w:rPr>
                <w:rFonts w:cs="Arial"/>
              </w:rPr>
            </w:pPr>
          </w:p>
        </w:tc>
      </w:tr>
    </w:tbl>
    <w:p w14:paraId="26BDDC39" w14:textId="77777777" w:rsidR="003B5C40" w:rsidRPr="00897EE3" w:rsidRDefault="003B5C40" w:rsidP="003B5C40">
      <w:pPr>
        <w:rPr>
          <w:rFonts w:cs="Arial"/>
          <w:sz w:val="22"/>
          <w:szCs w:val="22"/>
          <w:lang w:val="en-US"/>
        </w:rPr>
      </w:pPr>
    </w:p>
    <w:p w14:paraId="5CB62E87"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C.13-2: Test </w:t>
      </w:r>
      <w:r w:rsidRPr="00897EE3">
        <w:rPr>
          <w:rFonts w:hint="eastAsia"/>
          <w:lang w:eastAsia="ja-JP"/>
        </w:rPr>
        <w:t>c</w:t>
      </w:r>
      <w:r w:rsidRPr="00897EE3">
        <w:rPr>
          <w:lang w:eastAsia="ja-JP"/>
        </w:rPr>
        <w:t>onditions for Experiment BS1534-2b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582199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7EF69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3D71226"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8437F4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5x32</w:t>
            </w:r>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73059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5x48</w:t>
            </w:r>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40BE76"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D48136F"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511E92AB" w14:textId="77777777" w:rsidR="003B5C40" w:rsidRPr="00897EE3" w:rsidRDefault="003B5C40" w:rsidP="003B5C40">
      <w:pPr>
        <w:rPr>
          <w:lang w:val="en-US" w:eastAsia="ja-JP"/>
        </w:rPr>
      </w:pPr>
    </w:p>
    <w:p w14:paraId="1CED8204" w14:textId="77777777" w:rsidR="003B5C40" w:rsidRPr="00897EE3" w:rsidRDefault="003B5C40" w:rsidP="003B5C40">
      <w:pPr>
        <w:spacing w:after="0"/>
        <w:rPr>
          <w:b/>
          <w:sz w:val="24"/>
          <w:szCs w:val="24"/>
          <w:lang w:val="en-US" w:eastAsia="ja-JP"/>
        </w:rPr>
      </w:pPr>
      <w:r w:rsidRPr="00897EE3">
        <w:br w:type="page"/>
      </w:r>
    </w:p>
    <w:p w14:paraId="5EA18966" w14:textId="77777777" w:rsidR="003B5C40" w:rsidRPr="00897EE3" w:rsidRDefault="003B5C40" w:rsidP="00363DF3">
      <w:pPr>
        <w:pStyle w:val="Heading1"/>
        <w:rPr>
          <w:lang w:val="it-IT"/>
        </w:rPr>
      </w:pPr>
      <w:bookmarkStart w:id="919" w:name="_Toc167234794"/>
      <w:bookmarkStart w:id="920" w:name="_Toc167314901"/>
      <w:bookmarkStart w:id="921" w:name="_Toc167316060"/>
      <w:bookmarkStart w:id="922" w:name="_Toc167316484"/>
      <w:bookmarkStart w:id="923" w:name="_Toc167377075"/>
      <w:r w:rsidRPr="00897EE3">
        <w:rPr>
          <w:lang w:val="it-IT"/>
        </w:rPr>
        <w:t>C.14</w:t>
      </w:r>
      <w:r w:rsidRPr="00897EE3">
        <w:rPr>
          <w:lang w:val="it-IT"/>
        </w:rPr>
        <w:tab/>
        <w:t>Experiment BS1534-3a: Multi-channel 7.1+4</w:t>
      </w:r>
      <w:bookmarkEnd w:id="919"/>
      <w:bookmarkEnd w:id="920"/>
      <w:bookmarkEnd w:id="921"/>
      <w:bookmarkEnd w:id="922"/>
      <w:bookmarkEnd w:id="923"/>
    </w:p>
    <w:p w14:paraId="762105DD" w14:textId="77777777" w:rsidR="003B5C40" w:rsidRPr="00897EE3" w:rsidRDefault="003B5C40" w:rsidP="003B5C40">
      <w:pPr>
        <w:rPr>
          <w:lang w:val="it-IT" w:eastAsia="ja-JP"/>
        </w:rPr>
      </w:pPr>
    </w:p>
    <w:p w14:paraId="6BEADA21"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C.14-1: </w:t>
      </w:r>
      <w:r w:rsidRPr="00897EE3">
        <w:t xml:space="preserve">Conditions (BS1534-3a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rFonts w:cs="Arial"/>
              </w:rPr>
            </w:pPr>
          </w:p>
        </w:tc>
      </w:tr>
      <w:tr w:rsidR="003B5C40" w:rsidRPr="007E18C1" w14:paraId="2F90257C"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rFonts w:cs="Arial"/>
              </w:rPr>
            </w:pPr>
            <w:r w:rsidRPr="00897EE3">
              <w:rPr>
                <w:rFonts w:cs="Arial"/>
              </w:rPr>
              <w:t>IVAS candidate operated with multi-channel 7.1+4 input at</w:t>
            </w:r>
          </w:p>
          <w:p w14:paraId="20D1E6CE" w14:textId="77777777" w:rsidR="003B5C40" w:rsidRPr="00897EE3" w:rsidRDefault="003B5C40" w:rsidP="00793586">
            <w:pPr>
              <w:rPr>
                <w:rFonts w:cs="Arial"/>
              </w:rPr>
            </w:pPr>
            <w:r w:rsidRPr="00897EE3">
              <w:rPr>
                <w:rFonts w:cs="Arial"/>
              </w:rPr>
              <w:t>128 and 160 kbps DTX off at 0% FER</w:t>
            </w:r>
          </w:p>
        </w:tc>
      </w:tr>
      <w:tr w:rsidR="003B5C40" w:rsidRPr="007E18C1" w14:paraId="22BDFB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rFonts w:cs="Arial"/>
              </w:rPr>
            </w:pPr>
            <w:bookmarkStart w:id="924"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rFonts w:cs="Arial"/>
              </w:rPr>
            </w:pPr>
          </w:p>
        </w:tc>
      </w:tr>
      <w:bookmarkEnd w:id="924"/>
      <w:tr w:rsidR="003B5C40" w:rsidRPr="007E18C1" w14:paraId="0F95649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rFonts w:cs="Arial"/>
              </w:rPr>
            </w:pPr>
          </w:p>
        </w:tc>
      </w:tr>
      <w:tr w:rsidR="003B5C40" w:rsidRPr="007E18C1" w14:paraId="2861907E"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rFonts w:cs="Arial"/>
                <w:lang w:val="it-IT"/>
              </w:rPr>
            </w:pPr>
            <w:r w:rsidRPr="00294926">
              <w:rPr>
                <w:rFonts w:cs="Arial"/>
                <w:lang w:val="it-IT"/>
              </w:rPr>
              <w:t>Multi-mono EVS coding multi-channel 7.1+4 input at</w:t>
            </w:r>
          </w:p>
          <w:p w14:paraId="5CC1FB86" w14:textId="77777777" w:rsidR="003B5C40" w:rsidRPr="00897EE3" w:rsidRDefault="003B5C40" w:rsidP="00793586">
            <w:pPr>
              <w:rPr>
                <w:rFonts w:cs="Arial"/>
              </w:rPr>
            </w:pPr>
            <w:r w:rsidRPr="00897EE3">
              <w:rPr>
                <w:rFonts w:cs="Arial"/>
              </w:rPr>
              <w:t>11*9.6 kbps, 11*13.2 kbps, 11*16.4 kbps DTX off at 0% FER</w:t>
            </w:r>
          </w:p>
          <w:p w14:paraId="18DB192D" w14:textId="77777777" w:rsidR="003B5C40" w:rsidRPr="00897EE3" w:rsidRDefault="003B5C40" w:rsidP="00793586">
            <w:pPr>
              <w:rPr>
                <w:rFonts w:cs="Arial"/>
              </w:rPr>
            </w:pPr>
            <w:r w:rsidRPr="00897EE3">
              <w:rPr>
                <w:rFonts w:cs="Arial"/>
              </w:rPr>
              <w:t>LFE coded with 9.6kbps NB (IVAS-3)</w:t>
            </w:r>
          </w:p>
        </w:tc>
      </w:tr>
      <w:tr w:rsidR="003B5C40" w:rsidRPr="007E18C1" w14:paraId="7EC71F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rFonts w:cs="Arial"/>
              </w:rPr>
            </w:pPr>
            <w:bookmarkStart w:id="925"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rFonts w:cs="Arial"/>
              </w:rPr>
            </w:pPr>
          </w:p>
        </w:tc>
      </w:tr>
      <w:bookmarkEnd w:id="925"/>
      <w:tr w:rsidR="003B5C40" w:rsidRPr="007E18C1" w14:paraId="0FF876C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rFonts w:cs="Arial"/>
              </w:rPr>
            </w:pPr>
          </w:p>
        </w:tc>
      </w:tr>
      <w:tr w:rsidR="003B5C40" w:rsidRPr="007E18C1" w14:paraId="43DD7B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rFonts w:cs="Arial"/>
              </w:rPr>
            </w:pPr>
            <w:r w:rsidRPr="00897EE3">
              <w:rPr>
                <w:rFonts w:cs="Arial"/>
              </w:rPr>
              <w:t>Direct signal, Nominal input level</w:t>
            </w:r>
          </w:p>
        </w:tc>
      </w:tr>
      <w:tr w:rsidR="003B5C40" w:rsidRPr="007E18C1" w14:paraId="616B492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rFonts w:cs="Arial"/>
              </w:rPr>
            </w:pPr>
            <w:r w:rsidRPr="00897EE3">
              <w:rPr>
                <w:rFonts w:cs="Arial"/>
              </w:rPr>
              <w:t>Direct signal, Nominal input level</w:t>
            </w:r>
          </w:p>
        </w:tc>
      </w:tr>
      <w:tr w:rsidR="003B5C40" w:rsidRPr="007E18C1" w14:paraId="6EB98B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rFonts w:cs="Arial"/>
              </w:rPr>
            </w:pPr>
            <w:r w:rsidRPr="00897EE3">
              <w:rPr>
                <w:rFonts w:cs="Arial"/>
              </w:rPr>
              <w:t>7 kHz lowpass filtered signal, nominal level</w:t>
            </w:r>
          </w:p>
        </w:tc>
      </w:tr>
      <w:tr w:rsidR="003B5C40" w:rsidRPr="007E18C1" w14:paraId="099725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rFonts w:cs="Arial"/>
              </w:rPr>
            </w:pPr>
            <w:bookmarkStart w:id="926"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rFonts w:cs="Arial"/>
              </w:rPr>
            </w:pPr>
          </w:p>
        </w:tc>
      </w:tr>
      <w:bookmarkEnd w:id="926"/>
      <w:tr w:rsidR="003B5C40" w:rsidRPr="007E18C1" w14:paraId="5DE347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rFonts w:cs="Arial"/>
              </w:rPr>
            </w:pPr>
          </w:p>
        </w:tc>
      </w:tr>
      <w:tr w:rsidR="003B5C40" w:rsidRPr="007E18C1" w14:paraId="0BA3AC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D8E664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rFonts w:cs="Arial"/>
              </w:rPr>
            </w:pPr>
            <w:r w:rsidRPr="00897EE3">
              <w:rPr>
                <w:rFonts w:cs="Arial"/>
              </w:rPr>
              <w:t>48 kHz/FB</w:t>
            </w:r>
          </w:p>
        </w:tc>
      </w:tr>
      <w:tr w:rsidR="003B5C40" w:rsidRPr="007E18C1" w14:paraId="69E6EA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rFonts w:cs="Arial"/>
              </w:rPr>
            </w:pPr>
            <w:r w:rsidRPr="00897EE3">
              <w:rPr>
                <w:rFonts w:cs="Arial"/>
              </w:rPr>
              <w:t>20KBP</w:t>
            </w:r>
          </w:p>
        </w:tc>
      </w:tr>
      <w:tr w:rsidR="003B5C40" w:rsidRPr="007E18C1" w14:paraId="1916FFC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6629F924"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D3B8E3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rFonts w:cs="Arial"/>
              </w:rPr>
            </w:pPr>
            <w:r w:rsidRPr="00897EE3">
              <w:rPr>
                <w:rFonts w:cs="Arial"/>
              </w:rPr>
              <w:t>Adjusted by listener</w:t>
            </w:r>
          </w:p>
        </w:tc>
      </w:tr>
      <w:tr w:rsidR="003B5C40" w:rsidRPr="007E18C1" w14:paraId="4C8228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rFonts w:cs="Arial"/>
              </w:rPr>
            </w:pPr>
            <w:r w:rsidRPr="00897EE3">
              <w:rPr>
                <w:rFonts w:cs="Arial"/>
              </w:rPr>
              <w:t>Experienced Listeners</w:t>
            </w:r>
          </w:p>
        </w:tc>
      </w:tr>
      <w:tr w:rsidR="003B5C40" w:rsidRPr="007E18C1" w14:paraId="5669E1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rFonts w:cs="Arial"/>
              </w:rPr>
            </w:pPr>
            <w:r w:rsidRPr="00897EE3">
              <w:rPr>
                <w:rFonts w:cs="Arial"/>
              </w:rPr>
              <w:t>Individual per listeners</w:t>
            </w:r>
          </w:p>
        </w:tc>
      </w:tr>
      <w:tr w:rsidR="003B5C40" w:rsidRPr="007E18C1" w14:paraId="6C2838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7C0A255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7E5C558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rFonts w:cs="Arial"/>
              </w:rPr>
            </w:pPr>
            <w:r w:rsidRPr="00897EE3">
              <w:rPr>
                <w:rFonts w:cs="Arial"/>
              </w:rPr>
              <w:t>No room noise</w:t>
            </w:r>
          </w:p>
        </w:tc>
      </w:tr>
    </w:tbl>
    <w:p w14:paraId="3749EFE3" w14:textId="77777777" w:rsidR="003B5C40" w:rsidRPr="00897EE3" w:rsidRDefault="003B5C40" w:rsidP="003B5C40">
      <w:pPr>
        <w:rPr>
          <w:lang w:val="en-US" w:eastAsia="ja-JP"/>
        </w:rPr>
      </w:pPr>
    </w:p>
    <w:p w14:paraId="2A84BB32"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C.14-2: Test </w:t>
      </w:r>
      <w:r w:rsidRPr="00897EE3">
        <w:rPr>
          <w:rFonts w:hint="eastAsia"/>
          <w:lang w:eastAsia="ja-JP"/>
        </w:rPr>
        <w:t>c</w:t>
      </w:r>
      <w:r w:rsidRPr="00897EE3">
        <w:rPr>
          <w:lang w:eastAsia="ja-JP"/>
        </w:rPr>
        <w:t>onditions for Experiment BS1534-3a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026F2A5"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634D75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2750C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11x9.6</w:t>
            </w:r>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71CC2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11x13.2</w:t>
            </w:r>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8E47D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11x16.4</w:t>
            </w:r>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BD4F30"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E5F623"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02099C4" w14:textId="77777777" w:rsidR="003B5C40" w:rsidRPr="00897EE3" w:rsidRDefault="003B5C40" w:rsidP="003B5C40">
      <w:pPr>
        <w:rPr>
          <w:lang w:val="en-US" w:eastAsia="ja-JP"/>
        </w:rPr>
      </w:pPr>
    </w:p>
    <w:p w14:paraId="2DB7FA8D" w14:textId="77777777" w:rsidR="003B5C40" w:rsidRPr="00897EE3" w:rsidRDefault="003B5C40" w:rsidP="003B5C40">
      <w:pPr>
        <w:spacing w:after="0"/>
        <w:rPr>
          <w:b/>
          <w:sz w:val="24"/>
          <w:szCs w:val="24"/>
          <w:lang w:val="en-US" w:eastAsia="ja-JP"/>
        </w:rPr>
      </w:pPr>
      <w:r w:rsidRPr="00897EE3">
        <w:br w:type="page"/>
      </w:r>
    </w:p>
    <w:p w14:paraId="0613C0ED" w14:textId="77777777" w:rsidR="003B5C40" w:rsidRPr="00897EE3" w:rsidRDefault="003B5C40" w:rsidP="00363DF3">
      <w:pPr>
        <w:pStyle w:val="Heading1"/>
      </w:pPr>
      <w:bookmarkStart w:id="927" w:name="_Toc167234795"/>
      <w:bookmarkStart w:id="928" w:name="_Toc167314902"/>
      <w:bookmarkStart w:id="929" w:name="_Toc167316061"/>
      <w:bookmarkStart w:id="930" w:name="_Toc167316485"/>
      <w:bookmarkStart w:id="931" w:name="_Toc167377076"/>
      <w:r w:rsidRPr="00897EE3">
        <w:t>C.15</w:t>
      </w:r>
      <w:r w:rsidRPr="00897EE3">
        <w:tab/>
        <w:t>Experiment BS1534-3b: Multi-channel 7.1+4</w:t>
      </w:r>
      <w:bookmarkEnd w:id="927"/>
      <w:bookmarkEnd w:id="928"/>
      <w:bookmarkEnd w:id="929"/>
      <w:bookmarkEnd w:id="930"/>
      <w:bookmarkEnd w:id="931"/>
    </w:p>
    <w:p w14:paraId="3EDD056F" w14:textId="77777777" w:rsidR="003B5C40" w:rsidRPr="00897EE3" w:rsidRDefault="003B5C40" w:rsidP="003B5C40">
      <w:pPr>
        <w:rPr>
          <w:lang w:val="en-US" w:eastAsia="ja-JP"/>
        </w:rPr>
      </w:pPr>
    </w:p>
    <w:p w14:paraId="40265C26"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C.15-1: </w:t>
      </w:r>
      <w:r w:rsidRPr="00897EE3">
        <w:t xml:space="preserve">Conditions (BS1534-3b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rFonts w:cs="Arial"/>
              </w:rPr>
            </w:pPr>
          </w:p>
        </w:tc>
      </w:tr>
      <w:tr w:rsidR="003B5C40" w:rsidRPr="007E18C1" w14:paraId="6223907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rFonts w:cs="Arial"/>
              </w:rPr>
            </w:pPr>
            <w:r w:rsidRPr="00897EE3">
              <w:rPr>
                <w:rFonts w:cs="Arial"/>
              </w:rPr>
              <w:t>IVAS candidate operated with multi-channel 7.1+4  audio input at</w:t>
            </w:r>
          </w:p>
          <w:p w14:paraId="454AD03D" w14:textId="77777777" w:rsidR="003B5C40" w:rsidRPr="00897EE3" w:rsidRDefault="003B5C40" w:rsidP="00793586">
            <w:pPr>
              <w:rPr>
                <w:rFonts w:cs="Arial"/>
              </w:rPr>
            </w:pPr>
            <w:r w:rsidRPr="00897EE3">
              <w:rPr>
                <w:rFonts w:cs="Arial"/>
              </w:rPr>
              <w:t>384 and 512 kbps DTX off at 0% FER</w:t>
            </w:r>
          </w:p>
        </w:tc>
      </w:tr>
      <w:tr w:rsidR="003B5C40" w:rsidRPr="007E18C1" w14:paraId="7EA5584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rFonts w:cs="Arial"/>
              </w:rPr>
            </w:pPr>
            <w:bookmarkStart w:id="932"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rFonts w:cs="Arial"/>
              </w:rPr>
            </w:pPr>
          </w:p>
        </w:tc>
      </w:tr>
      <w:bookmarkEnd w:id="932"/>
      <w:tr w:rsidR="003B5C40" w:rsidRPr="007E18C1" w14:paraId="4858AB5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rFonts w:cs="Arial"/>
              </w:rPr>
            </w:pPr>
          </w:p>
        </w:tc>
      </w:tr>
      <w:tr w:rsidR="003B5C40" w:rsidRPr="007E18C1" w14:paraId="4DD814D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rFonts w:cs="Arial"/>
                <w:lang w:val="it-IT"/>
              </w:rPr>
            </w:pPr>
            <w:r w:rsidRPr="00897EE3">
              <w:rPr>
                <w:rFonts w:cs="Arial"/>
                <w:lang w:val="it-IT"/>
              </w:rPr>
              <w:t>Multi-mono EVS coding multi-channel 7.1+4  input at</w:t>
            </w:r>
          </w:p>
          <w:p w14:paraId="6F20065D" w14:textId="77777777" w:rsidR="003B5C40" w:rsidRPr="00897EE3" w:rsidRDefault="003B5C40" w:rsidP="00793586">
            <w:pPr>
              <w:rPr>
                <w:rFonts w:cs="Arial"/>
              </w:rPr>
            </w:pPr>
            <w:r w:rsidRPr="00897EE3">
              <w:rPr>
                <w:rFonts w:cs="Arial"/>
              </w:rPr>
              <w:t>11*32 kbps, 11*48 kbps, 11*64 kbps DTX off at 0% FER</w:t>
            </w:r>
          </w:p>
          <w:p w14:paraId="3AA1020A" w14:textId="77777777" w:rsidR="003B5C40" w:rsidRPr="00897EE3" w:rsidRDefault="003B5C40" w:rsidP="00793586">
            <w:pPr>
              <w:rPr>
                <w:rFonts w:cs="Arial"/>
              </w:rPr>
            </w:pPr>
            <w:r w:rsidRPr="00897EE3">
              <w:rPr>
                <w:rFonts w:cs="Arial"/>
              </w:rPr>
              <w:t>LFE coded with 9.6kbps NB (IVAS-3)</w:t>
            </w:r>
          </w:p>
        </w:tc>
      </w:tr>
      <w:tr w:rsidR="003B5C40" w:rsidRPr="007E18C1" w14:paraId="1EB4C8B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rFonts w:cs="Arial"/>
              </w:rPr>
            </w:pPr>
            <w:bookmarkStart w:id="933"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rFonts w:cs="Arial"/>
              </w:rPr>
            </w:pPr>
          </w:p>
        </w:tc>
      </w:tr>
      <w:bookmarkEnd w:id="933"/>
      <w:tr w:rsidR="003B5C40" w:rsidRPr="007E18C1" w14:paraId="0A5E12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rFonts w:cs="Arial"/>
              </w:rPr>
            </w:pPr>
          </w:p>
        </w:tc>
      </w:tr>
      <w:tr w:rsidR="003B5C40" w:rsidRPr="007E18C1" w14:paraId="5EABC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rFonts w:cs="Arial"/>
              </w:rPr>
            </w:pPr>
            <w:r w:rsidRPr="00897EE3">
              <w:rPr>
                <w:rFonts w:cs="Arial"/>
              </w:rPr>
              <w:t>Direct signal, Nominal input level</w:t>
            </w:r>
          </w:p>
        </w:tc>
      </w:tr>
      <w:tr w:rsidR="003B5C40" w:rsidRPr="007E18C1" w14:paraId="1CC92BC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rFonts w:cs="Arial"/>
              </w:rPr>
            </w:pPr>
            <w:r w:rsidRPr="00897EE3">
              <w:rPr>
                <w:rFonts w:cs="Arial"/>
              </w:rPr>
              <w:t>Direct signal, Nominal input level</w:t>
            </w:r>
          </w:p>
        </w:tc>
      </w:tr>
      <w:tr w:rsidR="003B5C40" w:rsidRPr="007E18C1" w14:paraId="2D3352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78285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rFonts w:cs="Arial"/>
              </w:rPr>
            </w:pPr>
            <w:bookmarkStart w:id="934"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rFonts w:cs="Arial"/>
              </w:rPr>
            </w:pPr>
          </w:p>
        </w:tc>
      </w:tr>
      <w:bookmarkEnd w:id="934"/>
      <w:tr w:rsidR="003B5C40" w:rsidRPr="007E18C1" w14:paraId="15902D2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rFonts w:cs="Arial"/>
              </w:rPr>
            </w:pPr>
          </w:p>
        </w:tc>
      </w:tr>
      <w:tr w:rsidR="003B5C40" w:rsidRPr="007E18C1" w14:paraId="26A1C42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F46547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rFonts w:cs="Arial"/>
              </w:rPr>
            </w:pPr>
            <w:r w:rsidRPr="00897EE3">
              <w:rPr>
                <w:rFonts w:cs="Arial"/>
              </w:rPr>
              <w:t>48 kHz/FB</w:t>
            </w:r>
          </w:p>
        </w:tc>
      </w:tr>
      <w:tr w:rsidR="003B5C40" w:rsidRPr="007E18C1" w14:paraId="4224B8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rFonts w:cs="Arial"/>
              </w:rPr>
            </w:pPr>
            <w:r w:rsidRPr="00897EE3">
              <w:rPr>
                <w:rFonts w:cs="Arial"/>
              </w:rPr>
              <w:t>20KBP</w:t>
            </w:r>
          </w:p>
        </w:tc>
      </w:tr>
      <w:tr w:rsidR="003B5C40" w:rsidRPr="007E18C1" w14:paraId="55FFE1C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24B942E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C0F626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rFonts w:cs="Arial"/>
              </w:rPr>
            </w:pPr>
            <w:r w:rsidRPr="00897EE3">
              <w:rPr>
                <w:rFonts w:cs="Arial"/>
              </w:rPr>
              <w:t>Adjusted by listener</w:t>
            </w:r>
          </w:p>
        </w:tc>
      </w:tr>
      <w:tr w:rsidR="003B5C40" w:rsidRPr="007E18C1" w14:paraId="11E1DF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rFonts w:cs="Arial"/>
              </w:rPr>
            </w:pPr>
            <w:r w:rsidRPr="00897EE3">
              <w:rPr>
                <w:rFonts w:cs="Arial"/>
              </w:rPr>
              <w:t>Experienced Listeners</w:t>
            </w:r>
          </w:p>
        </w:tc>
      </w:tr>
      <w:tr w:rsidR="003B5C40" w:rsidRPr="007E18C1" w14:paraId="01DBCB4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rFonts w:cs="Arial"/>
              </w:rPr>
            </w:pPr>
            <w:r w:rsidRPr="00897EE3">
              <w:rPr>
                <w:rFonts w:cs="Arial"/>
              </w:rPr>
              <w:t>Individual per listeners</w:t>
            </w:r>
          </w:p>
        </w:tc>
      </w:tr>
      <w:tr w:rsidR="003B5C40" w:rsidRPr="007E18C1" w14:paraId="026D3E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567D6A0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5858C7C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rFonts w:cs="Arial"/>
              </w:rPr>
            </w:pPr>
            <w:r w:rsidRPr="00897EE3">
              <w:rPr>
                <w:rFonts w:cs="Arial"/>
              </w:rPr>
              <w:t>No room noise</w:t>
            </w:r>
          </w:p>
        </w:tc>
      </w:tr>
    </w:tbl>
    <w:p w14:paraId="60F40F4D" w14:textId="77777777" w:rsidR="003B5C40" w:rsidRPr="00897EE3" w:rsidRDefault="003B5C40" w:rsidP="003B5C40">
      <w:pPr>
        <w:rPr>
          <w:lang w:val="en-US" w:eastAsia="ja-JP"/>
        </w:rPr>
      </w:pPr>
    </w:p>
    <w:p w14:paraId="0DFBF529"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C.15-2: Test </w:t>
      </w:r>
      <w:r w:rsidRPr="00897EE3">
        <w:rPr>
          <w:rFonts w:hint="eastAsia"/>
          <w:lang w:eastAsia="ja-JP"/>
        </w:rPr>
        <w:t>c</w:t>
      </w:r>
      <w:r w:rsidRPr="00897EE3">
        <w:rPr>
          <w:lang w:eastAsia="ja-JP"/>
        </w:rPr>
        <w:t>onditions for Experiment BS1534-3b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91A5A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EB85EA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5E8778C"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11x32</w:t>
            </w:r>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8FAA9B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11x48</w:t>
            </w:r>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24B12C1"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11x64</w:t>
            </w:r>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E56DAB"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D7449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3C6F5715" w14:textId="77777777" w:rsidR="003B5C40" w:rsidRPr="00897EE3" w:rsidRDefault="003B5C40" w:rsidP="003B5C40">
      <w:pPr>
        <w:rPr>
          <w:lang w:val="en-US" w:eastAsia="ja-JP"/>
        </w:rPr>
      </w:pPr>
    </w:p>
    <w:p w14:paraId="166C8EA2" w14:textId="77777777" w:rsidR="003B5C40" w:rsidRPr="00897EE3" w:rsidRDefault="003B5C40" w:rsidP="003B5C40">
      <w:pPr>
        <w:spacing w:after="0"/>
        <w:rPr>
          <w:b/>
          <w:sz w:val="24"/>
          <w:szCs w:val="24"/>
          <w:lang w:val="en-US" w:eastAsia="ja-JP"/>
        </w:rPr>
      </w:pPr>
      <w:r w:rsidRPr="00897EE3">
        <w:br w:type="page"/>
      </w:r>
    </w:p>
    <w:p w14:paraId="5DA893B3" w14:textId="77777777" w:rsidR="003B5C40" w:rsidRPr="00897EE3" w:rsidRDefault="003B5C40" w:rsidP="00363DF3">
      <w:pPr>
        <w:pStyle w:val="Heading1"/>
      </w:pPr>
      <w:bookmarkStart w:id="935" w:name="_Toc167234796"/>
      <w:bookmarkStart w:id="936" w:name="_Toc167314903"/>
      <w:bookmarkStart w:id="937" w:name="_Toc167316062"/>
      <w:bookmarkStart w:id="938" w:name="_Toc167316486"/>
      <w:bookmarkStart w:id="939" w:name="_Toc167377077"/>
      <w:r w:rsidRPr="00897EE3">
        <w:t>C.16</w:t>
      </w:r>
      <w:r w:rsidRPr="00897EE3">
        <w:tab/>
        <w:t>Experiment BS1534-4a: FOA</w:t>
      </w:r>
      <w:bookmarkEnd w:id="935"/>
      <w:bookmarkEnd w:id="936"/>
      <w:bookmarkEnd w:id="937"/>
      <w:bookmarkEnd w:id="938"/>
      <w:bookmarkEnd w:id="939"/>
    </w:p>
    <w:p w14:paraId="2737125F" w14:textId="77777777" w:rsidR="003B5C40" w:rsidRPr="00897EE3" w:rsidRDefault="003B5C40" w:rsidP="003B5C40">
      <w:pPr>
        <w:rPr>
          <w:lang w:val="en-US" w:eastAsia="ja-JP"/>
        </w:rPr>
      </w:pPr>
    </w:p>
    <w:p w14:paraId="06C87FE9"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C.16-1: </w:t>
      </w:r>
      <w:r w:rsidRPr="00897EE3">
        <w:t xml:space="preserve">Conditions (BS1534-4a,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rFonts w:cs="Arial"/>
              </w:rPr>
            </w:pPr>
          </w:p>
        </w:tc>
      </w:tr>
      <w:tr w:rsidR="003B5C40" w:rsidRPr="007E18C1" w14:paraId="305CCE2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rFonts w:cs="Arial"/>
              </w:rPr>
            </w:pPr>
            <w:r w:rsidRPr="00897EE3">
              <w:rPr>
                <w:rFonts w:cs="Arial"/>
              </w:rPr>
              <w:t xml:space="preserve">IVAS candidate operated with audio input truncated to FOA, HOA3 output, at 96 kbps, 128 kbps, 160 kbps </w:t>
            </w:r>
          </w:p>
        </w:tc>
      </w:tr>
      <w:tr w:rsidR="003B5C40" w:rsidRPr="007E18C1" w14:paraId="27E336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rFonts w:cs="Arial"/>
              </w:rPr>
            </w:pPr>
            <w:bookmarkStart w:id="940"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rFonts w:cs="Arial"/>
              </w:rPr>
            </w:pPr>
          </w:p>
        </w:tc>
      </w:tr>
      <w:bookmarkEnd w:id="940"/>
      <w:tr w:rsidR="003B5C40" w:rsidRPr="007E18C1" w14:paraId="6938D60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rFonts w:cs="Arial"/>
              </w:rPr>
            </w:pPr>
          </w:p>
        </w:tc>
      </w:tr>
      <w:tr w:rsidR="003B5C40" w:rsidRPr="007E18C1" w14:paraId="7B92F01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 xml:space="preserve">4*24.4 kbps, 4*32 kbps, 4*48 kbps </w:t>
            </w:r>
          </w:p>
          <w:p w14:paraId="3D15776A" w14:textId="77777777" w:rsidR="003B5C40" w:rsidRPr="00897EE3" w:rsidRDefault="003B5C40" w:rsidP="00793586">
            <w:pPr>
              <w:rPr>
                <w:rFonts w:cs="Arial"/>
              </w:rPr>
            </w:pPr>
          </w:p>
        </w:tc>
      </w:tr>
      <w:tr w:rsidR="003B5C40" w:rsidRPr="007E18C1" w14:paraId="5BBD14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rFonts w:cs="Arial"/>
              </w:rPr>
            </w:pPr>
            <w:bookmarkStart w:id="941"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rFonts w:cs="Arial"/>
              </w:rPr>
            </w:pPr>
          </w:p>
        </w:tc>
      </w:tr>
      <w:bookmarkEnd w:id="941"/>
      <w:tr w:rsidR="003B5C40" w:rsidRPr="007E18C1" w14:paraId="772688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rFonts w:cs="Arial"/>
              </w:rPr>
            </w:pPr>
          </w:p>
        </w:tc>
      </w:tr>
      <w:tr w:rsidR="003B5C40" w:rsidRPr="007E18C1" w14:paraId="5F616F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5F7BB9D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1000AD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425F99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rFonts w:cs="Arial"/>
              </w:rPr>
            </w:pPr>
            <w:bookmarkStart w:id="942"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rFonts w:cs="Arial"/>
              </w:rPr>
            </w:pPr>
          </w:p>
        </w:tc>
      </w:tr>
      <w:bookmarkEnd w:id="942"/>
      <w:tr w:rsidR="003B5C40" w:rsidRPr="007E18C1" w14:paraId="58D216F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rFonts w:cs="Arial"/>
              </w:rPr>
            </w:pPr>
          </w:p>
        </w:tc>
      </w:tr>
      <w:tr w:rsidR="003B5C40" w:rsidRPr="007E18C1" w14:paraId="19A3A0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FB8DE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rFonts w:cs="Arial"/>
              </w:rPr>
            </w:pPr>
            <w:r w:rsidRPr="00897EE3">
              <w:rPr>
                <w:rFonts w:cs="Arial"/>
                <w:b/>
                <w:b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rFonts w:cs="Arial"/>
              </w:rPr>
            </w:pPr>
            <w:r w:rsidRPr="00897EE3">
              <w:rPr>
                <w:rFonts w:cs="Arial"/>
              </w:rPr>
              <w:t xml:space="preserve">Ambisonics to binaural (external) rendering </w:t>
            </w:r>
          </w:p>
        </w:tc>
      </w:tr>
      <w:tr w:rsidR="003B5C40" w:rsidRPr="007E18C1" w14:paraId="0C7E4DC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rFonts w:cs="Arial"/>
              </w:rPr>
            </w:pPr>
            <w:r w:rsidRPr="00897EE3">
              <w:rPr>
                <w:rFonts w:cs="Arial"/>
              </w:rPr>
              <w:t>48 kHz/FB</w:t>
            </w:r>
          </w:p>
        </w:tc>
      </w:tr>
      <w:tr w:rsidR="003B5C40" w:rsidRPr="007E18C1" w14:paraId="2D9A05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rFonts w:cs="Arial"/>
              </w:rPr>
            </w:pPr>
            <w:r w:rsidRPr="00897EE3">
              <w:rPr>
                <w:rFonts w:cs="Arial"/>
              </w:rPr>
              <w:t>20KBP</w:t>
            </w:r>
          </w:p>
        </w:tc>
      </w:tr>
      <w:tr w:rsidR="003B5C40" w:rsidRPr="007E18C1" w14:paraId="0BC5EE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68E08DD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726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rFonts w:cs="Arial"/>
              </w:rPr>
            </w:pPr>
            <w:r w:rsidRPr="00897EE3">
              <w:rPr>
                <w:rFonts w:cs="Arial"/>
              </w:rPr>
              <w:t>Adjusted by listener</w:t>
            </w:r>
          </w:p>
        </w:tc>
      </w:tr>
      <w:tr w:rsidR="003B5C40" w:rsidRPr="007E18C1" w14:paraId="10C51F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rFonts w:cs="Arial"/>
              </w:rPr>
            </w:pPr>
            <w:r w:rsidRPr="00897EE3">
              <w:rPr>
                <w:rFonts w:cs="Arial"/>
              </w:rPr>
              <w:t>Experienced Listeners</w:t>
            </w:r>
          </w:p>
        </w:tc>
      </w:tr>
      <w:tr w:rsidR="003B5C40" w:rsidRPr="007E18C1" w14:paraId="1C1C20A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rFonts w:cs="Arial"/>
              </w:rPr>
            </w:pPr>
            <w:r w:rsidRPr="00897EE3">
              <w:rPr>
                <w:rFonts w:cs="Arial"/>
              </w:rPr>
              <w:t>Individual per listeners</w:t>
            </w:r>
          </w:p>
        </w:tc>
      </w:tr>
      <w:tr w:rsidR="003B5C40" w:rsidRPr="007E18C1" w14:paraId="006B67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677A4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rFonts w:cs="Arial"/>
              </w:rPr>
            </w:pPr>
            <w:r w:rsidRPr="00897EE3">
              <w:rPr>
                <w:rFonts w:cs="Arial"/>
              </w:rPr>
              <w:t>High-quality headphone for diotic presentation, in accordance with 7.1.4</w:t>
            </w:r>
          </w:p>
        </w:tc>
      </w:tr>
      <w:tr w:rsidR="003B5C40" w:rsidRPr="007E18C1" w14:paraId="48D176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rFonts w:cs="Arial"/>
              </w:rPr>
            </w:pPr>
            <w:r w:rsidRPr="00897EE3">
              <w:rPr>
                <w:rFonts w:cs="Arial"/>
              </w:rPr>
              <w:t>No room noise</w:t>
            </w:r>
          </w:p>
        </w:tc>
      </w:tr>
    </w:tbl>
    <w:p w14:paraId="26BB6337" w14:textId="77777777" w:rsidR="003B5C40" w:rsidRPr="00897EE3" w:rsidRDefault="003B5C40" w:rsidP="003B5C40">
      <w:pPr>
        <w:rPr>
          <w:lang w:val="en-US" w:eastAsia="ja-JP"/>
        </w:rPr>
      </w:pPr>
    </w:p>
    <w:p w14:paraId="7DDA0B98"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C.16-2: Test </w:t>
      </w:r>
      <w:r w:rsidRPr="00897EE3">
        <w:rPr>
          <w:rFonts w:hint="eastAsia"/>
          <w:lang w:eastAsia="ja-JP"/>
        </w:rPr>
        <w:t>c</w:t>
      </w:r>
      <w:r w:rsidRPr="00897EE3">
        <w:rPr>
          <w:lang w:eastAsia="ja-JP"/>
        </w:rPr>
        <w:t>onditions for Experiment BS1534-4a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491A78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E4C36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FB51B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F0F0498"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E012468"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DFEBB86"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05A85B9"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r w:rsidR="003B5C40" w:rsidRPr="007E18C1" w14:paraId="70C75C76"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2B32FE73" w14:textId="77777777" w:rsidR="003B5C40" w:rsidRPr="00897EE3" w:rsidRDefault="003B5C40" w:rsidP="003B5C40">
      <w:pPr>
        <w:spacing w:after="0"/>
        <w:rPr>
          <w:b/>
          <w:sz w:val="24"/>
          <w:szCs w:val="24"/>
          <w:lang w:val="en-US" w:eastAsia="ja-JP"/>
        </w:rPr>
      </w:pPr>
      <w:r w:rsidRPr="00897EE3">
        <w:br w:type="page"/>
      </w:r>
    </w:p>
    <w:p w14:paraId="5E5844B0" w14:textId="77777777" w:rsidR="003B5C40" w:rsidRPr="00897EE3" w:rsidRDefault="003B5C40" w:rsidP="00363DF3">
      <w:pPr>
        <w:pStyle w:val="Heading1"/>
      </w:pPr>
      <w:bookmarkStart w:id="943" w:name="_Toc167234797"/>
      <w:bookmarkStart w:id="944" w:name="_Toc167314904"/>
      <w:bookmarkStart w:id="945" w:name="_Toc167316063"/>
      <w:bookmarkStart w:id="946" w:name="_Toc167316487"/>
      <w:bookmarkStart w:id="947" w:name="_Toc167377078"/>
      <w:r w:rsidRPr="00897EE3">
        <w:t>C.17</w:t>
      </w:r>
      <w:r w:rsidRPr="00897EE3">
        <w:tab/>
        <w:t>Experiment BS1534-4b: HOA2</w:t>
      </w:r>
      <w:bookmarkEnd w:id="943"/>
      <w:bookmarkEnd w:id="944"/>
      <w:bookmarkEnd w:id="945"/>
      <w:bookmarkEnd w:id="946"/>
      <w:bookmarkEnd w:id="947"/>
    </w:p>
    <w:p w14:paraId="7B4FF5A4" w14:textId="77777777" w:rsidR="003B5C40" w:rsidRPr="00897EE3" w:rsidRDefault="003B5C40" w:rsidP="003B5C40">
      <w:pPr>
        <w:rPr>
          <w:lang w:val="en-US" w:eastAsia="ja-JP"/>
        </w:rPr>
      </w:pPr>
    </w:p>
    <w:p w14:paraId="458F8F63"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C.17-1: </w:t>
      </w:r>
      <w:r w:rsidRPr="00897EE3">
        <w:t xml:space="preserve">Conditions (BS1534-4b,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rFonts w:cs="Arial"/>
              </w:rPr>
            </w:pPr>
          </w:p>
        </w:tc>
      </w:tr>
      <w:tr w:rsidR="003B5C40" w:rsidRPr="007E18C1" w14:paraId="7633478F"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rFonts w:cs="Arial"/>
              </w:rPr>
            </w:pPr>
            <w:r w:rsidRPr="00897EE3">
              <w:rPr>
                <w:rFonts w:cs="Arial"/>
              </w:rPr>
              <w:t>IVAS candidate operated with audio input truncated to HOA2, HOA3 output, at 160, 192 kbps kbps.</w:t>
            </w:r>
          </w:p>
        </w:tc>
      </w:tr>
      <w:tr w:rsidR="003B5C40" w:rsidRPr="007E18C1" w14:paraId="6AB6FD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rFonts w:cs="Arial"/>
              </w:rPr>
            </w:pPr>
            <w:bookmarkStart w:id="948"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rFonts w:cs="Arial"/>
              </w:rPr>
            </w:pPr>
          </w:p>
        </w:tc>
      </w:tr>
      <w:bookmarkEnd w:id="948"/>
      <w:tr w:rsidR="003B5C40" w:rsidRPr="007E18C1" w14:paraId="702B998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rFonts w:cs="Arial"/>
              </w:rPr>
            </w:pPr>
          </w:p>
        </w:tc>
      </w:tr>
      <w:tr w:rsidR="003B5C40" w:rsidRPr="007E18C1" w14:paraId="2BBB7227"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4*32 kbps, 4*48 kbps, 4*64 kbps.</w:t>
            </w:r>
          </w:p>
          <w:p w14:paraId="27C0D516" w14:textId="77777777" w:rsidR="003B5C40" w:rsidRPr="00897EE3" w:rsidRDefault="003B5C40" w:rsidP="00793586">
            <w:pPr>
              <w:rPr>
                <w:rFonts w:cs="Arial"/>
              </w:rPr>
            </w:pPr>
          </w:p>
        </w:tc>
      </w:tr>
      <w:tr w:rsidR="003B5C40" w:rsidRPr="007E18C1" w14:paraId="4175CD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rFonts w:cs="Arial"/>
              </w:rPr>
            </w:pPr>
            <w:bookmarkStart w:id="949"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rFonts w:cs="Arial"/>
              </w:rPr>
            </w:pPr>
          </w:p>
        </w:tc>
      </w:tr>
      <w:bookmarkEnd w:id="949"/>
      <w:tr w:rsidR="003B5C40" w:rsidRPr="007E18C1" w14:paraId="64FA18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rFonts w:cs="Arial"/>
              </w:rPr>
            </w:pPr>
          </w:p>
        </w:tc>
      </w:tr>
      <w:tr w:rsidR="003B5C40" w:rsidRPr="007E18C1" w14:paraId="0FAC2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0D586C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CDBAE6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E0BEC1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rFonts w:cs="Arial"/>
              </w:rPr>
            </w:pPr>
            <w:bookmarkStart w:id="950"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rFonts w:cs="Arial"/>
              </w:rPr>
            </w:pPr>
          </w:p>
        </w:tc>
      </w:tr>
      <w:bookmarkEnd w:id="950"/>
      <w:tr w:rsidR="003B5C40" w:rsidRPr="007E18C1" w14:paraId="44F601B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rFonts w:cs="Arial"/>
              </w:rPr>
            </w:pPr>
          </w:p>
        </w:tc>
      </w:tr>
      <w:tr w:rsidR="003B5C40" w:rsidRPr="007E18C1" w14:paraId="397B41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D3FF33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rFonts w:cs="Arial"/>
              </w:rPr>
            </w:pPr>
            <w:r w:rsidRPr="00897EE3">
              <w:rPr>
                <w:rFonts w:cs="Arial"/>
              </w:rPr>
              <w:t>Ambisonics to binaural (external) rendering</w:t>
            </w:r>
          </w:p>
        </w:tc>
      </w:tr>
      <w:tr w:rsidR="003B5C40" w:rsidRPr="007E18C1" w14:paraId="16C6399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rFonts w:cs="Arial"/>
              </w:rPr>
            </w:pPr>
            <w:r w:rsidRPr="00897EE3">
              <w:rPr>
                <w:rFonts w:cs="Arial"/>
              </w:rPr>
              <w:t>48 kHz/FB</w:t>
            </w:r>
          </w:p>
        </w:tc>
      </w:tr>
      <w:tr w:rsidR="003B5C40" w:rsidRPr="007E18C1" w14:paraId="1B86ED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rFonts w:cs="Arial"/>
              </w:rPr>
            </w:pPr>
            <w:r w:rsidRPr="00897EE3">
              <w:rPr>
                <w:rFonts w:cs="Arial"/>
              </w:rPr>
              <w:t>20KBP</w:t>
            </w:r>
          </w:p>
        </w:tc>
      </w:tr>
      <w:tr w:rsidR="003B5C40" w:rsidRPr="007E18C1" w14:paraId="0A8AB9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6A535FDA"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1E009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rFonts w:cs="Arial"/>
              </w:rPr>
            </w:pPr>
            <w:r w:rsidRPr="00897EE3">
              <w:rPr>
                <w:rFonts w:cs="Arial"/>
              </w:rPr>
              <w:t>Adjusted by listener</w:t>
            </w:r>
          </w:p>
        </w:tc>
      </w:tr>
      <w:tr w:rsidR="003B5C40" w:rsidRPr="007E18C1" w14:paraId="229787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rFonts w:cs="Arial"/>
              </w:rPr>
            </w:pPr>
            <w:r w:rsidRPr="00897EE3">
              <w:rPr>
                <w:rFonts w:cs="Arial"/>
              </w:rPr>
              <w:t>Experienced Listeners</w:t>
            </w:r>
          </w:p>
        </w:tc>
      </w:tr>
      <w:tr w:rsidR="003B5C40" w:rsidRPr="007E18C1" w14:paraId="05B83B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rFonts w:cs="Arial"/>
              </w:rPr>
            </w:pPr>
            <w:r w:rsidRPr="00897EE3">
              <w:rPr>
                <w:rFonts w:cs="Arial"/>
              </w:rPr>
              <w:t>Individual per listeners</w:t>
            </w:r>
          </w:p>
        </w:tc>
      </w:tr>
      <w:tr w:rsidR="003B5C40" w:rsidRPr="007E18C1" w14:paraId="61C046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494939A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13EC5B0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rFonts w:cs="Arial"/>
              </w:rPr>
            </w:pPr>
            <w:r w:rsidRPr="00897EE3">
              <w:rPr>
                <w:rFonts w:cs="Arial"/>
              </w:rPr>
              <w:t>No room noise</w:t>
            </w:r>
          </w:p>
        </w:tc>
      </w:tr>
    </w:tbl>
    <w:p w14:paraId="6D6E1122" w14:textId="77777777" w:rsidR="003B5C40" w:rsidRPr="00897EE3" w:rsidRDefault="003B5C40" w:rsidP="003B5C40">
      <w:pPr>
        <w:rPr>
          <w:lang w:val="en-US" w:eastAsia="ja-JP"/>
        </w:rPr>
      </w:pPr>
    </w:p>
    <w:p w14:paraId="3294388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C.17-2: Test </w:t>
      </w:r>
      <w:r w:rsidRPr="00897EE3">
        <w:rPr>
          <w:rFonts w:hint="eastAsia"/>
          <w:lang w:eastAsia="ja-JP"/>
        </w:rPr>
        <w:t>c</w:t>
      </w:r>
      <w:r w:rsidRPr="00897EE3">
        <w:rPr>
          <w:lang w:eastAsia="ja-JP"/>
        </w:rPr>
        <w:t>onditions for Experiment BS1534-4b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5055361"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DDB214"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1C7001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D4E7AFC"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BDCB06F"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9F30C98"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133A9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6012732" w14:textId="77777777" w:rsidR="003B5C40" w:rsidRPr="00897EE3" w:rsidRDefault="003B5C40" w:rsidP="003B5C40">
      <w:pPr>
        <w:rPr>
          <w:lang w:val="en-US" w:eastAsia="ja-JP"/>
        </w:rPr>
      </w:pPr>
    </w:p>
    <w:p w14:paraId="4549585E" w14:textId="77777777" w:rsidR="003B5C40" w:rsidRPr="00897EE3" w:rsidRDefault="003B5C40" w:rsidP="003B5C40">
      <w:pPr>
        <w:spacing w:after="0"/>
        <w:rPr>
          <w:b/>
          <w:sz w:val="24"/>
          <w:szCs w:val="24"/>
          <w:lang w:val="en-US" w:eastAsia="ja-JP"/>
        </w:rPr>
      </w:pPr>
      <w:r w:rsidRPr="00897EE3">
        <w:br w:type="page"/>
      </w:r>
    </w:p>
    <w:p w14:paraId="29CFF8A0" w14:textId="77777777" w:rsidR="003B5C40" w:rsidRPr="00897EE3" w:rsidRDefault="003B5C40" w:rsidP="00363DF3">
      <w:pPr>
        <w:pStyle w:val="Heading1"/>
      </w:pPr>
      <w:bookmarkStart w:id="951" w:name="_Toc167234798"/>
      <w:bookmarkStart w:id="952" w:name="_Toc167314905"/>
      <w:bookmarkStart w:id="953" w:name="_Toc167316064"/>
      <w:bookmarkStart w:id="954" w:name="_Toc167316488"/>
      <w:bookmarkStart w:id="955" w:name="_Toc167377079"/>
      <w:r w:rsidRPr="00897EE3">
        <w:t>C.18</w:t>
      </w:r>
      <w:r w:rsidRPr="00897EE3">
        <w:tab/>
        <w:t>Experiment BS1534-5a: HOA3</w:t>
      </w:r>
      <w:bookmarkEnd w:id="951"/>
      <w:bookmarkEnd w:id="952"/>
      <w:bookmarkEnd w:id="953"/>
      <w:bookmarkEnd w:id="954"/>
      <w:bookmarkEnd w:id="955"/>
    </w:p>
    <w:p w14:paraId="2A81C9E0" w14:textId="77777777" w:rsidR="003B5C40" w:rsidRPr="00897EE3" w:rsidRDefault="003B5C40" w:rsidP="003B5C40">
      <w:pPr>
        <w:rPr>
          <w:lang w:val="en-US" w:eastAsia="ja-JP"/>
        </w:rPr>
      </w:pPr>
    </w:p>
    <w:p w14:paraId="502A4F3F"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C.18-1: </w:t>
      </w:r>
      <w:r w:rsidRPr="00897EE3">
        <w:t>Conditions (BS1534-5a,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rFonts w:cs="Arial"/>
              </w:rPr>
            </w:pPr>
          </w:p>
        </w:tc>
      </w:tr>
      <w:tr w:rsidR="003B5C40" w:rsidRPr="007E18C1" w14:paraId="621F530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rFonts w:cs="Arial"/>
              </w:rPr>
            </w:pPr>
            <w:r w:rsidRPr="00897EE3">
              <w:rPr>
                <w:rFonts w:cs="Arial"/>
              </w:rPr>
              <w:t xml:space="preserve">IVAS candidate operated with HOA3 input at </w:t>
            </w:r>
          </w:p>
          <w:p w14:paraId="4E7E6617" w14:textId="77777777" w:rsidR="003B5C40" w:rsidRPr="00897EE3" w:rsidRDefault="003B5C40" w:rsidP="00793586">
            <w:pPr>
              <w:rPr>
                <w:rFonts w:cs="Arial"/>
              </w:rPr>
            </w:pPr>
            <w:r w:rsidRPr="00897EE3">
              <w:rPr>
                <w:rFonts w:cs="Arial"/>
              </w:rPr>
              <w:t>192 kbps, 256 kbps.</w:t>
            </w:r>
          </w:p>
        </w:tc>
      </w:tr>
      <w:tr w:rsidR="003B5C40" w:rsidRPr="007E18C1" w14:paraId="31D8FB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rFonts w:cs="Arial"/>
              </w:rPr>
            </w:pPr>
            <w:bookmarkStart w:id="956"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rFonts w:cs="Arial"/>
              </w:rPr>
            </w:pPr>
          </w:p>
        </w:tc>
      </w:tr>
      <w:bookmarkEnd w:id="956"/>
      <w:tr w:rsidR="003B5C40" w:rsidRPr="007E18C1" w14:paraId="465D684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rFonts w:cs="Arial"/>
              </w:rPr>
            </w:pPr>
          </w:p>
        </w:tc>
      </w:tr>
      <w:tr w:rsidR="003B5C40" w:rsidRPr="007E18C1" w14:paraId="768B5EC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4*48 kbps, 4*64, 4*96 kbps.</w:t>
            </w:r>
          </w:p>
          <w:p w14:paraId="6A346173" w14:textId="77777777" w:rsidR="003B5C40" w:rsidRPr="00897EE3" w:rsidRDefault="003B5C40" w:rsidP="00793586">
            <w:pPr>
              <w:rPr>
                <w:rFonts w:cs="Arial"/>
              </w:rPr>
            </w:pPr>
          </w:p>
        </w:tc>
      </w:tr>
      <w:tr w:rsidR="003B5C40" w:rsidRPr="007E18C1" w14:paraId="15F609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rFonts w:cs="Arial"/>
              </w:rPr>
            </w:pPr>
            <w:bookmarkStart w:id="957"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rFonts w:cs="Arial"/>
              </w:rPr>
            </w:pPr>
          </w:p>
        </w:tc>
      </w:tr>
      <w:bookmarkEnd w:id="957"/>
      <w:tr w:rsidR="003B5C40" w:rsidRPr="007E18C1" w14:paraId="29C612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rFonts w:cs="Arial"/>
              </w:rPr>
            </w:pPr>
          </w:p>
        </w:tc>
      </w:tr>
      <w:tr w:rsidR="003B5C40" w:rsidRPr="007E18C1" w14:paraId="2F07592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43B7EF7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D6BDA9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F7777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rFonts w:cs="Arial"/>
              </w:rPr>
            </w:pPr>
            <w:bookmarkStart w:id="958"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rFonts w:cs="Arial"/>
              </w:rPr>
            </w:pPr>
          </w:p>
        </w:tc>
      </w:tr>
      <w:bookmarkEnd w:id="958"/>
      <w:tr w:rsidR="003B5C40" w:rsidRPr="007E18C1" w14:paraId="653BA67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rFonts w:cs="Arial"/>
              </w:rPr>
            </w:pPr>
          </w:p>
        </w:tc>
      </w:tr>
      <w:tr w:rsidR="003B5C40" w:rsidRPr="007E18C1" w14:paraId="3D29C98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04FB2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rFonts w:cs="Arial"/>
              </w:rPr>
            </w:pPr>
            <w:r w:rsidRPr="00897EE3">
              <w:rPr>
                <w:rFonts w:cs="Arial"/>
              </w:rPr>
              <w:t>Ambisonics to binaural (external) rendering</w:t>
            </w:r>
          </w:p>
        </w:tc>
      </w:tr>
      <w:tr w:rsidR="003B5C40" w:rsidRPr="007E18C1" w14:paraId="2E8EFB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rFonts w:cs="Arial"/>
              </w:rPr>
            </w:pPr>
            <w:r w:rsidRPr="00897EE3">
              <w:rPr>
                <w:rFonts w:cs="Arial"/>
              </w:rPr>
              <w:t>48 kHz/FB</w:t>
            </w:r>
          </w:p>
        </w:tc>
      </w:tr>
      <w:tr w:rsidR="003B5C40" w:rsidRPr="007E18C1" w14:paraId="7AB6AF0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rFonts w:cs="Arial"/>
              </w:rPr>
            </w:pPr>
            <w:r w:rsidRPr="00897EE3">
              <w:rPr>
                <w:rFonts w:cs="Arial"/>
              </w:rPr>
              <w:t>20KBP</w:t>
            </w:r>
          </w:p>
        </w:tc>
      </w:tr>
      <w:tr w:rsidR="003B5C40" w:rsidRPr="007E18C1" w14:paraId="594B1E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2B35162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376F88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rFonts w:cs="Arial"/>
              </w:rPr>
            </w:pPr>
            <w:r w:rsidRPr="00897EE3">
              <w:rPr>
                <w:rFonts w:cs="Arial"/>
              </w:rPr>
              <w:t>Adjusted by listener</w:t>
            </w:r>
          </w:p>
        </w:tc>
      </w:tr>
      <w:tr w:rsidR="003B5C40" w:rsidRPr="007E18C1" w14:paraId="43366C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rFonts w:cs="Arial"/>
              </w:rPr>
            </w:pPr>
            <w:r w:rsidRPr="00897EE3">
              <w:rPr>
                <w:rFonts w:cs="Arial"/>
              </w:rPr>
              <w:t>Experienced Listeners</w:t>
            </w:r>
          </w:p>
        </w:tc>
      </w:tr>
      <w:tr w:rsidR="003B5C40" w:rsidRPr="007E18C1" w14:paraId="2332965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rFonts w:cs="Arial"/>
              </w:rPr>
            </w:pPr>
            <w:r w:rsidRPr="00897EE3">
              <w:rPr>
                <w:rFonts w:cs="Arial"/>
              </w:rPr>
              <w:t>Individual per listeners</w:t>
            </w:r>
          </w:p>
        </w:tc>
      </w:tr>
      <w:tr w:rsidR="003B5C40" w:rsidRPr="007E18C1" w14:paraId="0C7C181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207B6D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27CD5EE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rFonts w:cs="Arial"/>
              </w:rPr>
            </w:pPr>
            <w:r w:rsidRPr="00897EE3">
              <w:rPr>
                <w:rFonts w:cs="Arial"/>
              </w:rPr>
              <w:t>No room noise</w:t>
            </w:r>
          </w:p>
        </w:tc>
      </w:tr>
    </w:tbl>
    <w:p w14:paraId="0CBE8DF3" w14:textId="77777777" w:rsidR="003B5C40" w:rsidRPr="00897EE3" w:rsidRDefault="003B5C40" w:rsidP="003B5C40">
      <w:pPr>
        <w:rPr>
          <w:lang w:val="en-US" w:eastAsia="ja-JP"/>
        </w:rPr>
      </w:pPr>
    </w:p>
    <w:p w14:paraId="05586871"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C.18-2: Test </w:t>
      </w:r>
      <w:r w:rsidRPr="00897EE3">
        <w:rPr>
          <w:rFonts w:hint="eastAsia"/>
          <w:lang w:eastAsia="ja-JP"/>
        </w:rPr>
        <w:t>c</w:t>
      </w:r>
      <w:r w:rsidRPr="00897EE3">
        <w:rPr>
          <w:lang w:eastAsia="ja-JP"/>
        </w:rPr>
        <w:t>onditions for Experiment BS1534-5a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5262073"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6BBF9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E6003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00DB0EF"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66956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33EF3E"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07C04D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7706BD7" w14:textId="77777777" w:rsidR="003B5C40" w:rsidRPr="00897EE3" w:rsidRDefault="003B5C40" w:rsidP="003B5C40">
      <w:pPr>
        <w:rPr>
          <w:lang w:val="en-US" w:eastAsia="ja-JP"/>
        </w:rPr>
      </w:pPr>
    </w:p>
    <w:p w14:paraId="2EE60554" w14:textId="77777777" w:rsidR="003B5C40" w:rsidRPr="00897EE3" w:rsidRDefault="003B5C40" w:rsidP="00363DF3">
      <w:pPr>
        <w:pStyle w:val="Heading1"/>
      </w:pPr>
      <w:bookmarkStart w:id="959" w:name="_Toc167234799"/>
      <w:bookmarkStart w:id="960" w:name="_Toc167314906"/>
      <w:bookmarkStart w:id="961" w:name="_Toc167316065"/>
      <w:bookmarkStart w:id="962" w:name="_Toc167316489"/>
      <w:bookmarkStart w:id="963" w:name="_Toc167377080"/>
      <w:r w:rsidRPr="00897EE3">
        <w:t>C.19</w:t>
      </w:r>
      <w:r w:rsidRPr="00897EE3">
        <w:tab/>
        <w:t>Experiment BS1534-5b: HOA3</w:t>
      </w:r>
      <w:bookmarkEnd w:id="959"/>
      <w:bookmarkEnd w:id="960"/>
      <w:bookmarkEnd w:id="961"/>
      <w:bookmarkEnd w:id="962"/>
      <w:bookmarkEnd w:id="963"/>
    </w:p>
    <w:p w14:paraId="4967227C" w14:textId="77777777" w:rsidR="003B5C40" w:rsidRPr="00897EE3" w:rsidRDefault="003B5C40" w:rsidP="003B5C40">
      <w:pPr>
        <w:rPr>
          <w:lang w:val="en-US" w:eastAsia="ja-JP"/>
        </w:rPr>
      </w:pPr>
    </w:p>
    <w:p w14:paraId="14A2C704"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C.19-1: </w:t>
      </w:r>
      <w:r w:rsidRPr="00897EE3">
        <w:t>Conditions (BS1534-5b,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rFonts w:cs="Arial"/>
              </w:rPr>
            </w:pPr>
          </w:p>
        </w:tc>
      </w:tr>
      <w:tr w:rsidR="003B5C40" w:rsidRPr="007E18C1" w14:paraId="3F40D1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rFonts w:cs="Arial"/>
              </w:rPr>
            </w:pPr>
            <w:r w:rsidRPr="00897EE3">
              <w:rPr>
                <w:rFonts w:cs="Arial"/>
              </w:rPr>
              <w:t xml:space="preserve">IVAS candidate operated with HOA3 input at </w:t>
            </w:r>
          </w:p>
          <w:p w14:paraId="2FD9528E" w14:textId="77777777" w:rsidR="003B5C40" w:rsidRPr="00897EE3" w:rsidRDefault="003B5C40" w:rsidP="00793586">
            <w:pPr>
              <w:rPr>
                <w:rFonts w:cs="Arial"/>
              </w:rPr>
            </w:pPr>
            <w:r w:rsidRPr="00897EE3">
              <w:rPr>
                <w:rFonts w:cs="Arial"/>
              </w:rPr>
              <w:t>384 kbps, 512 kbps.</w:t>
            </w:r>
          </w:p>
        </w:tc>
      </w:tr>
      <w:tr w:rsidR="003B5C40" w:rsidRPr="007E18C1" w14:paraId="0FDB77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rFonts w:cs="Arial"/>
              </w:rPr>
            </w:pPr>
            <w:bookmarkStart w:id="964"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rFonts w:cs="Arial"/>
              </w:rPr>
            </w:pPr>
          </w:p>
        </w:tc>
      </w:tr>
      <w:bookmarkEnd w:id="964"/>
      <w:tr w:rsidR="003B5C40" w:rsidRPr="007E18C1" w14:paraId="4C84616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rFonts w:cs="Arial"/>
              </w:rPr>
            </w:pPr>
          </w:p>
        </w:tc>
      </w:tr>
      <w:tr w:rsidR="003B5C40" w:rsidRPr="007E18C1" w14:paraId="11421B7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4*96 kbps, 4*128 kbps.</w:t>
            </w:r>
          </w:p>
          <w:p w14:paraId="711D6F42" w14:textId="77777777" w:rsidR="003B5C40" w:rsidRPr="00897EE3" w:rsidRDefault="003B5C40" w:rsidP="00793586">
            <w:pPr>
              <w:rPr>
                <w:rFonts w:cs="Arial"/>
              </w:rPr>
            </w:pPr>
          </w:p>
        </w:tc>
      </w:tr>
      <w:tr w:rsidR="003B5C40" w:rsidRPr="007E18C1" w14:paraId="3478BE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rFonts w:cs="Arial"/>
              </w:rPr>
            </w:pPr>
            <w:bookmarkStart w:id="965"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rFonts w:cs="Arial"/>
              </w:rPr>
            </w:pPr>
          </w:p>
        </w:tc>
      </w:tr>
      <w:bookmarkEnd w:id="965"/>
      <w:tr w:rsidR="003B5C40" w:rsidRPr="007E18C1" w14:paraId="4DB4BF6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rFonts w:cs="Arial"/>
              </w:rPr>
            </w:pPr>
          </w:p>
        </w:tc>
      </w:tr>
      <w:tr w:rsidR="003B5C40" w:rsidRPr="007E18C1" w14:paraId="78C636F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37A248D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E28A7D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601B457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rFonts w:cs="Arial"/>
              </w:rPr>
            </w:pPr>
            <w:bookmarkStart w:id="966"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rFonts w:cs="Arial"/>
              </w:rPr>
            </w:pPr>
          </w:p>
        </w:tc>
      </w:tr>
      <w:bookmarkEnd w:id="966"/>
      <w:tr w:rsidR="003B5C40" w:rsidRPr="007E18C1" w14:paraId="52EEC74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rFonts w:cs="Arial"/>
              </w:rPr>
            </w:pPr>
          </w:p>
        </w:tc>
      </w:tr>
      <w:tr w:rsidR="003B5C40" w:rsidRPr="007E18C1" w14:paraId="67DB93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23B83F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rFonts w:cs="Arial"/>
              </w:rPr>
            </w:pPr>
            <w:r w:rsidRPr="00897EE3">
              <w:rPr>
                <w:rFonts w:cs="Arial"/>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rFonts w:cs="Arial"/>
              </w:rPr>
            </w:pPr>
            <w:r w:rsidRPr="00897EE3">
              <w:rPr>
                <w:rFonts w:cs="Arial"/>
              </w:rPr>
              <w:t xml:space="preserve">Ambisonics to loudspeaker (external) rendering </w:t>
            </w:r>
          </w:p>
        </w:tc>
      </w:tr>
      <w:tr w:rsidR="003B5C40" w:rsidRPr="007E18C1" w14:paraId="52C10E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rFonts w:cs="Arial"/>
              </w:rPr>
            </w:pPr>
            <w:r w:rsidRPr="00897EE3">
              <w:rPr>
                <w:rFonts w:cs="Arial"/>
              </w:rPr>
              <w:t>48 kHz/FB</w:t>
            </w:r>
          </w:p>
        </w:tc>
      </w:tr>
      <w:tr w:rsidR="003B5C40" w:rsidRPr="007E18C1" w14:paraId="5464F3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rFonts w:cs="Arial"/>
              </w:rPr>
            </w:pPr>
            <w:r w:rsidRPr="00897EE3">
              <w:rPr>
                <w:rFonts w:cs="Arial"/>
              </w:rPr>
              <w:t>20KBP</w:t>
            </w:r>
          </w:p>
        </w:tc>
      </w:tr>
      <w:tr w:rsidR="003B5C40" w:rsidRPr="007E18C1" w14:paraId="4A07C87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47CFAB1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749952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rFonts w:cs="Arial"/>
              </w:rPr>
            </w:pPr>
            <w:r w:rsidRPr="00897EE3">
              <w:rPr>
                <w:rFonts w:cs="Arial"/>
              </w:rPr>
              <w:t>Adjusted by listener</w:t>
            </w:r>
          </w:p>
        </w:tc>
      </w:tr>
      <w:tr w:rsidR="003B5C40" w:rsidRPr="007E18C1" w14:paraId="1E2DAB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rFonts w:cs="Arial"/>
              </w:rPr>
            </w:pPr>
            <w:r w:rsidRPr="00897EE3">
              <w:rPr>
                <w:rFonts w:cs="Arial"/>
              </w:rPr>
              <w:t>Experienced Listeners</w:t>
            </w:r>
          </w:p>
        </w:tc>
      </w:tr>
      <w:tr w:rsidR="003B5C40" w:rsidRPr="007E18C1" w14:paraId="0EA39A9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rFonts w:cs="Arial"/>
              </w:rPr>
            </w:pPr>
            <w:r w:rsidRPr="00897EE3">
              <w:rPr>
                <w:rFonts w:cs="Arial"/>
              </w:rPr>
              <w:t>Individual per listeners</w:t>
            </w:r>
          </w:p>
        </w:tc>
      </w:tr>
      <w:tr w:rsidR="003B5C40" w:rsidRPr="007E18C1" w14:paraId="1759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082F1D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rFonts w:cs="Arial"/>
              </w:rPr>
            </w:pPr>
            <w:r w:rsidRPr="00897EE3">
              <w:rPr>
                <w:rFonts w:cs="Arial"/>
              </w:rPr>
              <w:t>Calibrated and conformant 7.1.4 listening room with single listener in center.</w:t>
            </w:r>
          </w:p>
        </w:tc>
      </w:tr>
      <w:tr w:rsidR="003B5C40" w:rsidRPr="007E18C1" w14:paraId="009DCA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rFonts w:cs="Arial"/>
              </w:rPr>
            </w:pPr>
            <w:r w:rsidRPr="00897EE3">
              <w:rPr>
                <w:rFonts w:cs="Arial"/>
              </w:rPr>
              <w:t>No room noise</w:t>
            </w:r>
          </w:p>
        </w:tc>
      </w:tr>
    </w:tbl>
    <w:p w14:paraId="407EA291" w14:textId="77777777" w:rsidR="003B5C40" w:rsidRPr="00897EE3" w:rsidRDefault="003B5C40" w:rsidP="003B5C40">
      <w:pPr>
        <w:rPr>
          <w:lang w:val="en-US" w:eastAsia="ja-JP"/>
        </w:rPr>
      </w:pPr>
    </w:p>
    <w:p w14:paraId="552F5E8E"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C.19-2: Test </w:t>
      </w:r>
      <w:r w:rsidRPr="00897EE3">
        <w:rPr>
          <w:rFonts w:hint="eastAsia"/>
          <w:lang w:eastAsia="ja-JP"/>
        </w:rPr>
        <w:t>c</w:t>
      </w:r>
      <w:r w:rsidRPr="00897EE3">
        <w:rPr>
          <w:lang w:eastAsia="ja-JP"/>
        </w:rPr>
        <w:t>onditions for Experiment BS1534-5b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4AFBE3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0AB8CB"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6BB640"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52448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4x128</w:t>
            </w:r>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9DBB912"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852C535"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bl>
    <w:p w14:paraId="7A64659B" w14:textId="77777777" w:rsidR="003B5C40" w:rsidRPr="00897EE3" w:rsidRDefault="003B5C40" w:rsidP="003B5C40">
      <w:pPr>
        <w:rPr>
          <w:lang w:val="en-US" w:eastAsia="ja-JP"/>
        </w:rPr>
      </w:pPr>
    </w:p>
    <w:p w14:paraId="789AE5F7" w14:textId="77777777" w:rsidR="003B5C40" w:rsidRPr="00897EE3" w:rsidRDefault="003B5C40" w:rsidP="00363DF3">
      <w:pPr>
        <w:pStyle w:val="Heading1"/>
      </w:pPr>
      <w:bookmarkStart w:id="967" w:name="_Toc167234800"/>
      <w:bookmarkStart w:id="968" w:name="_Toc167314907"/>
      <w:bookmarkStart w:id="969" w:name="_Toc167316066"/>
      <w:bookmarkStart w:id="970" w:name="_Toc167316490"/>
      <w:bookmarkStart w:id="971" w:name="_Toc167377081"/>
      <w:r w:rsidRPr="00897EE3">
        <w:t>C.20</w:t>
      </w:r>
      <w:r w:rsidRPr="00897EE3">
        <w:tab/>
        <w:t>Experiment BS1534-6a: Objects</w:t>
      </w:r>
      <w:bookmarkEnd w:id="967"/>
      <w:bookmarkEnd w:id="968"/>
      <w:bookmarkEnd w:id="969"/>
      <w:bookmarkEnd w:id="970"/>
      <w:bookmarkEnd w:id="971"/>
    </w:p>
    <w:p w14:paraId="69751BE8" w14:textId="77777777" w:rsidR="003B5C40" w:rsidRPr="00897EE3" w:rsidRDefault="003B5C40" w:rsidP="003B5C40">
      <w:pPr>
        <w:rPr>
          <w:lang w:val="en-US" w:eastAsia="ja-JP"/>
        </w:rPr>
      </w:pPr>
    </w:p>
    <w:p w14:paraId="4CBC71C4" w14:textId="77777777" w:rsidR="003B5C40" w:rsidRPr="00897EE3" w:rsidRDefault="003B5C40" w:rsidP="003B5C40">
      <w:pPr>
        <w:rPr>
          <w:rFonts w:cs="Arial"/>
          <w:sz w:val="22"/>
          <w:szCs w:val="22"/>
          <w:lang w:val="en-US"/>
        </w:rPr>
      </w:pPr>
      <w:r w:rsidRPr="00897EE3">
        <w:rPr>
          <w:rFonts w:cs="Arial"/>
          <w:sz w:val="22"/>
          <w:szCs w:val="22"/>
          <w:lang w:val="en-US"/>
        </w:rPr>
        <w:t>Test with 3 Objects in BS1534-6a at mid bitrates.</w:t>
      </w:r>
    </w:p>
    <w:p w14:paraId="746547EA"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C.20-1: </w:t>
      </w:r>
      <w:r w:rsidRPr="00897EE3">
        <w:t>Conditions (BS1534-6a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rFonts w:cs="Arial"/>
              </w:rPr>
            </w:pPr>
          </w:p>
        </w:tc>
      </w:tr>
      <w:tr w:rsidR="003B5C40" w:rsidRPr="007E18C1" w14:paraId="094ABAC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rFonts w:cs="Arial"/>
              </w:rPr>
            </w:pPr>
            <w:r w:rsidRPr="00897EE3">
              <w:rPr>
                <w:rFonts w:cs="Arial"/>
              </w:rPr>
              <w:t>IVAS candidate operated at 48, 64, 96 kbps</w:t>
            </w:r>
          </w:p>
        </w:tc>
      </w:tr>
      <w:tr w:rsidR="003B5C40" w:rsidRPr="007E18C1" w14:paraId="697C75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rFonts w:cs="Arial"/>
              </w:rPr>
            </w:pPr>
            <w:bookmarkStart w:id="972"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rFonts w:cs="Arial"/>
              </w:rPr>
            </w:pPr>
          </w:p>
        </w:tc>
      </w:tr>
      <w:bookmarkEnd w:id="972"/>
      <w:tr w:rsidR="003B5C40" w:rsidRPr="007E18C1" w14:paraId="602329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rFonts w:cs="Arial"/>
              </w:rPr>
            </w:pPr>
          </w:p>
        </w:tc>
      </w:tr>
      <w:tr w:rsidR="003B5C40" w:rsidRPr="007E18C1" w14:paraId="3917A5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rFonts w:cs="Arial"/>
              </w:rPr>
            </w:pPr>
            <w:r w:rsidRPr="00897EE3">
              <w:rPr>
                <w:rFonts w:cs="Arial"/>
              </w:rPr>
              <w:t>Multi-mono EVS operated at 3*16.4, 3*24.4, 3*32 kbps</w:t>
            </w:r>
          </w:p>
        </w:tc>
      </w:tr>
      <w:tr w:rsidR="003B5C40" w:rsidRPr="007E18C1" w14:paraId="61DC02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rFonts w:cs="Arial"/>
              </w:rPr>
            </w:pPr>
            <w:bookmarkStart w:id="973"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rFonts w:cs="Arial"/>
              </w:rPr>
            </w:pPr>
          </w:p>
        </w:tc>
      </w:tr>
      <w:bookmarkEnd w:id="973"/>
      <w:tr w:rsidR="003B5C40" w:rsidRPr="007E18C1" w14:paraId="5623164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rFonts w:cs="Arial"/>
              </w:rPr>
            </w:pPr>
          </w:p>
        </w:tc>
      </w:tr>
      <w:tr w:rsidR="003B5C40" w:rsidRPr="007E18C1" w14:paraId="1926FA6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rFonts w:cs="Arial"/>
              </w:rPr>
            </w:pPr>
            <w:r w:rsidRPr="00897EE3">
              <w:rPr>
                <w:rFonts w:cs="Arial"/>
              </w:rPr>
              <w:t>Direct Object signal(s), nominal input level</w:t>
            </w:r>
          </w:p>
        </w:tc>
      </w:tr>
      <w:tr w:rsidR="003B5C40" w:rsidRPr="007E18C1" w14:paraId="266F8E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rFonts w:cs="Arial"/>
              </w:rPr>
            </w:pPr>
            <w:r w:rsidRPr="00897EE3">
              <w:rPr>
                <w:rFonts w:cs="Arial"/>
              </w:rPr>
              <w:t>Direct Object signal(s), nominal input level</w:t>
            </w:r>
          </w:p>
        </w:tc>
      </w:tr>
      <w:tr w:rsidR="003B5C40" w:rsidRPr="007E18C1" w14:paraId="7F4133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292FA41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rFonts w:cs="Arial"/>
              </w:rPr>
            </w:pPr>
            <w:bookmarkStart w:id="974"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rFonts w:cs="Arial"/>
              </w:rPr>
            </w:pPr>
          </w:p>
        </w:tc>
      </w:tr>
      <w:bookmarkEnd w:id="974"/>
      <w:tr w:rsidR="003B5C40" w:rsidRPr="007E18C1" w14:paraId="40A052A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rFonts w:cs="Arial"/>
              </w:rPr>
            </w:pPr>
          </w:p>
        </w:tc>
      </w:tr>
      <w:tr w:rsidR="003B5C40" w:rsidRPr="007E18C1" w14:paraId="50C1C9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43A6FE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rFonts w:cs="Arial"/>
              </w:rPr>
            </w:pPr>
            <w:r w:rsidRPr="00897EE3">
              <w:rPr>
                <w:rFonts w:cs="Arial"/>
              </w:rPr>
              <w:t xml:space="preserve">Objects to binaural (external) rendering </w:t>
            </w:r>
          </w:p>
        </w:tc>
      </w:tr>
      <w:tr w:rsidR="003B5C40" w:rsidRPr="007E18C1" w14:paraId="0C4C9A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rFonts w:cs="Arial"/>
              </w:rPr>
            </w:pPr>
            <w:r w:rsidRPr="00897EE3">
              <w:rPr>
                <w:rFonts w:cs="Arial"/>
              </w:rPr>
              <w:t>48 kHz / FB</w:t>
            </w:r>
          </w:p>
        </w:tc>
      </w:tr>
      <w:tr w:rsidR="003B5C40" w:rsidRPr="007E18C1" w14:paraId="317D76E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rFonts w:cs="Arial"/>
              </w:rPr>
            </w:pPr>
            <w:r w:rsidRPr="00897EE3">
              <w:rPr>
                <w:rFonts w:cs="Arial"/>
              </w:rPr>
              <w:t>20KBP</w:t>
            </w:r>
          </w:p>
        </w:tc>
      </w:tr>
      <w:tr w:rsidR="003B5C40" w:rsidRPr="007E18C1" w14:paraId="475C9C7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0F63D75E"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AFF3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rFonts w:cs="Arial"/>
              </w:rPr>
            </w:pPr>
            <w:r w:rsidRPr="00897EE3">
              <w:rPr>
                <w:rFonts w:cs="Arial"/>
              </w:rPr>
              <w:t>Adjusted by listener</w:t>
            </w:r>
          </w:p>
        </w:tc>
      </w:tr>
      <w:tr w:rsidR="003B5C40" w:rsidRPr="007E18C1" w14:paraId="2171D1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rFonts w:cs="Arial"/>
              </w:rPr>
            </w:pPr>
            <w:r w:rsidRPr="00897EE3">
              <w:rPr>
                <w:rFonts w:cs="Arial"/>
              </w:rPr>
              <w:t>Experienced Listeners</w:t>
            </w:r>
          </w:p>
        </w:tc>
      </w:tr>
      <w:tr w:rsidR="003B5C40" w:rsidRPr="007E18C1" w14:paraId="3E5895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rFonts w:cs="Arial"/>
              </w:rPr>
            </w:pPr>
            <w:r w:rsidRPr="00897EE3">
              <w:rPr>
                <w:rFonts w:cs="Arial"/>
              </w:rPr>
              <w:t>Individual per listener</w:t>
            </w:r>
          </w:p>
        </w:tc>
      </w:tr>
      <w:tr w:rsidR="003B5C40" w:rsidRPr="007E18C1" w14:paraId="000A258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rFonts w:cs="Arial"/>
                <w:lang w:val="de-DE"/>
              </w:rPr>
            </w:pPr>
            <w:r w:rsidRPr="00897EE3">
              <w:rPr>
                <w:rFonts w:cs="Arial"/>
                <w:lang w:val="de-DE"/>
              </w:rPr>
              <w:t xml:space="preserve">Continuous BS.1534 scale: 0-100 </w:t>
            </w:r>
          </w:p>
        </w:tc>
      </w:tr>
      <w:tr w:rsidR="003B5C40" w:rsidRPr="007E18C1" w14:paraId="7C7EF63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20FD04B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rFonts w:cs="Arial"/>
              </w:rPr>
            </w:pPr>
            <w:r w:rsidRPr="00897EE3">
              <w:rPr>
                <w:rFonts w:cs="Arial"/>
              </w:rPr>
              <w:t>No noise</w:t>
            </w:r>
          </w:p>
        </w:tc>
      </w:tr>
    </w:tbl>
    <w:p w14:paraId="25AAAF88" w14:textId="77777777" w:rsidR="003B5C40" w:rsidRPr="00897EE3" w:rsidRDefault="003B5C40" w:rsidP="003B5C40">
      <w:pPr>
        <w:rPr>
          <w:rFonts w:cs="Arial"/>
          <w:sz w:val="22"/>
          <w:szCs w:val="22"/>
          <w:lang w:val="en-US"/>
        </w:rPr>
      </w:pPr>
    </w:p>
    <w:p w14:paraId="201CC01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C.20-2: Test </w:t>
      </w:r>
      <w:r w:rsidRPr="00897EE3">
        <w:rPr>
          <w:rFonts w:hint="eastAsia"/>
          <w:lang w:eastAsia="ja-JP"/>
        </w:rPr>
        <w:t>c</w:t>
      </w:r>
      <w:r w:rsidRPr="00897EE3">
        <w:rPr>
          <w:lang w:eastAsia="ja-JP"/>
        </w:rPr>
        <w:t>onditions for Experiment BS1534-6a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77F4F2E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34EE08"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7E80A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3x16.4</w:t>
            </w:r>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2D8697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3x24.4</w:t>
            </w:r>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EDC21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3x32</w:t>
            </w:r>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9BB2203"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71BEADC2"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43210D34"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60467EB" w14:textId="77777777" w:rsidR="003B5C40" w:rsidRPr="00897EE3" w:rsidRDefault="003B5C40" w:rsidP="003B5C40">
      <w:pPr>
        <w:rPr>
          <w:lang w:val="en-US" w:eastAsia="ja-JP"/>
        </w:rPr>
      </w:pPr>
    </w:p>
    <w:p w14:paraId="52138F04" w14:textId="77777777" w:rsidR="003B5C40" w:rsidRPr="00897EE3" w:rsidRDefault="003B5C40" w:rsidP="003B5C40">
      <w:pPr>
        <w:rPr>
          <w:lang w:val="en-US" w:eastAsia="ja-JP"/>
        </w:rPr>
      </w:pPr>
    </w:p>
    <w:p w14:paraId="536274D4" w14:textId="77777777" w:rsidR="003B5C40" w:rsidRPr="00897EE3" w:rsidRDefault="003B5C40" w:rsidP="00363DF3">
      <w:pPr>
        <w:pStyle w:val="Heading1"/>
      </w:pPr>
      <w:bookmarkStart w:id="975" w:name="_Toc167234801"/>
      <w:bookmarkStart w:id="976" w:name="_Toc167314908"/>
      <w:bookmarkStart w:id="977" w:name="_Toc167316067"/>
      <w:bookmarkStart w:id="978" w:name="_Toc167316491"/>
      <w:bookmarkStart w:id="979" w:name="_Toc167377082"/>
      <w:r w:rsidRPr="00897EE3">
        <w:t>C.21</w:t>
      </w:r>
      <w:r w:rsidRPr="00897EE3">
        <w:tab/>
        <w:t>Experiment BS1534-6b: Objects</w:t>
      </w:r>
      <w:bookmarkEnd w:id="975"/>
      <w:bookmarkEnd w:id="976"/>
      <w:bookmarkEnd w:id="977"/>
      <w:bookmarkEnd w:id="978"/>
      <w:bookmarkEnd w:id="979"/>
    </w:p>
    <w:p w14:paraId="0328C3D5" w14:textId="77777777" w:rsidR="003B5C40" w:rsidRPr="00897EE3" w:rsidRDefault="003B5C40" w:rsidP="003B5C40">
      <w:pPr>
        <w:rPr>
          <w:lang w:val="en-US" w:eastAsia="ja-JP"/>
        </w:rPr>
      </w:pPr>
    </w:p>
    <w:p w14:paraId="4DED7B8C" w14:textId="77777777" w:rsidR="003B5C40" w:rsidRPr="00897EE3" w:rsidRDefault="003B5C40" w:rsidP="003B5C40">
      <w:pPr>
        <w:rPr>
          <w:rFonts w:cs="Arial"/>
          <w:sz w:val="22"/>
          <w:szCs w:val="22"/>
          <w:lang w:val="en-US"/>
        </w:rPr>
      </w:pPr>
      <w:r w:rsidRPr="00897EE3">
        <w:rPr>
          <w:rFonts w:cs="Arial"/>
          <w:sz w:val="22"/>
          <w:szCs w:val="22"/>
          <w:lang w:val="en-US"/>
        </w:rPr>
        <w:t xml:space="preserve">Test with 4 Objects in BS1534-6b at mid/high bitrates. </w:t>
      </w:r>
    </w:p>
    <w:p w14:paraId="2AA99A68"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C.21-1: </w:t>
      </w:r>
      <w:r w:rsidRPr="00897EE3">
        <w:t>Conditions (BS1534-6b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rFonts w:cs="Arial"/>
              </w:rPr>
            </w:pPr>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rFonts w:cs="Arial"/>
              </w:rPr>
            </w:pPr>
          </w:p>
        </w:tc>
      </w:tr>
      <w:tr w:rsidR="003B5C40" w:rsidRPr="007E18C1" w14:paraId="1F6C5349"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rFonts w:cs="Arial"/>
              </w:rPr>
            </w:pPr>
            <w:r w:rsidRPr="00897EE3">
              <w:rPr>
                <w:rFonts w:cs="Arial"/>
              </w:rPr>
              <w:t>IVAS candidate operated at 96, 128, 256 kbps with DTX off at 0% FER</w:t>
            </w:r>
          </w:p>
          <w:p w14:paraId="2192FFCE" w14:textId="77777777" w:rsidR="003B5C40" w:rsidRPr="00897EE3" w:rsidRDefault="003B5C40" w:rsidP="00793586">
            <w:pPr>
              <w:rPr>
                <w:rFonts w:cs="Arial"/>
              </w:rPr>
            </w:pPr>
          </w:p>
        </w:tc>
      </w:tr>
      <w:tr w:rsidR="003B5C40" w:rsidRPr="007E18C1" w14:paraId="551E174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rFonts w:cs="Arial"/>
              </w:rPr>
            </w:pPr>
            <w:bookmarkStart w:id="980"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rFonts w:cs="Arial"/>
              </w:rPr>
            </w:pPr>
          </w:p>
        </w:tc>
      </w:tr>
      <w:bookmarkEnd w:id="980"/>
      <w:tr w:rsidR="003B5C40" w:rsidRPr="007E18C1" w14:paraId="6BB17AD7"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rFonts w:cs="Arial"/>
              </w:rPr>
            </w:pPr>
          </w:p>
        </w:tc>
      </w:tr>
      <w:tr w:rsidR="003B5C40" w:rsidRPr="007E18C1" w14:paraId="0E5B2B1C"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rFonts w:cs="Arial"/>
              </w:rPr>
            </w:pPr>
            <w:r w:rsidRPr="00897EE3">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rFonts w:cs="Arial"/>
              </w:rPr>
            </w:pPr>
            <w:r w:rsidRPr="00897EE3">
              <w:rPr>
                <w:rFonts w:cs="Arial"/>
              </w:rPr>
              <w:t>Multi-mono EVS operated at 4*24.4, 4*32, 4*64 kbps with DTX off at 0% FER</w:t>
            </w:r>
          </w:p>
          <w:p w14:paraId="637B5AE7" w14:textId="77777777" w:rsidR="003B5C40" w:rsidRPr="00897EE3" w:rsidRDefault="003B5C40" w:rsidP="00793586">
            <w:pPr>
              <w:rPr>
                <w:rFonts w:cs="Arial"/>
              </w:rPr>
            </w:pPr>
          </w:p>
        </w:tc>
      </w:tr>
      <w:tr w:rsidR="003B5C40" w:rsidRPr="007E18C1" w14:paraId="14D8400B"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rFonts w:cs="Arial"/>
              </w:rPr>
            </w:pPr>
            <w:bookmarkStart w:id="981"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rFonts w:cs="Arial"/>
              </w:rPr>
            </w:pPr>
          </w:p>
        </w:tc>
      </w:tr>
      <w:bookmarkEnd w:id="981"/>
      <w:tr w:rsidR="003B5C40" w:rsidRPr="007E18C1" w14:paraId="15E73EF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rFonts w:cs="Arial"/>
              </w:rPr>
            </w:pPr>
          </w:p>
        </w:tc>
      </w:tr>
      <w:tr w:rsidR="003B5C40" w:rsidRPr="007E18C1" w14:paraId="25B748F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rFonts w:cs="Arial"/>
              </w:rPr>
            </w:pPr>
            <w:r w:rsidRPr="00897EE3">
              <w:rPr>
                <w:rFonts w:cs="Arial"/>
              </w:rPr>
              <w:t>Direct Object signal(s), nominal input level</w:t>
            </w:r>
          </w:p>
        </w:tc>
      </w:tr>
      <w:tr w:rsidR="003B5C40" w:rsidRPr="007E18C1" w14:paraId="2F96678C"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rFonts w:cs="Arial"/>
              </w:rPr>
            </w:pPr>
            <w:r w:rsidRPr="00897EE3">
              <w:rPr>
                <w:rFonts w:cs="Arial"/>
              </w:rPr>
              <w:t>Direct Object signal(s), nominal input level</w:t>
            </w:r>
          </w:p>
        </w:tc>
      </w:tr>
      <w:tr w:rsidR="003B5C40" w:rsidRPr="007E18C1" w14:paraId="6CC1FBD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4F0CFF6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rFonts w:cs="Arial"/>
              </w:rPr>
            </w:pPr>
            <w:bookmarkStart w:id="982"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rFonts w:cs="Arial"/>
              </w:rPr>
            </w:pPr>
          </w:p>
        </w:tc>
      </w:tr>
      <w:bookmarkEnd w:id="982"/>
      <w:tr w:rsidR="003B5C40" w:rsidRPr="007E18C1" w14:paraId="242D8EA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rFonts w:cs="Arial"/>
                <w:i/>
                <w:iCs/>
              </w:rPr>
            </w:pPr>
            <w:r w:rsidRPr="00897EE3">
              <w:rPr>
                <w:rFonts w:cs="Arial"/>
                <w:i/>
                <w:iCs/>
              </w:rPr>
              <w:t>(see BS1534-6a for full list)</w:t>
            </w:r>
          </w:p>
        </w:tc>
      </w:tr>
    </w:tbl>
    <w:p w14:paraId="02C6BD51" w14:textId="77777777" w:rsidR="003B5C40" w:rsidRPr="00897EE3" w:rsidRDefault="003B5C40" w:rsidP="003B5C40">
      <w:pPr>
        <w:rPr>
          <w:rFonts w:cs="Arial"/>
          <w:sz w:val="22"/>
          <w:szCs w:val="22"/>
          <w:lang w:val="en-US"/>
        </w:rPr>
      </w:pPr>
    </w:p>
    <w:p w14:paraId="1D5990B0"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C.21-2: Test </w:t>
      </w:r>
      <w:r w:rsidRPr="00897EE3">
        <w:rPr>
          <w:rFonts w:hint="eastAsia"/>
          <w:lang w:eastAsia="ja-JP"/>
        </w:rPr>
        <w:t>c</w:t>
      </w:r>
      <w:r w:rsidRPr="00897EE3">
        <w:rPr>
          <w:lang w:eastAsia="ja-JP"/>
        </w:rPr>
        <w:t>onditions for Experiment BS1534-6b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F84E4C8"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3F30CD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44E8DA1"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526266D"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3BF015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A90250"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256DB1DF"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31B7ADF1"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E98B2CA" w14:textId="77777777" w:rsidR="003B5C40" w:rsidRPr="00897EE3" w:rsidRDefault="003B5C40" w:rsidP="003B5C40">
      <w:pPr>
        <w:rPr>
          <w:lang w:val="en-US" w:eastAsia="ja-JP"/>
        </w:rPr>
      </w:pPr>
    </w:p>
    <w:p w14:paraId="730FF115" w14:textId="77777777" w:rsidR="003B5C40" w:rsidRPr="00897EE3" w:rsidRDefault="003B5C40" w:rsidP="003B5C40">
      <w:pPr>
        <w:rPr>
          <w:lang w:val="en-US" w:eastAsia="ja-JP"/>
        </w:rPr>
      </w:pPr>
    </w:p>
    <w:p w14:paraId="45A09CA7" w14:textId="77777777" w:rsidR="003B5C40" w:rsidRPr="00897EE3" w:rsidRDefault="003B5C40" w:rsidP="003B5C40">
      <w:pPr>
        <w:spacing w:after="0"/>
        <w:rPr>
          <w:b/>
          <w:sz w:val="24"/>
          <w:szCs w:val="24"/>
          <w:lang w:val="en-US" w:eastAsia="ja-JP"/>
        </w:rPr>
      </w:pPr>
      <w:r w:rsidRPr="00897EE3">
        <w:br w:type="page"/>
      </w:r>
    </w:p>
    <w:p w14:paraId="3DA68D68" w14:textId="77777777" w:rsidR="003B5C40" w:rsidRPr="00897EE3" w:rsidRDefault="003B5C40" w:rsidP="00363DF3">
      <w:pPr>
        <w:pStyle w:val="Heading1"/>
      </w:pPr>
      <w:bookmarkStart w:id="983" w:name="_Toc167234802"/>
      <w:bookmarkStart w:id="984" w:name="_Toc167314909"/>
      <w:bookmarkStart w:id="985" w:name="_Toc167316068"/>
      <w:bookmarkStart w:id="986" w:name="_Toc167316492"/>
      <w:bookmarkStart w:id="987" w:name="_Toc167377083"/>
      <w:r w:rsidRPr="00897EE3">
        <w:t>C.22</w:t>
      </w:r>
      <w:r w:rsidRPr="00897EE3">
        <w:tab/>
        <w:t>Experiment BS1534-7a: MASA</w:t>
      </w:r>
      <w:bookmarkEnd w:id="983"/>
      <w:bookmarkEnd w:id="984"/>
      <w:bookmarkEnd w:id="985"/>
      <w:bookmarkEnd w:id="986"/>
      <w:bookmarkEnd w:id="987"/>
    </w:p>
    <w:p w14:paraId="398BA759" w14:textId="77777777" w:rsidR="003B5C40" w:rsidRPr="00897EE3" w:rsidRDefault="003B5C40" w:rsidP="003B5C40">
      <w:pPr>
        <w:rPr>
          <w:lang w:val="en-US" w:eastAsia="ja-JP"/>
        </w:rPr>
      </w:pPr>
    </w:p>
    <w:p w14:paraId="3D9FCFA2"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 xml:space="preserve">C.22-1: </w:t>
      </w:r>
      <w:r w:rsidRPr="00897EE3">
        <w:t>Conditions (BS1534-7a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rFonts w:cs="Arial"/>
              </w:rPr>
            </w:pPr>
            <w:bookmarkStart w:id="988" w:name="MCCQCTEMPBM_00000163"/>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rFonts w:cs="Arial"/>
              </w:rPr>
            </w:pPr>
          </w:p>
        </w:tc>
      </w:tr>
      <w:tr w:rsidR="003B5C40" w:rsidRPr="007E18C1" w14:paraId="75E397C1" w14:textId="77777777" w:rsidTr="00793586">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rFonts w:cs="Arial"/>
              </w:rPr>
            </w:pPr>
            <w:r w:rsidRPr="00897EE3">
              <w:rPr>
                <w:rFonts w:cs="Arial"/>
              </w:rPr>
              <w:t>IVAS candidate operated at 96, 128 kbps</w:t>
            </w:r>
          </w:p>
        </w:tc>
      </w:tr>
      <w:tr w:rsidR="003B5C40" w:rsidRPr="007E18C1" w14:paraId="34F977F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rFonts w:cs="Arial"/>
              </w:rPr>
            </w:pPr>
          </w:p>
        </w:tc>
      </w:tr>
      <w:tr w:rsidR="003B5C40" w:rsidRPr="007E18C1" w14:paraId="789C11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rFonts w:cs="Arial"/>
              </w:rPr>
            </w:pPr>
          </w:p>
        </w:tc>
      </w:tr>
      <w:tr w:rsidR="003B5C40" w:rsidRPr="007E18C1" w14:paraId="1C314F79" w14:textId="77777777" w:rsidTr="00793586">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rFonts w:cs="Arial"/>
                <w:b/>
                <w:bCs/>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rFonts w:cs="Arial"/>
              </w:rPr>
            </w:pPr>
            <w:r w:rsidRPr="00897EE3">
              <w:rPr>
                <w:rFonts w:cs="Arial"/>
              </w:rPr>
              <w:t>Multi-mono EVS operated at 4*32, 4*48 kbps with DTX off at 0% FER</w:t>
            </w:r>
          </w:p>
        </w:tc>
      </w:tr>
      <w:tr w:rsidR="003B5C40" w:rsidRPr="007E18C1" w14:paraId="1F8AC99B" w14:textId="77777777" w:rsidTr="00793586">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rFonts w:cs="Arial"/>
              </w:rPr>
            </w:pPr>
            <w:r w:rsidRPr="00897EE3">
              <w:rPr>
                <w:rFonts w:cs="Arial"/>
              </w:rPr>
              <w:t>Multi-mono EVS with unquantized metadata operated at 2*32, 2*48 kbps with DTX off at 0% FER</w:t>
            </w:r>
          </w:p>
          <w:p w14:paraId="17FB5223" w14:textId="77777777" w:rsidR="003B5C40" w:rsidRPr="00897EE3" w:rsidRDefault="003B5C40" w:rsidP="00793586">
            <w:pPr>
              <w:rPr>
                <w:rFonts w:cs="Arial"/>
              </w:rPr>
            </w:pPr>
          </w:p>
        </w:tc>
      </w:tr>
      <w:tr w:rsidR="003B5C40" w:rsidRPr="007E18C1" w14:paraId="0DA844D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rFonts w:cs="Arial"/>
              </w:rPr>
            </w:pPr>
          </w:p>
        </w:tc>
      </w:tr>
      <w:tr w:rsidR="003B5C40" w:rsidRPr="007E18C1" w14:paraId="4884FE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61D0F6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72B8D8F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6890FB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rFonts w:cs="Arial"/>
              </w:rPr>
            </w:pPr>
          </w:p>
        </w:tc>
      </w:tr>
      <w:tr w:rsidR="003B5C40" w:rsidRPr="007E18C1" w14:paraId="61D68DE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rFonts w:cs="Arial"/>
              </w:rPr>
            </w:pPr>
          </w:p>
        </w:tc>
      </w:tr>
      <w:tr w:rsidR="003B5C40" w:rsidRPr="007E18C1" w14:paraId="52D6949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5DCF75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rFonts w:cs="Arial"/>
              </w:rPr>
            </w:pPr>
            <w:r w:rsidRPr="00897EE3">
              <w:rPr>
                <w:rFonts w:cs="Arial" w:hint="eastAsia"/>
              </w:rPr>
              <w:t>MASA</w:t>
            </w:r>
            <w:r w:rsidRPr="00897EE3">
              <w:rPr>
                <w:rFonts w:cs="Arial"/>
              </w:rPr>
              <w:t xml:space="preserve"> to binaural (external) rendering</w:t>
            </w:r>
          </w:p>
        </w:tc>
      </w:tr>
      <w:tr w:rsidR="003B5C40" w:rsidRPr="007E18C1" w14:paraId="39AB092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rFonts w:cs="Arial"/>
              </w:rPr>
            </w:pPr>
            <w:r w:rsidRPr="00897EE3">
              <w:rPr>
                <w:rFonts w:cs="Arial"/>
              </w:rPr>
              <w:t>48 kHz / FB</w:t>
            </w:r>
          </w:p>
        </w:tc>
      </w:tr>
      <w:tr w:rsidR="003B5C40" w:rsidRPr="007E18C1" w14:paraId="5605F4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rFonts w:cs="Arial"/>
              </w:rPr>
            </w:pPr>
            <w:r w:rsidRPr="00897EE3">
              <w:rPr>
                <w:rFonts w:cs="Arial"/>
              </w:rPr>
              <w:t>20KBP</w:t>
            </w:r>
          </w:p>
        </w:tc>
      </w:tr>
      <w:tr w:rsidR="003B5C40" w:rsidRPr="007E18C1" w14:paraId="55D7B0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22981701" w:rsidR="003B5C40" w:rsidRPr="00897EE3" w:rsidRDefault="003B5C40" w:rsidP="00793586">
            <w:pPr>
              <w:rPr>
                <w:rFonts w:cs="Arial"/>
              </w:rPr>
            </w:pPr>
            <w:r w:rsidRPr="00897EE3">
              <w:rPr>
                <w:rFonts w:cs="Arial"/>
              </w:rPr>
              <w:t xml:space="preserve">-26 LKFS </w:t>
            </w:r>
            <w:r w:rsidR="004D762F">
              <w:rPr>
                <w:rFonts w:cs="Arial"/>
              </w:rPr>
              <w:t>[22]</w:t>
            </w:r>
          </w:p>
        </w:tc>
      </w:tr>
      <w:tr w:rsidR="003B5C40" w:rsidRPr="007E18C1" w14:paraId="0A0571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rFonts w:cs="Arial"/>
              </w:rPr>
            </w:pPr>
            <w:r w:rsidRPr="00897EE3">
              <w:rPr>
                <w:rFonts w:cs="Arial"/>
              </w:rPr>
              <w:t>Adjusted by listener</w:t>
            </w:r>
          </w:p>
        </w:tc>
      </w:tr>
      <w:tr w:rsidR="003B5C40" w:rsidRPr="007E18C1" w14:paraId="130ABD2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rFonts w:cs="Arial"/>
              </w:rPr>
            </w:pPr>
            <w:r w:rsidRPr="00897EE3">
              <w:rPr>
                <w:rFonts w:cs="Arial"/>
              </w:rPr>
              <w:t>Experienced Listeners</w:t>
            </w:r>
          </w:p>
        </w:tc>
      </w:tr>
      <w:tr w:rsidR="003B5C40" w:rsidRPr="007E18C1" w14:paraId="2B5B855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rFonts w:cs="Arial"/>
              </w:rPr>
            </w:pPr>
            <w:r w:rsidRPr="00897EE3">
              <w:rPr>
                <w:rFonts w:cs="Arial"/>
              </w:rPr>
              <w:t>Individual per listener</w:t>
            </w:r>
          </w:p>
        </w:tc>
      </w:tr>
      <w:tr w:rsidR="003B5C40" w:rsidRPr="007E18C1" w14:paraId="11277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rFonts w:cs="Arial"/>
              </w:rPr>
            </w:pPr>
            <w:r w:rsidRPr="00897EE3">
              <w:rPr>
                <w:rFonts w:cs="Arial"/>
              </w:rPr>
              <w:t xml:space="preserve">Continuous BS.1534 scale: 0-100 </w:t>
            </w:r>
          </w:p>
        </w:tc>
      </w:tr>
      <w:tr w:rsidR="003B5C40" w:rsidRPr="007E18C1" w14:paraId="3D05DF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5F7862D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rFonts w:cs="Arial"/>
              </w:rPr>
            </w:pPr>
            <w:r w:rsidRPr="00897EE3">
              <w:rPr>
                <w:rFonts w:cs="Arial"/>
              </w:rPr>
              <w:t>No noise</w:t>
            </w:r>
          </w:p>
        </w:tc>
      </w:tr>
      <w:bookmarkEnd w:id="988"/>
    </w:tbl>
    <w:p w14:paraId="2874B636" w14:textId="77777777" w:rsidR="003B5C40" w:rsidRPr="00897EE3" w:rsidRDefault="003B5C40" w:rsidP="003B5C40"/>
    <w:p w14:paraId="207F02DF"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C.22-2: Test </w:t>
      </w:r>
      <w:r w:rsidRPr="00897EE3">
        <w:rPr>
          <w:rFonts w:hint="eastAsia"/>
          <w:lang w:eastAsia="ja-JP"/>
        </w:rPr>
        <w:t>c</w:t>
      </w:r>
      <w:r w:rsidRPr="00897EE3">
        <w:rPr>
          <w:lang w:eastAsia="ja-JP"/>
        </w:rPr>
        <w:t>onditions for Experiment BS1534-7a</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67E97FE"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984DCE"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97BDE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6C516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FC54C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rFonts w:eastAsia="SimSun" w:cs="Arial"/>
                <w:sz w:val="16"/>
                <w:szCs w:val="16"/>
              </w:rPr>
            </w:pPr>
            <w:r w:rsidRPr="00897EE3">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A2034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 unquantized MD</w:t>
            </w:r>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052057"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20B58032"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6E03C0EC" w14:textId="77777777" w:rsidR="003B5C40" w:rsidRPr="00897EE3" w:rsidRDefault="003B5C40" w:rsidP="003B5C40"/>
    <w:p w14:paraId="210D17DF" w14:textId="77777777" w:rsidR="003B5C40" w:rsidRPr="00897EE3" w:rsidRDefault="003B5C40" w:rsidP="00363DF3">
      <w:pPr>
        <w:pStyle w:val="Heading1"/>
      </w:pPr>
      <w:bookmarkStart w:id="989" w:name="_Toc167234803"/>
      <w:bookmarkStart w:id="990" w:name="_Toc167314910"/>
      <w:bookmarkStart w:id="991" w:name="_Toc167316069"/>
      <w:bookmarkStart w:id="992" w:name="_Toc167316493"/>
      <w:bookmarkStart w:id="993" w:name="_Toc167377084"/>
      <w:r w:rsidRPr="00897EE3">
        <w:t>C.23</w:t>
      </w:r>
      <w:r w:rsidRPr="00897EE3">
        <w:tab/>
        <w:t>Experiment BS1534-7b: MASA</w:t>
      </w:r>
      <w:bookmarkEnd w:id="989"/>
      <w:bookmarkEnd w:id="990"/>
      <w:bookmarkEnd w:id="991"/>
      <w:bookmarkEnd w:id="992"/>
      <w:bookmarkEnd w:id="993"/>
    </w:p>
    <w:p w14:paraId="0E597C57" w14:textId="77777777" w:rsidR="003B5C40" w:rsidRPr="00897EE3" w:rsidRDefault="003B5C40" w:rsidP="003B5C40">
      <w:pPr>
        <w:rPr>
          <w:lang w:val="en-US" w:eastAsia="ja-JP"/>
        </w:rPr>
      </w:pPr>
    </w:p>
    <w:p w14:paraId="1A03BD2C"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 xml:space="preserve">C.23-1: </w:t>
      </w:r>
      <w:r w:rsidRPr="00897EE3">
        <w:t>Conditions (BS1534-7b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rFonts w:cs="Arial"/>
              </w:rPr>
            </w:pPr>
            <w:bookmarkStart w:id="994" w:name="MCCQCTEMPBM_00000164"/>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rFonts w:cs="Arial"/>
              </w:rPr>
            </w:pPr>
          </w:p>
        </w:tc>
      </w:tr>
      <w:tr w:rsidR="003B5C40" w:rsidRPr="007E18C1" w14:paraId="24E02B5D"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rFonts w:cs="Arial"/>
              </w:rPr>
            </w:pPr>
            <w:r w:rsidRPr="00897EE3">
              <w:rPr>
                <w:rFonts w:cs="Arial"/>
              </w:rPr>
              <w:t>IVAS candidate operated at 192, 256 kbps with DTX off at 0% FER</w:t>
            </w:r>
          </w:p>
          <w:p w14:paraId="0DC049E9" w14:textId="77777777" w:rsidR="003B5C40" w:rsidRPr="00897EE3" w:rsidRDefault="003B5C40" w:rsidP="00793586">
            <w:pPr>
              <w:rPr>
                <w:rFonts w:cs="Arial"/>
              </w:rPr>
            </w:pPr>
          </w:p>
        </w:tc>
      </w:tr>
      <w:tr w:rsidR="003B5C40" w:rsidRPr="007E18C1" w14:paraId="7B55998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rFonts w:cs="Arial"/>
              </w:rPr>
            </w:pPr>
          </w:p>
        </w:tc>
      </w:tr>
      <w:tr w:rsidR="003B5C40" w:rsidRPr="007E18C1" w14:paraId="3848172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rFonts w:cs="Arial"/>
              </w:rPr>
            </w:pPr>
          </w:p>
        </w:tc>
      </w:tr>
      <w:tr w:rsidR="003B5C40" w:rsidRPr="007E18C1" w14:paraId="74119679" w14:textId="77777777" w:rsidTr="00793586">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rFonts w:cs="Arial"/>
                <w:b/>
                <w:bCs/>
              </w:rPr>
            </w:pPr>
            <w:r w:rsidRPr="00897EE3">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rFonts w:cs="Arial"/>
              </w:rPr>
            </w:pPr>
            <w:r w:rsidRPr="00897EE3">
              <w:rPr>
                <w:rFonts w:cs="Arial"/>
              </w:rPr>
              <w:t>Multi-mono EVS operated at 4*64, 4*96 kbps with DTX off at 0% FER</w:t>
            </w:r>
          </w:p>
        </w:tc>
      </w:tr>
      <w:tr w:rsidR="003B5C40" w:rsidRPr="007E18C1" w14:paraId="2430F2A5" w14:textId="77777777" w:rsidTr="00793586">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rFonts w:cs="Arial"/>
              </w:rPr>
            </w:pPr>
            <w:r w:rsidRPr="00897EE3">
              <w:rPr>
                <w:rFonts w:cs="Arial"/>
              </w:rPr>
              <w:t>Multi-mono EVS with unquantized metadata operated at 2*64, 2*96 kbps with DTX off at 0% FER</w:t>
            </w:r>
          </w:p>
        </w:tc>
      </w:tr>
      <w:tr w:rsidR="003B5C40" w:rsidRPr="007E18C1" w14:paraId="31EBBCBF"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rFonts w:cs="Arial"/>
              </w:rPr>
            </w:pPr>
          </w:p>
        </w:tc>
      </w:tr>
      <w:tr w:rsidR="003B5C40" w:rsidRPr="007E18C1" w14:paraId="6510C19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rFonts w:cs="Arial"/>
              </w:rPr>
            </w:pPr>
          </w:p>
        </w:tc>
      </w:tr>
      <w:tr w:rsidR="003B5C40" w:rsidRPr="007E18C1" w14:paraId="5ED2D56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3E8E42B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40C1383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469842EE"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rFonts w:cs="Arial"/>
              </w:rPr>
            </w:pPr>
          </w:p>
        </w:tc>
      </w:tr>
      <w:tr w:rsidR="003B5C40" w:rsidRPr="007E18C1" w14:paraId="28C853D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rFonts w:cs="Arial"/>
                <w:i/>
                <w:iCs/>
              </w:rPr>
            </w:pPr>
            <w:r w:rsidRPr="00897EE3">
              <w:rPr>
                <w:rFonts w:cs="Arial"/>
                <w:i/>
                <w:iCs/>
              </w:rPr>
              <w:t>(see BS1534-7a for full list)</w:t>
            </w:r>
          </w:p>
        </w:tc>
      </w:tr>
      <w:bookmarkEnd w:id="994"/>
    </w:tbl>
    <w:p w14:paraId="2844D49E" w14:textId="77777777" w:rsidR="003B5C40" w:rsidRPr="00897EE3" w:rsidRDefault="003B5C40" w:rsidP="003B5C40">
      <w:pPr>
        <w:rPr>
          <w:lang w:val="en-US" w:eastAsia="ja-JP"/>
        </w:rPr>
      </w:pPr>
    </w:p>
    <w:p w14:paraId="739D7AC0"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C.23-2: Test </w:t>
      </w:r>
      <w:r w:rsidRPr="00897EE3">
        <w:rPr>
          <w:rFonts w:hint="eastAsia"/>
          <w:lang w:eastAsia="ja-JP"/>
        </w:rPr>
        <w:t>c</w:t>
      </w:r>
      <w:r w:rsidRPr="00897EE3">
        <w:rPr>
          <w:lang w:eastAsia="ja-JP"/>
        </w:rPr>
        <w:t>onditions for Experiment BS1534-7b</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3F80A500"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017D6B"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6227871"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603261A"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28B6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rFonts w:eastAsia="SimSun" w:cs="Arial"/>
                <w:sz w:val="16"/>
                <w:szCs w:val="16"/>
              </w:rPr>
            </w:pPr>
            <w:r w:rsidRPr="00897EE3">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3A897D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 unquantized MD</w:t>
            </w:r>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1EE30B"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3ABD8521"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13A9084D" w14:textId="77777777" w:rsidR="003B5C40" w:rsidRPr="00294926" w:rsidRDefault="003B5C40" w:rsidP="003B5C40">
      <w:pPr>
        <w:spacing w:after="0"/>
        <w:rPr>
          <w:rFonts w:ascii="Arial" w:eastAsiaTheme="minorEastAsia" w:hAnsi="Arial"/>
          <w:sz w:val="36"/>
          <w:lang w:val="en-US"/>
        </w:rPr>
      </w:pPr>
    </w:p>
    <w:p w14:paraId="26A91E8C" w14:textId="77777777" w:rsidR="009F3BF3" w:rsidRPr="0022425D" w:rsidRDefault="009F3BF3" w:rsidP="0022425D">
      <w:bookmarkStart w:id="995" w:name="_Toc167234804"/>
      <w:r w:rsidRPr="00294926">
        <w:rPr>
          <w:lang w:val="en-US"/>
        </w:rPr>
        <w:br w:type="page"/>
      </w:r>
    </w:p>
    <w:p w14:paraId="10BF0115" w14:textId="247435EF" w:rsidR="00166D10" w:rsidRPr="00294926" w:rsidRDefault="00166D10" w:rsidP="00363DF3">
      <w:pPr>
        <w:pStyle w:val="Heading8"/>
        <w:rPr>
          <w:lang w:val="en-US"/>
        </w:rPr>
      </w:pPr>
      <w:bookmarkStart w:id="996" w:name="_Toc167314911"/>
      <w:bookmarkStart w:id="997" w:name="_Toc167316070"/>
      <w:bookmarkStart w:id="998" w:name="_Toc167316494"/>
      <w:bookmarkStart w:id="999" w:name="_Toc167377085"/>
      <w:r w:rsidRPr="00294926">
        <w:rPr>
          <w:lang w:val="en-US"/>
        </w:rPr>
        <w:t>Annex D:</w:t>
      </w:r>
      <w:r w:rsidRPr="00294926">
        <w:rPr>
          <w:lang w:val="en-US"/>
        </w:rPr>
        <w:br/>
        <w:t>IVAS Characterization Phase Testplan</w:t>
      </w:r>
      <w:bookmarkEnd w:id="995"/>
      <w:bookmarkEnd w:id="996"/>
      <w:bookmarkEnd w:id="997"/>
      <w:bookmarkEnd w:id="998"/>
      <w:bookmarkEnd w:id="999"/>
    </w:p>
    <w:p w14:paraId="0A993D74" w14:textId="77777777" w:rsidR="00166D10" w:rsidRPr="00294926" w:rsidRDefault="00166D10" w:rsidP="00166D10">
      <w:pPr>
        <w:pStyle w:val="NO"/>
        <w:rPr>
          <w:rFonts w:eastAsiaTheme="minorEastAsia"/>
          <w:lang w:val="en-US"/>
        </w:rPr>
      </w:pPr>
      <w:r w:rsidRPr="00294926">
        <w:rPr>
          <w:rFonts w:eastAsiaTheme="minorEastAsia"/>
          <w:lang w:val="en-US"/>
        </w:rPr>
        <w:t>NOTE: The IVAS Characterization Phase Testplan will be added after completion of the characterization phase.</w:t>
      </w:r>
    </w:p>
    <w:p w14:paraId="5456C294" w14:textId="77777777" w:rsidR="009F3BF3" w:rsidRPr="0022425D" w:rsidRDefault="009F3BF3" w:rsidP="0022425D">
      <w:r w:rsidRPr="00294926">
        <w:rPr>
          <w:lang w:val="en-US"/>
        </w:rPr>
        <w:br w:type="page"/>
      </w:r>
    </w:p>
    <w:p w14:paraId="1732D125" w14:textId="3377235E" w:rsidR="00923C77" w:rsidRPr="00294926" w:rsidRDefault="001E1BBB" w:rsidP="00363DF3">
      <w:pPr>
        <w:pStyle w:val="Heading8"/>
        <w:rPr>
          <w:lang w:val="en-US"/>
        </w:rPr>
      </w:pPr>
      <w:bookmarkStart w:id="1000" w:name="_Toc167314912"/>
      <w:bookmarkStart w:id="1001" w:name="_Toc167316071"/>
      <w:bookmarkStart w:id="1002" w:name="_Toc167316495"/>
      <w:bookmarkStart w:id="1003" w:name="_Toc167377086"/>
      <w:r w:rsidRPr="00294926">
        <w:rPr>
          <w:lang w:val="en-US"/>
        </w:rPr>
        <w:t xml:space="preserve">Annex </w:t>
      </w:r>
      <w:r w:rsidR="00D51D5B" w:rsidRPr="00294926">
        <w:rPr>
          <w:lang w:val="en-US"/>
        </w:rPr>
        <w:t>E</w:t>
      </w:r>
      <w:r w:rsidR="001B789A" w:rsidRPr="00294926">
        <w:rPr>
          <w:lang w:val="en-US"/>
        </w:rPr>
        <w:t>:</w:t>
      </w:r>
      <w:r w:rsidRPr="00294926">
        <w:rPr>
          <w:lang w:val="en-US"/>
        </w:rPr>
        <w:t xml:space="preserve"> </w:t>
      </w:r>
      <w:bookmarkStart w:id="1004" w:name="_Toc129708889"/>
      <w:r w:rsidR="001B789A" w:rsidRPr="00294926">
        <w:rPr>
          <w:lang w:val="en-US"/>
        </w:rPr>
        <w:br/>
      </w:r>
      <w:bookmarkStart w:id="1005" w:name="_Toc166841208"/>
      <w:bookmarkEnd w:id="1004"/>
      <w:r w:rsidR="005D1079">
        <w:rPr>
          <w:lang w:val="en-US"/>
        </w:rPr>
        <w:t>Relevant Pe</w:t>
      </w:r>
      <w:r w:rsidR="00923C77" w:rsidRPr="00294926">
        <w:rPr>
          <w:lang w:val="en-US"/>
        </w:rPr>
        <w:t>rmanent Documents</w:t>
      </w:r>
      <w:bookmarkEnd w:id="1000"/>
      <w:bookmarkEnd w:id="1001"/>
      <w:bookmarkEnd w:id="1002"/>
      <w:bookmarkEnd w:id="1003"/>
      <w:bookmarkEnd w:id="1005"/>
    </w:p>
    <w:p w14:paraId="617C63FE" w14:textId="40002A71" w:rsidR="005D1079" w:rsidRPr="00D862DE" w:rsidRDefault="005D1079" w:rsidP="00D862DE">
      <w:pPr>
        <w:pStyle w:val="Heading1"/>
        <w:rPr>
          <w:rStyle w:val="berschrift2Zchn"/>
          <w:sz w:val="36"/>
        </w:rPr>
      </w:pPr>
      <w:bookmarkStart w:id="1006" w:name="_Toc167377087"/>
      <w:r w:rsidRPr="00D862DE">
        <w:rPr>
          <w:rStyle w:val="berschrift2Zchn"/>
          <w:sz w:val="36"/>
        </w:rPr>
        <w:t>E.1</w:t>
      </w:r>
      <w:r w:rsidRPr="00D862DE">
        <w:rPr>
          <w:rStyle w:val="berschrift2Zchn"/>
          <w:sz w:val="36"/>
        </w:rPr>
        <w:tab/>
        <w:t>Overview</w:t>
      </w:r>
      <w:bookmarkEnd w:id="1006"/>
    </w:p>
    <w:p w14:paraId="0072D6B3" w14:textId="3BBE3CFD" w:rsidR="00923C77" w:rsidRPr="00897EE3" w:rsidRDefault="00923C77" w:rsidP="005D1079">
      <w:pPr>
        <w:spacing w:after="120"/>
      </w:pPr>
      <w:r w:rsidRPr="00897EE3">
        <w:t xml:space="preserve">The standardization of the </w:t>
      </w:r>
      <w:r w:rsidR="00DC3A89" w:rsidRPr="007E18C1">
        <w:t>IVAS</w:t>
      </w:r>
      <w:r w:rsidRPr="00897EE3">
        <w:t xml:space="preserve"> codec is described in a series of permanent project documents. They contain the most important guidelines, rules and decisions. The following </w:t>
      </w:r>
      <w:r w:rsidR="005D1079">
        <w:t xml:space="preserve">clauses contain the relevant permanent documemnts as electronic attachments. </w:t>
      </w:r>
    </w:p>
    <w:p w14:paraId="494A9C7A" w14:textId="46CB7A8B" w:rsidR="00923C77"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t xml:space="preserve">https://www.3gpp.org/ftp/TSG_SA/WG4_CODEC/IVAS_Permanent_Documents </w:t>
      </w:r>
    </w:p>
    <w:p w14:paraId="604AE170" w14:textId="706C2F56" w:rsidR="00D862DE" w:rsidRDefault="00D862DE" w:rsidP="00D862DE">
      <w:pPr>
        <w:pStyle w:val="Heading1"/>
        <w:pBdr>
          <w:top w:val="none" w:sz="0" w:space="0" w:color="auto"/>
        </w:pBdr>
        <w:rPr>
          <w:rStyle w:val="berschrift2Zchn"/>
          <w:sz w:val="36"/>
        </w:rPr>
      </w:pPr>
      <w:bookmarkStart w:id="1007" w:name="_Toc167377088"/>
      <w:r w:rsidRPr="00D862DE">
        <w:rPr>
          <w:rStyle w:val="berschrift2Zchn"/>
          <w:sz w:val="36"/>
        </w:rPr>
        <w:t>E.</w:t>
      </w:r>
      <w:r>
        <w:rPr>
          <w:rStyle w:val="berschrift2Zchn"/>
          <w:sz w:val="36"/>
        </w:rPr>
        <w:t>2</w:t>
      </w:r>
      <w:r w:rsidRPr="00D862DE">
        <w:rPr>
          <w:rStyle w:val="berschrift2Zchn"/>
          <w:sz w:val="36"/>
        </w:rPr>
        <w:tab/>
        <w:t>IVAS-3: IVAS Performance Requirements</w:t>
      </w:r>
      <w:bookmarkEnd w:id="1007"/>
    </w:p>
    <w:p w14:paraId="165B70AE" w14:textId="002D669F" w:rsidR="00D862DE" w:rsidRDefault="00D862DE" w:rsidP="00D862DE">
      <w:r>
        <w:t xml:space="preserve">The </w:t>
      </w:r>
      <w:r w:rsidRPr="00CA1A85">
        <w:rPr>
          <w:lang w:val="en-US"/>
        </w:rPr>
        <w:t>IVAS-3 Permanent Document: "IVAS Performance Requirements"</w:t>
      </w:r>
      <w:r>
        <w:rPr>
          <w:lang w:val="en-US"/>
        </w:rPr>
        <w:t xml:space="preserve"> can be found in the electronic attachment to Annex E.2.</w:t>
      </w:r>
    </w:p>
    <w:p w14:paraId="24EB0064" w14:textId="008364E0" w:rsidR="00B27C24" w:rsidRPr="00B27C24" w:rsidRDefault="00B27C24" w:rsidP="00B27C24">
      <w:pPr>
        <w:pStyle w:val="Heading1"/>
        <w:pBdr>
          <w:top w:val="none" w:sz="0" w:space="0" w:color="auto"/>
        </w:pBdr>
        <w:rPr>
          <w:rStyle w:val="berschrift2Zchn"/>
          <w:sz w:val="36"/>
          <w:lang w:val="en-US"/>
        </w:rPr>
      </w:pPr>
      <w:bookmarkStart w:id="1008" w:name="_Toc167377089"/>
      <w:r w:rsidRPr="00B27C24">
        <w:rPr>
          <w:rStyle w:val="berschrift2Zchn"/>
          <w:sz w:val="36"/>
          <w:lang w:val="en-US"/>
        </w:rPr>
        <w:t>E.3</w:t>
      </w:r>
      <w:r w:rsidRPr="00B27C24">
        <w:rPr>
          <w:rStyle w:val="berschrift2Zchn"/>
          <w:sz w:val="36"/>
          <w:lang w:val="en-US"/>
        </w:rPr>
        <w:tab/>
        <w:t>IVAS-4: IVAS Design Constraints</w:t>
      </w:r>
      <w:bookmarkEnd w:id="1008"/>
    </w:p>
    <w:p w14:paraId="667ACEAC" w14:textId="44B4253F" w:rsidR="00B27C24" w:rsidRDefault="00B27C24" w:rsidP="00B27C24">
      <w:r>
        <w:t xml:space="preserve">The </w:t>
      </w:r>
      <w:r w:rsidRPr="00CA1A85">
        <w:rPr>
          <w:lang w:val="en-US"/>
        </w:rPr>
        <w:t>IVAS-4 Permanent Document: "IVAS Design Constraints"</w:t>
      </w:r>
      <w:r>
        <w:rPr>
          <w:lang w:val="en-US"/>
        </w:rPr>
        <w:t xml:space="preserve"> can be found in the electronic attachment to Annex E.3.</w:t>
      </w:r>
    </w:p>
    <w:p w14:paraId="3A2142A2" w14:textId="60AD8BE3" w:rsidR="00B27C24" w:rsidRPr="00B27C24" w:rsidRDefault="00B27C24" w:rsidP="00B27C24">
      <w:pPr>
        <w:pStyle w:val="Heading1"/>
        <w:pBdr>
          <w:top w:val="none" w:sz="0" w:space="0" w:color="auto"/>
        </w:pBdr>
        <w:rPr>
          <w:rStyle w:val="berschrift2Zchn"/>
          <w:sz w:val="36"/>
          <w:lang w:val="en-US"/>
        </w:rPr>
      </w:pPr>
      <w:bookmarkStart w:id="1009" w:name="_Toc167377090"/>
      <w:r w:rsidRPr="00B27C24">
        <w:rPr>
          <w:rStyle w:val="berschrift2Zchn"/>
          <w:sz w:val="36"/>
          <w:lang w:val="en-US"/>
        </w:rPr>
        <w:t>E.</w:t>
      </w:r>
      <w:r>
        <w:rPr>
          <w:rStyle w:val="berschrift2Zchn"/>
          <w:sz w:val="36"/>
          <w:lang w:val="en-US"/>
        </w:rPr>
        <w:t>4</w:t>
      </w:r>
      <w:r w:rsidRPr="00B27C24">
        <w:rPr>
          <w:rStyle w:val="berschrift2Zchn"/>
          <w:sz w:val="36"/>
          <w:lang w:val="en-US"/>
        </w:rPr>
        <w:tab/>
        <w:t>IVAS-</w:t>
      </w:r>
      <w:r>
        <w:rPr>
          <w:rStyle w:val="berschrift2Zchn"/>
          <w:sz w:val="36"/>
          <w:lang w:val="en-US"/>
        </w:rPr>
        <w:t>5</w:t>
      </w:r>
      <w:r w:rsidRPr="00B27C24">
        <w:rPr>
          <w:rStyle w:val="berschrift2Zchn"/>
          <w:sz w:val="36"/>
          <w:lang w:val="en-US"/>
        </w:rPr>
        <w:t xml:space="preserve">: IVAS </w:t>
      </w:r>
      <w:r>
        <w:rPr>
          <w:rStyle w:val="berschrift2Zchn"/>
          <w:sz w:val="36"/>
          <w:lang w:val="en-US"/>
        </w:rPr>
        <w:t>Selection Rules</w:t>
      </w:r>
      <w:bookmarkEnd w:id="1009"/>
    </w:p>
    <w:p w14:paraId="2906263B" w14:textId="6614F3A0" w:rsidR="00B27C24" w:rsidRDefault="00B27C24" w:rsidP="00B27C24">
      <w:r>
        <w:t xml:space="preserve">The </w:t>
      </w:r>
      <w:r w:rsidRPr="00B27C24">
        <w:rPr>
          <w:lang w:val="en-US"/>
        </w:rPr>
        <w:t xml:space="preserve">IVAS-5 Permanent Document: "IVAS Selection Rules" </w:t>
      </w:r>
      <w:r>
        <w:rPr>
          <w:lang w:val="en-US"/>
        </w:rPr>
        <w:t>can be found in the electronic attachment to Annex E.4.</w:t>
      </w:r>
    </w:p>
    <w:p w14:paraId="0BC1CBED" w14:textId="711DFC1B" w:rsidR="00B27C24" w:rsidRPr="00B27C24" w:rsidRDefault="00B27C24" w:rsidP="00B27C24">
      <w:pPr>
        <w:pStyle w:val="Heading1"/>
        <w:pBdr>
          <w:top w:val="none" w:sz="0" w:space="0" w:color="auto"/>
        </w:pBdr>
        <w:rPr>
          <w:rStyle w:val="berschrift2Zchn"/>
          <w:sz w:val="36"/>
          <w:lang w:val="en-US"/>
        </w:rPr>
      </w:pPr>
      <w:bookmarkStart w:id="1010" w:name="_Toc167377091"/>
      <w:r w:rsidRPr="00B27C24">
        <w:rPr>
          <w:rStyle w:val="berschrift2Zchn"/>
          <w:sz w:val="36"/>
          <w:lang w:val="en-US"/>
        </w:rPr>
        <w:t>E.</w:t>
      </w:r>
      <w:r>
        <w:rPr>
          <w:rStyle w:val="berschrift2Zchn"/>
          <w:sz w:val="36"/>
          <w:lang w:val="en-US"/>
        </w:rPr>
        <w:t>5</w:t>
      </w:r>
      <w:r w:rsidRPr="00B27C24">
        <w:rPr>
          <w:rStyle w:val="berschrift2Zchn"/>
          <w:sz w:val="36"/>
          <w:lang w:val="en-US"/>
        </w:rPr>
        <w:tab/>
        <w:t>IVAS-</w:t>
      </w:r>
      <w:r>
        <w:rPr>
          <w:rStyle w:val="berschrift2Zchn"/>
          <w:sz w:val="36"/>
          <w:lang w:val="en-US"/>
        </w:rPr>
        <w:t>6</w:t>
      </w:r>
      <w:r w:rsidRPr="00B27C24">
        <w:rPr>
          <w:rStyle w:val="berschrift2Zchn"/>
          <w:sz w:val="36"/>
          <w:lang w:val="en-US"/>
        </w:rPr>
        <w:t xml:space="preserve">: </w:t>
      </w:r>
      <w:r w:rsidRPr="00352395">
        <w:t>IVAS Selection Deliverables</w:t>
      </w:r>
      <w:bookmarkEnd w:id="1010"/>
    </w:p>
    <w:p w14:paraId="24B8EE42" w14:textId="60341297" w:rsidR="00B27C24" w:rsidRDefault="00B27C24" w:rsidP="00B27C24">
      <w:r>
        <w:t xml:space="preserve">The </w:t>
      </w:r>
      <w:r w:rsidRPr="00352395">
        <w:t>IVAS-6 Permanent Document: "IVAS Selection Deliverables"</w:t>
      </w:r>
      <w:r>
        <w:t xml:space="preserve"> </w:t>
      </w:r>
      <w:r>
        <w:rPr>
          <w:lang w:val="en-US"/>
        </w:rPr>
        <w:t>can be found in the electronic attachment to Annex E.5.</w:t>
      </w:r>
    </w:p>
    <w:p w14:paraId="0D37FD49" w14:textId="5F1A6DDA" w:rsidR="00B27C24" w:rsidRPr="00B27C24" w:rsidRDefault="00B27C24" w:rsidP="00B27C24">
      <w:pPr>
        <w:pStyle w:val="Heading1"/>
        <w:pBdr>
          <w:top w:val="none" w:sz="0" w:space="0" w:color="auto"/>
        </w:pBdr>
        <w:rPr>
          <w:rStyle w:val="berschrift2Zchn"/>
          <w:sz w:val="36"/>
          <w:lang w:val="en-US"/>
        </w:rPr>
      </w:pPr>
      <w:bookmarkStart w:id="1011" w:name="_Toc167377092"/>
      <w:r w:rsidRPr="00B27C24">
        <w:rPr>
          <w:rStyle w:val="berschrift2Zchn"/>
          <w:sz w:val="36"/>
          <w:lang w:val="en-US"/>
        </w:rPr>
        <w:t>E.</w:t>
      </w:r>
      <w:r>
        <w:rPr>
          <w:rStyle w:val="berschrift2Zchn"/>
          <w:sz w:val="36"/>
          <w:lang w:val="en-US"/>
        </w:rPr>
        <w:t>6</w:t>
      </w:r>
      <w:r w:rsidRPr="00B27C24">
        <w:rPr>
          <w:rStyle w:val="berschrift2Zchn"/>
          <w:sz w:val="36"/>
          <w:lang w:val="en-US"/>
        </w:rPr>
        <w:tab/>
        <w:t>IVAS-</w:t>
      </w:r>
      <w:r>
        <w:rPr>
          <w:rStyle w:val="berschrift2Zchn"/>
          <w:sz w:val="36"/>
          <w:lang w:val="en-US"/>
        </w:rPr>
        <w:t>7a</w:t>
      </w:r>
      <w:r w:rsidRPr="00B27C24">
        <w:rPr>
          <w:rStyle w:val="berschrift2Zchn"/>
          <w:sz w:val="36"/>
          <w:lang w:val="en-US"/>
        </w:rPr>
        <w:t xml:space="preserve">: </w:t>
      </w:r>
      <w:r w:rsidR="00BB2D06" w:rsidRPr="00352395">
        <w:t>Processing Plan for Selection Phase</w:t>
      </w:r>
      <w:bookmarkEnd w:id="1011"/>
    </w:p>
    <w:p w14:paraId="37FC95FD" w14:textId="08F7171A" w:rsidR="00B27C24" w:rsidRDefault="00B27C24" w:rsidP="00B27C24">
      <w:r>
        <w:t xml:space="preserve">The </w:t>
      </w:r>
      <w:r w:rsidR="00BB2D06" w:rsidRPr="00352395">
        <w:t>IVAS-7a Permanent Document: "Processing Plan for Selection Phase"</w:t>
      </w:r>
      <w:r w:rsidR="00BB2D06">
        <w:t xml:space="preserve"> </w:t>
      </w:r>
      <w:r>
        <w:rPr>
          <w:lang w:val="en-US"/>
        </w:rPr>
        <w:t>can be found in the electronic attachment to Annex E.</w:t>
      </w:r>
      <w:r w:rsidR="00BB2D06">
        <w:rPr>
          <w:lang w:val="en-US"/>
        </w:rPr>
        <w:t>6</w:t>
      </w:r>
      <w:r>
        <w:rPr>
          <w:lang w:val="en-US"/>
        </w:rPr>
        <w:t>.</w:t>
      </w:r>
    </w:p>
    <w:p w14:paraId="628896F7" w14:textId="141CCCE2" w:rsidR="00BB2D06" w:rsidRPr="00B27C24" w:rsidRDefault="00BB2D06" w:rsidP="00BB2D06">
      <w:pPr>
        <w:pStyle w:val="Heading1"/>
        <w:pBdr>
          <w:top w:val="none" w:sz="0" w:space="0" w:color="auto"/>
        </w:pBdr>
        <w:rPr>
          <w:rStyle w:val="berschrift2Zchn"/>
          <w:sz w:val="36"/>
          <w:lang w:val="en-US"/>
        </w:rPr>
      </w:pPr>
      <w:bookmarkStart w:id="1012" w:name="_Toc167377093"/>
      <w:r w:rsidRPr="00B27C24">
        <w:rPr>
          <w:rStyle w:val="berschrift2Zchn"/>
          <w:sz w:val="36"/>
          <w:lang w:val="en-US"/>
        </w:rPr>
        <w:t>E.</w:t>
      </w:r>
      <w:r>
        <w:rPr>
          <w:rStyle w:val="berschrift2Zchn"/>
          <w:sz w:val="36"/>
          <w:lang w:val="en-US"/>
        </w:rPr>
        <w:t>7</w:t>
      </w:r>
      <w:r w:rsidRPr="00B27C24">
        <w:rPr>
          <w:rStyle w:val="berschrift2Zchn"/>
          <w:sz w:val="36"/>
          <w:lang w:val="en-US"/>
        </w:rPr>
        <w:tab/>
        <w:t>IVAS-</w:t>
      </w:r>
      <w:r>
        <w:rPr>
          <w:rStyle w:val="berschrift2Zchn"/>
          <w:sz w:val="36"/>
          <w:lang w:val="en-US"/>
        </w:rPr>
        <w:t>7b</w:t>
      </w:r>
      <w:r w:rsidRPr="00B27C24">
        <w:rPr>
          <w:rStyle w:val="berschrift2Zchn"/>
          <w:sz w:val="36"/>
          <w:lang w:val="en-US"/>
        </w:rPr>
        <w:t xml:space="preserve">: </w:t>
      </w:r>
      <w:r w:rsidRPr="00352395">
        <w:t xml:space="preserve">Processing Plan for </w:t>
      </w:r>
      <w:r>
        <w:t>Characterization</w:t>
      </w:r>
      <w:r w:rsidRPr="00352395">
        <w:t xml:space="preserve"> Phase</w:t>
      </w:r>
      <w:bookmarkEnd w:id="1012"/>
    </w:p>
    <w:p w14:paraId="7BBB04E1" w14:textId="194E6DED" w:rsidR="00D862DE" w:rsidRPr="00BB2D06" w:rsidRDefault="00BB2D06" w:rsidP="00BB2D06">
      <w:pPr>
        <w:pStyle w:val="NO"/>
      </w:pPr>
      <w:r w:rsidRPr="00BB2D06">
        <w:t>Note: This is to be added.</w:t>
      </w:r>
    </w:p>
    <w:p w14:paraId="000C2D95" w14:textId="1F3C1A6D" w:rsidR="00BB2D06" w:rsidRPr="00B27C24" w:rsidRDefault="00BB2D06" w:rsidP="00BB2D06">
      <w:pPr>
        <w:pStyle w:val="Heading1"/>
        <w:pBdr>
          <w:top w:val="none" w:sz="0" w:space="0" w:color="auto"/>
        </w:pBdr>
        <w:rPr>
          <w:rStyle w:val="berschrift2Zchn"/>
          <w:sz w:val="36"/>
          <w:lang w:val="en-US"/>
        </w:rPr>
      </w:pPr>
      <w:bookmarkStart w:id="1013" w:name="_Toc167377094"/>
      <w:r w:rsidRPr="00B27C24">
        <w:rPr>
          <w:rStyle w:val="berschrift2Zchn"/>
          <w:sz w:val="36"/>
          <w:lang w:val="en-US"/>
        </w:rPr>
        <w:t>E.</w:t>
      </w:r>
      <w:r>
        <w:rPr>
          <w:rStyle w:val="berschrift2Zchn"/>
          <w:sz w:val="36"/>
          <w:lang w:val="en-US"/>
        </w:rPr>
        <w:t>8</w:t>
      </w:r>
      <w:r w:rsidRPr="00B27C24">
        <w:rPr>
          <w:rStyle w:val="berschrift2Zchn"/>
          <w:sz w:val="36"/>
          <w:lang w:val="en-US"/>
        </w:rPr>
        <w:tab/>
        <w:t>IVAS-</w:t>
      </w:r>
      <w:r>
        <w:rPr>
          <w:rStyle w:val="berschrift2Zchn"/>
          <w:sz w:val="36"/>
          <w:lang w:val="en-US"/>
        </w:rPr>
        <w:t>8a</w:t>
      </w:r>
      <w:r w:rsidRPr="00B27C24">
        <w:rPr>
          <w:rStyle w:val="berschrift2Zchn"/>
          <w:sz w:val="36"/>
          <w:lang w:val="en-US"/>
        </w:rPr>
        <w:t xml:space="preserve">: </w:t>
      </w:r>
      <w:r>
        <w:t>Test</w:t>
      </w:r>
      <w:r w:rsidRPr="00352395">
        <w:t xml:space="preserve"> Plan for </w:t>
      </w:r>
      <w:r>
        <w:t>Selection</w:t>
      </w:r>
      <w:r w:rsidRPr="00352395">
        <w:t xml:space="preserve"> Phase</w:t>
      </w:r>
      <w:bookmarkEnd w:id="1013"/>
    </w:p>
    <w:p w14:paraId="194F138B" w14:textId="0F582877" w:rsidR="00BB2D06" w:rsidRPr="00BB2D06" w:rsidRDefault="00BB2D06" w:rsidP="00BB2D06">
      <w:pPr>
        <w:spacing w:after="0"/>
        <w:rPr>
          <w:lang w:val="en-US"/>
        </w:rPr>
      </w:pPr>
      <w:r>
        <w:t xml:space="preserve">The </w:t>
      </w:r>
      <w:r w:rsidRPr="002D509D">
        <w:rPr>
          <w:lang w:val="en-US"/>
        </w:rPr>
        <w:t>IVAS-8a Permanent Document: "Test Plan for Selection Phase"</w:t>
      </w:r>
      <w:r>
        <w:rPr>
          <w:lang w:val="en-US"/>
        </w:rPr>
        <w:t xml:space="preserve"> can be found in the electronic attachment to Annex E.8.</w:t>
      </w:r>
    </w:p>
    <w:p w14:paraId="658C9937" w14:textId="5F86A1CE" w:rsidR="00BB2D06" w:rsidRPr="00B27C24" w:rsidRDefault="00BB2D06" w:rsidP="00BB2D06">
      <w:pPr>
        <w:pStyle w:val="Heading1"/>
        <w:pBdr>
          <w:top w:val="none" w:sz="0" w:space="0" w:color="auto"/>
        </w:pBdr>
        <w:rPr>
          <w:rStyle w:val="berschrift2Zchn"/>
          <w:sz w:val="36"/>
          <w:lang w:val="en-US"/>
        </w:rPr>
      </w:pPr>
      <w:bookmarkStart w:id="1014" w:name="_Toc167377095"/>
      <w:r w:rsidRPr="00B27C24">
        <w:rPr>
          <w:rStyle w:val="berschrift2Zchn"/>
          <w:sz w:val="36"/>
          <w:lang w:val="en-US"/>
        </w:rPr>
        <w:t>E.</w:t>
      </w:r>
      <w:r>
        <w:rPr>
          <w:rStyle w:val="berschrift2Zchn"/>
          <w:sz w:val="36"/>
          <w:lang w:val="en-US"/>
        </w:rPr>
        <w:t>9</w:t>
      </w:r>
      <w:r w:rsidRPr="00B27C24">
        <w:rPr>
          <w:rStyle w:val="berschrift2Zchn"/>
          <w:sz w:val="36"/>
          <w:lang w:val="en-US"/>
        </w:rPr>
        <w:tab/>
        <w:t>IVAS-</w:t>
      </w:r>
      <w:r>
        <w:rPr>
          <w:rStyle w:val="berschrift2Zchn"/>
          <w:sz w:val="36"/>
          <w:lang w:val="en-US"/>
        </w:rPr>
        <w:t>8b</w:t>
      </w:r>
      <w:r w:rsidRPr="00B27C24">
        <w:rPr>
          <w:rStyle w:val="berschrift2Zchn"/>
          <w:sz w:val="36"/>
          <w:lang w:val="en-US"/>
        </w:rPr>
        <w:t xml:space="preserve">: </w:t>
      </w:r>
      <w:r>
        <w:t>Test</w:t>
      </w:r>
      <w:r w:rsidRPr="00352395">
        <w:t xml:space="preserve"> Plan for </w:t>
      </w:r>
      <w:r>
        <w:t>Characterization</w:t>
      </w:r>
      <w:r w:rsidRPr="00352395">
        <w:t xml:space="preserve"> Phase</w:t>
      </w:r>
      <w:bookmarkEnd w:id="1014"/>
    </w:p>
    <w:p w14:paraId="4852F7E3" w14:textId="77777777" w:rsidR="00BB2D06" w:rsidRPr="00BB2D06" w:rsidRDefault="00BB2D06" w:rsidP="00BB2D06">
      <w:pPr>
        <w:pStyle w:val="NO"/>
      </w:pPr>
      <w:r w:rsidRPr="00BB2D06">
        <w:t>Note: This is to be added.</w:t>
      </w:r>
    </w:p>
    <w:p w14:paraId="0D77A3A5" w14:textId="583E91DE" w:rsidR="00505F13" w:rsidRPr="00B27C24" w:rsidRDefault="00505F13" w:rsidP="00505F13">
      <w:pPr>
        <w:pStyle w:val="Heading1"/>
        <w:pBdr>
          <w:top w:val="none" w:sz="0" w:space="0" w:color="auto"/>
        </w:pBdr>
        <w:rPr>
          <w:rStyle w:val="berschrift2Zchn"/>
          <w:sz w:val="36"/>
          <w:lang w:val="en-US"/>
        </w:rPr>
      </w:pPr>
      <w:bookmarkStart w:id="1015" w:name="_Toc167377096"/>
      <w:r w:rsidRPr="00B27C24">
        <w:rPr>
          <w:rStyle w:val="berschrift2Zchn"/>
          <w:sz w:val="36"/>
          <w:lang w:val="en-US"/>
        </w:rPr>
        <w:t>E.</w:t>
      </w:r>
      <w:r>
        <w:rPr>
          <w:rStyle w:val="berschrift2Zchn"/>
          <w:sz w:val="36"/>
          <w:lang w:val="en-US"/>
        </w:rPr>
        <w:t>10</w:t>
      </w:r>
      <w:r w:rsidRPr="00B27C24">
        <w:rPr>
          <w:rStyle w:val="berschrift2Zchn"/>
          <w:sz w:val="36"/>
          <w:lang w:val="en-US"/>
        </w:rPr>
        <w:tab/>
      </w:r>
      <w:r w:rsidRPr="00CA1A85">
        <w:rPr>
          <w:bCs/>
        </w:rPr>
        <w:t>ISAR Permanent Document</w:t>
      </w:r>
      <w:r>
        <w:rPr>
          <w:bCs/>
        </w:rPr>
        <w:t>:</w:t>
      </w:r>
      <w:r w:rsidRPr="00CA1A85">
        <w:rPr>
          <w:bCs/>
        </w:rPr>
        <w:t xml:space="preserve"> Testing Aspects for Phase/Track 2/a</w:t>
      </w:r>
      <w:bookmarkEnd w:id="1015"/>
    </w:p>
    <w:p w14:paraId="6578F6D6" w14:textId="5094ED3A" w:rsidR="00B27C24" w:rsidRPr="00BB2D06" w:rsidRDefault="00505F13" w:rsidP="00D862DE">
      <w:r>
        <w:t>The ISAR Permanent Document “Testing Aspects for Phase/Track 2/”a</w:t>
      </w:r>
      <w:r>
        <w:rPr>
          <w:lang w:val="en-US"/>
        </w:rPr>
        <w:t xml:space="preserve"> can be found in the electronic attachment to Annex E.10</w:t>
      </w:r>
      <w:r w:rsidR="00232113">
        <w:rPr>
          <w:lang w:val="en-US"/>
        </w:rPr>
        <w:t>.</w:t>
      </w:r>
    </w:p>
    <w:p w14:paraId="62C7932B" w14:textId="77777777" w:rsidR="00BB2D06" w:rsidRDefault="00BB2D06">
      <w:pPr>
        <w:spacing w:after="0"/>
        <w:rPr>
          <w:lang w:val="en-US"/>
        </w:rPr>
      </w:pPr>
    </w:p>
    <w:p w14:paraId="619049A2" w14:textId="77777777" w:rsidR="00BB2D06" w:rsidRDefault="00BB2D06">
      <w:pPr>
        <w:spacing w:after="0"/>
        <w:rPr>
          <w:lang w:val="en-US"/>
        </w:rPr>
      </w:pPr>
    </w:p>
    <w:p w14:paraId="0D18FE10" w14:textId="1D65B2FD" w:rsidR="009F3BF3" w:rsidRPr="00897EE3" w:rsidRDefault="009F3BF3">
      <w:pPr>
        <w:spacing w:after="0"/>
        <w:rPr>
          <w:rFonts w:ascii="Arial" w:hAnsi="Arial"/>
          <w:sz w:val="36"/>
        </w:rPr>
      </w:pPr>
      <w:r w:rsidRPr="00897EE3">
        <w:br w:type="page"/>
      </w:r>
    </w:p>
    <w:p w14:paraId="1B726482" w14:textId="155FCABE" w:rsidR="002675F0" w:rsidRDefault="001E1BBB" w:rsidP="001E1BBB">
      <w:pPr>
        <w:pStyle w:val="Heading8"/>
      </w:pPr>
      <w:bookmarkStart w:id="1016" w:name="_Toc167314913"/>
      <w:bookmarkStart w:id="1017" w:name="_Toc167316072"/>
      <w:bookmarkStart w:id="1018" w:name="_Toc167316496"/>
      <w:bookmarkStart w:id="1019" w:name="_Toc167377097"/>
      <w:r w:rsidRPr="00897EE3">
        <w:t xml:space="preserve">Annex </w:t>
      </w:r>
      <w:r w:rsidR="00D51D5B" w:rsidRPr="00897EE3">
        <w:t>F</w:t>
      </w:r>
      <w:bookmarkStart w:id="1020" w:name="_Toc129708890"/>
      <w:bookmarkStart w:id="1021" w:name="_Toc166841209"/>
      <w:r w:rsidR="002675F0" w:rsidRPr="00897EE3">
        <w:t>:</w:t>
      </w:r>
      <w:r w:rsidR="002675F0" w:rsidRPr="00897EE3">
        <w:br/>
      </w:r>
      <w:bookmarkEnd w:id="1016"/>
      <w:bookmarkEnd w:id="1017"/>
      <w:bookmarkEnd w:id="1018"/>
      <w:bookmarkEnd w:id="1020"/>
      <w:bookmarkEnd w:id="1021"/>
      <w:r w:rsidR="005D1079">
        <w:t>Subjective Test Raw Data and Analyses</w:t>
      </w:r>
      <w:bookmarkEnd w:id="1019"/>
    </w:p>
    <w:p w14:paraId="094883A6" w14:textId="2C3DBD6B" w:rsidR="005D1079" w:rsidRPr="005D1079" w:rsidRDefault="005D1079" w:rsidP="00D862DE">
      <w:pPr>
        <w:pStyle w:val="Heading1"/>
      </w:pPr>
      <w:bookmarkStart w:id="1022" w:name="_Toc167377098"/>
      <w:r>
        <w:t>F.1</w:t>
      </w:r>
      <w:r>
        <w:tab/>
      </w:r>
      <w:r w:rsidRPr="00897EE3">
        <w:t>IVAS Selection Phase</w:t>
      </w:r>
      <w:r>
        <w:t xml:space="preserve">: </w:t>
      </w:r>
      <w:r w:rsidRPr="00897EE3">
        <w:t>Global Analysis Laboratory report</w:t>
      </w:r>
      <w:bookmarkEnd w:id="1022"/>
    </w:p>
    <w:p w14:paraId="640B7E29" w14:textId="1F8967D7" w:rsidR="00D862DE" w:rsidRDefault="00D862DE" w:rsidP="00D862DE">
      <w:bookmarkStart w:id="1023" w:name="MCCQCTEMPBM_00000046"/>
      <w:r>
        <w:t>The Global Analysis Laboratory (GAL) report including raw subjective tests data can be found in the electronic attachment to Annex F.1.</w:t>
      </w:r>
    </w:p>
    <w:p w14:paraId="068BF341" w14:textId="77ADDD30" w:rsidR="00E76CA4" w:rsidRPr="00897EE3" w:rsidRDefault="002675F0" w:rsidP="00D862DE">
      <w:r w:rsidRPr="00897EE3">
        <w:br w:type="page"/>
      </w:r>
      <w:bookmarkStart w:id="1024" w:name="_Toc129708892"/>
    </w:p>
    <w:p w14:paraId="5CA5E6C2" w14:textId="74435E9F" w:rsidR="00080512" w:rsidRPr="00897EE3" w:rsidRDefault="001E1BBB" w:rsidP="00363DF3">
      <w:pPr>
        <w:pStyle w:val="Heading8"/>
      </w:pPr>
      <w:bookmarkStart w:id="1025" w:name="_Toc167314914"/>
      <w:bookmarkStart w:id="1026" w:name="_Toc167316073"/>
      <w:bookmarkStart w:id="1027" w:name="_Toc167316497"/>
      <w:bookmarkStart w:id="1028" w:name="_Toc167377099"/>
      <w:bookmarkEnd w:id="1023"/>
      <w:r w:rsidRPr="00897EE3">
        <w:t xml:space="preserve">Annex </w:t>
      </w:r>
      <w:r w:rsidR="00363DF3">
        <w:t>G</w:t>
      </w:r>
      <w:bookmarkStart w:id="1029" w:name="_Toc166841210"/>
      <w:r w:rsidR="00363DF3">
        <w:t xml:space="preserve"> </w:t>
      </w:r>
      <w:r w:rsidR="00080512" w:rsidRPr="00897EE3">
        <w:t>(informative):</w:t>
      </w:r>
      <w:r w:rsidR="00080512" w:rsidRPr="00897EE3">
        <w:br/>
        <w:t>Change history</w:t>
      </w:r>
      <w:bookmarkEnd w:id="1024"/>
      <w:bookmarkEnd w:id="1025"/>
      <w:bookmarkEnd w:id="1026"/>
      <w:bookmarkEnd w:id="1027"/>
      <w:bookmarkEnd w:id="1028"/>
      <w:bookmarkEnd w:id="1029"/>
    </w:p>
    <w:p w14:paraId="6BB9ECA0" w14:textId="070EBD33" w:rsidR="0049751D" w:rsidRPr="00897EE3"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72833">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1030" w:name="historyclause"/>
            <w:bookmarkEnd w:id="1030"/>
            <w:r w:rsidRPr="00897EE3">
              <w:t>Change history</w:t>
            </w:r>
          </w:p>
        </w:tc>
      </w:tr>
      <w:tr w:rsidR="003C3971" w:rsidRPr="007E18C1" w14:paraId="188BB8D6" w14:textId="77777777" w:rsidTr="00315B85">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315B85">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5B7CF564" w:rsidR="003C3971" w:rsidRPr="00897EE3" w:rsidRDefault="00C268EC" w:rsidP="00315B85">
            <w:pPr>
              <w:pStyle w:val="TAC"/>
              <w:rPr>
                <w:sz w:val="16"/>
                <w:szCs w:val="16"/>
              </w:rPr>
            </w:pPr>
            <w:r w:rsidRPr="00897EE3">
              <w:t>S4-240626</w:t>
            </w:r>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2F7C0564" w:rsidR="003C3971" w:rsidRPr="00897EE3" w:rsidRDefault="00E76CA4" w:rsidP="00315B85">
            <w:pPr>
              <w:pStyle w:val="TAC"/>
              <w:rPr>
                <w:sz w:val="16"/>
                <w:szCs w:val="16"/>
              </w:rPr>
            </w:pPr>
            <w:r w:rsidRPr="00897EE3">
              <w:rPr>
                <w:sz w:val="16"/>
                <w:szCs w:val="16"/>
              </w:rPr>
              <w:t>0.0.1</w:t>
            </w:r>
          </w:p>
        </w:tc>
      </w:tr>
      <w:tr w:rsidR="00005315" w:rsidRPr="007E18C1" w14:paraId="058AE879" w14:textId="77777777" w:rsidTr="00315B85">
        <w:tc>
          <w:tcPr>
            <w:tcW w:w="800" w:type="dxa"/>
            <w:shd w:val="solid" w:color="FFFFFF" w:fill="auto"/>
          </w:tcPr>
          <w:p w14:paraId="60D8D388" w14:textId="0E680DEE" w:rsidR="00005315" w:rsidRPr="00897EE3" w:rsidRDefault="00005315" w:rsidP="00315B85">
            <w:pPr>
              <w:pStyle w:val="TAC"/>
              <w:rPr>
                <w:sz w:val="16"/>
                <w:szCs w:val="16"/>
              </w:rPr>
            </w:pPr>
            <w:r w:rsidRPr="00897EE3">
              <w:rPr>
                <w:sz w:val="16"/>
                <w:szCs w:val="16"/>
              </w:rPr>
              <w:t>2024-0</w:t>
            </w:r>
            <w:r w:rsidR="003766BF" w:rsidRPr="00897EE3">
              <w:rPr>
                <w:sz w:val="16"/>
                <w:szCs w:val="16"/>
              </w:rPr>
              <w:t>4</w:t>
            </w:r>
          </w:p>
        </w:tc>
        <w:tc>
          <w:tcPr>
            <w:tcW w:w="901" w:type="dxa"/>
            <w:shd w:val="solid" w:color="FFFFFF" w:fill="auto"/>
          </w:tcPr>
          <w:p w14:paraId="7937EA69" w14:textId="4BC1EBCF" w:rsidR="00005315" w:rsidRPr="00897EE3" w:rsidRDefault="00005315" w:rsidP="00315B85">
            <w:pPr>
              <w:pStyle w:val="TAC"/>
              <w:rPr>
                <w:sz w:val="16"/>
                <w:szCs w:val="16"/>
              </w:rPr>
            </w:pPr>
            <w:r w:rsidRPr="00897EE3">
              <w:rPr>
                <w:sz w:val="16"/>
                <w:szCs w:val="16"/>
              </w:rPr>
              <w:t>SA4#12</w:t>
            </w:r>
            <w:r w:rsidR="003766BF" w:rsidRPr="00897EE3">
              <w:rPr>
                <w:sz w:val="16"/>
                <w:szCs w:val="16"/>
              </w:rPr>
              <w:t>7-bis-e</w:t>
            </w:r>
          </w:p>
        </w:tc>
        <w:tc>
          <w:tcPr>
            <w:tcW w:w="1134" w:type="dxa"/>
            <w:shd w:val="solid" w:color="FFFFFF" w:fill="auto"/>
          </w:tcPr>
          <w:p w14:paraId="7128AE76" w14:textId="19AA5068" w:rsidR="00005315" w:rsidRPr="00897EE3" w:rsidRDefault="003766BF" w:rsidP="00315B85">
            <w:pPr>
              <w:pStyle w:val="TAC"/>
            </w:pPr>
            <w:r w:rsidRPr="00897EE3">
              <w:t>S4-240792</w:t>
            </w:r>
          </w:p>
        </w:tc>
        <w:tc>
          <w:tcPr>
            <w:tcW w:w="567" w:type="dxa"/>
            <w:shd w:val="solid" w:color="FFFFFF" w:fill="auto"/>
          </w:tcPr>
          <w:p w14:paraId="40B9C97F" w14:textId="77777777" w:rsidR="00005315" w:rsidRPr="00897EE3" w:rsidRDefault="00005315" w:rsidP="00315B85">
            <w:pPr>
              <w:pStyle w:val="TAC"/>
              <w:rPr>
                <w:sz w:val="16"/>
                <w:szCs w:val="16"/>
              </w:rPr>
            </w:pPr>
          </w:p>
        </w:tc>
        <w:tc>
          <w:tcPr>
            <w:tcW w:w="426" w:type="dxa"/>
            <w:shd w:val="solid" w:color="FFFFFF" w:fill="auto"/>
          </w:tcPr>
          <w:p w14:paraId="3273E4E1" w14:textId="77777777" w:rsidR="00005315" w:rsidRPr="00897EE3" w:rsidRDefault="00005315" w:rsidP="00315B85">
            <w:pPr>
              <w:pStyle w:val="TAC"/>
              <w:rPr>
                <w:sz w:val="16"/>
                <w:szCs w:val="16"/>
              </w:rPr>
            </w:pPr>
          </w:p>
        </w:tc>
        <w:tc>
          <w:tcPr>
            <w:tcW w:w="425" w:type="dxa"/>
            <w:shd w:val="solid" w:color="FFFFFF" w:fill="auto"/>
          </w:tcPr>
          <w:p w14:paraId="23205A1E" w14:textId="77777777" w:rsidR="00005315" w:rsidRPr="00897EE3" w:rsidRDefault="00005315" w:rsidP="00315B85">
            <w:pPr>
              <w:pStyle w:val="TAC"/>
              <w:rPr>
                <w:sz w:val="16"/>
                <w:szCs w:val="16"/>
              </w:rPr>
            </w:pPr>
          </w:p>
        </w:tc>
        <w:tc>
          <w:tcPr>
            <w:tcW w:w="4678" w:type="dxa"/>
            <w:shd w:val="solid" w:color="FFFFFF" w:fill="auto"/>
          </w:tcPr>
          <w:p w14:paraId="2B2DE43A" w14:textId="6A396E0D" w:rsidR="00005315" w:rsidRPr="00897EE3" w:rsidRDefault="00C268EC" w:rsidP="00315B85">
            <w:pPr>
              <w:pStyle w:val="TAL"/>
              <w:rPr>
                <w:sz w:val="16"/>
                <w:szCs w:val="16"/>
              </w:rPr>
            </w:pPr>
            <w:r w:rsidRPr="00897EE3">
              <w:rPr>
                <w:sz w:val="16"/>
                <w:szCs w:val="16"/>
              </w:rPr>
              <w:t>Endorsed by SA4</w:t>
            </w:r>
          </w:p>
        </w:tc>
        <w:tc>
          <w:tcPr>
            <w:tcW w:w="708" w:type="dxa"/>
            <w:shd w:val="solid" w:color="FFFFFF" w:fill="auto"/>
          </w:tcPr>
          <w:p w14:paraId="1A9948CF" w14:textId="52617EC1" w:rsidR="00005315" w:rsidRPr="00897EE3" w:rsidRDefault="00005315" w:rsidP="00315B85">
            <w:pPr>
              <w:pStyle w:val="TAC"/>
              <w:rPr>
                <w:sz w:val="16"/>
                <w:szCs w:val="16"/>
              </w:rPr>
            </w:pPr>
            <w:r w:rsidRPr="00897EE3">
              <w:rPr>
                <w:sz w:val="16"/>
                <w:szCs w:val="16"/>
              </w:rPr>
              <w:t>0.1.0</w:t>
            </w:r>
          </w:p>
        </w:tc>
      </w:tr>
      <w:tr w:rsidR="00C268EC" w:rsidRPr="007E18C1" w14:paraId="377814D6" w14:textId="77777777" w:rsidTr="00315B85">
        <w:tc>
          <w:tcPr>
            <w:tcW w:w="800" w:type="dxa"/>
            <w:shd w:val="solid" w:color="FFFFFF" w:fill="auto"/>
          </w:tcPr>
          <w:p w14:paraId="4FA67380" w14:textId="3FCE1484" w:rsidR="00C268EC" w:rsidRPr="00897EE3" w:rsidRDefault="00C268EC" w:rsidP="00315B85">
            <w:pPr>
              <w:pStyle w:val="TAC"/>
              <w:rPr>
                <w:sz w:val="16"/>
                <w:szCs w:val="16"/>
              </w:rPr>
            </w:pPr>
            <w:r w:rsidRPr="00897EE3">
              <w:rPr>
                <w:sz w:val="16"/>
                <w:szCs w:val="16"/>
              </w:rPr>
              <w:t>2024-05</w:t>
            </w:r>
          </w:p>
        </w:tc>
        <w:tc>
          <w:tcPr>
            <w:tcW w:w="901" w:type="dxa"/>
            <w:shd w:val="solid" w:color="FFFFFF" w:fill="auto"/>
          </w:tcPr>
          <w:p w14:paraId="3FA9C899" w14:textId="2C4C82D1" w:rsidR="00C268EC" w:rsidRPr="00897EE3" w:rsidRDefault="00C268EC" w:rsidP="00315B85">
            <w:pPr>
              <w:pStyle w:val="TAC"/>
              <w:rPr>
                <w:sz w:val="16"/>
                <w:szCs w:val="16"/>
              </w:rPr>
            </w:pPr>
            <w:r w:rsidRPr="00897EE3">
              <w:rPr>
                <w:sz w:val="16"/>
                <w:szCs w:val="16"/>
              </w:rPr>
              <w:t>S4#128</w:t>
            </w:r>
          </w:p>
        </w:tc>
        <w:tc>
          <w:tcPr>
            <w:tcW w:w="1134" w:type="dxa"/>
            <w:shd w:val="solid" w:color="FFFFFF" w:fill="auto"/>
          </w:tcPr>
          <w:p w14:paraId="6F8159EA" w14:textId="108A66CD" w:rsidR="00C268EC" w:rsidRPr="00897EE3" w:rsidRDefault="00C268EC" w:rsidP="00315B85">
            <w:pPr>
              <w:pStyle w:val="TAC"/>
            </w:pPr>
            <w:r w:rsidRPr="00897EE3">
              <w:t>S4-24</w:t>
            </w:r>
            <w:r w:rsidR="008F2CB8" w:rsidRPr="00897EE3">
              <w:t>0982</w:t>
            </w:r>
          </w:p>
        </w:tc>
        <w:tc>
          <w:tcPr>
            <w:tcW w:w="567" w:type="dxa"/>
            <w:shd w:val="solid" w:color="FFFFFF" w:fill="auto"/>
          </w:tcPr>
          <w:p w14:paraId="50635906" w14:textId="77777777" w:rsidR="00C268EC" w:rsidRPr="00897EE3" w:rsidRDefault="00C268EC" w:rsidP="00315B85">
            <w:pPr>
              <w:pStyle w:val="TAC"/>
              <w:rPr>
                <w:sz w:val="16"/>
                <w:szCs w:val="16"/>
              </w:rPr>
            </w:pPr>
          </w:p>
        </w:tc>
        <w:tc>
          <w:tcPr>
            <w:tcW w:w="426" w:type="dxa"/>
            <w:shd w:val="solid" w:color="FFFFFF" w:fill="auto"/>
          </w:tcPr>
          <w:p w14:paraId="0E5B0E21" w14:textId="77777777" w:rsidR="00C268EC" w:rsidRPr="00897EE3" w:rsidRDefault="00C268EC" w:rsidP="00315B85">
            <w:pPr>
              <w:pStyle w:val="TAC"/>
              <w:rPr>
                <w:sz w:val="16"/>
                <w:szCs w:val="16"/>
              </w:rPr>
            </w:pPr>
          </w:p>
        </w:tc>
        <w:tc>
          <w:tcPr>
            <w:tcW w:w="425" w:type="dxa"/>
            <w:shd w:val="solid" w:color="FFFFFF" w:fill="auto"/>
          </w:tcPr>
          <w:p w14:paraId="5639BE63" w14:textId="77777777" w:rsidR="00C268EC" w:rsidRPr="00897EE3" w:rsidRDefault="00C268EC" w:rsidP="00315B85">
            <w:pPr>
              <w:pStyle w:val="TAC"/>
              <w:rPr>
                <w:sz w:val="16"/>
                <w:szCs w:val="16"/>
              </w:rPr>
            </w:pPr>
          </w:p>
        </w:tc>
        <w:tc>
          <w:tcPr>
            <w:tcW w:w="4678" w:type="dxa"/>
            <w:shd w:val="solid" w:color="FFFFFF" w:fill="auto"/>
          </w:tcPr>
          <w:p w14:paraId="0049B0DD" w14:textId="5045BB30" w:rsidR="00C268EC" w:rsidRPr="00897EE3" w:rsidRDefault="00C268EC" w:rsidP="00315B85">
            <w:pPr>
              <w:pStyle w:val="TAL"/>
              <w:rPr>
                <w:sz w:val="16"/>
                <w:szCs w:val="16"/>
              </w:rPr>
            </w:pPr>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p>
        </w:tc>
        <w:tc>
          <w:tcPr>
            <w:tcW w:w="708" w:type="dxa"/>
            <w:shd w:val="solid" w:color="FFFFFF" w:fill="auto"/>
          </w:tcPr>
          <w:p w14:paraId="2612BA0C" w14:textId="71F80194" w:rsidR="00C268EC" w:rsidRPr="00897EE3" w:rsidRDefault="00A0688F" w:rsidP="00315B85">
            <w:pPr>
              <w:pStyle w:val="TAC"/>
              <w:rPr>
                <w:sz w:val="16"/>
                <w:szCs w:val="16"/>
              </w:rPr>
            </w:pPr>
            <w:r>
              <w:rPr>
                <w:sz w:val="16"/>
                <w:szCs w:val="16"/>
              </w:rPr>
              <w:t>0</w:t>
            </w:r>
            <w:r w:rsidR="00DB293E" w:rsidRPr="00897EE3">
              <w:rPr>
                <w:sz w:val="16"/>
                <w:szCs w:val="16"/>
              </w:rPr>
              <w:t>.1.1</w:t>
            </w:r>
          </w:p>
        </w:tc>
      </w:tr>
      <w:tr w:rsidR="00D22237" w:rsidRPr="007E18C1" w14:paraId="350C6E4D" w14:textId="77777777" w:rsidTr="00315B85">
        <w:tc>
          <w:tcPr>
            <w:tcW w:w="800" w:type="dxa"/>
            <w:shd w:val="solid" w:color="FFFFFF" w:fill="auto"/>
          </w:tcPr>
          <w:p w14:paraId="00D2704F" w14:textId="6738AE22" w:rsidR="00D22237" w:rsidRPr="00897EE3" w:rsidRDefault="00D22237" w:rsidP="00315B85">
            <w:pPr>
              <w:pStyle w:val="TAC"/>
              <w:rPr>
                <w:sz w:val="16"/>
                <w:szCs w:val="16"/>
              </w:rPr>
            </w:pPr>
            <w:r>
              <w:rPr>
                <w:sz w:val="16"/>
                <w:szCs w:val="16"/>
              </w:rPr>
              <w:t>2024-05</w:t>
            </w:r>
          </w:p>
        </w:tc>
        <w:tc>
          <w:tcPr>
            <w:tcW w:w="901" w:type="dxa"/>
            <w:shd w:val="solid" w:color="FFFFFF" w:fill="auto"/>
          </w:tcPr>
          <w:p w14:paraId="242B2C77" w14:textId="024688CE" w:rsidR="00D22237" w:rsidRPr="00897EE3" w:rsidRDefault="00D22237" w:rsidP="00315B85">
            <w:pPr>
              <w:pStyle w:val="TAC"/>
              <w:rPr>
                <w:sz w:val="16"/>
                <w:szCs w:val="16"/>
              </w:rPr>
            </w:pPr>
            <w:r>
              <w:rPr>
                <w:sz w:val="16"/>
                <w:szCs w:val="16"/>
              </w:rPr>
              <w:t>S4#128</w:t>
            </w:r>
          </w:p>
        </w:tc>
        <w:tc>
          <w:tcPr>
            <w:tcW w:w="1134" w:type="dxa"/>
            <w:shd w:val="solid" w:color="FFFFFF" w:fill="auto"/>
          </w:tcPr>
          <w:p w14:paraId="275599B0" w14:textId="31CC0462" w:rsidR="00D22237" w:rsidRPr="00897EE3" w:rsidRDefault="001F4B39" w:rsidP="00315B85">
            <w:pPr>
              <w:pStyle w:val="TAC"/>
            </w:pPr>
            <w:r w:rsidRPr="001F4B39">
              <w:t>S4-241245</w:t>
            </w:r>
          </w:p>
        </w:tc>
        <w:tc>
          <w:tcPr>
            <w:tcW w:w="567" w:type="dxa"/>
            <w:shd w:val="solid" w:color="FFFFFF" w:fill="auto"/>
          </w:tcPr>
          <w:p w14:paraId="19F5CCB8" w14:textId="77777777" w:rsidR="00D22237" w:rsidRPr="001F4B39" w:rsidRDefault="00D22237" w:rsidP="00315B85">
            <w:pPr>
              <w:pStyle w:val="TAC"/>
            </w:pPr>
          </w:p>
        </w:tc>
        <w:tc>
          <w:tcPr>
            <w:tcW w:w="426" w:type="dxa"/>
            <w:shd w:val="solid" w:color="FFFFFF" w:fill="auto"/>
          </w:tcPr>
          <w:p w14:paraId="05BB6D86" w14:textId="77777777" w:rsidR="00D22237" w:rsidRPr="00897EE3" w:rsidRDefault="00D22237" w:rsidP="00315B85">
            <w:pPr>
              <w:pStyle w:val="TAC"/>
              <w:rPr>
                <w:sz w:val="16"/>
                <w:szCs w:val="16"/>
              </w:rPr>
            </w:pPr>
          </w:p>
        </w:tc>
        <w:tc>
          <w:tcPr>
            <w:tcW w:w="425" w:type="dxa"/>
            <w:shd w:val="solid" w:color="FFFFFF" w:fill="auto"/>
          </w:tcPr>
          <w:p w14:paraId="02657221" w14:textId="77777777" w:rsidR="00D22237" w:rsidRPr="00897EE3" w:rsidRDefault="00D22237" w:rsidP="00315B85">
            <w:pPr>
              <w:pStyle w:val="TAC"/>
              <w:rPr>
                <w:sz w:val="16"/>
                <w:szCs w:val="16"/>
              </w:rPr>
            </w:pPr>
          </w:p>
        </w:tc>
        <w:tc>
          <w:tcPr>
            <w:tcW w:w="4678" w:type="dxa"/>
            <w:shd w:val="solid" w:color="FFFFFF" w:fill="auto"/>
          </w:tcPr>
          <w:p w14:paraId="08D81FEA" w14:textId="7F6F6BD3" w:rsidR="00D22237" w:rsidRPr="00897EE3" w:rsidRDefault="00911C6C" w:rsidP="00315B85">
            <w:pPr>
              <w:pStyle w:val="TAL"/>
              <w:rPr>
                <w:sz w:val="16"/>
                <w:szCs w:val="16"/>
              </w:rPr>
            </w:pPr>
            <w:r>
              <w:rPr>
                <w:sz w:val="16"/>
                <w:szCs w:val="16"/>
              </w:rPr>
              <w:t>Submitted to</w:t>
            </w:r>
            <w:r w:rsidR="00D22237">
              <w:rPr>
                <w:sz w:val="16"/>
                <w:szCs w:val="16"/>
              </w:rPr>
              <w:t xml:space="preserve"> SA4</w:t>
            </w:r>
            <w:r>
              <w:rPr>
                <w:sz w:val="16"/>
                <w:szCs w:val="16"/>
              </w:rPr>
              <w:t xml:space="preserve"> for agreement</w:t>
            </w:r>
          </w:p>
        </w:tc>
        <w:tc>
          <w:tcPr>
            <w:tcW w:w="708" w:type="dxa"/>
            <w:shd w:val="solid" w:color="FFFFFF" w:fill="auto"/>
          </w:tcPr>
          <w:p w14:paraId="664D0D84" w14:textId="4D813C6D" w:rsidR="00D22237" w:rsidRPr="00897EE3" w:rsidRDefault="00911C6C" w:rsidP="00315B85">
            <w:pPr>
              <w:pStyle w:val="TAC"/>
              <w:rPr>
                <w:sz w:val="16"/>
                <w:szCs w:val="16"/>
              </w:rPr>
            </w:pPr>
            <w:r>
              <w:rPr>
                <w:sz w:val="16"/>
                <w:szCs w:val="16"/>
              </w:rPr>
              <w:t>0</w:t>
            </w:r>
            <w:r w:rsidR="00D22237">
              <w:rPr>
                <w:sz w:val="16"/>
                <w:szCs w:val="16"/>
              </w:rPr>
              <w:t>.2.0</w:t>
            </w:r>
          </w:p>
        </w:tc>
      </w:tr>
      <w:tr w:rsidR="009119AF" w:rsidRPr="007E18C1" w14:paraId="3819CE31" w14:textId="77777777" w:rsidTr="00315B85">
        <w:tc>
          <w:tcPr>
            <w:tcW w:w="800" w:type="dxa"/>
            <w:shd w:val="solid" w:color="FFFFFF" w:fill="auto"/>
          </w:tcPr>
          <w:p w14:paraId="59E08193" w14:textId="7A342157" w:rsidR="009119AF" w:rsidRDefault="009119AF" w:rsidP="00315B85">
            <w:pPr>
              <w:pStyle w:val="TAC"/>
              <w:rPr>
                <w:sz w:val="16"/>
                <w:szCs w:val="16"/>
              </w:rPr>
            </w:pPr>
            <w:r>
              <w:rPr>
                <w:sz w:val="16"/>
                <w:szCs w:val="16"/>
              </w:rPr>
              <w:t>2024-05</w:t>
            </w:r>
          </w:p>
        </w:tc>
        <w:tc>
          <w:tcPr>
            <w:tcW w:w="901" w:type="dxa"/>
            <w:shd w:val="solid" w:color="FFFFFF" w:fill="auto"/>
          </w:tcPr>
          <w:p w14:paraId="14D7D3F9" w14:textId="2B65F552" w:rsidR="009119AF" w:rsidRDefault="009119AF" w:rsidP="00315B85">
            <w:pPr>
              <w:pStyle w:val="TAC"/>
              <w:rPr>
                <w:sz w:val="16"/>
                <w:szCs w:val="16"/>
              </w:rPr>
            </w:pPr>
            <w:r>
              <w:rPr>
                <w:sz w:val="16"/>
                <w:szCs w:val="16"/>
              </w:rPr>
              <w:t>S4#128</w:t>
            </w:r>
          </w:p>
        </w:tc>
        <w:tc>
          <w:tcPr>
            <w:tcW w:w="1134" w:type="dxa"/>
            <w:shd w:val="solid" w:color="FFFFFF" w:fill="auto"/>
          </w:tcPr>
          <w:p w14:paraId="36EBBCB1" w14:textId="12624EB4" w:rsidR="009119AF" w:rsidRPr="001F4B39" w:rsidRDefault="009119AF" w:rsidP="00315B85">
            <w:pPr>
              <w:pStyle w:val="TAC"/>
            </w:pPr>
            <w:r>
              <w:t>S4-241342</w:t>
            </w:r>
          </w:p>
        </w:tc>
        <w:tc>
          <w:tcPr>
            <w:tcW w:w="567" w:type="dxa"/>
            <w:shd w:val="solid" w:color="FFFFFF" w:fill="auto"/>
          </w:tcPr>
          <w:p w14:paraId="0CB2A5D9" w14:textId="77777777" w:rsidR="009119AF" w:rsidRPr="001F4B39" w:rsidRDefault="009119AF" w:rsidP="00315B85">
            <w:pPr>
              <w:pStyle w:val="TAC"/>
            </w:pPr>
          </w:p>
        </w:tc>
        <w:tc>
          <w:tcPr>
            <w:tcW w:w="426" w:type="dxa"/>
            <w:shd w:val="solid" w:color="FFFFFF" w:fill="auto"/>
          </w:tcPr>
          <w:p w14:paraId="3C913D9D" w14:textId="77777777" w:rsidR="009119AF" w:rsidRPr="00897EE3" w:rsidRDefault="009119AF" w:rsidP="00315B85">
            <w:pPr>
              <w:pStyle w:val="TAC"/>
              <w:rPr>
                <w:sz w:val="16"/>
                <w:szCs w:val="16"/>
              </w:rPr>
            </w:pPr>
          </w:p>
        </w:tc>
        <w:tc>
          <w:tcPr>
            <w:tcW w:w="425" w:type="dxa"/>
            <w:shd w:val="solid" w:color="FFFFFF" w:fill="auto"/>
          </w:tcPr>
          <w:p w14:paraId="2AF58A53" w14:textId="77777777" w:rsidR="009119AF" w:rsidRPr="00897EE3" w:rsidRDefault="009119AF" w:rsidP="00315B85">
            <w:pPr>
              <w:pStyle w:val="TAC"/>
              <w:rPr>
                <w:sz w:val="16"/>
                <w:szCs w:val="16"/>
              </w:rPr>
            </w:pPr>
          </w:p>
        </w:tc>
        <w:tc>
          <w:tcPr>
            <w:tcW w:w="4678" w:type="dxa"/>
            <w:shd w:val="solid" w:color="FFFFFF" w:fill="auto"/>
          </w:tcPr>
          <w:p w14:paraId="28C86746" w14:textId="7B381B86" w:rsidR="009119AF" w:rsidRDefault="009119AF" w:rsidP="00315B85">
            <w:pPr>
              <w:pStyle w:val="TAL"/>
              <w:rPr>
                <w:sz w:val="16"/>
                <w:szCs w:val="16"/>
              </w:rPr>
            </w:pPr>
            <w:r>
              <w:rPr>
                <w:sz w:val="16"/>
                <w:szCs w:val="16"/>
              </w:rPr>
              <w:t>Submitted to SA4 for agreement</w:t>
            </w:r>
          </w:p>
        </w:tc>
        <w:tc>
          <w:tcPr>
            <w:tcW w:w="708" w:type="dxa"/>
            <w:shd w:val="solid" w:color="FFFFFF" w:fill="auto"/>
          </w:tcPr>
          <w:p w14:paraId="2B2EA918" w14:textId="469E99DB" w:rsidR="009119AF" w:rsidRDefault="009119AF" w:rsidP="00315B85">
            <w:pPr>
              <w:pStyle w:val="TAC"/>
              <w:rPr>
                <w:sz w:val="16"/>
                <w:szCs w:val="16"/>
              </w:rPr>
            </w:pPr>
            <w:r>
              <w:rPr>
                <w:sz w:val="16"/>
                <w:szCs w:val="16"/>
              </w:rPr>
              <w:t>0.3.0</w:t>
            </w:r>
          </w:p>
        </w:tc>
      </w:tr>
      <w:tr w:rsidR="00954295" w:rsidRPr="007E18C1" w14:paraId="2CFC9436" w14:textId="77777777" w:rsidTr="00315B85">
        <w:tc>
          <w:tcPr>
            <w:tcW w:w="800" w:type="dxa"/>
            <w:shd w:val="solid" w:color="FFFFFF" w:fill="auto"/>
          </w:tcPr>
          <w:p w14:paraId="56CD5623" w14:textId="2DB1E3AD" w:rsidR="00954295" w:rsidRDefault="00954295" w:rsidP="00315B85">
            <w:pPr>
              <w:pStyle w:val="TAC"/>
              <w:rPr>
                <w:sz w:val="16"/>
                <w:szCs w:val="16"/>
              </w:rPr>
            </w:pPr>
            <w:r>
              <w:rPr>
                <w:sz w:val="16"/>
                <w:szCs w:val="16"/>
              </w:rPr>
              <w:t>2024-06</w:t>
            </w:r>
          </w:p>
        </w:tc>
        <w:tc>
          <w:tcPr>
            <w:tcW w:w="901" w:type="dxa"/>
            <w:shd w:val="solid" w:color="FFFFFF" w:fill="auto"/>
          </w:tcPr>
          <w:p w14:paraId="1E6E6325" w14:textId="77777777" w:rsidR="00954295" w:rsidRDefault="00954295" w:rsidP="00315B85">
            <w:pPr>
              <w:pStyle w:val="TAC"/>
              <w:rPr>
                <w:sz w:val="16"/>
                <w:szCs w:val="16"/>
              </w:rPr>
            </w:pPr>
          </w:p>
        </w:tc>
        <w:tc>
          <w:tcPr>
            <w:tcW w:w="1134" w:type="dxa"/>
            <w:shd w:val="solid" w:color="FFFFFF" w:fill="auto"/>
          </w:tcPr>
          <w:p w14:paraId="0BDE4189" w14:textId="77777777" w:rsidR="00954295" w:rsidRDefault="00954295" w:rsidP="00315B85">
            <w:pPr>
              <w:pStyle w:val="TAC"/>
            </w:pPr>
          </w:p>
        </w:tc>
        <w:tc>
          <w:tcPr>
            <w:tcW w:w="567" w:type="dxa"/>
            <w:shd w:val="solid" w:color="FFFFFF" w:fill="auto"/>
          </w:tcPr>
          <w:p w14:paraId="6884D5FF" w14:textId="77777777" w:rsidR="00954295" w:rsidRPr="001F4B39" w:rsidRDefault="00954295" w:rsidP="00315B85">
            <w:pPr>
              <w:pStyle w:val="TAC"/>
            </w:pPr>
          </w:p>
        </w:tc>
        <w:tc>
          <w:tcPr>
            <w:tcW w:w="426" w:type="dxa"/>
            <w:shd w:val="solid" w:color="FFFFFF" w:fill="auto"/>
          </w:tcPr>
          <w:p w14:paraId="4B127E70" w14:textId="77777777" w:rsidR="00954295" w:rsidRPr="00897EE3" w:rsidRDefault="00954295" w:rsidP="00315B85">
            <w:pPr>
              <w:pStyle w:val="TAC"/>
              <w:rPr>
                <w:sz w:val="16"/>
                <w:szCs w:val="16"/>
              </w:rPr>
            </w:pPr>
          </w:p>
        </w:tc>
        <w:tc>
          <w:tcPr>
            <w:tcW w:w="425" w:type="dxa"/>
            <w:shd w:val="solid" w:color="FFFFFF" w:fill="auto"/>
          </w:tcPr>
          <w:p w14:paraId="1F89709F" w14:textId="77777777" w:rsidR="00954295" w:rsidRPr="00897EE3" w:rsidRDefault="00954295" w:rsidP="00315B85">
            <w:pPr>
              <w:pStyle w:val="TAC"/>
              <w:rPr>
                <w:sz w:val="16"/>
                <w:szCs w:val="16"/>
              </w:rPr>
            </w:pPr>
          </w:p>
        </w:tc>
        <w:tc>
          <w:tcPr>
            <w:tcW w:w="4678" w:type="dxa"/>
            <w:shd w:val="solid" w:color="FFFFFF" w:fill="auto"/>
          </w:tcPr>
          <w:p w14:paraId="76B246BF" w14:textId="26062AEA" w:rsidR="00954295" w:rsidRDefault="00954295" w:rsidP="00954295">
            <w:pPr>
              <w:pStyle w:val="TAL"/>
              <w:rPr>
                <w:sz w:val="16"/>
                <w:szCs w:val="16"/>
              </w:rPr>
            </w:pPr>
            <w:r>
              <w:rPr>
                <w:sz w:val="16"/>
                <w:szCs w:val="16"/>
              </w:rPr>
              <w:t>Version 1.0.0 created by MCC</w:t>
            </w:r>
          </w:p>
        </w:tc>
        <w:tc>
          <w:tcPr>
            <w:tcW w:w="708" w:type="dxa"/>
            <w:shd w:val="solid" w:color="FFFFFF" w:fill="auto"/>
          </w:tcPr>
          <w:p w14:paraId="3050F610" w14:textId="45F0EC1B" w:rsidR="00954295" w:rsidRDefault="00954295" w:rsidP="00315B85">
            <w:pPr>
              <w:pStyle w:val="TAC"/>
              <w:rPr>
                <w:sz w:val="16"/>
                <w:szCs w:val="16"/>
              </w:rPr>
            </w:pPr>
            <w:r>
              <w:rPr>
                <w:sz w:val="16"/>
                <w:szCs w:val="16"/>
              </w:rPr>
              <w:t>1.0.0</w:t>
            </w:r>
          </w:p>
        </w:tc>
      </w:tr>
    </w:tbl>
    <w:p w14:paraId="6BA8C2E7" w14:textId="77777777" w:rsidR="003C3971" w:rsidRPr="00897EE3" w:rsidRDefault="003C3971" w:rsidP="003C3971"/>
    <w:p w14:paraId="6AE5F0B0" w14:textId="1168CD4E" w:rsidR="00080512" w:rsidRPr="007E18C1" w:rsidRDefault="003C3971">
      <w:r w:rsidRPr="00897EE3">
        <w:br w:type="page"/>
      </w:r>
      <w:r w:rsidR="00DF3AE1" w:rsidRPr="007E18C1" w:rsidDel="00DF3AE1">
        <w:t xml:space="preserve"> </w:t>
      </w:r>
    </w:p>
    <w:sectPr w:rsidR="00080512" w:rsidRPr="007E18C1">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40D70" w14:textId="77777777" w:rsidR="00131C3E" w:rsidRDefault="00131C3E">
      <w:r>
        <w:separator/>
      </w:r>
    </w:p>
  </w:endnote>
  <w:endnote w:type="continuationSeparator" w:id="0">
    <w:p w14:paraId="156638DB" w14:textId="77777777" w:rsidR="00131C3E" w:rsidRDefault="00131C3E">
      <w:r>
        <w:continuationSeparator/>
      </w:r>
    </w:p>
  </w:endnote>
  <w:endnote w:type="continuationNotice" w:id="1">
    <w:p w14:paraId="4B8A55F0" w14:textId="77777777" w:rsidR="00131C3E" w:rsidRDefault="00131C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A04F3" w:rsidRDefault="00EA04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4219D0" w14:textId="77777777" w:rsidR="00131C3E" w:rsidRDefault="00131C3E">
      <w:r>
        <w:separator/>
      </w:r>
    </w:p>
  </w:footnote>
  <w:footnote w:type="continuationSeparator" w:id="0">
    <w:p w14:paraId="1177DB80" w14:textId="77777777" w:rsidR="00131C3E" w:rsidRDefault="00131C3E">
      <w:r>
        <w:continuationSeparator/>
      </w:r>
    </w:p>
  </w:footnote>
  <w:footnote w:type="continuationNotice" w:id="1">
    <w:p w14:paraId="49CBDA6F" w14:textId="77777777" w:rsidR="00131C3E" w:rsidRDefault="00131C3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E543F51"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4295">
      <w:rPr>
        <w:rFonts w:ascii="Arial" w:hAnsi="Arial" w:cs="Arial"/>
        <w:b/>
        <w:noProof/>
        <w:sz w:val="18"/>
        <w:szCs w:val="18"/>
      </w:rPr>
      <w:t>3GPP TR 26.997 V1.0.0 (2024-06)</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140EA54"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4295">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06C602FF"/>
    <w:multiLevelType w:val="hybridMultilevel"/>
    <w:tmpl w:val="300A5F2E"/>
    <w:lvl w:ilvl="0" w:tplc="CE447C9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5"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9"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0"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711341847">
    <w:abstractNumId w:val="9"/>
  </w:num>
  <w:num w:numId="2" w16cid:durableId="1098603074">
    <w:abstractNumId w:val="7"/>
  </w:num>
  <w:num w:numId="3" w16cid:durableId="555242564">
    <w:abstractNumId w:val="6"/>
  </w:num>
  <w:num w:numId="4" w16cid:durableId="549221054">
    <w:abstractNumId w:val="5"/>
  </w:num>
  <w:num w:numId="5" w16cid:durableId="1883710394">
    <w:abstractNumId w:val="4"/>
  </w:num>
  <w:num w:numId="6" w16cid:durableId="715004305">
    <w:abstractNumId w:val="8"/>
  </w:num>
  <w:num w:numId="7" w16cid:durableId="107894777">
    <w:abstractNumId w:val="3"/>
  </w:num>
  <w:num w:numId="8" w16cid:durableId="484594328">
    <w:abstractNumId w:val="2"/>
  </w:num>
  <w:num w:numId="9" w16cid:durableId="986930939">
    <w:abstractNumId w:val="1"/>
  </w:num>
  <w:num w:numId="10" w16cid:durableId="283847667">
    <w:abstractNumId w:val="0"/>
  </w:num>
  <w:num w:numId="11" w16cid:durableId="1816945677">
    <w:abstractNumId w:val="13"/>
  </w:num>
  <w:num w:numId="12" w16cid:durableId="1978411578">
    <w:abstractNumId w:val="15"/>
  </w:num>
  <w:num w:numId="13" w16cid:durableId="1491407622">
    <w:abstractNumId w:val="10"/>
  </w:num>
  <w:num w:numId="14" w16cid:durableId="1121150649">
    <w:abstractNumId w:val="19"/>
  </w:num>
  <w:num w:numId="15" w16cid:durableId="1564950958">
    <w:abstractNumId w:val="12"/>
  </w:num>
  <w:num w:numId="16" w16cid:durableId="283930523">
    <w:abstractNumId w:val="16"/>
  </w:num>
  <w:num w:numId="17" w16cid:durableId="1162158911">
    <w:abstractNumId w:val="17"/>
  </w:num>
  <w:num w:numId="18" w16cid:durableId="1215891495">
    <w:abstractNumId w:val="20"/>
  </w:num>
  <w:num w:numId="19" w16cid:durableId="312374096">
    <w:abstractNumId w:val="14"/>
  </w:num>
  <w:num w:numId="20" w16cid:durableId="1035691749">
    <w:abstractNumId w:val="21"/>
  </w:num>
  <w:num w:numId="21" w16cid:durableId="266233336">
    <w:abstractNumId w:val="18"/>
  </w:num>
  <w:num w:numId="22" w16cid:durableId="1214197118">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367"/>
    <w:rsid w:val="000A75ED"/>
    <w:rsid w:val="000A77CF"/>
    <w:rsid w:val="000B11CF"/>
    <w:rsid w:val="000B13E6"/>
    <w:rsid w:val="000B4DDC"/>
    <w:rsid w:val="000B6990"/>
    <w:rsid w:val="000B6F10"/>
    <w:rsid w:val="000B71AA"/>
    <w:rsid w:val="000C06B0"/>
    <w:rsid w:val="000C3909"/>
    <w:rsid w:val="000C47C3"/>
    <w:rsid w:val="000C5036"/>
    <w:rsid w:val="000C6916"/>
    <w:rsid w:val="000D0510"/>
    <w:rsid w:val="000D08AD"/>
    <w:rsid w:val="000D1214"/>
    <w:rsid w:val="000D137E"/>
    <w:rsid w:val="000D23F2"/>
    <w:rsid w:val="000D36B7"/>
    <w:rsid w:val="000D58AB"/>
    <w:rsid w:val="000D58E9"/>
    <w:rsid w:val="000D7FB6"/>
    <w:rsid w:val="000E5818"/>
    <w:rsid w:val="000E77F9"/>
    <w:rsid w:val="000F00AC"/>
    <w:rsid w:val="000F0D63"/>
    <w:rsid w:val="000F1309"/>
    <w:rsid w:val="000F2B2B"/>
    <w:rsid w:val="000F4C32"/>
    <w:rsid w:val="000F5D62"/>
    <w:rsid w:val="00100477"/>
    <w:rsid w:val="00101663"/>
    <w:rsid w:val="001020BB"/>
    <w:rsid w:val="001038B0"/>
    <w:rsid w:val="00103C22"/>
    <w:rsid w:val="00105A01"/>
    <w:rsid w:val="00105C99"/>
    <w:rsid w:val="00105DCF"/>
    <w:rsid w:val="0010600F"/>
    <w:rsid w:val="00111515"/>
    <w:rsid w:val="00112292"/>
    <w:rsid w:val="00112EC1"/>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1C3E"/>
    <w:rsid w:val="00132CB1"/>
    <w:rsid w:val="00133525"/>
    <w:rsid w:val="00133E0B"/>
    <w:rsid w:val="0013466E"/>
    <w:rsid w:val="00134AAB"/>
    <w:rsid w:val="00136836"/>
    <w:rsid w:val="00136B01"/>
    <w:rsid w:val="00140C42"/>
    <w:rsid w:val="00141675"/>
    <w:rsid w:val="001423C5"/>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723"/>
    <w:rsid w:val="00172A76"/>
    <w:rsid w:val="00173E3B"/>
    <w:rsid w:val="00174E78"/>
    <w:rsid w:val="00175D43"/>
    <w:rsid w:val="001774C7"/>
    <w:rsid w:val="00177ACD"/>
    <w:rsid w:val="00181B21"/>
    <w:rsid w:val="00182020"/>
    <w:rsid w:val="00183E62"/>
    <w:rsid w:val="001865C8"/>
    <w:rsid w:val="00186A6E"/>
    <w:rsid w:val="00186DCA"/>
    <w:rsid w:val="0019029B"/>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1685"/>
    <w:rsid w:val="001E1BBB"/>
    <w:rsid w:val="001E59C5"/>
    <w:rsid w:val="001F083E"/>
    <w:rsid w:val="001F0C1D"/>
    <w:rsid w:val="001F0E1E"/>
    <w:rsid w:val="001F1132"/>
    <w:rsid w:val="001F138C"/>
    <w:rsid w:val="001F168B"/>
    <w:rsid w:val="001F1798"/>
    <w:rsid w:val="001F2628"/>
    <w:rsid w:val="001F4B39"/>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425D"/>
    <w:rsid w:val="002262D5"/>
    <w:rsid w:val="002279E9"/>
    <w:rsid w:val="002301D2"/>
    <w:rsid w:val="00232113"/>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19BC"/>
    <w:rsid w:val="002C418C"/>
    <w:rsid w:val="002D16EA"/>
    <w:rsid w:val="002D1A2F"/>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72DC"/>
    <w:rsid w:val="0031761A"/>
    <w:rsid w:val="003179C4"/>
    <w:rsid w:val="0032017F"/>
    <w:rsid w:val="0032041E"/>
    <w:rsid w:val="003219F8"/>
    <w:rsid w:val="003221F1"/>
    <w:rsid w:val="00324061"/>
    <w:rsid w:val="00326323"/>
    <w:rsid w:val="00330E42"/>
    <w:rsid w:val="003316F4"/>
    <w:rsid w:val="0033359A"/>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3DF3"/>
    <w:rsid w:val="00364D54"/>
    <w:rsid w:val="003674F5"/>
    <w:rsid w:val="003712B5"/>
    <w:rsid w:val="00371419"/>
    <w:rsid w:val="00373CAB"/>
    <w:rsid w:val="00375E02"/>
    <w:rsid w:val="003765B8"/>
    <w:rsid w:val="003766BF"/>
    <w:rsid w:val="00381ACB"/>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A74"/>
    <w:rsid w:val="003B2D62"/>
    <w:rsid w:val="003B30C2"/>
    <w:rsid w:val="003B4468"/>
    <w:rsid w:val="003B45F9"/>
    <w:rsid w:val="003B50D9"/>
    <w:rsid w:val="003B5C40"/>
    <w:rsid w:val="003B7063"/>
    <w:rsid w:val="003B714B"/>
    <w:rsid w:val="003C139A"/>
    <w:rsid w:val="003C3971"/>
    <w:rsid w:val="003C47FB"/>
    <w:rsid w:val="003C5F73"/>
    <w:rsid w:val="003C7BAA"/>
    <w:rsid w:val="003D0B50"/>
    <w:rsid w:val="003D2DCA"/>
    <w:rsid w:val="003D3F9F"/>
    <w:rsid w:val="003D4B54"/>
    <w:rsid w:val="003E01D1"/>
    <w:rsid w:val="003E1081"/>
    <w:rsid w:val="003E2410"/>
    <w:rsid w:val="003E48AE"/>
    <w:rsid w:val="003E689D"/>
    <w:rsid w:val="003F08C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2D5B"/>
    <w:rsid w:val="00433DA2"/>
    <w:rsid w:val="004345EC"/>
    <w:rsid w:val="00441B4B"/>
    <w:rsid w:val="004426BF"/>
    <w:rsid w:val="00444745"/>
    <w:rsid w:val="00444C57"/>
    <w:rsid w:val="0044541A"/>
    <w:rsid w:val="00446916"/>
    <w:rsid w:val="004470C6"/>
    <w:rsid w:val="00453551"/>
    <w:rsid w:val="00454DD6"/>
    <w:rsid w:val="004567B0"/>
    <w:rsid w:val="00456E9E"/>
    <w:rsid w:val="004605AB"/>
    <w:rsid w:val="00460605"/>
    <w:rsid w:val="0046152B"/>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60"/>
    <w:rsid w:val="004A29F0"/>
    <w:rsid w:val="004A343C"/>
    <w:rsid w:val="004A3FCC"/>
    <w:rsid w:val="004A6C74"/>
    <w:rsid w:val="004A76E4"/>
    <w:rsid w:val="004A7D39"/>
    <w:rsid w:val="004B2041"/>
    <w:rsid w:val="004B226C"/>
    <w:rsid w:val="004B234C"/>
    <w:rsid w:val="004B3317"/>
    <w:rsid w:val="004B3B8C"/>
    <w:rsid w:val="004B5A5B"/>
    <w:rsid w:val="004C1784"/>
    <w:rsid w:val="004C2DC7"/>
    <w:rsid w:val="004C300F"/>
    <w:rsid w:val="004C30AC"/>
    <w:rsid w:val="004C3663"/>
    <w:rsid w:val="004C3C4A"/>
    <w:rsid w:val="004C42D1"/>
    <w:rsid w:val="004C68E8"/>
    <w:rsid w:val="004C7A7A"/>
    <w:rsid w:val="004D18A1"/>
    <w:rsid w:val="004D1E82"/>
    <w:rsid w:val="004D2F67"/>
    <w:rsid w:val="004D3578"/>
    <w:rsid w:val="004D40EC"/>
    <w:rsid w:val="004D5DD1"/>
    <w:rsid w:val="004D762F"/>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5F13"/>
    <w:rsid w:val="00507ECA"/>
    <w:rsid w:val="00507FDC"/>
    <w:rsid w:val="00511C4D"/>
    <w:rsid w:val="00512B4D"/>
    <w:rsid w:val="00514BFA"/>
    <w:rsid w:val="0051510A"/>
    <w:rsid w:val="00517FF9"/>
    <w:rsid w:val="00520D28"/>
    <w:rsid w:val="00522C97"/>
    <w:rsid w:val="00522E45"/>
    <w:rsid w:val="00524178"/>
    <w:rsid w:val="00530553"/>
    <w:rsid w:val="005310D6"/>
    <w:rsid w:val="005310DD"/>
    <w:rsid w:val="005322DD"/>
    <w:rsid w:val="0053388B"/>
    <w:rsid w:val="00533C05"/>
    <w:rsid w:val="00535648"/>
    <w:rsid w:val="00535773"/>
    <w:rsid w:val="005411F9"/>
    <w:rsid w:val="00541FB9"/>
    <w:rsid w:val="0054223F"/>
    <w:rsid w:val="00543312"/>
    <w:rsid w:val="00543E6C"/>
    <w:rsid w:val="00544FE3"/>
    <w:rsid w:val="00545042"/>
    <w:rsid w:val="00545B76"/>
    <w:rsid w:val="00545B7D"/>
    <w:rsid w:val="00547D5E"/>
    <w:rsid w:val="00550F54"/>
    <w:rsid w:val="00551AD9"/>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E99"/>
    <w:rsid w:val="005B6018"/>
    <w:rsid w:val="005B7AA2"/>
    <w:rsid w:val="005C106B"/>
    <w:rsid w:val="005C4B5C"/>
    <w:rsid w:val="005C5503"/>
    <w:rsid w:val="005C5D46"/>
    <w:rsid w:val="005C67FE"/>
    <w:rsid w:val="005C681F"/>
    <w:rsid w:val="005D1079"/>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64B0"/>
    <w:rsid w:val="005F7522"/>
    <w:rsid w:val="005F788A"/>
    <w:rsid w:val="005F7F1C"/>
    <w:rsid w:val="00600701"/>
    <w:rsid w:val="00602AEA"/>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48D9"/>
    <w:rsid w:val="006856CA"/>
    <w:rsid w:val="0068605D"/>
    <w:rsid w:val="0068668B"/>
    <w:rsid w:val="00686CFD"/>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788"/>
    <w:rsid w:val="006C3D95"/>
    <w:rsid w:val="006C52DD"/>
    <w:rsid w:val="006C586B"/>
    <w:rsid w:val="006D005C"/>
    <w:rsid w:val="006D1A06"/>
    <w:rsid w:val="006D5F29"/>
    <w:rsid w:val="006D745B"/>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383A"/>
    <w:rsid w:val="0075403E"/>
    <w:rsid w:val="00754159"/>
    <w:rsid w:val="00757B30"/>
    <w:rsid w:val="007634B3"/>
    <w:rsid w:val="00764228"/>
    <w:rsid w:val="007645A2"/>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3FA5"/>
    <w:rsid w:val="00784B29"/>
    <w:rsid w:val="00785F2F"/>
    <w:rsid w:val="007862CB"/>
    <w:rsid w:val="00786D56"/>
    <w:rsid w:val="00787474"/>
    <w:rsid w:val="00790492"/>
    <w:rsid w:val="007907EF"/>
    <w:rsid w:val="0079176E"/>
    <w:rsid w:val="00792182"/>
    <w:rsid w:val="00792591"/>
    <w:rsid w:val="00792702"/>
    <w:rsid w:val="007960C8"/>
    <w:rsid w:val="007974AC"/>
    <w:rsid w:val="00797C05"/>
    <w:rsid w:val="007A1B16"/>
    <w:rsid w:val="007A3539"/>
    <w:rsid w:val="007A63AD"/>
    <w:rsid w:val="007A6B85"/>
    <w:rsid w:val="007B3557"/>
    <w:rsid w:val="007B3F58"/>
    <w:rsid w:val="007B600E"/>
    <w:rsid w:val="007B6923"/>
    <w:rsid w:val="007C139C"/>
    <w:rsid w:val="007C3423"/>
    <w:rsid w:val="007C3AF8"/>
    <w:rsid w:val="007C3CD7"/>
    <w:rsid w:val="007C47CD"/>
    <w:rsid w:val="007C7D08"/>
    <w:rsid w:val="007C7DEA"/>
    <w:rsid w:val="007D1A82"/>
    <w:rsid w:val="007D3B30"/>
    <w:rsid w:val="007D6E67"/>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5488"/>
    <w:rsid w:val="00836D81"/>
    <w:rsid w:val="0083764E"/>
    <w:rsid w:val="008403F6"/>
    <w:rsid w:val="008413A7"/>
    <w:rsid w:val="008421A4"/>
    <w:rsid w:val="00843BE7"/>
    <w:rsid w:val="008440BB"/>
    <w:rsid w:val="00845FD2"/>
    <w:rsid w:val="00846664"/>
    <w:rsid w:val="00847246"/>
    <w:rsid w:val="00850609"/>
    <w:rsid w:val="0085094B"/>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67EA2"/>
    <w:rsid w:val="00870BB8"/>
    <w:rsid w:val="00872868"/>
    <w:rsid w:val="008768CA"/>
    <w:rsid w:val="00882BA3"/>
    <w:rsid w:val="0088449E"/>
    <w:rsid w:val="008847CA"/>
    <w:rsid w:val="00884CFF"/>
    <w:rsid w:val="00884FFE"/>
    <w:rsid w:val="008858B9"/>
    <w:rsid w:val="008860C7"/>
    <w:rsid w:val="00891F27"/>
    <w:rsid w:val="00891FFE"/>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19AF"/>
    <w:rsid w:val="00911C6C"/>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C2"/>
    <w:rsid w:val="00943ADE"/>
    <w:rsid w:val="00945F04"/>
    <w:rsid w:val="0095025F"/>
    <w:rsid w:val="0095049C"/>
    <w:rsid w:val="009523E8"/>
    <w:rsid w:val="00952470"/>
    <w:rsid w:val="00952EFB"/>
    <w:rsid w:val="00953FE8"/>
    <w:rsid w:val="00954295"/>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6FF0"/>
    <w:rsid w:val="00A000E0"/>
    <w:rsid w:val="00A015AF"/>
    <w:rsid w:val="00A050E2"/>
    <w:rsid w:val="00A05B3C"/>
    <w:rsid w:val="00A05DE3"/>
    <w:rsid w:val="00A06609"/>
    <w:rsid w:val="00A0688F"/>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1D9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86653"/>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5280"/>
    <w:rsid w:val="00AC5AF8"/>
    <w:rsid w:val="00AC6788"/>
    <w:rsid w:val="00AC6BC6"/>
    <w:rsid w:val="00AC7492"/>
    <w:rsid w:val="00AC78ED"/>
    <w:rsid w:val="00AD122D"/>
    <w:rsid w:val="00AD45A1"/>
    <w:rsid w:val="00AD476F"/>
    <w:rsid w:val="00AD5152"/>
    <w:rsid w:val="00AD77E6"/>
    <w:rsid w:val="00AE18E8"/>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24411"/>
    <w:rsid w:val="00B252F0"/>
    <w:rsid w:val="00B25CD3"/>
    <w:rsid w:val="00B27363"/>
    <w:rsid w:val="00B27C24"/>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FB0"/>
    <w:rsid w:val="00BA14C2"/>
    <w:rsid w:val="00BA19ED"/>
    <w:rsid w:val="00BA1B33"/>
    <w:rsid w:val="00BA47DC"/>
    <w:rsid w:val="00BA4B8D"/>
    <w:rsid w:val="00BA6C55"/>
    <w:rsid w:val="00BB2B13"/>
    <w:rsid w:val="00BB2D06"/>
    <w:rsid w:val="00BB68FE"/>
    <w:rsid w:val="00BB6AD7"/>
    <w:rsid w:val="00BC0442"/>
    <w:rsid w:val="00BC0858"/>
    <w:rsid w:val="00BC0F7D"/>
    <w:rsid w:val="00BC1C4B"/>
    <w:rsid w:val="00BC4806"/>
    <w:rsid w:val="00BC50F1"/>
    <w:rsid w:val="00BC736C"/>
    <w:rsid w:val="00BC7A0C"/>
    <w:rsid w:val="00BD057C"/>
    <w:rsid w:val="00BD396D"/>
    <w:rsid w:val="00BD4A63"/>
    <w:rsid w:val="00BD7C9E"/>
    <w:rsid w:val="00BD7D31"/>
    <w:rsid w:val="00BE1636"/>
    <w:rsid w:val="00BE2919"/>
    <w:rsid w:val="00BE3031"/>
    <w:rsid w:val="00BE3255"/>
    <w:rsid w:val="00BE4071"/>
    <w:rsid w:val="00BE4748"/>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4264"/>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55F1"/>
    <w:rsid w:val="00C25F52"/>
    <w:rsid w:val="00C268EC"/>
    <w:rsid w:val="00C27AA9"/>
    <w:rsid w:val="00C307C2"/>
    <w:rsid w:val="00C31E76"/>
    <w:rsid w:val="00C320F0"/>
    <w:rsid w:val="00C33079"/>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224A"/>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77EE"/>
    <w:rsid w:val="00C77BF6"/>
    <w:rsid w:val="00C80F1D"/>
    <w:rsid w:val="00C81321"/>
    <w:rsid w:val="00C81C5B"/>
    <w:rsid w:val="00C8385E"/>
    <w:rsid w:val="00C9049E"/>
    <w:rsid w:val="00C91962"/>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3B69"/>
    <w:rsid w:val="00D044B2"/>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2B6A"/>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62DE"/>
    <w:rsid w:val="00D87E00"/>
    <w:rsid w:val="00D90124"/>
    <w:rsid w:val="00D90D11"/>
    <w:rsid w:val="00D9134D"/>
    <w:rsid w:val="00D94223"/>
    <w:rsid w:val="00D94CAA"/>
    <w:rsid w:val="00D95C8B"/>
    <w:rsid w:val="00D97E97"/>
    <w:rsid w:val="00D97FD9"/>
    <w:rsid w:val="00DA1702"/>
    <w:rsid w:val="00DA1877"/>
    <w:rsid w:val="00DA3449"/>
    <w:rsid w:val="00DA63EC"/>
    <w:rsid w:val="00DA752A"/>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61AF"/>
    <w:rsid w:val="00DD74A5"/>
    <w:rsid w:val="00DD758F"/>
    <w:rsid w:val="00DE07B7"/>
    <w:rsid w:val="00DE68D2"/>
    <w:rsid w:val="00DE6B7C"/>
    <w:rsid w:val="00DF12CD"/>
    <w:rsid w:val="00DF15A4"/>
    <w:rsid w:val="00DF2492"/>
    <w:rsid w:val="00DF27A0"/>
    <w:rsid w:val="00DF29C2"/>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CC"/>
    <w:rsid w:val="00E146CE"/>
    <w:rsid w:val="00E148C6"/>
    <w:rsid w:val="00E14F4B"/>
    <w:rsid w:val="00E1564C"/>
    <w:rsid w:val="00E16509"/>
    <w:rsid w:val="00E21738"/>
    <w:rsid w:val="00E233CA"/>
    <w:rsid w:val="00E250B4"/>
    <w:rsid w:val="00E262AC"/>
    <w:rsid w:val="00E26915"/>
    <w:rsid w:val="00E26B63"/>
    <w:rsid w:val="00E30800"/>
    <w:rsid w:val="00E309A6"/>
    <w:rsid w:val="00E31385"/>
    <w:rsid w:val="00E31C56"/>
    <w:rsid w:val="00E32212"/>
    <w:rsid w:val="00E337B2"/>
    <w:rsid w:val="00E33A3D"/>
    <w:rsid w:val="00E35DC6"/>
    <w:rsid w:val="00E4004F"/>
    <w:rsid w:val="00E42DE3"/>
    <w:rsid w:val="00E44582"/>
    <w:rsid w:val="00E44FFC"/>
    <w:rsid w:val="00E45F11"/>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7FB"/>
    <w:rsid w:val="00EC7FD0"/>
    <w:rsid w:val="00ED019C"/>
    <w:rsid w:val="00ED1323"/>
    <w:rsid w:val="00ED2436"/>
    <w:rsid w:val="00ED3091"/>
    <w:rsid w:val="00ED3F27"/>
    <w:rsid w:val="00ED56B1"/>
    <w:rsid w:val="00ED62F3"/>
    <w:rsid w:val="00ED6C00"/>
    <w:rsid w:val="00ED7893"/>
    <w:rsid w:val="00EE0E33"/>
    <w:rsid w:val="00EE10BB"/>
    <w:rsid w:val="00EE48EA"/>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21FE9"/>
    <w:rsid w:val="00F22EC7"/>
    <w:rsid w:val="00F22EF8"/>
    <w:rsid w:val="00F256A1"/>
    <w:rsid w:val="00F257C4"/>
    <w:rsid w:val="00F30756"/>
    <w:rsid w:val="00F30CF8"/>
    <w:rsid w:val="00F30E81"/>
    <w:rsid w:val="00F325C8"/>
    <w:rsid w:val="00F327DA"/>
    <w:rsid w:val="00F33E8A"/>
    <w:rsid w:val="00F34326"/>
    <w:rsid w:val="00F34834"/>
    <w:rsid w:val="00F360CA"/>
    <w:rsid w:val="00F37F18"/>
    <w:rsid w:val="00F4073D"/>
    <w:rsid w:val="00F4222D"/>
    <w:rsid w:val="00F43C00"/>
    <w:rsid w:val="00F45D29"/>
    <w:rsid w:val="00F464E6"/>
    <w:rsid w:val="00F50CA7"/>
    <w:rsid w:val="00F54654"/>
    <w:rsid w:val="00F54FE9"/>
    <w:rsid w:val="00F57668"/>
    <w:rsid w:val="00F57AD4"/>
    <w:rsid w:val="00F62561"/>
    <w:rsid w:val="00F62E04"/>
    <w:rsid w:val="00F63F69"/>
    <w:rsid w:val="00F653B8"/>
    <w:rsid w:val="00F67237"/>
    <w:rsid w:val="00F70D6B"/>
    <w:rsid w:val="00F71187"/>
    <w:rsid w:val="00F71FB6"/>
    <w:rsid w:val="00F75114"/>
    <w:rsid w:val="00F75616"/>
    <w:rsid w:val="00F75B2E"/>
    <w:rsid w:val="00F75F32"/>
    <w:rsid w:val="00F76B21"/>
    <w:rsid w:val="00F76B29"/>
    <w:rsid w:val="00F76ECB"/>
    <w:rsid w:val="00F8551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1BCA"/>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1,Titre Partie,l1,1st level,HHeading 1"/>
    <w:next w:val="Normal"/>
    <w:link w:val="Heading1Char"/>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1,Œ©o‚µ 2,Œ©1,?co??E 2,뙥2,?c1,?co?ƒÊ 2,?2,UNDERRUBRIK 1-2,2nd level"/>
    <w:basedOn w:val="Heading1"/>
    <w:next w:val="Normal"/>
    <w:link w:val="Heading2Char"/>
    <w:qFormat/>
    <w:rsid w:val="00872868"/>
    <w:pPr>
      <w:pBdr>
        <w:top w:val="none" w:sz="0" w:space="0" w:color="auto"/>
      </w:pBdr>
      <w:spacing w:before="180"/>
      <w:outlineLvl w:val="1"/>
    </w:pPr>
    <w:rPr>
      <w:sz w:val="32"/>
    </w:rPr>
  </w:style>
  <w:style w:type="paragraph" w:styleId="Heading3">
    <w:name w:val="heading 3"/>
    <w:aliases w:val="H3,H31"/>
    <w:basedOn w:val="Heading2"/>
    <w:next w:val="Normal"/>
    <w:link w:val="Heading3Char"/>
    <w:qFormat/>
    <w:rsid w:val="00872868"/>
    <w:pPr>
      <w:spacing w:before="120"/>
      <w:outlineLvl w:val="2"/>
    </w:pPr>
    <w:rPr>
      <w:sz w:val="28"/>
    </w:rPr>
  </w:style>
  <w:style w:type="paragraph" w:styleId="Heading4">
    <w:name w:val="heading 4"/>
    <w:aliases w:val="h4,H4,H41"/>
    <w:basedOn w:val="Heading3"/>
    <w:next w:val="Normal"/>
    <w:link w:val="Heading4Char"/>
    <w:qFormat/>
    <w:rsid w:val="00872868"/>
    <w:pPr>
      <w:ind w:left="1418" w:hanging="1418"/>
      <w:outlineLvl w:val="3"/>
    </w:pPr>
    <w:rPr>
      <w:sz w:val="24"/>
    </w:rPr>
  </w:style>
  <w:style w:type="paragraph" w:styleId="Heading5">
    <w:name w:val="heading 5"/>
    <w:aliases w:val="H5,H51"/>
    <w:basedOn w:val="Heading4"/>
    <w:next w:val="Normal"/>
    <w:link w:val="Heading5Char"/>
    <w:qFormat/>
    <w:rsid w:val="00872868"/>
    <w:pPr>
      <w:ind w:left="1701" w:hanging="1701"/>
      <w:outlineLvl w:val="4"/>
    </w:pPr>
    <w:rPr>
      <w:sz w:val="22"/>
    </w:rPr>
  </w:style>
  <w:style w:type="paragraph" w:styleId="Heading6">
    <w:name w:val="heading 6"/>
    <w:aliases w:val="H61"/>
    <w:basedOn w:val="H6"/>
    <w:next w:val="Normal"/>
    <w:link w:val="Heading6Char"/>
    <w:qFormat/>
    <w:rsid w:val="00872868"/>
    <w:pPr>
      <w:numPr>
        <w:ilvl w:val="0"/>
      </w:numPr>
      <w:ind w:left="1985" w:hanging="1985"/>
      <w:outlineLvl w:val="5"/>
    </w:pPr>
  </w:style>
  <w:style w:type="paragraph" w:styleId="Heading7">
    <w:name w:val="heading 7"/>
    <w:basedOn w:val="H6"/>
    <w:next w:val="Normal"/>
    <w:link w:val="Heading7Char"/>
    <w:qFormat/>
    <w:rsid w:val="00872868"/>
    <w:pPr>
      <w:numPr>
        <w:ilvl w:val="0"/>
      </w:numPr>
      <w:ind w:left="1985" w:hanging="1985"/>
      <w:outlineLvl w:val="6"/>
    </w:pPr>
  </w:style>
  <w:style w:type="paragraph" w:styleId="Heading8">
    <w:name w:val="heading 8"/>
    <w:basedOn w:val="Heading1"/>
    <w:next w:val="Normal"/>
    <w:link w:val="Heading8Char"/>
    <w:qFormat/>
    <w:rsid w:val="009F3BF3"/>
    <w:pPr>
      <w:ind w:left="0" w:firstLine="0"/>
      <w:outlineLvl w:val="7"/>
    </w:pPr>
  </w:style>
  <w:style w:type="paragraph" w:styleId="Heading9">
    <w:name w:val="heading 9"/>
    <w:basedOn w:val="Heading8"/>
    <w:next w:val="Normal"/>
    <w:link w:val="Heading9Char"/>
    <w:qFormat/>
    <w:rsid w:val="008728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ilvl w:val="5"/>
      </w:numPr>
      <w:ind w:left="1701" w:hanging="1701"/>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ändrad,AvtalBrödtext,Bodytext,EHPT,Body Text2,AvtalBrodtext,andrad,Body3,compact,paragraph 2,body indent"/>
    <w:basedOn w:val="Normal"/>
    <w:link w:val="BodyTextChar"/>
    <w:rsid w:val="00F34834"/>
    <w:pPr>
      <w:spacing w:after="120"/>
    </w:p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link w:val="NormalIndentChar"/>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420311"/>
    <w:rPr>
      <w:sz w:val="16"/>
      <w:szCs w:val="16"/>
    </w:rPr>
  </w:style>
  <w:style w:type="character" w:customStyle="1" w:styleId="NormalIndentChar">
    <w:name w:val="Normal Indent Char"/>
    <w:link w:val="NormalIndent"/>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DefaultParagraphFont"/>
    <w:link w:val="h2"/>
    <w:rsid w:val="00A46A00"/>
    <w:rPr>
      <w:rFonts w:ascii="Arial" w:eastAsia="MS Mincho" w:hAnsi="Arial" w:cs="Arial"/>
      <w:b/>
      <w:sz w:val="24"/>
      <w:lang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eastAsia="en-US"/>
    </w:rPr>
  </w:style>
  <w:style w:type="paragraph" w:customStyle="1" w:styleId="h1">
    <w:name w:val="h1"/>
    <w:basedOn w:val="Normal"/>
    <w:link w:val="h1Char"/>
    <w:qFormat/>
    <w:rsid w:val="00A46A00"/>
    <w:pPr>
      <w:keepNext/>
      <w:widowControl w:val="0"/>
      <w:numPr>
        <w:numId w:val="11"/>
      </w:numPr>
      <w:adjustRightInd w:val="0"/>
      <w:snapToGrid w:val="0"/>
      <w:spacing w:before="120" w:after="120" w:line="240" w:lineRule="atLeast"/>
      <w:ind w:left="357" w:hanging="357"/>
      <w:outlineLvl w:val="0"/>
    </w:pPr>
    <w:rPr>
      <w:rFonts w:ascii="Arial" w:eastAsia="MS Mincho" w:hAnsi="Arial" w:cs="Arial"/>
      <w:b/>
      <w:sz w:val="28"/>
    </w:rPr>
  </w:style>
  <w:style w:type="paragraph" w:customStyle="1" w:styleId="txt">
    <w:name w:val="txt"/>
    <w:basedOn w:val="Normal"/>
    <w:link w:val="txt0"/>
    <w:qFormat/>
    <w:rsid w:val="00A46A00"/>
    <w:pPr>
      <w:numPr>
        <w:ilvl w:val="12"/>
      </w:numPr>
      <w:adjustRightInd w:val="0"/>
      <w:snapToGrid w:val="0"/>
      <w:spacing w:afterLines="50" w:after="120"/>
      <w:ind w:left="720"/>
    </w:pPr>
    <w:rPr>
      <w:rFonts w:ascii="Arial" w:eastAsia="MS Mincho" w:hAnsi="Arial" w:cs="Arial"/>
      <w:lang w:eastAsia="ja-JP"/>
    </w:rPr>
  </w:style>
  <w:style w:type="character" w:customStyle="1" w:styleId="txt0">
    <w:name w:val="txt (文字)"/>
    <w:link w:val="txt"/>
    <w:rsid w:val="00A46A00"/>
    <w:rPr>
      <w:rFonts w:ascii="Arial" w:eastAsia="MS Mincho" w:hAnsi="Arial" w:cs="Arial"/>
      <w:lang w:eastAsia="ja-JP"/>
    </w:rPr>
  </w:style>
  <w:style w:type="paragraph" w:customStyle="1" w:styleId="bulletlevel1">
    <w:name w:val="bullet level 1"/>
    <w:basedOn w:val="txt"/>
    <w:link w:val="bulletlevel1Char"/>
    <w:qFormat/>
    <w:rsid w:val="00A46A00"/>
    <w:pPr>
      <w:numPr>
        <w:ilvl w:val="0"/>
        <w:numId w:val="12"/>
      </w:numPr>
    </w:pPr>
  </w:style>
  <w:style w:type="paragraph" w:customStyle="1" w:styleId="bulletlevel2">
    <w:name w:val="bullet level 2"/>
    <w:basedOn w:val="txt"/>
    <w:link w:val="bulletlevel2Char"/>
    <w:qFormat/>
    <w:rsid w:val="00A46A00"/>
    <w:pPr>
      <w:numPr>
        <w:ilvl w:val="1"/>
        <w:numId w:val="12"/>
      </w:numPr>
    </w:pPr>
  </w:style>
  <w:style w:type="character" w:customStyle="1" w:styleId="bulletlevel1Char">
    <w:name w:val="bullet level 1 Char"/>
    <w:basedOn w:val="txt0"/>
    <w:link w:val="bulletlevel1"/>
    <w:rsid w:val="00A46A00"/>
    <w:rPr>
      <w:rFonts w:ascii="Arial" w:eastAsia="MS Mincho" w:hAnsi="Arial" w:cs="Arial"/>
      <w:lang w:eastAsia="ja-JP"/>
    </w:rPr>
  </w:style>
  <w:style w:type="character" w:customStyle="1" w:styleId="bulletlevel2Char">
    <w:name w:val="bullet level 2 Char"/>
    <w:basedOn w:val="txt0"/>
    <w:link w:val="bulletlevel2"/>
    <w:rsid w:val="00A46A00"/>
    <w:rPr>
      <w:rFonts w:ascii="Arial" w:eastAsia="MS Mincho" w:hAnsi="Arial" w:cs="Arial"/>
      <w:lang w:eastAsia="ja-JP"/>
    </w:rPr>
  </w:style>
  <w:style w:type="paragraph" w:customStyle="1" w:styleId="h3a">
    <w:name w:val="h3a"/>
    <w:basedOn w:val="h3"/>
    <w:next w:val="Normal"/>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eastAsia="en-US"/>
    </w:rPr>
  </w:style>
  <w:style w:type="character" w:customStyle="1" w:styleId="eop">
    <w:name w:val="eop"/>
    <w:basedOn w:val="DefaultParagraphFont"/>
    <w:rsid w:val="00A46A00"/>
  </w:style>
  <w:style w:type="character" w:customStyle="1" w:styleId="Editorsnote0">
    <w:name w:val="Editor's note"/>
    <w:basedOn w:val="DefaultParagraphFont"/>
    <w:rsid w:val="00A46A00"/>
    <w:rPr>
      <w:i/>
      <w:iCs/>
    </w:rPr>
  </w:style>
  <w:style w:type="character" w:customStyle="1" w:styleId="cf01">
    <w:name w:val="cf01"/>
    <w:basedOn w:val="DefaultParagraphFont"/>
    <w:rsid w:val="00A46A00"/>
    <w:rPr>
      <w:rFonts w:ascii="Segoe UI" w:hAnsi="Segoe UI" w:cs="Segoe UI" w:hint="default"/>
      <w:sz w:val="18"/>
      <w:szCs w:val="18"/>
    </w:rPr>
  </w:style>
  <w:style w:type="character" w:customStyle="1" w:styleId="cf21">
    <w:name w:val="cf21"/>
    <w:basedOn w:val="DefaultParagraphFon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DefaultParagraphFont"/>
    <w:rsid w:val="00C54A71"/>
    <w:rPr>
      <w:rFonts w:ascii="Arial" w:hAnsi="Arial"/>
      <w:sz w:val="32"/>
      <w:lang w:eastAsia="en-US"/>
    </w:rPr>
  </w:style>
  <w:style w:type="character" w:styleId="PlaceholderText">
    <w:name w:val="Placeholder Text"/>
    <w:basedOn w:val="DefaultParagraphFon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leGrid"/>
    <w:uiPriority w:val="99"/>
    <w:rsid w:val="00C54A71"/>
    <w:pPr>
      <w:keepNext/>
      <w:keepLines/>
    </w:pPr>
    <w:rPr>
      <w:sz w:val="12"/>
    </w:rPr>
    <w:tblPr/>
  </w:style>
  <w:style w:type="paragraph" w:styleId="Revision">
    <w:name w:val="Revision"/>
    <w:hidden/>
    <w:uiPriority w:val="99"/>
    <w:semiHidden/>
    <w:rsid w:val="00C54A71"/>
    <w:rPr>
      <w:lang w:eastAsia="en-US"/>
    </w:rPr>
  </w:style>
  <w:style w:type="paragraph" w:customStyle="1" w:styleId="References">
    <w:name w:val="References"/>
    <w:basedOn w:val="Normal"/>
    <w:link w:val="ReferencesChar"/>
    <w:qFormat/>
    <w:rsid w:val="00F8608B"/>
    <w:pPr>
      <w:widowControl w:val="0"/>
      <w:numPr>
        <w:numId w:val="13"/>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rPr>
  </w:style>
  <w:style w:type="character" w:customStyle="1" w:styleId="ReferencesChar">
    <w:name w:val="References Char"/>
    <w:basedOn w:val="DefaultParagraphFont"/>
    <w:link w:val="References"/>
    <w:rsid w:val="00F8608B"/>
    <w:rPr>
      <w:rFonts w:ascii="Arial" w:eastAsia="MS Mincho" w:hAnsi="Arial" w:cs="Arial"/>
      <w:lang w:eastAsia="en-US"/>
    </w:rPr>
  </w:style>
  <w:style w:type="character" w:customStyle="1" w:styleId="NOChar">
    <w:name w:val="NO Char"/>
    <w:link w:val="NO"/>
    <w:rsid w:val="006D1A06"/>
    <w:rPr>
      <w:lang w:eastAsia="en-US"/>
    </w:rPr>
  </w:style>
  <w:style w:type="character" w:customStyle="1" w:styleId="Heading1Char">
    <w:name w:val="Heading 1 Char"/>
    <w:aliases w:val="H1 Char,H11 Char,Titre Partie Char,l1 Char,1st level Char,HHeading 1 Char"/>
    <w:basedOn w:val="DefaultParagraphFont"/>
    <w:link w:val="Heading1"/>
    <w:rsid w:val="00F464E6"/>
    <w:rPr>
      <w:rFonts w:ascii="Arial" w:hAnsi="Arial"/>
      <w:sz w:val="36"/>
      <w:lang w:eastAsia="en-US"/>
    </w:rPr>
  </w:style>
  <w:style w:type="character" w:customStyle="1" w:styleId="Heading2Char">
    <w:name w:val="Heading 2 Char"/>
    <w:aliases w:val="H2 Char,H21 Char,Œ©o‚µ 2 Char,Œ©1 Char,?co??E 2 Char,뙥2 Char,?c1 Char,?co?ƒÊ 2 Char,?2 Char,UNDERRUBRIK 1-2 Char,2nd level Char"/>
    <w:basedOn w:val="DefaultParagraphFont"/>
    <w:link w:val="Heading2"/>
    <w:rsid w:val="00F464E6"/>
    <w:rPr>
      <w:rFonts w:ascii="Arial" w:hAnsi="Arial"/>
      <w:sz w:val="32"/>
      <w:lang w:eastAsia="en-US"/>
    </w:rPr>
  </w:style>
  <w:style w:type="character" w:customStyle="1" w:styleId="Heading3Char">
    <w:name w:val="Heading 3 Char"/>
    <w:aliases w:val="H3 Char,H31 Char"/>
    <w:basedOn w:val="DefaultParagraphFont"/>
    <w:link w:val="Heading3"/>
    <w:rsid w:val="00F464E6"/>
    <w:rPr>
      <w:rFonts w:ascii="Arial" w:hAnsi="Arial"/>
      <w:sz w:val="28"/>
      <w:lang w:eastAsia="en-US"/>
    </w:rPr>
  </w:style>
  <w:style w:type="character" w:customStyle="1" w:styleId="Heading4Char">
    <w:name w:val="Heading 4 Char"/>
    <w:aliases w:val="h4 Char,H4 Char,H41 Char"/>
    <w:basedOn w:val="Heading3Char"/>
    <w:link w:val="Heading4"/>
    <w:rsid w:val="00F464E6"/>
    <w:rPr>
      <w:rFonts w:ascii="Arial" w:hAnsi="Arial"/>
      <w:sz w:val="24"/>
      <w:lang w:eastAsia="en-US"/>
    </w:rPr>
  </w:style>
  <w:style w:type="character" w:customStyle="1" w:styleId="Heading5Char">
    <w:name w:val="Heading 5 Char"/>
    <w:aliases w:val="H5 Char,H51 Char"/>
    <w:basedOn w:val="Heading4Char"/>
    <w:link w:val="Heading5"/>
    <w:rsid w:val="00F464E6"/>
    <w:rPr>
      <w:rFonts w:ascii="Arial" w:hAnsi="Arial"/>
      <w:sz w:val="22"/>
      <w:lang w:eastAsia="en-US"/>
    </w:rPr>
  </w:style>
  <w:style w:type="character" w:customStyle="1" w:styleId="Heading6Char">
    <w:name w:val="Heading 6 Char"/>
    <w:aliases w:val="H61 Char"/>
    <w:basedOn w:val="DefaultParagraphFont"/>
    <w:link w:val="Heading6"/>
    <w:rsid w:val="00F464E6"/>
    <w:rPr>
      <w:rFonts w:ascii="Arial" w:hAnsi="Arial"/>
      <w:lang w:eastAsia="en-US"/>
    </w:rPr>
  </w:style>
  <w:style w:type="character" w:customStyle="1" w:styleId="Heading7Char">
    <w:name w:val="Heading 7 Char"/>
    <w:basedOn w:val="DefaultParagraphFont"/>
    <w:link w:val="Heading7"/>
    <w:rsid w:val="00F464E6"/>
    <w:rPr>
      <w:rFonts w:ascii="Arial" w:hAnsi="Arial"/>
      <w:lang w:eastAsia="en-US"/>
    </w:rPr>
  </w:style>
  <w:style w:type="character" w:customStyle="1" w:styleId="Heading8Char">
    <w:name w:val="Heading 8 Char"/>
    <w:basedOn w:val="Heading1Char"/>
    <w:link w:val="Heading8"/>
    <w:rsid w:val="00F464E6"/>
    <w:rPr>
      <w:rFonts w:ascii="Arial" w:hAnsi="Arial"/>
      <w:sz w:val="36"/>
      <w:lang w:eastAsia="en-US"/>
    </w:rPr>
  </w:style>
  <w:style w:type="character" w:customStyle="1" w:styleId="Heading9Char">
    <w:name w:val="Heading 9 Char"/>
    <w:basedOn w:val="DefaultParagraphFont"/>
    <w:link w:val="Heading9"/>
    <w:rsid w:val="00F464E6"/>
    <w:rPr>
      <w:rFonts w:ascii="Arial" w:hAnsi="Arial"/>
      <w:sz w:val="36"/>
      <w:lang w:eastAsia="en-US"/>
    </w:rPr>
  </w:style>
  <w:style w:type="paragraph" w:customStyle="1" w:styleId="AnnexH1">
    <w:name w:val="Annex H1"/>
    <w:basedOn w:val="Heading1"/>
    <w:next w:val="Normal"/>
    <w:link w:val="AnnexH1Char"/>
    <w:uiPriority w:val="5"/>
    <w:qFormat/>
    <w:rsid w:val="001C3594"/>
    <w:pPr>
      <w:numPr>
        <w:ilvl w:val="1"/>
        <w:numId w:val="14"/>
      </w:numPr>
    </w:pPr>
  </w:style>
  <w:style w:type="character" w:customStyle="1" w:styleId="AnnexH1Char">
    <w:name w:val="Annex H1 Char"/>
    <w:basedOn w:val="Heading1Char"/>
    <w:link w:val="AnnexH1"/>
    <w:uiPriority w:val="5"/>
    <w:rsid w:val="001C3594"/>
    <w:rPr>
      <w:rFonts w:ascii="Arial" w:hAnsi="Arial"/>
      <w:sz w:val="36"/>
      <w:lang w:eastAsia="en-US"/>
    </w:rPr>
  </w:style>
  <w:style w:type="numbering" w:customStyle="1" w:styleId="AktuelleListe1">
    <w:name w:val="Aktuelle Liste1"/>
    <w:uiPriority w:val="99"/>
    <w:rsid w:val="009F2987"/>
    <w:pPr>
      <w:numPr>
        <w:numId w:val="15"/>
      </w:numPr>
    </w:pPr>
  </w:style>
  <w:style w:type="paragraph" w:customStyle="1" w:styleId="h1Annex">
    <w:name w:val="h1 Annex"/>
    <w:next w:val="Normal"/>
    <w:link w:val="h1AnnexChar"/>
    <w:qFormat/>
    <w:rsid w:val="003B5C40"/>
    <w:pPr>
      <w:numPr>
        <w:numId w:val="19"/>
      </w:numPr>
      <w:spacing w:before="120" w:after="120"/>
      <w:outlineLvl w:val="0"/>
    </w:pPr>
    <w:rPr>
      <w:rFonts w:ascii="Arial" w:eastAsia="MS Mincho" w:hAnsi="Arial"/>
      <w:b/>
      <w:sz w:val="28"/>
      <w:szCs w:val="28"/>
      <w:lang w:eastAsia="ja-JP"/>
    </w:rPr>
  </w:style>
  <w:style w:type="character" w:styleId="FootnoteReference">
    <w:name w:val="footnote reference"/>
    <w:rsid w:val="003B5C40"/>
    <w:rPr>
      <w:vertAlign w:val="superscript"/>
    </w:rPr>
  </w:style>
  <w:style w:type="paragraph" w:customStyle="1" w:styleId="h1Appendix">
    <w:name w:val="h1 Appendix"/>
    <w:basedOn w:val="Heading1"/>
    <w:next w:val="Normal"/>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rPr>
  </w:style>
  <w:style w:type="character" w:customStyle="1" w:styleId="h1AnnexChar">
    <w:name w:val="h1 Annex Char"/>
    <w:link w:val="h1Annex"/>
    <w:rsid w:val="003B5C40"/>
    <w:rPr>
      <w:rFonts w:ascii="Arial" w:eastAsia="MS Mincho" w:hAnsi="Arial"/>
      <w:b/>
      <w:sz w:val="28"/>
      <w:szCs w:val="28"/>
      <w:lang w:eastAsia="ja-JP"/>
    </w:rPr>
  </w:style>
  <w:style w:type="character" w:styleId="EndnoteReference">
    <w:name w:val="endnote reference"/>
    <w:rsid w:val="003B5C40"/>
    <w:rPr>
      <w:vertAlign w:val="superscript"/>
    </w:rPr>
  </w:style>
  <w:style w:type="character" w:customStyle="1" w:styleId="h1AppendixChar">
    <w:name w:val="h1 Appendix Char"/>
    <w:basedOn w:val="DefaultParagraphFont"/>
    <w:link w:val="h1Appendix"/>
    <w:rsid w:val="003B5C40"/>
    <w:rPr>
      <w:rFonts w:ascii="Arial" w:eastAsia="MS Mincho" w:hAnsi="Arial" w:cs="Arial"/>
      <w:b/>
      <w:sz w:val="28"/>
      <w:szCs w:val="28"/>
      <w:lang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16"/>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Theme">
    <w:name w:val="Table Theme"/>
    <w:basedOn w:val="TableNormal"/>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3B5C40"/>
    <w:rPr>
      <w:rFonts w:ascii="Arial" w:hAnsi="Arial"/>
      <w:b/>
      <w:i/>
      <w:sz w:val="18"/>
      <w:lang w:eastAsia="ja-JP"/>
    </w:rPr>
  </w:style>
  <w:style w:type="paragraph" w:customStyle="1" w:styleId="h0">
    <w:name w:val="h0"/>
    <w:basedOn w:val="Heading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rPr>
  </w:style>
  <w:style w:type="character" w:customStyle="1" w:styleId="h0Char">
    <w:name w:val="h0 Char"/>
    <w:basedOn w:val="Heading1Char"/>
    <w:link w:val="h0"/>
    <w:rsid w:val="003B5C40"/>
    <w:rPr>
      <w:rFonts w:ascii="Arial" w:eastAsia="MS Mincho" w:hAnsi="Arial" w:cs="Arial"/>
      <w:b/>
      <w:sz w:val="28"/>
      <w:lang w:eastAsia="en-US"/>
    </w:rPr>
  </w:style>
  <w:style w:type="paragraph" w:customStyle="1" w:styleId="note">
    <w:name w:val="note"/>
    <w:basedOn w:val="Normal"/>
    <w:link w:val="note0"/>
    <w:qFormat/>
    <w:rsid w:val="003B5C40"/>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3B5C40"/>
    <w:rPr>
      <w:rFonts w:eastAsia="MS Mincho"/>
      <w:b/>
      <w:i/>
      <w:lang w:eastAsia="ja-JP"/>
    </w:rPr>
  </w:style>
  <w:style w:type="paragraph" w:customStyle="1" w:styleId="h2Annex">
    <w:name w:val="h2 Annex"/>
    <w:basedOn w:val="h1Annex"/>
    <w:next w:val="Normal"/>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eastAsia="en-US"/>
    </w:rPr>
  </w:style>
  <w:style w:type="paragraph" w:customStyle="1" w:styleId="h2AnnexF">
    <w:name w:val="h2 Annex F"/>
    <w:basedOn w:val="Heading2"/>
    <w:link w:val="h2AnnexFChar"/>
    <w:rsid w:val="003B5C40"/>
    <w:pPr>
      <w:keepNext w:val="0"/>
      <w:keepLines w:val="0"/>
      <w:widowControl w:val="0"/>
      <w:numPr>
        <w:ilvl w:val="1"/>
        <w:numId w:val="17"/>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eastAsia="ja-JP"/>
    </w:rPr>
  </w:style>
  <w:style w:type="paragraph" w:customStyle="1" w:styleId="h2AnnexG">
    <w:name w:val="h2 Annex G"/>
    <w:basedOn w:val="Heading2"/>
    <w:link w:val="h2AnnexGChar"/>
    <w:rsid w:val="003B5C40"/>
    <w:pPr>
      <w:keepNext w:val="0"/>
      <w:keepLines w:val="0"/>
      <w:widowControl w:val="0"/>
      <w:numPr>
        <w:ilvl w:val="1"/>
        <w:numId w:val="18"/>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Heading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Heading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DefaultParagraphFont"/>
    <w:link w:val="h3AppendixI"/>
    <w:rsid w:val="003B5C40"/>
    <w:rPr>
      <w:rFonts w:ascii="Arial" w:eastAsia="MS Mincho" w:hAnsi="Arial"/>
      <w:b/>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3B5C40"/>
    <w:rPr>
      <w:rFonts w:ascii="Arial" w:hAnsi="Arial"/>
      <w:b/>
      <w:sz w:val="18"/>
      <w:lang w:eastAsia="ja-JP"/>
    </w:rPr>
  </w:style>
  <w:style w:type="character" w:customStyle="1" w:styleId="ListParagraphChar">
    <w:name w:val="List Paragraph Char"/>
    <w:link w:val="ListParagraph"/>
    <w:uiPriority w:val="34"/>
    <w:rsid w:val="003B5C40"/>
    <w:rPr>
      <w:lang w:eastAsia="en-US"/>
    </w:rPr>
  </w:style>
  <w:style w:type="character" w:customStyle="1" w:styleId="normaltextrun">
    <w:name w:val="normaltextrun"/>
    <w:basedOn w:val="DefaultParagraphFont"/>
    <w:rsid w:val="003B5C40"/>
  </w:style>
  <w:style w:type="character" w:styleId="PageNumber">
    <w:name w:val="page number"/>
    <w:basedOn w:val="DefaultParagraphFont"/>
    <w:rsid w:val="003B5C40"/>
  </w:style>
  <w:style w:type="paragraph" w:customStyle="1" w:styleId="Heading">
    <w:name w:val="Heading"/>
    <w:aliases w:val="1_"/>
    <w:basedOn w:val="Normal"/>
    <w:link w:val="HeadingCar"/>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Normal"/>
    <w:rsid w:val="003B5C40"/>
    <w:pPr>
      <w:tabs>
        <w:tab w:val="left" w:pos="1620"/>
        <w:tab w:val="left" w:pos="1980"/>
      </w:tabs>
      <w:spacing w:after="120"/>
      <w:ind w:left="720"/>
      <w:jc w:val="both"/>
    </w:pPr>
    <w:rPr>
      <w:rFonts w:ascii="Arial" w:eastAsia="SimSun" w:hAnsi="Arial"/>
    </w:rPr>
  </w:style>
  <w:style w:type="paragraph" w:customStyle="1" w:styleId="HE">
    <w:name w:val="HE"/>
    <w:basedOn w:val="Normal"/>
    <w:rsid w:val="003B5C40"/>
    <w:pPr>
      <w:spacing w:after="0"/>
    </w:pPr>
    <w:rPr>
      <w:rFonts w:ascii="Arial" w:eastAsia="SimSun" w:hAnsi="Arial"/>
      <w:b/>
    </w:rPr>
  </w:style>
  <w:style w:type="paragraph" w:customStyle="1" w:styleId="NormalIndent0">
    <w:name w:val="NormalIndent"/>
    <w:basedOn w:val="Normal"/>
    <w:rsid w:val="003B5C40"/>
    <w:pPr>
      <w:spacing w:after="120" w:line="240" w:lineRule="atLeast"/>
      <w:ind w:left="720"/>
    </w:pPr>
    <w:rPr>
      <w:rFonts w:ascii="Arial" w:eastAsia="SimSun" w:hAnsi="Arial"/>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Normal"/>
    <w:rsid w:val="003B5C40"/>
    <w:pPr>
      <w:widowControl w:val="0"/>
      <w:numPr>
        <w:numId w:val="20"/>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0">
    <w:name w:val="Normal_"/>
    <w:basedOn w:val="Normal"/>
    <w:uiPriority w:val="99"/>
    <w:semiHidden/>
    <w:rsid w:val="003B5C40"/>
    <w:pPr>
      <w:spacing w:after="160" w:line="240" w:lineRule="exact"/>
    </w:pPr>
    <w:rPr>
      <w:rFonts w:ascii="Arial" w:eastAsia="SimSun" w:hAnsi="Arial" w:cs="Arial"/>
      <w:color w:val="0000FF"/>
      <w:kern w:val="2"/>
      <w:lang w:eastAsia="zh-CN"/>
    </w:rPr>
  </w:style>
  <w:style w:type="paragraph" w:customStyle="1" w:styleId="heading0">
    <w:name w:val="heading"/>
    <w:basedOn w:val="Normal"/>
    <w:rsid w:val="003B5C40"/>
    <w:pPr>
      <w:spacing w:before="100" w:beforeAutospacing="1" w:after="100" w:afterAutospacing="1"/>
    </w:pPr>
    <w:rPr>
      <w:sz w:val="24"/>
      <w:szCs w:val="24"/>
    </w:rPr>
  </w:style>
  <w:style w:type="character" w:styleId="Strong">
    <w:name w:val="Strong"/>
    <w:qFormat/>
    <w:rsid w:val="003B5C40"/>
    <w:rPr>
      <w:b/>
      <w:bCs/>
    </w:rPr>
  </w:style>
  <w:style w:type="character" w:customStyle="1" w:styleId="apple-style-span">
    <w:name w:val="apple-style-span"/>
    <w:basedOn w:val="DefaultParagraphFon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DefaultParagraphFont"/>
    <w:rsid w:val="003B5C40"/>
    <w:rPr>
      <w:rFonts w:ascii="Arial" w:eastAsia="MS Mincho" w:hAnsi="Arial" w:cs="Arial"/>
      <w:b/>
      <w:sz w:val="24"/>
    </w:rPr>
  </w:style>
  <w:style w:type="paragraph" w:customStyle="1" w:styleId="h3Annex">
    <w:name w:val="h3 Annex"/>
    <w:basedOn w:val="h2Annex"/>
    <w:next w:val="Normal"/>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eastAsia="ja-JP"/>
    </w:rPr>
  </w:style>
  <w:style w:type="paragraph" w:customStyle="1" w:styleId="pf1">
    <w:name w:val="pf1"/>
    <w:basedOn w:val="Normal"/>
    <w:rsid w:val="003B5C40"/>
    <w:pPr>
      <w:spacing w:before="100" w:beforeAutospacing="1" w:after="100" w:afterAutospacing="1"/>
      <w:ind w:left="720"/>
    </w:pPr>
    <w:rPr>
      <w:sz w:val="24"/>
      <w:szCs w:val="24"/>
      <w:lang w:eastAsia="en-CA"/>
    </w:rPr>
  </w:style>
  <w:style w:type="paragraph" w:customStyle="1" w:styleId="pf0">
    <w:name w:val="pf0"/>
    <w:basedOn w:val="Normal"/>
    <w:rsid w:val="003B5C40"/>
    <w:pPr>
      <w:spacing w:before="100" w:beforeAutospacing="1" w:after="100" w:afterAutospacing="1"/>
    </w:pPr>
    <w:rPr>
      <w:sz w:val="24"/>
      <w:szCs w:val="24"/>
      <w:lang w:eastAsia="en-CA"/>
    </w:rPr>
  </w:style>
  <w:style w:type="paragraph" w:customStyle="1" w:styleId="SimpleNumberedList">
    <w:name w:val="SimpleNumberedList"/>
    <w:basedOn w:val="Normal"/>
    <w:next w:val="Normal0"/>
    <w:qFormat/>
    <w:rsid w:val="003B5C40"/>
    <w:pPr>
      <w:numPr>
        <w:numId w:val="21"/>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emf"/><Relationship Id="rId84" Type="http://schemas.openxmlformats.org/officeDocument/2006/relationships/image" Target="media/image74.png"/><Relationship Id="rId89" Type="http://schemas.openxmlformats.org/officeDocument/2006/relationships/image" Target="media/image79.png"/><Relationship Id="rId7" Type="http://schemas.openxmlformats.org/officeDocument/2006/relationships/settings" Target="settings.xml"/><Relationship Id="rId71" Type="http://schemas.openxmlformats.org/officeDocument/2006/relationships/image" Target="media/image61.emf"/><Relationship Id="rId92" Type="http://schemas.openxmlformats.org/officeDocument/2006/relationships/image" Target="media/image82.png"/><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png"/><Relationship Id="rId107" Type="http://schemas.openxmlformats.org/officeDocument/2006/relationships/theme" Target="theme/theme1.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image" Target="media/image56.emf"/><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102" Type="http://schemas.openxmlformats.org/officeDocument/2006/relationships/image" Target="media/image92.png"/><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emf"/><Relationship Id="rId64" Type="http://schemas.openxmlformats.org/officeDocument/2006/relationships/image" Target="media/image54.png"/><Relationship Id="rId69" Type="http://schemas.openxmlformats.org/officeDocument/2006/relationships/image" Target="media/image59.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emf"/><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image" Target="media/image49.emf"/><Relationship Id="rId67" Type="http://schemas.openxmlformats.org/officeDocument/2006/relationships/image" Target="media/image57.emf"/><Relationship Id="rId103" Type="http://schemas.openxmlformats.org/officeDocument/2006/relationships/image" Target="media/image93.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emf"/><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emf"/><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emf"/><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Props1.xml><?xml version="1.0" encoding="utf-8"?>
<ds:datastoreItem xmlns:ds="http://schemas.openxmlformats.org/officeDocument/2006/customXml" ds:itemID="{77E8950A-6381-4C37-AED2-D71D0FD96274}">
  <ds:schemaRefs>
    <ds:schemaRef ds:uri="http://schemas.microsoft.com/sharepoint/v3/contenttype/forms"/>
  </ds:schemaRefs>
</ds:datastoreItem>
</file>

<file path=customXml/itemProps2.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4.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Pages>
  <Words>37046</Words>
  <Characters>211168</Characters>
  <Application>Microsoft Office Word</Application>
  <DocSecurity>0</DocSecurity>
  <Lines>1759</Lines>
  <Paragraphs>495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247719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PCG52_16</cp:lastModifiedBy>
  <cp:revision>22</cp:revision>
  <cp:lastPrinted>2024-05-17T10:29:00Z</cp:lastPrinted>
  <dcterms:created xsi:type="dcterms:W3CDTF">2024-05-22T23:03:00Z</dcterms:created>
  <dcterms:modified xsi:type="dcterms:W3CDTF">2024-06-10T11:40:00Z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