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1A1B7D" w14:textId="4DBB444F" w:rsidR="00EA7B29" w:rsidRPr="004550B7" w:rsidRDefault="00EA7B29" w:rsidP="00195CFD">
      <w:pPr>
        <w:pStyle w:val="CRCoverPage"/>
        <w:spacing w:after="0"/>
        <w:rPr>
          <w:b/>
          <w:i/>
        </w:rPr>
      </w:pPr>
    </w:p>
    <w:p w14:paraId="1B3F1540" w14:textId="6EF824A8" w:rsidR="00EA7B29" w:rsidRPr="004550B7" w:rsidRDefault="00EA7B29" w:rsidP="00EA7B29">
      <w:pPr>
        <w:pStyle w:val="ZA"/>
        <w:framePr w:wrap="notBeside"/>
        <w:rPr>
          <w:noProof w:val="0"/>
        </w:rPr>
      </w:pPr>
      <w:bookmarkStart w:id="0" w:name="page1"/>
      <w:bookmarkStart w:id="1" w:name="_Hlk43286960"/>
      <w:r w:rsidRPr="004550B7">
        <w:rPr>
          <w:noProof w:val="0"/>
          <w:sz w:val="64"/>
        </w:rPr>
        <w:t>3GPP TS 26.501</w:t>
      </w:r>
      <w:r w:rsidRPr="004550B7">
        <w:rPr>
          <w:noProof w:val="0"/>
        </w:rPr>
        <w:t>V16.</w:t>
      </w:r>
      <w:r w:rsidR="000A03DE" w:rsidRPr="004550B7">
        <w:rPr>
          <w:noProof w:val="0"/>
        </w:rPr>
        <w:t>1</w:t>
      </w:r>
      <w:r w:rsidR="00257BA4">
        <w:rPr>
          <w:noProof w:val="0"/>
        </w:rPr>
        <w:t>2</w:t>
      </w:r>
      <w:r w:rsidRPr="004550B7">
        <w:rPr>
          <w:noProof w:val="0"/>
        </w:rPr>
        <w:t>.</w:t>
      </w:r>
      <w:r w:rsidR="00E71D37" w:rsidRPr="004550B7">
        <w:rPr>
          <w:noProof w:val="0"/>
        </w:rPr>
        <w:t xml:space="preserve">0 </w:t>
      </w:r>
      <w:r w:rsidRPr="004550B7">
        <w:rPr>
          <w:noProof w:val="0"/>
          <w:sz w:val="32"/>
        </w:rPr>
        <w:t>(</w:t>
      </w:r>
      <w:r w:rsidR="000A03DE" w:rsidRPr="004550B7">
        <w:rPr>
          <w:noProof w:val="0"/>
          <w:sz w:val="32"/>
        </w:rPr>
        <w:t>2023</w:t>
      </w:r>
      <w:r w:rsidRPr="004550B7">
        <w:rPr>
          <w:noProof w:val="0"/>
          <w:sz w:val="32"/>
        </w:rPr>
        <w:t>-</w:t>
      </w:r>
      <w:r w:rsidR="000A03DE" w:rsidRPr="004550B7">
        <w:rPr>
          <w:noProof w:val="0"/>
          <w:sz w:val="32"/>
        </w:rPr>
        <w:t>0</w:t>
      </w:r>
      <w:r w:rsidR="00257BA4">
        <w:rPr>
          <w:noProof w:val="0"/>
          <w:sz w:val="32"/>
        </w:rPr>
        <w:t>9</w:t>
      </w:r>
      <w:r w:rsidRPr="004550B7">
        <w:rPr>
          <w:noProof w:val="0"/>
          <w:sz w:val="32"/>
        </w:rPr>
        <w:t>)</w:t>
      </w:r>
    </w:p>
    <w:p w14:paraId="5E1EF5FD" w14:textId="77777777" w:rsidR="00EA7B29" w:rsidRPr="004550B7" w:rsidRDefault="00EA7B29" w:rsidP="00EA7B29">
      <w:pPr>
        <w:pStyle w:val="ZB"/>
        <w:framePr w:wrap="notBeside"/>
        <w:rPr>
          <w:noProof w:val="0"/>
        </w:rPr>
      </w:pPr>
      <w:r w:rsidRPr="004550B7">
        <w:rPr>
          <w:noProof w:val="0"/>
        </w:rPr>
        <w:t>Technical Specification</w:t>
      </w:r>
    </w:p>
    <w:p w14:paraId="64CFDE86" w14:textId="77777777" w:rsidR="00EA7B29" w:rsidRPr="004550B7" w:rsidRDefault="00EA7B29" w:rsidP="00EA7B29">
      <w:pPr>
        <w:pStyle w:val="ZT"/>
        <w:framePr w:wrap="notBeside"/>
      </w:pPr>
      <w:r w:rsidRPr="004550B7">
        <w:t>3rd Generation Partnership Project;</w:t>
      </w:r>
    </w:p>
    <w:p w14:paraId="15989EF0" w14:textId="77777777" w:rsidR="00EA7B29" w:rsidRPr="004550B7" w:rsidRDefault="00EA7B29" w:rsidP="00EA7B29">
      <w:pPr>
        <w:pStyle w:val="ZT"/>
        <w:framePr w:wrap="notBeside"/>
      </w:pPr>
      <w:r w:rsidRPr="004550B7">
        <w:t>Technical Specification Group Services and System Aspects;</w:t>
      </w:r>
    </w:p>
    <w:p w14:paraId="1B161204" w14:textId="77777777" w:rsidR="00EA7B29" w:rsidRPr="004550B7" w:rsidRDefault="00EA7B29" w:rsidP="00EA7B29">
      <w:pPr>
        <w:pStyle w:val="ZT"/>
        <w:framePr w:wrap="notBeside"/>
      </w:pPr>
      <w:r w:rsidRPr="004550B7">
        <w:t>5G Media Streaming (5GMS);</w:t>
      </w:r>
    </w:p>
    <w:p w14:paraId="38BDD91A" w14:textId="77777777" w:rsidR="00EA7B29" w:rsidRPr="004550B7" w:rsidRDefault="00EA7B29" w:rsidP="00EA7B29">
      <w:pPr>
        <w:pStyle w:val="ZT"/>
        <w:framePr w:wrap="notBeside"/>
      </w:pPr>
      <w:r w:rsidRPr="004550B7">
        <w:t>General description and architecture</w:t>
      </w:r>
    </w:p>
    <w:p w14:paraId="663E9661" w14:textId="77777777" w:rsidR="00EA7B29" w:rsidRPr="004550B7" w:rsidRDefault="00EA7B29" w:rsidP="00EA7B29">
      <w:pPr>
        <w:pStyle w:val="ZT"/>
        <w:framePr w:wrap="notBeside"/>
        <w:rPr>
          <w:i/>
          <w:sz w:val="28"/>
        </w:rPr>
      </w:pPr>
      <w:r w:rsidRPr="004550B7">
        <w:t xml:space="preserve"> (</w:t>
      </w:r>
      <w:r w:rsidRPr="004550B7">
        <w:rPr>
          <w:rStyle w:val="ZGSM"/>
        </w:rPr>
        <w:t>Release 16</w:t>
      </w:r>
      <w:r w:rsidRPr="004550B7">
        <w:t>)</w:t>
      </w:r>
    </w:p>
    <w:p w14:paraId="0A1C0293" w14:textId="77777777" w:rsidR="00EA7B29" w:rsidRPr="004550B7" w:rsidRDefault="00EA7B29" w:rsidP="00EA7B29">
      <w:pPr>
        <w:pStyle w:val="ZU"/>
        <w:framePr w:h="4929" w:hRule="exact" w:wrap="notBeside"/>
        <w:tabs>
          <w:tab w:val="right" w:pos="10206"/>
        </w:tabs>
        <w:jc w:val="left"/>
        <w:rPr>
          <w:noProof w:val="0"/>
        </w:rPr>
      </w:pPr>
      <w:r w:rsidRPr="004550B7">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4550B7">
        <w:rPr>
          <w:noProof w:val="0"/>
          <w:color w:val="0000FF"/>
        </w:rPr>
        <w:tab/>
      </w:r>
      <w:r w:rsidRPr="004550B7">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4550B7" w:rsidRDefault="00EA7B29" w:rsidP="00EA7B29">
      <w:pPr>
        <w:pStyle w:val="ZU"/>
        <w:framePr w:h="4929" w:hRule="exact" w:wrap="notBeside"/>
        <w:tabs>
          <w:tab w:val="right" w:pos="10206"/>
        </w:tabs>
        <w:jc w:val="left"/>
        <w:rPr>
          <w:noProof w:val="0"/>
        </w:rPr>
      </w:pPr>
    </w:p>
    <w:p w14:paraId="39C2EEB4" w14:textId="77777777" w:rsidR="00EA7B29" w:rsidRPr="004550B7" w:rsidRDefault="00EA7B29" w:rsidP="005A08A0">
      <w:pPr>
        <w:framePr w:h="1377" w:hRule="exact" w:wrap="notBeside" w:vAnchor="page" w:hAnchor="page" w:x="861" w:y="14601"/>
        <w:rPr>
          <w:sz w:val="16"/>
        </w:rPr>
      </w:pPr>
      <w:r w:rsidRPr="004550B7">
        <w:rPr>
          <w:sz w:val="16"/>
        </w:rPr>
        <w:t>The present document has been developed within the 3rd Generation Partnership Project (3GPP</w:t>
      </w:r>
      <w:r w:rsidRPr="004550B7">
        <w:rPr>
          <w:sz w:val="16"/>
          <w:vertAlign w:val="superscript"/>
        </w:rPr>
        <w:t xml:space="preserve"> TM</w:t>
      </w:r>
      <w:r w:rsidRPr="004550B7">
        <w:rPr>
          <w:sz w:val="16"/>
        </w:rPr>
        <w:t>) and may be further elaborated for the purposes of 3GPP..</w:t>
      </w:r>
      <w:r w:rsidRPr="004550B7">
        <w:rPr>
          <w:sz w:val="16"/>
        </w:rPr>
        <w:br/>
        <w:t>The present document has not been subject to any approval process by the 3GPP</w:t>
      </w:r>
      <w:r w:rsidRPr="004550B7">
        <w:rPr>
          <w:sz w:val="16"/>
          <w:vertAlign w:val="superscript"/>
        </w:rPr>
        <w:t xml:space="preserve"> </w:t>
      </w:r>
      <w:r w:rsidRPr="004550B7">
        <w:rPr>
          <w:sz w:val="16"/>
        </w:rPr>
        <w:t>Organizational Partners and shall not be implemented.</w:t>
      </w:r>
      <w:r w:rsidRPr="004550B7">
        <w:rPr>
          <w:sz w:val="16"/>
        </w:rPr>
        <w:br/>
        <w:t>This Specification is provided for future development work within 3GPP</w:t>
      </w:r>
      <w:r w:rsidRPr="004550B7">
        <w:rPr>
          <w:sz w:val="16"/>
          <w:vertAlign w:val="superscript"/>
        </w:rPr>
        <w:t xml:space="preserve"> </w:t>
      </w:r>
      <w:r w:rsidRPr="004550B7">
        <w:rPr>
          <w:sz w:val="16"/>
        </w:rPr>
        <w:t>only. The Organizational Partners accept no liability for any use of this Specification.</w:t>
      </w:r>
      <w:r w:rsidRPr="004550B7">
        <w:rPr>
          <w:sz w:val="16"/>
        </w:rPr>
        <w:br/>
        <w:t>Specifications and Reports for implementation of the 3GPP</w:t>
      </w:r>
      <w:r w:rsidRPr="004550B7">
        <w:rPr>
          <w:sz w:val="16"/>
          <w:vertAlign w:val="superscript"/>
        </w:rPr>
        <w:t xml:space="preserve"> TM</w:t>
      </w:r>
      <w:r w:rsidRPr="004550B7">
        <w:rPr>
          <w:sz w:val="16"/>
        </w:rPr>
        <w:t xml:space="preserve"> system should be obtained via the 3GPP Organizational Partners' Publications Offices.</w:t>
      </w:r>
    </w:p>
    <w:p w14:paraId="064C4BA2" w14:textId="77777777" w:rsidR="00EA7B29" w:rsidRPr="004550B7" w:rsidRDefault="00EA7B29" w:rsidP="00EA7B29">
      <w:pPr>
        <w:pStyle w:val="ZV"/>
        <w:framePr w:wrap="notBeside"/>
        <w:rPr>
          <w:noProof w:val="0"/>
        </w:rPr>
      </w:pPr>
    </w:p>
    <w:bookmarkEnd w:id="0"/>
    <w:p w14:paraId="180BC83E" w14:textId="77777777" w:rsidR="00EA7B29" w:rsidRPr="004550B7" w:rsidRDefault="00EA7B29" w:rsidP="00EA7B29"/>
    <w:p w14:paraId="170DC0AD" w14:textId="77777777" w:rsidR="00EA7B29" w:rsidRPr="004550B7" w:rsidRDefault="00EA7B29" w:rsidP="00EA7B29"/>
    <w:p w14:paraId="05A571A3" w14:textId="77777777" w:rsidR="00EA7B29" w:rsidRPr="004550B7" w:rsidRDefault="00EA7B29" w:rsidP="00EA7B29"/>
    <w:p w14:paraId="370523F3" w14:textId="77777777" w:rsidR="00EA7B29" w:rsidRPr="004550B7" w:rsidRDefault="00EA7B29" w:rsidP="00EA7B29"/>
    <w:p w14:paraId="5B4101C9" w14:textId="77777777" w:rsidR="00EA7B29" w:rsidRPr="004550B7" w:rsidRDefault="00EA7B29" w:rsidP="00EA7B29"/>
    <w:p w14:paraId="67EE540F" w14:textId="77777777" w:rsidR="00EA7B29" w:rsidRPr="004550B7" w:rsidRDefault="00EA7B29" w:rsidP="00EA7B29">
      <w:pPr>
        <w:sectPr w:rsidR="00EA7B29" w:rsidRPr="004550B7" w:rsidSect="003417D8">
          <w:headerReference w:type="even" r:id="rId11"/>
          <w:footnotePr>
            <w:numRestart w:val="eachSect"/>
          </w:footnotePr>
          <w:pgSz w:w="11907" w:h="16840"/>
          <w:pgMar w:top="2268" w:right="851" w:bottom="10773" w:left="851" w:header="0" w:footer="0" w:gutter="0"/>
          <w:cols w:space="720"/>
        </w:sectPr>
      </w:pPr>
    </w:p>
    <w:p w14:paraId="3D1BADB3" w14:textId="77777777" w:rsidR="00EA7B29" w:rsidRPr="004550B7" w:rsidRDefault="00EA7B29" w:rsidP="00EA7B29">
      <w:bookmarkStart w:id="2" w:name="page2"/>
    </w:p>
    <w:p w14:paraId="69E3753B" w14:textId="77777777" w:rsidR="00EA7B29" w:rsidRPr="004550B7" w:rsidRDefault="00EA7B29" w:rsidP="00EA7B29"/>
    <w:p w14:paraId="56154408" w14:textId="77777777" w:rsidR="00EA7B29" w:rsidRPr="004550B7" w:rsidRDefault="00EA7B29" w:rsidP="00EA7B29">
      <w:pPr>
        <w:pStyle w:val="FP"/>
        <w:framePr w:wrap="notBeside" w:hAnchor="margin" w:y="1419"/>
        <w:pBdr>
          <w:bottom w:val="single" w:sz="6" w:space="1" w:color="auto"/>
        </w:pBdr>
        <w:spacing w:before="240"/>
        <w:ind w:left="2835" w:right="2835"/>
        <w:jc w:val="center"/>
      </w:pPr>
      <w:r w:rsidRPr="004550B7">
        <w:t>Keywords</w:t>
      </w:r>
    </w:p>
    <w:p w14:paraId="08DFBA74" w14:textId="64B6000B" w:rsidR="00EA7B29" w:rsidRPr="004550B7" w:rsidRDefault="00EA7B29" w:rsidP="00EA7B29">
      <w:pPr>
        <w:pStyle w:val="FP"/>
        <w:framePr w:wrap="notBeside" w:hAnchor="margin" w:y="1419"/>
        <w:ind w:left="2835" w:right="2835"/>
        <w:jc w:val="center"/>
        <w:rPr>
          <w:rFonts w:ascii="Arial" w:hAnsi="Arial"/>
          <w:sz w:val="18"/>
        </w:rPr>
      </w:pPr>
      <w:r w:rsidRPr="004550B7">
        <w:rPr>
          <w:rFonts w:ascii="Arial" w:hAnsi="Arial"/>
          <w:sz w:val="18"/>
        </w:rPr>
        <w:t>5G, Media, Streaming, Live, Uplink, Codec, Multimedia, transport</w:t>
      </w:r>
    </w:p>
    <w:p w14:paraId="0A00BBED" w14:textId="77777777" w:rsidR="00EA7B29" w:rsidRPr="004550B7" w:rsidRDefault="00EA7B29" w:rsidP="00EA7B29"/>
    <w:p w14:paraId="59362706" w14:textId="77777777" w:rsidR="00EA7B29" w:rsidRPr="004550B7" w:rsidRDefault="00EA7B29" w:rsidP="00EA7B29"/>
    <w:p w14:paraId="0D83E64D" w14:textId="77777777" w:rsidR="00EA7B29" w:rsidRPr="004550B7" w:rsidRDefault="00EA7B29" w:rsidP="00EA7B29">
      <w:pPr>
        <w:pStyle w:val="FP"/>
        <w:framePr w:wrap="notBeside" w:hAnchor="margin" w:yAlign="center"/>
        <w:spacing w:after="240"/>
        <w:ind w:left="2835" w:right="2835"/>
        <w:jc w:val="center"/>
        <w:rPr>
          <w:rFonts w:ascii="Arial" w:hAnsi="Arial"/>
          <w:b/>
          <w:i/>
        </w:rPr>
      </w:pPr>
      <w:r w:rsidRPr="004550B7">
        <w:rPr>
          <w:rFonts w:ascii="Arial" w:hAnsi="Arial"/>
          <w:b/>
          <w:i/>
        </w:rPr>
        <w:t>3GPP</w:t>
      </w:r>
    </w:p>
    <w:p w14:paraId="1826D8A3" w14:textId="77777777" w:rsidR="00EA7B29" w:rsidRPr="004550B7" w:rsidRDefault="00EA7B29" w:rsidP="00EA7B29">
      <w:pPr>
        <w:pStyle w:val="FP"/>
        <w:framePr w:wrap="notBeside" w:hAnchor="margin" w:yAlign="center"/>
        <w:pBdr>
          <w:bottom w:val="single" w:sz="6" w:space="1" w:color="auto"/>
        </w:pBdr>
        <w:ind w:left="2835" w:right="2835"/>
        <w:jc w:val="center"/>
      </w:pPr>
      <w:r w:rsidRPr="004550B7">
        <w:t>Postal address</w:t>
      </w:r>
    </w:p>
    <w:p w14:paraId="2551B5B1" w14:textId="77777777" w:rsidR="00EA7B29" w:rsidRPr="004550B7" w:rsidRDefault="00EA7B29" w:rsidP="00EA7B29">
      <w:pPr>
        <w:pStyle w:val="FP"/>
        <w:framePr w:wrap="notBeside" w:hAnchor="margin" w:yAlign="center"/>
        <w:ind w:left="2835" w:right="2835"/>
        <w:jc w:val="center"/>
        <w:rPr>
          <w:rFonts w:ascii="Arial" w:hAnsi="Arial"/>
          <w:sz w:val="18"/>
        </w:rPr>
      </w:pPr>
    </w:p>
    <w:p w14:paraId="4AB3FDEC" w14:textId="77777777" w:rsidR="00EA7B29" w:rsidRPr="004550B7" w:rsidRDefault="00EA7B29" w:rsidP="00EA7B29">
      <w:pPr>
        <w:pStyle w:val="FP"/>
        <w:framePr w:wrap="notBeside" w:hAnchor="margin" w:yAlign="center"/>
        <w:pBdr>
          <w:bottom w:val="single" w:sz="6" w:space="1" w:color="auto"/>
        </w:pBdr>
        <w:spacing w:before="240"/>
        <w:ind w:left="2835" w:right="2835"/>
        <w:jc w:val="center"/>
      </w:pPr>
      <w:r w:rsidRPr="004550B7">
        <w:t>3GPP support office address</w:t>
      </w:r>
    </w:p>
    <w:p w14:paraId="76213088" w14:textId="77777777" w:rsidR="00EA7B29" w:rsidRPr="004550B7" w:rsidRDefault="00EA7B29" w:rsidP="00EA7B29">
      <w:pPr>
        <w:pStyle w:val="FP"/>
        <w:framePr w:wrap="notBeside" w:hAnchor="margin" w:yAlign="center"/>
        <w:ind w:left="2835" w:right="2835"/>
        <w:jc w:val="center"/>
        <w:rPr>
          <w:rFonts w:ascii="Arial" w:hAnsi="Arial"/>
          <w:sz w:val="18"/>
          <w:lang w:val="fr-FR"/>
        </w:rPr>
      </w:pPr>
      <w:r w:rsidRPr="004550B7">
        <w:rPr>
          <w:rFonts w:ascii="Arial" w:hAnsi="Arial"/>
          <w:sz w:val="18"/>
          <w:lang w:val="fr-FR"/>
        </w:rPr>
        <w:t>650 Route des Lucioles - Sophia Antipolis</w:t>
      </w:r>
    </w:p>
    <w:p w14:paraId="724FBD86" w14:textId="77777777" w:rsidR="00EA7B29" w:rsidRPr="004550B7" w:rsidRDefault="00EA7B29" w:rsidP="00EA7B29">
      <w:pPr>
        <w:pStyle w:val="FP"/>
        <w:framePr w:wrap="notBeside" w:hAnchor="margin" w:yAlign="center"/>
        <w:ind w:left="2835" w:right="2835"/>
        <w:jc w:val="center"/>
        <w:rPr>
          <w:rFonts w:ascii="Arial" w:hAnsi="Arial"/>
          <w:sz w:val="18"/>
          <w:lang w:val="fr-FR"/>
        </w:rPr>
      </w:pPr>
      <w:r w:rsidRPr="004550B7">
        <w:rPr>
          <w:rFonts w:ascii="Arial" w:hAnsi="Arial"/>
          <w:sz w:val="18"/>
          <w:lang w:val="fr-FR"/>
        </w:rPr>
        <w:t>Valbonne - FRANCE</w:t>
      </w:r>
    </w:p>
    <w:p w14:paraId="7826C213" w14:textId="77777777" w:rsidR="00EA7B29" w:rsidRPr="004550B7" w:rsidRDefault="00EA7B29" w:rsidP="00EA7B29">
      <w:pPr>
        <w:pStyle w:val="FP"/>
        <w:framePr w:wrap="notBeside" w:hAnchor="margin" w:yAlign="center"/>
        <w:spacing w:after="20"/>
        <w:ind w:left="2835" w:right="2835"/>
        <w:jc w:val="center"/>
        <w:rPr>
          <w:rFonts w:ascii="Arial" w:hAnsi="Arial"/>
          <w:sz w:val="18"/>
        </w:rPr>
      </w:pPr>
      <w:r w:rsidRPr="004550B7">
        <w:rPr>
          <w:rFonts w:ascii="Arial" w:hAnsi="Arial"/>
          <w:sz w:val="18"/>
        </w:rPr>
        <w:t>Tel.: +33 4 92 94 42 00 Fax: +33 4 93 65 47 16</w:t>
      </w:r>
    </w:p>
    <w:p w14:paraId="01F0519C" w14:textId="77777777" w:rsidR="00EA7B29" w:rsidRPr="004550B7" w:rsidRDefault="00EA7B29" w:rsidP="00EA7B29">
      <w:pPr>
        <w:pStyle w:val="FP"/>
        <w:framePr w:wrap="notBeside" w:hAnchor="margin" w:yAlign="center"/>
        <w:pBdr>
          <w:bottom w:val="single" w:sz="6" w:space="1" w:color="auto"/>
        </w:pBdr>
        <w:spacing w:before="240"/>
        <w:ind w:left="2835" w:right="2835"/>
        <w:jc w:val="center"/>
      </w:pPr>
      <w:r w:rsidRPr="004550B7">
        <w:t>Internet</w:t>
      </w:r>
    </w:p>
    <w:p w14:paraId="7B778723" w14:textId="77777777" w:rsidR="00EA7B29" w:rsidRPr="004550B7" w:rsidRDefault="00EA7B29" w:rsidP="00EA7B29">
      <w:pPr>
        <w:pStyle w:val="FP"/>
        <w:framePr w:wrap="notBeside" w:hAnchor="margin" w:yAlign="center"/>
        <w:ind w:left="2835" w:right="2835"/>
        <w:jc w:val="center"/>
        <w:rPr>
          <w:rFonts w:ascii="Arial" w:hAnsi="Arial"/>
          <w:sz w:val="18"/>
        </w:rPr>
      </w:pPr>
      <w:r w:rsidRPr="004550B7">
        <w:rPr>
          <w:rFonts w:ascii="Arial" w:hAnsi="Arial"/>
          <w:sz w:val="18"/>
        </w:rPr>
        <w:t>http://www.3gpp.org</w:t>
      </w:r>
    </w:p>
    <w:p w14:paraId="33885622" w14:textId="77777777" w:rsidR="00EA7B29" w:rsidRPr="004550B7" w:rsidRDefault="00EA7B29" w:rsidP="00EA7B29"/>
    <w:p w14:paraId="105D300B" w14:textId="77777777" w:rsidR="00EA7B29" w:rsidRPr="004550B7"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4550B7">
        <w:rPr>
          <w:rFonts w:ascii="Arial" w:hAnsi="Arial"/>
          <w:b/>
          <w:i/>
        </w:rPr>
        <w:t>Copyright Notification</w:t>
      </w:r>
    </w:p>
    <w:p w14:paraId="6208D9BB" w14:textId="77777777" w:rsidR="00EA7B29" w:rsidRPr="004550B7" w:rsidRDefault="00EA7B29" w:rsidP="00EA7B29">
      <w:pPr>
        <w:pStyle w:val="FP"/>
        <w:framePr w:h="3057" w:hRule="exact" w:wrap="notBeside" w:vAnchor="page" w:hAnchor="margin" w:y="12605"/>
        <w:jc w:val="center"/>
      </w:pPr>
      <w:r w:rsidRPr="004550B7">
        <w:t>No part may be reproduced except as authorized by written permission.</w:t>
      </w:r>
      <w:r w:rsidRPr="004550B7">
        <w:br/>
        <w:t>The copyright and the foregoing restriction extend to reproduction in all media.</w:t>
      </w:r>
    </w:p>
    <w:p w14:paraId="0895BC92" w14:textId="77777777" w:rsidR="00EA7B29" w:rsidRPr="004550B7" w:rsidRDefault="00EA7B29" w:rsidP="00EA7B29">
      <w:pPr>
        <w:pStyle w:val="FP"/>
        <w:framePr w:h="3057" w:hRule="exact" w:wrap="notBeside" w:vAnchor="page" w:hAnchor="margin" w:y="12605"/>
        <w:jc w:val="center"/>
      </w:pPr>
    </w:p>
    <w:p w14:paraId="736FD426" w14:textId="28384FB3" w:rsidR="00EA7B29" w:rsidRPr="004550B7" w:rsidRDefault="00EA7B29" w:rsidP="00EA7B29">
      <w:pPr>
        <w:pStyle w:val="FP"/>
        <w:framePr w:h="3057" w:hRule="exact" w:wrap="notBeside" w:vAnchor="page" w:hAnchor="margin" w:y="12605"/>
        <w:jc w:val="center"/>
        <w:rPr>
          <w:sz w:val="18"/>
        </w:rPr>
      </w:pPr>
      <w:r w:rsidRPr="004550B7">
        <w:rPr>
          <w:sz w:val="18"/>
        </w:rPr>
        <w:t xml:space="preserve">© </w:t>
      </w:r>
      <w:r w:rsidR="000A03DE" w:rsidRPr="004550B7">
        <w:rPr>
          <w:sz w:val="18"/>
        </w:rPr>
        <w:t>2023</w:t>
      </w:r>
      <w:r w:rsidRPr="004550B7">
        <w:rPr>
          <w:sz w:val="18"/>
        </w:rPr>
        <w:t>, 3GPP Organizational Partners (ARIB, ATIS, CCSA, ETSI, TSDSI, TTA, TTC).</w:t>
      </w:r>
      <w:bookmarkStart w:id="3" w:name="copyrightaddon"/>
      <w:bookmarkEnd w:id="3"/>
    </w:p>
    <w:p w14:paraId="242AAEF7" w14:textId="77777777" w:rsidR="00EA7B29" w:rsidRPr="004550B7" w:rsidRDefault="00EA7B29" w:rsidP="00EA7B29">
      <w:pPr>
        <w:pStyle w:val="FP"/>
        <w:framePr w:h="3057" w:hRule="exact" w:wrap="notBeside" w:vAnchor="page" w:hAnchor="margin" w:y="12605"/>
        <w:jc w:val="center"/>
        <w:rPr>
          <w:sz w:val="18"/>
        </w:rPr>
      </w:pPr>
      <w:r w:rsidRPr="004550B7">
        <w:rPr>
          <w:sz w:val="18"/>
        </w:rPr>
        <w:t>All rights reserved.</w:t>
      </w:r>
    </w:p>
    <w:p w14:paraId="148708A2" w14:textId="77777777" w:rsidR="00EA7B29" w:rsidRPr="004550B7" w:rsidRDefault="00EA7B29" w:rsidP="00EA7B29">
      <w:pPr>
        <w:pStyle w:val="FP"/>
        <w:framePr w:h="3057" w:hRule="exact" w:wrap="notBeside" w:vAnchor="page" w:hAnchor="margin" w:y="12605"/>
        <w:rPr>
          <w:sz w:val="18"/>
        </w:rPr>
      </w:pPr>
    </w:p>
    <w:p w14:paraId="1B62EC98" w14:textId="77777777" w:rsidR="00EA7B29" w:rsidRPr="004550B7" w:rsidRDefault="00EA7B29" w:rsidP="00EA7B29">
      <w:pPr>
        <w:pStyle w:val="FP"/>
        <w:framePr w:h="3057" w:hRule="exact" w:wrap="notBeside" w:vAnchor="page" w:hAnchor="margin" w:y="12605"/>
        <w:rPr>
          <w:sz w:val="18"/>
        </w:rPr>
      </w:pPr>
      <w:r w:rsidRPr="004550B7">
        <w:rPr>
          <w:sz w:val="18"/>
        </w:rPr>
        <w:t>UMTS™ is a Trade Mark of ETSI registered for the benefit of its members</w:t>
      </w:r>
    </w:p>
    <w:p w14:paraId="3D1B5078" w14:textId="77777777" w:rsidR="00EA7B29" w:rsidRPr="004550B7" w:rsidRDefault="00EA7B29" w:rsidP="00EA7B29">
      <w:pPr>
        <w:pStyle w:val="FP"/>
        <w:framePr w:h="3057" w:hRule="exact" w:wrap="notBeside" w:vAnchor="page" w:hAnchor="margin" w:y="12605"/>
        <w:rPr>
          <w:sz w:val="18"/>
        </w:rPr>
      </w:pPr>
      <w:r w:rsidRPr="004550B7">
        <w:rPr>
          <w:sz w:val="18"/>
        </w:rPr>
        <w:t>3GPP™ is a Trade Mark of ETSI registered for the benefit of its Members and of the 3GPP Organizational Partners</w:t>
      </w:r>
      <w:r w:rsidRPr="004550B7">
        <w:rPr>
          <w:sz w:val="18"/>
        </w:rPr>
        <w:br/>
        <w:t>LTE™ is a Trade Mark of ETSI registered for the benefit of its Members and of the 3GPP Organizational Partners</w:t>
      </w:r>
    </w:p>
    <w:p w14:paraId="5BEAEFD9" w14:textId="77777777" w:rsidR="00EA7B29" w:rsidRPr="004550B7" w:rsidRDefault="00EA7B29" w:rsidP="00EA7B29">
      <w:pPr>
        <w:pStyle w:val="FP"/>
        <w:framePr w:h="3057" w:hRule="exact" w:wrap="notBeside" w:vAnchor="page" w:hAnchor="margin" w:y="12605"/>
        <w:rPr>
          <w:sz w:val="18"/>
        </w:rPr>
      </w:pPr>
      <w:r w:rsidRPr="004550B7">
        <w:rPr>
          <w:sz w:val="18"/>
        </w:rPr>
        <w:t>GSM® and the GSM logo are registered and owned by the GSM Association</w:t>
      </w:r>
    </w:p>
    <w:bookmarkEnd w:id="2"/>
    <w:p w14:paraId="5F003305" w14:textId="77777777" w:rsidR="00EA7B29" w:rsidRPr="004550B7" w:rsidRDefault="00EA7B29" w:rsidP="00EA7B29">
      <w:pPr>
        <w:pStyle w:val="TT"/>
      </w:pPr>
      <w:r w:rsidRPr="004550B7">
        <w:lastRenderedPageBreak/>
        <w:br w:type="page"/>
      </w:r>
      <w:r w:rsidRPr="004550B7">
        <w:lastRenderedPageBreak/>
        <w:t>Contents</w:t>
      </w:r>
    </w:p>
    <w:p w14:paraId="0C359B50" w14:textId="6505AAC7" w:rsidR="00770265" w:rsidRDefault="00293C85">
      <w:pPr>
        <w:pStyle w:val="TOC1"/>
        <w:rPr>
          <w:rFonts w:asciiTheme="minorHAnsi" w:eastAsiaTheme="minorEastAsia" w:hAnsiTheme="minorHAnsi" w:cstheme="minorBidi"/>
          <w:noProof/>
          <w:kern w:val="2"/>
          <w:szCs w:val="22"/>
          <w:lang w:eastAsia="en-GB"/>
          <w14:ligatures w14:val="standardContextual"/>
        </w:rPr>
      </w:pPr>
      <w:r w:rsidRPr="004550B7">
        <w:fldChar w:fldCharType="begin" w:fldLock="1"/>
      </w:r>
      <w:r w:rsidRPr="004550B7">
        <w:instrText xml:space="preserve"> TOC \o "1-9" </w:instrText>
      </w:r>
      <w:r w:rsidRPr="004550B7">
        <w:fldChar w:fldCharType="separate"/>
      </w:r>
      <w:r w:rsidR="00770265">
        <w:rPr>
          <w:noProof/>
        </w:rPr>
        <w:t>Foreword</w:t>
      </w:r>
      <w:r w:rsidR="00770265">
        <w:rPr>
          <w:noProof/>
        </w:rPr>
        <w:tab/>
      </w:r>
      <w:r w:rsidR="00770265">
        <w:rPr>
          <w:noProof/>
        </w:rPr>
        <w:fldChar w:fldCharType="begin" w:fldLock="1"/>
      </w:r>
      <w:r w:rsidR="00770265">
        <w:rPr>
          <w:noProof/>
        </w:rPr>
        <w:instrText xml:space="preserve"> PAGEREF _Toc146211971 \h </w:instrText>
      </w:r>
      <w:r w:rsidR="00770265">
        <w:rPr>
          <w:noProof/>
        </w:rPr>
      </w:r>
      <w:r w:rsidR="00770265">
        <w:rPr>
          <w:noProof/>
        </w:rPr>
        <w:fldChar w:fldCharType="separate"/>
      </w:r>
      <w:r w:rsidR="00770265">
        <w:rPr>
          <w:noProof/>
        </w:rPr>
        <w:t>8</w:t>
      </w:r>
      <w:r w:rsidR="00770265">
        <w:rPr>
          <w:noProof/>
        </w:rPr>
        <w:fldChar w:fldCharType="end"/>
      </w:r>
    </w:p>
    <w:p w14:paraId="7F93F2DF" w14:textId="3C39C265"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_Toc146211972 \h </w:instrText>
      </w:r>
      <w:r>
        <w:rPr>
          <w:noProof/>
        </w:rPr>
      </w:r>
      <w:r>
        <w:rPr>
          <w:noProof/>
        </w:rPr>
        <w:fldChar w:fldCharType="separate"/>
      </w:r>
      <w:r>
        <w:rPr>
          <w:noProof/>
        </w:rPr>
        <w:t>10</w:t>
      </w:r>
      <w:r>
        <w:rPr>
          <w:noProof/>
        </w:rPr>
        <w:fldChar w:fldCharType="end"/>
      </w:r>
    </w:p>
    <w:p w14:paraId="69D958A9" w14:textId="6CE0BEAB"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_Toc146211973 \h </w:instrText>
      </w:r>
      <w:r>
        <w:rPr>
          <w:noProof/>
        </w:rPr>
      </w:r>
      <w:r>
        <w:rPr>
          <w:noProof/>
        </w:rPr>
        <w:fldChar w:fldCharType="separate"/>
      </w:r>
      <w:r>
        <w:rPr>
          <w:noProof/>
        </w:rPr>
        <w:t>11</w:t>
      </w:r>
      <w:r>
        <w:rPr>
          <w:noProof/>
        </w:rPr>
        <w:fldChar w:fldCharType="end"/>
      </w:r>
    </w:p>
    <w:p w14:paraId="522B2AC7" w14:textId="5507CAF0"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_Toc146211974 \h </w:instrText>
      </w:r>
      <w:r>
        <w:rPr>
          <w:noProof/>
        </w:rPr>
      </w:r>
      <w:r>
        <w:rPr>
          <w:noProof/>
        </w:rPr>
        <w:fldChar w:fldCharType="separate"/>
      </w:r>
      <w:r>
        <w:rPr>
          <w:noProof/>
        </w:rPr>
        <w:t>12</w:t>
      </w:r>
      <w:r>
        <w:rPr>
          <w:noProof/>
        </w:rPr>
        <w:fldChar w:fldCharType="end"/>
      </w:r>
    </w:p>
    <w:p w14:paraId="5D14F6E6" w14:textId="4647FB81"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_Toc146211975 \h </w:instrText>
      </w:r>
      <w:r>
        <w:rPr>
          <w:noProof/>
        </w:rPr>
      </w:r>
      <w:r>
        <w:rPr>
          <w:noProof/>
        </w:rPr>
        <w:fldChar w:fldCharType="separate"/>
      </w:r>
      <w:r>
        <w:rPr>
          <w:noProof/>
        </w:rPr>
        <w:t>12</w:t>
      </w:r>
      <w:r>
        <w:rPr>
          <w:noProof/>
        </w:rPr>
        <w:fldChar w:fldCharType="end"/>
      </w:r>
    </w:p>
    <w:p w14:paraId="0850B0E5" w14:textId="686EBFAD"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_Toc146211976 \h </w:instrText>
      </w:r>
      <w:r>
        <w:rPr>
          <w:noProof/>
        </w:rPr>
      </w:r>
      <w:r>
        <w:rPr>
          <w:noProof/>
        </w:rPr>
        <w:fldChar w:fldCharType="separate"/>
      </w:r>
      <w:r>
        <w:rPr>
          <w:noProof/>
        </w:rPr>
        <w:t>13</w:t>
      </w:r>
      <w:r>
        <w:rPr>
          <w:noProof/>
        </w:rPr>
        <w:fldChar w:fldCharType="end"/>
      </w:r>
    </w:p>
    <w:p w14:paraId="1A9F04C8" w14:textId="777C016F"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_Toc146211977 \h </w:instrText>
      </w:r>
      <w:r>
        <w:rPr>
          <w:noProof/>
        </w:rPr>
      </w:r>
      <w:r>
        <w:rPr>
          <w:noProof/>
        </w:rPr>
        <w:fldChar w:fldCharType="separate"/>
      </w:r>
      <w:r>
        <w:rPr>
          <w:noProof/>
        </w:rPr>
        <w:t>14</w:t>
      </w:r>
      <w:r>
        <w:rPr>
          <w:noProof/>
        </w:rPr>
        <w:fldChar w:fldCharType="end"/>
      </w:r>
    </w:p>
    <w:p w14:paraId="618719FC" w14:textId="398EA3F5"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_Toc146211978 \h </w:instrText>
      </w:r>
      <w:r>
        <w:rPr>
          <w:noProof/>
        </w:rPr>
      </w:r>
      <w:r>
        <w:rPr>
          <w:noProof/>
        </w:rPr>
        <w:fldChar w:fldCharType="separate"/>
      </w:r>
      <w:r>
        <w:rPr>
          <w:noProof/>
        </w:rPr>
        <w:t>15</w:t>
      </w:r>
      <w:r>
        <w:rPr>
          <w:noProof/>
        </w:rPr>
        <w:fldChar w:fldCharType="end"/>
      </w:r>
    </w:p>
    <w:p w14:paraId="16FCD4A2" w14:textId="2406A9F2"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_Toc146211979 \h </w:instrText>
      </w:r>
      <w:r>
        <w:rPr>
          <w:noProof/>
        </w:rPr>
      </w:r>
      <w:r>
        <w:rPr>
          <w:noProof/>
        </w:rPr>
        <w:fldChar w:fldCharType="separate"/>
      </w:r>
      <w:r>
        <w:rPr>
          <w:noProof/>
        </w:rPr>
        <w:t>15</w:t>
      </w:r>
      <w:r>
        <w:rPr>
          <w:noProof/>
        </w:rPr>
        <w:fldChar w:fldCharType="end"/>
      </w:r>
    </w:p>
    <w:p w14:paraId="7C75F688" w14:textId="04CB1E95"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_Toc146211980 \h </w:instrText>
      </w:r>
      <w:r>
        <w:rPr>
          <w:noProof/>
        </w:rPr>
      </w:r>
      <w:r>
        <w:rPr>
          <w:noProof/>
        </w:rPr>
        <w:fldChar w:fldCharType="separate"/>
      </w:r>
      <w:r>
        <w:rPr>
          <w:noProof/>
        </w:rPr>
        <w:t>15</w:t>
      </w:r>
      <w:r>
        <w:rPr>
          <w:noProof/>
        </w:rPr>
        <w:fldChar w:fldCharType="end"/>
      </w:r>
    </w:p>
    <w:p w14:paraId="547FBBA3" w14:textId="35E06D8B"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_Toc146211981 \h </w:instrText>
      </w:r>
      <w:r>
        <w:rPr>
          <w:noProof/>
        </w:rPr>
      </w:r>
      <w:r>
        <w:rPr>
          <w:noProof/>
        </w:rPr>
        <w:fldChar w:fldCharType="separate"/>
      </w:r>
      <w:r>
        <w:rPr>
          <w:noProof/>
        </w:rPr>
        <w:t>16</w:t>
      </w:r>
      <w:r>
        <w:rPr>
          <w:noProof/>
        </w:rPr>
        <w:fldChar w:fldCharType="end"/>
      </w:r>
    </w:p>
    <w:p w14:paraId="434E3C59" w14:textId="38330EB3"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_Toc146211982 \h </w:instrText>
      </w:r>
      <w:r>
        <w:rPr>
          <w:noProof/>
        </w:rPr>
      </w:r>
      <w:r>
        <w:rPr>
          <w:noProof/>
        </w:rPr>
        <w:fldChar w:fldCharType="separate"/>
      </w:r>
      <w:r>
        <w:rPr>
          <w:noProof/>
        </w:rPr>
        <w:t>16</w:t>
      </w:r>
      <w:r>
        <w:rPr>
          <w:noProof/>
        </w:rPr>
        <w:fldChar w:fldCharType="end"/>
      </w:r>
    </w:p>
    <w:p w14:paraId="2B6DFDE5" w14:textId="6055641F"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_Toc146211983 \h </w:instrText>
      </w:r>
      <w:r>
        <w:rPr>
          <w:noProof/>
        </w:rPr>
      </w:r>
      <w:r>
        <w:rPr>
          <w:noProof/>
        </w:rPr>
        <w:fldChar w:fldCharType="separate"/>
      </w:r>
      <w:r>
        <w:rPr>
          <w:noProof/>
        </w:rPr>
        <w:t>17</w:t>
      </w:r>
      <w:r>
        <w:rPr>
          <w:noProof/>
        </w:rPr>
        <w:fldChar w:fldCharType="end"/>
      </w:r>
    </w:p>
    <w:p w14:paraId="35B212AF" w14:textId="363E6E02"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_Toc146211984 \h </w:instrText>
      </w:r>
      <w:r>
        <w:rPr>
          <w:noProof/>
        </w:rPr>
      </w:r>
      <w:r>
        <w:rPr>
          <w:noProof/>
        </w:rPr>
        <w:fldChar w:fldCharType="separate"/>
      </w:r>
      <w:r>
        <w:rPr>
          <w:noProof/>
        </w:rPr>
        <w:t>17</w:t>
      </w:r>
      <w:r>
        <w:rPr>
          <w:noProof/>
        </w:rPr>
        <w:fldChar w:fldCharType="end"/>
      </w:r>
    </w:p>
    <w:p w14:paraId="0B838AE9" w14:textId="63939941"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_Toc146211985 \h </w:instrText>
      </w:r>
      <w:r>
        <w:rPr>
          <w:noProof/>
        </w:rPr>
      </w:r>
      <w:r>
        <w:rPr>
          <w:noProof/>
        </w:rPr>
        <w:fldChar w:fldCharType="separate"/>
      </w:r>
      <w:r>
        <w:rPr>
          <w:noProof/>
        </w:rPr>
        <w:t>18</w:t>
      </w:r>
      <w:r>
        <w:rPr>
          <w:noProof/>
        </w:rPr>
        <w:fldChar w:fldCharType="end"/>
      </w:r>
    </w:p>
    <w:p w14:paraId="5074BD1F" w14:textId="5A0EF2A6"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_Toc146211986 \h </w:instrText>
      </w:r>
      <w:r>
        <w:rPr>
          <w:noProof/>
        </w:rPr>
      </w:r>
      <w:r>
        <w:rPr>
          <w:noProof/>
        </w:rPr>
        <w:fldChar w:fldCharType="separate"/>
      </w:r>
      <w:r>
        <w:rPr>
          <w:noProof/>
        </w:rPr>
        <w:t>19</w:t>
      </w:r>
      <w:r>
        <w:rPr>
          <w:noProof/>
        </w:rPr>
        <w:fldChar w:fldCharType="end"/>
      </w:r>
    </w:p>
    <w:p w14:paraId="29883C1C" w14:textId="5B1F5752"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_Toc146211987 \h </w:instrText>
      </w:r>
      <w:r>
        <w:rPr>
          <w:noProof/>
        </w:rPr>
      </w:r>
      <w:r>
        <w:rPr>
          <w:noProof/>
        </w:rPr>
        <w:fldChar w:fldCharType="separate"/>
      </w:r>
      <w:r>
        <w:rPr>
          <w:noProof/>
        </w:rPr>
        <w:t>19</w:t>
      </w:r>
      <w:r>
        <w:rPr>
          <w:noProof/>
        </w:rPr>
        <w:fldChar w:fldCharType="end"/>
      </w:r>
    </w:p>
    <w:p w14:paraId="6A76BC96" w14:textId="50882B32"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_Toc146211988 \h </w:instrText>
      </w:r>
      <w:r>
        <w:rPr>
          <w:noProof/>
        </w:rPr>
      </w:r>
      <w:r>
        <w:rPr>
          <w:noProof/>
        </w:rPr>
        <w:fldChar w:fldCharType="separate"/>
      </w:r>
      <w:r>
        <w:rPr>
          <w:noProof/>
        </w:rPr>
        <w:t>19</w:t>
      </w:r>
      <w:r>
        <w:rPr>
          <w:noProof/>
        </w:rPr>
        <w:fldChar w:fldCharType="end"/>
      </w:r>
    </w:p>
    <w:p w14:paraId="682DAC18" w14:textId="1919BD26"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_Toc146211989 \h </w:instrText>
      </w:r>
      <w:r>
        <w:rPr>
          <w:noProof/>
        </w:rPr>
      </w:r>
      <w:r>
        <w:rPr>
          <w:noProof/>
        </w:rPr>
        <w:fldChar w:fldCharType="separate"/>
      </w:r>
      <w:r>
        <w:rPr>
          <w:noProof/>
        </w:rPr>
        <w:t>20</w:t>
      </w:r>
      <w:r>
        <w:rPr>
          <w:noProof/>
        </w:rPr>
        <w:fldChar w:fldCharType="end"/>
      </w:r>
    </w:p>
    <w:p w14:paraId="3B2FFA3F" w14:textId="49EC5FC7"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_Toc146211990 \h </w:instrText>
      </w:r>
      <w:r>
        <w:rPr>
          <w:noProof/>
        </w:rPr>
      </w:r>
      <w:r>
        <w:rPr>
          <w:noProof/>
        </w:rPr>
        <w:fldChar w:fldCharType="separate"/>
      </w:r>
      <w:r>
        <w:rPr>
          <w:noProof/>
        </w:rPr>
        <w:t>21</w:t>
      </w:r>
      <w:r>
        <w:rPr>
          <w:noProof/>
        </w:rPr>
        <w:fldChar w:fldCharType="end"/>
      </w:r>
    </w:p>
    <w:p w14:paraId="3AA02172" w14:textId="4CCD9967"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_Toc146211991 \h </w:instrText>
      </w:r>
      <w:r>
        <w:rPr>
          <w:noProof/>
        </w:rPr>
      </w:r>
      <w:r>
        <w:rPr>
          <w:noProof/>
        </w:rPr>
        <w:fldChar w:fldCharType="separate"/>
      </w:r>
      <w:r>
        <w:rPr>
          <w:noProof/>
        </w:rPr>
        <w:t>21</w:t>
      </w:r>
      <w:r>
        <w:rPr>
          <w:noProof/>
        </w:rPr>
        <w:fldChar w:fldCharType="end"/>
      </w:r>
    </w:p>
    <w:p w14:paraId="2C2FF519" w14:textId="025E97CC"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UE 5GMSd Functions</w:t>
      </w:r>
      <w:r>
        <w:rPr>
          <w:noProof/>
        </w:rPr>
        <w:tab/>
      </w:r>
      <w:r>
        <w:rPr>
          <w:noProof/>
        </w:rPr>
        <w:fldChar w:fldCharType="begin" w:fldLock="1"/>
      </w:r>
      <w:r>
        <w:rPr>
          <w:noProof/>
        </w:rPr>
        <w:instrText xml:space="preserve"> PAGEREF _Toc146211992 \h </w:instrText>
      </w:r>
      <w:r>
        <w:rPr>
          <w:noProof/>
        </w:rPr>
      </w:r>
      <w:r>
        <w:rPr>
          <w:noProof/>
        </w:rPr>
        <w:fldChar w:fldCharType="separate"/>
      </w:r>
      <w:r>
        <w:rPr>
          <w:noProof/>
        </w:rPr>
        <w:t>25</w:t>
      </w:r>
      <w:r>
        <w:rPr>
          <w:noProof/>
        </w:rPr>
        <w:fldChar w:fldCharType="end"/>
      </w:r>
    </w:p>
    <w:p w14:paraId="46DA7C06" w14:textId="31BB1E11"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_Toc146211993 \h </w:instrText>
      </w:r>
      <w:r>
        <w:rPr>
          <w:noProof/>
        </w:rPr>
      </w:r>
      <w:r>
        <w:rPr>
          <w:noProof/>
        </w:rPr>
        <w:fldChar w:fldCharType="separate"/>
      </w:r>
      <w:r>
        <w:rPr>
          <w:noProof/>
        </w:rPr>
        <w:t>27</w:t>
      </w:r>
      <w:r>
        <w:rPr>
          <w:noProof/>
        </w:rPr>
        <w:fldChar w:fldCharType="end"/>
      </w:r>
    </w:p>
    <w:p w14:paraId="46D4D802" w14:textId="67465D88"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_Toc146211994 \h </w:instrText>
      </w:r>
      <w:r>
        <w:rPr>
          <w:noProof/>
        </w:rPr>
      </w:r>
      <w:r>
        <w:rPr>
          <w:noProof/>
        </w:rPr>
        <w:fldChar w:fldCharType="separate"/>
      </w:r>
      <w:r>
        <w:rPr>
          <w:noProof/>
        </w:rPr>
        <w:t>29</w:t>
      </w:r>
      <w:r>
        <w:rPr>
          <w:noProof/>
        </w:rPr>
        <w:fldChar w:fldCharType="end"/>
      </w:r>
    </w:p>
    <w:p w14:paraId="6E6F98CB" w14:textId="14EEFB66"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_Toc146211995 \h </w:instrText>
      </w:r>
      <w:r>
        <w:rPr>
          <w:noProof/>
        </w:rPr>
      </w:r>
      <w:r>
        <w:rPr>
          <w:noProof/>
        </w:rPr>
        <w:fldChar w:fldCharType="separate"/>
      </w:r>
      <w:r>
        <w:rPr>
          <w:noProof/>
        </w:rPr>
        <w:t>29</w:t>
      </w:r>
      <w:r>
        <w:rPr>
          <w:noProof/>
        </w:rPr>
        <w:fldChar w:fldCharType="end"/>
      </w:r>
    </w:p>
    <w:p w14:paraId="4A459C4E" w14:textId="285E63D7"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Media Functions</w:t>
      </w:r>
      <w:r>
        <w:rPr>
          <w:noProof/>
        </w:rPr>
        <w:tab/>
      </w:r>
      <w:r>
        <w:rPr>
          <w:noProof/>
        </w:rPr>
        <w:fldChar w:fldCharType="begin" w:fldLock="1"/>
      </w:r>
      <w:r>
        <w:rPr>
          <w:noProof/>
        </w:rPr>
        <w:instrText xml:space="preserve"> PAGEREF _Toc146211996 \h </w:instrText>
      </w:r>
      <w:r>
        <w:rPr>
          <w:noProof/>
        </w:rPr>
      </w:r>
      <w:r>
        <w:rPr>
          <w:noProof/>
        </w:rPr>
        <w:fldChar w:fldCharType="separate"/>
      </w:r>
      <w:r>
        <w:rPr>
          <w:noProof/>
        </w:rPr>
        <w:t>32</w:t>
      </w:r>
      <w:r>
        <w:rPr>
          <w:noProof/>
        </w:rPr>
        <w:fldChar w:fldCharType="end"/>
      </w:r>
    </w:p>
    <w:p w14:paraId="6B8A4037" w14:textId="0CE12DC6"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_Toc146211997 \h </w:instrText>
      </w:r>
      <w:r>
        <w:rPr>
          <w:noProof/>
        </w:rPr>
      </w:r>
      <w:r>
        <w:rPr>
          <w:noProof/>
        </w:rPr>
        <w:fldChar w:fldCharType="separate"/>
      </w:r>
      <w:r>
        <w:rPr>
          <w:noProof/>
        </w:rPr>
        <w:t>34</w:t>
      </w:r>
      <w:r>
        <w:rPr>
          <w:noProof/>
        </w:rPr>
        <w:fldChar w:fldCharType="end"/>
      </w:r>
    </w:p>
    <w:p w14:paraId="31CE5CB1" w14:textId="033C7DF1"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_Toc146211998 \h </w:instrText>
      </w:r>
      <w:r>
        <w:rPr>
          <w:noProof/>
        </w:rPr>
      </w:r>
      <w:r>
        <w:rPr>
          <w:noProof/>
        </w:rPr>
        <w:fldChar w:fldCharType="separate"/>
      </w:r>
      <w:r>
        <w:rPr>
          <w:noProof/>
        </w:rPr>
        <w:t>35</w:t>
      </w:r>
      <w:r>
        <w:rPr>
          <w:noProof/>
        </w:rPr>
        <w:fldChar w:fldCharType="end"/>
      </w:r>
    </w:p>
    <w:p w14:paraId="54C6BC8E" w14:textId="5AAB1E5C"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_Toc146211999 \h </w:instrText>
      </w:r>
      <w:r>
        <w:rPr>
          <w:noProof/>
        </w:rPr>
      </w:r>
      <w:r>
        <w:rPr>
          <w:noProof/>
        </w:rPr>
        <w:fldChar w:fldCharType="separate"/>
      </w:r>
      <w:r>
        <w:rPr>
          <w:noProof/>
        </w:rPr>
        <w:t>35</w:t>
      </w:r>
      <w:r>
        <w:rPr>
          <w:noProof/>
        </w:rPr>
        <w:fldChar w:fldCharType="end"/>
      </w:r>
    </w:p>
    <w:p w14:paraId="673C6DA6" w14:textId="26C55FAA"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_Toc146212000 \h </w:instrText>
      </w:r>
      <w:r>
        <w:rPr>
          <w:noProof/>
        </w:rPr>
      </w:r>
      <w:r>
        <w:rPr>
          <w:noProof/>
        </w:rPr>
        <w:fldChar w:fldCharType="separate"/>
      </w:r>
      <w:r>
        <w:rPr>
          <w:noProof/>
        </w:rPr>
        <w:t>37</w:t>
      </w:r>
      <w:r>
        <w:rPr>
          <w:noProof/>
        </w:rPr>
        <w:fldChar w:fldCharType="end"/>
      </w:r>
    </w:p>
    <w:p w14:paraId="14475FE2" w14:textId="33704968"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_Toc146212001 \h </w:instrText>
      </w:r>
      <w:r>
        <w:rPr>
          <w:noProof/>
        </w:rPr>
      </w:r>
      <w:r>
        <w:rPr>
          <w:noProof/>
        </w:rPr>
        <w:fldChar w:fldCharType="separate"/>
      </w:r>
      <w:r>
        <w:rPr>
          <w:noProof/>
        </w:rPr>
        <w:t>37</w:t>
      </w:r>
      <w:r>
        <w:rPr>
          <w:noProof/>
        </w:rPr>
        <w:fldChar w:fldCharType="end"/>
      </w:r>
    </w:p>
    <w:p w14:paraId="11362E22" w14:textId="6238CA32"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_Toc146212002 \h </w:instrText>
      </w:r>
      <w:r>
        <w:rPr>
          <w:noProof/>
        </w:rPr>
      </w:r>
      <w:r>
        <w:rPr>
          <w:noProof/>
        </w:rPr>
        <w:fldChar w:fldCharType="separate"/>
      </w:r>
      <w:r>
        <w:rPr>
          <w:noProof/>
        </w:rPr>
        <w:t>37</w:t>
      </w:r>
      <w:r>
        <w:rPr>
          <w:noProof/>
        </w:rPr>
        <w:fldChar w:fldCharType="end"/>
      </w:r>
    </w:p>
    <w:p w14:paraId="66947756" w14:textId="00B7BE8E"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_Toc146212003 \h </w:instrText>
      </w:r>
      <w:r>
        <w:rPr>
          <w:noProof/>
        </w:rPr>
      </w:r>
      <w:r>
        <w:rPr>
          <w:noProof/>
        </w:rPr>
        <w:fldChar w:fldCharType="separate"/>
      </w:r>
      <w:r>
        <w:rPr>
          <w:noProof/>
        </w:rPr>
        <w:t>39</w:t>
      </w:r>
      <w:r>
        <w:rPr>
          <w:noProof/>
        </w:rPr>
        <w:fldChar w:fldCharType="end"/>
      </w:r>
    </w:p>
    <w:p w14:paraId="68B305CA" w14:textId="67923256"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_Toc146212004 \h </w:instrText>
      </w:r>
      <w:r>
        <w:rPr>
          <w:noProof/>
        </w:rPr>
      </w:r>
      <w:r>
        <w:rPr>
          <w:noProof/>
        </w:rPr>
        <w:fldChar w:fldCharType="separate"/>
      </w:r>
      <w:r>
        <w:rPr>
          <w:noProof/>
        </w:rPr>
        <w:t>40</w:t>
      </w:r>
      <w:r>
        <w:rPr>
          <w:noProof/>
        </w:rPr>
        <w:fldChar w:fldCharType="end"/>
      </w:r>
    </w:p>
    <w:p w14:paraId="36F217A3" w14:textId="2B2332F7"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_Toc146212005 \h </w:instrText>
      </w:r>
      <w:r>
        <w:rPr>
          <w:noProof/>
        </w:rPr>
      </w:r>
      <w:r>
        <w:rPr>
          <w:noProof/>
        </w:rPr>
        <w:fldChar w:fldCharType="separate"/>
      </w:r>
      <w:r>
        <w:rPr>
          <w:noProof/>
        </w:rPr>
        <w:t>40</w:t>
      </w:r>
      <w:r>
        <w:rPr>
          <w:noProof/>
        </w:rPr>
        <w:fldChar w:fldCharType="end"/>
      </w:r>
    </w:p>
    <w:p w14:paraId="0081885C" w14:textId="790B8649"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_Toc146212006 \h </w:instrText>
      </w:r>
      <w:r>
        <w:rPr>
          <w:noProof/>
        </w:rPr>
      </w:r>
      <w:r>
        <w:rPr>
          <w:noProof/>
        </w:rPr>
        <w:fldChar w:fldCharType="separate"/>
      </w:r>
      <w:r>
        <w:rPr>
          <w:noProof/>
        </w:rPr>
        <w:t>42</w:t>
      </w:r>
      <w:r>
        <w:rPr>
          <w:noProof/>
        </w:rPr>
        <w:fldChar w:fldCharType="end"/>
      </w:r>
    </w:p>
    <w:p w14:paraId="0458D11F" w14:textId="2E0162BF"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_Toc146212007 \h </w:instrText>
      </w:r>
      <w:r>
        <w:rPr>
          <w:noProof/>
        </w:rPr>
      </w:r>
      <w:r>
        <w:rPr>
          <w:noProof/>
        </w:rPr>
        <w:fldChar w:fldCharType="separate"/>
      </w:r>
      <w:r>
        <w:rPr>
          <w:noProof/>
        </w:rPr>
        <w:t>44</w:t>
      </w:r>
      <w:r>
        <w:rPr>
          <w:noProof/>
        </w:rPr>
        <w:fldChar w:fldCharType="end"/>
      </w:r>
    </w:p>
    <w:p w14:paraId="5E5B3F5E" w14:textId="5E315DDF"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_Toc146212008 \h </w:instrText>
      </w:r>
      <w:r>
        <w:rPr>
          <w:noProof/>
        </w:rPr>
      </w:r>
      <w:r>
        <w:rPr>
          <w:noProof/>
        </w:rPr>
        <w:fldChar w:fldCharType="separate"/>
      </w:r>
      <w:r>
        <w:rPr>
          <w:noProof/>
        </w:rPr>
        <w:t>44</w:t>
      </w:r>
      <w:r>
        <w:rPr>
          <w:noProof/>
        </w:rPr>
        <w:fldChar w:fldCharType="end"/>
      </w:r>
    </w:p>
    <w:p w14:paraId="6D9AEBD2" w14:textId="2E4B1A58"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_Toc146212009 \h </w:instrText>
      </w:r>
      <w:r>
        <w:rPr>
          <w:noProof/>
        </w:rPr>
      </w:r>
      <w:r>
        <w:rPr>
          <w:noProof/>
        </w:rPr>
        <w:fldChar w:fldCharType="separate"/>
      </w:r>
      <w:r>
        <w:rPr>
          <w:noProof/>
        </w:rPr>
        <w:t>45</w:t>
      </w:r>
      <w:r>
        <w:rPr>
          <w:noProof/>
        </w:rPr>
        <w:fldChar w:fldCharType="end"/>
      </w:r>
    </w:p>
    <w:p w14:paraId="6B55BCBD" w14:textId="239E90D4"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_Toc146212010 \h </w:instrText>
      </w:r>
      <w:r>
        <w:rPr>
          <w:noProof/>
        </w:rPr>
      </w:r>
      <w:r>
        <w:rPr>
          <w:noProof/>
        </w:rPr>
        <w:fldChar w:fldCharType="separate"/>
      </w:r>
      <w:r>
        <w:rPr>
          <w:noProof/>
        </w:rPr>
        <w:t>46</w:t>
      </w:r>
      <w:r>
        <w:rPr>
          <w:noProof/>
        </w:rPr>
        <w:fldChar w:fldCharType="end"/>
      </w:r>
    </w:p>
    <w:p w14:paraId="53369CC3" w14:textId="26AC53D9"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_Toc146212011 \h </w:instrText>
      </w:r>
      <w:r>
        <w:rPr>
          <w:noProof/>
        </w:rPr>
      </w:r>
      <w:r>
        <w:rPr>
          <w:noProof/>
        </w:rPr>
        <w:fldChar w:fldCharType="separate"/>
      </w:r>
      <w:r>
        <w:rPr>
          <w:noProof/>
        </w:rPr>
        <w:t>46</w:t>
      </w:r>
      <w:r>
        <w:rPr>
          <w:noProof/>
        </w:rPr>
        <w:fldChar w:fldCharType="end"/>
      </w:r>
    </w:p>
    <w:p w14:paraId="7128D9A6" w14:textId="2E97B605"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_Toc146212012 \h </w:instrText>
      </w:r>
      <w:r>
        <w:rPr>
          <w:noProof/>
        </w:rPr>
      </w:r>
      <w:r>
        <w:rPr>
          <w:noProof/>
        </w:rPr>
        <w:fldChar w:fldCharType="separate"/>
      </w:r>
      <w:r>
        <w:rPr>
          <w:noProof/>
        </w:rPr>
        <w:t>46</w:t>
      </w:r>
      <w:r>
        <w:rPr>
          <w:noProof/>
        </w:rPr>
        <w:fldChar w:fldCharType="end"/>
      </w:r>
    </w:p>
    <w:p w14:paraId="4732BC53" w14:textId="7DD52045"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_Toc146212013 \h </w:instrText>
      </w:r>
      <w:r>
        <w:rPr>
          <w:noProof/>
        </w:rPr>
      </w:r>
      <w:r>
        <w:rPr>
          <w:noProof/>
        </w:rPr>
        <w:fldChar w:fldCharType="separate"/>
      </w:r>
      <w:r>
        <w:rPr>
          <w:noProof/>
        </w:rPr>
        <w:t>48</w:t>
      </w:r>
      <w:r>
        <w:rPr>
          <w:noProof/>
        </w:rPr>
        <w:fldChar w:fldCharType="end"/>
      </w:r>
    </w:p>
    <w:p w14:paraId="006FA249" w14:textId="0330D092"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_Toc146212014 \h </w:instrText>
      </w:r>
      <w:r>
        <w:rPr>
          <w:noProof/>
        </w:rPr>
      </w:r>
      <w:r>
        <w:rPr>
          <w:noProof/>
        </w:rPr>
        <w:fldChar w:fldCharType="separate"/>
      </w:r>
      <w:r>
        <w:rPr>
          <w:noProof/>
        </w:rPr>
        <w:t>50</w:t>
      </w:r>
      <w:r>
        <w:rPr>
          <w:noProof/>
        </w:rPr>
        <w:fldChar w:fldCharType="end"/>
      </w:r>
    </w:p>
    <w:p w14:paraId="55B16DBC" w14:textId="7513C375"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_Toc146212015 \h </w:instrText>
      </w:r>
      <w:r>
        <w:rPr>
          <w:noProof/>
        </w:rPr>
      </w:r>
      <w:r>
        <w:rPr>
          <w:noProof/>
        </w:rPr>
        <w:fldChar w:fldCharType="separate"/>
      </w:r>
      <w:r>
        <w:rPr>
          <w:noProof/>
        </w:rPr>
        <w:t>51</w:t>
      </w:r>
      <w:r>
        <w:rPr>
          <w:noProof/>
        </w:rPr>
        <w:fldChar w:fldCharType="end"/>
      </w:r>
    </w:p>
    <w:p w14:paraId="12CBAD60" w14:textId="0F7347E1"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_Toc146212016 \h </w:instrText>
      </w:r>
      <w:r>
        <w:rPr>
          <w:noProof/>
        </w:rPr>
      </w:r>
      <w:r>
        <w:rPr>
          <w:noProof/>
        </w:rPr>
        <w:fldChar w:fldCharType="separate"/>
      </w:r>
      <w:r>
        <w:rPr>
          <w:noProof/>
        </w:rPr>
        <w:t>51</w:t>
      </w:r>
      <w:r>
        <w:rPr>
          <w:noProof/>
        </w:rPr>
        <w:fldChar w:fldCharType="end"/>
      </w:r>
    </w:p>
    <w:p w14:paraId="2AC70648" w14:textId="2F676532"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_Toc146212017 \h </w:instrText>
      </w:r>
      <w:r>
        <w:rPr>
          <w:noProof/>
        </w:rPr>
      </w:r>
      <w:r>
        <w:rPr>
          <w:noProof/>
        </w:rPr>
        <w:fldChar w:fldCharType="separate"/>
      </w:r>
      <w:r>
        <w:rPr>
          <w:noProof/>
        </w:rPr>
        <w:t>53</w:t>
      </w:r>
      <w:r>
        <w:rPr>
          <w:noProof/>
        </w:rPr>
        <w:fldChar w:fldCharType="end"/>
      </w:r>
    </w:p>
    <w:p w14:paraId="3048B9CB" w14:textId="466B433C"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_Toc146212018 \h </w:instrText>
      </w:r>
      <w:r>
        <w:rPr>
          <w:noProof/>
        </w:rPr>
      </w:r>
      <w:r>
        <w:rPr>
          <w:noProof/>
        </w:rPr>
        <w:fldChar w:fldCharType="separate"/>
      </w:r>
      <w:r>
        <w:rPr>
          <w:noProof/>
        </w:rPr>
        <w:t>53</w:t>
      </w:r>
      <w:r>
        <w:rPr>
          <w:noProof/>
        </w:rPr>
        <w:fldChar w:fldCharType="end"/>
      </w:r>
    </w:p>
    <w:p w14:paraId="710C7F14" w14:textId="2149B2B4"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_Toc146212019 \h </w:instrText>
      </w:r>
      <w:r>
        <w:rPr>
          <w:noProof/>
        </w:rPr>
      </w:r>
      <w:r>
        <w:rPr>
          <w:noProof/>
        </w:rPr>
        <w:fldChar w:fldCharType="separate"/>
      </w:r>
      <w:r>
        <w:rPr>
          <w:noProof/>
        </w:rPr>
        <w:t>53</w:t>
      </w:r>
      <w:r>
        <w:rPr>
          <w:noProof/>
        </w:rPr>
        <w:fldChar w:fldCharType="end"/>
      </w:r>
    </w:p>
    <w:p w14:paraId="07741669" w14:textId="1D627E5E"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_Toc146212020 \h </w:instrText>
      </w:r>
      <w:r>
        <w:rPr>
          <w:noProof/>
        </w:rPr>
      </w:r>
      <w:r>
        <w:rPr>
          <w:noProof/>
        </w:rPr>
        <w:fldChar w:fldCharType="separate"/>
      </w:r>
      <w:r>
        <w:rPr>
          <w:noProof/>
        </w:rPr>
        <w:t>53</w:t>
      </w:r>
      <w:r>
        <w:rPr>
          <w:noProof/>
        </w:rPr>
        <w:fldChar w:fldCharType="end"/>
      </w:r>
    </w:p>
    <w:p w14:paraId="0B8C5C3E" w14:textId="018F3052"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_Toc146212021 \h </w:instrText>
      </w:r>
      <w:r>
        <w:rPr>
          <w:noProof/>
        </w:rPr>
      </w:r>
      <w:r>
        <w:rPr>
          <w:noProof/>
        </w:rPr>
        <w:fldChar w:fldCharType="separate"/>
      </w:r>
      <w:r>
        <w:rPr>
          <w:noProof/>
        </w:rPr>
        <w:t>54</w:t>
      </w:r>
      <w:r>
        <w:rPr>
          <w:noProof/>
        </w:rPr>
        <w:fldChar w:fldCharType="end"/>
      </w:r>
    </w:p>
    <w:p w14:paraId="22BB5C70" w14:textId="68866BE2"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_Toc146212022 \h </w:instrText>
      </w:r>
      <w:r>
        <w:rPr>
          <w:noProof/>
        </w:rPr>
      </w:r>
      <w:r>
        <w:rPr>
          <w:noProof/>
        </w:rPr>
        <w:fldChar w:fldCharType="separate"/>
      </w:r>
      <w:r>
        <w:rPr>
          <w:noProof/>
        </w:rPr>
        <w:t>55</w:t>
      </w:r>
      <w:r>
        <w:rPr>
          <w:noProof/>
        </w:rPr>
        <w:fldChar w:fldCharType="end"/>
      </w:r>
    </w:p>
    <w:p w14:paraId="08D60B15" w14:textId="483A0E7F"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_Toc146212023 \h </w:instrText>
      </w:r>
      <w:r>
        <w:rPr>
          <w:noProof/>
        </w:rPr>
      </w:r>
      <w:r>
        <w:rPr>
          <w:noProof/>
        </w:rPr>
        <w:fldChar w:fldCharType="separate"/>
      </w:r>
      <w:r>
        <w:rPr>
          <w:noProof/>
        </w:rPr>
        <w:t>58</w:t>
      </w:r>
      <w:r>
        <w:rPr>
          <w:noProof/>
        </w:rPr>
        <w:fldChar w:fldCharType="end"/>
      </w:r>
    </w:p>
    <w:p w14:paraId="1673E8AB" w14:textId="32707C11"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_Toc146212024 \h </w:instrText>
      </w:r>
      <w:r>
        <w:rPr>
          <w:noProof/>
        </w:rPr>
      </w:r>
      <w:r>
        <w:rPr>
          <w:noProof/>
        </w:rPr>
        <w:fldChar w:fldCharType="separate"/>
      </w:r>
      <w:r>
        <w:rPr>
          <w:noProof/>
        </w:rPr>
        <w:t>60</w:t>
      </w:r>
      <w:r>
        <w:rPr>
          <w:noProof/>
        </w:rPr>
        <w:fldChar w:fldCharType="end"/>
      </w:r>
    </w:p>
    <w:p w14:paraId="77B198E5" w14:textId="2F390281"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_Toc146212025 \h </w:instrText>
      </w:r>
      <w:r>
        <w:rPr>
          <w:noProof/>
        </w:rPr>
      </w:r>
      <w:r>
        <w:rPr>
          <w:noProof/>
        </w:rPr>
        <w:fldChar w:fldCharType="separate"/>
      </w:r>
      <w:r>
        <w:rPr>
          <w:noProof/>
        </w:rPr>
        <w:t>61</w:t>
      </w:r>
      <w:r>
        <w:rPr>
          <w:noProof/>
        </w:rPr>
        <w:fldChar w:fldCharType="end"/>
      </w:r>
    </w:p>
    <w:p w14:paraId="734392E8" w14:textId="6CBD2F91"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_Toc146212026 \h </w:instrText>
      </w:r>
      <w:r>
        <w:rPr>
          <w:noProof/>
        </w:rPr>
      </w:r>
      <w:r>
        <w:rPr>
          <w:noProof/>
        </w:rPr>
        <w:fldChar w:fldCharType="separate"/>
      </w:r>
      <w:r>
        <w:rPr>
          <w:noProof/>
        </w:rPr>
        <w:t>62</w:t>
      </w:r>
      <w:r>
        <w:rPr>
          <w:noProof/>
        </w:rPr>
        <w:fldChar w:fldCharType="end"/>
      </w:r>
    </w:p>
    <w:p w14:paraId="0267C918" w14:textId="6A4FF159"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_Toc146212027 \h </w:instrText>
      </w:r>
      <w:r>
        <w:rPr>
          <w:noProof/>
        </w:rPr>
      </w:r>
      <w:r>
        <w:rPr>
          <w:noProof/>
        </w:rPr>
        <w:fldChar w:fldCharType="separate"/>
      </w:r>
      <w:r>
        <w:rPr>
          <w:noProof/>
        </w:rPr>
        <w:t>62</w:t>
      </w:r>
      <w:r>
        <w:rPr>
          <w:noProof/>
        </w:rPr>
        <w:fldChar w:fldCharType="end"/>
      </w:r>
    </w:p>
    <w:p w14:paraId="629A461A" w14:textId="1719BC89"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sidRPr="009E3F64">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9E3F64">
        <w:rPr>
          <w:rFonts w:eastAsia="MS Mincho"/>
          <w:noProof/>
        </w:rPr>
        <w:t>5GMSd AF-based downlink Network Assistance</w:t>
      </w:r>
      <w:r>
        <w:rPr>
          <w:noProof/>
        </w:rPr>
        <w:tab/>
      </w:r>
      <w:r>
        <w:rPr>
          <w:noProof/>
        </w:rPr>
        <w:fldChar w:fldCharType="begin" w:fldLock="1"/>
      </w:r>
      <w:r>
        <w:rPr>
          <w:noProof/>
        </w:rPr>
        <w:instrText xml:space="preserve"> PAGEREF _Toc146212028 \h </w:instrText>
      </w:r>
      <w:r>
        <w:rPr>
          <w:noProof/>
        </w:rPr>
      </w:r>
      <w:r>
        <w:rPr>
          <w:noProof/>
        </w:rPr>
        <w:fldChar w:fldCharType="separate"/>
      </w:r>
      <w:r>
        <w:rPr>
          <w:noProof/>
        </w:rPr>
        <w:t>62</w:t>
      </w:r>
      <w:r>
        <w:rPr>
          <w:noProof/>
        </w:rPr>
        <w:fldChar w:fldCharType="end"/>
      </w:r>
    </w:p>
    <w:p w14:paraId="53804FFA" w14:textId="0377DFC4"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sidRPr="009E3F64">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9E3F64">
        <w:rPr>
          <w:rFonts w:eastAsia="MS Mincho"/>
          <w:noProof/>
        </w:rPr>
        <w:t>ANBR-based downlink Network Assistance</w:t>
      </w:r>
      <w:r>
        <w:rPr>
          <w:noProof/>
        </w:rPr>
        <w:tab/>
      </w:r>
      <w:r>
        <w:rPr>
          <w:noProof/>
        </w:rPr>
        <w:fldChar w:fldCharType="begin" w:fldLock="1"/>
      </w:r>
      <w:r>
        <w:rPr>
          <w:noProof/>
        </w:rPr>
        <w:instrText xml:space="preserve"> PAGEREF _Toc146212029 \h </w:instrText>
      </w:r>
      <w:r>
        <w:rPr>
          <w:noProof/>
        </w:rPr>
      </w:r>
      <w:r>
        <w:rPr>
          <w:noProof/>
        </w:rPr>
        <w:fldChar w:fldCharType="separate"/>
      </w:r>
      <w:r>
        <w:rPr>
          <w:noProof/>
        </w:rPr>
        <w:t>63</w:t>
      </w:r>
      <w:r>
        <w:rPr>
          <w:noProof/>
        </w:rPr>
        <w:fldChar w:fldCharType="end"/>
      </w:r>
    </w:p>
    <w:p w14:paraId="7C891650" w14:textId="4F86088B"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_Toc146212030 \h </w:instrText>
      </w:r>
      <w:r>
        <w:rPr>
          <w:noProof/>
        </w:rPr>
      </w:r>
      <w:r>
        <w:rPr>
          <w:noProof/>
        </w:rPr>
        <w:fldChar w:fldCharType="separate"/>
      </w:r>
      <w:r>
        <w:rPr>
          <w:noProof/>
        </w:rPr>
        <w:t>64</w:t>
      </w:r>
      <w:r>
        <w:rPr>
          <w:noProof/>
        </w:rPr>
        <w:fldChar w:fldCharType="end"/>
      </w:r>
    </w:p>
    <w:p w14:paraId="3229FBDE" w14:textId="284E4FAD"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_Toc146212031 \h </w:instrText>
      </w:r>
      <w:r>
        <w:rPr>
          <w:noProof/>
        </w:rPr>
      </w:r>
      <w:r>
        <w:rPr>
          <w:noProof/>
        </w:rPr>
        <w:fldChar w:fldCharType="separate"/>
      </w:r>
      <w:r>
        <w:rPr>
          <w:noProof/>
        </w:rPr>
        <w:t>64</w:t>
      </w:r>
      <w:r>
        <w:rPr>
          <w:noProof/>
        </w:rPr>
        <w:fldChar w:fldCharType="end"/>
      </w:r>
    </w:p>
    <w:p w14:paraId="0FB0306B" w14:textId="56DBBB55"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_Toc146212032 \h </w:instrText>
      </w:r>
      <w:r>
        <w:rPr>
          <w:noProof/>
        </w:rPr>
      </w:r>
      <w:r>
        <w:rPr>
          <w:noProof/>
        </w:rPr>
        <w:fldChar w:fldCharType="separate"/>
      </w:r>
      <w:r>
        <w:rPr>
          <w:noProof/>
        </w:rPr>
        <w:t>66</w:t>
      </w:r>
      <w:r>
        <w:rPr>
          <w:noProof/>
        </w:rPr>
        <w:fldChar w:fldCharType="end"/>
      </w:r>
    </w:p>
    <w:p w14:paraId="753E3842" w14:textId="6E621DB3"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_Toc146212033 \h </w:instrText>
      </w:r>
      <w:r>
        <w:rPr>
          <w:noProof/>
        </w:rPr>
      </w:r>
      <w:r>
        <w:rPr>
          <w:noProof/>
        </w:rPr>
        <w:fldChar w:fldCharType="separate"/>
      </w:r>
      <w:r>
        <w:rPr>
          <w:noProof/>
        </w:rPr>
        <w:t>66</w:t>
      </w:r>
      <w:r>
        <w:rPr>
          <w:noProof/>
        </w:rPr>
        <w:fldChar w:fldCharType="end"/>
      </w:r>
    </w:p>
    <w:p w14:paraId="6F012F70" w14:textId="36A0F1CE"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_Toc146212034 \h </w:instrText>
      </w:r>
      <w:r>
        <w:rPr>
          <w:noProof/>
        </w:rPr>
      </w:r>
      <w:r>
        <w:rPr>
          <w:noProof/>
        </w:rPr>
        <w:fldChar w:fldCharType="separate"/>
      </w:r>
      <w:r>
        <w:rPr>
          <w:noProof/>
        </w:rPr>
        <w:t>66</w:t>
      </w:r>
      <w:r>
        <w:rPr>
          <w:noProof/>
        </w:rPr>
        <w:fldChar w:fldCharType="end"/>
      </w:r>
    </w:p>
    <w:p w14:paraId="1B85D872" w14:textId="4470F86B" w:rsidR="00770265" w:rsidRDefault="00770265">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_Toc146212035 \h </w:instrText>
      </w:r>
      <w:r>
        <w:rPr>
          <w:noProof/>
        </w:rPr>
      </w:r>
      <w:r>
        <w:rPr>
          <w:noProof/>
        </w:rPr>
        <w:fldChar w:fldCharType="separate"/>
      </w:r>
      <w:r>
        <w:rPr>
          <w:noProof/>
        </w:rPr>
        <w:t>66</w:t>
      </w:r>
      <w:r>
        <w:rPr>
          <w:noProof/>
        </w:rPr>
        <w:fldChar w:fldCharType="end"/>
      </w:r>
    </w:p>
    <w:p w14:paraId="78CD5185" w14:textId="7F229535"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_Toc146212036 \h </w:instrText>
      </w:r>
      <w:r>
        <w:rPr>
          <w:noProof/>
        </w:rPr>
      </w:r>
      <w:r>
        <w:rPr>
          <w:noProof/>
        </w:rPr>
        <w:fldChar w:fldCharType="separate"/>
      </w:r>
      <w:r>
        <w:rPr>
          <w:noProof/>
        </w:rPr>
        <w:t>68</w:t>
      </w:r>
      <w:r>
        <w:rPr>
          <w:noProof/>
        </w:rPr>
        <w:fldChar w:fldCharType="end"/>
      </w:r>
    </w:p>
    <w:p w14:paraId="77BD5FC9" w14:textId="43CB65F5"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_Toc146212037 \h </w:instrText>
      </w:r>
      <w:r>
        <w:rPr>
          <w:noProof/>
        </w:rPr>
      </w:r>
      <w:r>
        <w:rPr>
          <w:noProof/>
        </w:rPr>
        <w:fldChar w:fldCharType="separate"/>
      </w:r>
      <w:r>
        <w:rPr>
          <w:noProof/>
        </w:rPr>
        <w:t>69</w:t>
      </w:r>
      <w:r>
        <w:rPr>
          <w:noProof/>
        </w:rPr>
        <w:fldChar w:fldCharType="end"/>
      </w:r>
    </w:p>
    <w:p w14:paraId="3710A79E" w14:textId="15402D09"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_Toc146212038 \h </w:instrText>
      </w:r>
      <w:r>
        <w:rPr>
          <w:noProof/>
        </w:rPr>
      </w:r>
      <w:r>
        <w:rPr>
          <w:noProof/>
        </w:rPr>
        <w:fldChar w:fldCharType="separate"/>
      </w:r>
      <w:r>
        <w:rPr>
          <w:noProof/>
        </w:rPr>
        <w:t>70</w:t>
      </w:r>
      <w:r>
        <w:rPr>
          <w:noProof/>
        </w:rPr>
        <w:fldChar w:fldCharType="end"/>
      </w:r>
    </w:p>
    <w:p w14:paraId="14FB2D25" w14:textId="4CF8510C"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_Toc146212039 \h </w:instrText>
      </w:r>
      <w:r>
        <w:rPr>
          <w:noProof/>
        </w:rPr>
      </w:r>
      <w:r>
        <w:rPr>
          <w:noProof/>
        </w:rPr>
        <w:fldChar w:fldCharType="separate"/>
      </w:r>
      <w:r>
        <w:rPr>
          <w:noProof/>
        </w:rPr>
        <w:t>70</w:t>
      </w:r>
      <w:r>
        <w:rPr>
          <w:noProof/>
        </w:rPr>
        <w:fldChar w:fldCharType="end"/>
      </w:r>
    </w:p>
    <w:p w14:paraId="02FFA8A1" w14:textId="2CADB8E5"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_Toc146212040 \h </w:instrText>
      </w:r>
      <w:r>
        <w:rPr>
          <w:noProof/>
        </w:rPr>
      </w:r>
      <w:r>
        <w:rPr>
          <w:noProof/>
        </w:rPr>
        <w:fldChar w:fldCharType="separate"/>
      </w:r>
      <w:r>
        <w:rPr>
          <w:noProof/>
        </w:rPr>
        <w:t>71</w:t>
      </w:r>
      <w:r>
        <w:rPr>
          <w:noProof/>
        </w:rPr>
        <w:fldChar w:fldCharType="end"/>
      </w:r>
    </w:p>
    <w:p w14:paraId="24F4E735" w14:textId="3FC562F4"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_Toc146212041 \h </w:instrText>
      </w:r>
      <w:r>
        <w:rPr>
          <w:noProof/>
        </w:rPr>
      </w:r>
      <w:r>
        <w:rPr>
          <w:noProof/>
        </w:rPr>
        <w:fldChar w:fldCharType="separate"/>
      </w:r>
      <w:r>
        <w:rPr>
          <w:noProof/>
        </w:rPr>
        <w:t>72</w:t>
      </w:r>
      <w:r>
        <w:rPr>
          <w:noProof/>
        </w:rPr>
        <w:fldChar w:fldCharType="end"/>
      </w:r>
    </w:p>
    <w:p w14:paraId="62569101" w14:textId="29EC8362"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_Toc146212042 \h </w:instrText>
      </w:r>
      <w:r>
        <w:rPr>
          <w:noProof/>
        </w:rPr>
      </w:r>
      <w:r>
        <w:rPr>
          <w:noProof/>
        </w:rPr>
        <w:fldChar w:fldCharType="separate"/>
      </w:r>
      <w:r>
        <w:rPr>
          <w:noProof/>
        </w:rPr>
        <w:t>72</w:t>
      </w:r>
      <w:r>
        <w:rPr>
          <w:noProof/>
        </w:rPr>
        <w:fldChar w:fldCharType="end"/>
      </w:r>
    </w:p>
    <w:p w14:paraId="2E05BF69" w14:textId="2ADC4C4F"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_Toc146212043 \h </w:instrText>
      </w:r>
      <w:r>
        <w:rPr>
          <w:noProof/>
        </w:rPr>
      </w:r>
      <w:r>
        <w:rPr>
          <w:noProof/>
        </w:rPr>
        <w:fldChar w:fldCharType="separate"/>
      </w:r>
      <w:r>
        <w:rPr>
          <w:noProof/>
        </w:rPr>
        <w:t>72</w:t>
      </w:r>
      <w:r>
        <w:rPr>
          <w:noProof/>
        </w:rPr>
        <w:fldChar w:fldCharType="end"/>
      </w:r>
    </w:p>
    <w:p w14:paraId="2D8CF623" w14:textId="2E4CEA33"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_Toc146212044 \h </w:instrText>
      </w:r>
      <w:r>
        <w:rPr>
          <w:noProof/>
        </w:rPr>
      </w:r>
      <w:r>
        <w:rPr>
          <w:noProof/>
        </w:rPr>
        <w:fldChar w:fldCharType="separate"/>
      </w:r>
      <w:r>
        <w:rPr>
          <w:noProof/>
        </w:rPr>
        <w:t>74</w:t>
      </w:r>
      <w:r>
        <w:rPr>
          <w:noProof/>
        </w:rPr>
        <w:fldChar w:fldCharType="end"/>
      </w:r>
    </w:p>
    <w:p w14:paraId="13CB7223" w14:textId="5410E68E" w:rsidR="00770265" w:rsidRDefault="00770265">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Edge Computing</w:t>
      </w:r>
      <w:r>
        <w:rPr>
          <w:noProof/>
        </w:rPr>
        <w:tab/>
      </w:r>
      <w:r>
        <w:rPr>
          <w:noProof/>
        </w:rPr>
        <w:fldChar w:fldCharType="begin" w:fldLock="1"/>
      </w:r>
      <w:r>
        <w:rPr>
          <w:noProof/>
        </w:rPr>
        <w:instrText xml:space="preserve"> PAGEREF _Toc146212045 \h </w:instrText>
      </w:r>
      <w:r>
        <w:rPr>
          <w:noProof/>
        </w:rPr>
      </w:r>
      <w:r>
        <w:rPr>
          <w:noProof/>
        </w:rPr>
        <w:fldChar w:fldCharType="separate"/>
      </w:r>
      <w:r>
        <w:rPr>
          <w:noProof/>
        </w:rPr>
        <w:t>74</w:t>
      </w:r>
      <w:r>
        <w:rPr>
          <w:noProof/>
        </w:rPr>
        <w:fldChar w:fldCharType="end"/>
      </w:r>
    </w:p>
    <w:p w14:paraId="7EE65EE2" w14:textId="2A0776CA" w:rsidR="00770265" w:rsidRDefault="00770265" w:rsidP="00770265">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Usage Guidelines for collaboration scenarios</w:t>
      </w:r>
      <w:r>
        <w:rPr>
          <w:noProof/>
        </w:rPr>
        <w:tab/>
      </w:r>
      <w:r>
        <w:rPr>
          <w:noProof/>
        </w:rPr>
        <w:fldChar w:fldCharType="begin" w:fldLock="1"/>
      </w:r>
      <w:r>
        <w:rPr>
          <w:noProof/>
        </w:rPr>
        <w:instrText xml:space="preserve"> PAGEREF _Toc146212046 \h </w:instrText>
      </w:r>
      <w:r>
        <w:rPr>
          <w:noProof/>
        </w:rPr>
      </w:r>
      <w:r>
        <w:rPr>
          <w:noProof/>
        </w:rPr>
        <w:fldChar w:fldCharType="separate"/>
      </w:r>
      <w:r>
        <w:rPr>
          <w:noProof/>
        </w:rPr>
        <w:t>75</w:t>
      </w:r>
      <w:r>
        <w:rPr>
          <w:noProof/>
        </w:rPr>
        <w:fldChar w:fldCharType="end"/>
      </w:r>
    </w:p>
    <w:p w14:paraId="66D310D1" w14:textId="3A0C1438"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_Toc146212047 \h </w:instrText>
      </w:r>
      <w:r>
        <w:rPr>
          <w:noProof/>
        </w:rPr>
      </w:r>
      <w:r>
        <w:rPr>
          <w:noProof/>
        </w:rPr>
        <w:fldChar w:fldCharType="separate"/>
      </w:r>
      <w:r>
        <w:rPr>
          <w:noProof/>
        </w:rPr>
        <w:t>75</w:t>
      </w:r>
      <w:r>
        <w:rPr>
          <w:noProof/>
        </w:rPr>
        <w:fldChar w:fldCharType="end"/>
      </w:r>
    </w:p>
    <w:p w14:paraId="4A39008F" w14:textId="670DAEBE"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Collaboration 1</w:t>
      </w:r>
      <w:r>
        <w:rPr>
          <w:noProof/>
        </w:rPr>
        <w:tab/>
      </w:r>
      <w:r>
        <w:rPr>
          <w:noProof/>
        </w:rPr>
        <w:fldChar w:fldCharType="begin" w:fldLock="1"/>
      </w:r>
      <w:r>
        <w:rPr>
          <w:noProof/>
        </w:rPr>
        <w:instrText xml:space="preserve"> PAGEREF _Toc146212048 \h </w:instrText>
      </w:r>
      <w:r>
        <w:rPr>
          <w:noProof/>
        </w:rPr>
      </w:r>
      <w:r>
        <w:rPr>
          <w:noProof/>
        </w:rPr>
        <w:fldChar w:fldCharType="separate"/>
      </w:r>
      <w:r>
        <w:rPr>
          <w:noProof/>
        </w:rPr>
        <w:t>75</w:t>
      </w:r>
      <w:r>
        <w:rPr>
          <w:noProof/>
        </w:rPr>
        <w:fldChar w:fldCharType="end"/>
      </w:r>
    </w:p>
    <w:p w14:paraId="07D7579A" w14:textId="7DC84D12"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2</w:t>
      </w:r>
      <w:r>
        <w:rPr>
          <w:noProof/>
        </w:rPr>
        <w:tab/>
      </w:r>
      <w:r>
        <w:rPr>
          <w:noProof/>
        </w:rPr>
        <w:fldChar w:fldCharType="begin" w:fldLock="1"/>
      </w:r>
      <w:r>
        <w:rPr>
          <w:noProof/>
        </w:rPr>
        <w:instrText xml:space="preserve"> PAGEREF _Toc146212049 \h </w:instrText>
      </w:r>
      <w:r>
        <w:rPr>
          <w:noProof/>
        </w:rPr>
      </w:r>
      <w:r>
        <w:rPr>
          <w:noProof/>
        </w:rPr>
        <w:fldChar w:fldCharType="separate"/>
      </w:r>
      <w:r>
        <w:rPr>
          <w:noProof/>
        </w:rPr>
        <w:t>76</w:t>
      </w:r>
      <w:r>
        <w:rPr>
          <w:noProof/>
        </w:rPr>
        <w:fldChar w:fldCharType="end"/>
      </w:r>
    </w:p>
    <w:p w14:paraId="6B4866C4" w14:textId="1DDC863E" w:rsidR="00770265" w:rsidRDefault="00770265">
      <w:pPr>
        <w:pStyle w:val="TOC1"/>
        <w:rPr>
          <w:rFonts w:asciiTheme="minorHAnsi" w:eastAsiaTheme="minorEastAsia" w:hAnsiTheme="minorHAnsi" w:cstheme="minorBidi"/>
          <w:noProof/>
          <w:kern w:val="2"/>
          <w:szCs w:val="22"/>
          <w:lang w:eastAsia="en-GB"/>
          <w14:ligatures w14:val="standardContextual"/>
        </w:rPr>
      </w:pPr>
      <w:r w:rsidRPr="009E3F64">
        <w:rPr>
          <w:noProof/>
          <w:lang w:val="fr-FR"/>
        </w:rPr>
        <w:t>A.3</w:t>
      </w:r>
      <w:r>
        <w:rPr>
          <w:rFonts w:asciiTheme="minorHAnsi" w:eastAsiaTheme="minorEastAsia" w:hAnsiTheme="minorHAnsi" w:cstheme="minorBidi"/>
          <w:noProof/>
          <w:kern w:val="2"/>
          <w:szCs w:val="22"/>
          <w:lang w:eastAsia="en-GB"/>
          <w14:ligatures w14:val="standardContextual"/>
        </w:rPr>
        <w:tab/>
      </w:r>
      <w:r w:rsidRPr="009E3F64">
        <w:rPr>
          <w:noProof/>
          <w:lang w:val="fr-FR"/>
        </w:rPr>
        <w:t>Collaboration 3</w:t>
      </w:r>
      <w:r>
        <w:rPr>
          <w:noProof/>
        </w:rPr>
        <w:tab/>
      </w:r>
      <w:r>
        <w:rPr>
          <w:noProof/>
        </w:rPr>
        <w:fldChar w:fldCharType="begin" w:fldLock="1"/>
      </w:r>
      <w:r>
        <w:rPr>
          <w:noProof/>
        </w:rPr>
        <w:instrText xml:space="preserve"> PAGEREF _Toc146212050 \h </w:instrText>
      </w:r>
      <w:r>
        <w:rPr>
          <w:noProof/>
        </w:rPr>
      </w:r>
      <w:r>
        <w:rPr>
          <w:noProof/>
        </w:rPr>
        <w:fldChar w:fldCharType="separate"/>
      </w:r>
      <w:r>
        <w:rPr>
          <w:noProof/>
        </w:rPr>
        <w:t>76</w:t>
      </w:r>
      <w:r>
        <w:rPr>
          <w:noProof/>
        </w:rPr>
        <w:fldChar w:fldCharType="end"/>
      </w:r>
    </w:p>
    <w:p w14:paraId="539B5368" w14:textId="0A62A46C"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4</w:t>
      </w:r>
      <w:r>
        <w:rPr>
          <w:noProof/>
        </w:rPr>
        <w:tab/>
      </w:r>
      <w:r>
        <w:rPr>
          <w:noProof/>
        </w:rPr>
        <w:fldChar w:fldCharType="begin" w:fldLock="1"/>
      </w:r>
      <w:r>
        <w:rPr>
          <w:noProof/>
        </w:rPr>
        <w:instrText xml:space="preserve"> PAGEREF _Toc146212051 \h </w:instrText>
      </w:r>
      <w:r>
        <w:rPr>
          <w:noProof/>
        </w:rPr>
      </w:r>
      <w:r>
        <w:rPr>
          <w:noProof/>
        </w:rPr>
        <w:fldChar w:fldCharType="separate"/>
      </w:r>
      <w:r>
        <w:rPr>
          <w:noProof/>
        </w:rPr>
        <w:t>77</w:t>
      </w:r>
      <w:r>
        <w:rPr>
          <w:noProof/>
        </w:rPr>
        <w:fldChar w:fldCharType="end"/>
      </w:r>
    </w:p>
    <w:p w14:paraId="08DB8D55" w14:textId="02BC4E48"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5</w:t>
      </w:r>
      <w:r>
        <w:rPr>
          <w:noProof/>
        </w:rPr>
        <w:tab/>
      </w:r>
      <w:r>
        <w:rPr>
          <w:noProof/>
        </w:rPr>
        <w:fldChar w:fldCharType="begin" w:fldLock="1"/>
      </w:r>
      <w:r>
        <w:rPr>
          <w:noProof/>
        </w:rPr>
        <w:instrText xml:space="preserve"> PAGEREF _Toc146212052 \h </w:instrText>
      </w:r>
      <w:r>
        <w:rPr>
          <w:noProof/>
        </w:rPr>
      </w:r>
      <w:r>
        <w:rPr>
          <w:noProof/>
        </w:rPr>
        <w:fldChar w:fldCharType="separate"/>
      </w:r>
      <w:r>
        <w:rPr>
          <w:noProof/>
        </w:rPr>
        <w:t>77</w:t>
      </w:r>
      <w:r>
        <w:rPr>
          <w:noProof/>
        </w:rPr>
        <w:fldChar w:fldCharType="end"/>
      </w:r>
    </w:p>
    <w:p w14:paraId="69C9B378" w14:textId="18176B86"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6</w:t>
      </w:r>
      <w:r>
        <w:rPr>
          <w:noProof/>
        </w:rPr>
        <w:tab/>
      </w:r>
      <w:r>
        <w:rPr>
          <w:noProof/>
        </w:rPr>
        <w:fldChar w:fldCharType="begin" w:fldLock="1"/>
      </w:r>
      <w:r>
        <w:rPr>
          <w:noProof/>
        </w:rPr>
        <w:instrText xml:space="preserve"> PAGEREF _Toc146212053 \h </w:instrText>
      </w:r>
      <w:r>
        <w:rPr>
          <w:noProof/>
        </w:rPr>
      </w:r>
      <w:r>
        <w:rPr>
          <w:noProof/>
        </w:rPr>
        <w:fldChar w:fldCharType="separate"/>
      </w:r>
      <w:r>
        <w:rPr>
          <w:noProof/>
        </w:rPr>
        <w:t>78</w:t>
      </w:r>
      <w:r>
        <w:rPr>
          <w:noProof/>
        </w:rPr>
        <w:fldChar w:fldCharType="end"/>
      </w:r>
    </w:p>
    <w:p w14:paraId="79F6E845" w14:textId="1A1ED90E"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Collaboration 7</w:t>
      </w:r>
      <w:r>
        <w:rPr>
          <w:noProof/>
        </w:rPr>
        <w:tab/>
      </w:r>
      <w:r>
        <w:rPr>
          <w:noProof/>
        </w:rPr>
        <w:fldChar w:fldCharType="begin" w:fldLock="1"/>
      </w:r>
      <w:r>
        <w:rPr>
          <w:noProof/>
        </w:rPr>
        <w:instrText xml:space="preserve"> PAGEREF _Toc146212054 \h </w:instrText>
      </w:r>
      <w:r>
        <w:rPr>
          <w:noProof/>
        </w:rPr>
      </w:r>
      <w:r>
        <w:rPr>
          <w:noProof/>
        </w:rPr>
        <w:fldChar w:fldCharType="separate"/>
      </w:r>
      <w:r>
        <w:rPr>
          <w:noProof/>
        </w:rPr>
        <w:t>78</w:t>
      </w:r>
      <w:r>
        <w:rPr>
          <w:noProof/>
        </w:rPr>
        <w:fldChar w:fldCharType="end"/>
      </w:r>
    </w:p>
    <w:p w14:paraId="10398B91" w14:textId="0B026EBB" w:rsidR="00770265" w:rsidRDefault="00770265">
      <w:pPr>
        <w:pStyle w:val="TOC1"/>
        <w:rPr>
          <w:rFonts w:asciiTheme="minorHAnsi" w:eastAsiaTheme="minorEastAsia" w:hAnsiTheme="minorHAnsi" w:cstheme="minorBidi"/>
          <w:noProof/>
          <w:kern w:val="2"/>
          <w:szCs w:val="22"/>
          <w:lang w:eastAsia="en-GB"/>
          <w14:ligatures w14:val="standardContextual"/>
        </w:rPr>
      </w:pPr>
      <w:r w:rsidRPr="009E3F64">
        <w:rPr>
          <w:noProof/>
          <w:lang w:val="fr-FR"/>
        </w:rPr>
        <w:t>A.8</w:t>
      </w:r>
      <w:r>
        <w:rPr>
          <w:rFonts w:asciiTheme="minorHAnsi" w:eastAsiaTheme="minorEastAsia" w:hAnsiTheme="minorHAnsi" w:cstheme="minorBidi"/>
          <w:noProof/>
          <w:kern w:val="2"/>
          <w:szCs w:val="22"/>
          <w:lang w:eastAsia="en-GB"/>
          <w14:ligatures w14:val="standardContextual"/>
        </w:rPr>
        <w:tab/>
      </w:r>
      <w:r w:rsidRPr="009E3F64">
        <w:rPr>
          <w:noProof/>
          <w:lang w:val="fr-FR"/>
        </w:rPr>
        <w:t>Collaboration 8</w:t>
      </w:r>
      <w:r>
        <w:rPr>
          <w:noProof/>
        </w:rPr>
        <w:tab/>
      </w:r>
      <w:r>
        <w:rPr>
          <w:noProof/>
        </w:rPr>
        <w:fldChar w:fldCharType="begin" w:fldLock="1"/>
      </w:r>
      <w:r>
        <w:rPr>
          <w:noProof/>
        </w:rPr>
        <w:instrText xml:space="preserve"> PAGEREF _Toc146212055 \h </w:instrText>
      </w:r>
      <w:r>
        <w:rPr>
          <w:noProof/>
        </w:rPr>
      </w:r>
      <w:r>
        <w:rPr>
          <w:noProof/>
        </w:rPr>
        <w:fldChar w:fldCharType="separate"/>
      </w:r>
      <w:r>
        <w:rPr>
          <w:noProof/>
        </w:rPr>
        <w:t>79</w:t>
      </w:r>
      <w:r>
        <w:rPr>
          <w:noProof/>
        </w:rPr>
        <w:fldChar w:fldCharType="end"/>
      </w:r>
    </w:p>
    <w:p w14:paraId="0AABEDC1" w14:textId="338BB541" w:rsidR="00770265" w:rsidRDefault="00770265">
      <w:pPr>
        <w:pStyle w:val="TOC1"/>
        <w:rPr>
          <w:rFonts w:asciiTheme="minorHAnsi" w:eastAsiaTheme="minorEastAsia" w:hAnsiTheme="minorHAnsi" w:cstheme="minorBidi"/>
          <w:noProof/>
          <w:kern w:val="2"/>
          <w:szCs w:val="22"/>
          <w:lang w:eastAsia="en-GB"/>
          <w14:ligatures w14:val="standardContextual"/>
        </w:rPr>
      </w:pPr>
      <w:r w:rsidRPr="009E3F64">
        <w:rPr>
          <w:noProof/>
          <w:lang w:val="fr-FR"/>
        </w:rPr>
        <w:t>A.9</w:t>
      </w:r>
      <w:r>
        <w:rPr>
          <w:rFonts w:asciiTheme="minorHAnsi" w:eastAsiaTheme="minorEastAsia" w:hAnsiTheme="minorHAnsi" w:cstheme="minorBidi"/>
          <w:noProof/>
          <w:kern w:val="2"/>
          <w:szCs w:val="22"/>
          <w:lang w:eastAsia="en-GB"/>
          <w14:ligatures w14:val="standardContextual"/>
        </w:rPr>
        <w:tab/>
      </w:r>
      <w:r w:rsidRPr="009E3F64">
        <w:rPr>
          <w:noProof/>
          <w:lang w:val="fr-FR"/>
        </w:rPr>
        <w:t>Collaboration 9</w:t>
      </w:r>
      <w:r>
        <w:rPr>
          <w:noProof/>
        </w:rPr>
        <w:tab/>
      </w:r>
      <w:r>
        <w:rPr>
          <w:noProof/>
        </w:rPr>
        <w:fldChar w:fldCharType="begin" w:fldLock="1"/>
      </w:r>
      <w:r>
        <w:rPr>
          <w:noProof/>
        </w:rPr>
        <w:instrText xml:space="preserve"> PAGEREF _Toc146212056 \h </w:instrText>
      </w:r>
      <w:r>
        <w:rPr>
          <w:noProof/>
        </w:rPr>
      </w:r>
      <w:r>
        <w:rPr>
          <w:noProof/>
        </w:rPr>
        <w:fldChar w:fldCharType="separate"/>
      </w:r>
      <w:r>
        <w:rPr>
          <w:noProof/>
        </w:rPr>
        <w:t>80</w:t>
      </w:r>
      <w:r>
        <w:rPr>
          <w:noProof/>
        </w:rPr>
        <w:fldChar w:fldCharType="end"/>
      </w:r>
    </w:p>
    <w:p w14:paraId="00CCC1CF" w14:textId="32D6C808" w:rsidR="00770265" w:rsidRDefault="00770265" w:rsidP="0077026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MNO-specific Service Access Information acquisition</w:t>
      </w:r>
      <w:r>
        <w:rPr>
          <w:noProof/>
        </w:rPr>
        <w:tab/>
      </w:r>
      <w:r>
        <w:rPr>
          <w:noProof/>
        </w:rPr>
        <w:fldChar w:fldCharType="begin" w:fldLock="1"/>
      </w:r>
      <w:r>
        <w:rPr>
          <w:noProof/>
        </w:rPr>
        <w:instrText xml:space="preserve"> PAGEREF _Toc146212057 \h </w:instrText>
      </w:r>
      <w:r>
        <w:rPr>
          <w:noProof/>
        </w:rPr>
      </w:r>
      <w:r>
        <w:rPr>
          <w:noProof/>
        </w:rPr>
        <w:fldChar w:fldCharType="separate"/>
      </w:r>
      <w:r>
        <w:rPr>
          <w:noProof/>
        </w:rPr>
        <w:t>81</w:t>
      </w:r>
      <w:r>
        <w:rPr>
          <w:noProof/>
        </w:rPr>
        <w:fldChar w:fldCharType="end"/>
      </w:r>
    </w:p>
    <w:p w14:paraId="4A33DA9F" w14:textId="7F01E51A"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_Toc146212058 \h </w:instrText>
      </w:r>
      <w:r>
        <w:rPr>
          <w:noProof/>
        </w:rPr>
      </w:r>
      <w:r>
        <w:rPr>
          <w:noProof/>
        </w:rPr>
        <w:fldChar w:fldCharType="separate"/>
      </w:r>
      <w:r>
        <w:rPr>
          <w:noProof/>
        </w:rPr>
        <w:t>81</w:t>
      </w:r>
      <w:r>
        <w:rPr>
          <w:noProof/>
        </w:rPr>
        <w:fldChar w:fldCharType="end"/>
      </w:r>
    </w:p>
    <w:p w14:paraId="4256D6FC" w14:textId="28931D2E"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_Toc146212059 \h </w:instrText>
      </w:r>
      <w:r>
        <w:rPr>
          <w:noProof/>
        </w:rPr>
      </w:r>
      <w:r>
        <w:rPr>
          <w:noProof/>
        </w:rPr>
        <w:fldChar w:fldCharType="separate"/>
      </w:r>
      <w:r>
        <w:rPr>
          <w:noProof/>
        </w:rPr>
        <w:t>81</w:t>
      </w:r>
      <w:r>
        <w:rPr>
          <w:noProof/>
        </w:rPr>
        <w:fldChar w:fldCharType="end"/>
      </w:r>
    </w:p>
    <w:p w14:paraId="188262F5" w14:textId="371529BB" w:rsidR="00770265" w:rsidRDefault="00770265">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_Toc146212060 \h </w:instrText>
      </w:r>
      <w:r>
        <w:rPr>
          <w:noProof/>
        </w:rPr>
      </w:r>
      <w:r>
        <w:rPr>
          <w:noProof/>
        </w:rPr>
        <w:fldChar w:fldCharType="separate"/>
      </w:r>
      <w:r>
        <w:rPr>
          <w:noProof/>
        </w:rPr>
        <w:t>83</w:t>
      </w:r>
      <w:r>
        <w:rPr>
          <w:noProof/>
        </w:rPr>
        <w:fldChar w:fldCharType="end"/>
      </w:r>
    </w:p>
    <w:p w14:paraId="5D1B0993" w14:textId="4A4DC5F6" w:rsidR="00770265" w:rsidRDefault="00770265" w:rsidP="00770265">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_Toc146212061 \h </w:instrText>
      </w:r>
      <w:r>
        <w:rPr>
          <w:noProof/>
        </w:rPr>
      </w:r>
      <w:r>
        <w:rPr>
          <w:noProof/>
        </w:rPr>
        <w:fldChar w:fldCharType="separate"/>
      </w:r>
      <w:r>
        <w:rPr>
          <w:noProof/>
        </w:rPr>
        <w:t>85</w:t>
      </w:r>
      <w:r>
        <w:rPr>
          <w:noProof/>
        </w:rPr>
        <w:fldChar w:fldCharType="end"/>
      </w:r>
    </w:p>
    <w:p w14:paraId="7DA503DE" w14:textId="714B2B8F" w:rsidR="00EA7B29" w:rsidRPr="004550B7" w:rsidRDefault="00293C85" w:rsidP="00EA7B29">
      <w:r w:rsidRPr="004550B7">
        <w:rPr>
          <w:noProof/>
          <w:sz w:val="22"/>
        </w:rPr>
        <w:fldChar w:fldCharType="end"/>
      </w:r>
    </w:p>
    <w:p w14:paraId="3E92624C" w14:textId="77777777" w:rsidR="00EA7B29" w:rsidRPr="004550B7" w:rsidRDefault="00EA7B29" w:rsidP="00EA7B29">
      <w:pPr>
        <w:pStyle w:val="Heading1"/>
      </w:pPr>
      <w:r w:rsidRPr="004550B7">
        <w:lastRenderedPageBreak/>
        <w:br w:type="page"/>
      </w:r>
      <w:bookmarkStart w:id="4" w:name="_Toc26271229"/>
      <w:bookmarkStart w:id="5" w:name="_Toc36234899"/>
      <w:bookmarkStart w:id="6" w:name="_Toc36234970"/>
      <w:bookmarkStart w:id="7" w:name="_Toc36235042"/>
      <w:bookmarkStart w:id="8" w:name="_Toc36235114"/>
      <w:bookmarkStart w:id="9" w:name="_Toc41632784"/>
      <w:bookmarkStart w:id="10" w:name="_Toc51790662"/>
      <w:bookmarkStart w:id="11" w:name="_Toc61546972"/>
      <w:bookmarkStart w:id="12" w:name="_Toc146211971"/>
      <w:r w:rsidRPr="004550B7">
        <w:lastRenderedPageBreak/>
        <w:t>Foreword</w:t>
      </w:r>
      <w:bookmarkEnd w:id="4"/>
      <w:bookmarkEnd w:id="5"/>
      <w:bookmarkEnd w:id="6"/>
      <w:bookmarkEnd w:id="7"/>
      <w:bookmarkEnd w:id="8"/>
      <w:bookmarkEnd w:id="9"/>
      <w:bookmarkEnd w:id="10"/>
      <w:bookmarkEnd w:id="11"/>
      <w:bookmarkEnd w:id="12"/>
    </w:p>
    <w:p w14:paraId="10D1C0D3" w14:textId="77777777" w:rsidR="00EA7B29" w:rsidRPr="004550B7" w:rsidRDefault="00EA7B29" w:rsidP="00EA7B29">
      <w:r w:rsidRPr="004550B7">
        <w:t>This Technical Specification has been produced by the 3rd Generation Partnership Project (3GPP).</w:t>
      </w:r>
    </w:p>
    <w:p w14:paraId="59DF0F81" w14:textId="77777777" w:rsidR="00EA7B29" w:rsidRPr="004550B7" w:rsidRDefault="00EA7B29" w:rsidP="00EA7B29">
      <w:r w:rsidRPr="004550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4550B7" w:rsidRDefault="00EA7B29" w:rsidP="00EA7B29">
      <w:pPr>
        <w:pStyle w:val="B10"/>
      </w:pPr>
      <w:r w:rsidRPr="004550B7">
        <w:t xml:space="preserve">Version </w:t>
      </w:r>
      <w:proofErr w:type="spellStart"/>
      <w:r w:rsidRPr="004550B7">
        <w:t>x.y.z</w:t>
      </w:r>
      <w:proofErr w:type="spellEnd"/>
    </w:p>
    <w:p w14:paraId="2E5AAB9D" w14:textId="77777777" w:rsidR="00EA7B29" w:rsidRPr="004550B7" w:rsidRDefault="00EA7B29" w:rsidP="00EA7B29">
      <w:pPr>
        <w:pStyle w:val="B10"/>
      </w:pPr>
      <w:r w:rsidRPr="004550B7">
        <w:t>where:</w:t>
      </w:r>
    </w:p>
    <w:p w14:paraId="67766725" w14:textId="77777777" w:rsidR="00EA7B29" w:rsidRPr="004550B7" w:rsidRDefault="00EA7B29" w:rsidP="00EA7B29">
      <w:pPr>
        <w:pStyle w:val="B2"/>
      </w:pPr>
      <w:r w:rsidRPr="004550B7">
        <w:t>x</w:t>
      </w:r>
      <w:r w:rsidRPr="004550B7">
        <w:tab/>
        <w:t>the first digit:</w:t>
      </w:r>
    </w:p>
    <w:p w14:paraId="445FF0B9" w14:textId="77777777" w:rsidR="00EA7B29" w:rsidRPr="004550B7" w:rsidRDefault="00EA7B29" w:rsidP="00EA7B29">
      <w:pPr>
        <w:pStyle w:val="B3"/>
      </w:pPr>
      <w:r w:rsidRPr="004550B7">
        <w:t>1</w:t>
      </w:r>
      <w:r w:rsidRPr="004550B7">
        <w:tab/>
        <w:t>presented to TSG for information;</w:t>
      </w:r>
    </w:p>
    <w:p w14:paraId="2FA2D3D5" w14:textId="77777777" w:rsidR="00EA7B29" w:rsidRPr="004550B7" w:rsidRDefault="00EA7B29" w:rsidP="00EA7B29">
      <w:pPr>
        <w:pStyle w:val="B3"/>
      </w:pPr>
      <w:r w:rsidRPr="004550B7">
        <w:t>2</w:t>
      </w:r>
      <w:r w:rsidRPr="004550B7">
        <w:tab/>
        <w:t>presented to TSG for approval;</w:t>
      </w:r>
    </w:p>
    <w:p w14:paraId="14A55811" w14:textId="77777777" w:rsidR="00EA7B29" w:rsidRPr="004550B7" w:rsidRDefault="00EA7B29" w:rsidP="00EA7B29">
      <w:pPr>
        <w:pStyle w:val="B3"/>
      </w:pPr>
      <w:r w:rsidRPr="004550B7">
        <w:t>3</w:t>
      </w:r>
      <w:r w:rsidRPr="004550B7">
        <w:tab/>
        <w:t>or greater indicates TSG approved document under change control.</w:t>
      </w:r>
    </w:p>
    <w:p w14:paraId="263034CE" w14:textId="77777777" w:rsidR="00EA7B29" w:rsidRPr="004550B7" w:rsidRDefault="00EA7B29" w:rsidP="00EA7B29">
      <w:pPr>
        <w:pStyle w:val="B2"/>
      </w:pPr>
      <w:r w:rsidRPr="004550B7">
        <w:t>y</w:t>
      </w:r>
      <w:r w:rsidRPr="004550B7">
        <w:tab/>
        <w:t>the second digit is incremented for all changes of substance, i.e. technical enhancements, corrections, updates, etc.</w:t>
      </w:r>
    </w:p>
    <w:p w14:paraId="22669842" w14:textId="77777777" w:rsidR="00EA7B29" w:rsidRPr="004550B7" w:rsidRDefault="00EA7B29" w:rsidP="00EA7B29">
      <w:pPr>
        <w:pStyle w:val="B2"/>
      </w:pPr>
      <w:r w:rsidRPr="004550B7">
        <w:t>z</w:t>
      </w:r>
      <w:r w:rsidRPr="004550B7">
        <w:tab/>
        <w:t>the third digit is incremented when editorial only changes have been incorporated in the document.</w:t>
      </w:r>
    </w:p>
    <w:p w14:paraId="54EBD226" w14:textId="77777777" w:rsidR="00EA7B29" w:rsidRPr="004550B7" w:rsidRDefault="00EA7B29" w:rsidP="00EA7B29">
      <w:pPr>
        <w:pStyle w:val="Heading1"/>
      </w:pPr>
      <w:r w:rsidRPr="004550B7">
        <w:lastRenderedPageBreak/>
        <w:br w:type="page"/>
      </w:r>
      <w:bookmarkStart w:id="13" w:name="_Toc26271230"/>
      <w:bookmarkStart w:id="14" w:name="_Toc36234900"/>
      <w:bookmarkStart w:id="15" w:name="_Toc36234971"/>
      <w:bookmarkStart w:id="16" w:name="_Toc36235043"/>
      <w:bookmarkStart w:id="17" w:name="_Toc36235115"/>
      <w:bookmarkStart w:id="18" w:name="_Toc41632785"/>
      <w:bookmarkStart w:id="19" w:name="_Toc51790663"/>
      <w:bookmarkStart w:id="20" w:name="_Toc61546973"/>
      <w:bookmarkStart w:id="21" w:name="_Toc146211972"/>
      <w:r w:rsidRPr="004550B7">
        <w:lastRenderedPageBreak/>
        <w:t>1</w:t>
      </w:r>
      <w:r w:rsidRPr="004550B7">
        <w:tab/>
        <w:t>Scope</w:t>
      </w:r>
      <w:bookmarkEnd w:id="13"/>
      <w:bookmarkEnd w:id="14"/>
      <w:bookmarkEnd w:id="15"/>
      <w:bookmarkEnd w:id="16"/>
      <w:bookmarkEnd w:id="17"/>
      <w:bookmarkEnd w:id="18"/>
      <w:bookmarkEnd w:id="19"/>
      <w:bookmarkEnd w:id="20"/>
      <w:bookmarkEnd w:id="21"/>
    </w:p>
    <w:p w14:paraId="75E9E227" w14:textId="77777777" w:rsidR="00EA7B29" w:rsidRPr="004550B7" w:rsidRDefault="00EA7B29" w:rsidP="00EA7B29">
      <w:r w:rsidRPr="004550B7">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2895F705" w14:textId="77777777" w:rsidR="00EA7B29" w:rsidRPr="004550B7" w:rsidRDefault="00EA7B29" w:rsidP="00EA7B29">
      <w:pPr>
        <w:pStyle w:val="NO"/>
      </w:pPr>
      <w:r w:rsidRPr="004550B7">
        <w:t>NOTE:</w:t>
      </w:r>
      <w:r w:rsidRPr="004550B7">
        <w:tab/>
        <w:t>Support of 5G Media Streaming over MBMS with 5GC is not considered in the current version of the present document.</w:t>
      </w:r>
    </w:p>
    <w:p w14:paraId="1C32303E" w14:textId="77777777" w:rsidR="00EA7B29" w:rsidRPr="004550B7" w:rsidRDefault="00EA7B29" w:rsidP="00EA7B29">
      <w:r w:rsidRPr="004550B7">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4550B7" w:rsidRDefault="00EA7B29" w:rsidP="00EA7B29">
      <w:pPr>
        <w:pStyle w:val="Heading1"/>
      </w:pPr>
      <w:bookmarkStart w:id="22" w:name="_Toc26271231"/>
      <w:bookmarkStart w:id="23" w:name="_Toc36234901"/>
      <w:bookmarkStart w:id="24" w:name="_Toc36234972"/>
      <w:bookmarkStart w:id="25" w:name="_Toc36235044"/>
      <w:bookmarkStart w:id="26" w:name="_Toc36235116"/>
      <w:bookmarkStart w:id="27" w:name="_Toc41632786"/>
      <w:bookmarkStart w:id="28" w:name="_Toc51790664"/>
      <w:bookmarkStart w:id="29" w:name="_Toc61546974"/>
      <w:bookmarkStart w:id="30" w:name="_Toc146211973"/>
      <w:r w:rsidRPr="004550B7">
        <w:lastRenderedPageBreak/>
        <w:t>2</w:t>
      </w:r>
      <w:r w:rsidRPr="004550B7">
        <w:tab/>
        <w:t>References</w:t>
      </w:r>
      <w:bookmarkEnd w:id="22"/>
      <w:bookmarkEnd w:id="23"/>
      <w:bookmarkEnd w:id="24"/>
      <w:bookmarkEnd w:id="25"/>
      <w:bookmarkEnd w:id="26"/>
      <w:bookmarkEnd w:id="27"/>
      <w:bookmarkEnd w:id="28"/>
      <w:bookmarkEnd w:id="29"/>
      <w:bookmarkEnd w:id="30"/>
    </w:p>
    <w:p w14:paraId="398405EB" w14:textId="77777777" w:rsidR="00EA7B29" w:rsidRPr="004550B7" w:rsidRDefault="00EA7B29" w:rsidP="00EA7B29">
      <w:r w:rsidRPr="004550B7">
        <w:t>The following documents contain provisions which, through reference in this text, constitute provisions of the present document.</w:t>
      </w:r>
    </w:p>
    <w:p w14:paraId="18E3E057" w14:textId="77777777" w:rsidR="00EA7B29" w:rsidRPr="004550B7" w:rsidRDefault="00EA7B29" w:rsidP="00EA7B29">
      <w:pPr>
        <w:pStyle w:val="B10"/>
      </w:pPr>
      <w:bookmarkStart w:id="31" w:name="OLE_LINK2"/>
      <w:bookmarkStart w:id="32" w:name="OLE_LINK3"/>
      <w:bookmarkStart w:id="33" w:name="OLE_LINK4"/>
      <w:r w:rsidRPr="004550B7">
        <w:t>-</w:t>
      </w:r>
      <w:r w:rsidRPr="004550B7">
        <w:tab/>
        <w:t>References are either specific (identified by date of publication, edition number, version number, etc.) or non</w:t>
      </w:r>
      <w:r w:rsidRPr="004550B7">
        <w:noBreakHyphen/>
        <w:t>specific.</w:t>
      </w:r>
    </w:p>
    <w:p w14:paraId="79222685" w14:textId="77777777" w:rsidR="00EA7B29" w:rsidRPr="004550B7" w:rsidRDefault="00EA7B29" w:rsidP="00EA7B29">
      <w:pPr>
        <w:pStyle w:val="B10"/>
      </w:pPr>
      <w:r w:rsidRPr="004550B7">
        <w:t>-</w:t>
      </w:r>
      <w:r w:rsidRPr="004550B7">
        <w:tab/>
        <w:t>For a specific reference, subsequent revisions do not apply.</w:t>
      </w:r>
    </w:p>
    <w:p w14:paraId="2E2CB002" w14:textId="77777777" w:rsidR="00EA7B29" w:rsidRPr="004550B7" w:rsidRDefault="00EA7B29" w:rsidP="00EA7B29">
      <w:pPr>
        <w:pStyle w:val="B10"/>
      </w:pPr>
      <w:r w:rsidRPr="004550B7">
        <w:t>-</w:t>
      </w:r>
      <w:r w:rsidRPr="004550B7">
        <w:tab/>
        <w:t>For a non-specific reference, the latest version applies. In the case of a reference to a 3GPP document (including a GSM document), a non-specific reference implicitly refers to the latest version of that document</w:t>
      </w:r>
      <w:r w:rsidRPr="004550B7">
        <w:rPr>
          <w:i/>
        </w:rPr>
        <w:t xml:space="preserve"> in the same Release as the present document</w:t>
      </w:r>
      <w:r w:rsidRPr="004550B7">
        <w:t>.</w:t>
      </w:r>
    </w:p>
    <w:bookmarkEnd w:id="31"/>
    <w:bookmarkEnd w:id="32"/>
    <w:bookmarkEnd w:id="33"/>
    <w:p w14:paraId="03690197" w14:textId="77777777" w:rsidR="00EA7B29" w:rsidRPr="004550B7" w:rsidRDefault="00EA7B29" w:rsidP="00EA7B29">
      <w:pPr>
        <w:pStyle w:val="EX"/>
      </w:pPr>
      <w:r w:rsidRPr="004550B7">
        <w:t>[1]</w:t>
      </w:r>
      <w:r w:rsidRPr="004550B7">
        <w:tab/>
        <w:t>3GPP TR 21.905: "Vocabulary for 3GPP Specifications".</w:t>
      </w:r>
    </w:p>
    <w:p w14:paraId="6E6EAE8E" w14:textId="77777777" w:rsidR="00EA7B29" w:rsidRPr="004550B7" w:rsidRDefault="00EA7B29" w:rsidP="00EA7B29">
      <w:pPr>
        <w:pStyle w:val="EX"/>
      </w:pPr>
      <w:r w:rsidRPr="004550B7">
        <w:t>[2]</w:t>
      </w:r>
      <w:r w:rsidRPr="004550B7">
        <w:tab/>
        <w:t>3GPP TS 23.501: "System architecture for the 5G System (5GS)".</w:t>
      </w:r>
    </w:p>
    <w:p w14:paraId="272B8056" w14:textId="77777777" w:rsidR="00EA7B29" w:rsidRPr="004550B7" w:rsidRDefault="00EA7B29" w:rsidP="00EA7B29">
      <w:pPr>
        <w:pStyle w:val="EX"/>
      </w:pPr>
      <w:r w:rsidRPr="004550B7">
        <w:t>[3]</w:t>
      </w:r>
      <w:r w:rsidRPr="004550B7">
        <w:tab/>
        <w:t>3GPP TS 23.502: "Procedures for the 5G System (5GS)".</w:t>
      </w:r>
    </w:p>
    <w:p w14:paraId="4AE73BBB" w14:textId="77777777" w:rsidR="00EA7B29" w:rsidRPr="004550B7" w:rsidRDefault="00EA7B29" w:rsidP="00EA7B29">
      <w:pPr>
        <w:pStyle w:val="EX"/>
      </w:pPr>
      <w:r w:rsidRPr="004550B7">
        <w:t>[4]</w:t>
      </w:r>
      <w:r w:rsidRPr="004550B7">
        <w:tab/>
        <w:t>3GPP TS 23.503: "Policy and charging control framework for the 5G System (5GS); Stage 2".</w:t>
      </w:r>
    </w:p>
    <w:p w14:paraId="23EB62A1" w14:textId="77777777" w:rsidR="00EA7B29" w:rsidRPr="004550B7" w:rsidRDefault="00EA7B29" w:rsidP="00EA7B29">
      <w:pPr>
        <w:pStyle w:val="EX"/>
      </w:pPr>
      <w:r w:rsidRPr="004550B7">
        <w:t>[5]</w:t>
      </w:r>
      <w:r w:rsidRPr="004550B7">
        <w:tab/>
        <w:t>3GPP TS 26.238: "Uplink streaming".</w:t>
      </w:r>
    </w:p>
    <w:p w14:paraId="18339155" w14:textId="77777777" w:rsidR="00EA7B29" w:rsidRPr="004550B7" w:rsidRDefault="00EA7B29" w:rsidP="00EA7B29">
      <w:pPr>
        <w:pStyle w:val="EX"/>
      </w:pPr>
      <w:r w:rsidRPr="004550B7">
        <w:t>[6]</w:t>
      </w:r>
      <w:r w:rsidRPr="004550B7">
        <w:tab/>
        <w:t>3GPP TS 26.307: "Presentation layer for 3GPP services".</w:t>
      </w:r>
    </w:p>
    <w:p w14:paraId="0D5B315D" w14:textId="77777777" w:rsidR="00EA7B29" w:rsidRPr="004550B7" w:rsidRDefault="00EA7B29" w:rsidP="00EA7B29">
      <w:pPr>
        <w:pStyle w:val="EX"/>
      </w:pPr>
      <w:r w:rsidRPr="004550B7">
        <w:t>[7]</w:t>
      </w:r>
      <w:r w:rsidRPr="004550B7">
        <w:tab/>
        <w:t>3GPP TS 26.247: "Transparent end-to-end Packet-switched Streaming Service (PSS); Progressive Download and Dynamic Adaptive Streaming over HTTP (3GP-DASH)".</w:t>
      </w:r>
    </w:p>
    <w:p w14:paraId="7E817B32" w14:textId="77777777" w:rsidR="00EA7B29" w:rsidRPr="004550B7" w:rsidRDefault="00EA7B29" w:rsidP="00EA7B29">
      <w:pPr>
        <w:pStyle w:val="EX"/>
      </w:pPr>
      <w:r w:rsidRPr="004550B7">
        <w:t>[8]</w:t>
      </w:r>
      <w:r w:rsidRPr="004550B7">
        <w:tab/>
        <w:t>3GPP TS 26.234: "Transparent end-to-end Packet-switched Streaming Service (PSS); Protocols and codecs".</w:t>
      </w:r>
    </w:p>
    <w:p w14:paraId="48603921" w14:textId="77777777" w:rsidR="00EA7B29" w:rsidRPr="004550B7" w:rsidRDefault="00EA7B29" w:rsidP="00EA7B29">
      <w:pPr>
        <w:pStyle w:val="EX"/>
      </w:pPr>
      <w:r w:rsidRPr="004550B7">
        <w:t>[9]</w:t>
      </w:r>
      <w:r w:rsidRPr="004550B7">
        <w:tab/>
        <w:t>3GPP TS 23.003: "Technical Specification Group Core Network and Terminals; Numbering, addressing and identification".</w:t>
      </w:r>
    </w:p>
    <w:p w14:paraId="2E7C8C84" w14:textId="77777777" w:rsidR="00EA7B29" w:rsidRPr="004550B7" w:rsidRDefault="00EA7B29" w:rsidP="00EA7B29">
      <w:pPr>
        <w:pStyle w:val="EX"/>
      </w:pPr>
      <w:r w:rsidRPr="004550B7">
        <w:t>[10]</w:t>
      </w:r>
      <w:r w:rsidRPr="004550B7">
        <w:tab/>
        <w:t>3GPP TS 28.530: "Management and orchestration; Concepts, use cases and requirements".</w:t>
      </w:r>
    </w:p>
    <w:p w14:paraId="7B278282" w14:textId="77777777" w:rsidR="00EA7B29" w:rsidRPr="004550B7" w:rsidRDefault="00EA7B29" w:rsidP="00EA7B29">
      <w:pPr>
        <w:pStyle w:val="EX"/>
      </w:pPr>
      <w:r w:rsidRPr="004550B7">
        <w:t>[11]</w:t>
      </w:r>
      <w:r w:rsidRPr="004550B7">
        <w:tab/>
        <w:t>3GPP TS 28.531: "Management and orchestration; Provisioning".</w:t>
      </w:r>
    </w:p>
    <w:p w14:paraId="35C6BE45" w14:textId="77777777" w:rsidR="00EA7B29" w:rsidRPr="004550B7" w:rsidRDefault="00EA7B29" w:rsidP="00EA7B29">
      <w:pPr>
        <w:pStyle w:val="EX"/>
      </w:pPr>
      <w:r w:rsidRPr="004550B7">
        <w:t>[12]</w:t>
      </w:r>
      <w:r w:rsidRPr="004550B7">
        <w:tab/>
        <w:t>3GPP TS 28.541: "Management and orchestration; 5G Network Resource Model (NRM); Stage 2 and stage 3".</w:t>
      </w:r>
    </w:p>
    <w:p w14:paraId="247E3F73" w14:textId="77777777" w:rsidR="00EA7B29" w:rsidRPr="004550B7" w:rsidRDefault="00EA7B29" w:rsidP="00EA7B29">
      <w:pPr>
        <w:pStyle w:val="EX"/>
      </w:pPr>
      <w:r w:rsidRPr="004550B7">
        <w:t>[13]</w:t>
      </w:r>
      <w:r w:rsidRPr="004550B7">
        <w:tab/>
        <w:t>3GPP TS 23.222: "Common API Framework for 3GPP Northbound APIs".</w:t>
      </w:r>
    </w:p>
    <w:p w14:paraId="1A54E536" w14:textId="77777777" w:rsidR="00EA7B29" w:rsidRPr="004550B7" w:rsidRDefault="00EA7B29" w:rsidP="00EA7B29">
      <w:pPr>
        <w:pStyle w:val="EW"/>
      </w:pPr>
      <w:r w:rsidRPr="004550B7">
        <w:t>[14]</w:t>
      </w:r>
      <w:r w:rsidRPr="004550B7">
        <w:tab/>
        <w:t>IETF RFC 1034: "Domain names – concepts and facilities".</w:t>
      </w:r>
    </w:p>
    <w:p w14:paraId="45EA1891" w14:textId="77777777" w:rsidR="00EA7B29" w:rsidRPr="004550B7" w:rsidRDefault="00EA7B29" w:rsidP="00EA7B29">
      <w:pPr>
        <w:pStyle w:val="Heading1"/>
      </w:pPr>
      <w:bookmarkStart w:id="34" w:name="_Toc26271232"/>
      <w:bookmarkStart w:id="35" w:name="_Toc36234902"/>
      <w:bookmarkStart w:id="36" w:name="_Toc36234973"/>
      <w:bookmarkStart w:id="37" w:name="_Toc36235045"/>
      <w:bookmarkStart w:id="38" w:name="_Toc36235117"/>
      <w:bookmarkStart w:id="39" w:name="_Toc41632787"/>
      <w:bookmarkStart w:id="40" w:name="_Toc51790665"/>
      <w:bookmarkStart w:id="41" w:name="_Toc61546975"/>
      <w:bookmarkStart w:id="42" w:name="_Toc146211974"/>
      <w:r w:rsidRPr="004550B7">
        <w:lastRenderedPageBreak/>
        <w:t>3</w:t>
      </w:r>
      <w:r w:rsidRPr="004550B7">
        <w:tab/>
        <w:t>Definition of terms, symbols and abbreviations</w:t>
      </w:r>
      <w:bookmarkEnd w:id="34"/>
      <w:bookmarkEnd w:id="35"/>
      <w:bookmarkEnd w:id="36"/>
      <w:bookmarkEnd w:id="37"/>
      <w:bookmarkEnd w:id="38"/>
      <w:bookmarkEnd w:id="39"/>
      <w:bookmarkEnd w:id="40"/>
      <w:bookmarkEnd w:id="41"/>
      <w:bookmarkEnd w:id="42"/>
    </w:p>
    <w:p w14:paraId="40BD453F" w14:textId="77777777" w:rsidR="00EA7B29" w:rsidRPr="004550B7" w:rsidRDefault="00EA7B29" w:rsidP="00EA7B29">
      <w:pPr>
        <w:pStyle w:val="Heading2"/>
      </w:pPr>
      <w:bookmarkStart w:id="43" w:name="_Toc26271233"/>
      <w:bookmarkStart w:id="44" w:name="_Toc36234903"/>
      <w:bookmarkStart w:id="45" w:name="_Toc36234974"/>
      <w:bookmarkStart w:id="46" w:name="_Toc36235046"/>
      <w:bookmarkStart w:id="47" w:name="_Toc36235118"/>
      <w:bookmarkStart w:id="48" w:name="_Toc41632788"/>
      <w:bookmarkStart w:id="49" w:name="_Toc51790666"/>
      <w:bookmarkStart w:id="50" w:name="_Toc61546976"/>
      <w:bookmarkStart w:id="51" w:name="_Toc146211975"/>
      <w:r w:rsidRPr="004550B7">
        <w:t>3.1</w:t>
      </w:r>
      <w:r w:rsidRPr="004550B7">
        <w:tab/>
        <w:t>Terms</w:t>
      </w:r>
      <w:bookmarkEnd w:id="43"/>
      <w:bookmarkEnd w:id="44"/>
      <w:bookmarkEnd w:id="45"/>
      <w:bookmarkEnd w:id="46"/>
      <w:bookmarkEnd w:id="47"/>
      <w:bookmarkEnd w:id="48"/>
      <w:bookmarkEnd w:id="49"/>
      <w:bookmarkEnd w:id="50"/>
      <w:bookmarkEnd w:id="51"/>
    </w:p>
    <w:p w14:paraId="3816622C" w14:textId="77777777" w:rsidR="00EA7B29" w:rsidRPr="004550B7" w:rsidRDefault="00EA7B29" w:rsidP="00EA7B29">
      <w:pPr>
        <w:keepNext/>
      </w:pPr>
      <w:r w:rsidRPr="004550B7">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Pr="004550B7" w:rsidRDefault="00EA7B29" w:rsidP="00EA7B29">
      <w:pPr>
        <w:rPr>
          <w:bCs/>
        </w:rPr>
      </w:pPr>
      <w:r w:rsidRPr="004550B7">
        <w:rPr>
          <w:b/>
        </w:rPr>
        <w:t>5GMS System:</w:t>
      </w:r>
      <w:r w:rsidRPr="004550B7">
        <w:rPr>
          <w:bCs/>
        </w:rPr>
        <w:t xml:space="preserve"> An assembly of Application Functions, Application Servers and interfaces from the 5G Media Streaming architecture that support either downlink media streaming services or uplink media streaming services, or both.</w:t>
      </w:r>
    </w:p>
    <w:p w14:paraId="7E887682" w14:textId="77777777" w:rsidR="00EA7B29" w:rsidRPr="004550B7" w:rsidRDefault="00EA7B29" w:rsidP="00EA7B29">
      <w:pPr>
        <w:pStyle w:val="NO"/>
      </w:pPr>
      <w:r w:rsidRPr="004550B7">
        <w:t>NOTE 1:</w:t>
      </w:r>
      <w:r w:rsidRPr="004550B7">
        <w:tab/>
        <w:t>The components of a 5GMS System may be provided by an MNO as part of a 5GS and/or by a 5GMS Application Provider.</w:t>
      </w:r>
    </w:p>
    <w:p w14:paraId="543747AC" w14:textId="77777777" w:rsidR="00EA7B29" w:rsidRPr="004550B7" w:rsidRDefault="00EA7B29" w:rsidP="00EA7B29">
      <w:pPr>
        <w:rPr>
          <w:bCs/>
        </w:rPr>
      </w:pPr>
      <w:r w:rsidRPr="004550B7">
        <w:rPr>
          <w:b/>
        </w:rPr>
        <w:t>5GMS Application Provider:</w:t>
      </w:r>
      <w:r w:rsidRPr="004550B7">
        <w:rPr>
          <w:bCs/>
        </w:rPr>
        <w:t xml:space="preserve"> </w:t>
      </w:r>
      <w:r w:rsidRPr="004550B7">
        <w:t>A party that interacts with functions of the 5GMS System and supplies a 5GMS-Aware Application that interacts with functions of the 5GMS System.</w:t>
      </w:r>
    </w:p>
    <w:p w14:paraId="67C5616E" w14:textId="77777777" w:rsidR="00EA7B29" w:rsidRPr="004550B7" w:rsidRDefault="00EA7B29" w:rsidP="00EA7B29">
      <w:pPr>
        <w:keepNext/>
        <w:rPr>
          <w:bCs/>
        </w:rPr>
      </w:pPr>
      <w:r w:rsidRPr="004550B7">
        <w:rPr>
          <w:b/>
        </w:rPr>
        <w:t xml:space="preserve">5GMS-Aware Application: </w:t>
      </w:r>
      <w:r w:rsidRPr="004550B7">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1A37B1E6" w14:textId="77777777" w:rsidR="00EA7B29" w:rsidRPr="004550B7" w:rsidRDefault="00EA7B29" w:rsidP="00EA7B29">
      <w:pPr>
        <w:pStyle w:val="NO"/>
        <w:keepNext/>
      </w:pPr>
      <w:r w:rsidRPr="004550B7">
        <w:t>NOTE 2:</w:t>
      </w:r>
      <w:r w:rsidRPr="004550B7">
        <w:tab/>
      </w:r>
      <w:r w:rsidRPr="004550B7">
        <w:rPr>
          <w:bCs/>
        </w:rPr>
        <w:t>Functionality of the 5GMS-Aware Application is outside the scope of this specification</w:t>
      </w:r>
      <w:r w:rsidRPr="004550B7">
        <w:t xml:space="preserve">. </w:t>
      </w:r>
    </w:p>
    <w:p w14:paraId="65B07E79" w14:textId="77777777" w:rsidR="00EA7B29" w:rsidRPr="004550B7" w:rsidRDefault="00EA7B29" w:rsidP="00EA7B29">
      <w:pPr>
        <w:pStyle w:val="NO"/>
      </w:pPr>
      <w:r w:rsidRPr="004550B7">
        <w:t>NOTE 3:</w:t>
      </w:r>
      <w:r w:rsidRPr="004550B7">
        <w:tab/>
        <w:t>A 5GMS-Aware Application associated with the delivery of either a downlink or uplink related 5GMS service is referred to as a 5GMSd-Aware Application or a 5GMSu-Aware Application, respectively.</w:t>
      </w:r>
    </w:p>
    <w:p w14:paraId="3EF0D175" w14:textId="77777777" w:rsidR="00EA7B29" w:rsidRPr="004550B7" w:rsidRDefault="00EA7B29" w:rsidP="00EA7B29">
      <w:pPr>
        <w:rPr>
          <w:bCs/>
        </w:rPr>
      </w:pPr>
      <w:r w:rsidRPr="004550B7">
        <w:rPr>
          <w:b/>
        </w:rPr>
        <w:t>5GMS Client:</w:t>
      </w:r>
      <w:r w:rsidRPr="004550B7">
        <w:rPr>
          <w:bCs/>
        </w:rPr>
        <w:t xml:space="preserve"> A UE function that is either a 5GMSd Client or a 5GMSu Client, or both.</w:t>
      </w:r>
    </w:p>
    <w:p w14:paraId="37A045C1" w14:textId="77777777" w:rsidR="00EA7B29" w:rsidRPr="004550B7" w:rsidRDefault="00EA7B29" w:rsidP="00EA7B29">
      <w:r w:rsidRPr="004550B7">
        <w:rPr>
          <w:b/>
        </w:rPr>
        <w:t>5G Media Streaming Client for downlink</w:t>
      </w:r>
      <w:r w:rsidRPr="004550B7" w:rsidDel="00FA4234">
        <w:rPr>
          <w:b/>
        </w:rPr>
        <w:t xml:space="preserve"> </w:t>
      </w:r>
      <w:r w:rsidRPr="004550B7">
        <w:rPr>
          <w:b/>
        </w:rPr>
        <w:t>(5GMSd Client):</w:t>
      </w:r>
      <w:r w:rsidRPr="004550B7">
        <w:t xml:space="preserve"> UE function that includes at least a 5G Media Streaming Player and a Media Session Handler for downlink streaming and that may be accessed through well-defined interfaces/APIs.</w:t>
      </w:r>
    </w:p>
    <w:p w14:paraId="1AA0C532" w14:textId="1FF5D448" w:rsidR="00EA7B29" w:rsidRPr="004550B7" w:rsidRDefault="00EA7B29" w:rsidP="00EA7B29">
      <w:pPr>
        <w:keepNext/>
        <w:rPr>
          <w:bCs/>
        </w:rPr>
      </w:pPr>
      <w:r w:rsidRPr="004550B7">
        <w:rPr>
          <w:b/>
          <w:bCs/>
        </w:rPr>
        <w:t>5G Media Streaming Client for uplink (5GMSu Client)</w:t>
      </w:r>
      <w:r w:rsidRPr="004550B7">
        <w:rPr>
          <w:b/>
        </w:rPr>
        <w:t>:</w:t>
      </w:r>
      <w:r w:rsidRPr="004550B7">
        <w:t xml:space="preserve"> </w:t>
      </w:r>
      <w:r w:rsidRPr="004550B7">
        <w:rPr>
          <w:bCs/>
        </w:rPr>
        <w:t xml:space="preserve">Originator of 5GMSu service that </w:t>
      </w:r>
      <w:r w:rsidR="001B520F" w:rsidRPr="004550B7">
        <w:rPr>
          <w:bCs/>
        </w:rPr>
        <w:t xml:space="preserve">includes at least a Media Streamer and a Media Session Handler for uplink streaming and that </w:t>
      </w:r>
      <w:r w:rsidRPr="004550B7">
        <w:rPr>
          <w:bCs/>
        </w:rPr>
        <w:t>may be accessed through well-defined interfaces/APIs.</w:t>
      </w:r>
    </w:p>
    <w:p w14:paraId="24B9DEF7" w14:textId="77777777" w:rsidR="00EA7B29" w:rsidRPr="004550B7" w:rsidRDefault="00EA7B29" w:rsidP="00EA7B29">
      <w:pPr>
        <w:rPr>
          <w:bCs/>
        </w:rPr>
      </w:pPr>
      <w:r w:rsidRPr="004550B7">
        <w:rPr>
          <w:b/>
        </w:rPr>
        <w:t xml:space="preserve">5GMSu Media Streamer: </w:t>
      </w:r>
      <w:r w:rsidRPr="004550B7">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4550B7" w:rsidRDefault="00EA7B29" w:rsidP="00EA7B29">
      <w:pPr>
        <w:pStyle w:val="NO"/>
      </w:pPr>
      <w:r w:rsidRPr="004550B7">
        <w:t>NOTE 4:</w:t>
      </w:r>
      <w:r w:rsidRPr="004550B7">
        <w:tab/>
        <w:t>The 5GMSu Media Streamer receives a Media Streamer Entry to initiate an uplink streaming session.</w:t>
      </w:r>
    </w:p>
    <w:p w14:paraId="10B5CE50" w14:textId="77777777" w:rsidR="00EA7B29" w:rsidRPr="004550B7" w:rsidRDefault="00EA7B29" w:rsidP="00EA7B29">
      <w:pPr>
        <w:pStyle w:val="NO"/>
      </w:pPr>
      <w:r w:rsidRPr="004550B7">
        <w:t>NOTE 5:</w:t>
      </w:r>
      <w:r w:rsidRPr="004550B7">
        <w:tab/>
        <w:t>The 5GMSu Media Streamer captures the media on the provided input devices. The 5GMSu Media Streamer exposes some basic controls such as capture, pause, and stop to the 5GMSu-Aware Application.</w:t>
      </w:r>
    </w:p>
    <w:p w14:paraId="29B89573" w14:textId="58879CF5" w:rsidR="00EA7B29" w:rsidRPr="004550B7" w:rsidRDefault="00EA7B29" w:rsidP="00EA7B29">
      <w:r w:rsidRPr="004550B7">
        <w:rPr>
          <w:b/>
        </w:rPr>
        <w:t xml:space="preserve">Dynamic policy: </w:t>
      </w:r>
      <w:r w:rsidRPr="004550B7">
        <w:t>A Dynamic PCC Rule (c.f. TS 23.503</w:t>
      </w:r>
      <w:r w:rsidR="00D731A2" w:rsidRPr="004550B7">
        <w:t> </w:t>
      </w:r>
      <w:r w:rsidRPr="004550B7">
        <w:t>[4]) for an uplink or downlink application flow during a media session.</w:t>
      </w:r>
    </w:p>
    <w:p w14:paraId="294A3412" w14:textId="77777777" w:rsidR="00EA7B29" w:rsidRPr="004550B7" w:rsidRDefault="00EA7B29" w:rsidP="00EA7B29">
      <w:r w:rsidRPr="004550B7">
        <w:rPr>
          <w:b/>
        </w:rPr>
        <w:t>Egest Session</w:t>
      </w:r>
      <w:r w:rsidRPr="004550B7">
        <w:t>: An uplink media streaming session from the 5GMSu AS towards the 5GMSu Application Provider.</w:t>
      </w:r>
    </w:p>
    <w:p w14:paraId="1EBC6178" w14:textId="77777777" w:rsidR="00EA7B29" w:rsidRPr="004550B7" w:rsidRDefault="00EA7B29" w:rsidP="00EA7B29">
      <w:r w:rsidRPr="004550B7">
        <w:rPr>
          <w:b/>
        </w:rPr>
        <w:t xml:space="preserve">Ingest Session: </w:t>
      </w:r>
      <w:r w:rsidRPr="004550B7">
        <w:t>A</w:t>
      </w:r>
      <w:r w:rsidRPr="004550B7">
        <w:rPr>
          <w:b/>
        </w:rPr>
        <w:t xml:space="preserve"> </w:t>
      </w:r>
      <w:r w:rsidRPr="004550B7">
        <w:t>session to upload the media content into a 5GMSd AS.</w:t>
      </w:r>
    </w:p>
    <w:p w14:paraId="3BF404A6" w14:textId="77777777" w:rsidR="00EA7B29" w:rsidRPr="004550B7" w:rsidRDefault="00EA7B29" w:rsidP="00EA7B29">
      <w:pPr>
        <w:rPr>
          <w:b/>
          <w:bCs/>
          <w:lang w:val="en-US"/>
        </w:rPr>
      </w:pPr>
      <w:r w:rsidRPr="004550B7">
        <w:rPr>
          <w:b/>
          <w:bCs/>
          <w:lang w:val="en-US"/>
        </w:rPr>
        <w:t xml:space="preserve">Policy Template: </w:t>
      </w:r>
      <w:r w:rsidRPr="004550B7">
        <w:t>A collection of (semi-static) PCF/NEF API parameters which are specific to the 5GMS Application Provider and also the resulting PCC Rule.</w:t>
      </w:r>
    </w:p>
    <w:p w14:paraId="1B6315CB" w14:textId="77777777" w:rsidR="00EA7B29" w:rsidRPr="004550B7" w:rsidRDefault="00EA7B29" w:rsidP="00EA7B29">
      <w:pPr>
        <w:rPr>
          <w:lang w:val="en-US"/>
        </w:rPr>
      </w:pPr>
      <w:r w:rsidRPr="004550B7">
        <w:rPr>
          <w:b/>
          <w:bCs/>
          <w:lang w:val="en-US"/>
        </w:rPr>
        <w:t>Policy Template Id</w:t>
      </w:r>
      <w:r w:rsidRPr="004550B7">
        <w:rPr>
          <w:lang w:val="en-US"/>
        </w:rPr>
        <w:t>: Identifies the desired policy template, which is used by 5GMSd AF to select the appropriate PCF/NEF API towards the 5G System so that the PCF can compile the desired PCC Rule.</w:t>
      </w:r>
    </w:p>
    <w:p w14:paraId="06D77612" w14:textId="77777777" w:rsidR="00D731A2" w:rsidRPr="004550B7" w:rsidRDefault="00D731A2" w:rsidP="00D731A2">
      <w:r w:rsidRPr="004550B7">
        <w:rPr>
          <w:b/>
        </w:rPr>
        <w:t>Media Entry Point:</w:t>
      </w:r>
      <w:r w:rsidRPr="004550B7">
        <w:t xml:space="preserve"> A Media Player Entry for downlink media streaming or a Media Streamer Entry for uplink media streaming intended to be consumed by a 5GMS Media Stream Handler.</w:t>
      </w:r>
    </w:p>
    <w:p w14:paraId="12D94AE9" w14:textId="7A56F610" w:rsidR="00D731A2" w:rsidRPr="004550B7" w:rsidRDefault="00D731A2" w:rsidP="00D731A2">
      <w:r w:rsidRPr="004550B7">
        <w:rPr>
          <w:b/>
        </w:rPr>
        <w:t>Media Player Entry:</w:t>
      </w:r>
      <w:r w:rsidRPr="004550B7">
        <w:t xml:space="preserve"> A document or a pointer to a document that defines a downlink media streaming presentation e.g. MPD for DASH content or URL to a video clip file intended to be consumed by a 5GMSd Media Player.</w:t>
      </w:r>
    </w:p>
    <w:p w14:paraId="2F7D09D3" w14:textId="4DBDF5F1" w:rsidR="001B520F" w:rsidRPr="004550B7" w:rsidRDefault="001B520F" w:rsidP="00EA7B29">
      <w:pPr>
        <w:rPr>
          <w:b/>
        </w:rPr>
      </w:pPr>
      <w:r w:rsidRPr="004550B7">
        <w:rPr>
          <w:b/>
          <w:bCs/>
        </w:rPr>
        <w:lastRenderedPageBreak/>
        <w:t>Media Session Handler:</w:t>
      </w:r>
      <w:r w:rsidRPr="004550B7">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27DB1322" w14:textId="77777777" w:rsidR="00D731A2" w:rsidRPr="004550B7" w:rsidRDefault="00D731A2" w:rsidP="00D731A2">
      <w:r w:rsidRPr="004550B7">
        <w:rPr>
          <w:b/>
        </w:rPr>
        <w:t>Media Streamer Entry:</w:t>
      </w:r>
      <w:r w:rsidRPr="004550B7">
        <w:t xml:space="preserve"> A pointer (e.g. in the form of a URL) that defines an entry point of an uplink media streaming session intended to be consumed by a 5GMSu Media Streamer.</w:t>
      </w:r>
    </w:p>
    <w:p w14:paraId="6FC7386C" w14:textId="77777777" w:rsidR="00EA7B29" w:rsidRPr="004550B7" w:rsidRDefault="00EA7B29" w:rsidP="00EA7B29">
      <w:r w:rsidRPr="004550B7">
        <w:rPr>
          <w:b/>
        </w:rPr>
        <w:t>presentation entry:</w:t>
      </w:r>
      <w:r w:rsidRPr="004550B7">
        <w:t xml:space="preserve"> A document or a pointer to a document that defines an application presentation e.g. an HTML5 document as defined in e.g. TS 26.307 [6].</w:t>
      </w:r>
    </w:p>
    <w:p w14:paraId="541EF5E7" w14:textId="03ED9933" w:rsidR="00D731A2" w:rsidRPr="004550B7" w:rsidRDefault="00D731A2" w:rsidP="00D731A2">
      <w:pPr>
        <w:rPr>
          <w:b/>
        </w:rPr>
      </w:pPr>
      <w:r w:rsidRPr="004550B7">
        <w:rPr>
          <w:b/>
        </w:rPr>
        <w:t>Provisioning Session:</w:t>
      </w:r>
      <w:r w:rsidRPr="004550B7">
        <w:rPr>
          <w:bCs/>
        </w:rPr>
        <w:t xml:space="preserve"> A data structure supplied at interface M1 by a 5GMS Application Provider that configures the 5GMS features relevant to a set of 5GMS-Aware Applications.</w:t>
      </w:r>
    </w:p>
    <w:p w14:paraId="6A85F0B8" w14:textId="1D4C8B35" w:rsidR="00D731A2" w:rsidRPr="004550B7" w:rsidRDefault="00D731A2" w:rsidP="00D731A2">
      <w:pPr>
        <w:keepNext/>
      </w:pPr>
      <w:bookmarkStart w:id="52" w:name="_Hlk19469134"/>
      <w:r w:rsidRPr="004550B7">
        <w:rPr>
          <w:b/>
        </w:rPr>
        <w:t>5GMSd Media Player:</w:t>
      </w:r>
      <w:r w:rsidRPr="004550B7">
        <w:t xml:space="preserve"> UE function that enables playback and rendering of a media presentation based on a Media Player Entry and exposing some basic controls such as play, pause, seek, stop to the 5GMSd-Aware Application.</w:t>
      </w:r>
    </w:p>
    <w:p w14:paraId="2F70B676" w14:textId="08A57D1B" w:rsidR="00D731A2" w:rsidRPr="004550B7" w:rsidRDefault="00D731A2" w:rsidP="00D731A2">
      <w:pPr>
        <w:pStyle w:val="NO"/>
      </w:pPr>
      <w:r w:rsidRPr="004550B7">
        <w:t>NOTE 6:</w:t>
      </w:r>
      <w:r w:rsidRPr="004550B7">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4576AD37" w14:textId="77777777" w:rsidR="00EA7B29" w:rsidRPr="004550B7" w:rsidRDefault="00EA7B29" w:rsidP="00EA7B29">
      <w:pPr>
        <w:pStyle w:val="NO"/>
      </w:pPr>
      <w:r w:rsidRPr="004550B7">
        <w:t>NOTE 7:</w:t>
      </w:r>
      <w:r w:rsidRPr="004550B7">
        <w:tab/>
        <w:t>The 5GMSd Media Player is functionally similar to the combination of a TS 26.247 [7] 3GP-DASH client and a TS 26.234 [8] PSS media decoder and renderer.</w:t>
      </w:r>
    </w:p>
    <w:bookmarkEnd w:id="52"/>
    <w:p w14:paraId="74DFE5CD" w14:textId="3659F238" w:rsidR="00EA7B29" w:rsidRPr="004550B7" w:rsidRDefault="0038382F" w:rsidP="00EA7B29">
      <w:r w:rsidRPr="004550B7">
        <w:rPr>
          <w:b/>
        </w:rPr>
        <w:t>Service Access Information</w:t>
      </w:r>
      <w:r w:rsidRPr="004550B7">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Pr="004550B7" w:rsidRDefault="00EA7B29" w:rsidP="00EA7B29">
      <w:pPr>
        <w:rPr>
          <w:bCs/>
        </w:rPr>
      </w:pPr>
      <w:r w:rsidRPr="004550B7">
        <w:rPr>
          <w:b/>
        </w:rPr>
        <w:t xml:space="preserve">Service and Content Discovery: </w:t>
      </w:r>
      <w:r w:rsidRPr="004550B7">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4550B7" w:rsidRDefault="00EA7B29" w:rsidP="00EA7B29">
      <w:pPr>
        <w:pStyle w:val="NO"/>
      </w:pPr>
      <w:r w:rsidRPr="004550B7">
        <w:t>NOTE 8:</w:t>
      </w:r>
      <w:r w:rsidRPr="004550B7">
        <w:tab/>
        <w:t>The Service and Content Discovery functionality and procedures are outside the scope of this specification.</w:t>
      </w:r>
    </w:p>
    <w:p w14:paraId="02F7D1C5" w14:textId="77777777" w:rsidR="00EA7B29" w:rsidRPr="004550B7" w:rsidRDefault="00EA7B29" w:rsidP="00EA7B29">
      <w:r w:rsidRPr="004550B7">
        <w:rPr>
          <w:b/>
        </w:rPr>
        <w:t>Service Announcement</w:t>
      </w:r>
      <w:r w:rsidRPr="004550B7">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Pr="004550B7" w:rsidRDefault="000C1A63" w:rsidP="000C1A63">
      <w:r w:rsidRPr="004550B7">
        <w:rPr>
          <w:b/>
        </w:rPr>
        <w:t xml:space="preserve">Service Data Flow: </w:t>
      </w:r>
      <w:r w:rsidRPr="004550B7">
        <w:rPr>
          <w:bCs/>
        </w:rPr>
        <w:t>As defined in TS 23.503 [4] (“</w:t>
      </w:r>
      <w:r w:rsidRPr="004550B7">
        <w:t xml:space="preserve">An aggregate set of packet flows carried through the UPF that matches a service data flow template”). </w:t>
      </w:r>
    </w:p>
    <w:p w14:paraId="682A03D1" w14:textId="2E7209F3" w:rsidR="000C1A63" w:rsidRPr="004550B7" w:rsidRDefault="000C1A63" w:rsidP="000C1A63">
      <w:pPr>
        <w:rPr>
          <w:b/>
        </w:rPr>
      </w:pPr>
      <w:r w:rsidRPr="004550B7">
        <w:rPr>
          <w:b/>
        </w:rPr>
        <w:t xml:space="preserve">Service Data Flow Description: </w:t>
      </w:r>
      <w:r w:rsidRPr="004550B7">
        <w:t>A set of parameters and/or parameter ranges used by the 5GMS AF to create a Service Data Flow Template.</w:t>
      </w:r>
    </w:p>
    <w:p w14:paraId="783726CA" w14:textId="2FDA638E" w:rsidR="00EA7B29" w:rsidRPr="004550B7" w:rsidRDefault="00EA7B29" w:rsidP="00EA7B29">
      <w:r w:rsidRPr="004550B7">
        <w:rPr>
          <w:b/>
        </w:rPr>
        <w:t>third party player:</w:t>
      </w:r>
      <w:r w:rsidRPr="004550B7">
        <w:t xml:space="preserve"> Part of an application that uses APIs to exercise selected 5GMSd functions to play back media content.</w:t>
      </w:r>
    </w:p>
    <w:p w14:paraId="76D80460" w14:textId="77777777" w:rsidR="00EA7B29" w:rsidRPr="004550B7" w:rsidRDefault="00EA7B29" w:rsidP="00EA7B29">
      <w:pPr>
        <w:pStyle w:val="NO"/>
      </w:pPr>
      <w:r w:rsidRPr="004550B7">
        <w:t>NOTE 9:</w:t>
      </w:r>
      <w:r w:rsidRPr="004550B7">
        <w:tab/>
        <w:t>Such APIs are for example defined in TS 26.307 [6] when using the Media Source Extensions for media playback. This type of player is downloaded by or built into an application, or it is downloaded with the Presentation Entry (e.g. as a JavaScript library).</w:t>
      </w:r>
    </w:p>
    <w:p w14:paraId="582CC47E" w14:textId="77777777" w:rsidR="00EA7B29" w:rsidRPr="004550B7" w:rsidRDefault="00EA7B29" w:rsidP="00EA7B29">
      <w:r w:rsidRPr="004550B7">
        <w:rPr>
          <w:b/>
        </w:rPr>
        <w:t>third party uplink streamer:</w:t>
      </w:r>
      <w:r w:rsidRPr="004550B7">
        <w:t xml:space="preserve"> Part of an application that uses APIs to exercise selected 5GMSu functions to capture and stream media content.</w:t>
      </w:r>
    </w:p>
    <w:p w14:paraId="487B0C16" w14:textId="77777777" w:rsidR="00EA7B29" w:rsidRPr="004550B7" w:rsidRDefault="00EA7B29" w:rsidP="00EA7B29">
      <w:pPr>
        <w:pStyle w:val="NO"/>
      </w:pPr>
      <w:r w:rsidRPr="004550B7">
        <w:t>NOTE 10:</w:t>
      </w:r>
      <w:r w:rsidRPr="004550B7">
        <w:tab/>
        <w:t>This type of streamer is typically implemented as downloadable software.</w:t>
      </w:r>
    </w:p>
    <w:p w14:paraId="338B7A90" w14:textId="77777777" w:rsidR="00EA7B29" w:rsidRPr="004550B7" w:rsidRDefault="00EA7B29" w:rsidP="00EA7B29">
      <w:pPr>
        <w:pStyle w:val="Heading2"/>
      </w:pPr>
      <w:bookmarkStart w:id="53" w:name="_Toc26271234"/>
      <w:bookmarkStart w:id="54" w:name="_Toc36234904"/>
      <w:bookmarkStart w:id="55" w:name="_Toc36234975"/>
      <w:bookmarkStart w:id="56" w:name="_Toc36235047"/>
      <w:bookmarkStart w:id="57" w:name="_Toc36235119"/>
      <w:bookmarkStart w:id="58" w:name="_Toc41632789"/>
      <w:bookmarkStart w:id="59" w:name="_Toc51790667"/>
      <w:bookmarkStart w:id="60" w:name="_Toc61546977"/>
      <w:bookmarkStart w:id="61" w:name="_Toc146211976"/>
      <w:r w:rsidRPr="004550B7">
        <w:t>3.2</w:t>
      </w:r>
      <w:r w:rsidRPr="004550B7">
        <w:tab/>
        <w:t>Symbols</w:t>
      </w:r>
      <w:bookmarkEnd w:id="53"/>
      <w:bookmarkEnd w:id="54"/>
      <w:bookmarkEnd w:id="55"/>
      <w:bookmarkEnd w:id="56"/>
      <w:bookmarkEnd w:id="57"/>
      <w:bookmarkEnd w:id="58"/>
      <w:bookmarkEnd w:id="59"/>
      <w:bookmarkEnd w:id="60"/>
      <w:bookmarkEnd w:id="61"/>
    </w:p>
    <w:p w14:paraId="08E9C699" w14:textId="77777777" w:rsidR="00EA7B29" w:rsidRPr="004550B7" w:rsidRDefault="00EA7B29" w:rsidP="00EA7B29">
      <w:r w:rsidRPr="004550B7">
        <w:t>Void.</w:t>
      </w:r>
    </w:p>
    <w:p w14:paraId="0B749EB9" w14:textId="77777777" w:rsidR="00EA7B29" w:rsidRPr="004550B7" w:rsidRDefault="00EA7B29" w:rsidP="00EA7B29">
      <w:pPr>
        <w:pStyle w:val="Heading2"/>
      </w:pPr>
      <w:bookmarkStart w:id="62" w:name="_Toc26271235"/>
      <w:bookmarkStart w:id="63" w:name="_Toc36234905"/>
      <w:bookmarkStart w:id="64" w:name="_Toc36234976"/>
      <w:bookmarkStart w:id="65" w:name="_Toc36235048"/>
      <w:bookmarkStart w:id="66" w:name="_Toc36235120"/>
      <w:bookmarkStart w:id="67" w:name="_Toc41632790"/>
      <w:bookmarkStart w:id="68" w:name="_Toc51790668"/>
      <w:bookmarkStart w:id="69" w:name="_Toc61546978"/>
      <w:bookmarkStart w:id="70" w:name="_Toc146211977"/>
      <w:r w:rsidRPr="004550B7">
        <w:lastRenderedPageBreak/>
        <w:t>3.3</w:t>
      </w:r>
      <w:r w:rsidRPr="004550B7">
        <w:tab/>
        <w:t>Abbreviations</w:t>
      </w:r>
      <w:bookmarkEnd w:id="62"/>
      <w:bookmarkEnd w:id="63"/>
      <w:bookmarkEnd w:id="64"/>
      <w:bookmarkEnd w:id="65"/>
      <w:bookmarkEnd w:id="66"/>
      <w:bookmarkEnd w:id="67"/>
      <w:bookmarkEnd w:id="68"/>
      <w:bookmarkEnd w:id="69"/>
      <w:bookmarkEnd w:id="70"/>
    </w:p>
    <w:p w14:paraId="13F9C918" w14:textId="77777777" w:rsidR="00EA7B29" w:rsidRPr="004550B7" w:rsidRDefault="00EA7B29" w:rsidP="00EA7B29">
      <w:pPr>
        <w:keepNext/>
      </w:pPr>
      <w:r w:rsidRPr="004550B7">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4550B7" w:rsidRDefault="00EA7B29" w:rsidP="00EA7B29">
      <w:pPr>
        <w:pStyle w:val="EW"/>
        <w:keepNext/>
      </w:pPr>
      <w:r w:rsidRPr="004550B7">
        <w:t>5GC</w:t>
      </w:r>
      <w:r w:rsidRPr="004550B7">
        <w:tab/>
        <w:t>5G Core Network</w:t>
      </w:r>
    </w:p>
    <w:p w14:paraId="6DE23945" w14:textId="77777777" w:rsidR="00EA7B29" w:rsidRPr="004550B7" w:rsidRDefault="00EA7B29" w:rsidP="00EA7B29">
      <w:pPr>
        <w:pStyle w:val="EW"/>
        <w:keepNext/>
      </w:pPr>
      <w:r w:rsidRPr="004550B7">
        <w:t>5GMS</w:t>
      </w:r>
      <w:r w:rsidRPr="004550B7">
        <w:tab/>
        <w:t>5G Media Streaming</w:t>
      </w:r>
    </w:p>
    <w:p w14:paraId="1ABBF724" w14:textId="77777777" w:rsidR="00EA7B29" w:rsidRPr="004550B7" w:rsidRDefault="00EA7B29" w:rsidP="00EA7B29">
      <w:pPr>
        <w:pStyle w:val="EW"/>
        <w:keepNext/>
      </w:pPr>
      <w:r w:rsidRPr="004550B7">
        <w:t>5GMSd</w:t>
      </w:r>
      <w:r w:rsidRPr="004550B7">
        <w:tab/>
        <w:t>5G Media Streaming downlink</w:t>
      </w:r>
    </w:p>
    <w:p w14:paraId="3804E949" w14:textId="77777777" w:rsidR="00EA7B29" w:rsidRPr="004550B7" w:rsidRDefault="00EA7B29" w:rsidP="00EA7B29">
      <w:pPr>
        <w:pStyle w:val="EW"/>
        <w:keepNext/>
      </w:pPr>
      <w:r w:rsidRPr="004550B7">
        <w:t>5GMSu</w:t>
      </w:r>
      <w:r w:rsidRPr="004550B7">
        <w:tab/>
        <w:t>5G Media Streaming uplink</w:t>
      </w:r>
    </w:p>
    <w:p w14:paraId="2F765AC1" w14:textId="77777777" w:rsidR="00EA7B29" w:rsidRPr="004550B7" w:rsidRDefault="00EA7B29" w:rsidP="00EA7B29">
      <w:pPr>
        <w:pStyle w:val="EW"/>
        <w:keepNext/>
      </w:pPr>
      <w:r w:rsidRPr="004550B7">
        <w:t>5GS</w:t>
      </w:r>
      <w:r w:rsidRPr="004550B7">
        <w:tab/>
        <w:t>5G Systems</w:t>
      </w:r>
    </w:p>
    <w:p w14:paraId="6A8471A8" w14:textId="77777777" w:rsidR="00EA7B29" w:rsidRPr="004550B7" w:rsidRDefault="00EA7B29" w:rsidP="00EA7B29">
      <w:pPr>
        <w:pStyle w:val="EW"/>
        <w:keepNext/>
      </w:pPr>
      <w:r w:rsidRPr="004550B7">
        <w:t>AF</w:t>
      </w:r>
      <w:r w:rsidRPr="004550B7">
        <w:tab/>
        <w:t>Application Function</w:t>
      </w:r>
    </w:p>
    <w:p w14:paraId="7609282C" w14:textId="77777777" w:rsidR="00EA7B29" w:rsidRPr="004550B7" w:rsidRDefault="00EA7B29" w:rsidP="00EA7B29">
      <w:pPr>
        <w:pStyle w:val="EW"/>
        <w:keepNext/>
      </w:pPr>
      <w:r w:rsidRPr="004550B7">
        <w:t>ABR</w:t>
      </w:r>
      <w:r w:rsidRPr="004550B7">
        <w:tab/>
        <w:t>Adaptive Bit Rate</w:t>
      </w:r>
    </w:p>
    <w:p w14:paraId="585720A3" w14:textId="77777777" w:rsidR="00EA7B29" w:rsidRPr="004550B7" w:rsidRDefault="00EA7B29" w:rsidP="00EA7B29">
      <w:pPr>
        <w:pStyle w:val="EW"/>
        <w:keepNext/>
      </w:pPr>
      <w:r w:rsidRPr="004550B7">
        <w:t>AMF</w:t>
      </w:r>
      <w:r w:rsidRPr="004550B7">
        <w:tab/>
        <w:t>Access and Mobility Function</w:t>
      </w:r>
    </w:p>
    <w:p w14:paraId="218BE269" w14:textId="77777777" w:rsidR="00EA7B29" w:rsidRPr="004550B7" w:rsidRDefault="00EA7B29" w:rsidP="00EA7B29">
      <w:pPr>
        <w:pStyle w:val="EW"/>
        <w:keepNext/>
      </w:pPr>
      <w:r w:rsidRPr="004550B7">
        <w:t>API</w:t>
      </w:r>
      <w:r w:rsidRPr="004550B7">
        <w:tab/>
        <w:t>Application Programming Interface</w:t>
      </w:r>
    </w:p>
    <w:p w14:paraId="0E799DC8" w14:textId="77777777" w:rsidR="00EA7B29" w:rsidRPr="004550B7" w:rsidRDefault="00EA7B29" w:rsidP="00EA7B29">
      <w:pPr>
        <w:pStyle w:val="EW"/>
        <w:keepNext/>
      </w:pPr>
      <w:r w:rsidRPr="004550B7">
        <w:t>App</w:t>
      </w:r>
      <w:r w:rsidRPr="004550B7">
        <w:tab/>
        <w:t>Application</w:t>
      </w:r>
    </w:p>
    <w:p w14:paraId="6AA6A7A5" w14:textId="77777777" w:rsidR="00EA7B29" w:rsidRPr="004550B7" w:rsidRDefault="00EA7B29" w:rsidP="00EA7B29">
      <w:pPr>
        <w:pStyle w:val="EW"/>
        <w:keepNext/>
      </w:pPr>
      <w:r w:rsidRPr="004550B7">
        <w:t>AS</w:t>
      </w:r>
      <w:r w:rsidRPr="004550B7">
        <w:tab/>
        <w:t>Application Server</w:t>
      </w:r>
    </w:p>
    <w:p w14:paraId="167A424E" w14:textId="77777777" w:rsidR="00EA7B29" w:rsidRPr="004550B7" w:rsidRDefault="00EA7B29" w:rsidP="00EA7B29">
      <w:pPr>
        <w:pStyle w:val="EW"/>
        <w:keepNext/>
      </w:pPr>
      <w:r w:rsidRPr="004550B7">
        <w:t>CAPIF</w:t>
      </w:r>
      <w:r w:rsidRPr="004550B7">
        <w:tab/>
        <w:t>Common API Framework</w:t>
      </w:r>
    </w:p>
    <w:p w14:paraId="6B4E6A3F" w14:textId="77777777" w:rsidR="00EA7B29" w:rsidRPr="004550B7" w:rsidRDefault="00EA7B29" w:rsidP="00EA7B29">
      <w:pPr>
        <w:pStyle w:val="EW"/>
        <w:keepNext/>
      </w:pPr>
      <w:r w:rsidRPr="004550B7">
        <w:t>CDN</w:t>
      </w:r>
      <w:r w:rsidRPr="004550B7">
        <w:tab/>
        <w:t>Content Delivery Network</w:t>
      </w:r>
    </w:p>
    <w:p w14:paraId="3A4EF0C4" w14:textId="77777777" w:rsidR="00EA7B29" w:rsidRPr="004550B7" w:rsidRDefault="00EA7B29" w:rsidP="00EA7B29">
      <w:pPr>
        <w:pStyle w:val="EW"/>
        <w:keepNext/>
      </w:pPr>
      <w:r w:rsidRPr="004550B7">
        <w:t>DASH</w:t>
      </w:r>
      <w:r w:rsidRPr="004550B7">
        <w:tab/>
        <w:t>Dynamic and Adaptive Streaming over HTTP</w:t>
      </w:r>
    </w:p>
    <w:p w14:paraId="01776F0A" w14:textId="77777777" w:rsidR="00EA7B29" w:rsidRPr="004550B7" w:rsidRDefault="00EA7B29" w:rsidP="00EA7B29">
      <w:pPr>
        <w:pStyle w:val="EW"/>
        <w:keepNext/>
        <w:rPr>
          <w:lang w:val="en-US"/>
        </w:rPr>
      </w:pPr>
      <w:r w:rsidRPr="004550B7">
        <w:rPr>
          <w:lang w:val="en-US"/>
        </w:rPr>
        <w:t>DN</w:t>
      </w:r>
      <w:r w:rsidRPr="004550B7">
        <w:rPr>
          <w:lang w:val="en-US"/>
        </w:rPr>
        <w:tab/>
        <w:t>Data Network</w:t>
      </w:r>
    </w:p>
    <w:p w14:paraId="5DEB9252" w14:textId="77777777" w:rsidR="00EA7B29" w:rsidRPr="004550B7" w:rsidRDefault="00EA7B29" w:rsidP="00EA7B29">
      <w:pPr>
        <w:pStyle w:val="EW"/>
        <w:rPr>
          <w:lang w:val="en-US"/>
        </w:rPr>
      </w:pPr>
      <w:r w:rsidRPr="004550B7">
        <w:rPr>
          <w:lang w:val="en-US"/>
        </w:rPr>
        <w:t>DNAI</w:t>
      </w:r>
      <w:r w:rsidRPr="004550B7">
        <w:rPr>
          <w:lang w:val="en-US"/>
        </w:rPr>
        <w:tab/>
        <w:t>Data Network Application Identifier</w:t>
      </w:r>
    </w:p>
    <w:p w14:paraId="31593CC4" w14:textId="77777777" w:rsidR="00EA7B29" w:rsidRPr="004550B7" w:rsidRDefault="00EA7B29" w:rsidP="00EA7B29">
      <w:pPr>
        <w:pStyle w:val="EW"/>
        <w:rPr>
          <w:lang w:val="en-US"/>
        </w:rPr>
      </w:pPr>
      <w:r w:rsidRPr="004550B7">
        <w:rPr>
          <w:lang w:val="en-US"/>
        </w:rPr>
        <w:t>DNN</w:t>
      </w:r>
      <w:r w:rsidRPr="004550B7">
        <w:rPr>
          <w:lang w:val="en-US"/>
        </w:rPr>
        <w:tab/>
        <w:t>Data Network Name</w:t>
      </w:r>
    </w:p>
    <w:p w14:paraId="477CFC80" w14:textId="77777777" w:rsidR="00EA7B29" w:rsidRPr="004550B7" w:rsidRDefault="00EA7B29" w:rsidP="00EA7B29">
      <w:pPr>
        <w:pStyle w:val="EW"/>
      </w:pPr>
      <w:r w:rsidRPr="004550B7">
        <w:t>DRM</w:t>
      </w:r>
      <w:r w:rsidRPr="004550B7">
        <w:tab/>
        <w:t>Digital Rights Management</w:t>
      </w:r>
    </w:p>
    <w:p w14:paraId="20EF976A" w14:textId="77777777" w:rsidR="00EA7B29" w:rsidRPr="004550B7" w:rsidRDefault="00EA7B29" w:rsidP="00EA7B29">
      <w:pPr>
        <w:pStyle w:val="EW"/>
        <w:rPr>
          <w:lang w:val="en-US"/>
        </w:rPr>
      </w:pPr>
      <w:r w:rsidRPr="004550B7">
        <w:rPr>
          <w:lang w:val="en-US"/>
        </w:rPr>
        <w:t>EPC</w:t>
      </w:r>
      <w:r w:rsidRPr="004550B7">
        <w:rPr>
          <w:lang w:val="en-US"/>
        </w:rPr>
        <w:tab/>
        <w:t>Evolved Packet Core</w:t>
      </w:r>
    </w:p>
    <w:p w14:paraId="229079FA" w14:textId="77777777" w:rsidR="00EA7B29" w:rsidRPr="004550B7" w:rsidRDefault="00EA7B29" w:rsidP="00EA7B29">
      <w:pPr>
        <w:pStyle w:val="EW"/>
        <w:rPr>
          <w:lang w:val="en-US"/>
        </w:rPr>
      </w:pPr>
      <w:r w:rsidRPr="004550B7">
        <w:rPr>
          <w:lang w:val="en-US"/>
        </w:rPr>
        <w:t>EPS</w:t>
      </w:r>
      <w:r w:rsidRPr="004550B7">
        <w:rPr>
          <w:lang w:val="en-US"/>
        </w:rPr>
        <w:tab/>
        <w:t>Evolved Packet System</w:t>
      </w:r>
    </w:p>
    <w:p w14:paraId="1BA435B4" w14:textId="77777777" w:rsidR="00EA7B29" w:rsidRPr="004550B7" w:rsidRDefault="00EA7B29" w:rsidP="00EA7B29">
      <w:pPr>
        <w:pStyle w:val="EW"/>
        <w:rPr>
          <w:lang w:val="en-US"/>
        </w:rPr>
      </w:pPr>
      <w:r w:rsidRPr="004550B7">
        <w:rPr>
          <w:lang w:val="en-US"/>
        </w:rPr>
        <w:t>EUTRAN</w:t>
      </w:r>
      <w:r w:rsidRPr="004550B7">
        <w:rPr>
          <w:lang w:val="en-US"/>
        </w:rPr>
        <w:tab/>
        <w:t>Evolved Universal Terrestrial Radio Access Network</w:t>
      </w:r>
    </w:p>
    <w:p w14:paraId="05ACF19E" w14:textId="77777777" w:rsidR="00EA7B29" w:rsidRPr="004550B7" w:rsidRDefault="00EA7B29" w:rsidP="00EA7B29">
      <w:pPr>
        <w:pStyle w:val="EW"/>
      </w:pPr>
      <w:r w:rsidRPr="004550B7">
        <w:t>FLUS</w:t>
      </w:r>
      <w:r w:rsidRPr="004550B7">
        <w:tab/>
        <w:t>Framework for Live Uplink Streaming</w:t>
      </w:r>
    </w:p>
    <w:p w14:paraId="56BDE8DA" w14:textId="77777777" w:rsidR="00EA7B29" w:rsidRPr="004550B7" w:rsidRDefault="00EA7B29" w:rsidP="00EA7B29">
      <w:pPr>
        <w:pStyle w:val="EW"/>
      </w:pPr>
      <w:r w:rsidRPr="004550B7">
        <w:t>FQDN</w:t>
      </w:r>
      <w:r w:rsidRPr="004550B7">
        <w:tab/>
        <w:t>Fully-Qualified Domain Name</w:t>
      </w:r>
    </w:p>
    <w:p w14:paraId="4E9AE4B6" w14:textId="77777777" w:rsidR="00EA7B29" w:rsidRPr="004550B7" w:rsidRDefault="00EA7B29" w:rsidP="00EA7B29">
      <w:pPr>
        <w:pStyle w:val="EW"/>
      </w:pPr>
      <w:r w:rsidRPr="004550B7">
        <w:t>GPU</w:t>
      </w:r>
      <w:r w:rsidRPr="004550B7">
        <w:tab/>
        <w:t>Graphics Processing Unit</w:t>
      </w:r>
    </w:p>
    <w:p w14:paraId="2744FB14" w14:textId="77777777" w:rsidR="00EA7B29" w:rsidRPr="004550B7" w:rsidRDefault="00EA7B29" w:rsidP="00EA7B29">
      <w:pPr>
        <w:pStyle w:val="EW"/>
      </w:pPr>
      <w:r w:rsidRPr="004550B7">
        <w:t>GSM</w:t>
      </w:r>
      <w:r w:rsidRPr="004550B7">
        <w:tab/>
        <w:t>Global System for Mobile communication</w:t>
      </w:r>
    </w:p>
    <w:p w14:paraId="1C60E364" w14:textId="77777777" w:rsidR="00EA7B29" w:rsidRPr="004550B7" w:rsidRDefault="00EA7B29" w:rsidP="00EA7B29">
      <w:pPr>
        <w:pStyle w:val="EW"/>
      </w:pPr>
      <w:r w:rsidRPr="004550B7">
        <w:t>HPLMN</w:t>
      </w:r>
      <w:r w:rsidRPr="004550B7">
        <w:tab/>
        <w:t>Home Public Land Mobile Network</w:t>
      </w:r>
    </w:p>
    <w:p w14:paraId="4C0044DA" w14:textId="77777777" w:rsidR="00EA7B29" w:rsidRPr="004550B7" w:rsidRDefault="00EA7B29" w:rsidP="00EA7B29">
      <w:pPr>
        <w:pStyle w:val="EW"/>
      </w:pPr>
      <w:r w:rsidRPr="004550B7">
        <w:t>HTTP</w:t>
      </w:r>
      <w:r w:rsidRPr="004550B7">
        <w:tab/>
      </w:r>
      <w:proofErr w:type="spellStart"/>
      <w:r w:rsidRPr="004550B7">
        <w:t>HyperText</w:t>
      </w:r>
      <w:proofErr w:type="spellEnd"/>
      <w:r w:rsidRPr="004550B7">
        <w:t xml:space="preserve"> Transfer Protocol</w:t>
      </w:r>
    </w:p>
    <w:p w14:paraId="415E2AA6" w14:textId="77777777" w:rsidR="00EA7B29" w:rsidRPr="004550B7" w:rsidRDefault="00EA7B29" w:rsidP="00EA7B29">
      <w:pPr>
        <w:pStyle w:val="EW"/>
      </w:pPr>
      <w:r w:rsidRPr="004550B7">
        <w:t>HTTPS</w:t>
      </w:r>
      <w:r w:rsidRPr="004550B7">
        <w:tab/>
      </w:r>
      <w:proofErr w:type="spellStart"/>
      <w:r w:rsidRPr="004550B7">
        <w:t>HyperText</w:t>
      </w:r>
      <w:proofErr w:type="spellEnd"/>
      <w:r w:rsidRPr="004550B7">
        <w:t xml:space="preserve"> Transfer Protocol Secure</w:t>
      </w:r>
    </w:p>
    <w:p w14:paraId="5496F8C5" w14:textId="77777777" w:rsidR="00EA7B29" w:rsidRPr="004550B7" w:rsidRDefault="00EA7B29" w:rsidP="00EA7B29">
      <w:pPr>
        <w:pStyle w:val="EW"/>
      </w:pPr>
      <w:r w:rsidRPr="004550B7">
        <w:t>LTE</w:t>
      </w:r>
      <w:r w:rsidRPr="004550B7">
        <w:tab/>
        <w:t>Long-Term Evolution</w:t>
      </w:r>
    </w:p>
    <w:p w14:paraId="3ED28EEF" w14:textId="77777777" w:rsidR="00EA7B29" w:rsidRPr="004550B7" w:rsidRDefault="00EA7B29" w:rsidP="00EA7B29">
      <w:pPr>
        <w:pStyle w:val="EW"/>
      </w:pPr>
      <w:r w:rsidRPr="004550B7">
        <w:t>MBMS</w:t>
      </w:r>
      <w:r w:rsidRPr="004550B7">
        <w:tab/>
        <w:t>Multimedia Broadcast Multicast System</w:t>
      </w:r>
    </w:p>
    <w:p w14:paraId="2EC239D9" w14:textId="77777777" w:rsidR="00EA7B29" w:rsidRPr="004550B7" w:rsidRDefault="00EA7B29" w:rsidP="00EA7B29">
      <w:pPr>
        <w:pStyle w:val="EW"/>
      </w:pPr>
      <w:r w:rsidRPr="004550B7">
        <w:t>MNO</w:t>
      </w:r>
      <w:r w:rsidRPr="004550B7">
        <w:tab/>
        <w:t>Mobile Network Operator</w:t>
      </w:r>
    </w:p>
    <w:p w14:paraId="6C31F732" w14:textId="77777777" w:rsidR="00EA7B29" w:rsidRPr="004550B7" w:rsidRDefault="00EA7B29" w:rsidP="00EA7B29">
      <w:pPr>
        <w:pStyle w:val="EW"/>
      </w:pPr>
      <w:r w:rsidRPr="004550B7">
        <w:t>MPD</w:t>
      </w:r>
      <w:r w:rsidRPr="004550B7">
        <w:tab/>
        <w:t>Media Presentation Description</w:t>
      </w:r>
    </w:p>
    <w:p w14:paraId="53E5304D" w14:textId="77777777" w:rsidR="00EA7B29" w:rsidRPr="004550B7" w:rsidRDefault="00EA7B29" w:rsidP="00EA7B29">
      <w:pPr>
        <w:pStyle w:val="EW"/>
      </w:pPr>
      <w:r w:rsidRPr="004550B7">
        <w:t>MSISDN</w:t>
      </w:r>
      <w:r w:rsidRPr="004550B7">
        <w:tab/>
        <w:t>Mobile Station International Subscriber Directory Number</w:t>
      </w:r>
    </w:p>
    <w:p w14:paraId="1A7ACC9F" w14:textId="77777777" w:rsidR="00EA7B29" w:rsidRPr="004550B7" w:rsidRDefault="00EA7B29" w:rsidP="00EA7B29">
      <w:pPr>
        <w:pStyle w:val="EW"/>
      </w:pPr>
      <w:r w:rsidRPr="004550B7">
        <w:t>NA</w:t>
      </w:r>
      <w:r w:rsidRPr="004550B7">
        <w:tab/>
        <w:t>Network Assistance</w:t>
      </w:r>
    </w:p>
    <w:p w14:paraId="7408B0A6" w14:textId="77777777" w:rsidR="00EA7B29" w:rsidRPr="004550B7" w:rsidRDefault="00EA7B29" w:rsidP="00EA7B29">
      <w:pPr>
        <w:pStyle w:val="EW"/>
      </w:pPr>
      <w:r w:rsidRPr="004550B7">
        <w:t>NEF</w:t>
      </w:r>
      <w:r w:rsidRPr="004550B7">
        <w:tab/>
        <w:t>Network Exposure Function</w:t>
      </w:r>
    </w:p>
    <w:p w14:paraId="0C6DB5B0" w14:textId="77777777" w:rsidR="00EA7B29" w:rsidRPr="004550B7" w:rsidRDefault="00EA7B29" w:rsidP="00EA7B29">
      <w:pPr>
        <w:pStyle w:val="EW"/>
      </w:pPr>
      <w:r w:rsidRPr="004550B7">
        <w:t>NR</w:t>
      </w:r>
      <w:r w:rsidRPr="004550B7">
        <w:tab/>
        <w:t>New Radio</w:t>
      </w:r>
    </w:p>
    <w:p w14:paraId="67DFCB45" w14:textId="77777777" w:rsidR="00EA7B29" w:rsidRPr="004550B7" w:rsidRDefault="00EA7B29" w:rsidP="00EA7B29">
      <w:pPr>
        <w:pStyle w:val="EW"/>
      </w:pPr>
      <w:r w:rsidRPr="004550B7">
        <w:t>NSMF</w:t>
      </w:r>
      <w:r w:rsidRPr="004550B7">
        <w:tab/>
        <w:t>Network Slice Management Function</w:t>
      </w:r>
    </w:p>
    <w:p w14:paraId="0F8607F6" w14:textId="77777777" w:rsidR="00EA7B29" w:rsidRPr="004550B7" w:rsidRDefault="00EA7B29" w:rsidP="00EA7B29">
      <w:pPr>
        <w:pStyle w:val="EW"/>
      </w:pPr>
      <w:r w:rsidRPr="004550B7">
        <w:t>NSSAI</w:t>
      </w:r>
      <w:r w:rsidRPr="004550B7">
        <w:tab/>
        <w:t>Network Slice Selection Assistance Information</w:t>
      </w:r>
    </w:p>
    <w:p w14:paraId="23EC1F71" w14:textId="77777777" w:rsidR="00EA7B29" w:rsidRPr="004550B7" w:rsidRDefault="00EA7B29" w:rsidP="00EA7B29">
      <w:pPr>
        <w:pStyle w:val="EW"/>
      </w:pPr>
      <w:r w:rsidRPr="004550B7">
        <w:t>NSSP</w:t>
      </w:r>
      <w:r w:rsidRPr="004550B7">
        <w:tab/>
        <w:t>Network Slice Selection Policy</w:t>
      </w:r>
    </w:p>
    <w:p w14:paraId="347EF8EF" w14:textId="77777777" w:rsidR="00EA7B29" w:rsidRPr="004550B7" w:rsidRDefault="00EA7B29" w:rsidP="00EA7B29">
      <w:pPr>
        <w:pStyle w:val="EW"/>
      </w:pPr>
      <w:r w:rsidRPr="004550B7">
        <w:t>OAM</w:t>
      </w:r>
      <w:r w:rsidRPr="004550B7">
        <w:tab/>
        <w:t>Operations, Administration and Maintenance</w:t>
      </w:r>
    </w:p>
    <w:p w14:paraId="0620BC39" w14:textId="77777777" w:rsidR="00EA7B29" w:rsidRPr="004550B7" w:rsidRDefault="00EA7B29" w:rsidP="00EA7B29">
      <w:pPr>
        <w:pStyle w:val="EW"/>
      </w:pPr>
      <w:r w:rsidRPr="004550B7">
        <w:t>OTT</w:t>
      </w:r>
      <w:r w:rsidRPr="004550B7">
        <w:tab/>
        <w:t>Over-The-Top</w:t>
      </w:r>
    </w:p>
    <w:p w14:paraId="30E1908E" w14:textId="77777777" w:rsidR="00EA7B29" w:rsidRPr="004550B7" w:rsidRDefault="00EA7B29" w:rsidP="00EA7B29">
      <w:pPr>
        <w:pStyle w:val="EW"/>
      </w:pPr>
      <w:r w:rsidRPr="004550B7">
        <w:t>PCC</w:t>
      </w:r>
      <w:r w:rsidRPr="004550B7">
        <w:tab/>
        <w:t>Policy and Charging Control</w:t>
      </w:r>
    </w:p>
    <w:p w14:paraId="587353C1" w14:textId="77777777" w:rsidR="00EA7B29" w:rsidRPr="004550B7" w:rsidRDefault="00EA7B29" w:rsidP="00EA7B29">
      <w:pPr>
        <w:pStyle w:val="EW"/>
      </w:pPr>
      <w:r w:rsidRPr="004550B7">
        <w:t>PCF</w:t>
      </w:r>
      <w:r w:rsidRPr="004550B7">
        <w:tab/>
        <w:t>Policy and Charging Function</w:t>
      </w:r>
    </w:p>
    <w:p w14:paraId="5B60E77B" w14:textId="77777777" w:rsidR="00EA7B29" w:rsidRPr="004550B7" w:rsidRDefault="00EA7B29" w:rsidP="00EA7B29">
      <w:pPr>
        <w:pStyle w:val="EW"/>
      </w:pPr>
      <w:r w:rsidRPr="004550B7">
        <w:t>PDU</w:t>
      </w:r>
      <w:r w:rsidRPr="004550B7">
        <w:tab/>
        <w:t>Packet Data Unit</w:t>
      </w:r>
    </w:p>
    <w:p w14:paraId="2F9D47C1" w14:textId="77777777" w:rsidR="00EA7B29" w:rsidRPr="004550B7" w:rsidRDefault="00EA7B29" w:rsidP="00EA7B29">
      <w:pPr>
        <w:pStyle w:val="EW"/>
      </w:pPr>
      <w:r w:rsidRPr="004550B7">
        <w:t>PSS</w:t>
      </w:r>
      <w:r w:rsidRPr="004550B7">
        <w:tab/>
        <w:t>Packet-switched Streaming Service</w:t>
      </w:r>
    </w:p>
    <w:p w14:paraId="3FD68A6F" w14:textId="77777777" w:rsidR="00EA7B29" w:rsidRPr="004550B7" w:rsidRDefault="00EA7B29" w:rsidP="00EA7B29">
      <w:pPr>
        <w:pStyle w:val="EW"/>
      </w:pPr>
      <w:r w:rsidRPr="004550B7">
        <w:t>RAN</w:t>
      </w:r>
      <w:r w:rsidRPr="004550B7">
        <w:tab/>
        <w:t>Radio Access Network</w:t>
      </w:r>
    </w:p>
    <w:p w14:paraId="24899D91" w14:textId="77777777" w:rsidR="00EA7B29" w:rsidRPr="004550B7" w:rsidRDefault="00EA7B29" w:rsidP="00EA7B29">
      <w:pPr>
        <w:pStyle w:val="EW"/>
      </w:pPr>
      <w:r w:rsidRPr="004550B7">
        <w:t>SBA</w:t>
      </w:r>
      <w:r w:rsidRPr="004550B7">
        <w:tab/>
        <w:t>Service based Architecture</w:t>
      </w:r>
    </w:p>
    <w:p w14:paraId="4E6E83F7" w14:textId="77777777" w:rsidR="00EA7B29" w:rsidRPr="004550B7" w:rsidRDefault="00EA7B29" w:rsidP="00EA7B29">
      <w:pPr>
        <w:pStyle w:val="EW"/>
      </w:pPr>
      <w:r w:rsidRPr="004550B7">
        <w:t>SLA</w:t>
      </w:r>
      <w:r w:rsidRPr="004550B7">
        <w:tab/>
        <w:t>Service Level Agreement</w:t>
      </w:r>
    </w:p>
    <w:p w14:paraId="00C96EBB" w14:textId="55F44236" w:rsidR="00EA7B29" w:rsidRPr="004550B7" w:rsidRDefault="00EA7B29" w:rsidP="00EA7B29">
      <w:pPr>
        <w:pStyle w:val="EW"/>
      </w:pPr>
      <w:r w:rsidRPr="004550B7">
        <w:t>TCP</w:t>
      </w:r>
      <w:r w:rsidRPr="004550B7">
        <w:tab/>
        <w:t>Transmission Control Protocol</w:t>
      </w:r>
    </w:p>
    <w:p w14:paraId="169CF546" w14:textId="427881A3" w:rsidR="0038382F" w:rsidRPr="004550B7" w:rsidRDefault="0038382F" w:rsidP="00EA7B29">
      <w:pPr>
        <w:pStyle w:val="EW"/>
      </w:pPr>
      <w:r w:rsidRPr="004550B7">
        <w:t>UPF</w:t>
      </w:r>
      <w:r w:rsidRPr="004550B7">
        <w:tab/>
        <w:t>User Plane Function</w:t>
      </w:r>
    </w:p>
    <w:p w14:paraId="4AA9A0CC" w14:textId="77777777" w:rsidR="00EA7B29" w:rsidRPr="004550B7" w:rsidRDefault="00EA7B29" w:rsidP="00EA7B29">
      <w:pPr>
        <w:pStyle w:val="EW"/>
      </w:pPr>
      <w:r w:rsidRPr="004550B7">
        <w:t>URL</w:t>
      </w:r>
      <w:r w:rsidRPr="004550B7">
        <w:tab/>
        <w:t>Unique Resource Identifier</w:t>
      </w:r>
    </w:p>
    <w:p w14:paraId="688A9A09" w14:textId="77777777" w:rsidR="00EA7B29" w:rsidRPr="004550B7" w:rsidRDefault="00EA7B29" w:rsidP="00EA7B29">
      <w:pPr>
        <w:pStyle w:val="EX"/>
      </w:pPr>
      <w:r w:rsidRPr="004550B7">
        <w:t>URSP</w:t>
      </w:r>
      <w:r w:rsidRPr="004550B7">
        <w:tab/>
        <w:t>UE Route Selection Policy</w:t>
      </w:r>
    </w:p>
    <w:p w14:paraId="28442E1A" w14:textId="007892B8" w:rsidR="00EA7B29" w:rsidRPr="004550B7" w:rsidRDefault="00EA7B29" w:rsidP="00EA7B29">
      <w:pPr>
        <w:pStyle w:val="Heading1"/>
      </w:pPr>
      <w:bookmarkStart w:id="71" w:name="_Toc26271236"/>
      <w:bookmarkStart w:id="72" w:name="_Toc36234906"/>
      <w:bookmarkStart w:id="73" w:name="_Toc36234977"/>
      <w:bookmarkStart w:id="74" w:name="_Toc36235049"/>
      <w:bookmarkStart w:id="75" w:name="_Toc36235121"/>
      <w:bookmarkStart w:id="76" w:name="_Toc41632791"/>
      <w:bookmarkStart w:id="77" w:name="_Toc51790669"/>
      <w:bookmarkStart w:id="78" w:name="_Toc61546979"/>
      <w:bookmarkStart w:id="79" w:name="_Toc146211978"/>
      <w:r w:rsidRPr="004550B7">
        <w:lastRenderedPageBreak/>
        <w:t>4</w:t>
      </w:r>
      <w:r w:rsidRPr="004550B7">
        <w:tab/>
        <w:t xml:space="preserve">Media Streaming </w:t>
      </w:r>
      <w:r w:rsidR="00B0449C">
        <w:t>a</w:t>
      </w:r>
      <w:r w:rsidRPr="004550B7">
        <w:t>rchitecture</w:t>
      </w:r>
      <w:bookmarkEnd w:id="71"/>
      <w:bookmarkEnd w:id="72"/>
      <w:bookmarkEnd w:id="73"/>
      <w:bookmarkEnd w:id="74"/>
      <w:bookmarkEnd w:id="75"/>
      <w:bookmarkEnd w:id="76"/>
      <w:bookmarkEnd w:id="77"/>
      <w:bookmarkEnd w:id="78"/>
      <w:bookmarkEnd w:id="79"/>
    </w:p>
    <w:p w14:paraId="4A53F9E9" w14:textId="77777777" w:rsidR="00D731A2" w:rsidRPr="004550B7" w:rsidRDefault="00D731A2" w:rsidP="00D731A2">
      <w:pPr>
        <w:pStyle w:val="Heading2"/>
      </w:pPr>
      <w:bookmarkStart w:id="80" w:name="_Toc26271237"/>
      <w:bookmarkStart w:id="81" w:name="_Toc36234907"/>
      <w:bookmarkStart w:id="82" w:name="_Toc36234978"/>
      <w:bookmarkStart w:id="83" w:name="_Toc36235050"/>
      <w:bookmarkStart w:id="84" w:name="_Toc36235122"/>
      <w:bookmarkStart w:id="85" w:name="_Toc41632792"/>
      <w:bookmarkStart w:id="86" w:name="_Toc51790670"/>
      <w:bookmarkStart w:id="87" w:name="_Toc61546980"/>
      <w:bookmarkStart w:id="88" w:name="_Toc146211979"/>
      <w:r w:rsidRPr="004550B7">
        <w:t>4.0</w:t>
      </w:r>
      <w:r w:rsidRPr="004550B7">
        <w:tab/>
        <w:t>Media Streaming features (informative)</w:t>
      </w:r>
      <w:bookmarkEnd w:id="88"/>
    </w:p>
    <w:p w14:paraId="12A748FF" w14:textId="77777777" w:rsidR="00D731A2" w:rsidRPr="004550B7" w:rsidRDefault="00D731A2" w:rsidP="00D731A2">
      <w:pPr>
        <w:pStyle w:val="Heading3"/>
      </w:pPr>
      <w:bookmarkStart w:id="89" w:name="_Toc146211980"/>
      <w:r w:rsidRPr="004550B7">
        <w:t>4.0.1</w:t>
      </w:r>
      <w:r w:rsidRPr="004550B7">
        <w:tab/>
        <w:t>Introduction</w:t>
      </w:r>
      <w:bookmarkEnd w:id="89"/>
    </w:p>
    <w:p w14:paraId="36A820F3" w14:textId="77777777" w:rsidR="00D731A2" w:rsidRPr="004550B7" w:rsidRDefault="00D731A2" w:rsidP="00D731A2">
      <w:r w:rsidRPr="004550B7">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6B04DA99" w14:textId="40D2EF0C" w:rsidR="00D731A2" w:rsidRPr="004550B7" w:rsidRDefault="00D731A2" w:rsidP="00D731A2">
      <w:r w:rsidRPr="004550B7">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344314FF" w14:textId="77777777" w:rsidR="00D731A2" w:rsidRPr="004550B7" w:rsidRDefault="00D731A2" w:rsidP="00D731A2">
      <w:r w:rsidRPr="004550B7">
        <w:t>References to Dynamic Adaptive Streaming over HTTP (MPEG</w:t>
      </w:r>
      <w:r w:rsidRPr="004550B7">
        <w:noBreakHyphen/>
        <w:t xml:space="preserve">DASH) [29] in the present document apply equally to HTTP Live Streaming (HLS) [28] except where noted otherwise. The term </w:t>
      </w:r>
      <w:r w:rsidRPr="004550B7">
        <w:rPr>
          <w:i/>
          <w:iCs/>
        </w:rPr>
        <w:t>Media Entry Point</w:t>
      </w:r>
      <w:r w:rsidRPr="004550B7">
        <w:t xml:space="preserve"> is used to refer generically to an MPEG-DASH Media Presentation Description (MPD) but may be taken to apply equally to alternative media presentation description formats such as an HLS master playlist, unless noted otherwise.</w:t>
      </w:r>
    </w:p>
    <w:p w14:paraId="0C894665" w14:textId="77777777" w:rsidR="00D731A2" w:rsidRPr="004550B7" w:rsidRDefault="00D731A2" w:rsidP="00D731A2">
      <w:pPr>
        <w:keepNext/>
      </w:pPr>
      <w:r w:rsidRPr="004550B7">
        <w:t>Table 4.0.1</w:t>
      </w:r>
      <w:r w:rsidRPr="004550B7">
        <w:noBreakHyphen/>
        <w:t>1 lists the principal features of the 5GMS architecture along with cross-references to relevant clauses defining its functions and procedures.</w:t>
      </w:r>
    </w:p>
    <w:p w14:paraId="095E364F" w14:textId="77777777" w:rsidR="00D731A2" w:rsidRPr="004550B7" w:rsidRDefault="00D731A2" w:rsidP="00D731A2">
      <w:pPr>
        <w:pStyle w:val="TH"/>
      </w:pPr>
      <w:r w:rsidRPr="004550B7">
        <w:t>Table 4.0.1</w:t>
      </w:r>
      <w:r w:rsidRPr="004550B7">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D731A2" w:rsidRPr="004550B7" w14:paraId="0C5B9F8B" w14:textId="77777777" w:rsidTr="00F55F2C">
        <w:trPr>
          <w:jc w:val="center"/>
        </w:trPr>
        <w:tc>
          <w:tcPr>
            <w:tcW w:w="2121" w:type="dxa"/>
            <w:vMerge w:val="restart"/>
            <w:shd w:val="clear" w:color="auto" w:fill="BFBFBF" w:themeFill="background1" w:themeFillShade="BF"/>
          </w:tcPr>
          <w:p w14:paraId="7E562F37" w14:textId="77777777" w:rsidR="00D731A2" w:rsidRPr="004550B7" w:rsidRDefault="00D731A2" w:rsidP="00F55F2C">
            <w:pPr>
              <w:pStyle w:val="TAH"/>
            </w:pPr>
            <w:r w:rsidRPr="004550B7">
              <w:t>Feature</w:t>
            </w:r>
          </w:p>
        </w:tc>
        <w:tc>
          <w:tcPr>
            <w:tcW w:w="1187" w:type="dxa"/>
            <w:vMerge w:val="restart"/>
            <w:shd w:val="clear" w:color="auto" w:fill="BFBFBF" w:themeFill="background1" w:themeFillShade="BF"/>
          </w:tcPr>
          <w:p w14:paraId="4B5E4BDD" w14:textId="77777777" w:rsidR="00D731A2" w:rsidRPr="004550B7" w:rsidRDefault="00D731A2" w:rsidP="00F55F2C">
            <w:pPr>
              <w:pStyle w:val="TAH"/>
            </w:pPr>
            <w:r w:rsidRPr="004550B7">
              <w:t>Feature description clause</w:t>
            </w:r>
          </w:p>
        </w:tc>
        <w:tc>
          <w:tcPr>
            <w:tcW w:w="3296" w:type="dxa"/>
            <w:gridSpan w:val="2"/>
            <w:shd w:val="clear" w:color="auto" w:fill="BFBFBF" w:themeFill="background1" w:themeFillShade="BF"/>
          </w:tcPr>
          <w:p w14:paraId="7B9132ED" w14:textId="77777777" w:rsidR="00D731A2" w:rsidRPr="004550B7" w:rsidRDefault="00D731A2" w:rsidP="00F55F2C">
            <w:pPr>
              <w:pStyle w:val="TAH"/>
            </w:pPr>
            <w:r w:rsidRPr="004550B7">
              <w:t>Procedure definition clause(s)</w:t>
            </w:r>
          </w:p>
        </w:tc>
      </w:tr>
      <w:tr w:rsidR="00D731A2" w:rsidRPr="004550B7" w14:paraId="7E231075" w14:textId="77777777" w:rsidTr="00F55F2C">
        <w:trPr>
          <w:jc w:val="center"/>
        </w:trPr>
        <w:tc>
          <w:tcPr>
            <w:tcW w:w="2121" w:type="dxa"/>
            <w:vMerge/>
            <w:shd w:val="clear" w:color="auto" w:fill="BFBFBF" w:themeFill="background1" w:themeFillShade="BF"/>
          </w:tcPr>
          <w:p w14:paraId="32044B46" w14:textId="77777777" w:rsidR="00D731A2" w:rsidRPr="004550B7" w:rsidRDefault="00D731A2" w:rsidP="00F55F2C">
            <w:pPr>
              <w:pStyle w:val="TAH"/>
            </w:pPr>
          </w:p>
        </w:tc>
        <w:tc>
          <w:tcPr>
            <w:tcW w:w="1187" w:type="dxa"/>
            <w:vMerge/>
            <w:shd w:val="clear" w:color="auto" w:fill="BFBFBF" w:themeFill="background1" w:themeFillShade="BF"/>
          </w:tcPr>
          <w:p w14:paraId="69C8839C" w14:textId="77777777" w:rsidR="00D731A2" w:rsidRPr="004550B7" w:rsidRDefault="00D731A2" w:rsidP="00F55F2C">
            <w:pPr>
              <w:pStyle w:val="TAH"/>
            </w:pPr>
          </w:p>
        </w:tc>
        <w:tc>
          <w:tcPr>
            <w:tcW w:w="1649" w:type="dxa"/>
            <w:shd w:val="clear" w:color="auto" w:fill="BFBFBF" w:themeFill="background1" w:themeFillShade="BF"/>
          </w:tcPr>
          <w:p w14:paraId="4C6DE6F1" w14:textId="77777777" w:rsidR="00D731A2" w:rsidRPr="004550B7" w:rsidRDefault="00D731A2" w:rsidP="00F55F2C">
            <w:pPr>
              <w:pStyle w:val="TAH"/>
            </w:pPr>
            <w:r w:rsidRPr="004550B7">
              <w:t>Downlink media streaming</w:t>
            </w:r>
          </w:p>
        </w:tc>
        <w:tc>
          <w:tcPr>
            <w:tcW w:w="1647" w:type="dxa"/>
            <w:shd w:val="clear" w:color="auto" w:fill="BFBFBF" w:themeFill="background1" w:themeFillShade="BF"/>
          </w:tcPr>
          <w:p w14:paraId="2F417B47" w14:textId="77777777" w:rsidR="00D731A2" w:rsidRPr="004550B7" w:rsidRDefault="00D731A2" w:rsidP="00F55F2C">
            <w:pPr>
              <w:pStyle w:val="TAH"/>
            </w:pPr>
            <w:r w:rsidRPr="004550B7">
              <w:t>Uplink media streaming</w:t>
            </w:r>
          </w:p>
        </w:tc>
      </w:tr>
      <w:tr w:rsidR="00D731A2" w:rsidRPr="004550B7" w14:paraId="21359A91" w14:textId="77777777" w:rsidTr="00F55F2C">
        <w:trPr>
          <w:jc w:val="center"/>
        </w:trPr>
        <w:tc>
          <w:tcPr>
            <w:tcW w:w="2121" w:type="dxa"/>
          </w:tcPr>
          <w:p w14:paraId="223B4527" w14:textId="77777777" w:rsidR="00D731A2" w:rsidRPr="004550B7" w:rsidRDefault="00D731A2" w:rsidP="00F55F2C">
            <w:pPr>
              <w:pStyle w:val="TAL"/>
            </w:pPr>
            <w:r w:rsidRPr="004550B7">
              <w:t>Content hosting</w:t>
            </w:r>
          </w:p>
        </w:tc>
        <w:tc>
          <w:tcPr>
            <w:tcW w:w="1187" w:type="dxa"/>
          </w:tcPr>
          <w:p w14:paraId="56D8AB54" w14:textId="77777777" w:rsidR="00D731A2" w:rsidRPr="004550B7" w:rsidRDefault="00D731A2" w:rsidP="00F55F2C">
            <w:pPr>
              <w:pStyle w:val="TAC"/>
            </w:pPr>
            <w:r w:rsidRPr="004550B7">
              <w:t>4.0.2</w:t>
            </w:r>
          </w:p>
        </w:tc>
        <w:tc>
          <w:tcPr>
            <w:tcW w:w="1649" w:type="dxa"/>
          </w:tcPr>
          <w:p w14:paraId="51319E44" w14:textId="77777777" w:rsidR="00D731A2" w:rsidRPr="004550B7" w:rsidRDefault="00D731A2" w:rsidP="00F55F2C">
            <w:pPr>
              <w:pStyle w:val="TAC"/>
            </w:pPr>
            <w:r w:rsidRPr="004550B7">
              <w:t>5.4</w:t>
            </w:r>
          </w:p>
        </w:tc>
        <w:tc>
          <w:tcPr>
            <w:tcW w:w="1647" w:type="dxa"/>
            <w:shd w:val="clear" w:color="auto" w:fill="808080" w:themeFill="background1" w:themeFillShade="80"/>
          </w:tcPr>
          <w:p w14:paraId="77916DFE" w14:textId="77777777" w:rsidR="00D731A2" w:rsidRPr="004550B7" w:rsidRDefault="00D731A2" w:rsidP="00F55F2C">
            <w:pPr>
              <w:pStyle w:val="TAC"/>
            </w:pPr>
            <w:r w:rsidRPr="004550B7">
              <w:t>Not applicable</w:t>
            </w:r>
          </w:p>
        </w:tc>
      </w:tr>
      <w:tr w:rsidR="00D731A2" w:rsidRPr="004550B7" w14:paraId="67ED7091" w14:textId="77777777" w:rsidTr="00F55F2C">
        <w:trPr>
          <w:jc w:val="center"/>
        </w:trPr>
        <w:tc>
          <w:tcPr>
            <w:tcW w:w="2121" w:type="dxa"/>
          </w:tcPr>
          <w:p w14:paraId="207778BB" w14:textId="77777777" w:rsidR="00D731A2" w:rsidRPr="004550B7" w:rsidRDefault="00D731A2" w:rsidP="00F55F2C">
            <w:pPr>
              <w:pStyle w:val="TAL"/>
            </w:pPr>
            <w:r w:rsidRPr="004550B7">
              <w:t>Content publishing</w:t>
            </w:r>
          </w:p>
        </w:tc>
        <w:tc>
          <w:tcPr>
            <w:tcW w:w="1187" w:type="dxa"/>
          </w:tcPr>
          <w:p w14:paraId="225F5F6C" w14:textId="77777777" w:rsidR="00D731A2" w:rsidRPr="004550B7" w:rsidRDefault="00D731A2" w:rsidP="00F55F2C">
            <w:pPr>
              <w:pStyle w:val="TAC"/>
            </w:pPr>
            <w:r w:rsidRPr="004550B7">
              <w:t>4.0.3</w:t>
            </w:r>
          </w:p>
        </w:tc>
        <w:tc>
          <w:tcPr>
            <w:tcW w:w="1649" w:type="dxa"/>
            <w:shd w:val="clear" w:color="auto" w:fill="808080" w:themeFill="background1" w:themeFillShade="80"/>
          </w:tcPr>
          <w:p w14:paraId="3FDC82A2" w14:textId="77777777" w:rsidR="00D731A2" w:rsidRPr="004550B7" w:rsidRDefault="00D731A2" w:rsidP="00F55F2C">
            <w:pPr>
              <w:pStyle w:val="TAC"/>
            </w:pPr>
            <w:r w:rsidRPr="004550B7">
              <w:t>Not applicable</w:t>
            </w:r>
          </w:p>
        </w:tc>
        <w:tc>
          <w:tcPr>
            <w:tcW w:w="1647" w:type="dxa"/>
          </w:tcPr>
          <w:p w14:paraId="098C56DF" w14:textId="77777777" w:rsidR="00D731A2" w:rsidRPr="004550B7" w:rsidRDefault="00D731A2" w:rsidP="00F55F2C">
            <w:pPr>
              <w:pStyle w:val="TAC"/>
            </w:pPr>
            <w:r w:rsidRPr="004550B7">
              <w:t>Not defined</w:t>
            </w:r>
          </w:p>
        </w:tc>
      </w:tr>
      <w:tr w:rsidR="00D731A2" w:rsidRPr="004550B7" w14:paraId="490A6BA7" w14:textId="77777777" w:rsidTr="00F55F2C">
        <w:trPr>
          <w:jc w:val="center"/>
        </w:trPr>
        <w:tc>
          <w:tcPr>
            <w:tcW w:w="2121" w:type="dxa"/>
          </w:tcPr>
          <w:p w14:paraId="1B04566D" w14:textId="77777777" w:rsidR="00D731A2" w:rsidRPr="004550B7" w:rsidRDefault="00D731A2" w:rsidP="00F55F2C">
            <w:pPr>
              <w:pStyle w:val="TAL"/>
            </w:pPr>
            <w:r w:rsidRPr="004550B7">
              <w:t>Content preparation</w:t>
            </w:r>
          </w:p>
        </w:tc>
        <w:tc>
          <w:tcPr>
            <w:tcW w:w="1187" w:type="dxa"/>
          </w:tcPr>
          <w:p w14:paraId="10744EB8" w14:textId="77777777" w:rsidR="00D731A2" w:rsidRPr="004550B7" w:rsidRDefault="00D731A2" w:rsidP="00F55F2C">
            <w:pPr>
              <w:pStyle w:val="TAC"/>
            </w:pPr>
            <w:r w:rsidRPr="004550B7">
              <w:t>4.0.4</w:t>
            </w:r>
          </w:p>
        </w:tc>
        <w:tc>
          <w:tcPr>
            <w:tcW w:w="1649" w:type="dxa"/>
          </w:tcPr>
          <w:p w14:paraId="58FCA862" w14:textId="77777777" w:rsidR="00D731A2" w:rsidRPr="004550B7" w:rsidRDefault="00D731A2" w:rsidP="00F55F2C">
            <w:pPr>
              <w:pStyle w:val="TAC"/>
            </w:pPr>
            <w:r w:rsidRPr="004550B7">
              <w:t>Not defined</w:t>
            </w:r>
          </w:p>
        </w:tc>
        <w:tc>
          <w:tcPr>
            <w:tcW w:w="1647" w:type="dxa"/>
          </w:tcPr>
          <w:p w14:paraId="6FD492A3" w14:textId="77777777" w:rsidR="00D731A2" w:rsidRPr="004550B7" w:rsidRDefault="00D731A2" w:rsidP="00F55F2C">
            <w:pPr>
              <w:pStyle w:val="TAC"/>
            </w:pPr>
            <w:r w:rsidRPr="004550B7">
              <w:t>Not defined</w:t>
            </w:r>
          </w:p>
        </w:tc>
      </w:tr>
      <w:tr w:rsidR="00D731A2" w:rsidRPr="004550B7" w14:paraId="28069D5D" w14:textId="77777777" w:rsidTr="00F55F2C">
        <w:trPr>
          <w:jc w:val="center"/>
        </w:trPr>
        <w:tc>
          <w:tcPr>
            <w:tcW w:w="2121" w:type="dxa"/>
          </w:tcPr>
          <w:p w14:paraId="2FD0CA00" w14:textId="77777777" w:rsidR="00D731A2" w:rsidRPr="004550B7" w:rsidRDefault="00D731A2" w:rsidP="00F55F2C">
            <w:pPr>
              <w:pStyle w:val="TAL"/>
            </w:pPr>
            <w:r w:rsidRPr="004550B7">
              <w:t>Network assistance</w:t>
            </w:r>
          </w:p>
        </w:tc>
        <w:tc>
          <w:tcPr>
            <w:tcW w:w="1187" w:type="dxa"/>
          </w:tcPr>
          <w:p w14:paraId="77E21DCA" w14:textId="77777777" w:rsidR="00D731A2" w:rsidRPr="004550B7" w:rsidRDefault="00D731A2" w:rsidP="00F55F2C">
            <w:pPr>
              <w:pStyle w:val="TAC"/>
            </w:pPr>
            <w:r w:rsidRPr="004550B7">
              <w:t>4.0.5</w:t>
            </w:r>
          </w:p>
        </w:tc>
        <w:tc>
          <w:tcPr>
            <w:tcW w:w="1649" w:type="dxa"/>
          </w:tcPr>
          <w:p w14:paraId="389DCCA3" w14:textId="77777777" w:rsidR="00D731A2" w:rsidRPr="004550B7" w:rsidRDefault="00D731A2" w:rsidP="00F55F2C">
            <w:pPr>
              <w:pStyle w:val="TAC"/>
            </w:pPr>
            <w:r w:rsidRPr="004550B7">
              <w:t>5.9</w:t>
            </w:r>
          </w:p>
        </w:tc>
        <w:tc>
          <w:tcPr>
            <w:tcW w:w="1647" w:type="dxa"/>
          </w:tcPr>
          <w:p w14:paraId="18C0659B" w14:textId="77777777" w:rsidR="00D731A2" w:rsidRPr="004550B7" w:rsidRDefault="00D731A2" w:rsidP="00F55F2C">
            <w:pPr>
              <w:pStyle w:val="TAC"/>
            </w:pPr>
            <w:r w:rsidRPr="004550B7">
              <w:t>6.5, 6.7</w:t>
            </w:r>
          </w:p>
        </w:tc>
      </w:tr>
      <w:tr w:rsidR="00D731A2" w:rsidRPr="004550B7" w14:paraId="5E1F99DD" w14:textId="77777777" w:rsidTr="00F55F2C">
        <w:trPr>
          <w:jc w:val="center"/>
        </w:trPr>
        <w:tc>
          <w:tcPr>
            <w:tcW w:w="2121" w:type="dxa"/>
          </w:tcPr>
          <w:p w14:paraId="20CFB927" w14:textId="77777777" w:rsidR="00D731A2" w:rsidRPr="004550B7" w:rsidRDefault="00D731A2" w:rsidP="00F55F2C">
            <w:pPr>
              <w:pStyle w:val="TAL"/>
            </w:pPr>
            <w:r w:rsidRPr="004550B7">
              <w:t>Dynamic policies</w:t>
            </w:r>
          </w:p>
        </w:tc>
        <w:tc>
          <w:tcPr>
            <w:tcW w:w="1187" w:type="dxa"/>
          </w:tcPr>
          <w:p w14:paraId="5BFEC1C4" w14:textId="77777777" w:rsidR="00D731A2" w:rsidRPr="004550B7" w:rsidRDefault="00D731A2" w:rsidP="00F55F2C">
            <w:pPr>
              <w:pStyle w:val="TAC"/>
            </w:pPr>
            <w:r w:rsidRPr="004550B7">
              <w:t>4.0.6</w:t>
            </w:r>
          </w:p>
        </w:tc>
        <w:tc>
          <w:tcPr>
            <w:tcW w:w="1649" w:type="dxa"/>
          </w:tcPr>
          <w:p w14:paraId="575C69AC" w14:textId="77777777" w:rsidR="00D731A2" w:rsidRPr="004550B7" w:rsidRDefault="00D731A2" w:rsidP="00F55F2C">
            <w:pPr>
              <w:pStyle w:val="TAC"/>
            </w:pPr>
            <w:r w:rsidRPr="004550B7">
              <w:t>5.8</w:t>
            </w:r>
          </w:p>
        </w:tc>
        <w:tc>
          <w:tcPr>
            <w:tcW w:w="1647" w:type="dxa"/>
          </w:tcPr>
          <w:p w14:paraId="0F4ED3CA" w14:textId="77777777" w:rsidR="00D731A2" w:rsidRPr="004550B7" w:rsidRDefault="00D731A2" w:rsidP="00F55F2C">
            <w:pPr>
              <w:pStyle w:val="TAC"/>
            </w:pPr>
            <w:r w:rsidRPr="004550B7">
              <w:t>Not defined</w:t>
            </w:r>
          </w:p>
        </w:tc>
      </w:tr>
      <w:tr w:rsidR="00D731A2" w:rsidRPr="004550B7" w14:paraId="0BE2050E" w14:textId="77777777" w:rsidTr="00F55F2C">
        <w:trPr>
          <w:jc w:val="center"/>
        </w:trPr>
        <w:tc>
          <w:tcPr>
            <w:tcW w:w="2121" w:type="dxa"/>
          </w:tcPr>
          <w:p w14:paraId="7D5E96F0" w14:textId="77777777" w:rsidR="00D731A2" w:rsidRPr="004550B7" w:rsidRDefault="00D731A2" w:rsidP="00F55F2C">
            <w:pPr>
              <w:pStyle w:val="TAL"/>
            </w:pPr>
            <w:r w:rsidRPr="004550B7">
              <w:t>Remote control</w:t>
            </w:r>
          </w:p>
        </w:tc>
        <w:tc>
          <w:tcPr>
            <w:tcW w:w="1187" w:type="dxa"/>
          </w:tcPr>
          <w:p w14:paraId="30D1655B" w14:textId="77777777" w:rsidR="00D731A2" w:rsidRPr="004550B7" w:rsidRDefault="00D731A2" w:rsidP="00F55F2C">
            <w:pPr>
              <w:pStyle w:val="TAC"/>
            </w:pPr>
            <w:r w:rsidRPr="004550B7">
              <w:t>4.0.7</w:t>
            </w:r>
          </w:p>
        </w:tc>
        <w:tc>
          <w:tcPr>
            <w:tcW w:w="1649" w:type="dxa"/>
            <w:shd w:val="clear" w:color="auto" w:fill="808080" w:themeFill="background1" w:themeFillShade="80"/>
          </w:tcPr>
          <w:p w14:paraId="6C2A2AC0" w14:textId="77777777" w:rsidR="00D731A2" w:rsidRPr="004550B7" w:rsidRDefault="00D731A2" w:rsidP="00F55F2C">
            <w:pPr>
              <w:pStyle w:val="TAC"/>
            </w:pPr>
            <w:r w:rsidRPr="004550B7">
              <w:t>Not applicable</w:t>
            </w:r>
          </w:p>
        </w:tc>
        <w:tc>
          <w:tcPr>
            <w:tcW w:w="1647" w:type="dxa"/>
            <w:tcBorders>
              <w:bottom w:val="single" w:sz="4" w:space="0" w:color="auto"/>
            </w:tcBorders>
          </w:tcPr>
          <w:p w14:paraId="28B6E7A9" w14:textId="77777777" w:rsidR="00D731A2" w:rsidRPr="004550B7" w:rsidRDefault="00D731A2" w:rsidP="00F55F2C">
            <w:pPr>
              <w:pStyle w:val="TAC"/>
            </w:pPr>
            <w:r w:rsidRPr="004550B7">
              <w:t>6.6</w:t>
            </w:r>
          </w:p>
        </w:tc>
      </w:tr>
      <w:tr w:rsidR="00D731A2" w:rsidRPr="004550B7" w14:paraId="2443F665" w14:textId="77777777" w:rsidTr="00F55F2C">
        <w:trPr>
          <w:jc w:val="center"/>
        </w:trPr>
        <w:tc>
          <w:tcPr>
            <w:tcW w:w="2121" w:type="dxa"/>
          </w:tcPr>
          <w:p w14:paraId="78E8A893" w14:textId="77777777" w:rsidR="00D731A2" w:rsidRPr="004550B7" w:rsidRDefault="00D731A2" w:rsidP="00F55F2C">
            <w:pPr>
              <w:pStyle w:val="TAL"/>
            </w:pPr>
            <w:r w:rsidRPr="004550B7">
              <w:t>Consumption reporting</w:t>
            </w:r>
          </w:p>
        </w:tc>
        <w:tc>
          <w:tcPr>
            <w:tcW w:w="1187" w:type="dxa"/>
          </w:tcPr>
          <w:p w14:paraId="1097FBFA" w14:textId="77777777" w:rsidR="00D731A2" w:rsidRPr="004550B7" w:rsidRDefault="00D731A2" w:rsidP="00F55F2C">
            <w:pPr>
              <w:pStyle w:val="TAC"/>
            </w:pPr>
            <w:r w:rsidRPr="004550B7">
              <w:t>4.0.8</w:t>
            </w:r>
          </w:p>
        </w:tc>
        <w:tc>
          <w:tcPr>
            <w:tcW w:w="1649" w:type="dxa"/>
          </w:tcPr>
          <w:p w14:paraId="31AA60F1" w14:textId="77777777" w:rsidR="00D731A2" w:rsidRPr="004550B7" w:rsidRDefault="00D731A2" w:rsidP="00F55F2C">
            <w:pPr>
              <w:pStyle w:val="TAC"/>
            </w:pPr>
            <w:r w:rsidRPr="004550B7">
              <w:t>5.6</w:t>
            </w:r>
          </w:p>
        </w:tc>
        <w:tc>
          <w:tcPr>
            <w:tcW w:w="1647" w:type="dxa"/>
            <w:tcBorders>
              <w:bottom w:val="single" w:sz="4" w:space="0" w:color="auto"/>
            </w:tcBorders>
            <w:shd w:val="clear" w:color="auto" w:fill="808080" w:themeFill="background1" w:themeFillShade="80"/>
          </w:tcPr>
          <w:p w14:paraId="7055BD16" w14:textId="77777777" w:rsidR="00D731A2" w:rsidRPr="004550B7" w:rsidRDefault="00D731A2" w:rsidP="00F55F2C">
            <w:pPr>
              <w:pStyle w:val="TAC"/>
            </w:pPr>
            <w:r w:rsidRPr="004550B7">
              <w:t>Not applicable</w:t>
            </w:r>
          </w:p>
        </w:tc>
      </w:tr>
      <w:tr w:rsidR="00D731A2" w:rsidRPr="004550B7" w14:paraId="3F57B22B" w14:textId="77777777" w:rsidTr="00F55F2C">
        <w:trPr>
          <w:jc w:val="center"/>
        </w:trPr>
        <w:tc>
          <w:tcPr>
            <w:tcW w:w="2121" w:type="dxa"/>
          </w:tcPr>
          <w:p w14:paraId="5E504ED7" w14:textId="77777777" w:rsidR="00D731A2" w:rsidRPr="004550B7" w:rsidRDefault="00D731A2" w:rsidP="00F55F2C">
            <w:pPr>
              <w:pStyle w:val="TAL"/>
            </w:pPr>
            <w:proofErr w:type="spellStart"/>
            <w:r w:rsidRPr="004550B7">
              <w:t>QoE</w:t>
            </w:r>
            <w:proofErr w:type="spellEnd"/>
            <w:r w:rsidRPr="004550B7">
              <w:t xml:space="preserve"> metrics reporting</w:t>
            </w:r>
          </w:p>
        </w:tc>
        <w:tc>
          <w:tcPr>
            <w:tcW w:w="1187" w:type="dxa"/>
          </w:tcPr>
          <w:p w14:paraId="49ED7941" w14:textId="77777777" w:rsidR="00D731A2" w:rsidRPr="004550B7" w:rsidRDefault="00D731A2" w:rsidP="00F55F2C">
            <w:pPr>
              <w:pStyle w:val="TAC"/>
            </w:pPr>
            <w:r w:rsidRPr="004550B7">
              <w:t>4.0.9</w:t>
            </w:r>
          </w:p>
        </w:tc>
        <w:tc>
          <w:tcPr>
            <w:tcW w:w="1649" w:type="dxa"/>
          </w:tcPr>
          <w:p w14:paraId="365182B6" w14:textId="77777777" w:rsidR="00D731A2" w:rsidRPr="004550B7" w:rsidRDefault="00D731A2" w:rsidP="00F55F2C">
            <w:pPr>
              <w:pStyle w:val="TAC"/>
            </w:pPr>
            <w:r w:rsidRPr="004550B7">
              <w:t>5.5</w:t>
            </w:r>
          </w:p>
        </w:tc>
        <w:tc>
          <w:tcPr>
            <w:tcW w:w="1647" w:type="dxa"/>
            <w:shd w:val="clear" w:color="auto" w:fill="808080" w:themeFill="background1" w:themeFillShade="80"/>
          </w:tcPr>
          <w:p w14:paraId="7010609F" w14:textId="77777777" w:rsidR="00D731A2" w:rsidRPr="004550B7" w:rsidRDefault="00D731A2" w:rsidP="00F55F2C">
            <w:pPr>
              <w:pStyle w:val="TAC"/>
            </w:pPr>
            <w:r w:rsidRPr="004550B7">
              <w:t>Not applicable</w:t>
            </w:r>
          </w:p>
        </w:tc>
      </w:tr>
    </w:tbl>
    <w:p w14:paraId="225ADF95" w14:textId="77777777" w:rsidR="00D731A2" w:rsidRPr="004550B7" w:rsidRDefault="00D731A2" w:rsidP="00D731A2">
      <w:pPr>
        <w:pStyle w:val="TAN"/>
        <w:keepNext w:val="0"/>
      </w:pPr>
    </w:p>
    <w:p w14:paraId="1340274E" w14:textId="77777777" w:rsidR="00D731A2" w:rsidRPr="004550B7" w:rsidRDefault="00D731A2" w:rsidP="00D731A2">
      <w:r w:rsidRPr="004550B7">
        <w:t xml:space="preserve">The following clauses introduce these features in terms of network-side components ("5GMS network services") and a UE-side client component referred to variously as the </w:t>
      </w:r>
      <w:r w:rsidRPr="004550B7">
        <w:rPr>
          <w:i/>
          <w:iCs/>
        </w:rPr>
        <w:t>5GMSd Client</w:t>
      </w:r>
      <w:r w:rsidRPr="004550B7">
        <w:t xml:space="preserve"> (for downlink media streaming), </w:t>
      </w:r>
      <w:r w:rsidRPr="004550B7">
        <w:rPr>
          <w:i/>
          <w:iCs/>
        </w:rPr>
        <w:t>5GMSu Client</w:t>
      </w:r>
      <w:r w:rsidRPr="004550B7">
        <w:t xml:space="preserve"> (for uplink media streaming), or simply </w:t>
      </w:r>
      <w:r w:rsidRPr="004550B7">
        <w:rPr>
          <w:i/>
          <w:iCs/>
        </w:rPr>
        <w:t>5GMS Client</w:t>
      </w:r>
      <w:r w:rsidRPr="004550B7">
        <w:t xml:space="preserve"> (in the case of features applicable to either downlink media streaming or uplink media streaming).</w:t>
      </w:r>
    </w:p>
    <w:p w14:paraId="1F309C73" w14:textId="77777777" w:rsidR="00D731A2" w:rsidRPr="004550B7" w:rsidRDefault="00D731A2" w:rsidP="004550B7">
      <w:pPr>
        <w:pStyle w:val="Heading3"/>
      </w:pPr>
      <w:bookmarkStart w:id="90" w:name="_Toc146211981"/>
      <w:r w:rsidRPr="004550B7">
        <w:lastRenderedPageBreak/>
        <w:t>4.0.2</w:t>
      </w:r>
      <w:r w:rsidRPr="004550B7">
        <w:tab/>
        <w:t>Content hosting</w:t>
      </w:r>
      <w:bookmarkEnd w:id="90"/>
    </w:p>
    <w:p w14:paraId="26EEBBB3" w14:textId="77777777" w:rsidR="00D731A2" w:rsidRPr="004550B7" w:rsidRDefault="00D731A2" w:rsidP="00D731A2">
      <w:pPr>
        <w:keepNext/>
      </w:pPr>
      <w:r w:rsidRPr="004550B7">
        <w:t>The content hosting feature is applicable to downlink media streaming only. It provides a service equivalent to a Content Delivery Network (CDN) deployed inside or outside the Trusted DN. High-level procedures for this feature are defined in clause 5.4.</w:t>
      </w:r>
    </w:p>
    <w:p w14:paraId="2FA3864A" w14:textId="77777777" w:rsidR="00D731A2" w:rsidRPr="004550B7" w:rsidRDefault="00D731A2" w:rsidP="00E83B66">
      <w:pPr>
        <w:pStyle w:val="TH"/>
      </w:pPr>
      <w:r w:rsidRPr="004550B7">
        <w:fldChar w:fldCharType="begin"/>
      </w:r>
      <w:r w:rsidR="00000000">
        <w:fldChar w:fldCharType="separate"/>
      </w:r>
      <w:r w:rsidRPr="004550B7">
        <w:fldChar w:fldCharType="end"/>
      </w:r>
      <w:r w:rsidRPr="004550B7">
        <w:object w:dxaOrig="17626" w:dyaOrig="5716" w14:anchorId="5D834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1pt;height:141.9pt" o:ole="">
            <v:imagedata r:id="rId12" o:title=""/>
          </v:shape>
          <o:OLEObject Type="Embed" ProgID="Visio.Drawing.15" ShapeID="_x0000_i1025" DrawAspect="Content" ObjectID="_1756824965" r:id="rId13"/>
        </w:object>
      </w:r>
    </w:p>
    <w:p w14:paraId="2F638A91" w14:textId="77777777" w:rsidR="00D731A2" w:rsidRPr="004550B7" w:rsidRDefault="00D731A2" w:rsidP="00D731A2">
      <w:pPr>
        <w:pStyle w:val="TF"/>
      </w:pPr>
      <w:r w:rsidRPr="004550B7">
        <w:t>Figure 4.0.2</w:t>
      </w:r>
      <w:r w:rsidRPr="004550B7">
        <w:noBreakHyphen/>
        <w:t>1: High-level arrangement for content hosting feature</w:t>
      </w:r>
    </w:p>
    <w:p w14:paraId="18C7B3AC" w14:textId="77777777" w:rsidR="00D731A2" w:rsidRPr="004550B7" w:rsidRDefault="00D731A2" w:rsidP="00D731A2">
      <w:pPr>
        <w:keepNext/>
      </w:pPr>
      <w:r w:rsidRPr="004550B7">
        <w:t>When a 5GMSd Application Provider has provisioned the content hosting feature for downlink media streaming:</w:t>
      </w:r>
    </w:p>
    <w:p w14:paraId="40447C8A" w14:textId="77777777" w:rsidR="00D731A2" w:rsidRPr="004550B7" w:rsidRDefault="00D731A2" w:rsidP="00D731A2">
      <w:pPr>
        <w:pStyle w:val="B10"/>
      </w:pPr>
      <w:r w:rsidRPr="004550B7">
        <w:t>1.</w:t>
      </w:r>
      <w:r w:rsidRPr="004550B7">
        <w:tab/>
        <w:t xml:space="preserve">Media content is either retrieved by a network-side component of the 5GMS System from a media origin at the 5GMSd Application Provider (pull-based content ingest) or else it is published to a network-side component of the </w:t>
      </w:r>
      <w:proofErr w:type="spellStart"/>
      <w:r w:rsidRPr="004550B7">
        <w:t>the</w:t>
      </w:r>
      <w:proofErr w:type="spellEnd"/>
      <w:r w:rsidRPr="004550B7">
        <w:t xml:space="preserve"> 5GMS System by the 5GMSd Application Provider (push-based content ingest).</w:t>
      </w:r>
    </w:p>
    <w:p w14:paraId="1E6A96AC"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7A230478" w14:textId="77777777" w:rsidR="00D731A2" w:rsidRPr="004550B7" w:rsidRDefault="00D731A2" w:rsidP="00D731A2">
      <w:pPr>
        <w:pStyle w:val="B10"/>
      </w:pPr>
      <w:r w:rsidRPr="004550B7">
        <w:t>3.</w:t>
      </w:r>
      <w:r w:rsidRPr="004550B7">
        <w:tab/>
        <w:t>Network-side components of the 5GMS System may manipulate the content according to rules provisioned in Content Preparation Templates (see clause 4.0.4).</w:t>
      </w:r>
    </w:p>
    <w:p w14:paraId="2C6F7471" w14:textId="77777777" w:rsidR="00D731A2" w:rsidRPr="004550B7" w:rsidRDefault="00D731A2" w:rsidP="00D731A2">
      <w:pPr>
        <w:pStyle w:val="B10"/>
      </w:pPr>
      <w:r w:rsidRPr="004550B7">
        <w:t>4.</w:t>
      </w:r>
      <w:r w:rsidRPr="004550B7">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AD2EED6" w14:textId="77777777" w:rsidR="00D731A2" w:rsidRPr="004550B7" w:rsidRDefault="00D731A2" w:rsidP="004550B7">
      <w:pPr>
        <w:pStyle w:val="Heading3"/>
      </w:pPr>
      <w:bookmarkStart w:id="91" w:name="_Toc146211982"/>
      <w:r w:rsidRPr="004550B7">
        <w:t>4.0.3</w:t>
      </w:r>
      <w:r w:rsidRPr="004550B7">
        <w:tab/>
        <w:t>Content publishing</w:t>
      </w:r>
      <w:bookmarkEnd w:id="91"/>
    </w:p>
    <w:p w14:paraId="19217524" w14:textId="77777777" w:rsidR="00D731A2" w:rsidRPr="004550B7" w:rsidRDefault="00D731A2" w:rsidP="00D731A2">
      <w:pPr>
        <w:keepNext/>
      </w:pPr>
      <w:r w:rsidRPr="004550B7">
        <w:t>The content publishing feature is applicable to uplink media streaming only. High-level procedures for this feature are for future study.</w:t>
      </w:r>
    </w:p>
    <w:p w14:paraId="3397A10C" w14:textId="44CC7C27" w:rsidR="00D731A2" w:rsidRPr="004550B7" w:rsidRDefault="00D731A2" w:rsidP="00E83B66">
      <w:pPr>
        <w:pStyle w:val="TH"/>
      </w:pPr>
      <w:r w:rsidRPr="004550B7">
        <w:object w:dxaOrig="17626" w:dyaOrig="5716" w14:anchorId="0FE1263B">
          <v:shape id="_x0000_i1026" type="#_x0000_t75" style="width:439.1pt;height:141.9pt" o:ole="">
            <v:imagedata r:id="rId14" o:title=""/>
          </v:shape>
          <o:OLEObject Type="Embed" ProgID="Visio.Drawing.15" ShapeID="_x0000_i1026" DrawAspect="Content" ObjectID="_1756824966" r:id="rId15"/>
        </w:object>
      </w:r>
    </w:p>
    <w:p w14:paraId="5B0A2153" w14:textId="77777777" w:rsidR="00D731A2" w:rsidRPr="004550B7" w:rsidRDefault="00D731A2" w:rsidP="00D731A2">
      <w:pPr>
        <w:pStyle w:val="TF"/>
      </w:pPr>
      <w:r w:rsidRPr="004550B7">
        <w:t>Figure 4.0.3</w:t>
      </w:r>
      <w:r w:rsidRPr="004550B7">
        <w:noBreakHyphen/>
        <w:t>1: High-level arrangement for content publishing feature</w:t>
      </w:r>
    </w:p>
    <w:p w14:paraId="2EAD506F" w14:textId="77777777" w:rsidR="00D731A2" w:rsidRPr="004550B7" w:rsidRDefault="00D731A2" w:rsidP="00D731A2">
      <w:pPr>
        <w:keepNext/>
      </w:pPr>
      <w:r w:rsidRPr="004550B7">
        <w:t>When a 5GMSu Application Provider has provisioned the content publishing feature for uplink media streaming:</w:t>
      </w:r>
    </w:p>
    <w:p w14:paraId="49F37FA6" w14:textId="77777777" w:rsidR="00D731A2" w:rsidRPr="004550B7" w:rsidRDefault="00D731A2" w:rsidP="00D731A2">
      <w:pPr>
        <w:pStyle w:val="B10"/>
      </w:pPr>
      <w:r w:rsidRPr="004550B7">
        <w:t>1.</w:t>
      </w:r>
      <w:r w:rsidRPr="004550B7">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1D74EE88"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29EF881C" w14:textId="77777777" w:rsidR="00D731A2" w:rsidRPr="004550B7" w:rsidRDefault="00D731A2" w:rsidP="00D731A2">
      <w:pPr>
        <w:pStyle w:val="B10"/>
      </w:pPr>
      <w:r w:rsidRPr="004550B7">
        <w:lastRenderedPageBreak/>
        <w:t>3.</w:t>
      </w:r>
      <w:r w:rsidRPr="004550B7">
        <w:tab/>
        <w:t xml:space="preserve">Network-side components of the 5GMS System may manipulate the content according to rules provisioned in Content Preparation </w:t>
      </w:r>
      <w:proofErr w:type="spellStart"/>
      <w:r w:rsidRPr="004550B7">
        <w:t>Templaes</w:t>
      </w:r>
      <w:proofErr w:type="spellEnd"/>
      <w:r w:rsidRPr="004550B7">
        <w:t xml:space="preserve"> (see clause 4.0.4).</w:t>
      </w:r>
    </w:p>
    <w:p w14:paraId="6545768E" w14:textId="77777777" w:rsidR="00D731A2" w:rsidRPr="004550B7" w:rsidRDefault="00D731A2" w:rsidP="00D731A2">
      <w:pPr>
        <w:pStyle w:val="B10"/>
      </w:pPr>
      <w:r w:rsidRPr="004550B7">
        <w:t>4.</w:t>
      </w:r>
      <w:r w:rsidRPr="004550B7">
        <w:tab/>
        <w:t>A network-side component of the 5GMS System makes the media content available for retrieval by the 5GMSu Application Provider (pull-based content egest) or publishes it directly to the 5GMSu Application Provider (push-based content egest).</w:t>
      </w:r>
    </w:p>
    <w:p w14:paraId="34E2245E" w14:textId="77777777" w:rsidR="00D731A2" w:rsidRPr="004550B7" w:rsidRDefault="00D731A2" w:rsidP="004550B7">
      <w:pPr>
        <w:pStyle w:val="Heading3"/>
      </w:pPr>
      <w:bookmarkStart w:id="92" w:name="_Toc146211983"/>
      <w:r w:rsidRPr="004550B7">
        <w:t>4.0.4</w:t>
      </w:r>
      <w:r w:rsidRPr="004550B7">
        <w:tab/>
        <w:t>Content preparation</w:t>
      </w:r>
      <w:bookmarkEnd w:id="92"/>
    </w:p>
    <w:p w14:paraId="6299EA83" w14:textId="77777777" w:rsidR="00D731A2" w:rsidRPr="004550B7" w:rsidRDefault="00D731A2" w:rsidP="00D731A2">
      <w:pPr>
        <w:keepNext/>
      </w:pPr>
      <w:r w:rsidRPr="004550B7">
        <w:t xml:space="preserve">The content preparation feature is applicable to both downlink media streaming (where is </w:t>
      </w:r>
      <w:proofErr w:type="spellStart"/>
      <w:r w:rsidRPr="004550B7">
        <w:t>is</w:t>
      </w:r>
      <w:proofErr w:type="spellEnd"/>
      <w:r w:rsidRPr="004550B7">
        <w:t xml:space="preserve"> provisioned as part of the content hosting feature introduced in clause 4.0.2) and uplink media streaming (where is </w:t>
      </w:r>
      <w:proofErr w:type="spellStart"/>
      <w:r w:rsidRPr="004550B7">
        <w:t>is</w:t>
      </w:r>
      <w:proofErr w:type="spellEnd"/>
      <w:r w:rsidRPr="004550B7">
        <w:t xml:space="preserve">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45C67E8E" w14:textId="77777777" w:rsidR="00D731A2" w:rsidRPr="004550B7" w:rsidRDefault="00D731A2" w:rsidP="00D731A2">
      <w:pPr>
        <w:keepNext/>
      </w:pPr>
      <w:r w:rsidRPr="004550B7">
        <w:t>When a 5GMSd Application Provider has provisioned the content preparation feature for downlink media streaming:</w:t>
      </w:r>
    </w:p>
    <w:p w14:paraId="6AF1D4B1" w14:textId="77777777" w:rsidR="00D731A2" w:rsidRPr="004550B7" w:rsidRDefault="00D731A2" w:rsidP="00D731A2">
      <w:pPr>
        <w:pStyle w:val="B10"/>
      </w:pPr>
      <w:r w:rsidRPr="004550B7">
        <w:t>1.</w:t>
      </w:r>
      <w:r w:rsidRPr="004550B7">
        <w:tab/>
        <w:t>Network-side components of the 5GMS System may manipulate ingested media content and may cache the manipulated content prior to serving it to the 5GMSd Client in the UE.</w:t>
      </w:r>
    </w:p>
    <w:p w14:paraId="5A79729A" w14:textId="77777777" w:rsidR="00D731A2" w:rsidRPr="004550B7" w:rsidRDefault="00D731A2" w:rsidP="00D731A2">
      <w:pPr>
        <w:keepNext/>
      </w:pPr>
      <w:r w:rsidRPr="004550B7">
        <w:t>When a 5GMSu Application Provider has provisioned the content preparation feature for uplink media streaming:</w:t>
      </w:r>
    </w:p>
    <w:p w14:paraId="002E51CB" w14:textId="77777777" w:rsidR="00D731A2" w:rsidRPr="004550B7" w:rsidRDefault="00D731A2" w:rsidP="00D731A2">
      <w:pPr>
        <w:pStyle w:val="B10"/>
      </w:pPr>
      <w:r w:rsidRPr="004550B7">
        <w:t>1.</w:t>
      </w:r>
      <w:r w:rsidRPr="004550B7">
        <w:tab/>
        <w:t>Network-side components of the 5GMS System may manipulate the media content ingested from the 5GMSu Client in the UE and may cache the manipulated content prior to egesting it to the 5GMSu Application Provider.</w:t>
      </w:r>
    </w:p>
    <w:p w14:paraId="0C04960A" w14:textId="77777777" w:rsidR="00D731A2" w:rsidRPr="004550B7" w:rsidRDefault="00D731A2" w:rsidP="004550B7">
      <w:pPr>
        <w:pStyle w:val="Heading3"/>
      </w:pPr>
      <w:bookmarkStart w:id="93" w:name="_Toc146211984"/>
      <w:r w:rsidRPr="004550B7">
        <w:t>4.0.5</w:t>
      </w:r>
      <w:r w:rsidRPr="004550B7">
        <w:tab/>
        <w:t>Network assistance</w:t>
      </w:r>
      <w:bookmarkEnd w:id="93"/>
    </w:p>
    <w:p w14:paraId="26FCC771" w14:textId="77777777" w:rsidR="00D731A2" w:rsidRPr="004550B7" w:rsidRDefault="00D731A2" w:rsidP="00D731A2">
      <w:pPr>
        <w:keepNext/>
        <w:keepLines/>
      </w:pPr>
      <w:r w:rsidRPr="004550B7">
        <w:t>The network assistance feature is applicable to both downlink media streaming and uplink media streaming. It enables the 5GMS Client in the UE to interrogate or manipulate the network Quality of Service for an ongoing media streaming session.</w:t>
      </w:r>
    </w:p>
    <w:p w14:paraId="16D6566B" w14:textId="77777777" w:rsidR="00257BA4" w:rsidRPr="004550B7" w:rsidRDefault="00257BA4" w:rsidP="00257BA4">
      <w:pPr>
        <w:keepNext/>
        <w:keepLines/>
      </w:pPr>
      <w:r w:rsidRPr="004550B7">
        <w:t>High-level procedures for this feature are defined in clause 5.9 (downlink media streaming) and in clauses </w:t>
      </w:r>
      <w:r>
        <w:t xml:space="preserve">6.1, </w:t>
      </w:r>
      <w:r w:rsidRPr="004550B7">
        <w:t>6.5 and 6.7 (uplink media streaming). The network assistance feature is not explicitly provisioned by the 5GMS Application Provider. It is either available for a particular media streaming session or not, depending on system pre</w:t>
      </w:r>
      <w:r>
        <w:t>-</w:t>
      </w:r>
      <w:r w:rsidRPr="004550B7">
        <w:t>configuration and/or policy.</w:t>
      </w:r>
    </w:p>
    <w:p w14:paraId="11001679" w14:textId="77777777" w:rsidR="00D731A2" w:rsidRPr="004550B7" w:rsidRDefault="00D731A2" w:rsidP="00D731A2">
      <w:pPr>
        <w:keepNext/>
        <w:keepLines/>
      </w:pPr>
      <w:r w:rsidRPr="004550B7">
        <w:t>Two mechanisms for obtaining network assistance are defined in the present document: one based on interactions with the PCF via network-based components of the 5GMS System (</w:t>
      </w:r>
      <w:r w:rsidRPr="004550B7">
        <w:rPr>
          <w:i/>
          <w:iCs/>
        </w:rPr>
        <w:t>AF-based network assistance</w:t>
      </w:r>
      <w:r w:rsidRPr="004550B7">
        <w:t>), the other based on ANBR signalling interactions between the UE modem and the RAN (</w:t>
      </w:r>
      <w:r w:rsidRPr="004550B7">
        <w:rPr>
          <w:i/>
          <w:iCs/>
        </w:rPr>
        <w:t>ANBR-based network assistance</w:t>
      </w:r>
      <w:r w:rsidRPr="004550B7">
        <w:t>).</w:t>
      </w:r>
    </w:p>
    <w:p w14:paraId="4B6AE74A" w14:textId="77777777" w:rsidR="00D731A2" w:rsidRPr="004550B7" w:rsidRDefault="00D731A2" w:rsidP="00E83B66">
      <w:pPr>
        <w:pStyle w:val="TH"/>
      </w:pPr>
      <w:r w:rsidRPr="004550B7">
        <w:object w:dxaOrig="17626" w:dyaOrig="7711" w14:anchorId="4B84657F">
          <v:shape id="_x0000_i1027" type="#_x0000_t75" style="width:439.1pt;height:191.05pt" o:ole="">
            <v:imagedata r:id="rId16" o:title=""/>
          </v:shape>
          <o:OLEObject Type="Embed" ProgID="Visio.Drawing.15" ShapeID="_x0000_i1027" DrawAspect="Content" ObjectID="_1756824967" r:id="rId17"/>
        </w:object>
      </w:r>
    </w:p>
    <w:p w14:paraId="5F37D8B9" w14:textId="77777777" w:rsidR="00D731A2" w:rsidRPr="004550B7" w:rsidRDefault="00D731A2" w:rsidP="00D731A2">
      <w:pPr>
        <w:pStyle w:val="TF"/>
      </w:pPr>
      <w:r w:rsidRPr="004550B7">
        <w:t>Figure 4.0.5</w:t>
      </w:r>
      <w:r w:rsidRPr="004550B7">
        <w:noBreakHyphen/>
        <w:t>1: High-level arrangement for network assistance feature</w:t>
      </w:r>
    </w:p>
    <w:p w14:paraId="57BD67B8" w14:textId="77777777" w:rsidR="00257BA4" w:rsidRPr="004550B7" w:rsidRDefault="00257BA4" w:rsidP="00257BA4">
      <w:pPr>
        <w:keepNext/>
      </w:pPr>
      <w:r w:rsidRPr="004550B7">
        <w:lastRenderedPageBreak/>
        <w:t>The following AF-based network assistance sub-features are defined in this release:</w:t>
      </w:r>
    </w:p>
    <w:p w14:paraId="1840F44F" w14:textId="77777777" w:rsidR="00257BA4" w:rsidRPr="004550B7" w:rsidRDefault="00257BA4" w:rsidP="00257BA4">
      <w:pPr>
        <w:pStyle w:val="B10"/>
        <w:keepLines/>
      </w:pPr>
      <w:r w:rsidRPr="004550B7">
        <w:t>1.</w:t>
      </w:r>
      <w:r w:rsidRPr="004550B7">
        <w:tab/>
      </w:r>
      <w:r w:rsidRPr="004550B7">
        <w:rPr>
          <w:i/>
          <w:iCs/>
        </w:rPr>
        <w:t>Bit rate</w:t>
      </w:r>
      <w:r>
        <w:rPr>
          <w:i/>
          <w:iCs/>
        </w:rPr>
        <w:t xml:space="preserve"> recommendation (or throughput</w:t>
      </w:r>
      <w:r w:rsidRPr="004550B7">
        <w:rPr>
          <w:i/>
          <w:iCs/>
        </w:rPr>
        <w:t xml:space="preserve"> estimation</w:t>
      </w:r>
      <w:r>
        <w:rPr>
          <w:i/>
          <w:iCs/>
        </w:rPr>
        <w:t>)</w:t>
      </w:r>
      <w:r w:rsidRPr="004550B7">
        <w:rPr>
          <w:i/>
          <w:iCs/>
        </w:rPr>
        <w:t>.</w:t>
      </w:r>
      <w:r w:rsidRPr="004550B7">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0EE934D9" w14:textId="77777777" w:rsidR="00257BA4" w:rsidRPr="004550B7" w:rsidRDefault="00257BA4" w:rsidP="00257BA4">
      <w:pPr>
        <w:pStyle w:val="B10"/>
      </w:pPr>
      <w:r w:rsidRPr="004550B7">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fits within this bit rate budget. The media streaming Quality of Experience (</w:t>
      </w:r>
      <w:proofErr w:type="spellStart"/>
      <w:r w:rsidRPr="004550B7">
        <w:t>QoE</w:t>
      </w:r>
      <w:proofErr w:type="spellEnd"/>
      <w:r w:rsidRPr="004550B7">
        <w:t>) is more stable and consistent as a consequence.</w:t>
      </w:r>
    </w:p>
    <w:p w14:paraId="239D1A83" w14:textId="4B1030B9" w:rsidR="00257BA4" w:rsidRPr="004550B7" w:rsidRDefault="00257BA4" w:rsidP="00257BA4">
      <w:pPr>
        <w:pStyle w:val="B10"/>
      </w:pPr>
      <w:r w:rsidRPr="004550B7">
        <w:t>2.</w:t>
      </w:r>
      <w:r w:rsidRPr="004550B7">
        <w:tab/>
      </w:r>
      <w:r w:rsidRPr="007E2F10">
        <w:rPr>
          <w:i/>
          <w:iCs/>
        </w:rPr>
        <w:t>Delivery</w:t>
      </w:r>
      <w:r w:rsidRPr="004550B7">
        <w:rPr>
          <w:i/>
          <w:iCs/>
        </w:rPr>
        <w:t xml:space="preserve"> boost.</w:t>
      </w:r>
      <w:r w:rsidRPr="004550B7">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5D0ED779" w14:textId="77777777" w:rsidR="00257BA4" w:rsidRPr="004550B7" w:rsidRDefault="00257BA4" w:rsidP="00257BA4">
      <w:pPr>
        <w:pStyle w:val="B10"/>
      </w:pPr>
      <w:r w:rsidRPr="004550B7">
        <w:tab/>
        <w:t>The 5GMS Client uses this temporary boost to speed up media streaming data transfer, for example to replenish a depleted downlink streaming buffer or to complete a download/upload faster than would otherwise be possible.</w:t>
      </w:r>
    </w:p>
    <w:p w14:paraId="1D6D2C87" w14:textId="6031F55C" w:rsidR="00257BA4" w:rsidRPr="004550B7" w:rsidRDefault="00257BA4" w:rsidP="00257BA4">
      <w:r w:rsidRPr="004550B7">
        <w:t xml:space="preserve">ANBR-based bit rate </w:t>
      </w:r>
      <w:r>
        <w:t xml:space="preserve">recommendation </w:t>
      </w:r>
      <w:r w:rsidRPr="004550B7">
        <w:t>is also defined for downlink media streaming (see clause 5.9.3).</w:t>
      </w:r>
    </w:p>
    <w:p w14:paraId="0051FC48" w14:textId="3644FBF6" w:rsidR="00257BA4" w:rsidRPr="00CA7246" w:rsidRDefault="00257BA4" w:rsidP="00257BA4">
      <w:r w:rsidRPr="004550B7">
        <w:t xml:space="preserve">ANBR-based </w:t>
      </w:r>
      <w:r>
        <w:t>delivery</w:t>
      </w:r>
      <w:r w:rsidRPr="004550B7">
        <w:t xml:space="preserve"> boost is also defined for uplink media streaming (see clause 6.7).</w:t>
      </w:r>
    </w:p>
    <w:p w14:paraId="240CB087" w14:textId="77777777" w:rsidR="00D731A2" w:rsidRPr="004550B7" w:rsidRDefault="00D731A2" w:rsidP="004550B7">
      <w:pPr>
        <w:pStyle w:val="Heading3"/>
      </w:pPr>
      <w:bookmarkStart w:id="94" w:name="_Toc146211985"/>
      <w:r w:rsidRPr="004550B7">
        <w:t>4.0.6</w:t>
      </w:r>
      <w:r w:rsidRPr="004550B7">
        <w:tab/>
        <w:t>Dynamic policies</w:t>
      </w:r>
      <w:bookmarkEnd w:id="94"/>
    </w:p>
    <w:p w14:paraId="15DCFD3E" w14:textId="77777777" w:rsidR="00D731A2" w:rsidRPr="004550B7" w:rsidRDefault="00D731A2" w:rsidP="00D731A2">
      <w:pPr>
        <w:keepNext/>
        <w:keepLines/>
      </w:pPr>
      <w:r w:rsidRPr="004550B7">
        <w:t xml:space="preserve">The dynamic policies feature is applicable to both downlink media streaming and uplink media streaming. It enables the 5GMS Client in the UE to manipulate the network </w:t>
      </w:r>
      <w:bookmarkStart w:id="95" w:name="_Hlk135985474"/>
      <w:r w:rsidRPr="004550B7">
        <w:t>traffic handling policies</w:t>
      </w:r>
      <w:bookmarkEnd w:id="95"/>
      <w:r w:rsidRPr="004550B7">
        <w:t xml:space="preserve"> for an ongoing media streaming session.</w:t>
      </w:r>
    </w:p>
    <w:p w14:paraId="59EBF0F7" w14:textId="42FD6A28" w:rsidR="00D731A2" w:rsidRPr="004550B7" w:rsidRDefault="00D731A2" w:rsidP="005247AB">
      <w:pPr>
        <w:pStyle w:val="TH"/>
      </w:pPr>
      <w:r w:rsidRPr="004550B7">
        <w:object w:dxaOrig="17626" w:dyaOrig="5716" w14:anchorId="31369E97">
          <v:shape id="_x0000_i1028" type="#_x0000_t75" style="width:437pt;height:141.9pt" o:ole="">
            <v:imagedata r:id="rId18" o:title=""/>
          </v:shape>
          <o:OLEObject Type="Embed" ProgID="Visio.Drawing.15" ShapeID="_x0000_i1028" DrawAspect="Content" ObjectID="_1756824968" r:id="rId19"/>
        </w:object>
      </w:r>
    </w:p>
    <w:p w14:paraId="4B880B79" w14:textId="77777777" w:rsidR="00D731A2" w:rsidRPr="004550B7" w:rsidRDefault="00D731A2" w:rsidP="00E83B66">
      <w:pPr>
        <w:pStyle w:val="NF"/>
      </w:pPr>
      <w:r w:rsidRPr="004550B7">
        <w:t>NOTE:</w:t>
      </w:r>
      <w:r w:rsidRPr="004550B7">
        <w:tab/>
        <w:t>The PCF is accessed via the NEF when the 5GMS network services are deployed outside the Trusted DN.</w:t>
      </w:r>
    </w:p>
    <w:p w14:paraId="7FE66991" w14:textId="77777777" w:rsidR="00D731A2" w:rsidRPr="004550B7" w:rsidRDefault="00D731A2" w:rsidP="00D731A2">
      <w:pPr>
        <w:pStyle w:val="TF"/>
      </w:pPr>
      <w:r w:rsidRPr="004550B7">
        <w:t>Figure 4.0.6</w:t>
      </w:r>
      <w:r w:rsidRPr="004550B7">
        <w:noBreakHyphen/>
        <w:t>1: High-level arrangement for dynamic policies</w:t>
      </w:r>
    </w:p>
    <w:p w14:paraId="456CC9C6" w14:textId="77777777" w:rsidR="00D731A2" w:rsidRPr="004550B7" w:rsidRDefault="00D731A2" w:rsidP="004550B7">
      <w:pPr>
        <w:pStyle w:val="Heading3"/>
      </w:pPr>
      <w:bookmarkStart w:id="96" w:name="_Toc146211986"/>
      <w:r w:rsidRPr="004550B7">
        <w:lastRenderedPageBreak/>
        <w:t>4.0.7</w:t>
      </w:r>
      <w:r w:rsidRPr="004550B7">
        <w:tab/>
        <w:t>Remote control</w:t>
      </w:r>
      <w:bookmarkEnd w:id="96"/>
    </w:p>
    <w:p w14:paraId="7985928F" w14:textId="77777777" w:rsidR="00D731A2" w:rsidRPr="004550B7" w:rsidRDefault="00D731A2" w:rsidP="00D731A2">
      <w:pPr>
        <w:keepNext/>
      </w:pPr>
      <w:r w:rsidRPr="004550B7">
        <w:t>The remote control feature is applicable to uplink media streaming only. While high-level procedures for integrating this feature into 5G Media Streaming are specified in clause 6.6 of the present document, it is not further defined in this release.</w:t>
      </w:r>
    </w:p>
    <w:p w14:paraId="14546BCB" w14:textId="77777777" w:rsidR="00D731A2" w:rsidRPr="004550B7" w:rsidRDefault="00D731A2" w:rsidP="004550B7">
      <w:pPr>
        <w:pStyle w:val="Heading3"/>
      </w:pPr>
      <w:bookmarkStart w:id="97" w:name="_Toc146211987"/>
      <w:r w:rsidRPr="004550B7">
        <w:t>4.0.8</w:t>
      </w:r>
      <w:r w:rsidRPr="004550B7">
        <w:tab/>
        <w:t>Consumption reporting</w:t>
      </w:r>
      <w:bookmarkEnd w:id="97"/>
    </w:p>
    <w:p w14:paraId="05B7F755" w14:textId="77777777" w:rsidR="00D731A2" w:rsidRPr="004550B7" w:rsidRDefault="00D731A2" w:rsidP="00D731A2">
      <w:pPr>
        <w:keepNext/>
      </w:pPr>
      <w:r w:rsidRPr="004550B7">
        <w:t>The consumption reporting feature is applicable to downlink media streaming only in this release. It allows consumption of downlink media streaming to be logged by the 5GMS System and exposed for analysis.</w:t>
      </w:r>
    </w:p>
    <w:p w14:paraId="7D982E46" w14:textId="2DFE644E" w:rsidR="00D731A2" w:rsidRPr="004550B7" w:rsidRDefault="00D731A2" w:rsidP="00E83B66">
      <w:pPr>
        <w:pStyle w:val="TH"/>
      </w:pPr>
      <w:r w:rsidRPr="004550B7">
        <w:object w:dxaOrig="17626" w:dyaOrig="4021" w14:anchorId="176EDE73">
          <v:shape id="_x0000_i1029" type="#_x0000_t75" style="width:437pt;height:99.9pt" o:ole="">
            <v:imagedata r:id="rId20" o:title=""/>
          </v:shape>
          <o:OLEObject Type="Embed" ProgID="Visio.Drawing.15" ShapeID="_x0000_i1029" DrawAspect="Content" ObjectID="_1756824969" r:id="rId21"/>
        </w:object>
      </w:r>
      <w:r w:rsidRPr="004550B7">
        <w:fldChar w:fldCharType="begin"/>
      </w:r>
      <w:r w:rsidR="00000000">
        <w:fldChar w:fldCharType="separate"/>
      </w:r>
      <w:r w:rsidRPr="004550B7">
        <w:fldChar w:fldCharType="end"/>
      </w:r>
    </w:p>
    <w:p w14:paraId="52342EB0" w14:textId="77777777" w:rsidR="00D731A2" w:rsidRPr="004550B7" w:rsidRDefault="00D731A2" w:rsidP="00D731A2">
      <w:pPr>
        <w:pStyle w:val="TF"/>
      </w:pPr>
      <w:r w:rsidRPr="004550B7">
        <w:t>Figure 4.0.8</w:t>
      </w:r>
      <w:r w:rsidRPr="004550B7">
        <w:noBreakHyphen/>
        <w:t>1: High-level arrangement for consumption reporting feature</w:t>
      </w:r>
    </w:p>
    <w:p w14:paraId="36EFE822" w14:textId="77777777" w:rsidR="00D731A2" w:rsidRPr="004550B7" w:rsidRDefault="00D731A2" w:rsidP="00D731A2">
      <w:pPr>
        <w:keepNext/>
      </w:pPr>
      <w:r w:rsidRPr="004550B7">
        <w:t>When a 5GMSd Application Provider has provisioned the consumption reporting feature for downlink media streaming:</w:t>
      </w:r>
    </w:p>
    <w:p w14:paraId="2CA94428" w14:textId="77777777" w:rsidR="00D731A2" w:rsidRPr="004550B7" w:rsidRDefault="00D731A2" w:rsidP="00D731A2">
      <w:pPr>
        <w:pStyle w:val="B10"/>
      </w:pPr>
      <w:r w:rsidRPr="004550B7">
        <w:t>1.</w:t>
      </w:r>
      <w:r w:rsidRPr="004550B7">
        <w:tab/>
        <w:t>The 5GMSd Client reports consumption of media that is part of downlink media streaming sessions to a network-side component of the 5GMS System.</w:t>
      </w:r>
    </w:p>
    <w:p w14:paraId="74A88A45" w14:textId="77777777" w:rsidR="00D731A2" w:rsidRPr="004550B7" w:rsidRDefault="00D731A2" w:rsidP="004550B7">
      <w:pPr>
        <w:pStyle w:val="Heading3"/>
      </w:pPr>
      <w:bookmarkStart w:id="98" w:name="_Toc146211988"/>
      <w:r w:rsidRPr="004550B7">
        <w:t>4.0.9</w:t>
      </w:r>
      <w:r w:rsidRPr="004550B7">
        <w:tab/>
      </w:r>
      <w:proofErr w:type="spellStart"/>
      <w:r w:rsidRPr="004550B7">
        <w:t>QoE</w:t>
      </w:r>
      <w:proofErr w:type="spellEnd"/>
      <w:r w:rsidRPr="004550B7">
        <w:t xml:space="preserve"> metrics reporting</w:t>
      </w:r>
      <w:bookmarkEnd w:id="98"/>
    </w:p>
    <w:p w14:paraId="00CD6DCF" w14:textId="77777777" w:rsidR="00D731A2" w:rsidRPr="004550B7" w:rsidRDefault="00D731A2" w:rsidP="00D731A2">
      <w:pPr>
        <w:keepNext/>
      </w:pPr>
      <w:r w:rsidRPr="004550B7">
        <w:t xml:space="preserve">The </w:t>
      </w:r>
      <w:proofErr w:type="spellStart"/>
      <w:r w:rsidRPr="004550B7">
        <w:t>QoE</w:t>
      </w:r>
      <w:proofErr w:type="spellEnd"/>
      <w:r w:rsidRPr="004550B7">
        <w:t xml:space="preserve"> metrics reporting feature is applicable to downlink media streaming only in this release. It allows the Quality of Experience of media streaming sessions to be logged by the 5GMS System and exposed for analysis.</w:t>
      </w:r>
    </w:p>
    <w:p w14:paraId="63FA51AC" w14:textId="77777777" w:rsidR="00D731A2" w:rsidRPr="004550B7" w:rsidRDefault="00D731A2" w:rsidP="00D731A2">
      <w:pPr>
        <w:keepNext/>
        <w:keepLines/>
      </w:pPr>
      <w:r w:rsidRPr="004550B7">
        <w:t xml:space="preserve">Two mechanisms for reporting downlink </w:t>
      </w:r>
      <w:proofErr w:type="spellStart"/>
      <w:r w:rsidRPr="004550B7">
        <w:t>QoE</w:t>
      </w:r>
      <w:proofErr w:type="spellEnd"/>
      <w:r w:rsidRPr="004550B7">
        <w:t xml:space="preserve"> metrics are defined in the present document: one that involves reports being sent to the OAM via the RAN (</w:t>
      </w:r>
      <w:r w:rsidRPr="004550B7">
        <w:rPr>
          <w:i/>
          <w:iCs/>
        </w:rPr>
        <w:t xml:space="preserve">RAN-based </w:t>
      </w:r>
      <w:proofErr w:type="spellStart"/>
      <w:r w:rsidRPr="004550B7">
        <w:rPr>
          <w:i/>
          <w:iCs/>
        </w:rPr>
        <w:t>QoE</w:t>
      </w:r>
      <w:proofErr w:type="spellEnd"/>
      <w:r w:rsidRPr="004550B7">
        <w:rPr>
          <w:i/>
          <w:iCs/>
        </w:rPr>
        <w:t xml:space="preserve"> metrics reporting</w:t>
      </w:r>
      <w:r w:rsidRPr="004550B7">
        <w:t>, see clause 5.5.2), the other involving reports sent to the network-based components of the 5GMS System (</w:t>
      </w:r>
      <w:r w:rsidRPr="004550B7">
        <w:rPr>
          <w:i/>
          <w:iCs/>
        </w:rPr>
        <w:t xml:space="preserve">AF-based </w:t>
      </w:r>
      <w:proofErr w:type="spellStart"/>
      <w:r w:rsidRPr="004550B7">
        <w:rPr>
          <w:i/>
          <w:iCs/>
        </w:rPr>
        <w:t>QoE</w:t>
      </w:r>
      <w:proofErr w:type="spellEnd"/>
      <w:r w:rsidRPr="004550B7">
        <w:rPr>
          <w:i/>
          <w:iCs/>
        </w:rPr>
        <w:t xml:space="preserve"> metrics reporting</w:t>
      </w:r>
      <w:r w:rsidRPr="004550B7">
        <w:t>, see clause 5.5.3).</w:t>
      </w:r>
    </w:p>
    <w:p w14:paraId="151C2B86" w14:textId="783E22B5" w:rsidR="00D731A2" w:rsidRPr="004550B7" w:rsidRDefault="00D731A2" w:rsidP="00E83B66">
      <w:pPr>
        <w:pStyle w:val="TH"/>
      </w:pPr>
      <w:r w:rsidRPr="004550B7">
        <w:object w:dxaOrig="17630" w:dyaOrig="6011" w14:anchorId="1358A238">
          <v:shape id="_x0000_i1030" type="#_x0000_t75" style="width:428.25pt;height:146.1pt" o:ole="">
            <v:imagedata r:id="rId22" o:title=""/>
          </v:shape>
          <o:OLEObject Type="Embed" ProgID="Visio.Drawing.15" ShapeID="_x0000_i1030" DrawAspect="Content" ObjectID="_1756824970" r:id="rId23"/>
        </w:object>
      </w:r>
      <w:r w:rsidRPr="004550B7">
        <w:fldChar w:fldCharType="begin"/>
      </w:r>
      <w:r w:rsidR="00000000">
        <w:fldChar w:fldCharType="separate"/>
      </w:r>
      <w:r w:rsidRPr="004550B7">
        <w:fldChar w:fldCharType="end"/>
      </w:r>
    </w:p>
    <w:p w14:paraId="74BE722B" w14:textId="77777777" w:rsidR="00D731A2" w:rsidRPr="004550B7" w:rsidRDefault="00D731A2" w:rsidP="00D731A2">
      <w:pPr>
        <w:pStyle w:val="TF"/>
      </w:pPr>
      <w:r w:rsidRPr="004550B7">
        <w:t>Figure 4.0.9</w:t>
      </w:r>
      <w:r w:rsidRPr="004550B7">
        <w:noBreakHyphen/>
        <w:t xml:space="preserve">1: High-level arrangement for </w:t>
      </w:r>
      <w:proofErr w:type="spellStart"/>
      <w:r w:rsidRPr="004550B7">
        <w:t>QoE</w:t>
      </w:r>
      <w:proofErr w:type="spellEnd"/>
      <w:r w:rsidRPr="004550B7">
        <w:t xml:space="preserve"> metrics reporting feature</w:t>
      </w:r>
    </w:p>
    <w:p w14:paraId="492EC831" w14:textId="77777777" w:rsidR="00D731A2" w:rsidRPr="004550B7" w:rsidRDefault="00D731A2" w:rsidP="00D731A2">
      <w:pPr>
        <w:keepNext/>
      </w:pPr>
      <w:r w:rsidRPr="004550B7">
        <w:t xml:space="preserve">When a 5GMS Application Provider has provisioned the </w:t>
      </w:r>
      <w:proofErr w:type="spellStart"/>
      <w:r w:rsidRPr="004550B7">
        <w:t>QoE</w:t>
      </w:r>
      <w:proofErr w:type="spellEnd"/>
      <w:r w:rsidRPr="004550B7">
        <w:t xml:space="preserve"> metrics reporting feature for media streaming:</w:t>
      </w:r>
    </w:p>
    <w:p w14:paraId="22C2E149" w14:textId="77777777" w:rsidR="00D731A2" w:rsidRPr="004550B7" w:rsidRDefault="00D731A2" w:rsidP="00D731A2">
      <w:pPr>
        <w:pStyle w:val="B10"/>
      </w:pPr>
      <w:r w:rsidRPr="004550B7">
        <w:t>1.</w:t>
      </w:r>
      <w:r w:rsidRPr="004550B7">
        <w:tab/>
        <w:t xml:space="preserve">The 5GMS Client reports </w:t>
      </w:r>
      <w:proofErr w:type="spellStart"/>
      <w:r w:rsidRPr="004550B7">
        <w:t>QoE</w:t>
      </w:r>
      <w:proofErr w:type="spellEnd"/>
      <w:r w:rsidRPr="004550B7">
        <w:t xml:space="preserve"> metrics that it has collected during media streaming sessions to a network-side component of the 5GMS System.</w:t>
      </w:r>
    </w:p>
    <w:p w14:paraId="5AA96553" w14:textId="0127ADA4" w:rsidR="00EA7B29" w:rsidRPr="004550B7" w:rsidRDefault="00EA7B29" w:rsidP="00EA7B29">
      <w:pPr>
        <w:pStyle w:val="Heading2"/>
      </w:pPr>
      <w:bookmarkStart w:id="99" w:name="_Toc146211989"/>
      <w:r w:rsidRPr="004550B7">
        <w:lastRenderedPageBreak/>
        <w:t>4.1</w:t>
      </w:r>
      <w:r w:rsidRPr="004550B7">
        <w:tab/>
      </w:r>
      <w:r w:rsidR="00EA2844" w:rsidRPr="004550B7">
        <w:t>General Service</w:t>
      </w:r>
      <w:r w:rsidRPr="004550B7">
        <w:t xml:space="preserve"> Architecture</w:t>
      </w:r>
      <w:bookmarkEnd w:id="80"/>
      <w:bookmarkEnd w:id="81"/>
      <w:bookmarkEnd w:id="82"/>
      <w:bookmarkEnd w:id="83"/>
      <w:bookmarkEnd w:id="84"/>
      <w:bookmarkEnd w:id="85"/>
      <w:bookmarkEnd w:id="86"/>
      <w:bookmarkEnd w:id="87"/>
      <w:bookmarkEnd w:id="99"/>
    </w:p>
    <w:p w14:paraId="4E596D7A" w14:textId="77777777" w:rsidR="00EA7B29" w:rsidRPr="004550B7" w:rsidRDefault="00EA7B29" w:rsidP="00EA7B29">
      <w:pPr>
        <w:keepNext/>
      </w:pPr>
      <w:r w:rsidRPr="004550B7">
        <w:t>The overall 5G Media Streaming Architecture is shown in Figure 4.1-1 below.</w:t>
      </w:r>
    </w:p>
    <w:p w14:paraId="57C9D2D6" w14:textId="77777777" w:rsidR="00EA7B29" w:rsidRPr="004550B7" w:rsidRDefault="00EA7B29" w:rsidP="00EA7B29">
      <w:pPr>
        <w:pStyle w:val="TH"/>
      </w:pPr>
      <w:r w:rsidRPr="004550B7">
        <w:object w:dxaOrig="23424" w:dyaOrig="9972" w14:anchorId="38D76E21">
          <v:shape id="_x0000_i1031" type="#_x0000_t75" style="width:481.55pt;height:205.6pt" o:ole="">
            <v:imagedata r:id="rId24" o:title=""/>
          </v:shape>
          <o:OLEObject Type="Embed" ProgID="Visio.Drawing.15" ShapeID="_x0000_i1031" DrawAspect="Content" ObjectID="_1756824971" r:id="rId25"/>
        </w:object>
      </w:r>
    </w:p>
    <w:p w14:paraId="41E77A84" w14:textId="67780597" w:rsidR="00EA7B29" w:rsidRPr="004550B7" w:rsidRDefault="00D61BAA" w:rsidP="00E83B66">
      <w:pPr>
        <w:pStyle w:val="NF"/>
      </w:pPr>
      <w:r w:rsidRPr="004550B7">
        <w:t>NOTE:</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157A956B" w14:textId="77777777" w:rsidR="00D61BAA" w:rsidRPr="004550B7" w:rsidRDefault="00D61BAA" w:rsidP="00E83B66">
      <w:pPr>
        <w:pStyle w:val="TF"/>
      </w:pPr>
      <w:r w:rsidRPr="004550B7">
        <w:t>Figure 4.1-1: 5G Media Streaming within the 5G System</w:t>
      </w:r>
    </w:p>
    <w:p w14:paraId="6853EB8C" w14:textId="77777777" w:rsidR="00EA7B29" w:rsidRPr="004550B7" w:rsidRDefault="00EA7B29" w:rsidP="00EA7B29">
      <w:r w:rsidRPr="004550B7">
        <w:t>The 5GMS Application Provider uses 5GMS for streaming services. It provides a 5GMS Aware-Application on the UE to make use of 5GMS Client and network functions using interfaces and APIs defined in 5GMS.</w:t>
      </w:r>
    </w:p>
    <w:p w14:paraId="768052A4" w14:textId="77777777" w:rsidR="00EA7B29" w:rsidRPr="004550B7" w:rsidRDefault="00EA7B29" w:rsidP="00EA7B29">
      <w:r w:rsidRPr="004550B7">
        <w:t>The architecture in Figure 4.1-1 represents the specified 5GMS functions within the 5G System (5GS) as defined in TS 23.501 [2]. Three main functions are defined:</w:t>
      </w:r>
    </w:p>
    <w:p w14:paraId="33EF564A" w14:textId="77777777" w:rsidR="00EA7B29" w:rsidRPr="004550B7" w:rsidRDefault="00EA7B29" w:rsidP="00EA7B29">
      <w:pPr>
        <w:pStyle w:val="B10"/>
      </w:pPr>
      <w:r w:rsidRPr="004550B7">
        <w:t>-</w:t>
      </w:r>
      <w:r w:rsidRPr="004550B7">
        <w:tab/>
      </w:r>
      <w:r w:rsidRPr="004550B7">
        <w:rPr>
          <w:b/>
          <w:bCs/>
        </w:rPr>
        <w:t>5GMS AF:</w:t>
      </w:r>
      <w:r w:rsidRPr="004550B7">
        <w:t xml:space="preserve"> An Application Function similar to that defined in TS 23.501 [2] clause 6.2.10, dedicated to 5G Media Streaming.</w:t>
      </w:r>
    </w:p>
    <w:p w14:paraId="7FCE2055" w14:textId="77777777" w:rsidR="00EA7B29" w:rsidRPr="004550B7" w:rsidRDefault="00EA7B29" w:rsidP="00EA7B29">
      <w:pPr>
        <w:pStyle w:val="B10"/>
      </w:pPr>
      <w:r w:rsidRPr="004550B7">
        <w:t>-</w:t>
      </w:r>
      <w:r w:rsidRPr="004550B7">
        <w:tab/>
      </w:r>
      <w:r w:rsidRPr="004550B7">
        <w:rPr>
          <w:b/>
          <w:bCs/>
        </w:rPr>
        <w:t>5GMS AS:</w:t>
      </w:r>
      <w:r w:rsidRPr="004550B7">
        <w:t xml:space="preserve"> An Application Server dedicated to 5G Media Streaming.</w:t>
      </w:r>
    </w:p>
    <w:p w14:paraId="21BB59B6" w14:textId="3FBC25A1" w:rsidR="00EA7B29" w:rsidRPr="004550B7" w:rsidRDefault="00EA7B29" w:rsidP="00EA7B29">
      <w:pPr>
        <w:pStyle w:val="B10"/>
      </w:pPr>
      <w:r w:rsidRPr="004550B7">
        <w:t>-</w:t>
      </w:r>
      <w:r w:rsidRPr="004550B7">
        <w:tab/>
      </w:r>
      <w:r w:rsidRPr="004550B7">
        <w:rPr>
          <w:b/>
          <w:bCs/>
        </w:rPr>
        <w:t>5GMS Client:</w:t>
      </w:r>
      <w:r w:rsidRPr="004550B7">
        <w:t xml:space="preserve"> A UE internal function dedicated to 5G Media Streaming.</w:t>
      </w:r>
      <w:r w:rsidR="00D61BAA" w:rsidRPr="004550B7">
        <w:t xml:space="preserve"> The 5GMS Client is a logical function and its subfunctions may be distributed within the UE according to implementation choice.</w:t>
      </w:r>
    </w:p>
    <w:p w14:paraId="2B6D6646" w14:textId="77777777" w:rsidR="00EA7B29" w:rsidRPr="004550B7" w:rsidRDefault="00EA7B29" w:rsidP="00EA7B29">
      <w:r w:rsidRPr="004550B7">
        <w:t>5GMS AF and 5GMS AS are Data Network (DN) functions and communicate with the UE via N6 as defined in TS 23.501 [2].</w:t>
      </w:r>
    </w:p>
    <w:p w14:paraId="644BCE64" w14:textId="69D76D4A" w:rsidR="0038382F" w:rsidRPr="004550B7" w:rsidRDefault="0038382F" w:rsidP="0038382F">
      <w:r w:rsidRPr="004550B7">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Pr="004550B7" w:rsidRDefault="0038382F" w:rsidP="00EA7B29">
      <w:r w:rsidRPr="004550B7">
        <w:t>Functions in external DNs, e.g. a 5GMS AF in the External DN, may only communicate with 5G Core functions via the NEF using N33.</w:t>
      </w:r>
    </w:p>
    <w:p w14:paraId="0E3184A5" w14:textId="77777777" w:rsidR="00EA7B29" w:rsidRPr="004550B7" w:rsidRDefault="00EA7B29" w:rsidP="00EA7B29">
      <w:r w:rsidRPr="004550B7">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1CBA7966" w14:textId="77777777" w:rsidR="00EA7B29" w:rsidRPr="004550B7" w:rsidRDefault="00EA7B29" w:rsidP="00EA7B29">
      <w:pPr>
        <w:keepNext/>
      </w:pPr>
      <w:r w:rsidRPr="004550B7">
        <w:lastRenderedPageBreak/>
        <w:t>The 5G Media Services Architecture maps the overall high-level architecture shown in Figure 4.1-1 above to the general architecture shown in Figure 4.1-2 below.</w:t>
      </w:r>
    </w:p>
    <w:p w14:paraId="1A98FBBA" w14:textId="77777777" w:rsidR="00D61BAA" w:rsidRPr="004550B7" w:rsidRDefault="00EA7B29" w:rsidP="00A15C91">
      <w:pPr>
        <w:pStyle w:val="TH"/>
      </w:pPr>
      <w:r w:rsidRPr="004550B7">
        <w:object w:dxaOrig="23581" w:dyaOrig="10031" w14:anchorId="3BA8B850">
          <v:shape id="_x0000_i1032" type="#_x0000_t75" style="width:514pt;height:226.8pt" o:ole="">
            <v:imagedata r:id="rId26" o:title="" cropbottom="-2450f"/>
          </v:shape>
          <o:OLEObject Type="Embed" ProgID="Visio.Drawing.15" ShapeID="_x0000_i1032" DrawAspect="Content" ObjectID="_1756824972" r:id="rId27"/>
        </w:object>
      </w:r>
    </w:p>
    <w:p w14:paraId="1BF065E6" w14:textId="53638BAD" w:rsidR="00EA7B29" w:rsidRPr="004550B7" w:rsidRDefault="00EA7B29" w:rsidP="00E83B66">
      <w:pPr>
        <w:pStyle w:val="NF"/>
      </w:pPr>
      <w:r w:rsidRPr="004550B7">
        <w:t>NOTE:</w:t>
      </w:r>
      <w:r w:rsidRPr="004550B7">
        <w:tab/>
      </w:r>
      <w:r w:rsidR="00D61BAA" w:rsidRPr="004550B7">
        <w:t>T</w:t>
      </w:r>
      <w:r w:rsidRPr="004550B7">
        <w:t>he 5GMS Client in the UE is depicted in the form of Media Session Handler and Media Stream Handler</w:t>
      </w:r>
      <w:r w:rsidR="0038382F" w:rsidRPr="004550B7">
        <w:t xml:space="preserve"> constituent functions which expose APIs to one another</w:t>
      </w:r>
      <w:r w:rsidRPr="004550B7">
        <w:t xml:space="preserve"> in the same way that th</w:t>
      </w:r>
      <w:r w:rsidR="0038382F" w:rsidRPr="004550B7">
        <w:t>ose</w:t>
      </w:r>
      <w:r w:rsidR="00D61BAA" w:rsidRPr="004550B7">
        <w:t xml:space="preserve"> </w:t>
      </w:r>
      <w:r w:rsidRPr="004550B7">
        <w:t>APIs are exposed to 5GMS-</w:t>
      </w:r>
      <w:r w:rsidR="0038382F" w:rsidRPr="004550B7">
        <w:t>A</w:t>
      </w:r>
      <w:r w:rsidRPr="004550B7">
        <w:t xml:space="preserve">ware </w:t>
      </w:r>
      <w:r w:rsidR="00A12903" w:rsidRPr="004550B7">
        <w:t>A</w:t>
      </w:r>
      <w:r w:rsidRPr="004550B7">
        <w:t>pplications. This UE architecture is not applicable generally; it is just as valid to implement a 5GMS Client that does not expose interfaces M6 a</w:t>
      </w:r>
      <w:r w:rsidR="00D61BAA" w:rsidRPr="004550B7">
        <w:t>n</w:t>
      </w:r>
      <w:r w:rsidRPr="004550B7">
        <w:t>d M7 within the 5GMS Client. It is also valid for a 5GMS Client inside a UE to be completely self-contained, such that all functionality typically implemented in the 5GMS-</w:t>
      </w:r>
      <w:r w:rsidR="0038382F" w:rsidRPr="004550B7">
        <w:t>A</w:t>
      </w:r>
      <w:r w:rsidRPr="004550B7">
        <w:t xml:space="preserve">ware </w:t>
      </w:r>
      <w:r w:rsidR="0038382F" w:rsidRPr="004550B7">
        <w:t>A</w:t>
      </w:r>
      <w:r w:rsidRPr="004550B7">
        <w:t>pplication is embedded in the UE and thus interfaces M6 and M7 are not exposed at all.</w:t>
      </w:r>
    </w:p>
    <w:p w14:paraId="1C1958F2" w14:textId="59ACFB9F" w:rsidR="00D61BAA" w:rsidRPr="004550B7" w:rsidRDefault="00D61BAA" w:rsidP="00E83B66">
      <w:pPr>
        <w:pStyle w:val="TF"/>
      </w:pPr>
      <w:r w:rsidRPr="004550B7">
        <w:t>Figure 4.1-2: 5G Media Streaming General Architecture</w:t>
      </w:r>
    </w:p>
    <w:p w14:paraId="7081FB93" w14:textId="77777777" w:rsidR="00EA7B29" w:rsidRPr="004550B7" w:rsidRDefault="00EA7B29" w:rsidP="00EA7B29">
      <w:r w:rsidRPr="004550B7">
        <w:t>The remainder of the present document specifies stage 2 aspects of the media streaming functional entities shown in the general architecture of Figure 4.1-2.</w:t>
      </w:r>
    </w:p>
    <w:p w14:paraId="459D1A22" w14:textId="77777777" w:rsidR="00EA7B29" w:rsidRPr="004550B7" w:rsidRDefault="00EA7B29" w:rsidP="00EA7B29">
      <w:r w:rsidRPr="004550B7">
        <w:t>This architecture specification addresses two main scenarios as concerns each individual media streaming operation:</w:t>
      </w:r>
    </w:p>
    <w:p w14:paraId="37005B33" w14:textId="77777777" w:rsidR="00EA7B29" w:rsidRPr="004550B7" w:rsidRDefault="00EA7B29" w:rsidP="00EA7B29">
      <w:pPr>
        <w:pStyle w:val="B10"/>
      </w:pPr>
      <w:r w:rsidRPr="004550B7">
        <w:t>-</w:t>
      </w:r>
      <w:r w:rsidRPr="004550B7">
        <w:tab/>
      </w:r>
      <w:r w:rsidRPr="004550B7">
        <w:rPr>
          <w:b/>
          <w:bCs/>
        </w:rPr>
        <w:t>Downlink streaming:</w:t>
      </w:r>
      <w:r w:rsidRPr="004550B7">
        <w:t xml:space="preserve"> The network is the origin of the media and the UE acts as the consumption device.</w:t>
      </w:r>
    </w:p>
    <w:p w14:paraId="23B78CFE" w14:textId="77777777" w:rsidR="00EA7B29" w:rsidRPr="004550B7" w:rsidRDefault="00EA7B29" w:rsidP="00EA7B29">
      <w:pPr>
        <w:pStyle w:val="B10"/>
      </w:pPr>
      <w:r w:rsidRPr="004550B7">
        <w:rPr>
          <w:b/>
          <w:bCs/>
        </w:rPr>
        <w:t>-</w:t>
      </w:r>
      <w:r w:rsidRPr="004550B7">
        <w:rPr>
          <w:b/>
          <w:bCs/>
        </w:rPr>
        <w:tab/>
        <w:t>Uplink streaming:</w:t>
      </w:r>
      <w:r w:rsidRPr="004550B7">
        <w:t xml:space="preserve"> The UE is the origin of the media and the network acts as the consumption entity.</w:t>
      </w:r>
    </w:p>
    <w:p w14:paraId="53A8C177" w14:textId="25669D79" w:rsidR="00EA7B29" w:rsidRPr="004550B7" w:rsidRDefault="00EA7B29" w:rsidP="00EA7B29">
      <w:r w:rsidRPr="004550B7">
        <w:t>The functional entities and interfaces of the media streaming general architecture need to be elaborated with specificities relating to downlink and uplink streaming. For this purpose</w:t>
      </w:r>
      <w:r w:rsidR="0038382F" w:rsidRPr="004550B7">
        <w:t>,</w:t>
      </w:r>
      <w:r w:rsidRPr="004550B7">
        <w:t xml:space="preserve"> corresponding descriptions add the suffix “d” for downlink and “u” for uplink functionality as appropriate in each case.</w:t>
      </w:r>
    </w:p>
    <w:p w14:paraId="0C12E03B" w14:textId="77777777" w:rsidR="00EA7B29" w:rsidRPr="004550B7" w:rsidRDefault="00EA7B29" w:rsidP="00EA7B29">
      <w:r w:rsidRPr="004550B7">
        <w:t>Clause 4.2 introduces the 5G Unicast Downlink Media Streaming architecture.</w:t>
      </w:r>
    </w:p>
    <w:p w14:paraId="4B30DD6C" w14:textId="77777777" w:rsidR="00EA7B29" w:rsidRPr="004550B7" w:rsidRDefault="00EA7B29" w:rsidP="00EA7B29">
      <w:r w:rsidRPr="004550B7">
        <w:t>Clause 4.3 introduces the 5G Unicast Uplink Media Streaming architecture.</w:t>
      </w:r>
    </w:p>
    <w:p w14:paraId="2CAB5599" w14:textId="77777777" w:rsidR="00EA7B29" w:rsidRPr="004550B7" w:rsidRDefault="00EA7B29" w:rsidP="00EA7B29">
      <w:pPr>
        <w:pStyle w:val="Heading2"/>
      </w:pPr>
      <w:bookmarkStart w:id="100" w:name="_Toc26271238"/>
      <w:bookmarkStart w:id="101" w:name="_Toc36234908"/>
      <w:bookmarkStart w:id="102" w:name="_Toc36234979"/>
      <w:bookmarkStart w:id="103" w:name="_Toc36235051"/>
      <w:bookmarkStart w:id="104" w:name="_Toc36235123"/>
      <w:bookmarkStart w:id="105" w:name="_Toc41632793"/>
      <w:bookmarkStart w:id="106" w:name="_Toc51790671"/>
      <w:bookmarkStart w:id="107" w:name="_Toc61546981"/>
      <w:bookmarkStart w:id="108" w:name="_Toc146211990"/>
      <w:r w:rsidRPr="004550B7">
        <w:t>4.2</w:t>
      </w:r>
      <w:r w:rsidRPr="004550B7">
        <w:tab/>
        <w:t>5G Unicast Downlink Media Streaming Architecture</w:t>
      </w:r>
      <w:bookmarkEnd w:id="100"/>
      <w:bookmarkEnd w:id="101"/>
      <w:bookmarkEnd w:id="102"/>
      <w:bookmarkEnd w:id="103"/>
      <w:bookmarkEnd w:id="104"/>
      <w:bookmarkEnd w:id="105"/>
      <w:bookmarkEnd w:id="106"/>
      <w:bookmarkEnd w:id="107"/>
      <w:bookmarkEnd w:id="108"/>
    </w:p>
    <w:p w14:paraId="43FF8E7F" w14:textId="77777777" w:rsidR="00EA7B29" w:rsidRPr="004550B7" w:rsidRDefault="00EA7B29" w:rsidP="00EA7B29">
      <w:pPr>
        <w:pStyle w:val="Heading3"/>
      </w:pPr>
      <w:bookmarkStart w:id="109" w:name="_Toc26271239"/>
      <w:bookmarkStart w:id="110" w:name="_Toc36234909"/>
      <w:bookmarkStart w:id="111" w:name="_Toc36234980"/>
      <w:bookmarkStart w:id="112" w:name="_Toc36235052"/>
      <w:bookmarkStart w:id="113" w:name="_Toc36235124"/>
      <w:bookmarkStart w:id="114" w:name="_Toc41632794"/>
      <w:bookmarkStart w:id="115" w:name="_Toc51790672"/>
      <w:bookmarkStart w:id="116" w:name="_Toc61546982"/>
      <w:bookmarkStart w:id="117" w:name="_Toc146211991"/>
      <w:r w:rsidRPr="004550B7">
        <w:t>4.2.1</w:t>
      </w:r>
      <w:r w:rsidRPr="004550B7">
        <w:tab/>
        <w:t>Standalone – Non-Roaming</w:t>
      </w:r>
      <w:bookmarkEnd w:id="109"/>
      <w:bookmarkEnd w:id="110"/>
      <w:bookmarkEnd w:id="111"/>
      <w:bookmarkEnd w:id="112"/>
      <w:bookmarkEnd w:id="113"/>
      <w:bookmarkEnd w:id="114"/>
      <w:bookmarkEnd w:id="115"/>
      <w:bookmarkEnd w:id="116"/>
      <w:bookmarkEnd w:id="117"/>
    </w:p>
    <w:p w14:paraId="3E0A75A7" w14:textId="77777777" w:rsidR="00EA7B29" w:rsidRPr="004550B7" w:rsidRDefault="00EA7B29" w:rsidP="00EA7B29">
      <w:pPr>
        <w:keepNext/>
      </w:pPr>
      <w:r w:rsidRPr="004550B7">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Pr="004550B7" w:rsidRDefault="00EA7B29" w:rsidP="00EA7B29">
      <w:pPr>
        <w:keepNext/>
      </w:pPr>
      <w:r w:rsidRPr="004550B7">
        <w:t>The architecture in Figure 4.2.1-1 below represents the specified 5GMSd functions within the 5G System (5GS) as defined in TS23.501 [2]. Three main functions are defined:</w:t>
      </w:r>
    </w:p>
    <w:p w14:paraId="519F7F8D" w14:textId="77777777" w:rsidR="00EA7B29" w:rsidRPr="004550B7" w:rsidRDefault="00EA7B29" w:rsidP="00296C49">
      <w:pPr>
        <w:pStyle w:val="B10"/>
        <w:keepNext/>
      </w:pPr>
      <w:r w:rsidRPr="004550B7">
        <w:t>-</w:t>
      </w:r>
      <w:r w:rsidRPr="004550B7">
        <w:tab/>
      </w:r>
      <w:r w:rsidRPr="004550B7">
        <w:rPr>
          <w:b/>
          <w:bCs/>
        </w:rPr>
        <w:t>5GMSd AF:</w:t>
      </w:r>
      <w:r w:rsidRPr="004550B7">
        <w:t xml:space="preserve"> An Application Function similar to that defined in TS 23.501 [2] clause 6.2.10, dedicated to 5G Downlink Media Streaming.</w:t>
      </w:r>
    </w:p>
    <w:p w14:paraId="6EED2D32" w14:textId="77777777" w:rsidR="00EA7B29" w:rsidRPr="004550B7" w:rsidRDefault="00EA7B29" w:rsidP="00EA7B29">
      <w:pPr>
        <w:pStyle w:val="B10"/>
      </w:pPr>
      <w:r w:rsidRPr="004550B7">
        <w:t>-</w:t>
      </w:r>
      <w:r w:rsidRPr="004550B7">
        <w:tab/>
      </w:r>
      <w:r w:rsidRPr="004550B7">
        <w:rPr>
          <w:b/>
          <w:bCs/>
        </w:rPr>
        <w:t>5GMSd AS:</w:t>
      </w:r>
      <w:r w:rsidRPr="004550B7">
        <w:t xml:space="preserve"> An Application Server dedicated to 5G Downlink Media Streaming.</w:t>
      </w:r>
    </w:p>
    <w:p w14:paraId="1BEBC35D" w14:textId="68FE3EC7" w:rsidR="00EA7B29" w:rsidRPr="004550B7" w:rsidRDefault="00EA7B29" w:rsidP="00EA7B29">
      <w:pPr>
        <w:pStyle w:val="B10"/>
      </w:pPr>
      <w:r w:rsidRPr="004550B7">
        <w:lastRenderedPageBreak/>
        <w:t>-</w:t>
      </w:r>
      <w:r w:rsidRPr="004550B7">
        <w:tab/>
      </w:r>
      <w:r w:rsidRPr="004550B7">
        <w:rPr>
          <w:b/>
          <w:bCs/>
        </w:rPr>
        <w:t>5GMSd Client:</w:t>
      </w:r>
      <w:r w:rsidRPr="004550B7">
        <w:t xml:space="preserve"> A UE internal function dedicated to 5G Downlink Media Streaming.</w:t>
      </w:r>
      <w:r w:rsidR="00D61BAA" w:rsidRPr="004550B7">
        <w:t xml:space="preserve"> The 5GMSd Client is a logical function and its subfunctions may be distributed within the UE according to implementation choice.</w:t>
      </w:r>
    </w:p>
    <w:p w14:paraId="3EB2855A" w14:textId="6D173C78" w:rsidR="00EA7B29" w:rsidRPr="004550B7" w:rsidRDefault="00EA7B29" w:rsidP="00EA7B29">
      <w:bookmarkStart w:id="118" w:name="_Hlk16843497"/>
      <w:r w:rsidRPr="004550B7">
        <w:t xml:space="preserve">5GMSd AF and 5GMSd AS are Data Network (DN) functions and communicate with the UE </w:t>
      </w:r>
      <w:r w:rsidR="0038382F" w:rsidRPr="004550B7">
        <w:t xml:space="preserve">via the User Plane Function (UPF) using the </w:t>
      </w:r>
      <w:r w:rsidRPr="004550B7">
        <w:t xml:space="preserve">N6 </w:t>
      </w:r>
      <w:r w:rsidR="0038382F" w:rsidRPr="004550B7">
        <w:t xml:space="preserve">reference point </w:t>
      </w:r>
      <w:r w:rsidRPr="004550B7">
        <w:t>as defined in TS 23.501 [2].</w:t>
      </w:r>
    </w:p>
    <w:p w14:paraId="61B29ADF" w14:textId="77777777" w:rsidR="00EA7B29" w:rsidRPr="004550B7" w:rsidRDefault="00EA7B29" w:rsidP="00EA7B29">
      <w:r w:rsidRPr="004550B7">
        <w:t>Functions in trusted DNs are trusted by the operator’s network as illustrated in Figure 4.2.3-5 of TS 23.501 [2]. Therefore, AFs in trusted DNs may directly communicate with relevant 5G Core functions.</w:t>
      </w:r>
    </w:p>
    <w:p w14:paraId="1BEC3A4D" w14:textId="77777777" w:rsidR="00EA7B29" w:rsidRPr="004550B7" w:rsidRDefault="00EA7B29" w:rsidP="00EA7B29">
      <w:r w:rsidRPr="004550B7">
        <w:t>Functions in external DNs, i.e. 5GMSd AFs in external DNs, may only communicate with 5G Core functions via the NEF using N33.</w:t>
      </w:r>
    </w:p>
    <w:bookmarkEnd w:id="118"/>
    <w:p w14:paraId="508554EB" w14:textId="77777777" w:rsidR="00EA7B29" w:rsidRPr="004550B7" w:rsidRDefault="00EA7B29" w:rsidP="00EA7B29">
      <w:pPr>
        <w:pStyle w:val="NO"/>
      </w:pPr>
      <w:r w:rsidRPr="004550B7">
        <w:t>NOTE 1:</w:t>
      </w:r>
      <w:r w:rsidRPr="004550B7">
        <w:tab/>
        <w:t>The 5GMS architecture may be applied to an EPS although such an application is not specified in the present document and is left to the discretion of deployments and implementations.</w:t>
      </w:r>
    </w:p>
    <w:p w14:paraId="26179703" w14:textId="77777777" w:rsidR="00EA7B29" w:rsidRPr="004550B7" w:rsidRDefault="00EA7B29" w:rsidP="00EA7B29">
      <w:pPr>
        <w:pStyle w:val="TH"/>
      </w:pPr>
      <w:r w:rsidRPr="004550B7">
        <w:object w:dxaOrig="23431" w:dyaOrig="9961" w14:anchorId="52B3A41C">
          <v:shape id="_x0000_i1033" type="#_x0000_t75" style="width:481.55pt;height:204.35pt" o:ole="">
            <v:imagedata r:id="rId28" o:title=""/>
          </v:shape>
          <o:OLEObject Type="Embed" ProgID="Visio.Drawing.15" ShapeID="_x0000_i1033" DrawAspect="Content" ObjectID="_1756824973" r:id="rId29"/>
        </w:object>
      </w:r>
    </w:p>
    <w:p w14:paraId="7209072F" w14:textId="77777777" w:rsidR="00EA7B29" w:rsidRPr="004550B7" w:rsidRDefault="00EA7B29" w:rsidP="00EA7B29">
      <w:pPr>
        <w:pStyle w:val="TF"/>
      </w:pPr>
      <w:r w:rsidRPr="004550B7">
        <w:t>Figure 4.2.1-1: 5G Downlink Media Streaming within 5G System</w:t>
      </w:r>
    </w:p>
    <w:p w14:paraId="5F657FA6" w14:textId="77777777" w:rsidR="00EA7B29" w:rsidRPr="004550B7" w:rsidRDefault="00EA7B29" w:rsidP="00EA7B29">
      <w:pPr>
        <w:pStyle w:val="NO"/>
      </w:pPr>
      <w:r w:rsidRPr="004550B7">
        <w:t>NOTE 2:</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53DEDA98" w14:textId="77777777" w:rsidR="00EA7B29" w:rsidRPr="004550B7" w:rsidRDefault="00EA7B29" w:rsidP="00EA7B29">
      <w:pPr>
        <w:keepNext/>
      </w:pPr>
      <w:r w:rsidRPr="004550B7">
        <w:t>The architecture in Figure 4.2.1-2 below represents the media architecture connecting UE internal functions and related network functions.</w:t>
      </w:r>
    </w:p>
    <w:p w14:paraId="2774EA83" w14:textId="77777777" w:rsidR="00EA7B29" w:rsidRPr="004550B7" w:rsidRDefault="00EA7B29" w:rsidP="00EA7B29">
      <w:pPr>
        <w:pStyle w:val="TH"/>
      </w:pPr>
      <w:r w:rsidRPr="004550B7">
        <w:object w:dxaOrig="23581" w:dyaOrig="10031" w14:anchorId="50ABB836">
          <v:shape id="_x0000_i1034" type="#_x0000_t75" style="width:481.1pt;height:203.95pt" o:ole="">
            <v:imagedata r:id="rId30" o:title=""/>
          </v:shape>
          <o:OLEObject Type="Embed" ProgID="Visio.Drawing.15" ShapeID="_x0000_i1034" DrawAspect="Content" ObjectID="_1756824974" r:id="rId31"/>
        </w:object>
      </w:r>
    </w:p>
    <w:p w14:paraId="4B556FA4" w14:textId="77777777" w:rsidR="00EA7B29" w:rsidRPr="004550B7" w:rsidRDefault="00EA7B29" w:rsidP="00EA7B29">
      <w:pPr>
        <w:pStyle w:val="TF"/>
      </w:pPr>
      <w:r w:rsidRPr="004550B7">
        <w:t>Figure 4.2.1-2: Media Architecture for unicast downlink media streaming</w:t>
      </w:r>
    </w:p>
    <w:p w14:paraId="27A8CE6E" w14:textId="2CF23BA6" w:rsidR="00EA7B29" w:rsidRPr="004550B7" w:rsidRDefault="00EA7B29" w:rsidP="00EA7B29">
      <w:pPr>
        <w:pStyle w:val="NO"/>
      </w:pPr>
      <w:r w:rsidRPr="004550B7">
        <w:lastRenderedPageBreak/>
        <w:t>NOTE 3:</w:t>
      </w:r>
      <w:r w:rsidRPr="004550B7">
        <w:tab/>
      </w:r>
      <w:r w:rsidR="00D61BAA" w:rsidRPr="004550B7">
        <w:t>As described in the NOTE of Figure 4.1-2, t</w:t>
      </w:r>
      <w:r w:rsidRPr="004550B7">
        <w: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204225D" w14:textId="77777777" w:rsidR="00EA7B29" w:rsidRPr="004550B7" w:rsidRDefault="00EA7B29" w:rsidP="00EA7B29">
      <w:pPr>
        <w:pStyle w:val="NO"/>
      </w:pPr>
      <w:r w:rsidRPr="004550B7">
        <w:t>NOTE 4:</w:t>
      </w:r>
      <w:r w:rsidRPr="004550B7">
        <w:tab/>
        <w:t>Red ovals indicate API provider functions.</w:t>
      </w:r>
    </w:p>
    <w:p w14:paraId="43A6F971" w14:textId="77777777" w:rsidR="00EA7B29" w:rsidRPr="004550B7" w:rsidRDefault="00EA7B29" w:rsidP="00EA7B29">
      <w:pPr>
        <w:pStyle w:val="NO"/>
      </w:pPr>
      <w:r w:rsidRPr="004550B7">
        <w:t>NOTE 5:</w:t>
      </w:r>
      <w:r w:rsidRPr="004550B7">
        <w:tab/>
        <w:t>The 5GMSd AF may also interact with the NEF for NEF-enabled API access. However, within Release 16, the NEF is only used by the 5GMSd AF to interact with the Policy and Charging Function (PCF) in 5GMS specifications.</w:t>
      </w:r>
    </w:p>
    <w:p w14:paraId="77BC2B9B" w14:textId="1C5C06EF" w:rsidR="00EA7B29" w:rsidRPr="004550B7" w:rsidRDefault="00EA7B29" w:rsidP="00EA7B29">
      <w:pPr>
        <w:pStyle w:val="NO"/>
      </w:pPr>
      <w:r w:rsidRPr="004550B7">
        <w:t>NOTE 6:</w:t>
      </w:r>
      <w:r w:rsidRPr="004550B7">
        <w:tab/>
        <w:t xml:space="preserve">Some information might also be exchanged </w:t>
      </w:r>
      <w:r w:rsidR="0038382F" w:rsidRPr="004550B7">
        <w:t>between 5GMSd entities and</w:t>
      </w:r>
      <w:r w:rsidR="00A12903" w:rsidRPr="004550B7">
        <w:t xml:space="preserve"> </w:t>
      </w:r>
      <w:r w:rsidRPr="004550B7">
        <w:t>the OAM, although the OAM is not explicitly shown in the architecture.</w:t>
      </w:r>
    </w:p>
    <w:p w14:paraId="08E1C50F" w14:textId="77777777" w:rsidR="00EA7B29" w:rsidRPr="004550B7" w:rsidRDefault="00EA7B29" w:rsidP="00EA7B29">
      <w:pPr>
        <w:keepNext/>
      </w:pPr>
      <w:r w:rsidRPr="004550B7">
        <w:t>The following functions are defined:</w:t>
      </w:r>
    </w:p>
    <w:p w14:paraId="58518BB7" w14:textId="77777777" w:rsidR="00EA7B29" w:rsidRPr="004550B7" w:rsidRDefault="00EA7B29" w:rsidP="00EA7B29">
      <w:pPr>
        <w:pStyle w:val="B10"/>
      </w:pPr>
      <w:r w:rsidRPr="004550B7">
        <w:t>-</w:t>
      </w:r>
      <w:r w:rsidRPr="004550B7">
        <w:tab/>
        <w:t>5G Media Streaming Client for downlink (</w:t>
      </w:r>
      <w:r w:rsidRPr="004550B7">
        <w:rPr>
          <w:b/>
          <w:bCs/>
        </w:rPr>
        <w:t>5GMSd Client</w:t>
      </w:r>
      <w:r w:rsidRPr="004550B7">
        <w:t>) on the UE: Receiver of 5GMS downlink media streaming service that may be accessed through well-defined interfaces/APIs. Alternatively, the UE may be implemented in a self-contained manner such that interfaces M6d and M7d are not exposed at all.</w:t>
      </w:r>
    </w:p>
    <w:p w14:paraId="4B69DF52" w14:textId="77777777" w:rsidR="00EA7B29" w:rsidRPr="004550B7" w:rsidRDefault="00EA7B29" w:rsidP="00EA7B29">
      <w:pPr>
        <w:pStyle w:val="B10"/>
      </w:pPr>
      <w:r w:rsidRPr="004550B7">
        <w:t>-</w:t>
      </w:r>
      <w:r w:rsidRPr="004550B7">
        <w:tab/>
        <w:t>The 5GMSd Client contains two subfunctions:</w:t>
      </w:r>
    </w:p>
    <w:p w14:paraId="37A91F96" w14:textId="713B17AA" w:rsidR="00EA7B29" w:rsidRPr="004550B7" w:rsidRDefault="00EA7B29" w:rsidP="00EA7B29">
      <w:pPr>
        <w:pStyle w:val="B2"/>
      </w:pPr>
      <w:r w:rsidRPr="004550B7">
        <w:t>-</w:t>
      </w:r>
      <w:r w:rsidRPr="004550B7">
        <w:tab/>
      </w:r>
      <w:r w:rsidRPr="004550B7">
        <w:rPr>
          <w:b/>
          <w:bCs/>
        </w:rPr>
        <w:t>Media Session Handler:</w:t>
      </w:r>
      <w:r w:rsidRPr="004550B7">
        <w:t xml:space="preserve"> A function on the UE that communicates with the 5GMSd AF in order to establish, control and support the delivery of a media session</w:t>
      </w:r>
      <w:r w:rsidR="0038382F" w:rsidRPr="004550B7">
        <w:t xml:space="preserve">, and may perform additional functions such as consumption and </w:t>
      </w:r>
      <w:proofErr w:type="spellStart"/>
      <w:r w:rsidR="0038382F" w:rsidRPr="004550B7">
        <w:t>QoE</w:t>
      </w:r>
      <w:proofErr w:type="spellEnd"/>
      <w:r w:rsidR="0038382F" w:rsidRPr="004550B7">
        <w:t xml:space="preserve"> metrics collection and reporting</w:t>
      </w:r>
      <w:r w:rsidRPr="004550B7">
        <w:t>. The Media Session Handler may expose APIs that can be used by the 5GMSd-Aware Application.</w:t>
      </w:r>
    </w:p>
    <w:p w14:paraId="6E2D8C50" w14:textId="77777777" w:rsidR="00EA7B29" w:rsidRPr="004550B7" w:rsidRDefault="00EA7B29" w:rsidP="00EA7B29">
      <w:pPr>
        <w:pStyle w:val="B2"/>
      </w:pPr>
      <w:r w:rsidRPr="004550B7">
        <w:t>-</w:t>
      </w:r>
      <w:r w:rsidRPr="004550B7">
        <w:tab/>
      </w:r>
      <w:r w:rsidRPr="004550B7">
        <w:rPr>
          <w:b/>
          <w:bCs/>
        </w:rPr>
        <w:t>Media Player:</w:t>
      </w:r>
      <w:r w:rsidRPr="004550B7">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4550B7" w:rsidRDefault="00EA7B29" w:rsidP="00EA7B29">
      <w:pPr>
        <w:pStyle w:val="B10"/>
      </w:pPr>
      <w:r w:rsidRPr="004550B7">
        <w:t>-</w:t>
      </w:r>
      <w:r w:rsidRPr="004550B7">
        <w:tab/>
      </w:r>
      <w:r w:rsidRPr="004550B7">
        <w:rPr>
          <w:b/>
          <w:bCs/>
        </w:rPr>
        <w:t>5GMSd-Aware Application:</w:t>
      </w:r>
      <w:r w:rsidRPr="004550B7">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3F5651C3" w14:textId="15BF360E" w:rsidR="00EA7B29" w:rsidRPr="004550B7" w:rsidRDefault="00EA7B29" w:rsidP="00EA7B29">
      <w:pPr>
        <w:pStyle w:val="B10"/>
      </w:pPr>
      <w:r w:rsidRPr="004550B7">
        <w:t>-</w:t>
      </w:r>
      <w:r w:rsidRPr="004550B7">
        <w:tab/>
      </w:r>
      <w:r w:rsidRPr="004550B7">
        <w:rPr>
          <w:b/>
          <w:bCs/>
        </w:rPr>
        <w:t>5GMSd AS:</w:t>
      </w:r>
      <w:r w:rsidRPr="004550B7">
        <w:t xml:space="preserve"> An Application Server which hosts 5G media functions. Note that there may be different realizations of the 5GMSd AS,</w:t>
      </w:r>
      <w:r w:rsidR="00E531E7" w:rsidRPr="004550B7">
        <w:t xml:space="preserve"> including the distribution of 5GMSd AS functionality between different physical hosts,</w:t>
      </w:r>
      <w:r w:rsidRPr="004550B7">
        <w:t xml:space="preserve"> for example</w:t>
      </w:r>
      <w:r w:rsidR="00E531E7" w:rsidRPr="004550B7">
        <w:t xml:space="preserve"> in</w:t>
      </w:r>
      <w:r w:rsidRPr="004550B7">
        <w:t xml:space="preserve"> a Content Delivery Network (CDN).</w:t>
      </w:r>
    </w:p>
    <w:p w14:paraId="287B280F" w14:textId="77777777" w:rsidR="00E531E7" w:rsidRPr="004550B7" w:rsidRDefault="00E531E7" w:rsidP="00E531E7">
      <w:pPr>
        <w:pStyle w:val="B10"/>
        <w:keepLines/>
        <w:ind w:hanging="1"/>
      </w:pPr>
      <w:r w:rsidRPr="004550B7">
        <w:t>The 5GMSd AS in this release supports the following features:</w:t>
      </w:r>
    </w:p>
    <w:p w14:paraId="17BC9B4C" w14:textId="77777777" w:rsidR="00E531E7" w:rsidRPr="004550B7" w:rsidRDefault="00E531E7" w:rsidP="00E531E7">
      <w:pPr>
        <w:pStyle w:val="B2"/>
      </w:pPr>
      <w:proofErr w:type="spellStart"/>
      <w:r w:rsidRPr="004550B7">
        <w:t>i</w:t>
      </w:r>
      <w:proofErr w:type="spellEnd"/>
      <w:r w:rsidRPr="004550B7">
        <w:t>.</w:t>
      </w:r>
      <w:r w:rsidRPr="004550B7">
        <w:tab/>
      </w:r>
      <w:r w:rsidRPr="004550B7">
        <w:rPr>
          <w:b/>
          <w:bCs/>
        </w:rPr>
        <w:t>Content Hosting</w:t>
      </w:r>
      <w:r w:rsidRPr="004550B7">
        <w:t>, including:</w:t>
      </w:r>
    </w:p>
    <w:p w14:paraId="399E6FE7" w14:textId="77777777" w:rsidR="00E531E7" w:rsidRPr="004550B7" w:rsidRDefault="00E531E7" w:rsidP="00E531E7">
      <w:pPr>
        <w:pStyle w:val="B3"/>
      </w:pPr>
      <w:r w:rsidRPr="004550B7">
        <w:t>-</w:t>
      </w:r>
      <w:r w:rsidRPr="004550B7">
        <w:tab/>
        <w:t>Ingesting media content from a 5GMSd Application Provider at reference point M2d.</w:t>
      </w:r>
    </w:p>
    <w:p w14:paraId="0E37BABA" w14:textId="77777777" w:rsidR="00E531E7" w:rsidRPr="004550B7" w:rsidRDefault="00E531E7" w:rsidP="00E531E7">
      <w:pPr>
        <w:pStyle w:val="B3"/>
      </w:pPr>
      <w:r w:rsidRPr="004550B7">
        <w:t>-</w:t>
      </w:r>
      <w:r w:rsidRPr="004550B7">
        <w:tab/>
        <w:t>Caching media content to reduce the need to ingest the same content repeatedly at reference point M2d.</w:t>
      </w:r>
    </w:p>
    <w:p w14:paraId="0B0321D4" w14:textId="77777777" w:rsidR="00E531E7" w:rsidRPr="004550B7" w:rsidRDefault="00E531E7" w:rsidP="00E531E7">
      <w:pPr>
        <w:pStyle w:val="B3"/>
      </w:pPr>
      <w:r w:rsidRPr="004550B7">
        <w:t>-</w:t>
      </w:r>
      <w:r w:rsidRPr="004550B7">
        <w:tab/>
        <w:t>A generic framework for content preparation.</w:t>
      </w:r>
    </w:p>
    <w:p w14:paraId="12357498" w14:textId="77777777" w:rsidR="00E531E7" w:rsidRPr="004550B7" w:rsidRDefault="00E531E7" w:rsidP="00E531E7">
      <w:pPr>
        <w:pStyle w:val="B3"/>
      </w:pPr>
      <w:r w:rsidRPr="004550B7">
        <w:t>-</w:t>
      </w:r>
      <w:r w:rsidRPr="004550B7">
        <w:tab/>
        <w:t>Geographic restrictions on content access by the Media Player at reference point M4d (“geofencing”).</w:t>
      </w:r>
    </w:p>
    <w:p w14:paraId="27C6B600" w14:textId="77777777" w:rsidR="00E531E7" w:rsidRPr="004550B7" w:rsidRDefault="00E531E7" w:rsidP="00E531E7">
      <w:pPr>
        <w:pStyle w:val="B3"/>
      </w:pPr>
      <w:r w:rsidRPr="004550B7">
        <w:t>-</w:t>
      </w:r>
      <w:r w:rsidRPr="004550B7">
        <w:tab/>
        <w:t>Domain Name aliasing at reference point M4d.</w:t>
      </w:r>
    </w:p>
    <w:p w14:paraId="0D40DC1E" w14:textId="77777777" w:rsidR="00E531E7" w:rsidRPr="004550B7" w:rsidRDefault="00E531E7" w:rsidP="00E531E7">
      <w:pPr>
        <w:pStyle w:val="B3"/>
      </w:pPr>
      <w:r w:rsidRPr="004550B7">
        <w:t>-</w:t>
      </w:r>
      <w:r w:rsidRPr="004550B7">
        <w:tab/>
        <w:t>Support for server certificates at reference point M4d.</w:t>
      </w:r>
    </w:p>
    <w:p w14:paraId="0C4934A2" w14:textId="77777777" w:rsidR="00E531E7" w:rsidRPr="004550B7" w:rsidRDefault="00E531E7" w:rsidP="00E531E7">
      <w:pPr>
        <w:pStyle w:val="B3"/>
      </w:pPr>
      <w:r w:rsidRPr="004550B7">
        <w:t>-</w:t>
      </w:r>
      <w:r w:rsidRPr="004550B7">
        <w:tab/>
        <w:t>URL path rewriting at reference point M4d.</w:t>
      </w:r>
    </w:p>
    <w:p w14:paraId="6F74D422" w14:textId="77777777" w:rsidR="00E531E7" w:rsidRPr="004550B7" w:rsidRDefault="00E531E7" w:rsidP="00E531E7">
      <w:pPr>
        <w:pStyle w:val="B3"/>
      </w:pPr>
      <w:r w:rsidRPr="004550B7">
        <w:t>-</w:t>
      </w:r>
      <w:r w:rsidRPr="004550B7">
        <w:tab/>
        <w:t>URL signing at reference point M4d.</w:t>
      </w:r>
    </w:p>
    <w:p w14:paraId="638971C1" w14:textId="29AD2F44" w:rsidR="00E531E7" w:rsidRPr="004550B7" w:rsidRDefault="00E531E7" w:rsidP="005F44C3">
      <w:pPr>
        <w:pStyle w:val="NO"/>
      </w:pPr>
      <w:r w:rsidRPr="004550B7">
        <w:t>NOTE 6a:</w:t>
      </w:r>
      <w:r w:rsidRPr="004550B7">
        <w:tab/>
        <w:t>The features of the 5GMSd AS cater primarily for media streaming content. However, many of these features may also be used to support the delivery of other types of content, for example web content.</w:t>
      </w:r>
    </w:p>
    <w:p w14:paraId="6D8B6A52" w14:textId="1182AD22" w:rsidR="00EA7B29" w:rsidRPr="004550B7" w:rsidRDefault="00EA7B29" w:rsidP="00EA7B29">
      <w:pPr>
        <w:pStyle w:val="B10"/>
      </w:pPr>
      <w:r w:rsidRPr="004550B7">
        <w:lastRenderedPageBreak/>
        <w:t>-</w:t>
      </w:r>
      <w:r w:rsidRPr="004550B7">
        <w:tab/>
      </w:r>
      <w:r w:rsidRPr="004550B7">
        <w:rPr>
          <w:b/>
          <w:bCs/>
        </w:rPr>
        <w:t>5GMSd Application Provider:</w:t>
      </w:r>
      <w:r w:rsidRPr="004550B7">
        <w:t xml:space="preserve"> External application or content-specific media functionality, e.g., media creation, encoding and formatting that uses 5GMSd </w:t>
      </w:r>
      <w:r w:rsidR="0038382F" w:rsidRPr="004550B7">
        <w:t xml:space="preserve">interfaces </w:t>
      </w:r>
      <w:r w:rsidRPr="004550B7">
        <w:t xml:space="preserve">to stream media to 5GMSd-Aware </w:t>
      </w:r>
      <w:r w:rsidR="0038382F" w:rsidRPr="004550B7">
        <w:t>A</w:t>
      </w:r>
      <w:r w:rsidRPr="004550B7">
        <w:t>pplications.</w:t>
      </w:r>
    </w:p>
    <w:p w14:paraId="187ACCBE" w14:textId="77777777" w:rsidR="00EA7B29" w:rsidRPr="004550B7" w:rsidRDefault="00EA7B29" w:rsidP="00EA7B29">
      <w:pPr>
        <w:pStyle w:val="B10"/>
      </w:pPr>
      <w:r w:rsidRPr="004550B7">
        <w:t>-</w:t>
      </w:r>
      <w:r w:rsidRPr="004550B7">
        <w:tab/>
      </w:r>
      <w:r w:rsidRPr="004550B7">
        <w:rPr>
          <w:b/>
          <w:bCs/>
        </w:rPr>
        <w:t>5GMSd AF:</w:t>
      </w:r>
      <w:r w:rsidRPr="004550B7">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3A0D5FBA" w14:textId="5B728D9F" w:rsidR="00EA7B29" w:rsidRPr="004550B7" w:rsidRDefault="00EA7B29" w:rsidP="00EA7B29">
      <w:pPr>
        <w:pStyle w:val="NO"/>
      </w:pPr>
      <w:r w:rsidRPr="004550B7">
        <w:t>NOTE 7:</w:t>
      </w:r>
      <w:r w:rsidRPr="004550B7">
        <w:tab/>
        <w:t xml:space="preserve">There may be multiple 5GMSd </w:t>
      </w:r>
      <w:r w:rsidR="005B2E86" w:rsidRPr="004550B7">
        <w:t xml:space="preserve">AFs present in a deployment and </w:t>
      </w:r>
      <w:r w:rsidRPr="004550B7">
        <w:t xml:space="preserve">residing within the </w:t>
      </w:r>
      <w:r w:rsidR="005B2E86" w:rsidRPr="004550B7">
        <w:t xml:space="preserve">Data Network </w:t>
      </w:r>
      <w:r w:rsidRPr="004550B7">
        <w:t>, each exposing one or more APIs.</w:t>
      </w:r>
    </w:p>
    <w:p w14:paraId="2E1E4015" w14:textId="77777777" w:rsidR="00EA7B29" w:rsidRPr="004550B7" w:rsidRDefault="00EA7B29" w:rsidP="00EA7B29">
      <w:pPr>
        <w:keepNext/>
      </w:pPr>
      <w:r w:rsidRPr="004550B7">
        <w:t>The following interfaces are defined for 5G Downlink Media Streaming:</w:t>
      </w:r>
    </w:p>
    <w:p w14:paraId="598D337A" w14:textId="2CB23C5E" w:rsidR="00EA7B29" w:rsidRPr="004550B7" w:rsidRDefault="00EA7B29" w:rsidP="00EA7B29">
      <w:pPr>
        <w:pStyle w:val="B10"/>
      </w:pPr>
      <w:r w:rsidRPr="004550B7">
        <w:t>-</w:t>
      </w:r>
      <w:r w:rsidRPr="004550B7">
        <w:tab/>
        <w:t xml:space="preserve">M1d (5GMSd Provisioning API): External API, exposed by the 5GMSd AF </w:t>
      </w:r>
      <w:r w:rsidR="00E45119" w:rsidRPr="004550B7">
        <w:t xml:space="preserve">which enables the 5GMSd Application Provider </w:t>
      </w:r>
      <w:r w:rsidRPr="004550B7">
        <w:t xml:space="preserve">to provision the usage of the 5G Media Streaming System </w:t>
      </w:r>
      <w:r w:rsidR="00E45119" w:rsidRPr="004550B7">
        <w:t xml:space="preserve">for downlink media streaming </w:t>
      </w:r>
      <w:r w:rsidRPr="004550B7">
        <w:t>and to obtain feedback.</w:t>
      </w:r>
    </w:p>
    <w:p w14:paraId="18FCC4F6" w14:textId="77777777" w:rsidR="00EA7B29" w:rsidRPr="004550B7" w:rsidRDefault="00EA7B29" w:rsidP="00EA7B29">
      <w:pPr>
        <w:pStyle w:val="B10"/>
      </w:pPr>
      <w:r w:rsidRPr="004550B7">
        <w:t>-</w:t>
      </w:r>
      <w:r w:rsidRPr="004550B7">
        <w:tab/>
        <w:t>M2d (5GMSd Ingest API): Optional External API exposed by the 5GMSd AS used when the 5GMSd AS in the trusted DN is selected to host content for the streaming service.</w:t>
      </w:r>
    </w:p>
    <w:p w14:paraId="341CCB96" w14:textId="77777777" w:rsidR="00EA7B29" w:rsidRPr="004550B7" w:rsidRDefault="00EA7B29" w:rsidP="00EA7B29">
      <w:pPr>
        <w:pStyle w:val="B10"/>
      </w:pPr>
      <w:r w:rsidRPr="004550B7">
        <w:t>-</w:t>
      </w:r>
      <w:r w:rsidRPr="004550B7">
        <w:tab/>
        <w:t>M3d: (Internal and NOT SPECIFIED): Internal API used to exchange information for content hosting on a 5GMSd AS within the trusted DN.</w:t>
      </w:r>
    </w:p>
    <w:p w14:paraId="4FBB1880" w14:textId="77777777" w:rsidR="00EA7B29" w:rsidRPr="004550B7" w:rsidRDefault="00EA7B29" w:rsidP="00EA7B29">
      <w:pPr>
        <w:pStyle w:val="B10"/>
      </w:pPr>
      <w:r w:rsidRPr="004550B7">
        <w:t>-</w:t>
      </w:r>
      <w:r w:rsidRPr="004550B7">
        <w:tab/>
        <w:t>M4d (Media Streaming APIs): APIs exposed by a 5GMSd AS to the Media Player to stream media content.</w:t>
      </w:r>
    </w:p>
    <w:p w14:paraId="57A7CCA0" w14:textId="21DCF2C9" w:rsidR="00EA7B29" w:rsidRPr="004550B7" w:rsidRDefault="00EA7B29" w:rsidP="00EA7B29">
      <w:pPr>
        <w:pStyle w:val="B10"/>
      </w:pPr>
      <w:r w:rsidRPr="004550B7">
        <w:t>-</w:t>
      </w:r>
      <w:r w:rsidRPr="004550B7">
        <w:tab/>
        <w:t>M5d (Media Session Handling API): APIs exposed by a 5GMSd AF to the Media Session Handler for media session handling, control</w:t>
      </w:r>
      <w:r w:rsidR="00E45119" w:rsidRPr="004550B7">
        <w:t>, reporting</w:t>
      </w:r>
      <w:r w:rsidRPr="004550B7">
        <w:t xml:space="preserve"> and assistance that also include appropriate security mechanisms, e.g. authorization and authentication.</w:t>
      </w:r>
    </w:p>
    <w:p w14:paraId="5B620611" w14:textId="77777777" w:rsidR="00EA7B29" w:rsidRPr="004550B7" w:rsidRDefault="00EA7B29" w:rsidP="00EA7B29">
      <w:pPr>
        <w:pStyle w:val="B10"/>
      </w:pPr>
      <w:r w:rsidRPr="004550B7">
        <w:t>-</w:t>
      </w:r>
      <w:r w:rsidRPr="004550B7">
        <w:tab/>
        <w:t>M6d (UE Media Session Handling APIs): APIs exposed by a Media Session Handler to the Media Player for client-internal communication, and exposed to the 5GMSd-Aware Application enabling it to make use of 5GMS functions.</w:t>
      </w:r>
    </w:p>
    <w:p w14:paraId="5A8FA240" w14:textId="77777777" w:rsidR="00EA7B29" w:rsidRPr="004550B7" w:rsidRDefault="00EA7B29" w:rsidP="00EA7B29">
      <w:pPr>
        <w:pStyle w:val="B10"/>
      </w:pPr>
      <w:r w:rsidRPr="004550B7">
        <w:t>-</w:t>
      </w:r>
      <w:r w:rsidRPr="004550B7">
        <w:tab/>
        <w:t>M7d (UE Media Player APIs): APIs exposed by a Media Player to the 5GMSd-Aware Application and Media Session Handler to make use of the Media Player.</w:t>
      </w:r>
    </w:p>
    <w:p w14:paraId="5350568D" w14:textId="5D38AE91" w:rsidR="00EA7B29" w:rsidRPr="004550B7" w:rsidRDefault="00EA7B29" w:rsidP="00EA7B29">
      <w:pPr>
        <w:pStyle w:val="B10"/>
      </w:pPr>
      <w:r w:rsidRPr="004550B7">
        <w:t>-</w:t>
      </w:r>
      <w:r w:rsidRPr="004550B7">
        <w:tab/>
        <w:t xml:space="preserve">M8d: (Application API): application interface used for information exchange between the 5GMSd-Aware </w:t>
      </w:r>
      <w:r w:rsidR="00E45119" w:rsidRPr="004550B7">
        <w:t>A</w:t>
      </w:r>
      <w:r w:rsidRPr="004550B7">
        <w:t>pplication and the 5GMSd Application Provider, for example to provide Service Access Information to the 5GMSd-Aware Application. This API is external to the 5G System and not specified by 5GMS.</w:t>
      </w:r>
    </w:p>
    <w:p w14:paraId="4C154F3D" w14:textId="77777777" w:rsidR="00EA7B29" w:rsidRPr="004550B7" w:rsidRDefault="00EA7B29" w:rsidP="00EA7B29">
      <w:pPr>
        <w:pStyle w:val="NO"/>
      </w:pPr>
      <w:r w:rsidRPr="004550B7">
        <w:t>NOTE 8:</w:t>
      </w:r>
      <w:r w:rsidRPr="004550B7">
        <w:tab/>
        <w:t>Non-Standalone, Roaming, Non-3GPP Access and EPC-5GC interworking aspects are FFS.</w:t>
      </w:r>
    </w:p>
    <w:p w14:paraId="688DC634" w14:textId="77777777" w:rsidR="00EA7B29" w:rsidRPr="004550B7" w:rsidRDefault="00EA7B29" w:rsidP="00EA7B29">
      <w:pPr>
        <w:keepNext/>
      </w:pPr>
      <w:r w:rsidRPr="004550B7">
        <w:t>The following subfunctions are identified as a part of a more detailed breakdown of the 5GMSd AS for stage 3 specifications:</w:t>
      </w:r>
    </w:p>
    <w:p w14:paraId="21F99A13" w14:textId="77777777" w:rsidR="00EA7B29" w:rsidRPr="004550B7" w:rsidRDefault="00EA7B29" w:rsidP="00EA7B29">
      <w:pPr>
        <w:pStyle w:val="B10"/>
      </w:pPr>
      <w:r w:rsidRPr="004550B7">
        <w:t>-</w:t>
      </w:r>
      <w:r w:rsidRPr="004550B7">
        <w:tab/>
        <w:t xml:space="preserve">Adaptive Bit Rate (ABR) Encoder, Encryption and </w:t>
      </w:r>
      <w:proofErr w:type="spellStart"/>
      <w:r w:rsidRPr="004550B7">
        <w:t>Encapsulator</w:t>
      </w:r>
      <w:proofErr w:type="spellEnd"/>
      <w:r w:rsidRPr="004550B7">
        <w:t>.</w:t>
      </w:r>
    </w:p>
    <w:p w14:paraId="7F9894EE" w14:textId="77777777" w:rsidR="00EA7B29" w:rsidRPr="004550B7" w:rsidRDefault="00EA7B29" w:rsidP="00EA7B29">
      <w:pPr>
        <w:pStyle w:val="B10"/>
      </w:pPr>
      <w:r w:rsidRPr="004550B7">
        <w:t>-</w:t>
      </w:r>
      <w:r w:rsidRPr="004550B7">
        <w:tab/>
        <w:t>Manifest (e.g. MPD) Generator and Segment (e.g. DASH) Packager.</w:t>
      </w:r>
    </w:p>
    <w:p w14:paraId="1B9659FC" w14:textId="77777777" w:rsidR="00EA7B29" w:rsidRPr="004550B7" w:rsidRDefault="00EA7B29" w:rsidP="00EA7B29">
      <w:pPr>
        <w:pStyle w:val="B10"/>
      </w:pPr>
      <w:r w:rsidRPr="004550B7">
        <w:t>-</w:t>
      </w:r>
      <w:r w:rsidRPr="004550B7">
        <w:tab/>
        <w:t>Origin Server.</w:t>
      </w:r>
    </w:p>
    <w:p w14:paraId="7206E532" w14:textId="77777777" w:rsidR="00EA7B29" w:rsidRPr="004550B7" w:rsidRDefault="00EA7B29" w:rsidP="00EA7B29">
      <w:pPr>
        <w:pStyle w:val="B10"/>
      </w:pPr>
      <w:r w:rsidRPr="004550B7">
        <w:t>-</w:t>
      </w:r>
      <w:r w:rsidRPr="004550B7">
        <w:tab/>
        <w:t>CDN Server (e.g. Edge Servers).</w:t>
      </w:r>
    </w:p>
    <w:p w14:paraId="0D93A867" w14:textId="77777777" w:rsidR="00EA7B29" w:rsidRPr="004550B7" w:rsidRDefault="00EA7B29" w:rsidP="00EA7B29">
      <w:pPr>
        <w:pStyle w:val="B10"/>
      </w:pPr>
      <w:r w:rsidRPr="004550B7">
        <w:t>-</w:t>
      </w:r>
      <w:r w:rsidRPr="004550B7">
        <w:tab/>
        <w:t>DRM Server (e.g. DRM License Server).</w:t>
      </w:r>
    </w:p>
    <w:p w14:paraId="74B026FF" w14:textId="77777777" w:rsidR="00EA7B29" w:rsidRPr="004550B7" w:rsidRDefault="00EA7B29" w:rsidP="00EA7B29">
      <w:pPr>
        <w:pStyle w:val="B10"/>
      </w:pPr>
      <w:r w:rsidRPr="004550B7">
        <w:t>-</w:t>
      </w:r>
      <w:r w:rsidRPr="004550B7">
        <w:tab/>
        <w:t>Service Directory.</w:t>
      </w:r>
    </w:p>
    <w:p w14:paraId="24D4EB97" w14:textId="77777777" w:rsidR="00EA7B29" w:rsidRPr="004550B7" w:rsidRDefault="00EA7B29" w:rsidP="00EA7B29">
      <w:pPr>
        <w:pStyle w:val="B10"/>
      </w:pPr>
      <w:r w:rsidRPr="004550B7">
        <w:t>-</w:t>
      </w:r>
      <w:r w:rsidRPr="004550B7">
        <w:tab/>
        <w:t>Content Guide Server.</w:t>
      </w:r>
    </w:p>
    <w:p w14:paraId="175EC983" w14:textId="77777777" w:rsidR="00EA7B29" w:rsidRPr="004550B7" w:rsidRDefault="00EA7B29" w:rsidP="00EA7B29">
      <w:pPr>
        <w:pStyle w:val="B10"/>
      </w:pPr>
      <w:r w:rsidRPr="004550B7">
        <w:t>-</w:t>
      </w:r>
      <w:r w:rsidRPr="004550B7">
        <w:tab/>
        <w:t>Replacement content server (e.g. Ad content server).</w:t>
      </w:r>
    </w:p>
    <w:p w14:paraId="2A656F46" w14:textId="77777777" w:rsidR="00EA7B29" w:rsidRPr="004550B7" w:rsidRDefault="00EA7B29" w:rsidP="00EA7B29">
      <w:pPr>
        <w:pStyle w:val="B10"/>
      </w:pPr>
      <w:r w:rsidRPr="004550B7">
        <w:t>-</w:t>
      </w:r>
      <w:r w:rsidRPr="004550B7">
        <w:tab/>
        <w:t>Manifest Proxy, i.e. MPD modification server.</w:t>
      </w:r>
    </w:p>
    <w:p w14:paraId="106A8B40" w14:textId="77777777" w:rsidR="00EA7B29" w:rsidRPr="004550B7" w:rsidRDefault="00EA7B29" w:rsidP="00EA7B29">
      <w:pPr>
        <w:pStyle w:val="B10"/>
      </w:pPr>
      <w:r w:rsidRPr="004550B7">
        <w:t>-</w:t>
      </w:r>
      <w:r w:rsidRPr="004550B7">
        <w:tab/>
        <w:t>App Server.</w:t>
      </w:r>
    </w:p>
    <w:p w14:paraId="626CE047" w14:textId="77777777" w:rsidR="00EA7B29" w:rsidRPr="004550B7" w:rsidRDefault="00EA7B29" w:rsidP="00EA7B29">
      <w:pPr>
        <w:pStyle w:val="B10"/>
      </w:pPr>
      <w:r w:rsidRPr="004550B7">
        <w:t>-</w:t>
      </w:r>
      <w:r w:rsidRPr="004550B7">
        <w:tab/>
        <w:t>Session Management Server.</w:t>
      </w:r>
    </w:p>
    <w:p w14:paraId="05E4EF52" w14:textId="77777777" w:rsidR="00EA7B29" w:rsidRPr="004550B7" w:rsidRDefault="00EA7B29" w:rsidP="00EA7B29">
      <w:r w:rsidRPr="004550B7">
        <w:t>A breakdown of 5GMSd functions in the UE is provided in clause 4.2.2 below.</w:t>
      </w:r>
    </w:p>
    <w:p w14:paraId="3ABDC301" w14:textId="77777777" w:rsidR="00EA7B29" w:rsidRPr="004550B7" w:rsidRDefault="00EA7B29" w:rsidP="00EA7B29">
      <w:pPr>
        <w:pStyle w:val="Heading3"/>
      </w:pPr>
      <w:bookmarkStart w:id="119" w:name="_Toc26271240"/>
      <w:bookmarkStart w:id="120" w:name="_Toc36234910"/>
      <w:bookmarkStart w:id="121" w:name="_Toc36234981"/>
      <w:bookmarkStart w:id="122" w:name="_Toc36235053"/>
      <w:bookmarkStart w:id="123" w:name="_Toc36235125"/>
      <w:bookmarkStart w:id="124" w:name="_Toc41632795"/>
      <w:bookmarkStart w:id="125" w:name="_Toc51790673"/>
      <w:bookmarkStart w:id="126" w:name="_Toc61546983"/>
      <w:bookmarkStart w:id="127" w:name="_Toc146211992"/>
      <w:r w:rsidRPr="004550B7">
        <w:lastRenderedPageBreak/>
        <w:t>4.2.2</w:t>
      </w:r>
      <w:r w:rsidRPr="004550B7">
        <w:tab/>
        <w:t>UE 5GMSd Functions</w:t>
      </w:r>
      <w:bookmarkEnd w:id="119"/>
      <w:bookmarkEnd w:id="120"/>
      <w:bookmarkEnd w:id="121"/>
      <w:bookmarkEnd w:id="122"/>
      <w:bookmarkEnd w:id="123"/>
      <w:bookmarkEnd w:id="124"/>
      <w:bookmarkEnd w:id="125"/>
      <w:bookmarkEnd w:id="126"/>
      <w:bookmarkEnd w:id="127"/>
    </w:p>
    <w:p w14:paraId="5A3FFE27" w14:textId="77777777" w:rsidR="00D61BAA" w:rsidRPr="004550B7" w:rsidRDefault="00D61BAA" w:rsidP="00D61BAA">
      <w:pPr>
        <w:tabs>
          <w:tab w:val="left" w:pos="2065"/>
        </w:tabs>
      </w:pPr>
      <w:r w:rsidRPr="004550B7">
        <w:t>The UE may include many detailed subfunctions that can be used individually or controlled individually by the 5GMSd-Aware Application. This clause breaks down several relevant identified subfunctions for which stage 3 specification is available.</w:t>
      </w:r>
    </w:p>
    <w:p w14:paraId="64060FD5" w14:textId="77777777" w:rsidR="00D61BAA" w:rsidRPr="004550B7" w:rsidRDefault="00D61BAA" w:rsidP="00D61BAA">
      <w:pPr>
        <w:pStyle w:val="NO"/>
      </w:pPr>
      <w:r w:rsidRPr="004550B7">
        <w:t>NOTE:</w:t>
      </w:r>
      <w:r w:rsidRPr="004550B7">
        <w:tab/>
        <w:t>This UE architecture is logical; the realization of reference points M6 ad M7 inside the logical 5GMS Client is subject to implementation choice.</w:t>
      </w:r>
    </w:p>
    <w:p w14:paraId="579A4D46" w14:textId="77777777" w:rsidR="00D61BAA" w:rsidRPr="004550B7" w:rsidRDefault="00D61BAA" w:rsidP="00D61BAA">
      <w:pPr>
        <w:tabs>
          <w:tab w:val="left" w:pos="2065"/>
        </w:tabs>
      </w:pPr>
      <w:r w:rsidRPr="004550B7">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0FAC0F9F" w14:textId="7FCEF9C2" w:rsidR="00EA7B29" w:rsidRPr="004550B7" w:rsidRDefault="00EA7B29" w:rsidP="00EA7B29">
      <w:pPr>
        <w:tabs>
          <w:tab w:val="left" w:pos="2065"/>
        </w:tabs>
      </w:pPr>
    </w:p>
    <w:p w14:paraId="56DFF90A" w14:textId="77777777" w:rsidR="00EA7B29" w:rsidRPr="004550B7" w:rsidRDefault="00EA7B29" w:rsidP="00EA7B29">
      <w:pPr>
        <w:keepNext/>
        <w:tabs>
          <w:tab w:val="left" w:pos="2065"/>
        </w:tabs>
      </w:pPr>
      <w:r w:rsidRPr="004550B7">
        <w:t>With respect to Media Player functions, Figure 4.2.2-</w:t>
      </w:r>
      <w:r w:rsidRPr="004550B7">
        <w:rPr>
          <w:rFonts w:hint="eastAsia"/>
          <w:lang w:eastAsia="ko-KR"/>
        </w:rPr>
        <w:t>1</w:t>
      </w:r>
      <w:r w:rsidRPr="004550B7">
        <w:rPr>
          <w:lang w:eastAsia="ko-KR"/>
        </w:rPr>
        <w:t xml:space="preserve"> below shows more detailed functional components of a UE for media player functions to access the 5GMSd AS.</w:t>
      </w:r>
    </w:p>
    <w:p w14:paraId="0717A93B" w14:textId="0DBAD8A8" w:rsidR="001B520F" w:rsidRPr="004550B7" w:rsidRDefault="00143E8D" w:rsidP="00A15C91">
      <w:pPr>
        <w:pStyle w:val="TH"/>
      </w:pPr>
      <w:r w:rsidRPr="004550B7">
        <w:rPr>
          <w:lang w:eastAsia="ko-KR"/>
        </w:rPr>
        <w:object w:dxaOrig="20746" w:dyaOrig="11460" w14:anchorId="573A9CE6">
          <v:shape id="_x0000_i1035" type="#_x0000_t75" style="width:481.1pt;height:266.35pt" o:ole="">
            <v:imagedata r:id="rId32" o:title=""/>
          </v:shape>
          <o:OLEObject Type="Embed" ProgID="Visio.Drawing.15" ShapeID="_x0000_i1035" DrawAspect="Content" ObjectID="_1756824975" r:id="rId33"/>
        </w:object>
      </w:r>
    </w:p>
    <w:p w14:paraId="6961C9E6" w14:textId="6ED1F101" w:rsidR="00EA7B29" w:rsidRPr="004550B7" w:rsidRDefault="00EA7B29" w:rsidP="00EA7B29">
      <w:pPr>
        <w:pStyle w:val="TF"/>
      </w:pPr>
      <w:r w:rsidRPr="004550B7">
        <w:t>Figure 4.2.2-1: UE 5G Downlink Media Streaming Functions (Media Player centric)</w:t>
      </w:r>
    </w:p>
    <w:p w14:paraId="678B7184" w14:textId="77777777" w:rsidR="00EA7B29" w:rsidRPr="004550B7" w:rsidRDefault="00EA7B29" w:rsidP="00EA7B29">
      <w:r w:rsidRPr="004550B7">
        <w:t>The following subfunctions are identified as part of a more detailed breakdown of the Media Player function:</w:t>
      </w:r>
    </w:p>
    <w:p w14:paraId="6B8EC38C" w14:textId="77777777" w:rsidR="00EA7B29" w:rsidRPr="004550B7" w:rsidRDefault="00EA7B29" w:rsidP="00EA7B29">
      <w:pPr>
        <w:pStyle w:val="B10"/>
      </w:pPr>
      <w:r w:rsidRPr="004550B7">
        <w:t>-</w:t>
      </w:r>
      <w:r w:rsidRPr="004550B7">
        <w:tab/>
      </w:r>
      <w:r w:rsidRPr="004550B7">
        <w:rPr>
          <w:b/>
          <w:bCs/>
        </w:rPr>
        <w:t>Media Access Client:</w:t>
      </w:r>
      <w:r w:rsidRPr="004550B7">
        <w:t xml:space="preserve"> Accesses media content such as DASH-formatted media segments.</w:t>
      </w:r>
    </w:p>
    <w:p w14:paraId="5EF0AF98" w14:textId="66C93334" w:rsidR="00EA7B29" w:rsidRPr="004550B7" w:rsidRDefault="00EA7B29" w:rsidP="00EA7B29">
      <w:pPr>
        <w:pStyle w:val="B10"/>
      </w:pPr>
      <w:r w:rsidRPr="004550B7">
        <w:t>-</w:t>
      </w:r>
      <w:r w:rsidRPr="004550B7">
        <w:tab/>
      </w:r>
      <w:r w:rsidRPr="004550B7">
        <w:rPr>
          <w:b/>
          <w:bCs/>
        </w:rPr>
        <w:t>Media Decapsulation:</w:t>
      </w:r>
      <w:r w:rsidRPr="004550B7">
        <w:t xml:space="preserve"> Extracts the elementary media streams for decoding and provides media system related functions such as time synchronization, capability signalling, accessibility signalling, etc.</w:t>
      </w:r>
    </w:p>
    <w:p w14:paraId="19173CAA" w14:textId="77777777" w:rsidR="001B520F" w:rsidRPr="004550B7" w:rsidRDefault="001B520F" w:rsidP="001B520F">
      <w:pPr>
        <w:pStyle w:val="B10"/>
      </w:pPr>
      <w:r w:rsidRPr="004550B7">
        <w:t>-</w:t>
      </w:r>
      <w:r w:rsidRPr="004550B7">
        <w:tab/>
      </w:r>
      <w:r w:rsidRPr="004550B7">
        <w:rPr>
          <w:b/>
          <w:bCs/>
        </w:rPr>
        <w:t>Consumption Measurement and Logging Client:</w:t>
      </w:r>
      <w:r w:rsidRPr="004550B7">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4550B7" w:rsidRDefault="001B520F" w:rsidP="001B520F">
      <w:pPr>
        <w:pStyle w:val="B10"/>
      </w:pPr>
      <w:r w:rsidRPr="004550B7">
        <w:t>-</w:t>
      </w:r>
      <w:r w:rsidRPr="004550B7">
        <w:tab/>
      </w:r>
      <w:r w:rsidRPr="004550B7">
        <w:rPr>
          <w:b/>
          <w:bCs/>
        </w:rPr>
        <w:t>Metrics Measurement and Logging Client:</w:t>
      </w:r>
      <w:r w:rsidRPr="004550B7">
        <w:t xml:space="preserve"> Performs the measurement and logging of </w:t>
      </w:r>
      <w:proofErr w:type="spellStart"/>
      <w:r w:rsidRPr="004550B7">
        <w:t>QoE</w:t>
      </w:r>
      <w:proofErr w:type="spellEnd"/>
      <w:r w:rsidRPr="004550B7">
        <w:t xml:space="preserv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Pr="004550B7" w:rsidRDefault="00EA7B29" w:rsidP="00EA7B29">
      <w:pPr>
        <w:pStyle w:val="B10"/>
      </w:pPr>
      <w:r w:rsidRPr="004550B7">
        <w:lastRenderedPageBreak/>
        <w:t>-</w:t>
      </w:r>
      <w:r w:rsidRPr="004550B7">
        <w:tab/>
      </w:r>
      <w:r w:rsidRPr="004550B7">
        <w:rPr>
          <w:b/>
          <w:bCs/>
        </w:rPr>
        <w:t>DRM Client</w:t>
      </w:r>
      <w:r w:rsidRPr="004550B7">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Pr="004550B7" w:rsidRDefault="00EA7B29" w:rsidP="00EA7B29">
      <w:pPr>
        <w:pStyle w:val="B10"/>
      </w:pPr>
      <w:r w:rsidRPr="004550B7">
        <w:t xml:space="preserve">- </w:t>
      </w:r>
      <w:r w:rsidRPr="004550B7">
        <w:tab/>
      </w:r>
      <w:r w:rsidRPr="004550B7">
        <w:rPr>
          <w:b/>
          <w:bCs/>
        </w:rPr>
        <w:t>Media Decryption</w:t>
      </w:r>
      <w:r w:rsidRPr="004550B7">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4550B7" w:rsidRDefault="00EA7B29" w:rsidP="00EA7B29">
      <w:pPr>
        <w:pStyle w:val="B10"/>
      </w:pPr>
      <w:r w:rsidRPr="004550B7">
        <w:t>-</w:t>
      </w:r>
      <w:r w:rsidRPr="004550B7">
        <w:tab/>
      </w:r>
      <w:r w:rsidRPr="004550B7">
        <w:rPr>
          <w:b/>
          <w:bCs/>
        </w:rPr>
        <w:t>Media Decoder</w:t>
      </w:r>
      <w:r w:rsidRPr="004550B7">
        <w:t>: Decodes the media, such as audio or video.</w:t>
      </w:r>
    </w:p>
    <w:p w14:paraId="6BBD9039" w14:textId="77777777" w:rsidR="00EA7B29" w:rsidRPr="004550B7" w:rsidRDefault="00EA7B29" w:rsidP="00EA7B29">
      <w:pPr>
        <w:pStyle w:val="B10"/>
      </w:pPr>
      <w:r w:rsidRPr="004550B7">
        <w:t>-</w:t>
      </w:r>
      <w:r w:rsidRPr="004550B7">
        <w:tab/>
      </w:r>
      <w:r w:rsidRPr="004550B7">
        <w:rPr>
          <w:b/>
          <w:bCs/>
        </w:rPr>
        <w:t xml:space="preserve">Media Presentation and Rendering: </w:t>
      </w:r>
      <w:r w:rsidRPr="004550B7">
        <w:t>Presents the media using an appropriate output device and enables possible interaction with the media.</w:t>
      </w:r>
    </w:p>
    <w:p w14:paraId="6252CC39" w14:textId="78A8B4A7" w:rsidR="00EA7B29" w:rsidRPr="004550B7" w:rsidRDefault="00EA7B29" w:rsidP="00EA7B29">
      <w:pPr>
        <w:tabs>
          <w:tab w:val="left" w:pos="2065"/>
        </w:tabs>
        <w:rPr>
          <w:lang w:eastAsia="ko-KR"/>
        </w:rPr>
      </w:pPr>
      <w:r w:rsidRPr="004550B7">
        <w:t>With respect to the Media Session Handler, Figure 4.2.2-</w:t>
      </w:r>
      <w:r w:rsidRPr="004550B7">
        <w:rPr>
          <w:lang w:eastAsia="ko-KR"/>
        </w:rPr>
        <w:t>2 below shows more detailed functional components of a UE to access the 5GMSd AF.</w:t>
      </w:r>
    </w:p>
    <w:p w14:paraId="7B276519" w14:textId="591AED7A" w:rsidR="00E45119" w:rsidRPr="004550B7" w:rsidRDefault="00E45119" w:rsidP="00A15C91">
      <w:pPr>
        <w:pStyle w:val="TH"/>
        <w:rPr>
          <w:lang w:eastAsia="ko-KR"/>
        </w:rPr>
      </w:pPr>
      <w:r w:rsidRPr="004550B7">
        <w:object w:dxaOrig="9630" w:dyaOrig="5060" w14:anchorId="5569DB9D">
          <v:shape id="_x0000_i1036" type="#_x0000_t75" style="width:481.55pt;height:252.6pt" o:ole="">
            <v:imagedata r:id="rId34" o:title=""/>
          </v:shape>
          <o:OLEObject Type="Embed" ProgID="Visio.Drawing.15" ShapeID="_x0000_i1036" DrawAspect="Content" ObjectID="_1756824976" r:id="rId35"/>
        </w:object>
      </w:r>
    </w:p>
    <w:p w14:paraId="2771401E" w14:textId="38C71DA1" w:rsidR="00EA7B29" w:rsidRPr="004550B7" w:rsidRDefault="00EA7B29" w:rsidP="00EA7B29">
      <w:pPr>
        <w:pStyle w:val="TF"/>
      </w:pPr>
      <w:r w:rsidRPr="004550B7">
        <w:t>Figure 4.2.2-2: UE 5G Media Streaming Functions (Control-Centric)</w:t>
      </w:r>
    </w:p>
    <w:p w14:paraId="3EB58C4D" w14:textId="77777777" w:rsidR="00EA7B29" w:rsidRPr="004550B7" w:rsidRDefault="00EA7B29" w:rsidP="00EA7B29">
      <w:pPr>
        <w:pStyle w:val="NO"/>
      </w:pPr>
      <w:r w:rsidRPr="004550B7">
        <w:t>NOTE 1:</w:t>
      </w:r>
      <w:r w:rsidRPr="004550B7">
        <w:tab/>
        <w:t xml:space="preserve">The yellow </w:t>
      </w:r>
      <w:proofErr w:type="spellStart"/>
      <w:r w:rsidRPr="004550B7">
        <w:t>color</w:t>
      </w:r>
      <w:proofErr w:type="spellEnd"/>
      <w:r w:rsidRPr="004550B7">
        <w:t xml:space="preserve"> indicates here that the 3GPP has created specifications for the function.</w:t>
      </w:r>
    </w:p>
    <w:p w14:paraId="55D431CD" w14:textId="77777777" w:rsidR="00EA7B29" w:rsidRPr="004550B7" w:rsidRDefault="00EA7B29" w:rsidP="00EA7B29">
      <w:pPr>
        <w:pStyle w:val="NO"/>
      </w:pPr>
      <w:r w:rsidRPr="004550B7">
        <w:t>NOTE 2:</w:t>
      </w:r>
      <w:r w:rsidRPr="004550B7">
        <w:tab/>
        <w:t>A UE is a logical device which may correspond to the tethering of multiple physical devices or other types of realizations.</w:t>
      </w:r>
    </w:p>
    <w:p w14:paraId="4887586B" w14:textId="77777777" w:rsidR="00EA7B29" w:rsidRPr="004550B7" w:rsidRDefault="00EA7B29" w:rsidP="00EA7B29">
      <w:r w:rsidRPr="004550B7">
        <w:t>The following subfunctions are identified as part of a more detailed breakdown of Media Session Handler:</w:t>
      </w:r>
    </w:p>
    <w:p w14:paraId="0B57DDA3" w14:textId="77777777" w:rsidR="00EA7B29" w:rsidRPr="004550B7" w:rsidRDefault="00EA7B29" w:rsidP="00EA7B29">
      <w:pPr>
        <w:pStyle w:val="B10"/>
      </w:pPr>
      <w:r w:rsidRPr="004550B7">
        <w:t>-</w:t>
      </w:r>
      <w:r w:rsidRPr="004550B7">
        <w:tab/>
      </w:r>
      <w:r w:rsidRPr="004550B7">
        <w:rPr>
          <w:b/>
          <w:bCs/>
        </w:rPr>
        <w:t>Core Functions:</w:t>
      </w:r>
      <w:r w:rsidRPr="004550B7">
        <w:t xml:space="preserve"> Realization of a “session” concept for media communications, optionally spanning multiple stateless sessions. May optionally interact with network-based 5GMSd AFs.</w:t>
      </w:r>
    </w:p>
    <w:p w14:paraId="44DE64BF" w14:textId="7C452ABF" w:rsidR="00EA7B29" w:rsidRPr="004550B7" w:rsidRDefault="00EA7B29" w:rsidP="00E45119">
      <w:pPr>
        <w:pStyle w:val="B10"/>
      </w:pPr>
      <w:r w:rsidRPr="004550B7">
        <w:t>-</w:t>
      </w:r>
      <w:r w:rsidRPr="004550B7">
        <w:tab/>
      </w:r>
      <w:r w:rsidRPr="004550B7">
        <w:rPr>
          <w:b/>
          <w:bCs/>
        </w:rPr>
        <w:t>Metrics</w:t>
      </w:r>
      <w:r w:rsidR="001B520F" w:rsidRPr="004550B7">
        <w:rPr>
          <w:b/>
          <w:bCs/>
        </w:rPr>
        <w:t xml:space="preserve"> Collection and Reporting:</w:t>
      </w:r>
      <w:r w:rsidR="001B520F" w:rsidRPr="004550B7">
        <w:t xml:space="preserve"> executes the collection of </w:t>
      </w:r>
      <w:proofErr w:type="spellStart"/>
      <w:r w:rsidR="001B520F" w:rsidRPr="004550B7">
        <w:t>QoE</w:t>
      </w:r>
      <w:proofErr w:type="spellEnd"/>
      <w:r w:rsidR="001B520F" w:rsidRPr="004550B7">
        <w:t xml:space="preserve"> metrics measurement logs from the Media Player and sending of metrics reports to the 5GMSd AF</w:t>
      </w:r>
      <w:r w:rsidR="00E45119" w:rsidRPr="004550B7">
        <w:t xml:space="preserve"> for the purpose of metrics analysis or to enable potential transport optimizations by the network</w:t>
      </w:r>
      <w:r w:rsidR="001B520F" w:rsidRPr="004550B7">
        <w:t>.</w:t>
      </w:r>
    </w:p>
    <w:p w14:paraId="22CBC583" w14:textId="659CCEC1" w:rsidR="00EA7B29" w:rsidRPr="004550B7" w:rsidRDefault="00EA7B29" w:rsidP="00EA7B29">
      <w:pPr>
        <w:pStyle w:val="B10"/>
      </w:pPr>
      <w:r w:rsidRPr="004550B7">
        <w:t>-</w:t>
      </w:r>
      <w:r w:rsidRPr="004550B7">
        <w:tab/>
      </w:r>
      <w:r w:rsidRPr="004550B7">
        <w:rPr>
          <w:b/>
          <w:bCs/>
        </w:rPr>
        <w:t>Consumption</w:t>
      </w:r>
      <w:r w:rsidR="001B520F" w:rsidRPr="004550B7">
        <w:rPr>
          <w:b/>
          <w:bCs/>
        </w:rPr>
        <w:t xml:space="preserve"> Collection and</w:t>
      </w:r>
      <w:r w:rsidRPr="004550B7">
        <w:rPr>
          <w:b/>
          <w:bCs/>
        </w:rPr>
        <w:t xml:space="preserve"> Reporting:</w:t>
      </w:r>
      <w:r w:rsidRPr="004550B7">
        <w:t xml:space="preserve"> </w:t>
      </w:r>
      <w:r w:rsidR="001B520F" w:rsidRPr="004550B7">
        <w:t xml:space="preserve">executes the collection of content consumption measurement logs from the Media Player and sending of consumption </w:t>
      </w:r>
      <w:r w:rsidRPr="004550B7">
        <w:t>reports to a 5GMSd AF about the currently consumed media within the available presentation, about the UE capabilities and about the environment of the media session for potential transport optimizations by the network or consumption report analysis.</w:t>
      </w:r>
    </w:p>
    <w:p w14:paraId="004DE6AE" w14:textId="0BFD6624" w:rsidR="00EA7B29" w:rsidRPr="004550B7" w:rsidRDefault="00EA7B29" w:rsidP="00EA7B29">
      <w:pPr>
        <w:pStyle w:val="B10"/>
      </w:pPr>
      <w:r w:rsidRPr="004550B7">
        <w:lastRenderedPageBreak/>
        <w:t>.-</w:t>
      </w:r>
      <w:r w:rsidRPr="004550B7">
        <w:tab/>
      </w:r>
      <w:r w:rsidRPr="004550B7">
        <w:rPr>
          <w:b/>
          <w:bCs/>
        </w:rPr>
        <w:t>Network Assistance:</w:t>
      </w:r>
      <w:r w:rsidRPr="004550B7">
        <w:t xml:space="preserve"> </w:t>
      </w:r>
      <w:r w:rsidR="00D43C55" w:rsidRPr="004550B7">
        <w:t xml:space="preserve">downlink streaming delivery </w:t>
      </w:r>
      <w:r w:rsidRPr="004550B7">
        <w:t>assisting functions provided</w:t>
      </w:r>
      <w:r w:rsidR="00D43C55" w:rsidRPr="004550B7">
        <w:t xml:space="preserve"> by the network</w:t>
      </w:r>
      <w:r w:rsidRPr="004550B7">
        <w:t xml:space="preserve"> to the 5GMSd Client and Media Player</w:t>
      </w:r>
      <w:r w:rsidR="00D43C55" w:rsidRPr="004550B7">
        <w:t xml:space="preserve"> in the form of bit rate recommendation (or throughput estimation) and/or delivery boost. Network Assistance functionality may be supported by 5GMSd AF or ANBR-based RAN </w:t>
      </w:r>
      <w:proofErr w:type="spellStart"/>
      <w:r w:rsidR="00D43C55" w:rsidRPr="004550B7">
        <w:t>signaling</w:t>
      </w:r>
      <w:proofErr w:type="spellEnd"/>
      <w:r w:rsidR="00D43C55" w:rsidRPr="004550B7">
        <w:t xml:space="preserve"> mechanisms.</w:t>
      </w:r>
    </w:p>
    <w:p w14:paraId="479748FF" w14:textId="77777777" w:rsidR="00EA7B29" w:rsidRPr="004550B7" w:rsidRDefault="00EA7B29" w:rsidP="00EA7B29">
      <w:pPr>
        <w:pStyle w:val="NO"/>
      </w:pPr>
      <w:r w:rsidRPr="004550B7">
        <w:t>NOTE 3:</w:t>
      </w:r>
      <w:r w:rsidRPr="004550B7">
        <w:tab/>
        <w:t>Based on such a decomposition, additional interfaces and APIs may exist in inside the UE:</w:t>
      </w:r>
    </w:p>
    <w:p w14:paraId="11D849CA" w14:textId="77777777" w:rsidR="00EA7B29" w:rsidRPr="004550B7" w:rsidRDefault="00EA7B29" w:rsidP="00EA7B29">
      <w:pPr>
        <w:pStyle w:val="B10"/>
      </w:pPr>
      <w:r w:rsidRPr="004550B7">
        <w:t>-</w:t>
      </w:r>
      <w:r w:rsidRPr="004550B7">
        <w:tab/>
        <w:t>Media control interface(s) to configure and interact with the different UE media functions.</w:t>
      </w:r>
    </w:p>
    <w:p w14:paraId="31938281" w14:textId="77777777" w:rsidR="00EA7B29" w:rsidRPr="004550B7" w:rsidRDefault="00EA7B29" w:rsidP="00EA7B29">
      <w:pPr>
        <w:pStyle w:val="B10"/>
      </w:pPr>
      <w:r w:rsidRPr="004550B7">
        <w:t>-</w:t>
      </w:r>
      <w:r w:rsidRPr="004550B7">
        <w:tab/>
        <w:t>Media control interface for media session management.</w:t>
      </w:r>
    </w:p>
    <w:p w14:paraId="03026A94" w14:textId="23F2A411" w:rsidR="00EA7B29" w:rsidRPr="004550B7" w:rsidRDefault="00EA7B29" w:rsidP="00EA7B29">
      <w:pPr>
        <w:pStyle w:val="B10"/>
      </w:pPr>
      <w:r w:rsidRPr="004550B7">
        <w:t>-</w:t>
      </w:r>
      <w:r w:rsidRPr="004550B7">
        <w:tab/>
        <w:t xml:space="preserve">Control interface for </w:t>
      </w:r>
      <w:proofErr w:type="spellStart"/>
      <w:r w:rsidRPr="004550B7">
        <w:t>collection</w:t>
      </w:r>
      <w:r w:rsidR="001B520F" w:rsidRPr="004550B7">
        <w:t>of</w:t>
      </w:r>
      <w:proofErr w:type="spellEnd"/>
      <w:r w:rsidR="001B520F" w:rsidRPr="004550B7">
        <w:t xml:space="preserve"> logged </w:t>
      </w:r>
      <w:proofErr w:type="spellStart"/>
      <w:r w:rsidR="001B520F" w:rsidRPr="004550B7">
        <w:t>QoE</w:t>
      </w:r>
      <w:proofErr w:type="spellEnd"/>
      <w:r w:rsidR="001B520F" w:rsidRPr="004550B7">
        <w:t xml:space="preserve"> metrics measurements.</w:t>
      </w:r>
      <w:r w:rsidRPr="004550B7">
        <w:t>.</w:t>
      </w:r>
    </w:p>
    <w:p w14:paraId="7E3A06F1" w14:textId="18E44DDE" w:rsidR="001B520F" w:rsidRPr="004550B7" w:rsidRDefault="001B520F" w:rsidP="00EA7B29">
      <w:pPr>
        <w:pStyle w:val="B10"/>
      </w:pPr>
      <w:r w:rsidRPr="004550B7">
        <w:t>-</w:t>
      </w:r>
      <w:r w:rsidRPr="004550B7">
        <w:tab/>
        <w:t>Control interface for collection of logged content consumption measurements.</w:t>
      </w:r>
    </w:p>
    <w:p w14:paraId="0EBF6FD5" w14:textId="77777777" w:rsidR="00EA7B29" w:rsidRPr="004550B7" w:rsidRDefault="00EA7B29" w:rsidP="00EA7B29">
      <w:pPr>
        <w:pStyle w:val="B10"/>
      </w:pPr>
      <w:r w:rsidRPr="004550B7">
        <w:t>-</w:t>
      </w:r>
      <w:r w:rsidRPr="004550B7">
        <w:tab/>
        <w:t>Decoded media samples are handed over to the media renderer.</w:t>
      </w:r>
    </w:p>
    <w:p w14:paraId="6131FD78" w14:textId="77777777" w:rsidR="00EA7B29" w:rsidRPr="004550B7" w:rsidRDefault="00EA7B29" w:rsidP="00EA7B29">
      <w:pPr>
        <w:pStyle w:val="B10"/>
      </w:pPr>
      <w:r w:rsidRPr="004550B7">
        <w:t>-</w:t>
      </w:r>
      <w:r w:rsidRPr="004550B7">
        <w:tab/>
        <w:t>Decrypted, compressed media samples are handed over to a trusted media decoder.</w:t>
      </w:r>
    </w:p>
    <w:p w14:paraId="55D5D330" w14:textId="77777777" w:rsidR="00EA7B29" w:rsidRPr="004550B7" w:rsidRDefault="00EA7B29" w:rsidP="00EA7B29">
      <w:pPr>
        <w:pStyle w:val="B10"/>
      </w:pPr>
      <w:r w:rsidRPr="004550B7">
        <w:t>-</w:t>
      </w:r>
      <w:r w:rsidRPr="004550B7">
        <w:tab/>
        <w:t>In case of encryption, the encrypted, compressed media samples are handed over to the DRM Client.</w:t>
      </w:r>
    </w:p>
    <w:p w14:paraId="0713B62D" w14:textId="77777777" w:rsidR="00EA7B29" w:rsidRPr="004550B7" w:rsidRDefault="00EA7B29" w:rsidP="00EA7B29">
      <w:pPr>
        <w:pStyle w:val="NO"/>
      </w:pPr>
      <w:r w:rsidRPr="004550B7">
        <w:t>NOTE 4:</w:t>
      </w:r>
      <w:r w:rsidRPr="004550B7">
        <w:tab/>
        <w:t>Non-Standalone, Roaming, Non-3GPP Access and EPC-5GC interworking aspects are FFS.</w:t>
      </w:r>
    </w:p>
    <w:p w14:paraId="1A4098BE" w14:textId="77777777" w:rsidR="00EA7B29" w:rsidRPr="004550B7" w:rsidRDefault="00EA7B29" w:rsidP="00EA7B29">
      <w:pPr>
        <w:pStyle w:val="Heading3"/>
      </w:pPr>
      <w:bookmarkStart w:id="128" w:name="_Toc26271241"/>
      <w:bookmarkStart w:id="129" w:name="_Toc36234911"/>
      <w:bookmarkStart w:id="130" w:name="_Toc36234982"/>
      <w:bookmarkStart w:id="131" w:name="_Toc36235054"/>
      <w:bookmarkStart w:id="132" w:name="_Toc36235126"/>
      <w:bookmarkStart w:id="133" w:name="_Toc41632796"/>
      <w:bookmarkStart w:id="134" w:name="_Toc51790674"/>
      <w:bookmarkStart w:id="135" w:name="_Toc61546984"/>
      <w:bookmarkStart w:id="136" w:name="_Toc146211993"/>
      <w:r w:rsidRPr="004550B7">
        <w:t>4.2.3</w:t>
      </w:r>
      <w:r w:rsidRPr="004550B7">
        <w:tab/>
        <w:t>Service Access Information</w:t>
      </w:r>
      <w:bookmarkEnd w:id="128"/>
      <w:bookmarkEnd w:id="129"/>
      <w:bookmarkEnd w:id="130"/>
      <w:bookmarkEnd w:id="131"/>
      <w:bookmarkEnd w:id="132"/>
      <w:r w:rsidRPr="004550B7">
        <w:t xml:space="preserve"> for Downlink Media Streaming</w:t>
      </w:r>
      <w:bookmarkEnd w:id="133"/>
      <w:bookmarkEnd w:id="134"/>
      <w:bookmarkEnd w:id="135"/>
      <w:bookmarkEnd w:id="136"/>
    </w:p>
    <w:p w14:paraId="3B3073EF" w14:textId="303998A2" w:rsidR="00EA7B29" w:rsidRPr="004550B7" w:rsidRDefault="00EA7B29" w:rsidP="00EA7B29">
      <w:r w:rsidRPr="004550B7">
        <w:t>The Service Access Information is the set of parameters and addresses which are needed by the 5GMSd Client to activate</w:t>
      </w:r>
      <w:r w:rsidR="00E45119" w:rsidRPr="004550B7">
        <w:t xml:space="preserve"> and control</w:t>
      </w:r>
      <w:r w:rsidRPr="004550B7">
        <w:t xml:space="preserve"> the reception of a downlink streaming session</w:t>
      </w:r>
      <w:r w:rsidR="00E45119" w:rsidRPr="004550B7">
        <w:t xml:space="preserve">, and to report service/content consumption and/or </w:t>
      </w:r>
      <w:proofErr w:type="spellStart"/>
      <w:r w:rsidR="00E45119" w:rsidRPr="004550B7">
        <w:t>QoE</w:t>
      </w:r>
      <w:proofErr w:type="spellEnd"/>
      <w:r w:rsidR="00E45119" w:rsidRPr="004550B7">
        <w:t xml:space="preserve"> metrics</w:t>
      </w:r>
      <w:r w:rsidRPr="004550B7">
        <w:t>.</w:t>
      </w:r>
    </w:p>
    <w:p w14:paraId="4CDC7988" w14:textId="77777777" w:rsidR="00EA7B29" w:rsidRPr="004550B7" w:rsidRDefault="00EA7B29" w:rsidP="00EA7B29">
      <w:r w:rsidRPr="004550B7">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550B7">
        <w:noBreakHyphen/>
        <w:t>1 below:</w:t>
      </w:r>
    </w:p>
    <w:p w14:paraId="412F2ADA" w14:textId="77777777" w:rsidR="00EA7B29" w:rsidRPr="004550B7" w:rsidRDefault="00EA7B29" w:rsidP="00EA7B29">
      <w:pPr>
        <w:pStyle w:val="TH"/>
        <w:rPr>
          <w:lang w:val="en-US"/>
        </w:rPr>
      </w:pPr>
      <w:r w:rsidRPr="004550B7">
        <w:rPr>
          <w:lang w:val="en-US"/>
        </w:rPr>
        <w:lastRenderedPageBreak/>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Pr="004550B7" w:rsidRDefault="00EA7B29" w:rsidP="00D43C55">
            <w:pPr>
              <w:pStyle w:val="TAH"/>
            </w:pPr>
            <w:r w:rsidRPr="004550B7">
              <w:t>Description</w:t>
            </w:r>
          </w:p>
        </w:tc>
      </w:tr>
      <w:tr w:rsidR="00AA4C11" w:rsidRPr="004550B7"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Pr="004550B7" w:rsidRDefault="00AA4C11" w:rsidP="00AA4C11">
            <w:pPr>
              <w:pStyle w:val="TAL"/>
            </w:pPr>
            <w:r w:rsidRPr="004550B7">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Pr="004550B7" w:rsidRDefault="00AA4C11" w:rsidP="00AA4C11">
            <w:pPr>
              <w:pStyle w:val="TAL"/>
              <w:rPr>
                <w:lang w:val="en-US"/>
              </w:rPr>
            </w:pPr>
            <w:r w:rsidRPr="004550B7">
              <w:rPr>
                <w:lang w:val="en-US"/>
              </w:rPr>
              <w:t>Unique identification of the M1d Provisioning Session.</w:t>
            </w:r>
          </w:p>
        </w:tc>
      </w:tr>
    </w:tbl>
    <w:p w14:paraId="33849A37" w14:textId="77777777" w:rsidR="00143E8D" w:rsidRPr="004550B7" w:rsidRDefault="00143E8D" w:rsidP="00296C49">
      <w:pPr>
        <w:pStyle w:val="Normalafterfloat"/>
        <w:keepNext/>
        <w:rPr>
          <w:lang w:val="en-US"/>
        </w:rPr>
      </w:pPr>
      <w:r w:rsidRPr="004550B7">
        <w:rPr>
          <w:lang w:val="en-US"/>
        </w:rPr>
        <w:t xml:space="preserve">When the </w:t>
      </w:r>
      <w:r w:rsidRPr="004550B7">
        <w:t>content</w:t>
      </w:r>
      <w:r w:rsidRPr="004550B7">
        <w:rPr>
          <w:lang w:val="en-US"/>
        </w:rPr>
        <w:t xml:space="preserve"> hosting feature is activated for a downlink streaming session, the parameters from </w:t>
      </w:r>
      <w:r w:rsidRPr="004550B7">
        <w:t>Table 4.2.3-1a below can additionally be present.</w:t>
      </w:r>
    </w:p>
    <w:p w14:paraId="011CF7FE" w14:textId="77777777" w:rsidR="00143E8D" w:rsidRPr="004550B7" w:rsidRDefault="00143E8D" w:rsidP="00143E8D">
      <w:pPr>
        <w:pStyle w:val="TH"/>
        <w:rPr>
          <w:lang w:val="en-US"/>
        </w:rPr>
      </w:pPr>
      <w:r w:rsidRPr="004550B7">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rsidRPr="004550B7"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Pr="004550B7" w:rsidRDefault="00143E8D" w:rsidP="00143E8D">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Pr="004550B7" w:rsidRDefault="00143E8D" w:rsidP="00143E8D">
            <w:pPr>
              <w:pStyle w:val="TAH"/>
            </w:pPr>
            <w:r w:rsidRPr="004550B7">
              <w:t>Description</w:t>
            </w:r>
          </w:p>
        </w:tc>
      </w:tr>
      <w:tr w:rsidR="00143E8D" w:rsidRPr="004550B7"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Pr="004550B7" w:rsidRDefault="00143E8D" w:rsidP="00143E8D">
            <w:pPr>
              <w:pStyle w:val="TAL"/>
              <w:keepNext w:val="0"/>
            </w:pPr>
            <w:r w:rsidRPr="004550B7">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4550B7" w:rsidRDefault="00143E8D" w:rsidP="00143E8D">
            <w:pPr>
              <w:pStyle w:val="TAL"/>
              <w:keepNext w:val="0"/>
              <w:rPr>
                <w:lang w:val="en-US"/>
              </w:rPr>
            </w:pPr>
            <w:r w:rsidRPr="004550B7">
              <w:rPr>
                <w:lang w:val="en-US"/>
              </w:rPr>
              <w:t>A document or a pointer to a document that defines a media presentation e.g. MPD for DASH content or URL to a video clip file.</w:t>
            </w:r>
          </w:p>
        </w:tc>
      </w:tr>
    </w:tbl>
    <w:p w14:paraId="69AA44CE" w14:textId="74C0A2EE" w:rsidR="00EA7B29" w:rsidRPr="004550B7" w:rsidRDefault="00EA7B29" w:rsidP="00296C49">
      <w:pPr>
        <w:pStyle w:val="Normalafterfloat"/>
        <w:keepNext/>
      </w:pPr>
      <w:r w:rsidRPr="004550B7">
        <w:t>When the consumption reporting feature is activated for a downlink streaming session, the parameters from Table 4.2.3</w:t>
      </w:r>
      <w:r w:rsidR="00143E8D" w:rsidRPr="004550B7">
        <w:noBreakHyphen/>
      </w:r>
      <w:r w:rsidRPr="004550B7">
        <w:t>2 below are additionally present.</w:t>
      </w:r>
    </w:p>
    <w:p w14:paraId="441E8BB2" w14:textId="77777777" w:rsidR="00EA7B29" w:rsidRPr="004550B7" w:rsidRDefault="00EA7B29" w:rsidP="00EA7B29">
      <w:pPr>
        <w:pStyle w:val="TH"/>
        <w:rPr>
          <w:lang w:val="en-US"/>
        </w:rPr>
      </w:pPr>
      <w:bookmarkStart w:id="137" w:name="_Hlk23841918"/>
      <w:r w:rsidRPr="004550B7">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Pr="004550B7" w:rsidRDefault="00EA7B29" w:rsidP="00D43C55">
            <w:pPr>
              <w:pStyle w:val="TAH"/>
            </w:pPr>
            <w:r w:rsidRPr="004550B7">
              <w:t>Description</w:t>
            </w:r>
          </w:p>
        </w:tc>
      </w:tr>
      <w:tr w:rsidR="00EA7B29" w:rsidRPr="004550B7"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Pr="004550B7" w:rsidRDefault="00EA7B29" w:rsidP="00D43C55">
            <w:pPr>
              <w:pStyle w:val="TAL"/>
            </w:pPr>
            <w:r w:rsidRPr="004550B7">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4550B7" w:rsidRDefault="00EA7B29" w:rsidP="00D43C55">
            <w:pPr>
              <w:pStyle w:val="TAL"/>
              <w:rPr>
                <w:lang w:val="en-US"/>
              </w:rPr>
            </w:pPr>
            <w:r w:rsidRPr="004550B7">
              <w:rPr>
                <w:lang w:val="en-US"/>
              </w:rPr>
              <w:t>Identifies the interval between consumption reports being sent by the Media Session Handler.</w:t>
            </w:r>
          </w:p>
        </w:tc>
      </w:tr>
      <w:bookmarkEnd w:id="137"/>
      <w:tr w:rsidR="00EA7B29" w:rsidRPr="004550B7"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Pr="004550B7" w:rsidRDefault="00EA7B29" w:rsidP="00D43C55">
            <w:pPr>
              <w:pStyle w:val="TAL"/>
            </w:pPr>
            <w:r w:rsidRPr="004550B7">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4550B7" w:rsidRDefault="00EA7B29" w:rsidP="00D43C55">
            <w:pPr>
              <w:pStyle w:val="TAL"/>
              <w:rPr>
                <w:lang w:val="en-US"/>
              </w:rPr>
            </w:pPr>
            <w:r w:rsidRPr="004550B7">
              <w:rPr>
                <w:lang w:val="en-US"/>
              </w:rPr>
              <w:t>A list of 5GMSd AF addresses where the consumption reports are sent by the Media Session Handler.</w:t>
            </w:r>
          </w:p>
        </w:tc>
      </w:tr>
      <w:tr w:rsidR="00EA7B29" w:rsidRPr="004550B7"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Pr="004550B7" w:rsidRDefault="00EA7B29" w:rsidP="00D43C55">
            <w:pPr>
              <w:pStyle w:val="TAL"/>
            </w:pPr>
            <w:r w:rsidRPr="004550B7">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Pr="004550B7" w:rsidRDefault="00EA7B29" w:rsidP="00D43C55">
            <w:pPr>
              <w:pStyle w:val="TAL"/>
              <w:rPr>
                <w:lang w:val="en-US"/>
              </w:rPr>
            </w:pPr>
            <w:r w:rsidRPr="004550B7">
              <w:rPr>
                <w:lang w:val="en-US"/>
              </w:rPr>
              <w:t>The proportion of clients that shall report media consumption.</w:t>
            </w:r>
          </w:p>
          <w:p w14:paraId="6AE8D5B2" w14:textId="77777777" w:rsidR="00EA7B29" w:rsidRPr="004550B7" w:rsidRDefault="00EA7B29" w:rsidP="00D43C55">
            <w:pPr>
              <w:pStyle w:val="StyleTALcontinuationBefore025lineAfter025line"/>
            </w:pPr>
            <w:r w:rsidRPr="004550B7">
              <w:t>If not specified, all clients shall send reports.</w:t>
            </w:r>
          </w:p>
        </w:tc>
      </w:tr>
      <w:tr w:rsidR="00EA7B29" w:rsidRPr="004550B7"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Pr="004550B7" w:rsidRDefault="00EA7B29" w:rsidP="00D43C55">
            <w:pPr>
              <w:pStyle w:val="TAL"/>
              <w:keepNext w:val="0"/>
            </w:pPr>
            <w:r w:rsidRPr="004550B7">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4550B7" w:rsidRDefault="00EA7B29" w:rsidP="00D43C55">
            <w:pPr>
              <w:pStyle w:val="TAL"/>
              <w:keepNext w:val="0"/>
              <w:rPr>
                <w:lang w:val="en-US"/>
              </w:rPr>
            </w:pPr>
            <w:r w:rsidRPr="004550B7">
              <w:rPr>
                <w:lang w:val="en-US"/>
              </w:rPr>
              <w:t>Identify whether the Media Session Handler provides location data to the 5GMSd AF (in case of MNO or trusted third parties)</w:t>
            </w:r>
          </w:p>
        </w:tc>
      </w:tr>
    </w:tbl>
    <w:p w14:paraId="4EFFA2F3" w14:textId="77777777" w:rsidR="00EA7B29" w:rsidRPr="004550B7" w:rsidRDefault="00EA7B29" w:rsidP="00296C49">
      <w:pPr>
        <w:pStyle w:val="Normalafterfloat"/>
        <w:keepNext/>
      </w:pPr>
      <w:r w:rsidRPr="004550B7">
        <w:t>When the dynamic policy invocation feature is activated for a downlink streaming session the parameters from Table 4.2.3</w:t>
      </w:r>
      <w:r w:rsidRPr="004550B7">
        <w:noBreakHyphen/>
        <w:t>3 below are additionally present.</w:t>
      </w:r>
    </w:p>
    <w:p w14:paraId="401B17F9" w14:textId="4D647A1D" w:rsidR="00EA7B29" w:rsidRPr="004550B7" w:rsidRDefault="00EA7B29" w:rsidP="00EA7B29">
      <w:pPr>
        <w:pStyle w:val="TH"/>
        <w:rPr>
          <w:lang w:val="en-US"/>
        </w:rPr>
      </w:pPr>
      <w:r w:rsidRPr="004550B7">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rsidRPr="004550B7"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Pr="004550B7" w:rsidRDefault="000C1A63" w:rsidP="000C1A63">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Pr="004550B7" w:rsidRDefault="000C1A63" w:rsidP="000C1A63">
            <w:pPr>
              <w:pStyle w:val="TAH"/>
            </w:pPr>
            <w:r w:rsidRPr="004550B7">
              <w:t>Description</w:t>
            </w:r>
          </w:p>
        </w:tc>
      </w:tr>
      <w:tr w:rsidR="000C1A63" w:rsidRPr="004550B7"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Pr="004550B7" w:rsidRDefault="000C1A63" w:rsidP="000C1A63">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4550B7" w:rsidRDefault="000C1A63" w:rsidP="000C1A63">
            <w:pPr>
              <w:pStyle w:val="StyleTALcontinuationBefore025lineAfter025line"/>
            </w:pPr>
            <w:r w:rsidRPr="004550B7">
              <w:t xml:space="preserve">A list of 5GMSd AF addresses (in </w:t>
            </w:r>
            <w:r w:rsidR="00143E8D" w:rsidRPr="004550B7">
              <w:t xml:space="preserve">the </w:t>
            </w:r>
            <w:r w:rsidRPr="004550B7">
              <w:t>form of opaque URLs) which offer the APIs for dynamic policy invocation sent by the 5GMS Media Session Handler.</w:t>
            </w:r>
          </w:p>
        </w:tc>
      </w:tr>
      <w:tr w:rsidR="000C1A63" w:rsidRPr="004550B7"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Pr="004550B7" w:rsidRDefault="000C1A63" w:rsidP="000C1A63">
            <w:pPr>
              <w:pStyle w:val="TAL"/>
              <w:keepNext w:val="0"/>
            </w:pPr>
            <w:r w:rsidRPr="004550B7">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4550B7" w:rsidRDefault="000C1A63" w:rsidP="000C1A63">
            <w:pPr>
              <w:pStyle w:val="TAL"/>
              <w:keepNext w:val="0"/>
              <w:rPr>
                <w:lang w:val="en-US"/>
              </w:rPr>
            </w:pPr>
            <w:r w:rsidRPr="004550B7">
              <w:rPr>
                <w:lang w:val="en-US"/>
              </w:rPr>
              <w:t>A list of Policy Template identifiers which the 5GMSd Client is authorized to use.</w:t>
            </w:r>
          </w:p>
        </w:tc>
      </w:tr>
      <w:tr w:rsidR="000C1A63" w:rsidRPr="004550B7"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Pr="004550B7" w:rsidRDefault="000C1A63" w:rsidP="000C1A63">
            <w:pPr>
              <w:pStyle w:val="TAL"/>
              <w:keepNext w:val="0"/>
            </w:pPr>
            <w:r w:rsidRPr="004550B7">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Pr="004550B7" w:rsidRDefault="000C1A63" w:rsidP="000C1A63">
            <w:pPr>
              <w:pStyle w:val="TAL"/>
              <w:keepNext w:val="0"/>
              <w:rPr>
                <w:lang w:val="en-US"/>
              </w:rPr>
            </w:pPr>
            <w:r w:rsidRPr="004550B7">
              <w:rPr>
                <w:rFonts w:cs="Arial"/>
              </w:rPr>
              <w:t xml:space="preserve">A list of recommended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 xml:space="preserve">low description methods (descriptors), e.g. 5-Tuple, </w:t>
            </w:r>
            <w:proofErr w:type="spellStart"/>
            <w:r w:rsidRPr="004550B7">
              <w:rPr>
                <w:rFonts w:cs="Arial"/>
              </w:rPr>
              <w:t>ToS</w:t>
            </w:r>
            <w:proofErr w:type="spellEnd"/>
            <w:r w:rsidRPr="004550B7">
              <w:rPr>
                <w:rFonts w:cs="Arial"/>
              </w:rPr>
              <w:t xml:space="preserve">, 2-Tuple, etc, which should be used by the Media Session Handler to describe the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lows for the traffic to be policed.</w:t>
            </w:r>
          </w:p>
        </w:tc>
      </w:tr>
      <w:tr w:rsidR="000C1A63" w:rsidRPr="004550B7"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4550B7" w:rsidRDefault="000C1A63" w:rsidP="000C1A63">
            <w:pPr>
              <w:pStyle w:val="TAL"/>
              <w:keepNext w:val="0"/>
            </w:pPr>
            <w:r w:rsidRPr="004550B7">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4550B7" w:rsidRDefault="000C1A63" w:rsidP="000C1A63">
            <w:pPr>
              <w:pStyle w:val="TAL"/>
              <w:keepNext w:val="0"/>
              <w:rPr>
                <w:rFonts w:cs="Arial"/>
              </w:rPr>
            </w:pPr>
            <w:r w:rsidRPr="004550B7">
              <w:t>Additional identifier for this Policy Template, unique within the scope of its Provisioning Session, that can be cross-referenced with external metadata about the streaming session.</w:t>
            </w:r>
          </w:p>
        </w:tc>
      </w:tr>
    </w:tbl>
    <w:p w14:paraId="4F2465E0" w14:textId="1E872640" w:rsidR="00EA7B29" w:rsidRPr="004550B7" w:rsidRDefault="00EA7B29" w:rsidP="00296C49">
      <w:pPr>
        <w:pStyle w:val="Normalafterfloat"/>
        <w:keepNext/>
        <w:keepLines/>
        <w:rPr>
          <w:lang w:val="en-US"/>
        </w:rPr>
      </w:pPr>
      <w:r w:rsidRPr="004550B7">
        <w:rPr>
          <w:lang w:val="en-US"/>
        </w:rPr>
        <w:t xml:space="preserve">When the metrics </w:t>
      </w:r>
      <w:r w:rsidR="00AA4C11" w:rsidRPr="004550B7">
        <w:rPr>
          <w:lang w:val="en-US"/>
        </w:rPr>
        <w:t xml:space="preserve">collection and reporting feature is activated for a downlink streaming session, </w:t>
      </w:r>
      <w:r w:rsidR="00AA4C11" w:rsidRPr="004550B7">
        <w:t>one or more parameter sets for metrics configuration, according to Table 4.2.3</w:t>
      </w:r>
      <w:r w:rsidR="00AA4C11" w:rsidRPr="004550B7">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Pr="004550B7" w:rsidRDefault="00EA7B29" w:rsidP="00EA7B29">
      <w:pPr>
        <w:pStyle w:val="TH"/>
        <w:rPr>
          <w:lang w:val="en-US"/>
        </w:rPr>
      </w:pPr>
      <w:r w:rsidRPr="004550B7">
        <w:rPr>
          <w:lang w:val="en-US"/>
        </w:rPr>
        <w:t xml:space="preserve">Table 4.2.3-4: </w:t>
      </w:r>
      <w:r w:rsidR="00AA4C11" w:rsidRPr="004550B7">
        <w:rPr>
          <w:lang w:val="en-US"/>
        </w:rPr>
        <w:t>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4550B7" w:rsidRDefault="00EA7B29" w:rsidP="00D43C55">
            <w:pPr>
              <w:pStyle w:val="TAH"/>
            </w:pPr>
            <w:bookmarkStart w:id="138" w:name="_Hlk61518321"/>
            <w:r w:rsidRPr="004550B7">
              <w:lastRenderedPageBreak/>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4550B7" w:rsidRDefault="00EA7B29" w:rsidP="00D43C55">
            <w:pPr>
              <w:pStyle w:val="TAH"/>
            </w:pPr>
            <w:r w:rsidRPr="004550B7">
              <w:t>Description</w:t>
            </w:r>
          </w:p>
        </w:tc>
      </w:tr>
      <w:tr w:rsidR="00AA4C11" w:rsidRPr="004550B7"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550B7" w:rsidRDefault="00AA4C11" w:rsidP="00296C49">
            <w:pPr>
              <w:pStyle w:val="TAL"/>
            </w:pPr>
            <w:r w:rsidRPr="004550B7">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Pr="004550B7" w:rsidRDefault="00AA4C11">
            <w:pPr>
              <w:pStyle w:val="TAL"/>
              <w:rPr>
                <w:lang w:val="en-US"/>
              </w:rPr>
            </w:pPr>
            <w:r w:rsidRPr="004550B7">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550B7" w:rsidRDefault="00AA4C11" w:rsidP="00296C49">
            <w:pPr>
              <w:pStyle w:val="TALcontinuation"/>
              <w:spacing w:before="60"/>
            </w:pPr>
            <w:r w:rsidRPr="004550B7">
              <w:t>Metrics schemes shall be uniquely identified by URIs.</w:t>
            </w:r>
          </w:p>
        </w:tc>
      </w:tr>
      <w:tr w:rsidR="00AA4C11" w:rsidRPr="004550B7"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Pr="004550B7" w:rsidRDefault="00AA4C11" w:rsidP="00AA4C11">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4550B7" w:rsidRDefault="00AA4C11" w:rsidP="00AA4C11">
            <w:pPr>
              <w:pStyle w:val="TAL"/>
              <w:rPr>
                <w:lang w:val="en-US"/>
              </w:rPr>
            </w:pPr>
            <w:r w:rsidRPr="004550B7">
              <w:rPr>
                <w:lang w:val="en-US"/>
              </w:rPr>
              <w:t>A list of 5GMSd AF addresses to which metric reports shall be sent for this metrics configuration set.</w:t>
            </w:r>
          </w:p>
        </w:tc>
      </w:tr>
      <w:tr w:rsidR="00AA4C11" w:rsidRPr="004550B7"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Pr="004550B7" w:rsidRDefault="00AA4C11" w:rsidP="00AA4C11">
            <w:pPr>
              <w:pStyle w:val="TAL"/>
            </w:pPr>
            <w:r w:rsidRPr="004550B7">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Pr="004550B7" w:rsidRDefault="00AA4C11" w:rsidP="00AA4C11">
            <w:pPr>
              <w:pStyle w:val="TAL"/>
              <w:rPr>
                <w:lang w:val="en-US"/>
              </w:rPr>
            </w:pPr>
            <w:r w:rsidRPr="004550B7">
              <w:rPr>
                <w:lang w:val="en-US"/>
              </w:rPr>
              <w:t>The Data Network Name (DNN) which shall be used when sending metrics report for this metrics configuration set.</w:t>
            </w:r>
          </w:p>
          <w:p w14:paraId="2B78A585" w14:textId="49995B38" w:rsidR="00AA4C11" w:rsidRPr="004550B7" w:rsidRDefault="00AA4C11" w:rsidP="00AA4C11">
            <w:pPr>
              <w:pStyle w:val="StyleTALcontinuationBefore025lineAfter025line"/>
            </w:pPr>
            <w:r w:rsidRPr="004550B7">
              <w:t>If not specified, the default DNN shall be used.</w:t>
            </w:r>
          </w:p>
        </w:tc>
      </w:tr>
      <w:tr w:rsidR="00AA4C11" w:rsidRPr="004550B7"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Pr="004550B7" w:rsidRDefault="00AA4C11" w:rsidP="00AA4C11">
            <w:pPr>
              <w:pStyle w:val="TAL"/>
            </w:pPr>
            <w:r w:rsidRPr="004550B7">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Pr="004550B7" w:rsidRDefault="00AA4C11" w:rsidP="00AA4C11">
            <w:pPr>
              <w:pStyle w:val="TAL"/>
              <w:rPr>
                <w:lang w:val="en-US"/>
              </w:rPr>
            </w:pPr>
            <w:r w:rsidRPr="004550B7">
              <w:rPr>
                <w:lang w:val="en-US"/>
              </w:rPr>
              <w:t>The sending interval between metrics reports for this metrics configuration set.</w:t>
            </w:r>
          </w:p>
          <w:p w14:paraId="4F14CF98" w14:textId="77777777" w:rsidR="00AA4C11" w:rsidRPr="004550B7" w:rsidRDefault="00AA4C11" w:rsidP="00AA4C11">
            <w:pPr>
              <w:pStyle w:val="StyleTALcontinuationBefore025lineAfter025line"/>
            </w:pPr>
            <w:r w:rsidRPr="004550B7">
              <w:t>If not specified, a single final report shall be sent after the streaming session has ended.</w:t>
            </w:r>
          </w:p>
        </w:tc>
      </w:tr>
      <w:tr w:rsidR="00AA4C11" w:rsidRPr="004550B7"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Pr="004550B7" w:rsidRDefault="00AA4C11" w:rsidP="00AA4C11">
            <w:pPr>
              <w:pStyle w:val="TAL"/>
            </w:pPr>
            <w:r w:rsidRPr="004550B7">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Pr="004550B7" w:rsidRDefault="00AA4C11" w:rsidP="00AA4C11">
            <w:pPr>
              <w:pStyle w:val="TAL"/>
              <w:rPr>
                <w:lang w:val="en-US"/>
              </w:rPr>
            </w:pPr>
            <w:r w:rsidRPr="004550B7">
              <w:rPr>
                <w:lang w:val="en-US"/>
              </w:rPr>
              <w:t>The proportion of streaming sessions that shall report metrics for this metrics configuration set.</w:t>
            </w:r>
          </w:p>
          <w:p w14:paraId="1C0C127A" w14:textId="77777777" w:rsidR="00AA4C11" w:rsidRPr="004550B7" w:rsidRDefault="00AA4C11" w:rsidP="00AA4C11">
            <w:pPr>
              <w:pStyle w:val="StyleTALcontinuationBefore025lineAfter025line"/>
            </w:pPr>
            <w:r w:rsidRPr="004550B7">
              <w:t>If not specified, reports shall be sent for all sessions.</w:t>
            </w:r>
          </w:p>
        </w:tc>
      </w:tr>
      <w:tr w:rsidR="00AA4C11" w:rsidRPr="004550B7"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Pr="004550B7" w:rsidRDefault="00AA4C11" w:rsidP="00AA4C11">
            <w:pPr>
              <w:pStyle w:val="TAL"/>
            </w:pPr>
            <w:r w:rsidRPr="004550B7">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Pr="004550B7" w:rsidRDefault="00AA4C11" w:rsidP="00AA4C11">
            <w:pPr>
              <w:pStyle w:val="TAL"/>
              <w:rPr>
                <w:lang w:val="en-US"/>
              </w:rPr>
            </w:pPr>
            <w:r w:rsidRPr="004550B7">
              <w:rPr>
                <w:lang w:val="en-US"/>
              </w:rPr>
              <w:t>A list of content URL patterns for which metrics reporting shall be done for this metrics configuration set.</w:t>
            </w:r>
          </w:p>
          <w:p w14:paraId="41C689B1" w14:textId="5B2060F7" w:rsidR="00AA4C11" w:rsidRPr="004550B7" w:rsidRDefault="00AA4C11" w:rsidP="00AA4C11">
            <w:pPr>
              <w:pStyle w:val="StyleTALcontinuationBefore025lineAfter025line"/>
            </w:pPr>
            <w:r w:rsidRPr="004550B7">
              <w:t>If not specified, reporting shall be done for all URLs.</w:t>
            </w:r>
          </w:p>
        </w:tc>
      </w:tr>
      <w:tr w:rsidR="00AA4C11" w:rsidRPr="004550B7"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Pr="004550B7" w:rsidRDefault="00AA4C11" w:rsidP="00AA4C11">
            <w:pPr>
              <w:pStyle w:val="TAL"/>
              <w:keepNext w:val="0"/>
            </w:pPr>
            <w:r w:rsidRPr="004550B7">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4550B7" w:rsidRDefault="00AA4C11" w:rsidP="00AA4C11">
            <w:pPr>
              <w:pStyle w:val="TAL"/>
              <w:keepNext w:val="0"/>
              <w:rPr>
                <w:lang w:val="en-US"/>
              </w:rPr>
            </w:pPr>
            <w:r w:rsidRPr="004550B7">
              <w:rPr>
                <w:lang w:val="en-US"/>
              </w:rPr>
              <w:t>A list of metrics which shall be collected and reported for this metrics configuration set.</w:t>
            </w:r>
          </w:p>
          <w:p w14:paraId="1447017D" w14:textId="77777777" w:rsidR="00AA4C11" w:rsidRPr="004550B7" w:rsidRDefault="00AA4C11" w:rsidP="00AA4C11">
            <w:pPr>
              <w:pStyle w:val="StyleTALcontinuationBefore025lineAfter025line"/>
            </w:pPr>
            <w:r w:rsidRPr="004550B7">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Pr="004550B7" w:rsidRDefault="00AA4C11" w:rsidP="00AA4C11">
            <w:pPr>
              <w:pStyle w:val="StyleTALcontinuationBefore025lineAfter025line"/>
            </w:pPr>
            <w:r w:rsidRPr="004550B7">
              <w:t>In addition, for the 3GPP metrics scheme as applied to DASH streaming, the quality reporting scheme and quality reporting protocol as defined in clauses 10.5 and 10.6, respectively, of [7] shall be used.</w:t>
            </w:r>
          </w:p>
          <w:p w14:paraId="4C12366B" w14:textId="28441006" w:rsidR="00AA4C11" w:rsidRPr="004550B7" w:rsidRDefault="00AA4C11" w:rsidP="00AA4C11">
            <w:pPr>
              <w:pStyle w:val="TAL"/>
              <w:keepNext w:val="0"/>
              <w:rPr>
                <w:lang w:val="en-US"/>
              </w:rPr>
            </w:pPr>
            <w:r w:rsidRPr="004550B7">
              <w:t>If not specified, a complete (or default if applicable) set of metrics will be collected and reported</w:t>
            </w:r>
            <w:r w:rsidRPr="004550B7">
              <w:rPr>
                <w:lang w:val="en-US"/>
              </w:rPr>
              <w:t>.</w:t>
            </w:r>
          </w:p>
        </w:tc>
      </w:tr>
    </w:tbl>
    <w:bookmarkEnd w:id="138"/>
    <w:p w14:paraId="36A41D89" w14:textId="735C7C2A" w:rsidR="00EA7B29" w:rsidRPr="004550B7" w:rsidRDefault="00EA7B29" w:rsidP="00296C49">
      <w:pPr>
        <w:pStyle w:val="Normalafterfloat"/>
        <w:keepNext/>
        <w:rPr>
          <w:lang w:val="en-US"/>
        </w:rPr>
      </w:pPr>
      <w:r w:rsidRPr="004550B7">
        <w:rPr>
          <w:lang w:val="en-US"/>
        </w:rPr>
        <w:t xml:space="preserve">When </w:t>
      </w:r>
      <w:r w:rsidR="00D43C55" w:rsidRPr="004550B7">
        <w:rPr>
          <w:lang w:val="en-US"/>
        </w:rPr>
        <w:t xml:space="preserve">5GMSd AF-based </w:t>
      </w:r>
      <w:r w:rsidRPr="004550B7">
        <w:rPr>
          <w:lang w:val="en-US"/>
        </w:rPr>
        <w:t>Network Assistance is activated for a downlink streaming session the parameters from Table 4.2.3</w:t>
      </w:r>
      <w:r w:rsidRPr="004550B7">
        <w:rPr>
          <w:lang w:val="en-US"/>
        </w:rPr>
        <w:noBreakHyphen/>
        <w:t xml:space="preserve">5 below </w:t>
      </w:r>
      <w:r w:rsidR="00AA4C11" w:rsidRPr="004550B7">
        <w:rPr>
          <w:lang w:val="en-US"/>
        </w:rPr>
        <w:t xml:space="preserve">shall be </w:t>
      </w:r>
      <w:r w:rsidRPr="004550B7">
        <w:rPr>
          <w:lang w:val="en-US"/>
        </w:rPr>
        <w:t>additionally present.</w:t>
      </w:r>
    </w:p>
    <w:p w14:paraId="510DF1A7" w14:textId="7B4C871B" w:rsidR="00EA7B29" w:rsidRPr="004550B7" w:rsidRDefault="00EA7B29" w:rsidP="00EA7B29">
      <w:pPr>
        <w:pStyle w:val="TH"/>
        <w:rPr>
          <w:lang w:val="en-US"/>
        </w:rPr>
      </w:pPr>
      <w:r w:rsidRPr="004550B7">
        <w:rPr>
          <w:lang w:val="en-US"/>
        </w:rPr>
        <w:t xml:space="preserve">Table 4.2.3-5: Parameters for </w:t>
      </w:r>
      <w:r w:rsidR="00D43C55" w:rsidRPr="004550B7">
        <w:rPr>
          <w:lang w:val="en-US"/>
        </w:rPr>
        <w:t xml:space="preserve">5GMSd AF-based </w:t>
      </w:r>
      <w:r w:rsidRPr="004550B7">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Pr="004550B7" w:rsidRDefault="00EA7B29" w:rsidP="00D43C55">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Pr="004550B7" w:rsidRDefault="00EA7B29" w:rsidP="00D43C55">
            <w:pPr>
              <w:pStyle w:val="TAH"/>
            </w:pPr>
            <w:r w:rsidRPr="004550B7">
              <w:t>Description</w:t>
            </w:r>
          </w:p>
        </w:tc>
      </w:tr>
      <w:tr w:rsidR="00EA7B29" w:rsidRPr="004550B7"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Pr="004550B7" w:rsidRDefault="00EA7B29" w:rsidP="00296C49">
            <w:pPr>
              <w:pStyle w:val="TAL"/>
              <w:keepNext w:val="0"/>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4550B7" w:rsidRDefault="00EA7B29" w:rsidP="00296C49">
            <w:pPr>
              <w:pStyle w:val="TAL"/>
              <w:keepNext w:val="0"/>
            </w:pPr>
            <w:r w:rsidRPr="004550B7">
              <w:t>5GMSd AF address that offers the APIs for 5GMSd AF-based Network Assistance, accessed by the 5GMSd Media Session Handler.</w:t>
            </w:r>
            <w:r w:rsidR="00D43C55" w:rsidRPr="004550B7">
              <w:t xml:space="preserve"> The server address shall be an</w:t>
            </w:r>
            <w:r w:rsidR="00FE1EA7" w:rsidRPr="004550B7">
              <w:t xml:space="preserve"> </w:t>
            </w:r>
            <w:r w:rsidR="00D43C55" w:rsidRPr="004550B7">
              <w:t>o</w:t>
            </w:r>
            <w:r w:rsidRPr="004550B7">
              <w:t>paque URL, following the 5GMS URL format.</w:t>
            </w:r>
          </w:p>
        </w:tc>
      </w:tr>
    </w:tbl>
    <w:p w14:paraId="0C175188" w14:textId="77777777" w:rsidR="00EA7B29" w:rsidRPr="004550B7" w:rsidRDefault="00EA7B29" w:rsidP="00EA7B29">
      <w:pPr>
        <w:pStyle w:val="Heading2"/>
      </w:pPr>
      <w:bookmarkStart w:id="139" w:name="_Toc26271242"/>
      <w:bookmarkStart w:id="140" w:name="_Toc36234912"/>
      <w:bookmarkStart w:id="141" w:name="_Toc36234983"/>
      <w:bookmarkStart w:id="142" w:name="_Toc36235055"/>
      <w:bookmarkStart w:id="143" w:name="_Toc36235127"/>
      <w:bookmarkStart w:id="144" w:name="_Toc41632797"/>
      <w:bookmarkStart w:id="145" w:name="_Toc51790675"/>
      <w:bookmarkStart w:id="146" w:name="_Toc61546985"/>
      <w:bookmarkStart w:id="147" w:name="_Toc146211994"/>
      <w:r w:rsidRPr="004550B7">
        <w:t>4.3</w:t>
      </w:r>
      <w:r w:rsidRPr="004550B7">
        <w:tab/>
        <w:t>5G Uplink Media Streaming Architecture</w:t>
      </w:r>
      <w:bookmarkEnd w:id="139"/>
      <w:bookmarkEnd w:id="140"/>
      <w:bookmarkEnd w:id="141"/>
      <w:bookmarkEnd w:id="142"/>
      <w:bookmarkEnd w:id="143"/>
      <w:bookmarkEnd w:id="144"/>
      <w:bookmarkEnd w:id="145"/>
      <w:bookmarkEnd w:id="146"/>
      <w:bookmarkEnd w:id="147"/>
    </w:p>
    <w:p w14:paraId="759F9789" w14:textId="77777777" w:rsidR="00EA7B29" w:rsidRPr="004550B7" w:rsidRDefault="00EA7B29" w:rsidP="00EA7B29">
      <w:pPr>
        <w:pStyle w:val="Heading3"/>
      </w:pPr>
      <w:bookmarkStart w:id="148" w:name="_Toc26271243"/>
      <w:bookmarkStart w:id="149" w:name="_Toc36234913"/>
      <w:bookmarkStart w:id="150" w:name="_Toc36234984"/>
      <w:bookmarkStart w:id="151" w:name="_Toc36235056"/>
      <w:bookmarkStart w:id="152" w:name="_Toc36235128"/>
      <w:bookmarkStart w:id="153" w:name="_Toc41632798"/>
      <w:bookmarkStart w:id="154" w:name="_Toc51790676"/>
      <w:bookmarkStart w:id="155" w:name="_Toc61546986"/>
      <w:bookmarkStart w:id="156" w:name="_Toc146211995"/>
      <w:r w:rsidRPr="004550B7">
        <w:t>4.3.1</w:t>
      </w:r>
      <w:r w:rsidRPr="004550B7">
        <w:tab/>
        <w:t>Media Architecture</w:t>
      </w:r>
      <w:bookmarkEnd w:id="148"/>
      <w:bookmarkEnd w:id="149"/>
      <w:bookmarkEnd w:id="150"/>
      <w:bookmarkEnd w:id="151"/>
      <w:bookmarkEnd w:id="152"/>
      <w:bookmarkEnd w:id="153"/>
      <w:bookmarkEnd w:id="154"/>
      <w:bookmarkEnd w:id="155"/>
      <w:bookmarkEnd w:id="156"/>
    </w:p>
    <w:p w14:paraId="06854767" w14:textId="77777777" w:rsidR="00EA7B29" w:rsidRPr="004550B7" w:rsidRDefault="00EA7B29" w:rsidP="00296C49">
      <w:pPr>
        <w:keepNext/>
      </w:pPr>
      <w:r w:rsidRPr="004550B7">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Pr="004550B7" w:rsidRDefault="00EA7B29" w:rsidP="00EA7B29">
      <w:pPr>
        <w:pStyle w:val="TH"/>
      </w:pPr>
      <w:r w:rsidRPr="004550B7">
        <w:object w:dxaOrig="23431" w:dyaOrig="9961" w14:anchorId="2E4BE527">
          <v:shape id="_x0000_i1037" type="#_x0000_t75" style="width:481.55pt;height:204.35pt" o:ole="">
            <v:imagedata r:id="rId36" o:title=""/>
          </v:shape>
          <o:OLEObject Type="Embed" ProgID="Visio.Drawing.15" ShapeID="_x0000_i1037" DrawAspect="Content" ObjectID="_1756824977" r:id="rId37"/>
        </w:object>
      </w:r>
    </w:p>
    <w:p w14:paraId="1E32BF7D" w14:textId="77777777" w:rsidR="00EA7B29" w:rsidRPr="004550B7" w:rsidRDefault="00EA7B29" w:rsidP="00EA7B29">
      <w:pPr>
        <w:pStyle w:val="TF"/>
      </w:pPr>
      <w:r w:rsidRPr="004550B7">
        <w:t>Figure 4.3.1-1: Media Architecture for unicast uplink media streaming</w:t>
      </w:r>
    </w:p>
    <w:p w14:paraId="1BE8D1BD" w14:textId="77777777" w:rsidR="00EA7B29" w:rsidRPr="004550B7" w:rsidRDefault="00EA7B29" w:rsidP="00EA7B29">
      <w:pPr>
        <w:pStyle w:val="NO"/>
      </w:pPr>
      <w:r w:rsidRPr="004550B7">
        <w:t>NOTE 1:</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4DC30365" w14:textId="77777777" w:rsidR="00EA7B29" w:rsidRPr="004550B7" w:rsidRDefault="00EA7B29" w:rsidP="00EA7B29">
      <w:pPr>
        <w:keepNext/>
      </w:pPr>
      <w:r w:rsidRPr="004550B7">
        <w:t>The architecture in Figure 4.3.1-1 above represents the specified 5GMSu functions within the 5G System (5GS) as defined in TS23.501 [2]. Three main functions are defined:</w:t>
      </w:r>
    </w:p>
    <w:p w14:paraId="4D661B53" w14:textId="77777777" w:rsidR="00EA7B29" w:rsidRPr="004550B7" w:rsidRDefault="00EA7B29" w:rsidP="00EA7B29">
      <w:pPr>
        <w:pStyle w:val="B10"/>
        <w:keepNext/>
      </w:pPr>
      <w:r w:rsidRPr="004550B7">
        <w:t>-</w:t>
      </w:r>
      <w:r w:rsidRPr="004550B7">
        <w:tab/>
      </w:r>
      <w:r w:rsidRPr="004550B7">
        <w:rPr>
          <w:b/>
          <w:bCs/>
        </w:rPr>
        <w:t>5GMSu AF:</w:t>
      </w:r>
      <w:r w:rsidRPr="004550B7">
        <w:t xml:space="preserve"> An Application Function similar to that defined in TS 23.501 [2] clause 6.2.10, dedicated to 5G Uplink Media Streaming.</w:t>
      </w:r>
    </w:p>
    <w:p w14:paraId="61330CA0" w14:textId="77777777" w:rsidR="00EA7B29" w:rsidRPr="004550B7" w:rsidRDefault="00EA7B29" w:rsidP="00EA7B29">
      <w:pPr>
        <w:pStyle w:val="B10"/>
        <w:keepNext/>
      </w:pPr>
      <w:r w:rsidRPr="004550B7">
        <w:t>-</w:t>
      </w:r>
      <w:r w:rsidRPr="004550B7">
        <w:tab/>
      </w:r>
      <w:r w:rsidRPr="004550B7">
        <w:rPr>
          <w:b/>
          <w:bCs/>
        </w:rPr>
        <w:t>5GMSu AS:</w:t>
      </w:r>
      <w:r w:rsidRPr="004550B7">
        <w:t xml:space="preserve"> An Application Server dedicated to 5G Uplink Media Streaming.</w:t>
      </w:r>
    </w:p>
    <w:p w14:paraId="7E784F48" w14:textId="77777777" w:rsidR="00EA7B29" w:rsidRPr="004550B7" w:rsidRDefault="00EA7B29" w:rsidP="00EA7B29">
      <w:pPr>
        <w:pStyle w:val="B10"/>
      </w:pPr>
      <w:r w:rsidRPr="004550B7">
        <w:t>-</w:t>
      </w:r>
      <w:r w:rsidRPr="004550B7">
        <w:tab/>
      </w:r>
      <w:r w:rsidRPr="004550B7">
        <w:rPr>
          <w:b/>
          <w:bCs/>
        </w:rPr>
        <w:t>5GMSu Client:</w:t>
      </w:r>
      <w:r w:rsidRPr="004550B7">
        <w:t xml:space="preserve"> A UE-internal function dedicated to 5G Uplink Media Streaming.</w:t>
      </w:r>
    </w:p>
    <w:p w14:paraId="68867258" w14:textId="77777777" w:rsidR="00EA7B29" w:rsidRPr="004550B7" w:rsidRDefault="00EA7B29" w:rsidP="00EA7B29">
      <w:r w:rsidRPr="004550B7">
        <w:t>5GMSu AF and 5GMSu AS are Data Network (DN) functions and communicate with the UE via N6 as defined in TS23.501 [2].</w:t>
      </w:r>
    </w:p>
    <w:p w14:paraId="08DD771C" w14:textId="25351930" w:rsidR="00EA7B29" w:rsidRPr="004550B7" w:rsidRDefault="00EA7B29" w:rsidP="00EA7B29">
      <w:r w:rsidRPr="004550B7">
        <w:t>Functions in trusted DNs</w:t>
      </w:r>
      <w:r w:rsidR="00E45119" w:rsidRPr="004550B7">
        <w:t>, e.g., a 5GMSu AF in the Trusted DN,</w:t>
      </w:r>
      <w:r w:rsidRPr="004550B7">
        <w:t xml:space="preserve"> are trusted by the operator’s network as illustrated in Figure 4.2.3-5 of TS 23.501 [2]. Therefore,</w:t>
      </w:r>
      <w:r w:rsidR="00A12903" w:rsidRPr="004550B7">
        <w:t xml:space="preserve"> such</w:t>
      </w:r>
      <w:r w:rsidRPr="004550B7">
        <w:t xml:space="preserve"> AFs may directly communicate with relevant 5G Core functions.</w:t>
      </w:r>
    </w:p>
    <w:p w14:paraId="332F182F" w14:textId="7F1EAEF3" w:rsidR="00EA7B29" w:rsidRPr="004550B7" w:rsidRDefault="00A12903" w:rsidP="00EA7B29">
      <w:r w:rsidRPr="004550B7">
        <w:t>Functions in external DNs, e.g., a 5GMSu AF in the External DN, may only communicate with 5G Core functions via the NEF using N33.</w:t>
      </w:r>
    </w:p>
    <w:p w14:paraId="30BF8097" w14:textId="77777777" w:rsidR="00EA7B29" w:rsidRPr="004550B7" w:rsidRDefault="00EA7B29" w:rsidP="00EA7B29">
      <w:pPr>
        <w:keepNext/>
      </w:pPr>
      <w:r w:rsidRPr="004550B7">
        <w:lastRenderedPageBreak/>
        <w:t>The architecture in Figure 4.3.1-2 below represents the media architecture connecting UE internal functions and related network functions for 5G Uplink Media Streaming.</w:t>
      </w:r>
    </w:p>
    <w:p w14:paraId="3DB4FF91" w14:textId="77777777" w:rsidR="00EA7B29" w:rsidRPr="004550B7" w:rsidRDefault="00EA7B29" w:rsidP="00EA7B29">
      <w:pPr>
        <w:pStyle w:val="TH"/>
      </w:pPr>
      <w:r w:rsidRPr="004550B7">
        <w:object w:dxaOrig="23581" w:dyaOrig="10031" w14:anchorId="30A2E269">
          <v:shape id="_x0000_i1038" type="#_x0000_t75" style="width:481.1pt;height:203.95pt" o:ole="">
            <v:imagedata r:id="rId38" o:title=""/>
          </v:shape>
          <o:OLEObject Type="Embed" ProgID="Visio.Drawing.15" ShapeID="_x0000_i1038" DrawAspect="Content" ObjectID="_1756824978" r:id="rId39"/>
        </w:object>
      </w:r>
    </w:p>
    <w:p w14:paraId="63BD27EE" w14:textId="77777777" w:rsidR="00EA7B29" w:rsidRPr="004550B7" w:rsidRDefault="00EA7B29" w:rsidP="00EA7B29">
      <w:pPr>
        <w:pStyle w:val="TF"/>
      </w:pPr>
      <w:r w:rsidRPr="004550B7">
        <w:t>Figure 4.3.1-2: Media Architecture for unicast uplink media streaming</w:t>
      </w:r>
    </w:p>
    <w:p w14:paraId="6AB1AF86" w14:textId="54AFFF67" w:rsidR="00EA7B29" w:rsidRPr="004550B7" w:rsidRDefault="00EA7B29" w:rsidP="00EA7B29">
      <w:pPr>
        <w:pStyle w:val="NO"/>
      </w:pPr>
      <w:r w:rsidRPr="004550B7">
        <w:t>NOTE 2:</w:t>
      </w:r>
      <w:r w:rsidRPr="004550B7">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3DA78E42" w14:textId="77777777" w:rsidR="00EA7B29" w:rsidRPr="004550B7" w:rsidRDefault="00EA7B29" w:rsidP="00EA7B29">
      <w:pPr>
        <w:pStyle w:val="NO"/>
      </w:pPr>
      <w:r w:rsidRPr="004550B7">
        <w:t>NOTE 3:</w:t>
      </w:r>
      <w:r w:rsidRPr="004550B7">
        <w:tab/>
        <w:t>Red ovals indicate API provider functions.</w:t>
      </w:r>
    </w:p>
    <w:p w14:paraId="60094700" w14:textId="77777777" w:rsidR="00EA7B29" w:rsidRPr="004550B7" w:rsidRDefault="00EA7B29" w:rsidP="00EA7B29">
      <w:pPr>
        <w:pStyle w:val="NO"/>
      </w:pPr>
      <w:r w:rsidRPr="004550B7">
        <w:t>NOTE 4:</w:t>
      </w:r>
      <w:r w:rsidRPr="004550B7">
        <w:tab/>
        <w:t>The 5GMSu AF may also interact with the NEF for NEF-enabled API access. However, within Release 16, the NEF is only used by the 5GMSu AF to interact with the Policy and Charging Function (PCF) in 5GMS specifications.</w:t>
      </w:r>
    </w:p>
    <w:p w14:paraId="5EF5C0B6" w14:textId="76EC411C" w:rsidR="00EA7B29" w:rsidRPr="004550B7" w:rsidRDefault="00EA7B29" w:rsidP="00EA7B29">
      <w:pPr>
        <w:pStyle w:val="NO"/>
      </w:pPr>
      <w:r w:rsidRPr="004550B7">
        <w:t>NOTE 5:</w:t>
      </w:r>
      <w:r w:rsidRPr="004550B7">
        <w:tab/>
        <w:t xml:space="preserve">Some information might also be exchanged </w:t>
      </w:r>
      <w:r w:rsidR="00E45119" w:rsidRPr="004550B7">
        <w:t xml:space="preserve">between 5GMSu entities and </w:t>
      </w:r>
      <w:r w:rsidRPr="004550B7">
        <w:t>the OAM, although the OAM is not explicitly shown in the architecture.</w:t>
      </w:r>
    </w:p>
    <w:p w14:paraId="14EEEDAC" w14:textId="77777777" w:rsidR="00EA7B29" w:rsidRPr="004550B7" w:rsidRDefault="00EA7B29" w:rsidP="00EA7B29">
      <w:pPr>
        <w:keepNext/>
      </w:pPr>
      <w:r w:rsidRPr="004550B7">
        <w:t>The following functions are defined:</w:t>
      </w:r>
    </w:p>
    <w:p w14:paraId="2D209403" w14:textId="77777777" w:rsidR="00EA7B29" w:rsidRPr="004550B7" w:rsidRDefault="00EA7B29" w:rsidP="00EA7B29">
      <w:pPr>
        <w:pStyle w:val="B10"/>
        <w:keepNext/>
      </w:pPr>
      <w:r w:rsidRPr="004550B7">
        <w:t>-</w:t>
      </w:r>
      <w:r w:rsidRPr="004550B7">
        <w:tab/>
      </w:r>
      <w:bookmarkStart w:id="157" w:name="_Hlk22073981"/>
      <w:r w:rsidRPr="004550B7">
        <w:t xml:space="preserve">5G Media Streaming Client for uplink </w:t>
      </w:r>
      <w:bookmarkEnd w:id="157"/>
      <w:r w:rsidRPr="004550B7">
        <w:t>(</w:t>
      </w:r>
      <w:r w:rsidRPr="004550B7">
        <w:rPr>
          <w:b/>
          <w:bCs/>
        </w:rPr>
        <w:t>5GMSu Client</w:t>
      </w:r>
      <w:r w:rsidRPr="004550B7">
        <w:t xml:space="preserve">) on UE: </w:t>
      </w:r>
      <w:bookmarkStart w:id="158" w:name="_Hlk22074016"/>
      <w:r w:rsidRPr="004550B7">
        <w:t>Originator of 5GMSu service that may be accessed through well-defined interfaces/APIs</w:t>
      </w:r>
      <w:bookmarkEnd w:id="158"/>
      <w:r w:rsidRPr="004550B7">
        <w:t>. The UE may also be implemented in a self-contained manner such that interfaces M6u and M7u are not exposed at all.</w:t>
      </w:r>
    </w:p>
    <w:p w14:paraId="55DAF73A" w14:textId="77777777" w:rsidR="00EA7B29" w:rsidRPr="004550B7" w:rsidRDefault="00EA7B29" w:rsidP="00EA7B29">
      <w:pPr>
        <w:pStyle w:val="B10"/>
        <w:keepNext/>
      </w:pPr>
      <w:r w:rsidRPr="004550B7">
        <w:t>-</w:t>
      </w:r>
      <w:r w:rsidRPr="004550B7">
        <w:tab/>
        <w:t>The 5GMSu Client contains two subfunctions:</w:t>
      </w:r>
    </w:p>
    <w:p w14:paraId="4C4B587E" w14:textId="1E86C445" w:rsidR="00EA7B29" w:rsidRPr="004550B7" w:rsidRDefault="00EA7B29" w:rsidP="00EA7B29">
      <w:pPr>
        <w:pStyle w:val="B2"/>
        <w:keepNext/>
      </w:pPr>
      <w:r w:rsidRPr="004550B7">
        <w:t>-</w:t>
      </w:r>
      <w:r w:rsidRPr="004550B7">
        <w:tab/>
      </w:r>
      <w:r w:rsidRPr="004550B7">
        <w:rPr>
          <w:b/>
          <w:bCs/>
        </w:rPr>
        <w:t>Media Session Handler:</w:t>
      </w:r>
      <w:r w:rsidRPr="004550B7">
        <w:t xml:space="preserve"> A function on the UE that communicates with the 5GMSu AF in order to establish, control and support the delivery of a media session</w:t>
      </w:r>
      <w:r w:rsidR="00E45119" w:rsidRPr="004550B7">
        <w:t xml:space="preserve">, and that may perform </w:t>
      </w:r>
      <w:proofErr w:type="spellStart"/>
      <w:r w:rsidR="00E45119" w:rsidRPr="004550B7">
        <w:t>QoE</w:t>
      </w:r>
      <w:proofErr w:type="spellEnd"/>
      <w:r w:rsidR="00E45119" w:rsidRPr="004550B7">
        <w:t xml:space="preserve"> metrics reporting</w:t>
      </w:r>
      <w:r w:rsidRPr="004550B7">
        <w:t>. The Media Session Handler exposes APIs that can be used by the 5GMSu-</w:t>
      </w:r>
      <w:r w:rsidR="005B2E86" w:rsidRPr="004550B7">
        <w:t>A</w:t>
      </w:r>
      <w:r w:rsidRPr="004550B7">
        <w:t>ware Application.</w:t>
      </w:r>
    </w:p>
    <w:p w14:paraId="018EAD3F" w14:textId="608ACE19" w:rsidR="00EA7B29" w:rsidRPr="004550B7" w:rsidRDefault="00EA7B29" w:rsidP="00EA7B29">
      <w:pPr>
        <w:pStyle w:val="B2"/>
      </w:pPr>
      <w:r w:rsidRPr="004550B7">
        <w:t>-</w:t>
      </w:r>
      <w:r w:rsidRPr="004550B7">
        <w:tab/>
      </w:r>
      <w:r w:rsidRPr="004550B7">
        <w:rPr>
          <w:b/>
          <w:bCs/>
        </w:rPr>
        <w:t>Media Streamer:</w:t>
      </w:r>
      <w:r w:rsidRPr="004550B7">
        <w:t xml:space="preserve"> A function on the UE that communicates with the 5GMSu AS in order to </w:t>
      </w:r>
      <w:r w:rsidR="00E45119" w:rsidRPr="004550B7">
        <w:t xml:space="preserve">perform uplink </w:t>
      </w:r>
      <w:r w:rsidRPr="004550B7">
        <w:t>stream</w:t>
      </w:r>
      <w:r w:rsidR="00E45119" w:rsidRPr="004550B7">
        <w:t>ing of</w:t>
      </w:r>
      <w:r w:rsidRPr="004550B7">
        <w:t xml:space="preserve"> media content and provides a service to </w:t>
      </w:r>
      <w:r w:rsidR="00E45119" w:rsidRPr="004550B7">
        <w:t xml:space="preserve">both </w:t>
      </w:r>
      <w:r w:rsidRPr="004550B7">
        <w:t xml:space="preserve">the 5GMSu-Aware Application for media capturing and </w:t>
      </w:r>
      <w:r w:rsidR="00E45119" w:rsidRPr="004550B7">
        <w:t xml:space="preserve">uplink </w:t>
      </w:r>
      <w:r w:rsidRPr="004550B7">
        <w:t>streaming and the Media Session Handler for media session control.</w:t>
      </w:r>
    </w:p>
    <w:p w14:paraId="59990AB3" w14:textId="77777777" w:rsidR="00EA7B29" w:rsidRPr="004550B7" w:rsidRDefault="00EA7B29" w:rsidP="00EA7B29">
      <w:pPr>
        <w:pStyle w:val="B10"/>
      </w:pPr>
      <w:r w:rsidRPr="004550B7">
        <w:t>-</w:t>
      </w:r>
      <w:r w:rsidRPr="004550B7">
        <w:tab/>
      </w:r>
      <w:r w:rsidRPr="004550B7">
        <w:rPr>
          <w:b/>
          <w:bCs/>
        </w:rPr>
        <w:t>5GMSu-Aware Application:</w:t>
      </w:r>
      <w:r w:rsidRPr="004550B7">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F3C5370" w14:textId="481189E5" w:rsidR="00EA7B29" w:rsidRPr="004550B7" w:rsidRDefault="00EA7B29" w:rsidP="00EA7B29">
      <w:pPr>
        <w:pStyle w:val="B10"/>
      </w:pPr>
      <w:r w:rsidRPr="004550B7">
        <w:t>-</w:t>
      </w:r>
      <w:r w:rsidRPr="004550B7">
        <w:tab/>
      </w:r>
      <w:r w:rsidRPr="004550B7">
        <w:rPr>
          <w:b/>
          <w:bCs/>
        </w:rPr>
        <w:t>5GMSu AS:</w:t>
      </w:r>
      <w:r w:rsidRPr="004550B7">
        <w:t xml:space="preserve"> An Application Server which hosts 5G media functions. Note that there may be different realizations of </w:t>
      </w:r>
      <w:r w:rsidR="00E45119" w:rsidRPr="004550B7">
        <w:t xml:space="preserve">a </w:t>
      </w:r>
      <w:r w:rsidRPr="004550B7">
        <w:t>5GMSu AS, for example a Content Delivery Network (CDN)</w:t>
      </w:r>
      <w:r w:rsidR="00E45119" w:rsidRPr="004550B7">
        <w:t xml:space="preserve"> server</w:t>
      </w:r>
      <w:r w:rsidRPr="004550B7">
        <w:t>.</w:t>
      </w:r>
    </w:p>
    <w:p w14:paraId="2859CFE6" w14:textId="63E3F6D9" w:rsidR="00EA7B29" w:rsidRPr="004550B7" w:rsidRDefault="00EA7B29" w:rsidP="00EA7B29">
      <w:pPr>
        <w:pStyle w:val="B10"/>
      </w:pPr>
      <w:r w:rsidRPr="004550B7">
        <w:lastRenderedPageBreak/>
        <w:t>-</w:t>
      </w:r>
      <w:r w:rsidRPr="004550B7">
        <w:tab/>
      </w:r>
      <w:r w:rsidRPr="004550B7">
        <w:rPr>
          <w:b/>
          <w:bCs/>
        </w:rPr>
        <w:t>5GMSu Application Provider:</w:t>
      </w:r>
      <w:r w:rsidRPr="004550B7">
        <w:t xml:space="preserve"> External application or content-specific media functionality, e.g., media storage, consumption, transcoding and redistribution that uses 5GMSu </w:t>
      </w:r>
      <w:r w:rsidR="00E45119" w:rsidRPr="004550B7">
        <w:t xml:space="preserve">interfaces </w:t>
      </w:r>
      <w:r w:rsidRPr="004550B7">
        <w:t xml:space="preserve">to </w:t>
      </w:r>
      <w:r w:rsidR="00E45119" w:rsidRPr="004550B7">
        <w:t xml:space="preserve">receive </w:t>
      </w:r>
      <w:r w:rsidRPr="004550B7">
        <w:t>stream</w:t>
      </w:r>
      <w:r w:rsidR="00E45119" w:rsidRPr="004550B7">
        <w:t>ing</w:t>
      </w:r>
      <w:r w:rsidRPr="004550B7">
        <w:t xml:space="preserve"> media from 5GMSu Aware </w:t>
      </w:r>
      <w:r w:rsidR="00E45119" w:rsidRPr="004550B7">
        <w:t>A</w:t>
      </w:r>
      <w:r w:rsidRPr="004550B7">
        <w:t xml:space="preserve">pplications. </w:t>
      </w:r>
    </w:p>
    <w:p w14:paraId="188966BA" w14:textId="170FCD0C" w:rsidR="00EA7B29" w:rsidRPr="004550B7" w:rsidRDefault="00EA7B29" w:rsidP="00EA7B29">
      <w:pPr>
        <w:pStyle w:val="B10"/>
      </w:pPr>
      <w:r w:rsidRPr="004550B7">
        <w:t>-</w:t>
      </w:r>
      <w:r w:rsidRPr="004550B7">
        <w:tab/>
      </w:r>
      <w:r w:rsidRPr="004550B7">
        <w:rPr>
          <w:b/>
          <w:bCs/>
        </w:rPr>
        <w:t>5GMSu AF:</w:t>
      </w:r>
      <w:r w:rsidRPr="004550B7">
        <w:t xml:space="preserve"> An Application Function that provides various control functions to the Media Session Handler on the UE and/or to</w:t>
      </w:r>
      <w:r w:rsidR="00E45119" w:rsidRPr="004550B7">
        <w:t xml:space="preserve"> the</w:t>
      </w:r>
      <w:r w:rsidRPr="004550B7">
        <w:t xml:space="preserve"> 5GMSu Application Provider. It may relay or initiate a request for different Policy or Charging Function (PCF) treatment or interact with other network functions via the NEF.</w:t>
      </w:r>
    </w:p>
    <w:p w14:paraId="6A369B93" w14:textId="765EBFB8" w:rsidR="00EA7B29" w:rsidRPr="004550B7" w:rsidRDefault="00EA7B29" w:rsidP="00EA7B29">
      <w:pPr>
        <w:pStyle w:val="NO"/>
      </w:pPr>
      <w:r w:rsidRPr="004550B7">
        <w:t>NOTE 6:</w:t>
      </w:r>
      <w:r w:rsidRPr="004550B7">
        <w:tab/>
        <w:t>There may be multiple 5GMSu AFs</w:t>
      </w:r>
      <w:r w:rsidR="005B2E86" w:rsidRPr="004550B7">
        <w:t xml:space="preserve"> present in a deployment and </w:t>
      </w:r>
      <w:r w:rsidRPr="004550B7">
        <w:t xml:space="preserve">residing within the </w:t>
      </w:r>
      <w:r w:rsidR="005B2E86" w:rsidRPr="004550B7">
        <w:t>Data</w:t>
      </w:r>
      <w:r w:rsidRPr="004550B7">
        <w:t>, each exposing one or more APIs.</w:t>
      </w:r>
    </w:p>
    <w:p w14:paraId="4BFB4479" w14:textId="77777777" w:rsidR="00EA7B29" w:rsidRPr="004550B7" w:rsidRDefault="00EA7B29" w:rsidP="00EA7B29">
      <w:pPr>
        <w:keepNext/>
      </w:pPr>
      <w:r w:rsidRPr="004550B7">
        <w:t>The following interfaces are defined for 5G Uplink Media Streaming:</w:t>
      </w:r>
    </w:p>
    <w:p w14:paraId="017EA948" w14:textId="3B81C8CF" w:rsidR="00EA7B29" w:rsidRPr="004550B7" w:rsidRDefault="00EA7B29" w:rsidP="00EA7B29">
      <w:pPr>
        <w:pStyle w:val="B10"/>
      </w:pPr>
      <w:r w:rsidRPr="004550B7">
        <w:t>-</w:t>
      </w:r>
      <w:r w:rsidRPr="004550B7">
        <w:tab/>
        <w:t xml:space="preserve">M1u (5GMSu Provisioning API): External API, exposed by the 5GMSu AF </w:t>
      </w:r>
      <w:r w:rsidR="00E45119" w:rsidRPr="004550B7">
        <w:t xml:space="preserve">and which enables the 5GMSu Application Provider </w:t>
      </w:r>
      <w:r w:rsidRPr="004550B7">
        <w:t>to provision the usage of the 5G Media Streaming system</w:t>
      </w:r>
      <w:r w:rsidR="00E45119" w:rsidRPr="004550B7">
        <w:t xml:space="preserve"> for uplink media streaming</w:t>
      </w:r>
      <w:r w:rsidRPr="004550B7">
        <w:t xml:space="preserve"> and to obtain feedback.</w:t>
      </w:r>
    </w:p>
    <w:p w14:paraId="7330E208" w14:textId="77777777" w:rsidR="00EA7B29" w:rsidRPr="004550B7" w:rsidRDefault="00EA7B29" w:rsidP="00EA7B29">
      <w:pPr>
        <w:pStyle w:val="B10"/>
      </w:pPr>
      <w:r w:rsidRPr="004550B7">
        <w:t>-</w:t>
      </w:r>
      <w:r w:rsidRPr="004550B7">
        <w:tab/>
        <w:t>M2u (5GMSu Publish API): Optional External API exposed by the 5GMSu AS used when the 5GMSu AS in the trusted DN is selected to receive the content for the streaming service.</w:t>
      </w:r>
    </w:p>
    <w:p w14:paraId="355C338F" w14:textId="77777777" w:rsidR="00EA7B29" w:rsidRPr="004550B7" w:rsidRDefault="00EA7B29" w:rsidP="00EA7B29">
      <w:pPr>
        <w:pStyle w:val="B10"/>
      </w:pPr>
      <w:r w:rsidRPr="004550B7">
        <w:t>-</w:t>
      </w:r>
      <w:r w:rsidRPr="004550B7">
        <w:tab/>
        <w:t>M3u: (Internal and NOT SPECIFIED): Internal API used to exchange information for content hosting on a 5GMSu AS within the trusted DN.</w:t>
      </w:r>
    </w:p>
    <w:p w14:paraId="2D32D47C" w14:textId="77777777" w:rsidR="00EA7B29" w:rsidRPr="004550B7" w:rsidRDefault="00EA7B29" w:rsidP="00EA7B29">
      <w:pPr>
        <w:pStyle w:val="B10"/>
      </w:pPr>
      <w:r w:rsidRPr="004550B7">
        <w:t>-</w:t>
      </w:r>
      <w:r w:rsidRPr="004550B7">
        <w:tab/>
        <w:t>M4u (Uplink Media Streaming APIs): APIs exposed by a 5GMSu AS to the Media Streamer to stream media content.</w:t>
      </w:r>
    </w:p>
    <w:p w14:paraId="120E633B" w14:textId="0ABE52DE" w:rsidR="00EA7B29" w:rsidRPr="004550B7" w:rsidRDefault="00EA7B29" w:rsidP="00EA7B29">
      <w:pPr>
        <w:pStyle w:val="B10"/>
      </w:pPr>
      <w:r w:rsidRPr="004550B7">
        <w:t>-</w:t>
      </w:r>
      <w:r w:rsidRPr="004550B7">
        <w:tab/>
        <w:t>M5u (Media Session Handling API): APIs exposed by a 5GMSu AF to the Media Session Handler for media session handling, control and assistance that also include appropriate security mechanisms e.g. authorization and authentication</w:t>
      </w:r>
      <w:r w:rsidR="001B520F" w:rsidRPr="004550B7">
        <w:t xml:space="preserve">, and </w:t>
      </w:r>
      <w:proofErr w:type="spellStart"/>
      <w:r w:rsidR="001B520F" w:rsidRPr="004550B7">
        <w:t>QoE</w:t>
      </w:r>
      <w:proofErr w:type="spellEnd"/>
      <w:r w:rsidR="001B520F" w:rsidRPr="004550B7">
        <w:t xml:space="preserve"> metrics reporting</w:t>
      </w:r>
      <w:r w:rsidRPr="004550B7">
        <w:t>.</w:t>
      </w:r>
    </w:p>
    <w:p w14:paraId="4D017B2A" w14:textId="4A5BCDD3" w:rsidR="00EA7B29" w:rsidRPr="004550B7" w:rsidRDefault="00EA7B29" w:rsidP="00EA7B29">
      <w:pPr>
        <w:pStyle w:val="B10"/>
      </w:pPr>
      <w:r w:rsidRPr="004550B7">
        <w:t>-</w:t>
      </w:r>
      <w:r w:rsidRPr="004550B7">
        <w:tab/>
        <w:t xml:space="preserve">M6u (UE Media Session Handling APIs): APIs that may be exposed by a Media Session Handler to the </w:t>
      </w:r>
      <w:r w:rsidR="00E45119" w:rsidRPr="004550B7">
        <w:t xml:space="preserve">Media Streamer for client-internal communication, and to the </w:t>
      </w:r>
      <w:r w:rsidRPr="004550B7">
        <w:t>5GMSu-Aware Application to make use of 5GMSu functions.</w:t>
      </w:r>
    </w:p>
    <w:p w14:paraId="4CDEE4F5" w14:textId="3171B49E" w:rsidR="00EA7B29" w:rsidRPr="004550B7" w:rsidRDefault="00EA7B29" w:rsidP="00EA7B29">
      <w:pPr>
        <w:pStyle w:val="B10"/>
      </w:pPr>
      <w:r w:rsidRPr="004550B7">
        <w:t>-</w:t>
      </w:r>
      <w:r w:rsidRPr="004550B7">
        <w:tab/>
        <w:t>M7u (UE Media Streamer APIs): APIs that may be exposed by a Media Streamer to the 5GMSu-Aware Application and Media Session Handler to make use of the Media Streamer</w:t>
      </w:r>
      <w:r w:rsidR="001B520F" w:rsidRPr="004550B7">
        <w:t xml:space="preserve">, including configuration of </w:t>
      </w:r>
      <w:proofErr w:type="spellStart"/>
      <w:r w:rsidR="001B520F" w:rsidRPr="004550B7">
        <w:t>QoE</w:t>
      </w:r>
      <w:proofErr w:type="spellEnd"/>
      <w:r w:rsidR="001B520F" w:rsidRPr="004550B7">
        <w:t xml:space="preserve"> metrics to be measured and logged, and the collection of metrics measurement logs</w:t>
      </w:r>
      <w:r w:rsidRPr="004550B7">
        <w:t>.</w:t>
      </w:r>
    </w:p>
    <w:p w14:paraId="1E0257A8" w14:textId="77777777" w:rsidR="00EA7B29" w:rsidRPr="004550B7" w:rsidRDefault="00EA7B29" w:rsidP="00EA7B29">
      <w:pPr>
        <w:pStyle w:val="B10"/>
      </w:pPr>
      <w:r w:rsidRPr="004550B7">
        <w:t>-</w:t>
      </w:r>
      <w:r w:rsidRPr="004550B7">
        <w:tab/>
        <w:t xml:space="preserve">M8u: (Application API): application interface used for information exchange between the 5GMSu-Aware Application and the 5GMSu Application Provider, for example to provide Service Access Information to the 5GMSu-Aware </w:t>
      </w:r>
      <w:proofErr w:type="spellStart"/>
      <w:r w:rsidRPr="004550B7">
        <w:t>Aapplication</w:t>
      </w:r>
      <w:proofErr w:type="spellEnd"/>
      <w:r w:rsidRPr="004550B7">
        <w:t>. This API is external and not specified in the 5GMS architecture.</w:t>
      </w:r>
    </w:p>
    <w:p w14:paraId="5AE99AE7" w14:textId="77777777" w:rsidR="00EA7B29" w:rsidRPr="004550B7" w:rsidRDefault="00EA7B29" w:rsidP="00EA7B29">
      <w:pPr>
        <w:pStyle w:val="NO"/>
      </w:pPr>
      <w:r w:rsidRPr="004550B7">
        <w:t>NOTE 7:</w:t>
      </w:r>
      <w:r w:rsidRPr="004550B7">
        <w:tab/>
        <w:t>Non-Standalone, Roaming, Non-3GPP Access and EPC-5GC interworking aspects are FFS.</w:t>
      </w:r>
    </w:p>
    <w:p w14:paraId="4EE865B6" w14:textId="77777777" w:rsidR="00EA7B29" w:rsidRPr="004550B7" w:rsidRDefault="00EA7B29" w:rsidP="00EA7B29">
      <w:pPr>
        <w:pStyle w:val="Heading3"/>
      </w:pPr>
      <w:bookmarkStart w:id="159" w:name="_Toc26271244"/>
      <w:bookmarkStart w:id="160" w:name="_Toc36234914"/>
      <w:bookmarkStart w:id="161" w:name="_Toc36234985"/>
      <w:bookmarkStart w:id="162" w:name="_Toc36235057"/>
      <w:bookmarkStart w:id="163" w:name="_Toc36235129"/>
      <w:bookmarkStart w:id="164" w:name="_Toc41632799"/>
      <w:bookmarkStart w:id="165" w:name="_Toc51790677"/>
      <w:bookmarkStart w:id="166" w:name="_Toc61546987"/>
      <w:bookmarkStart w:id="167" w:name="_Toc146211996"/>
      <w:r w:rsidRPr="004550B7">
        <w:t>4.3.2</w:t>
      </w:r>
      <w:r w:rsidRPr="004550B7">
        <w:tab/>
        <w:t>UE Media Functions</w:t>
      </w:r>
      <w:bookmarkEnd w:id="159"/>
      <w:bookmarkEnd w:id="160"/>
      <w:bookmarkEnd w:id="161"/>
      <w:bookmarkEnd w:id="162"/>
      <w:bookmarkEnd w:id="163"/>
      <w:bookmarkEnd w:id="164"/>
      <w:bookmarkEnd w:id="165"/>
      <w:bookmarkEnd w:id="166"/>
      <w:bookmarkEnd w:id="167"/>
    </w:p>
    <w:p w14:paraId="4492D022" w14:textId="77777777" w:rsidR="00EA7B29" w:rsidRPr="004550B7" w:rsidRDefault="00EA7B29" w:rsidP="00EA7B29">
      <w:pPr>
        <w:keepNext/>
        <w:tabs>
          <w:tab w:val="left" w:pos="2065"/>
        </w:tabs>
      </w:pPr>
      <w:bookmarkStart w:id="168" w:name="historyclause"/>
      <w:r w:rsidRPr="004550B7">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Pr="004550B7" w:rsidRDefault="00EA7B29" w:rsidP="00EA7B29">
      <w:pPr>
        <w:keepLines/>
        <w:tabs>
          <w:tab w:val="left" w:pos="2065"/>
        </w:tabs>
      </w:pPr>
      <w:r w:rsidRPr="004550B7">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Pr="004550B7" w:rsidRDefault="00EA7B29" w:rsidP="00EA7B29">
      <w:pPr>
        <w:keepNext/>
        <w:rPr>
          <w:lang w:eastAsia="ko-KR"/>
        </w:rPr>
      </w:pPr>
      <w:r w:rsidRPr="004550B7">
        <w:lastRenderedPageBreak/>
        <w:t>With respect to the Media Streamer and Media Handler functions, Figure 4.3.2-</w:t>
      </w:r>
      <w:r w:rsidRPr="004550B7">
        <w:rPr>
          <w:rFonts w:hint="eastAsia"/>
          <w:lang w:eastAsia="ko-KR"/>
        </w:rPr>
        <w:t>1</w:t>
      </w:r>
      <w:r w:rsidRPr="004550B7">
        <w:rPr>
          <w:lang w:eastAsia="ko-KR"/>
        </w:rPr>
        <w:t xml:space="preserve"> shows more detailed functional components of a 5GMSu Client.</w:t>
      </w:r>
    </w:p>
    <w:p w14:paraId="767A38A8" w14:textId="29DFC47C" w:rsidR="00EA7B29" w:rsidRPr="004550B7" w:rsidRDefault="007B12C3" w:rsidP="00EA7B29">
      <w:pPr>
        <w:pStyle w:val="TF"/>
      </w:pPr>
      <w:r w:rsidRPr="004550B7">
        <w:object w:dxaOrig="23596" w:dyaOrig="12391" w14:anchorId="1445FE6F">
          <v:shape id="_x0000_i1039" type="#_x0000_t75" style="width:482.35pt;height:252.6pt" o:ole="">
            <v:imagedata r:id="rId40" o:title=""/>
          </v:shape>
          <o:OLEObject Type="Embed" ProgID="Visio.Drawing.15" ShapeID="_x0000_i1039" DrawAspect="Content" ObjectID="_1756824979" r:id="rId41"/>
        </w:object>
      </w:r>
      <w:r w:rsidR="00EA7B29" w:rsidRPr="004550B7">
        <w:t>Figure 4.3.2-1: UE 5G Uplink Media Streaming Functions</w:t>
      </w:r>
    </w:p>
    <w:p w14:paraId="49DC73DA" w14:textId="77777777" w:rsidR="00EA7B29" w:rsidRPr="004550B7" w:rsidRDefault="00EA7B29" w:rsidP="00EA7B29">
      <w:pPr>
        <w:pStyle w:val="NO"/>
      </w:pPr>
      <w:r w:rsidRPr="004550B7">
        <w:t>NOTE 1: A UE is a logical device which may correspond to the tethering of multiple physical devices or other types of realizations.</w:t>
      </w:r>
    </w:p>
    <w:p w14:paraId="29553E8D" w14:textId="77777777" w:rsidR="00EA7B29" w:rsidRPr="004550B7" w:rsidRDefault="00EA7B29" w:rsidP="0074550F">
      <w:pPr>
        <w:keepNext/>
      </w:pPr>
      <w:r w:rsidRPr="004550B7">
        <w:t>The following subfunctions are identified as part of a more detailed breakdown of the UE 5G Uplink Media Streaming functions:</w:t>
      </w:r>
    </w:p>
    <w:p w14:paraId="464D5E38" w14:textId="77777777" w:rsidR="00EA7B29" w:rsidRPr="004550B7" w:rsidRDefault="00EA7B29" w:rsidP="00296C49">
      <w:pPr>
        <w:pStyle w:val="B10"/>
        <w:keepNext/>
      </w:pPr>
      <w:r w:rsidRPr="004550B7">
        <w:t>-</w:t>
      </w:r>
      <w:r w:rsidRPr="004550B7">
        <w:tab/>
      </w:r>
      <w:r w:rsidRPr="004550B7">
        <w:rPr>
          <w:b/>
          <w:bCs/>
        </w:rPr>
        <w:t>5GMSu-Aware Application:</w:t>
      </w:r>
      <w:r w:rsidRPr="004550B7">
        <w:t xml:space="preserve"> application which is out of scope of the present specification and which uses the UE 5G Uplink Media Streaming functions and APIs.</w:t>
      </w:r>
    </w:p>
    <w:p w14:paraId="212470A0" w14:textId="3FDFAE35" w:rsidR="00EA7B29" w:rsidRPr="004550B7" w:rsidRDefault="00EA7B29" w:rsidP="00296C49">
      <w:pPr>
        <w:pStyle w:val="B10"/>
        <w:keepNext/>
      </w:pPr>
      <w:r w:rsidRPr="004550B7">
        <w:t>-</w:t>
      </w:r>
      <w:r w:rsidRPr="004550B7">
        <w:tab/>
      </w:r>
      <w:r w:rsidRPr="004550B7">
        <w:rPr>
          <w:b/>
          <w:bCs/>
        </w:rPr>
        <w:t>Media Capturing:</w:t>
      </w:r>
      <w:r w:rsidRPr="004550B7">
        <w:t xml:space="preserve"> Devices such as video cameras or microphones that transform an </w:t>
      </w:r>
      <w:proofErr w:type="spellStart"/>
      <w:r w:rsidRPr="004550B7">
        <w:t>analog</w:t>
      </w:r>
      <w:proofErr w:type="spellEnd"/>
      <w:r w:rsidRPr="004550B7">
        <w:t xml:space="preserve"> media signal into digital media data.</w:t>
      </w:r>
    </w:p>
    <w:p w14:paraId="0E015B48" w14:textId="7E2E2F3D" w:rsidR="00EA7B29" w:rsidRPr="004550B7" w:rsidRDefault="00EA7B29" w:rsidP="00296C49">
      <w:pPr>
        <w:pStyle w:val="B10"/>
        <w:keepNext/>
      </w:pPr>
      <w:r w:rsidRPr="004550B7">
        <w:t>-</w:t>
      </w:r>
      <w:r w:rsidRPr="004550B7">
        <w:tab/>
      </w:r>
      <w:r w:rsidRPr="004550B7">
        <w:rPr>
          <w:b/>
          <w:bCs/>
        </w:rPr>
        <w:t>Media Encoder(s):</w:t>
      </w:r>
      <w:r w:rsidRPr="004550B7">
        <w:t xml:space="preserve"> Compress</w:t>
      </w:r>
      <w:r w:rsidR="00E45119" w:rsidRPr="004550B7">
        <w:t>es</w:t>
      </w:r>
      <w:r w:rsidRPr="004550B7">
        <w:t xml:space="preserve"> the media data.</w:t>
      </w:r>
    </w:p>
    <w:p w14:paraId="314EF351" w14:textId="77777777" w:rsidR="001B520F" w:rsidRPr="004550B7" w:rsidRDefault="001B520F" w:rsidP="00296C49">
      <w:pPr>
        <w:pStyle w:val="B10"/>
        <w:keepNext/>
      </w:pPr>
      <w:r w:rsidRPr="004550B7">
        <w:t>-</w:t>
      </w:r>
      <w:r w:rsidRPr="004550B7">
        <w:tab/>
      </w:r>
      <w:r w:rsidRPr="004550B7">
        <w:rPr>
          <w:b/>
          <w:bCs/>
        </w:rPr>
        <w:t>Metrics Measurement and Logging:</w:t>
      </w:r>
      <w:r w:rsidRPr="004550B7">
        <w:t xml:space="preserve"> execution of </w:t>
      </w:r>
      <w:proofErr w:type="spellStart"/>
      <w:r w:rsidRPr="004550B7">
        <w:t>QoE</w:t>
      </w:r>
      <w:proofErr w:type="spellEnd"/>
      <w:r w:rsidRPr="004550B7">
        <w:t xml:space="preserve"> metrics measurement and logging by the Media Streamer in accordance with the metrics configuration.</w:t>
      </w:r>
    </w:p>
    <w:p w14:paraId="3CD93667" w14:textId="77777777" w:rsidR="001B520F" w:rsidRPr="004550B7" w:rsidRDefault="001B520F" w:rsidP="00296C49">
      <w:pPr>
        <w:pStyle w:val="B10"/>
        <w:keepNext/>
      </w:pPr>
      <w:r w:rsidRPr="004550B7">
        <w:t>-</w:t>
      </w:r>
      <w:r w:rsidRPr="004550B7">
        <w:tab/>
      </w:r>
      <w:r w:rsidRPr="004550B7">
        <w:rPr>
          <w:b/>
          <w:bCs/>
        </w:rPr>
        <w:t>Metrics Collection and Reporting:</w:t>
      </w:r>
      <w:r w:rsidRPr="004550B7">
        <w:t xml:space="preserve"> execution of the collection of </w:t>
      </w:r>
      <w:proofErr w:type="spellStart"/>
      <w:r w:rsidRPr="004550B7">
        <w:t>QoE</w:t>
      </w:r>
      <w:proofErr w:type="spellEnd"/>
      <w:r w:rsidRPr="004550B7">
        <w:t xml:space="preserve"> metrics measurement logs from the Media Streamer by the Media Session Handler for subsequent metrics reporting to the 5GMSu AF, in accordance with the metrics configuration.</w:t>
      </w:r>
    </w:p>
    <w:p w14:paraId="651792A0" w14:textId="55E64F74" w:rsidR="00EA7B29" w:rsidRPr="004550B7" w:rsidRDefault="00EA7B29" w:rsidP="00EA7B29">
      <w:pPr>
        <w:pStyle w:val="B10"/>
      </w:pPr>
      <w:r w:rsidRPr="004550B7">
        <w:t>-</w:t>
      </w:r>
      <w:r w:rsidRPr="004550B7">
        <w:tab/>
      </w:r>
      <w:r w:rsidRPr="004550B7">
        <w:rPr>
          <w:b/>
          <w:bCs/>
        </w:rPr>
        <w:t>Media Upstream Client:</w:t>
      </w:r>
      <w:r w:rsidRPr="004550B7">
        <w:t xml:space="preserve"> encapsulates encoded media data and pushes it upstream.</w:t>
      </w:r>
    </w:p>
    <w:p w14:paraId="5460EA2D" w14:textId="62EAB0F9" w:rsidR="00EA7B29" w:rsidRPr="004550B7" w:rsidRDefault="00EA7B29" w:rsidP="00EA7B29">
      <w:pPr>
        <w:pStyle w:val="NO"/>
      </w:pPr>
      <w:r w:rsidRPr="004550B7">
        <w:t>NOTE 2:</w:t>
      </w:r>
      <w:r w:rsidRPr="004550B7">
        <w:tab/>
      </w:r>
      <w:r w:rsidR="00E45119" w:rsidRPr="004550B7">
        <w:t>The Media Upstream Client</w:t>
      </w:r>
      <w:r w:rsidR="004E482B" w:rsidRPr="004550B7" w:rsidDel="00E45119">
        <w:t xml:space="preserve"> </w:t>
      </w:r>
      <w:r w:rsidRPr="004550B7">
        <w:t>maps</w:t>
      </w:r>
      <w:r w:rsidR="00E45119" w:rsidRPr="004550B7">
        <w:t xml:space="preserve"> </w:t>
      </w:r>
      <w:r w:rsidR="004E482B" w:rsidRPr="004550B7">
        <w:t xml:space="preserve">logically </w:t>
      </w:r>
      <w:r w:rsidRPr="004550B7">
        <w:t>to the FLUS media function in the FLUS Source specified in TS 26.238 Uplink Streaming stage 3 [5].</w:t>
      </w:r>
    </w:p>
    <w:p w14:paraId="2504A953" w14:textId="0C8A646A" w:rsidR="00EA7B29" w:rsidRPr="004550B7" w:rsidRDefault="00EA7B29" w:rsidP="00EA7B29">
      <w:pPr>
        <w:pStyle w:val="B10"/>
      </w:pPr>
      <w:r w:rsidRPr="004550B7">
        <w:t>-</w:t>
      </w:r>
      <w:r w:rsidRPr="004550B7">
        <w:tab/>
      </w:r>
      <w:r w:rsidRPr="004550B7">
        <w:rPr>
          <w:b/>
          <w:bCs/>
        </w:rPr>
        <w:t>Network Assistance:</w:t>
      </w:r>
      <w:r w:rsidR="00D43C55" w:rsidRPr="004550B7">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w:t>
      </w:r>
      <w:proofErr w:type="spellStart"/>
      <w:r w:rsidR="00D43C55" w:rsidRPr="004550B7">
        <w:t>signaling</w:t>
      </w:r>
      <w:proofErr w:type="spellEnd"/>
      <w:r w:rsidR="00D43C55" w:rsidRPr="004550B7">
        <w:t xml:space="preserve"> mechanisms.</w:t>
      </w:r>
      <w:r w:rsidRPr="004550B7">
        <w:t xml:space="preserve"> </w:t>
      </w:r>
    </w:p>
    <w:p w14:paraId="3EE09AFC" w14:textId="30CC78BA" w:rsidR="00EA7B29" w:rsidRPr="004550B7" w:rsidRDefault="00EA7B29" w:rsidP="00EA7B29">
      <w:pPr>
        <w:pStyle w:val="NO"/>
      </w:pPr>
      <w:r w:rsidRPr="004550B7">
        <w:t>NOTE 3:</w:t>
      </w:r>
      <w:r w:rsidRPr="004550B7">
        <w:tab/>
      </w:r>
      <w:r w:rsidR="004E482B" w:rsidRPr="004550B7">
        <w:t>The Network Assistance function</w:t>
      </w:r>
      <w:r w:rsidRPr="004550B7">
        <w:t xml:space="preserve"> map</w:t>
      </w:r>
      <w:r w:rsidR="004E482B" w:rsidRPr="004550B7">
        <w:t>s</w:t>
      </w:r>
      <w:r w:rsidRPr="004550B7">
        <w:t xml:space="preserve"> </w:t>
      </w:r>
      <w:r w:rsidR="004E482B" w:rsidRPr="004550B7">
        <w:t xml:space="preserve">logically </w:t>
      </w:r>
      <w:r w:rsidRPr="004550B7">
        <w:t>to the FLUS Assistance function specified in TS 26.238 Uplink Streaming stage 3 [5].</w:t>
      </w:r>
    </w:p>
    <w:p w14:paraId="49A69A7A" w14:textId="77777777" w:rsidR="00EA7B29" w:rsidRPr="004550B7" w:rsidRDefault="00EA7B29" w:rsidP="00EA7B29">
      <w:pPr>
        <w:pStyle w:val="B10"/>
      </w:pPr>
      <w:r w:rsidRPr="004550B7">
        <w:t>-</w:t>
      </w:r>
      <w:r w:rsidRPr="004550B7">
        <w:tab/>
      </w:r>
      <w:r w:rsidRPr="004550B7">
        <w:rPr>
          <w:b/>
          <w:bCs/>
        </w:rPr>
        <w:t>Media Remote Control:</w:t>
      </w:r>
      <w:r w:rsidRPr="004550B7">
        <w:t xml:space="preserve"> receives control commands from a 5GMSu AF.</w:t>
      </w:r>
    </w:p>
    <w:p w14:paraId="17810780" w14:textId="4D91E814" w:rsidR="00EA7B29" w:rsidRPr="004550B7" w:rsidRDefault="00EA7B29" w:rsidP="00EA7B29">
      <w:pPr>
        <w:pStyle w:val="NO"/>
      </w:pPr>
      <w:r w:rsidRPr="004550B7">
        <w:lastRenderedPageBreak/>
        <w:t>NOTE 4:</w:t>
      </w:r>
      <w:r w:rsidRPr="004550B7">
        <w:tab/>
      </w:r>
      <w:r w:rsidR="004E482B" w:rsidRPr="004550B7">
        <w:t>Media Remote Control</w:t>
      </w:r>
      <w:r w:rsidR="004E482B" w:rsidRPr="004550B7" w:rsidDel="004E482B">
        <w:t xml:space="preserve"> </w:t>
      </w:r>
      <w:r w:rsidRPr="004550B7">
        <w:t>map</w:t>
      </w:r>
      <w:r w:rsidR="004E482B" w:rsidRPr="004550B7">
        <w:t>s logically</w:t>
      </w:r>
      <w:r w:rsidRPr="004550B7">
        <w:t xml:space="preserve"> to the FLUS Remote control function specified in TS 26.238 Uplink Streaming stage 3 [5].</w:t>
      </w:r>
    </w:p>
    <w:p w14:paraId="4C09706C" w14:textId="4FAE0B5B" w:rsidR="00EA7B29" w:rsidRPr="004550B7" w:rsidRDefault="00EA7B29" w:rsidP="00EA7B29">
      <w:pPr>
        <w:pStyle w:val="B10"/>
      </w:pPr>
      <w:r w:rsidRPr="004550B7">
        <w:t>-</w:t>
      </w:r>
      <w:r w:rsidRPr="004550B7">
        <w:tab/>
      </w:r>
      <w:r w:rsidRPr="004550B7">
        <w:rPr>
          <w:b/>
          <w:bCs/>
        </w:rPr>
        <w:t>Core Function</w:t>
      </w:r>
      <w:r w:rsidR="004E482B" w:rsidRPr="004550B7">
        <w:rPr>
          <w:b/>
          <w:bCs/>
        </w:rPr>
        <w:t>s</w:t>
      </w:r>
      <w:r w:rsidRPr="004550B7">
        <w:rPr>
          <w:b/>
          <w:bCs/>
        </w:rPr>
        <w:t>:</w:t>
      </w:r>
      <w:r w:rsidRPr="004550B7">
        <w:t xml:space="preserve"> configures the 5GMSu AS for uplink streaming reception.</w:t>
      </w:r>
    </w:p>
    <w:p w14:paraId="212ABE8C" w14:textId="053E33B0" w:rsidR="00EA7B29" w:rsidRPr="004550B7" w:rsidRDefault="00EA7B29" w:rsidP="00EA7B29">
      <w:pPr>
        <w:pStyle w:val="NO"/>
      </w:pPr>
      <w:r w:rsidRPr="004550B7">
        <w:t>NOTE 5:</w:t>
      </w:r>
      <w:r w:rsidRPr="004550B7">
        <w:tab/>
        <w:t>Th</w:t>
      </w:r>
      <w:r w:rsidR="00E45B8D" w:rsidRPr="004550B7">
        <w:t>e core functions</w:t>
      </w:r>
      <w:r w:rsidRPr="004550B7">
        <w:t xml:space="preserve"> map</w:t>
      </w:r>
      <w:r w:rsidR="00E45B8D" w:rsidRPr="004550B7">
        <w:t xml:space="preserve"> logically</w:t>
      </w:r>
      <w:r w:rsidRPr="004550B7">
        <w:t xml:space="preserve"> to the FLUS control function in the FLUS source specified in TS 26.238 Uplink Streaming stage 3 [5].</w:t>
      </w:r>
    </w:p>
    <w:p w14:paraId="7FDCB621" w14:textId="77777777" w:rsidR="00EA7B29" w:rsidRPr="004550B7" w:rsidRDefault="00EA7B29" w:rsidP="00EA7B29">
      <w:pPr>
        <w:keepNext/>
      </w:pPr>
      <w:r w:rsidRPr="004550B7">
        <w:t>Here are the roles of the different APIs of the UE 5G Uplink Media Streaming functions:</w:t>
      </w:r>
    </w:p>
    <w:p w14:paraId="514415CF" w14:textId="12B49A4F" w:rsidR="00EA7B29" w:rsidRPr="004550B7" w:rsidRDefault="00EA7B29" w:rsidP="00EA7B29">
      <w:pPr>
        <w:pStyle w:val="B10"/>
      </w:pPr>
      <w:r w:rsidRPr="004550B7">
        <w:t>-</w:t>
      </w:r>
      <w:r w:rsidRPr="004550B7">
        <w:tab/>
        <w:t>M6u: API used to control the Core Functions</w:t>
      </w:r>
      <w:r w:rsidR="00D43C55" w:rsidRPr="004550B7">
        <w:t xml:space="preserve"> and the</w:t>
      </w:r>
      <w:r w:rsidRPr="004550B7">
        <w:t xml:space="preserve"> Remote Control</w:t>
      </w:r>
      <w:r w:rsidR="00D43C55" w:rsidRPr="004550B7">
        <w:t xml:space="preserve"> function</w:t>
      </w:r>
      <w:r w:rsidRPr="004550B7">
        <w:t>.</w:t>
      </w:r>
    </w:p>
    <w:p w14:paraId="3C058FEC" w14:textId="4CD0DDE3" w:rsidR="00EA7B29" w:rsidRPr="004550B7" w:rsidRDefault="00EA7B29" w:rsidP="00A142B7">
      <w:pPr>
        <w:pStyle w:val="B10"/>
        <w:ind w:left="576" w:hanging="288"/>
      </w:pPr>
      <w:r w:rsidRPr="004550B7">
        <w:t>-</w:t>
      </w:r>
      <w:r w:rsidRPr="004550B7">
        <w:tab/>
        <w:t>M7u: API used to configure, activate and stop the Media Capturing, Media Encoding(s) and Media Upstream Client functions</w:t>
      </w:r>
      <w:r w:rsidR="00D43C55" w:rsidRPr="004550B7">
        <w:t>, and also to support metrics configuration and collection functionality</w:t>
      </w:r>
      <w:r w:rsidRPr="004550B7">
        <w:t>.</w:t>
      </w:r>
    </w:p>
    <w:p w14:paraId="3C6F35E3" w14:textId="77777777" w:rsidR="00EA7B29" w:rsidRPr="004550B7" w:rsidRDefault="00EA7B29" w:rsidP="00EA7B29">
      <w:pPr>
        <w:pStyle w:val="Heading2"/>
      </w:pPr>
      <w:bookmarkStart w:id="169" w:name="_Toc26271245"/>
      <w:bookmarkStart w:id="170" w:name="_Toc36234915"/>
      <w:bookmarkStart w:id="171" w:name="_Toc36234986"/>
      <w:bookmarkStart w:id="172" w:name="_Toc36235058"/>
      <w:bookmarkStart w:id="173" w:name="_Toc36235130"/>
      <w:bookmarkStart w:id="174" w:name="_Toc41632800"/>
      <w:bookmarkStart w:id="175" w:name="_Toc51790678"/>
      <w:bookmarkStart w:id="176" w:name="_Toc61546988"/>
      <w:bookmarkStart w:id="177" w:name="_Toc146211997"/>
      <w:r w:rsidRPr="004550B7">
        <w:t>4.4</w:t>
      </w:r>
      <w:r w:rsidRPr="004550B7">
        <w:tab/>
        <w:t>Network Slicing</w:t>
      </w:r>
      <w:bookmarkEnd w:id="169"/>
      <w:bookmarkEnd w:id="170"/>
      <w:bookmarkEnd w:id="171"/>
      <w:bookmarkEnd w:id="172"/>
      <w:bookmarkEnd w:id="173"/>
      <w:r w:rsidRPr="004550B7">
        <w:t xml:space="preserve"> for Downlink Media Streaming</w:t>
      </w:r>
      <w:bookmarkEnd w:id="174"/>
      <w:bookmarkEnd w:id="175"/>
      <w:bookmarkEnd w:id="176"/>
      <w:bookmarkEnd w:id="177"/>
    </w:p>
    <w:p w14:paraId="1173278D" w14:textId="77777777" w:rsidR="00EA7B29" w:rsidRPr="004550B7" w:rsidRDefault="00EA7B29" w:rsidP="00EA7B29">
      <w:bookmarkStart w:id="178" w:name="_Hlk26267663"/>
      <w:r w:rsidRPr="004550B7">
        <w:t xml:space="preserve">The 5GMS architecture offers the option to create </w:t>
      </w:r>
      <w:proofErr w:type="spellStart"/>
      <w:r w:rsidRPr="004550B7">
        <w:t>aContent</w:t>
      </w:r>
      <w:proofErr w:type="spellEnd"/>
      <w:r w:rsidRPr="004550B7">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09C0F6C9" w14:textId="77777777" w:rsidR="00EA7B29" w:rsidRPr="004550B7" w:rsidRDefault="00EA7B29" w:rsidP="00EA7B29">
      <w:r w:rsidRPr="004550B7">
        <w:t xml:space="preserve">Upon successful setup of a Content Hosting Configuration, the 5GMSd AF uses the </w:t>
      </w:r>
      <w:proofErr w:type="spellStart"/>
      <w:r w:rsidRPr="004550B7">
        <w:t>NSaaS</w:t>
      </w:r>
      <w:proofErr w:type="spellEnd"/>
      <w:r w:rsidRPr="004550B7">
        <w:t xml:space="preserve"> to</w:t>
      </w:r>
      <w:r w:rsidRPr="004550B7" w:rsidDel="00AC34C5">
        <w:t xml:space="preserve"> </w:t>
      </w:r>
      <w:r w:rsidRPr="004550B7">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AC83717" w14:textId="77777777" w:rsidR="00EA7B29" w:rsidRPr="004550B7" w:rsidRDefault="00EA7B29" w:rsidP="00EA7B29">
      <w:pPr>
        <w:rPr>
          <w:lang w:eastAsia="zh-CN"/>
        </w:rPr>
      </w:pPr>
      <w:r w:rsidRPr="004550B7">
        <w:rPr>
          <w:lang w:eastAsia="zh-CN"/>
        </w:rPr>
        <w:t>The concept of Network Slice as a Service (</w:t>
      </w:r>
      <w:proofErr w:type="spellStart"/>
      <w:r w:rsidRPr="004550B7">
        <w:rPr>
          <w:lang w:eastAsia="zh-CN"/>
        </w:rPr>
        <w:t>NSaaS</w:t>
      </w:r>
      <w:proofErr w:type="spellEnd"/>
      <w:r w:rsidRPr="004550B7">
        <w:rPr>
          <w:lang w:eastAsia="zh-CN"/>
        </w:rPr>
        <w:t xml:space="preserve">) is defined in TS 28.530 [10]. </w:t>
      </w:r>
      <w:proofErr w:type="spellStart"/>
      <w:r w:rsidRPr="004550B7">
        <w:rPr>
          <w:lang w:eastAsia="zh-CN"/>
        </w:rPr>
        <w:t>NSaaS</w:t>
      </w:r>
      <w:proofErr w:type="spellEnd"/>
      <w:r w:rsidRPr="004550B7">
        <w:rPr>
          <w:lang w:eastAsia="zh-CN"/>
        </w:rPr>
        <w:t xml:space="preserve"> can be offered by an MNO to third-party providers in the form of a service. This service allows the providers to use </w:t>
      </w:r>
      <w:r w:rsidRPr="004550B7">
        <w:rPr>
          <w:rFonts w:hint="eastAsia"/>
          <w:lang w:eastAsia="zh-CN"/>
        </w:rPr>
        <w:t xml:space="preserve">the network slice instance as the end user </w:t>
      </w:r>
      <w:r w:rsidRPr="004550B7">
        <w:rPr>
          <w:lang w:eastAsia="zh-CN"/>
        </w:rPr>
        <w:t>and</w:t>
      </w:r>
      <w:r w:rsidRPr="004550B7">
        <w:rPr>
          <w:rFonts w:hint="eastAsia"/>
          <w:lang w:eastAsia="zh-CN"/>
        </w:rPr>
        <w:t xml:space="preserve"> to </w:t>
      </w:r>
      <w:r w:rsidRPr="004550B7">
        <w:rPr>
          <w:lang w:eastAsia="zh-CN"/>
        </w:rPr>
        <w:t>manage the network slice instance</w:t>
      </w:r>
      <w:r w:rsidRPr="004550B7">
        <w:rPr>
          <w:rFonts w:eastAsia="SimSun" w:hint="eastAsia"/>
          <w:lang w:eastAsia="zh-CN"/>
        </w:rPr>
        <w:t xml:space="preserve"> </w:t>
      </w:r>
      <w:r w:rsidRPr="004550B7">
        <w:rPr>
          <w:rFonts w:hint="eastAsia"/>
          <w:lang w:eastAsia="zh-CN"/>
        </w:rPr>
        <w:t xml:space="preserve">via </w:t>
      </w:r>
      <w:r w:rsidRPr="004550B7">
        <w:rPr>
          <w:lang w:eastAsia="zh-CN"/>
        </w:rPr>
        <w:t xml:space="preserve">a </w:t>
      </w:r>
      <w:r w:rsidRPr="004550B7">
        <w:rPr>
          <w:rFonts w:hint="eastAsia"/>
          <w:lang w:eastAsia="zh-CN"/>
        </w:rPr>
        <w:t>management interface</w:t>
      </w:r>
      <w:r w:rsidRPr="004550B7">
        <w:rPr>
          <w:lang w:eastAsia="zh-CN"/>
        </w:rPr>
        <w:t xml:space="preserve"> exposed by the MNO.</w:t>
      </w:r>
      <w:r w:rsidRPr="004550B7">
        <w:rPr>
          <w:rFonts w:hint="eastAsia"/>
          <w:lang w:eastAsia="zh-CN"/>
        </w:rPr>
        <w:t xml:space="preserve"> </w:t>
      </w:r>
      <w:r w:rsidRPr="004550B7">
        <w:rPr>
          <w:lang w:eastAsia="zh-CN"/>
        </w:rPr>
        <w:t>In turn, these providers offer their own services, e.g. OTT service, on top of the network slice</w:t>
      </w:r>
      <w:r w:rsidRPr="004550B7">
        <w:rPr>
          <w:rFonts w:hint="eastAsia"/>
          <w:lang w:eastAsia="zh-CN"/>
        </w:rPr>
        <w:t xml:space="preserve"> </w:t>
      </w:r>
      <w:r w:rsidRPr="004550B7">
        <w:rPr>
          <w:lang w:eastAsia="zh-CN"/>
        </w:rPr>
        <w:t>instance obtained from the MNO.</w:t>
      </w:r>
    </w:p>
    <w:p w14:paraId="7DF63E6D" w14:textId="77777777" w:rsidR="00EA7B29" w:rsidRPr="004550B7" w:rsidRDefault="00EA7B29" w:rsidP="00EA7B29">
      <w:pPr>
        <w:rPr>
          <w:lang w:eastAsia="zh-CN"/>
        </w:rPr>
      </w:pPr>
      <w:r w:rsidRPr="004550B7">
        <w:rPr>
          <w:lang w:eastAsia="zh-CN"/>
        </w:rPr>
        <w:t xml:space="preserve">The </w:t>
      </w:r>
      <w:proofErr w:type="spellStart"/>
      <w:r w:rsidRPr="004550B7">
        <w:rPr>
          <w:lang w:eastAsia="zh-CN"/>
        </w:rPr>
        <w:t>NSaaS</w:t>
      </w:r>
      <w:proofErr w:type="spellEnd"/>
      <w:r w:rsidRPr="004550B7">
        <w:rPr>
          <w:lang w:eastAsia="zh-CN"/>
        </w:rPr>
        <w:t xml:space="preserve"> offered by the MNO can be characterized by certain properties (capabilities to satisfy service level requirements), e.g.</w:t>
      </w:r>
    </w:p>
    <w:p w14:paraId="6AC5C9F7" w14:textId="77777777" w:rsidR="00EA7B29" w:rsidRPr="004550B7" w:rsidRDefault="00EA7B29" w:rsidP="00EA7B29">
      <w:pPr>
        <w:pStyle w:val="B10"/>
        <w:rPr>
          <w:lang w:eastAsia="zh-CN"/>
        </w:rPr>
      </w:pPr>
      <w:r w:rsidRPr="004550B7">
        <w:rPr>
          <w:lang w:eastAsia="zh-CN"/>
        </w:rPr>
        <w:t>-</w:t>
      </w:r>
      <w:r w:rsidRPr="004550B7">
        <w:rPr>
          <w:lang w:eastAsia="zh-CN"/>
        </w:rPr>
        <w:tab/>
        <w:t>radio access technology,</w:t>
      </w:r>
    </w:p>
    <w:p w14:paraId="40E1F800" w14:textId="77777777" w:rsidR="00EA7B29" w:rsidRPr="004550B7" w:rsidRDefault="00EA7B29" w:rsidP="00EA7B29">
      <w:pPr>
        <w:pStyle w:val="B10"/>
      </w:pPr>
      <w:r w:rsidRPr="004550B7">
        <w:t>-</w:t>
      </w:r>
      <w:r w:rsidRPr="004550B7">
        <w:tab/>
        <w:t>bandwidth,</w:t>
      </w:r>
    </w:p>
    <w:p w14:paraId="37F3E7CD" w14:textId="77777777" w:rsidR="00EA7B29" w:rsidRPr="004550B7" w:rsidRDefault="00EA7B29" w:rsidP="00EA7B29">
      <w:pPr>
        <w:pStyle w:val="B10"/>
      </w:pPr>
      <w:r w:rsidRPr="004550B7">
        <w:t>-</w:t>
      </w:r>
      <w:r w:rsidRPr="004550B7">
        <w:tab/>
        <w:t>end-to-end latency,</w:t>
      </w:r>
    </w:p>
    <w:p w14:paraId="2310681C" w14:textId="77777777" w:rsidR="00EA7B29" w:rsidRPr="004550B7" w:rsidRDefault="00EA7B29" w:rsidP="00EA7B29">
      <w:pPr>
        <w:pStyle w:val="B10"/>
      </w:pPr>
      <w:r w:rsidRPr="004550B7">
        <w:t>-</w:t>
      </w:r>
      <w:r w:rsidRPr="004550B7">
        <w:tab/>
        <w:t>reliability,</w:t>
      </w:r>
    </w:p>
    <w:p w14:paraId="4776BC55" w14:textId="77777777" w:rsidR="00EA7B29" w:rsidRPr="004550B7" w:rsidRDefault="00EA7B29" w:rsidP="00EA7B29">
      <w:pPr>
        <w:pStyle w:val="B10"/>
      </w:pPr>
      <w:r w:rsidRPr="004550B7">
        <w:t>-</w:t>
      </w:r>
      <w:r w:rsidRPr="004550B7">
        <w:tab/>
        <w:t>mobility,</w:t>
      </w:r>
    </w:p>
    <w:p w14:paraId="3123F1A1" w14:textId="77777777" w:rsidR="00EA7B29" w:rsidRPr="004550B7" w:rsidRDefault="00EA7B29" w:rsidP="00EA7B29">
      <w:pPr>
        <w:pStyle w:val="B10"/>
      </w:pPr>
      <w:r w:rsidRPr="004550B7">
        <w:t>-</w:t>
      </w:r>
      <w:r w:rsidRPr="004550B7">
        <w:tab/>
        <w:t>density,</w:t>
      </w:r>
    </w:p>
    <w:p w14:paraId="4AF984C8" w14:textId="77777777" w:rsidR="00EA7B29" w:rsidRPr="004550B7" w:rsidRDefault="00EA7B29" w:rsidP="00EA7B29">
      <w:pPr>
        <w:pStyle w:val="B10"/>
      </w:pPr>
      <w:r w:rsidRPr="004550B7">
        <w:t>-</w:t>
      </w:r>
      <w:r w:rsidRPr="004550B7">
        <w:tab/>
        <w:t>guaranteed / non-guaranteed QoS,</w:t>
      </w:r>
    </w:p>
    <w:p w14:paraId="6167B795" w14:textId="77777777" w:rsidR="00EA7B29" w:rsidRPr="004550B7" w:rsidRDefault="00EA7B29" w:rsidP="00EA7B29">
      <w:pPr>
        <w:pStyle w:val="B10"/>
      </w:pPr>
      <w:r w:rsidRPr="004550B7">
        <w:t>-</w:t>
      </w:r>
      <w:r w:rsidRPr="004550B7">
        <w:tab/>
        <w:t>security level, etc.</w:t>
      </w:r>
    </w:p>
    <w:p w14:paraId="62FAC18B" w14:textId="77777777" w:rsidR="00EA7B29" w:rsidRPr="004550B7" w:rsidRDefault="00EA7B29" w:rsidP="00EA7B29">
      <w:pPr>
        <w:rPr>
          <w:lang w:eastAsia="fr-FR"/>
        </w:rPr>
      </w:pPr>
      <w:r w:rsidRPr="004550B7">
        <w:rPr>
          <w:lang w:eastAsia="fr-FR"/>
        </w:rPr>
        <w:t>The interface that is used for the creation and management of network slices is defined in TS 28.531 [11] and the information elements are defined in TS 28.541 [12].</w:t>
      </w:r>
    </w:p>
    <w:p w14:paraId="48DFD959" w14:textId="77777777" w:rsidR="00EA7B29" w:rsidRPr="004550B7" w:rsidRDefault="00EA7B29" w:rsidP="00EA7B29">
      <w:pPr>
        <w:rPr>
          <w:lang w:eastAsia="fr-FR"/>
        </w:rPr>
      </w:pPr>
      <w:r w:rsidRPr="004550B7">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550B7">
        <w:t xml:space="preserve">Content Hosting Configuration </w:t>
      </w:r>
      <w:r w:rsidRPr="004550B7">
        <w:rPr>
          <w:lang w:eastAsia="zh-CN"/>
        </w:rPr>
        <w:t xml:space="preserve">and the network slice, which in turn will be associated with a PDU session that includes the </w:t>
      </w:r>
      <w:r w:rsidRPr="004550B7">
        <w:t xml:space="preserve">Content Hosting Configuration </w:t>
      </w:r>
      <w:r w:rsidRPr="004550B7">
        <w:rPr>
          <w:lang w:eastAsia="zh-CN"/>
        </w:rPr>
        <w:t>domain as a matching domain.</w:t>
      </w:r>
    </w:p>
    <w:p w14:paraId="4EA1FBBB" w14:textId="77777777" w:rsidR="00EA7B29" w:rsidRPr="004550B7" w:rsidRDefault="00EA7B29" w:rsidP="00EA7B29">
      <w:r w:rsidRPr="004550B7">
        <w:rPr>
          <w:lang w:eastAsia="zh-CN"/>
        </w:rPr>
        <w:t xml:space="preserve">Once the PDU session is established using the network slice instance that corresponds to the </w:t>
      </w:r>
      <w:r w:rsidRPr="004550B7">
        <w:t>Content Hosting Configuration</w:t>
      </w:r>
      <w:r w:rsidRPr="004550B7">
        <w:rPr>
          <w:lang w:eastAsia="zh-CN"/>
        </w:rPr>
        <w:t xml:space="preserve">, the media distribution to the UE may start. The network slice instance may be provisioned to support processing and edge computing in addition to the appropriate QoS allocation. </w:t>
      </w:r>
      <w:r w:rsidRPr="004550B7">
        <w:rPr>
          <w:lang w:val="en-US"/>
        </w:rPr>
        <w:t>The 5GMSd AF is responsible for ensuring appropriate traffic routing, e.g. request the routing of traffic to a local access to a Data Network (identified by a DNAI) that hosts the media processing compute instances</w:t>
      </w:r>
      <w:r w:rsidRPr="004550B7">
        <w:rPr>
          <w:lang w:eastAsia="zh-CN"/>
        </w:rPr>
        <w:t>.</w:t>
      </w:r>
    </w:p>
    <w:p w14:paraId="37430AF4" w14:textId="77777777" w:rsidR="00EA7B29" w:rsidRPr="004550B7" w:rsidRDefault="00EA7B29" w:rsidP="00EA7B29">
      <w:pPr>
        <w:pStyle w:val="Heading1"/>
      </w:pPr>
      <w:bookmarkStart w:id="179" w:name="_Toc26271246"/>
      <w:bookmarkStart w:id="180" w:name="_Toc36234916"/>
      <w:bookmarkStart w:id="181" w:name="_Toc36234987"/>
      <w:bookmarkStart w:id="182" w:name="_Toc36235059"/>
      <w:bookmarkStart w:id="183" w:name="_Toc36235131"/>
      <w:bookmarkStart w:id="184" w:name="_Toc41632801"/>
      <w:bookmarkStart w:id="185" w:name="_Toc51790679"/>
      <w:bookmarkStart w:id="186" w:name="_Toc61546989"/>
      <w:bookmarkStart w:id="187" w:name="_Toc146211998"/>
      <w:bookmarkEnd w:id="178"/>
      <w:r w:rsidRPr="004550B7">
        <w:lastRenderedPageBreak/>
        <w:t>5</w:t>
      </w:r>
      <w:r w:rsidRPr="004550B7">
        <w:tab/>
        <w:t>Procedures for Downlink Media Streaming</w:t>
      </w:r>
      <w:bookmarkEnd w:id="179"/>
      <w:bookmarkEnd w:id="180"/>
      <w:bookmarkEnd w:id="181"/>
      <w:bookmarkEnd w:id="182"/>
      <w:bookmarkEnd w:id="183"/>
      <w:bookmarkEnd w:id="184"/>
      <w:bookmarkEnd w:id="185"/>
      <w:bookmarkEnd w:id="186"/>
      <w:bookmarkEnd w:id="187"/>
    </w:p>
    <w:p w14:paraId="2207FA33" w14:textId="77777777" w:rsidR="00EA7B29" w:rsidRPr="004550B7" w:rsidRDefault="00EA7B29" w:rsidP="00EA7B29">
      <w:pPr>
        <w:pStyle w:val="Heading2"/>
      </w:pPr>
      <w:bookmarkStart w:id="188" w:name="_Toc26271247"/>
      <w:bookmarkStart w:id="189" w:name="_Toc36234917"/>
      <w:bookmarkStart w:id="190" w:name="_Toc36234988"/>
      <w:bookmarkStart w:id="191" w:name="_Toc36235060"/>
      <w:bookmarkStart w:id="192" w:name="_Toc36235132"/>
      <w:bookmarkStart w:id="193" w:name="_Toc41632802"/>
      <w:bookmarkStart w:id="194" w:name="_Toc51790680"/>
      <w:bookmarkStart w:id="195" w:name="_Toc61546990"/>
      <w:bookmarkStart w:id="196" w:name="_Toc146211999"/>
      <w:r w:rsidRPr="004550B7">
        <w:t>5.1</w:t>
      </w:r>
      <w:r w:rsidRPr="004550B7">
        <w:tab/>
        <w:t>General</w:t>
      </w:r>
      <w:bookmarkEnd w:id="188"/>
      <w:bookmarkEnd w:id="189"/>
      <w:bookmarkEnd w:id="190"/>
      <w:bookmarkEnd w:id="191"/>
      <w:bookmarkEnd w:id="192"/>
      <w:bookmarkEnd w:id="193"/>
      <w:bookmarkEnd w:id="194"/>
      <w:bookmarkEnd w:id="195"/>
      <w:bookmarkEnd w:id="196"/>
    </w:p>
    <w:p w14:paraId="27163BEA" w14:textId="77777777" w:rsidR="00EA7B29" w:rsidRPr="004550B7" w:rsidRDefault="00EA7B29" w:rsidP="00EA7B29">
      <w:pPr>
        <w:keepLines/>
      </w:pPr>
      <w:r w:rsidRPr="004550B7">
        <w:t>The downlink streaming procedures follow the general high-level workflow depicted in Figure 5.1</w:t>
      </w:r>
      <w:r w:rsidRPr="004550B7">
        <w:noBreakHyphen/>
        <w:t>1 below, starting from provisioning</w:t>
      </w:r>
      <w:r w:rsidRPr="004550B7">
        <w:rPr>
          <w:b/>
        </w:rPr>
        <w:t xml:space="preserve"> </w:t>
      </w:r>
      <w:r w:rsidRPr="004550B7">
        <w:t>and</w:t>
      </w:r>
      <w:r w:rsidRPr="004550B7">
        <w:rPr>
          <w:b/>
        </w:rPr>
        <w:t xml:space="preserve"> </w:t>
      </w:r>
      <w:r w:rsidRPr="004550B7">
        <w:t>ingest</w:t>
      </w:r>
      <w:r w:rsidRPr="004550B7">
        <w:rPr>
          <w:b/>
        </w:rPr>
        <w:t xml:space="preserve"> </w:t>
      </w:r>
      <w:r w:rsidRPr="004550B7">
        <w:t xml:space="preserve">session preparation to the actual content streaming sessions. The </w:t>
      </w:r>
      <w:r w:rsidRPr="004550B7">
        <w:rPr>
          <w:b/>
          <w:bCs/>
        </w:rPr>
        <w:t>Ingest Session</w:t>
      </w:r>
      <w:r w:rsidRPr="004550B7">
        <w:t xml:space="preserve"> refers to the time interval during which media content is uploaded to the 5GMSd AS. The </w:t>
      </w:r>
      <w:r w:rsidRPr="004550B7">
        <w:rPr>
          <w:b/>
          <w:bCs/>
        </w:rPr>
        <w:t>Provisioning Session</w:t>
      </w:r>
      <w:r w:rsidRPr="004550B7">
        <w:t xml:space="preserve"> refers to the time interval during which the 5GMSd Client can access the media content and the 5GMSd Application Provider can control and monitor the media content and its delivery. Interactions between the 5GMSd</w:t>
      </w:r>
      <w:r w:rsidRPr="004550B7" w:rsidDel="006D1D2E">
        <w:t xml:space="preserve"> </w:t>
      </w:r>
      <w:r w:rsidRPr="004550B7">
        <w:t>AF and the 5GMSd Application Provider may occur at any time while the Provisioning Session is active.</w:t>
      </w:r>
    </w:p>
    <w:p w14:paraId="1B053B21" w14:textId="77777777" w:rsidR="00EA7B29" w:rsidRPr="004550B7" w:rsidRDefault="00EA7B29" w:rsidP="00EA7B29">
      <w:pPr>
        <w:pStyle w:val="TH"/>
      </w:pPr>
      <w:r w:rsidRPr="004550B7">
        <w:object w:dxaOrig="11060" w:dyaOrig="6740" w14:anchorId="3D9BF452">
          <v:shape id="_x0000_i1040" type="#_x0000_t75" style="width:438.65pt;height:281.35pt" o:ole="" o:preferrelative="f" filled="t">
            <v:imagedata r:id="rId42" o:title=""/>
            <o:lock v:ext="edit" aspectratio="f"/>
          </v:shape>
          <o:OLEObject Type="Embed" ProgID="Mscgen.Chart" ShapeID="_x0000_i1040" DrawAspect="Content" ObjectID="_1756824980" r:id="rId43"/>
        </w:object>
      </w:r>
    </w:p>
    <w:p w14:paraId="32BA2087" w14:textId="77777777" w:rsidR="00EA7B29" w:rsidRPr="004550B7" w:rsidRDefault="00EA7B29" w:rsidP="00EA7B29">
      <w:pPr>
        <w:pStyle w:val="TF"/>
      </w:pPr>
      <w:r w:rsidRPr="004550B7">
        <w:t>Figure 5.1-1: High Level Procedure for downlink streaming</w:t>
      </w:r>
    </w:p>
    <w:p w14:paraId="297EB615" w14:textId="0CA2A7A3" w:rsidR="00EA7B29" w:rsidRPr="004550B7" w:rsidRDefault="00EA7B29" w:rsidP="00EA7B29">
      <w:r w:rsidRPr="004550B7">
        <w:t>The 5GMSd provisioning API at M1d allows selection of media session handling (M5d) and media streaming (M4d) options, including whether the media content is hosted on trusted 5GMSd</w:t>
      </w:r>
      <w:r w:rsidRPr="004550B7" w:rsidDel="006D1D2E">
        <w:t xml:space="preserve"> </w:t>
      </w:r>
      <w:r w:rsidRPr="004550B7">
        <w:t>ASs. The selection is identified by a Provisioning Session identifier. The 5GMSd</w:t>
      </w:r>
      <w:r w:rsidRPr="004550B7" w:rsidDel="006D1D2E">
        <w:t xml:space="preserve"> </w:t>
      </w:r>
      <w:r w:rsidRPr="004550B7">
        <w:t xml:space="preserve">AF selects the M5d interface features according to the provisioning option. The Media Session Handling interface </w:t>
      </w:r>
      <w:r w:rsidR="00F1014E" w:rsidRPr="004550B7">
        <w:t xml:space="preserve">exposed by the 5GMSd AF </w:t>
      </w:r>
      <w:r w:rsidRPr="004550B7">
        <w:t>can be used for core session handling</w:t>
      </w:r>
      <w:r w:rsidR="00F1014E" w:rsidRPr="004550B7">
        <w:t>; configuring content</w:t>
      </w:r>
      <w:r w:rsidRPr="004550B7">
        <w:t xml:space="preserve"> consumption</w:t>
      </w:r>
      <w:r w:rsidR="00F1014E" w:rsidRPr="004550B7">
        <w:t xml:space="preserve"> measurement, logging, collection and</w:t>
      </w:r>
      <w:r w:rsidRPr="004550B7">
        <w:t xml:space="preserve"> reporting</w:t>
      </w:r>
      <w:r w:rsidR="0074550F" w:rsidRPr="004550B7">
        <w:t>;</w:t>
      </w:r>
      <w:r w:rsidR="003E623A" w:rsidRPr="004550B7">
        <w:t xml:space="preserve"> configuring </w:t>
      </w:r>
      <w:proofErr w:type="spellStart"/>
      <w:r w:rsidR="003E623A" w:rsidRPr="004550B7">
        <w:t>QoE</w:t>
      </w:r>
      <w:proofErr w:type="spellEnd"/>
      <w:r w:rsidRPr="004550B7">
        <w:t xml:space="preserve"> metrics </w:t>
      </w:r>
      <w:r w:rsidR="003E623A"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w:t>
      </w:r>
    </w:p>
    <w:p w14:paraId="7D1C11B3" w14:textId="01D4A441" w:rsidR="00EA7B29" w:rsidRPr="004550B7" w:rsidRDefault="00EA7B29" w:rsidP="00EA7B29">
      <w:r w:rsidRPr="004550B7">
        <w:t xml:space="preserve">When the media content is hosted by trusted </w:t>
      </w:r>
      <w:r w:rsidR="00E531E7" w:rsidRPr="004550B7">
        <w:t>5GMSd AS instances</w:t>
      </w:r>
      <w:r w:rsidRPr="004550B7">
        <w:t>, then the 5GMSd</w:t>
      </w:r>
      <w:r w:rsidRPr="004550B7" w:rsidDel="006D1D2E">
        <w:t xml:space="preserve"> </w:t>
      </w:r>
      <w:r w:rsidRPr="004550B7">
        <w:t>AF selects and configures the 5GMSd</w:t>
      </w:r>
      <w:r w:rsidRPr="004550B7" w:rsidDel="006D1D2E">
        <w:t xml:space="preserve"> </w:t>
      </w:r>
      <w:r w:rsidRPr="004550B7">
        <w:t>AS. Interactions between a 5GMSd</w:t>
      </w:r>
      <w:r w:rsidRPr="004550B7" w:rsidDel="006D1D2E">
        <w:t xml:space="preserve"> </w:t>
      </w:r>
      <w:r w:rsidRPr="004550B7">
        <w:t>AF and a 5GMSd</w:t>
      </w:r>
      <w:r w:rsidRPr="004550B7" w:rsidDel="006D1D2E">
        <w:t xml:space="preserve"> </w:t>
      </w:r>
      <w:r w:rsidRPr="004550B7">
        <w:t xml:space="preserve">AS (M3d interactions) take place for </w:t>
      </w:r>
      <w:r w:rsidR="00E531E7" w:rsidRPr="004550B7">
        <w:t xml:space="preserve">content hosting configuration, including </w:t>
      </w:r>
      <w:r w:rsidRPr="004550B7">
        <w:t>5GMS Ingest (M2d) and Media Streaming (M4d) resource reservations. The 5GMSd</w:t>
      </w:r>
      <w:r w:rsidRPr="004550B7" w:rsidDel="006D1D2E">
        <w:t xml:space="preserve"> </w:t>
      </w:r>
      <w:r w:rsidRPr="004550B7">
        <w:t>AS allocates M2d and M4d resources and communicates resource identifiers back to the 5GMSd</w:t>
      </w:r>
      <w:r w:rsidRPr="004550B7" w:rsidDel="006D1D2E">
        <w:t xml:space="preserve"> </w:t>
      </w:r>
      <w:r w:rsidRPr="004550B7">
        <w:t>AF.</w:t>
      </w:r>
      <w:r w:rsidRPr="004550B7">
        <w:rPr>
          <w:rFonts w:ascii="Calibri" w:hAnsi="Calibri"/>
        </w:rPr>
        <w:t xml:space="preserve"> </w:t>
      </w:r>
      <w:r w:rsidRPr="004550B7">
        <w:t>The 5GMSd</w:t>
      </w:r>
      <w:r w:rsidRPr="004550B7" w:rsidDel="006D1D2E">
        <w:t xml:space="preserve"> </w:t>
      </w:r>
      <w:r w:rsidRPr="004550B7">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38E00A92" w14:textId="77777777" w:rsidR="00EA7B29" w:rsidRPr="004550B7" w:rsidRDefault="00EA7B29" w:rsidP="00EA7B29">
      <w:r w:rsidRPr="004550B7">
        <w:t>When Content Hosting is provided by a 5GMSd</w:t>
      </w:r>
      <w:r w:rsidRPr="004550B7" w:rsidDel="006D1D2E">
        <w:t xml:space="preserve"> </w:t>
      </w:r>
      <w:r w:rsidRPr="004550B7">
        <w:t>AS in the external DN, then the M3d interface is not used and the 5GMSd</w:t>
      </w:r>
      <w:r w:rsidRPr="004550B7" w:rsidDel="006D1D2E">
        <w:t xml:space="preserve"> </w:t>
      </w:r>
      <w:r w:rsidRPr="004550B7">
        <w:t>AF does not provide 5GMS Ingest (M2d) and Media Streaming (M4d) resource reservations. M3d procedures are not standardized.</w:t>
      </w:r>
    </w:p>
    <w:p w14:paraId="06025756" w14:textId="5705D62E" w:rsidR="00EA7B29" w:rsidRPr="004550B7" w:rsidRDefault="00EA7B29" w:rsidP="00EA7B29">
      <w:pPr>
        <w:keepLines/>
      </w:pPr>
      <w:r w:rsidRPr="004550B7">
        <w:lastRenderedPageBreak/>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22DD3EFB" w14:textId="2FB78F0C" w:rsidR="00EA7B29" w:rsidRPr="004550B7" w:rsidRDefault="00EA7B29" w:rsidP="00EA7B29">
      <w:r w:rsidRPr="004550B7">
        <w:t xml:space="preserve">The 5GMSd-Aware Application receives application data from the 5GMSd </w:t>
      </w:r>
      <w:r w:rsidR="008D6CDB" w:rsidRPr="004550B7">
        <w:t xml:space="preserve">Application </w:t>
      </w:r>
      <w:proofErr w:type="spellStart"/>
      <w:r w:rsidR="008D6CDB" w:rsidRPr="004550B7">
        <w:t>Provider</w:t>
      </w:r>
      <w:r w:rsidRPr="004550B7">
        <w:t>before</w:t>
      </w:r>
      <w:proofErr w:type="spellEnd"/>
      <w:r w:rsidRPr="004550B7">
        <w:t xml:space="preserv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w:t>
      </w:r>
      <w:r w:rsidR="00E531E7" w:rsidRPr="004550B7">
        <w:t xml:space="preserve"> </w:t>
      </w:r>
      <w:r w:rsidRPr="004550B7">
        <w:t>Provider.</w:t>
      </w:r>
    </w:p>
    <w:p w14:paraId="1CC5FAA1" w14:textId="77777777" w:rsidR="00EA7B29" w:rsidRPr="004550B7" w:rsidRDefault="00EA7B29" w:rsidP="00EA7B29">
      <w:pPr>
        <w:keepNext/>
      </w:pPr>
      <w:r w:rsidRPr="004550B7">
        <w:t>Steps:</w:t>
      </w:r>
    </w:p>
    <w:p w14:paraId="722CA4FD" w14:textId="3E51916C" w:rsidR="00EA7B29" w:rsidRPr="004550B7" w:rsidRDefault="00EA7B29" w:rsidP="00EA7B29">
      <w:pPr>
        <w:pStyle w:val="B10"/>
        <w:keepNext/>
      </w:pPr>
      <w:r w:rsidRPr="004550B7">
        <w:t>1.</w:t>
      </w:r>
      <w:r w:rsidRPr="004550B7">
        <w:tab/>
        <w:t xml:space="preserve">The 5GMSd Application Provider creates a Provisioning Session </w:t>
      </w:r>
      <w:r w:rsidR="00F1014E" w:rsidRPr="004550B7">
        <w:t xml:space="preserve">with the 5GMSd AF </w:t>
      </w:r>
      <w:r w:rsidRPr="004550B7">
        <w:t xml:space="preserve">and starts provisioning the usage of the 5G Media Streaming System. During the establishment phase, the used features are negotiated and detailed configurations are exchanged. The 5GMSd </w:t>
      </w:r>
      <w:r w:rsidR="008D6CDB" w:rsidRPr="004550B7">
        <w:t>AF</w:t>
      </w:r>
      <w:r w:rsidRPr="004550B7">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rsidRPr="004550B7">
        <w:t xml:space="preserve">might </w:t>
      </w:r>
      <w:r w:rsidRPr="004550B7">
        <w:t>be supplied.</w:t>
      </w:r>
    </w:p>
    <w:p w14:paraId="35C26816" w14:textId="77777777" w:rsidR="00EA7B29" w:rsidRPr="004550B7" w:rsidRDefault="00EA7B29" w:rsidP="00EA7B29">
      <w:pPr>
        <w:pStyle w:val="B10"/>
        <w:keepNext/>
      </w:pPr>
      <w:r w:rsidRPr="004550B7">
        <w:t>2.</w:t>
      </w:r>
      <w:r w:rsidRPr="004550B7">
        <w:tab/>
        <w:t>When Content Hosting is offered and selected there may be interactions between the 5GMSd</w:t>
      </w:r>
      <w:r w:rsidRPr="004550B7" w:rsidDel="006D1D2E">
        <w:t xml:space="preserve"> </w:t>
      </w:r>
      <w:r w:rsidRPr="004550B7">
        <w:t>AF and the 5GMSd</w:t>
      </w:r>
      <w:r w:rsidRPr="004550B7" w:rsidDel="006D1D2E">
        <w:t xml:space="preserve"> </w:t>
      </w:r>
      <w:r w:rsidRPr="004550B7">
        <w:t>AS, e.g. to allocate 5GMSd content ingest and  distribution resources. The 5GMSd</w:t>
      </w:r>
      <w:r w:rsidRPr="004550B7" w:rsidDel="006D1D2E">
        <w:t xml:space="preserve"> </w:t>
      </w:r>
      <w:r w:rsidRPr="004550B7">
        <w:t>AS provides resource identifiers for the allocated resources to the 5GMSd</w:t>
      </w:r>
      <w:r w:rsidRPr="004550B7" w:rsidDel="006D1D2E">
        <w:t xml:space="preserve"> </w:t>
      </w:r>
      <w:r w:rsidRPr="004550B7">
        <w:t xml:space="preserve">AF, which then provides the information to the 5GMSd Application Provider. The M3d procedures between 5GMSd AF and 5GMSd AS are not specified. </w:t>
      </w:r>
    </w:p>
    <w:p w14:paraId="7E1FD64D" w14:textId="77777777" w:rsidR="00EA7B29" w:rsidRPr="004550B7" w:rsidRDefault="00EA7B29" w:rsidP="00EA7B29">
      <w:pPr>
        <w:pStyle w:val="B10"/>
      </w:pPr>
      <w:r w:rsidRPr="004550B7">
        <w:t>3.</w:t>
      </w:r>
      <w:r w:rsidRPr="004550B7">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Pr="004550B7" w:rsidRDefault="00EA7B29" w:rsidP="00EA7B29">
      <w:pPr>
        <w:pStyle w:val="NO"/>
      </w:pPr>
      <w:r w:rsidRPr="004550B7">
        <w:t>NOTE 1:</w:t>
      </w:r>
      <w:r w:rsidRPr="004550B7">
        <w:tab/>
        <w:t>A 5GMSd</w:t>
      </w:r>
      <w:r w:rsidRPr="004550B7" w:rsidDel="006D1D2E">
        <w:t xml:space="preserve"> </w:t>
      </w:r>
      <w:r w:rsidRPr="004550B7">
        <w:t>AS in the external Data Network may provide the Content Hosting.</w:t>
      </w:r>
    </w:p>
    <w:p w14:paraId="4809A872" w14:textId="77777777" w:rsidR="00EA7B29" w:rsidRPr="004550B7" w:rsidRDefault="00EA7B29" w:rsidP="00EA7B29">
      <w:pPr>
        <w:pStyle w:val="B10"/>
      </w:pPr>
      <w:r w:rsidRPr="004550B7">
        <w:t>4.</w:t>
      </w:r>
      <w:r w:rsidRPr="004550B7">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Pr="004550B7" w:rsidRDefault="00EA7B29" w:rsidP="00EA7B29">
      <w:pPr>
        <w:pStyle w:val="B10"/>
      </w:pPr>
      <w:r w:rsidRPr="004550B7">
        <w:t>5.</w:t>
      </w:r>
      <w:r w:rsidRPr="004550B7">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Pr="004550B7" w:rsidRDefault="00EA7B29" w:rsidP="00EA7B29">
      <w:pPr>
        <w:pStyle w:val="B10"/>
      </w:pPr>
      <w:r w:rsidRPr="004550B7">
        <w:t>6.</w:t>
      </w:r>
      <w:r w:rsidRPr="004550B7">
        <w:tab/>
      </w:r>
      <w:r w:rsidR="00F1014E" w:rsidRPr="004550B7">
        <w:t xml:space="preserve">(Optional) In case </w:t>
      </w:r>
      <w:r w:rsidRPr="004550B7">
        <w:t>the 5GMSd Client received only a reference to the Service Access Information, then it acquires the Service Access Information</w:t>
      </w:r>
      <w:r w:rsidR="00F1014E" w:rsidRPr="004550B7">
        <w:t xml:space="preserve"> from the 5GMSd AF</w:t>
      </w:r>
      <w:r w:rsidRPr="004550B7">
        <w:t>.</w:t>
      </w:r>
    </w:p>
    <w:p w14:paraId="01EB7E94" w14:textId="77777777" w:rsidR="00EA7B29" w:rsidRPr="004550B7" w:rsidRDefault="00EA7B29" w:rsidP="00EA7B29">
      <w:pPr>
        <w:pStyle w:val="NO"/>
      </w:pPr>
      <w:r w:rsidRPr="004550B7">
        <w:t>NOTE 2:</w:t>
      </w:r>
      <w:r w:rsidRPr="004550B7">
        <w:tab/>
        <w:t>Pre-caching of Service Access Information may also be supported by the 5GMS Client to speed up the activation of the service.</w:t>
      </w:r>
    </w:p>
    <w:p w14:paraId="4263A18C" w14:textId="0F31D228" w:rsidR="00EA7B29" w:rsidRPr="004550B7" w:rsidRDefault="00EA7B29" w:rsidP="00EA7B29">
      <w:pPr>
        <w:pStyle w:val="B10"/>
      </w:pPr>
      <w:r w:rsidRPr="004550B7">
        <w:t>7.</w:t>
      </w:r>
      <w:r w:rsidRPr="004550B7">
        <w:tab/>
        <w:t xml:space="preserve">The 5GMSd Client uses the Media Session Handling API </w:t>
      </w:r>
      <w:r w:rsidR="00F1014E" w:rsidRPr="004550B7">
        <w:t xml:space="preserve">exposed by </w:t>
      </w:r>
      <w:r w:rsidRPr="004550B7">
        <w:t>the 5GMSd</w:t>
      </w:r>
      <w:r w:rsidRPr="004550B7" w:rsidDel="006D1D2E">
        <w:t xml:space="preserve"> </w:t>
      </w:r>
      <w:r w:rsidRPr="004550B7">
        <w:t>AF</w:t>
      </w:r>
      <w:r w:rsidR="00F1014E" w:rsidRPr="004550B7">
        <w:t xml:space="preserve"> at M5d</w:t>
      </w:r>
      <w:r w:rsidRPr="004550B7">
        <w:t xml:space="preserve">. The Media Session Handling API is used for </w:t>
      </w:r>
      <w:r w:rsidR="00F1014E" w:rsidRPr="004550B7">
        <w:t xml:space="preserve">configuring content </w:t>
      </w:r>
      <w:r w:rsidRPr="004550B7">
        <w:t xml:space="preserve">consumption </w:t>
      </w:r>
      <w:r w:rsidR="00F1014E" w:rsidRPr="004550B7">
        <w:t xml:space="preserve">measurement, logging, collection and </w:t>
      </w:r>
      <w:r w:rsidRPr="004550B7">
        <w:t>reporting</w:t>
      </w:r>
      <w:r w:rsidR="00F1014E" w:rsidRPr="004550B7">
        <w:t xml:space="preserve">; configuring </w:t>
      </w:r>
      <w:proofErr w:type="spellStart"/>
      <w:r w:rsidR="00F1014E" w:rsidRPr="004550B7">
        <w:t>QoE</w:t>
      </w:r>
      <w:proofErr w:type="spellEnd"/>
      <w:r w:rsidRPr="004550B7">
        <w:t xml:space="preserve"> metrics </w:t>
      </w:r>
      <w:r w:rsidR="00F1014E"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 The actual time of API usage depends on the feature and interactions that may be used during the media content reception.</w:t>
      </w:r>
    </w:p>
    <w:p w14:paraId="03395108" w14:textId="77777777" w:rsidR="00EA7B29" w:rsidRPr="004550B7" w:rsidRDefault="00EA7B29" w:rsidP="00EA7B29">
      <w:pPr>
        <w:pStyle w:val="B10"/>
      </w:pPr>
      <w:r w:rsidRPr="004550B7">
        <w:t>8.</w:t>
      </w:r>
      <w:r w:rsidRPr="004550B7">
        <w:tab/>
        <w:t>The 5GMSd Client activates reception of the media content.</w:t>
      </w:r>
    </w:p>
    <w:p w14:paraId="48E649DE" w14:textId="77777777" w:rsidR="00EA7B29" w:rsidRPr="004550B7" w:rsidRDefault="00EA7B29" w:rsidP="00EA7B29">
      <w:pPr>
        <w:pStyle w:val="Heading2"/>
      </w:pPr>
      <w:bookmarkStart w:id="197" w:name="_Toc26271248"/>
      <w:bookmarkStart w:id="198" w:name="_Toc36234918"/>
      <w:bookmarkStart w:id="199" w:name="_Toc36234989"/>
      <w:bookmarkStart w:id="200" w:name="_Toc36235061"/>
      <w:bookmarkStart w:id="201" w:name="_Toc36235133"/>
      <w:bookmarkStart w:id="202" w:name="_Toc41632803"/>
      <w:bookmarkStart w:id="203" w:name="_Toc51790681"/>
      <w:bookmarkStart w:id="204" w:name="_Toc61546991"/>
      <w:bookmarkStart w:id="205" w:name="_Toc146212000"/>
      <w:r w:rsidRPr="004550B7">
        <w:lastRenderedPageBreak/>
        <w:t>5.2</w:t>
      </w:r>
      <w:r w:rsidRPr="004550B7">
        <w:tab/>
        <w:t>Baseline procedure for Unicast Downlink Media Streaming Session establishment</w:t>
      </w:r>
      <w:bookmarkEnd w:id="197"/>
      <w:bookmarkEnd w:id="198"/>
      <w:bookmarkEnd w:id="199"/>
      <w:bookmarkEnd w:id="200"/>
      <w:bookmarkEnd w:id="201"/>
      <w:bookmarkEnd w:id="202"/>
      <w:bookmarkEnd w:id="203"/>
      <w:bookmarkEnd w:id="204"/>
      <w:bookmarkEnd w:id="205"/>
    </w:p>
    <w:p w14:paraId="45AC98B3" w14:textId="77777777" w:rsidR="00EA7B29" w:rsidRPr="004550B7" w:rsidRDefault="00EA7B29" w:rsidP="00EA7B29">
      <w:pPr>
        <w:pStyle w:val="Heading3"/>
      </w:pPr>
      <w:bookmarkStart w:id="206" w:name="_Toc26271249"/>
      <w:bookmarkStart w:id="207" w:name="_Toc36234919"/>
      <w:bookmarkStart w:id="208" w:name="_Toc36234990"/>
      <w:bookmarkStart w:id="209" w:name="_Toc36235062"/>
      <w:bookmarkStart w:id="210" w:name="_Toc36235134"/>
      <w:bookmarkStart w:id="211" w:name="_Toc41632804"/>
      <w:bookmarkStart w:id="212" w:name="_Toc51790682"/>
      <w:bookmarkStart w:id="213" w:name="_Toc61546992"/>
      <w:bookmarkStart w:id="214" w:name="_Toc146212001"/>
      <w:r w:rsidRPr="004550B7">
        <w:t>5.2.1</w:t>
      </w:r>
      <w:r w:rsidRPr="004550B7">
        <w:tab/>
        <w:t>General</w:t>
      </w:r>
      <w:bookmarkEnd w:id="206"/>
      <w:bookmarkEnd w:id="207"/>
      <w:bookmarkEnd w:id="208"/>
      <w:bookmarkEnd w:id="209"/>
      <w:bookmarkEnd w:id="210"/>
      <w:bookmarkEnd w:id="211"/>
      <w:bookmarkEnd w:id="212"/>
      <w:bookmarkEnd w:id="213"/>
      <w:bookmarkEnd w:id="214"/>
    </w:p>
    <w:p w14:paraId="096AEDB6" w14:textId="77777777" w:rsidR="00EA7B29" w:rsidRPr="004550B7" w:rsidRDefault="00EA7B29" w:rsidP="00EA7B29">
      <w:pPr>
        <w:keepNext/>
      </w:pPr>
      <w:r w:rsidRPr="004550B7">
        <w:t>This clause describes the baseline procedure for establishing a unicast downlink media streaming session. This baseline procedure assumes that the 5GMSd</w:t>
      </w:r>
      <w:r w:rsidRPr="004550B7" w:rsidDel="00015835">
        <w:t xml:space="preserve"> </w:t>
      </w:r>
      <w:r w:rsidRPr="004550B7">
        <w:t>AF and the 5GMSd</w:t>
      </w:r>
      <w:r w:rsidRPr="004550B7" w:rsidDel="00015835">
        <w:t xml:space="preserve"> </w:t>
      </w:r>
      <w:r w:rsidRPr="004550B7">
        <w:t>AS both reside in the external DN and that there are no interactions between the 5GMSd</w:t>
      </w:r>
      <w:r w:rsidRPr="004550B7" w:rsidDel="00015835">
        <w:t xml:space="preserve"> </w:t>
      </w:r>
      <w:r w:rsidRPr="004550B7">
        <w:t>AF and the 5G System.</w:t>
      </w:r>
    </w:p>
    <w:p w14:paraId="662E1B0F" w14:textId="77777777" w:rsidR="00EA7B29" w:rsidRPr="004550B7" w:rsidRDefault="00EA7B29" w:rsidP="00EA7B29">
      <w:pPr>
        <w:pStyle w:val="Heading3"/>
      </w:pPr>
      <w:bookmarkStart w:id="215" w:name="_Toc26271250"/>
      <w:bookmarkStart w:id="216" w:name="_Toc36234920"/>
      <w:bookmarkStart w:id="217" w:name="_Toc36234991"/>
      <w:bookmarkStart w:id="218" w:name="_Toc36235063"/>
      <w:bookmarkStart w:id="219" w:name="_Toc36235135"/>
      <w:bookmarkStart w:id="220" w:name="_Toc41632805"/>
      <w:bookmarkStart w:id="221" w:name="_Toc51790683"/>
      <w:bookmarkStart w:id="222" w:name="_Toc61546993"/>
      <w:bookmarkStart w:id="223" w:name="_Toc146212002"/>
      <w:r w:rsidRPr="004550B7">
        <w:t>5.2.2</w:t>
      </w:r>
      <w:r w:rsidRPr="004550B7">
        <w:tab/>
        <w:t>Progressive Download of On-Demand Content</w:t>
      </w:r>
      <w:bookmarkEnd w:id="215"/>
      <w:bookmarkEnd w:id="216"/>
      <w:bookmarkEnd w:id="217"/>
      <w:bookmarkEnd w:id="218"/>
      <w:bookmarkEnd w:id="219"/>
      <w:bookmarkEnd w:id="220"/>
      <w:bookmarkEnd w:id="221"/>
      <w:bookmarkEnd w:id="222"/>
      <w:bookmarkEnd w:id="223"/>
    </w:p>
    <w:p w14:paraId="11D0F448" w14:textId="77777777" w:rsidR="00EA7B29" w:rsidRPr="004550B7" w:rsidRDefault="00EA7B29" w:rsidP="00EA7B29">
      <w:pPr>
        <w:keepNext/>
        <w:rPr>
          <w:b/>
        </w:rPr>
      </w:pPr>
      <w:r w:rsidRPr="004550B7">
        <w:t>This baseline procedure describes the establishment of a unicast downlink streaming session. A streaming session may use 3GP File Format (Progressive Download), 3GP Timed Text or other (potentially non-3GPP defined) formats.</w:t>
      </w:r>
    </w:p>
    <w:p w14:paraId="18381BDE" w14:textId="77777777" w:rsidR="00EA7B29" w:rsidRPr="004550B7" w:rsidRDefault="00EA7B29" w:rsidP="00EA7B29">
      <w:pPr>
        <w:pStyle w:val="TF"/>
      </w:pPr>
      <w:r w:rsidRPr="004550B7">
        <w:object w:dxaOrig="12340" w:dyaOrig="9320" w14:anchorId="22F8B918">
          <v:shape id="_x0000_i1041" type="#_x0000_t75" style="width:492.35pt;height:375pt" o:ole="">
            <v:imagedata r:id="rId44" o:title=""/>
            <o:lock v:ext="edit" aspectratio="f"/>
          </v:shape>
          <o:OLEObject Type="Embed" ProgID="Mscgen.Chart" ShapeID="_x0000_i1041" DrawAspect="Content" ObjectID="_1756824981" r:id="rId45"/>
        </w:object>
      </w:r>
      <w:r w:rsidRPr="004550B7">
        <w:t>Figure 5.2-1: High Level Procedure for progressive download for on-demand media</w:t>
      </w:r>
    </w:p>
    <w:p w14:paraId="3B91BF7B" w14:textId="77777777" w:rsidR="00EA7B29" w:rsidRPr="004550B7" w:rsidRDefault="00EA7B29" w:rsidP="00EA7B29">
      <w:pPr>
        <w:keepNext/>
      </w:pPr>
      <w:r w:rsidRPr="004550B7">
        <w:t>Prerequisites:</w:t>
      </w:r>
    </w:p>
    <w:p w14:paraId="616BB57D"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7C1E5426" w14:textId="77777777" w:rsidR="00EA7B29" w:rsidRPr="004550B7" w:rsidRDefault="00EA7B29" w:rsidP="00EA7B29">
      <w:pPr>
        <w:pStyle w:val="B10"/>
      </w:pPr>
      <w:r w:rsidRPr="004550B7">
        <w:t>-</w:t>
      </w:r>
      <w:r w:rsidRPr="004550B7">
        <w:tab/>
        <w:t>The 5GMSd-Aware Application has received the service announcement from the 5GMSd Application Provider.</w:t>
      </w:r>
    </w:p>
    <w:p w14:paraId="328F2A8B" w14:textId="77777777" w:rsidR="00EA7B29" w:rsidRPr="004550B7" w:rsidRDefault="00EA7B29" w:rsidP="00EA7B29">
      <w:pPr>
        <w:keepNext/>
      </w:pPr>
      <w:r w:rsidRPr="004550B7">
        <w:lastRenderedPageBreak/>
        <w:t>Steps:</w:t>
      </w:r>
    </w:p>
    <w:p w14:paraId="395FF056" w14:textId="77777777" w:rsidR="00EA7B29" w:rsidRPr="004550B7" w:rsidRDefault="00EA7B29" w:rsidP="00EA7B29">
      <w:pPr>
        <w:pStyle w:val="B10"/>
        <w:keepNext/>
        <w:keepLines/>
      </w:pPr>
      <w:r w:rsidRPr="004550B7">
        <w:t>1:</w:t>
      </w:r>
      <w:r w:rsidRPr="004550B7">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3093E4EA" w14:textId="77777777" w:rsidR="00EA7B29" w:rsidRPr="004550B7" w:rsidRDefault="00EA7B29" w:rsidP="00EA7B29">
      <w:pPr>
        <w:pStyle w:val="NO"/>
      </w:pPr>
      <w:r w:rsidRPr="004550B7">
        <w:t>NOTE:</w:t>
      </w:r>
      <w:r w:rsidRPr="004550B7">
        <w:tab/>
        <w:t>The Service and Content Discovery procedure only involves the 5GMSd-Aware Application and the 5GMSd Application Provider</w:t>
      </w:r>
      <w:r w:rsidRPr="004550B7" w:rsidDel="002474DF">
        <w:t xml:space="preserve"> </w:t>
      </w:r>
      <w:r w:rsidRPr="004550B7">
        <w:t>and hence is out of scope of the present document.</w:t>
      </w:r>
    </w:p>
    <w:p w14:paraId="34C1BE66" w14:textId="77777777" w:rsidR="00EA7B29" w:rsidRPr="004550B7" w:rsidRDefault="00EA7B29" w:rsidP="00EA7B29">
      <w:pPr>
        <w:pStyle w:val="B10"/>
      </w:pPr>
      <w:r w:rsidRPr="004550B7">
        <w:t>2:</w:t>
      </w:r>
      <w:r w:rsidRPr="004550B7">
        <w:tab/>
        <w:t>A Media Player Entry is selected.</w:t>
      </w:r>
    </w:p>
    <w:p w14:paraId="07B21D49" w14:textId="77777777" w:rsidR="00EA7B29" w:rsidRPr="004550B7" w:rsidRDefault="00EA7B29" w:rsidP="00EA7B29">
      <w:pPr>
        <w:pStyle w:val="B10"/>
      </w:pPr>
      <w:r w:rsidRPr="004550B7">
        <w:t>3:</w:t>
      </w:r>
      <w:r w:rsidRPr="004550B7">
        <w:tab/>
        <w:t>The 5GMSd-Aware Application triggers the Media Session Handler to start the playback. The Media Player Entry is provided to the Media Session Handler.</w:t>
      </w:r>
    </w:p>
    <w:p w14:paraId="571A1EE8"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4550B7" w:rsidRDefault="00EA7B29" w:rsidP="00EA7B29">
      <w:pPr>
        <w:pStyle w:val="B10"/>
      </w:pPr>
      <w:r w:rsidRPr="004550B7">
        <w:t>5: The Media Session Handler triggers the Media Player to start the session.</w:t>
      </w:r>
    </w:p>
    <w:p w14:paraId="1E2560A5" w14:textId="77777777" w:rsidR="00EA7B29" w:rsidRPr="004550B7" w:rsidRDefault="00EA7B29" w:rsidP="00EA7B29">
      <w:pPr>
        <w:pStyle w:val="B10"/>
      </w:pPr>
      <w:r w:rsidRPr="004550B7">
        <w:t>6:</w:t>
      </w:r>
      <w:r w:rsidRPr="004550B7">
        <w:tab/>
        <w:t>The Media Player establishes the transport session.</w:t>
      </w:r>
    </w:p>
    <w:p w14:paraId="1AF96E77" w14:textId="77777777" w:rsidR="00EA7B29" w:rsidRPr="004550B7" w:rsidRDefault="00EA7B29" w:rsidP="00EA7B29">
      <w:pPr>
        <w:pStyle w:val="B10"/>
      </w:pPr>
      <w:r w:rsidRPr="004550B7">
        <w:t>7:</w:t>
      </w:r>
      <w:r w:rsidRPr="004550B7">
        <w:tab/>
        <w:t>The Media</w:t>
      </w:r>
      <w:r w:rsidRPr="004550B7" w:rsidDel="00015835">
        <w:t xml:space="preserve"> </w:t>
      </w:r>
      <w:r w:rsidRPr="004550B7">
        <w:t>Player sends the request for the progressive download content.</w:t>
      </w:r>
    </w:p>
    <w:p w14:paraId="6E0F7A82" w14:textId="77777777" w:rsidR="00EA7B29" w:rsidRPr="004550B7" w:rsidRDefault="00EA7B29" w:rsidP="00EA7B29">
      <w:pPr>
        <w:pStyle w:val="B10"/>
      </w:pPr>
      <w:r w:rsidRPr="004550B7">
        <w:t>8:</w:t>
      </w:r>
      <w:r w:rsidRPr="004550B7">
        <w:tab/>
        <w:t>The Media</w:t>
      </w:r>
      <w:r w:rsidRPr="004550B7" w:rsidDel="00015835">
        <w:t xml:space="preserve"> </w:t>
      </w:r>
      <w:r w:rsidRPr="004550B7">
        <w:t>Player receives the initialization information of the progressive download content. The initialization information contains configuration parameters for reception of the media and, optionally, also DRM information.</w:t>
      </w:r>
    </w:p>
    <w:p w14:paraId="62DBBEAB" w14:textId="77777777" w:rsidR="00EA7B29" w:rsidRPr="004550B7" w:rsidRDefault="00EA7B29" w:rsidP="00EA7B29">
      <w:pPr>
        <w:pStyle w:val="B10"/>
      </w:pPr>
      <w:r w:rsidRPr="004550B7">
        <w:t>9:</w:t>
      </w:r>
      <w:r w:rsidRPr="004550B7">
        <w:tab/>
        <w:t>The Media</w:t>
      </w:r>
      <w:r w:rsidRPr="004550B7" w:rsidDel="00015835">
        <w:t xml:space="preserve"> </w:t>
      </w:r>
      <w:r w:rsidRPr="004550B7">
        <w:t>Player configures the rendering pipeline for media playback.</w:t>
      </w:r>
    </w:p>
    <w:p w14:paraId="232E8043" w14:textId="77777777" w:rsidR="00EA7B29" w:rsidRPr="004550B7" w:rsidRDefault="00EA7B29" w:rsidP="00EA7B29">
      <w:pPr>
        <w:pStyle w:val="B10"/>
      </w:pPr>
      <w:r w:rsidRPr="004550B7">
        <w:t>10:</w:t>
      </w:r>
      <w:r w:rsidRPr="004550B7">
        <w:tab/>
        <w:t>The Media</w:t>
      </w:r>
      <w:r w:rsidRPr="004550B7" w:rsidDel="00015835">
        <w:t xml:space="preserve"> </w:t>
      </w:r>
      <w:r w:rsidRPr="004550B7">
        <w:t>Player notifies the Media Session Handler, providing the transport session information and some media content related information.</w:t>
      </w:r>
    </w:p>
    <w:p w14:paraId="49FB5185" w14:textId="77777777" w:rsidR="00EA7B29" w:rsidRPr="004550B7" w:rsidRDefault="00EA7B29" w:rsidP="00EA7B29">
      <w:pPr>
        <w:pStyle w:val="B10"/>
      </w:pPr>
      <w:r w:rsidRPr="004550B7">
        <w:t>11:</w:t>
      </w:r>
      <w:r w:rsidRPr="004550B7">
        <w:tab/>
        <w:t>Optional: The Media</w:t>
      </w:r>
      <w:r w:rsidRPr="004550B7" w:rsidDel="00015835">
        <w:t xml:space="preserve"> </w:t>
      </w:r>
      <w:r w:rsidRPr="004550B7">
        <w:t>Player acquires a DRM License from the 5GMSd Application Provider.</w:t>
      </w:r>
    </w:p>
    <w:p w14:paraId="49734A96" w14:textId="77777777" w:rsidR="00EA7B29" w:rsidRPr="004550B7" w:rsidRDefault="00EA7B29" w:rsidP="00EA7B29">
      <w:pPr>
        <w:pStyle w:val="B10"/>
      </w:pPr>
      <w:r w:rsidRPr="004550B7">
        <w:t>12:</w:t>
      </w:r>
      <w:r w:rsidRPr="004550B7">
        <w:tab/>
        <w:t>The Media</w:t>
      </w:r>
      <w:r w:rsidRPr="004550B7" w:rsidDel="00015835">
        <w:t xml:space="preserve"> </w:t>
      </w:r>
      <w:r w:rsidRPr="004550B7">
        <w:t>Player receives media content and puts it into the rendering pipeline.</w:t>
      </w:r>
    </w:p>
    <w:p w14:paraId="67012C37" w14:textId="77777777" w:rsidR="00EA7B29" w:rsidRPr="004550B7" w:rsidRDefault="00EA7B29" w:rsidP="00EA7B29">
      <w:pPr>
        <w:pStyle w:val="B10"/>
      </w:pPr>
      <w:r w:rsidRPr="004550B7">
        <w:t>13:</w:t>
      </w:r>
      <w:r w:rsidRPr="004550B7">
        <w:tab/>
        <w:t>The Media</w:t>
      </w:r>
      <w:r w:rsidRPr="004550B7" w:rsidDel="00015835">
        <w:t xml:space="preserve"> </w:t>
      </w:r>
      <w:r w:rsidRPr="004550B7">
        <w:t>Player continuously receives and plays back the media content.</w:t>
      </w:r>
    </w:p>
    <w:p w14:paraId="330A1E03" w14:textId="77777777" w:rsidR="00EA7B29" w:rsidRPr="004550B7" w:rsidRDefault="00EA7B29" w:rsidP="00EA7B29">
      <w:pPr>
        <w:pStyle w:val="Heading3"/>
      </w:pPr>
      <w:bookmarkStart w:id="224" w:name="_Toc26271251"/>
      <w:bookmarkStart w:id="225" w:name="_Toc36234921"/>
      <w:bookmarkStart w:id="226" w:name="_Toc36234992"/>
      <w:bookmarkStart w:id="227" w:name="_Toc36235064"/>
      <w:bookmarkStart w:id="228" w:name="_Toc36235136"/>
      <w:bookmarkStart w:id="229" w:name="_Toc41632806"/>
      <w:bookmarkStart w:id="230" w:name="_Toc51790684"/>
      <w:bookmarkStart w:id="231" w:name="_Toc61546994"/>
      <w:bookmarkStart w:id="232" w:name="_Toc146212003"/>
      <w:r w:rsidRPr="004550B7">
        <w:lastRenderedPageBreak/>
        <w:t>5.2.3</w:t>
      </w:r>
      <w:r w:rsidRPr="004550B7">
        <w:tab/>
        <w:t>DASH Streaming</w:t>
      </w:r>
      <w:bookmarkEnd w:id="224"/>
      <w:bookmarkEnd w:id="225"/>
      <w:bookmarkEnd w:id="226"/>
      <w:bookmarkEnd w:id="227"/>
      <w:bookmarkEnd w:id="228"/>
      <w:bookmarkEnd w:id="229"/>
      <w:bookmarkEnd w:id="230"/>
      <w:bookmarkEnd w:id="231"/>
      <w:bookmarkEnd w:id="232"/>
    </w:p>
    <w:p w14:paraId="262E1F60"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4550B7" w:rsidRDefault="00EA7B29" w:rsidP="00EA7B29">
      <w:pPr>
        <w:keepNext/>
      </w:pPr>
      <w:r w:rsidRPr="004550B7">
        <w:t>It is assumed that the client is enabled to use the same media decoding and rendering pipeline during the session.</w:t>
      </w:r>
    </w:p>
    <w:p w14:paraId="237C4A48" w14:textId="77777777" w:rsidR="00EA7B29" w:rsidRPr="004550B7" w:rsidRDefault="00EA7B29" w:rsidP="00A15C91">
      <w:pPr>
        <w:pStyle w:val="TH"/>
      </w:pPr>
      <w:r w:rsidRPr="004550B7">
        <w:object w:dxaOrig="14280" w:dyaOrig="12020" w14:anchorId="3AE19640">
          <v:shape id="_x0000_i1042" type="#_x0000_t75" style="width:456.95pt;height:381.65pt" o:ole="">
            <v:imagedata r:id="rId46" o:title=""/>
            <o:lock v:ext="edit" aspectratio="f"/>
          </v:shape>
          <o:OLEObject Type="Embed" ProgID="Mscgen.Chart" ShapeID="_x0000_i1042" DrawAspect="Content" ObjectID="_1756824982" r:id="rId47"/>
        </w:object>
      </w:r>
    </w:p>
    <w:p w14:paraId="723A6553" w14:textId="77777777" w:rsidR="00EA7B29" w:rsidRPr="004550B7" w:rsidRDefault="00EA7B29" w:rsidP="00EA7B29">
      <w:pPr>
        <w:pStyle w:val="TF"/>
      </w:pPr>
      <w:r w:rsidRPr="004550B7">
        <w:t>Figure 5.2-2: High Level Procedure for DASH content</w:t>
      </w:r>
    </w:p>
    <w:p w14:paraId="454E11B2" w14:textId="77777777" w:rsidR="00EA7B29" w:rsidRPr="004550B7" w:rsidRDefault="00EA7B29" w:rsidP="00EA7B29">
      <w:pPr>
        <w:keepNext/>
      </w:pPr>
      <w:r w:rsidRPr="004550B7">
        <w:t>Prerequisites:</w:t>
      </w:r>
    </w:p>
    <w:p w14:paraId="5F09ACE8" w14:textId="77777777" w:rsidR="00EA7B29" w:rsidRPr="004550B7" w:rsidRDefault="00EA7B29" w:rsidP="00EA7B29">
      <w:pPr>
        <w:pStyle w:val="B10"/>
      </w:pPr>
      <w:r w:rsidRPr="004550B7">
        <w:t>-</w:t>
      </w:r>
      <w:r w:rsidRPr="004550B7">
        <w:tab/>
        <w:t>The 5GMSd Application Provider has provisioned the 5G Media Streaming System and has setup content ingest.</w:t>
      </w:r>
    </w:p>
    <w:p w14:paraId="113B38EB" w14:textId="77777777" w:rsidR="00EA7B29" w:rsidRPr="004550B7" w:rsidRDefault="00EA7B29" w:rsidP="00EA7B29">
      <w:pPr>
        <w:pStyle w:val="B10"/>
      </w:pPr>
      <w:r w:rsidRPr="004550B7">
        <w:t>-</w:t>
      </w:r>
      <w:r w:rsidRPr="004550B7">
        <w:tab/>
        <w:t>The 5GMSd Aware Application has received the service announcement from the 5GMS Application Provider.</w:t>
      </w:r>
    </w:p>
    <w:p w14:paraId="280353C8" w14:textId="77777777" w:rsidR="00EA7B29" w:rsidRPr="004550B7" w:rsidRDefault="00EA7B29" w:rsidP="00EA7B29">
      <w:pPr>
        <w:keepNext/>
      </w:pPr>
      <w:bookmarkStart w:id="233" w:name="_Hlk24635898"/>
      <w:r w:rsidRPr="004550B7">
        <w:t>Steps:</w:t>
      </w:r>
    </w:p>
    <w:p w14:paraId="22B1F347" w14:textId="77777777" w:rsidR="00EA7B29" w:rsidRPr="004550B7" w:rsidRDefault="00EA7B29" w:rsidP="00EA7B29">
      <w:pPr>
        <w:pStyle w:val="B10"/>
      </w:pPr>
      <w:r w:rsidRPr="004550B7">
        <w:t>1:</w:t>
      </w:r>
      <w:r w:rsidRPr="004550B7">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EB98B" w14:textId="77777777" w:rsidR="00EA7B29" w:rsidRPr="004550B7" w:rsidRDefault="00EA7B29" w:rsidP="00EA7B29">
      <w:pPr>
        <w:pStyle w:val="B10"/>
      </w:pPr>
      <w:r w:rsidRPr="004550B7">
        <w:t>2:</w:t>
      </w:r>
      <w:r w:rsidRPr="004550B7">
        <w:tab/>
        <w:t>A media content item is selected.</w:t>
      </w:r>
    </w:p>
    <w:p w14:paraId="58B0DFAA" w14:textId="77777777" w:rsidR="00EA7B29" w:rsidRPr="004550B7" w:rsidRDefault="00EA7B29" w:rsidP="00EA7B29">
      <w:pPr>
        <w:pStyle w:val="B10"/>
      </w:pPr>
      <w:r w:rsidRPr="004550B7">
        <w:t>3:</w:t>
      </w:r>
      <w:r w:rsidRPr="004550B7">
        <w:tab/>
        <w:t>The 5GMSd-Aware Application triggers the 5GMSd Client to start media playback. The Media Player Entry is provided to the 5GMSd Client.</w:t>
      </w:r>
    </w:p>
    <w:p w14:paraId="14815241" w14:textId="77777777" w:rsidR="00EA7B29" w:rsidRPr="004550B7" w:rsidRDefault="00EA7B29" w:rsidP="00EA7B29">
      <w:pPr>
        <w:pStyle w:val="B10"/>
      </w:pPr>
      <w:r w:rsidRPr="004550B7">
        <w:lastRenderedPageBreak/>
        <w:t>4:</w:t>
      </w:r>
      <w:r w:rsidRPr="004550B7">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4550B7" w:rsidRDefault="00EA7B29" w:rsidP="00EA7B29">
      <w:pPr>
        <w:pStyle w:val="B10"/>
      </w:pPr>
      <w:r w:rsidRPr="004550B7">
        <w:t>5:</w:t>
      </w:r>
      <w:r w:rsidRPr="004550B7">
        <w:tab/>
        <w:t>In parallel, the Media Player is invoked to start media access and playback.</w:t>
      </w:r>
    </w:p>
    <w:p w14:paraId="09838259" w14:textId="77777777" w:rsidR="00EA7B29" w:rsidRPr="004550B7" w:rsidRDefault="00EA7B29" w:rsidP="00EA7B29">
      <w:pPr>
        <w:pStyle w:val="B10"/>
      </w:pPr>
      <w:r w:rsidRPr="004550B7">
        <w:t>6:</w:t>
      </w:r>
      <w:r w:rsidRPr="004550B7">
        <w:tab/>
        <w:t>The Media Player establishes the transport session for acquiring the MPD referenced by the Media Player Entry.</w:t>
      </w:r>
    </w:p>
    <w:p w14:paraId="152C48D5" w14:textId="77777777" w:rsidR="00EA7B29" w:rsidRPr="004550B7" w:rsidRDefault="00EA7B29" w:rsidP="00EA7B29">
      <w:pPr>
        <w:pStyle w:val="B10"/>
      </w:pPr>
      <w:r w:rsidRPr="004550B7">
        <w:t>7:</w:t>
      </w:r>
      <w:r w:rsidRPr="004550B7">
        <w:tab/>
        <w:t>The Media</w:t>
      </w:r>
      <w:r w:rsidRPr="004550B7" w:rsidDel="003218DF">
        <w:t xml:space="preserve"> </w:t>
      </w:r>
      <w:r w:rsidRPr="004550B7">
        <w:t>Player requests the MPD.</w:t>
      </w:r>
    </w:p>
    <w:p w14:paraId="5EF2C534" w14:textId="77777777" w:rsidR="00EA7B29" w:rsidRPr="004550B7" w:rsidRDefault="00EA7B29" w:rsidP="00EA7B29">
      <w:pPr>
        <w:pStyle w:val="B10"/>
      </w:pPr>
      <w:r w:rsidRPr="004550B7">
        <w:t>8:</w:t>
      </w:r>
      <w:r w:rsidRPr="004550B7">
        <w:tab/>
        <w:t>The Media Player receives the MPD.</w:t>
      </w:r>
    </w:p>
    <w:p w14:paraId="22845414" w14:textId="77777777" w:rsidR="00EA7B29" w:rsidRPr="004550B7" w:rsidRDefault="00EA7B29" w:rsidP="00EA7B29">
      <w:pPr>
        <w:pStyle w:val="B10"/>
      </w:pPr>
      <w:r w:rsidRPr="004550B7">
        <w:t>9:</w:t>
      </w:r>
      <w:r w:rsidRPr="004550B7">
        <w:tab/>
        <w:t>The Media</w:t>
      </w:r>
      <w:r w:rsidRPr="004550B7" w:rsidDel="003218DF">
        <w:t xml:space="preserve"> </w:t>
      </w:r>
      <w:r w:rsidRPr="004550B7">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499A443A" w14:textId="77777777" w:rsidR="00EA7B29" w:rsidRPr="004550B7" w:rsidRDefault="00EA7B29" w:rsidP="00EA7B29">
      <w:pPr>
        <w:pStyle w:val="B10"/>
      </w:pPr>
      <w:r w:rsidRPr="004550B7">
        <w:t>10:</w:t>
      </w:r>
      <w:r w:rsidRPr="004550B7">
        <w:tab/>
        <w:t>The Media</w:t>
      </w:r>
      <w:r w:rsidRPr="004550B7" w:rsidDel="003218DF">
        <w:t xml:space="preserve"> </w:t>
      </w:r>
      <w:r w:rsidRPr="004550B7">
        <w:t>Player notifies the Media Session Handler about the MPD. The notification may contain parameters from the MPD.</w:t>
      </w:r>
    </w:p>
    <w:p w14:paraId="3E38516B" w14:textId="77777777" w:rsidR="00EA7B29" w:rsidRPr="004550B7" w:rsidRDefault="00EA7B29" w:rsidP="00EA7B29">
      <w:pPr>
        <w:pStyle w:val="B10"/>
      </w:pPr>
      <w:r w:rsidRPr="004550B7">
        <w:t>11:</w:t>
      </w:r>
      <w:r w:rsidRPr="004550B7">
        <w:tab/>
        <w:t>Optional: the Media</w:t>
      </w:r>
      <w:r w:rsidRPr="004550B7" w:rsidDel="003218DF">
        <w:t xml:space="preserve"> </w:t>
      </w:r>
      <w:r w:rsidRPr="004550B7">
        <w:t>Player acquires the necessary DRM information, for example a DRM License.</w:t>
      </w:r>
    </w:p>
    <w:p w14:paraId="11984260" w14:textId="77777777" w:rsidR="00EA7B29" w:rsidRPr="004550B7" w:rsidRDefault="00EA7B29" w:rsidP="00EA7B29">
      <w:pPr>
        <w:pStyle w:val="B10"/>
      </w:pPr>
      <w:r w:rsidRPr="004550B7">
        <w:t>12:</w:t>
      </w:r>
      <w:r w:rsidRPr="004550B7">
        <w:tab/>
        <w:t>The Media</w:t>
      </w:r>
      <w:r w:rsidRPr="004550B7" w:rsidDel="003218DF">
        <w:t xml:space="preserve"> </w:t>
      </w:r>
      <w:r w:rsidRPr="004550B7">
        <w:t>Player configures the media playback pipeline.</w:t>
      </w:r>
    </w:p>
    <w:p w14:paraId="193721D0" w14:textId="77777777" w:rsidR="00EA7B29" w:rsidRPr="004550B7" w:rsidRDefault="00EA7B29" w:rsidP="00EA7B29">
      <w:pPr>
        <w:pStyle w:val="B10"/>
      </w:pPr>
      <w:r w:rsidRPr="004550B7">
        <w:t>13:</w:t>
      </w:r>
      <w:r w:rsidRPr="004550B7">
        <w:tab/>
        <w:t>The Media</w:t>
      </w:r>
      <w:r w:rsidRPr="004550B7" w:rsidDel="003218DF">
        <w:t xml:space="preserve"> </w:t>
      </w:r>
      <w:r w:rsidRPr="004550B7">
        <w:t>Player establishes the necessary transport sessions for the content. For example, the Media Player may establish one transport session for each media component (audio, video, etc) and possibly additional transport sessions for other media representations.</w:t>
      </w:r>
    </w:p>
    <w:p w14:paraId="7318E03B" w14:textId="77777777" w:rsidR="00EA7B29" w:rsidRPr="004550B7" w:rsidRDefault="00EA7B29" w:rsidP="00EA7B29">
      <w:pPr>
        <w:pStyle w:val="B10"/>
      </w:pPr>
      <w:r w:rsidRPr="004550B7">
        <w:t>14:</w:t>
      </w:r>
      <w:r w:rsidRPr="004550B7">
        <w:tab/>
        <w:t>The Media Player notifies the Media Session Handler that it is ready to commence playback and optionally provides transport session parameters.</w:t>
      </w:r>
    </w:p>
    <w:p w14:paraId="1C5F3611" w14:textId="77777777" w:rsidR="00EA7B29" w:rsidRPr="004550B7" w:rsidRDefault="00EA7B29" w:rsidP="00EA7B29">
      <w:pPr>
        <w:pStyle w:val="B10"/>
      </w:pPr>
      <w:r w:rsidRPr="004550B7">
        <w:t>15:</w:t>
      </w:r>
      <w:r w:rsidRPr="004550B7">
        <w:tab/>
        <w:t>The Media</w:t>
      </w:r>
      <w:r w:rsidRPr="004550B7" w:rsidDel="003218DF">
        <w:t xml:space="preserve"> </w:t>
      </w:r>
      <w:r w:rsidRPr="004550B7">
        <w:t>Player requests initialization information. The Media Player repeats this step for each required initialization segment.</w:t>
      </w:r>
    </w:p>
    <w:p w14:paraId="0BA9DCC2" w14:textId="77777777" w:rsidR="00EA7B29" w:rsidRPr="004550B7" w:rsidRDefault="00EA7B29" w:rsidP="00EA7B29">
      <w:pPr>
        <w:pStyle w:val="B10"/>
      </w:pPr>
      <w:r w:rsidRPr="004550B7">
        <w:t>16:</w:t>
      </w:r>
      <w:r w:rsidRPr="004550B7">
        <w:tab/>
        <w:t>The Media</w:t>
      </w:r>
      <w:r w:rsidRPr="004550B7" w:rsidDel="003218DF">
        <w:t xml:space="preserve"> </w:t>
      </w:r>
      <w:r w:rsidRPr="004550B7">
        <w:t>Player receives the initialization information.</w:t>
      </w:r>
    </w:p>
    <w:p w14:paraId="0E86A2E5" w14:textId="77777777" w:rsidR="00EA7B29" w:rsidRPr="004550B7" w:rsidRDefault="00EA7B29" w:rsidP="00EA7B29">
      <w:pPr>
        <w:pStyle w:val="B10"/>
      </w:pPr>
      <w:r w:rsidRPr="004550B7">
        <w:t>17:</w:t>
      </w:r>
      <w:r w:rsidRPr="004550B7">
        <w:tab/>
        <w:t>The Media</w:t>
      </w:r>
      <w:r w:rsidRPr="004550B7" w:rsidDel="003218DF">
        <w:t xml:space="preserve"> </w:t>
      </w:r>
      <w:r w:rsidRPr="004550B7">
        <w:t>Player requests media segments according to the MPD.</w:t>
      </w:r>
    </w:p>
    <w:p w14:paraId="5E23E94E" w14:textId="77777777" w:rsidR="00EA7B29" w:rsidRPr="004550B7" w:rsidRDefault="00EA7B29" w:rsidP="00EA7B29">
      <w:pPr>
        <w:pStyle w:val="B10"/>
      </w:pPr>
      <w:r w:rsidRPr="004550B7">
        <w:t>18:</w:t>
      </w:r>
      <w:r w:rsidRPr="004550B7">
        <w:tab/>
        <w:t>the Media</w:t>
      </w:r>
      <w:r w:rsidRPr="004550B7" w:rsidDel="003218DF">
        <w:t xml:space="preserve"> </w:t>
      </w:r>
      <w:r w:rsidRPr="004550B7">
        <w:t>Player receives media segments and puts the information into the appropriate media rendering pipeline.</w:t>
      </w:r>
    </w:p>
    <w:p w14:paraId="22BA456E" w14:textId="77777777" w:rsidR="00EA7B29" w:rsidRPr="004550B7" w:rsidRDefault="00EA7B29" w:rsidP="00EA7B29">
      <w:pPr>
        <w:pStyle w:val="B10"/>
      </w:pPr>
      <w:r w:rsidRPr="004550B7">
        <w:t>19:</w:t>
      </w:r>
      <w:r w:rsidRPr="004550B7">
        <w:tab/>
        <w:t>Previous steps are repeated according to the MPD information.</w:t>
      </w:r>
    </w:p>
    <w:p w14:paraId="5F065C9C" w14:textId="77777777" w:rsidR="00EA7B29" w:rsidRPr="004550B7" w:rsidRDefault="00EA7B29" w:rsidP="00EA7B29">
      <w:pPr>
        <w:pStyle w:val="NO"/>
      </w:pPr>
      <w:r w:rsidRPr="004550B7">
        <w:t>NOTE:</w:t>
      </w:r>
      <w:r w:rsidRPr="004550B7">
        <w:tab/>
        <w:t>The Media Player can interact with multiple instances of the 5GMSd AS. The Media Player can be made aware of the 5GMSd AS instances via the manifest.</w:t>
      </w:r>
    </w:p>
    <w:p w14:paraId="121BA9BC" w14:textId="77777777" w:rsidR="00EA7B29" w:rsidRPr="004550B7" w:rsidRDefault="00EA7B29" w:rsidP="00EA7B29">
      <w:pPr>
        <w:pStyle w:val="Heading2"/>
      </w:pPr>
      <w:bookmarkStart w:id="234" w:name="_Toc26271252"/>
      <w:bookmarkStart w:id="235" w:name="_Toc36234922"/>
      <w:bookmarkStart w:id="236" w:name="_Toc36234993"/>
      <w:bookmarkStart w:id="237" w:name="_Toc36235065"/>
      <w:bookmarkStart w:id="238" w:name="_Toc36235137"/>
      <w:bookmarkStart w:id="239" w:name="_Toc41632807"/>
      <w:bookmarkStart w:id="240" w:name="_Toc51790685"/>
      <w:bookmarkStart w:id="241" w:name="_Toc61546995"/>
      <w:bookmarkStart w:id="242" w:name="_Toc146212004"/>
      <w:bookmarkEnd w:id="233"/>
      <w:r w:rsidRPr="004550B7">
        <w:t>5.3</w:t>
      </w:r>
      <w:r w:rsidRPr="004550B7">
        <w:tab/>
        <w:t>Provisioning Session for Media Streaming</w:t>
      </w:r>
      <w:bookmarkEnd w:id="234"/>
      <w:bookmarkEnd w:id="235"/>
      <w:bookmarkEnd w:id="236"/>
      <w:bookmarkEnd w:id="237"/>
      <w:bookmarkEnd w:id="238"/>
      <w:bookmarkEnd w:id="239"/>
      <w:bookmarkEnd w:id="240"/>
      <w:bookmarkEnd w:id="241"/>
      <w:bookmarkEnd w:id="242"/>
    </w:p>
    <w:p w14:paraId="4A4B5BB3" w14:textId="77777777" w:rsidR="00EA7B29" w:rsidRPr="004550B7" w:rsidRDefault="00EA7B29" w:rsidP="00EA7B29">
      <w:pPr>
        <w:pStyle w:val="Heading3"/>
      </w:pPr>
      <w:bookmarkStart w:id="243" w:name="_Toc36234923"/>
      <w:bookmarkStart w:id="244" w:name="_Toc36234994"/>
      <w:bookmarkStart w:id="245" w:name="_Toc36235066"/>
      <w:bookmarkStart w:id="246" w:name="_Toc36235138"/>
      <w:bookmarkStart w:id="247" w:name="_Toc41632808"/>
      <w:bookmarkStart w:id="248" w:name="_Toc51790686"/>
      <w:bookmarkStart w:id="249" w:name="_Toc61546996"/>
      <w:bookmarkStart w:id="250" w:name="_Toc146212005"/>
      <w:r w:rsidRPr="004550B7">
        <w:t>5.3.1</w:t>
      </w:r>
      <w:r w:rsidRPr="004550B7">
        <w:tab/>
        <w:t>Domain model</w:t>
      </w:r>
      <w:bookmarkEnd w:id="243"/>
      <w:bookmarkEnd w:id="244"/>
      <w:bookmarkEnd w:id="245"/>
      <w:bookmarkEnd w:id="246"/>
      <w:bookmarkEnd w:id="247"/>
      <w:bookmarkEnd w:id="248"/>
      <w:bookmarkEnd w:id="249"/>
      <w:bookmarkEnd w:id="250"/>
    </w:p>
    <w:p w14:paraId="4809CA07" w14:textId="77777777" w:rsidR="00EA7B29" w:rsidRPr="004550B7" w:rsidRDefault="00EA7B29" w:rsidP="00EA7B29">
      <w:r w:rsidRPr="004550B7">
        <w:t>The M1d baseline domain model is depicted in Figure 5.3.1-1 overleaf. It consists of a Provisioning Session, which contains at least one of the following:</w:t>
      </w:r>
    </w:p>
    <w:p w14:paraId="3A984CE1" w14:textId="77777777" w:rsidR="00EA7B29" w:rsidRPr="004550B7" w:rsidRDefault="00EA7B29" w:rsidP="00EA7B29">
      <w:pPr>
        <w:pStyle w:val="B10"/>
      </w:pPr>
      <w:r w:rsidRPr="004550B7">
        <w:t xml:space="preserve">- </w:t>
      </w:r>
      <w:r w:rsidRPr="004550B7">
        <w:tab/>
        <w:t>A Content Hosting Configuration,</w:t>
      </w:r>
    </w:p>
    <w:p w14:paraId="63020D0E" w14:textId="1B0D1148" w:rsidR="00F1014E" w:rsidRPr="004550B7" w:rsidRDefault="00EA7B29" w:rsidP="00F1014E">
      <w:pPr>
        <w:pStyle w:val="B10"/>
        <w:keepNext/>
      </w:pPr>
      <w:r w:rsidRPr="004550B7">
        <w:t>-</w:t>
      </w:r>
      <w:r w:rsidRPr="004550B7">
        <w:tab/>
        <w:t>A Consumption Reporting Configuration</w:t>
      </w:r>
      <w:r w:rsidR="00F1014E" w:rsidRPr="004550B7">
        <w:t xml:space="preserve"> which defines consumption measurement, logging, collection and reporting functionality,</w:t>
      </w:r>
    </w:p>
    <w:p w14:paraId="08748D43" w14:textId="77777777" w:rsidR="00EA7B29" w:rsidRPr="004550B7" w:rsidRDefault="00EA7B29" w:rsidP="00EA7B29">
      <w:pPr>
        <w:pStyle w:val="B10"/>
      </w:pPr>
      <w:r w:rsidRPr="004550B7">
        <w:t>-</w:t>
      </w:r>
      <w:r w:rsidRPr="004550B7">
        <w:tab/>
        <w:t>A Policy Template, or</w:t>
      </w:r>
    </w:p>
    <w:p w14:paraId="542DD922" w14:textId="73FB65FC" w:rsidR="00F1014E" w:rsidRPr="004550B7" w:rsidRDefault="00EA7B29" w:rsidP="00F1014E">
      <w:pPr>
        <w:pStyle w:val="B10"/>
        <w:keepNext/>
      </w:pPr>
      <w:r w:rsidRPr="004550B7">
        <w:t>-</w:t>
      </w:r>
      <w:r w:rsidRPr="004550B7">
        <w:tab/>
        <w:t>A Metrics Reporting Configuration</w:t>
      </w:r>
      <w:r w:rsidR="00F1014E" w:rsidRPr="004550B7">
        <w:t xml:space="preserve"> which defines </w:t>
      </w:r>
      <w:proofErr w:type="spellStart"/>
      <w:r w:rsidR="00F1014E" w:rsidRPr="004550B7">
        <w:t>QoE</w:t>
      </w:r>
      <w:proofErr w:type="spellEnd"/>
      <w:r w:rsidR="00F1014E" w:rsidRPr="004550B7">
        <w:t xml:space="preserve"> metrics measurement, logging, collection and reporting functionality.</w:t>
      </w:r>
    </w:p>
    <w:p w14:paraId="6838AFC0" w14:textId="77777777" w:rsidR="0074550F" w:rsidRPr="004550B7" w:rsidRDefault="00EA7B29" w:rsidP="0074550F">
      <w:r w:rsidRPr="004550B7">
        <w:t>Each Provisioning Session is uniquely identified within the 5GMS System by a Provisioning Session identifier.</w:t>
      </w:r>
    </w:p>
    <w:p w14:paraId="4645D289" w14:textId="1EE3E270" w:rsidR="00574B30" w:rsidRPr="004550B7" w:rsidRDefault="00EA7B29" w:rsidP="00EA7B29">
      <w:r w:rsidRPr="004550B7">
        <w:t>When a certain 5GMS feature is selected, the 5GMSd AF compiles the resulting Service Access Information so that the 5GMSd Client can access the services via M4d and/or M5d.</w:t>
      </w:r>
    </w:p>
    <w:p w14:paraId="6C590802" w14:textId="13BA0B63" w:rsidR="00574B30" w:rsidRPr="004550B7" w:rsidRDefault="00574B30" w:rsidP="00EA7B29">
      <w:pPr>
        <w:sectPr w:rsidR="00574B30" w:rsidRPr="004550B7" w:rsidSect="00464BB5">
          <w:headerReference w:type="default" r:id="rId48"/>
          <w:footerReference w:type="default" r:id="rId49"/>
          <w:footnotePr>
            <w:numRestart w:val="eachSect"/>
          </w:footnotePr>
          <w:pgSz w:w="11907" w:h="16840" w:code="9"/>
          <w:pgMar w:top="1416" w:right="1133" w:bottom="1133" w:left="1133" w:header="850" w:footer="340" w:gutter="0"/>
          <w:cols w:space="720"/>
          <w:formProt w:val="0"/>
        </w:sectPr>
      </w:pPr>
    </w:p>
    <w:p w14:paraId="2811BA5A" w14:textId="0958EB15" w:rsidR="00EA7B29" w:rsidRPr="004550B7" w:rsidRDefault="00EA7B29" w:rsidP="00EA7B29"/>
    <w:p w14:paraId="2A920145" w14:textId="074FD23A" w:rsidR="00574B30" w:rsidRPr="004550B7" w:rsidRDefault="00574B30" w:rsidP="00A15C91">
      <w:pPr>
        <w:pStyle w:val="TH"/>
      </w:pPr>
      <w:r w:rsidRPr="004550B7">
        <w:object w:dxaOrig="24751" w:dyaOrig="14770" w14:anchorId="3CC25BFD">
          <v:shape id="_x0000_i1043" type="#_x0000_t75" style="width:714.15pt;height:427pt" o:ole="">
            <v:imagedata r:id="rId50" o:title=""/>
          </v:shape>
          <o:OLEObject Type="Embed" ProgID="Visio.Drawing.15" ShapeID="_x0000_i1043" DrawAspect="Content" ObjectID="_1756824983" r:id="rId51"/>
        </w:object>
      </w:r>
    </w:p>
    <w:p w14:paraId="4B26D893" w14:textId="2E074F7C" w:rsidR="00EA7B29" w:rsidRPr="004550B7" w:rsidRDefault="00EA7B29" w:rsidP="00EA7B29">
      <w:pPr>
        <w:pStyle w:val="TF"/>
      </w:pPr>
      <w:r w:rsidRPr="004550B7">
        <w:t>Figure 5.3.1-1: M1d provisioning domain model</w:t>
      </w:r>
    </w:p>
    <w:p w14:paraId="2C4F5CFD" w14:textId="77777777" w:rsidR="00EA7B29" w:rsidRPr="004550B7" w:rsidRDefault="00EA7B29" w:rsidP="004550B7">
      <w:pPr>
        <w:sectPr w:rsidR="00EA7B29" w:rsidRPr="004550B7"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51" w:name="_Toc36234924"/>
      <w:bookmarkStart w:id="252" w:name="_Toc36234995"/>
      <w:bookmarkStart w:id="253" w:name="_Toc36235067"/>
      <w:bookmarkStart w:id="254" w:name="_Toc36235139"/>
    </w:p>
    <w:p w14:paraId="7BAF2ABA" w14:textId="77777777" w:rsidR="00EA7B29" w:rsidRPr="004550B7" w:rsidRDefault="00EA7B29" w:rsidP="00EA7B29">
      <w:pPr>
        <w:pStyle w:val="Heading3"/>
      </w:pPr>
      <w:bookmarkStart w:id="255" w:name="_Toc41632809"/>
      <w:bookmarkStart w:id="256" w:name="_Toc51790687"/>
      <w:bookmarkStart w:id="257" w:name="_Toc61546997"/>
      <w:bookmarkStart w:id="258" w:name="_Toc146212006"/>
      <w:r w:rsidRPr="004550B7">
        <w:lastRenderedPageBreak/>
        <w:t>5.3.2</w:t>
      </w:r>
      <w:r w:rsidRPr="004550B7">
        <w:tab/>
        <w:t>Baseline provisioning procedure</w:t>
      </w:r>
      <w:bookmarkEnd w:id="251"/>
      <w:bookmarkEnd w:id="252"/>
      <w:bookmarkEnd w:id="253"/>
      <w:bookmarkEnd w:id="254"/>
      <w:bookmarkEnd w:id="255"/>
      <w:bookmarkEnd w:id="256"/>
      <w:bookmarkEnd w:id="257"/>
      <w:bookmarkEnd w:id="258"/>
    </w:p>
    <w:p w14:paraId="0A071317" w14:textId="77777777" w:rsidR="00EA7B29" w:rsidRPr="004550B7" w:rsidRDefault="00EA7B29" w:rsidP="00EA7B29">
      <w:pPr>
        <w:keepNext/>
      </w:pPr>
      <w:r w:rsidRPr="004550B7">
        <w:t>The present clause describes the baseline procedure to provision the features using the 5GMS System.</w:t>
      </w:r>
    </w:p>
    <w:p w14:paraId="58D26B31" w14:textId="7361FD45" w:rsidR="00F1014E" w:rsidRPr="004550B7" w:rsidRDefault="00EA7B29" w:rsidP="00EA7B29">
      <w:pPr>
        <w:pStyle w:val="NO"/>
        <w:keepNext/>
      </w:pPr>
      <w:r w:rsidRPr="004550B7">
        <w:t>NOTE 1:</w:t>
      </w:r>
      <w:r w:rsidRPr="004550B7">
        <w:tab/>
        <w:t>SLA negotiations between the 5GMSd Application Provider and the 5GMS System provider are outside the scope of the present specification and are included in the figure below for illustrative purposes only</w:t>
      </w:r>
      <w:r w:rsidR="00BA7F00" w:rsidRPr="004550B7">
        <w:t>.</w:t>
      </w:r>
    </w:p>
    <w:p w14:paraId="2A3FBBD1" w14:textId="1A858A1F" w:rsidR="00F1014E" w:rsidRPr="004550B7" w:rsidRDefault="00F1014E" w:rsidP="00A15C91">
      <w:pPr>
        <w:pStyle w:val="TH"/>
      </w:pPr>
      <w:r w:rsidRPr="004550B7">
        <w:object w:dxaOrig="9920" w:dyaOrig="12080" w14:anchorId="60E70A5D">
          <v:shape id="_x0000_i1044" type="#_x0000_t75" style="width:395.4pt;height:509pt" o:ole="" o:preferrelative="f" filled="t">
            <v:imagedata r:id="rId52" o:title=""/>
            <o:lock v:ext="edit" aspectratio="f"/>
          </v:shape>
          <o:OLEObject Type="Embed" ProgID="Mscgen.Chart" ShapeID="_x0000_i1044" DrawAspect="Content" ObjectID="_1756824984" r:id="rId53"/>
        </w:object>
      </w:r>
    </w:p>
    <w:p w14:paraId="20BE969E" w14:textId="5F9CCEB6" w:rsidR="00EA7B29" w:rsidRPr="004550B7" w:rsidRDefault="00EA7B29" w:rsidP="00EA7B29">
      <w:pPr>
        <w:pStyle w:val="TF"/>
      </w:pPr>
      <w:r w:rsidRPr="004550B7">
        <w:t>Figure 5.3</w:t>
      </w:r>
      <w:r w:rsidR="00F1014E" w:rsidRPr="004550B7">
        <w:t>.2</w:t>
      </w:r>
      <w:r w:rsidRPr="004550B7">
        <w:t>-1: High Level Procedure for provisioning the 5GMS System for downlink streaming sessions</w:t>
      </w:r>
    </w:p>
    <w:p w14:paraId="4AA4F73A" w14:textId="77777777" w:rsidR="00EA7B29" w:rsidRPr="004550B7" w:rsidRDefault="00EA7B29" w:rsidP="00EA7B29">
      <w:pPr>
        <w:keepNext/>
      </w:pPr>
      <w:r w:rsidRPr="004550B7">
        <w:lastRenderedPageBreak/>
        <w:t>Steps:</w:t>
      </w:r>
    </w:p>
    <w:p w14:paraId="35AD3F04" w14:textId="77777777" w:rsidR="00EA7B29" w:rsidRPr="004550B7" w:rsidRDefault="00EA7B29" w:rsidP="00EA7B29">
      <w:pPr>
        <w:pStyle w:val="B10"/>
        <w:keepNext/>
      </w:pPr>
      <w:r w:rsidRPr="004550B7">
        <w:t>1.</w:t>
      </w:r>
      <w:r w:rsidRPr="004550B7">
        <w:tab/>
        <w:t>The 5GMSd Application Provider discovers the address (URL) of the 5GMSd AF (M1d) for Session Provisioning.</w:t>
      </w:r>
    </w:p>
    <w:p w14:paraId="52575937" w14:textId="77777777" w:rsidR="00EA7B29" w:rsidRPr="004550B7" w:rsidRDefault="00EA7B29" w:rsidP="00EA7B29">
      <w:pPr>
        <w:pStyle w:val="B10"/>
        <w:keepNext/>
      </w:pPr>
      <w:r w:rsidRPr="004550B7">
        <w:t>2.</w:t>
      </w:r>
      <w:r w:rsidRPr="004550B7">
        <w:tab/>
        <w:t>The 5GMSd Application Provider authenticates itself with the system. This procedure reuses existing authentication/authorization procedures, e.g. as defined for CAPIF [13].</w:t>
      </w:r>
    </w:p>
    <w:p w14:paraId="7C0667DF" w14:textId="77777777" w:rsidR="00EA7B29" w:rsidRPr="004550B7" w:rsidRDefault="00EA7B29" w:rsidP="00EA7B29">
      <w:pPr>
        <w:pStyle w:val="B10"/>
      </w:pPr>
      <w:r w:rsidRPr="004550B7">
        <w:t>3.</w:t>
      </w:r>
      <w:r w:rsidRPr="004550B7">
        <w:tab/>
        <w:t>The 5GMSd Application Provider creates a Provisioning Session, providing its 5GMSd Application Provider identifier as input. 5GMSd Application Provider queries the capabilities and authorized features.</w:t>
      </w:r>
    </w:p>
    <w:p w14:paraId="1CCBCE80" w14:textId="4342342B" w:rsidR="00EA7B29" w:rsidRPr="004550B7" w:rsidRDefault="00EA7B29" w:rsidP="00EA7B29">
      <w:pPr>
        <w:pStyle w:val="B10"/>
      </w:pPr>
      <w:r w:rsidRPr="004550B7">
        <w:t>4.</w:t>
      </w:r>
      <w:r w:rsidRPr="004550B7">
        <w:tab/>
        <w:t xml:space="preserve">The 5GMSd Application Provider specifies one or more 5GMSd features in the Provisioning Session. A set of authorized features is activated, such as </w:t>
      </w:r>
      <w:r w:rsidR="00F1014E" w:rsidRPr="004550B7">
        <w:t xml:space="preserve">content consumption measurement, logging, collection and </w:t>
      </w:r>
      <w:r w:rsidRPr="004550B7">
        <w:t>reporting</w:t>
      </w:r>
      <w:r w:rsidR="0074550F" w:rsidRPr="004550B7">
        <w:t>;</w:t>
      </w:r>
      <w:r w:rsidRPr="004550B7">
        <w:t xml:space="preserve"> </w:t>
      </w:r>
      <w:proofErr w:type="spellStart"/>
      <w:r w:rsidR="00633E3C" w:rsidRPr="004550B7">
        <w:t>QoE</w:t>
      </w:r>
      <w:proofErr w:type="spellEnd"/>
      <w:r w:rsidR="00633E3C" w:rsidRPr="004550B7">
        <w:t xml:space="preserve"> metrics measurement, logging, collection and </w:t>
      </w:r>
      <w:r w:rsidRPr="004550B7">
        <w:t>reporting</w:t>
      </w:r>
      <w:r w:rsidR="0074550F" w:rsidRPr="004550B7">
        <w:t>;</w:t>
      </w:r>
      <w:r w:rsidRPr="004550B7">
        <w:t xml:space="preserve"> dynamic policy</w:t>
      </w:r>
      <w:r w:rsidR="0074550F" w:rsidRPr="004550B7">
        <w:t>;</w:t>
      </w:r>
      <w:r w:rsidRPr="004550B7">
        <w:t xml:space="preserve"> network assistance</w:t>
      </w:r>
      <w:r w:rsidR="0074550F" w:rsidRPr="004550B7">
        <w:t>;</w:t>
      </w:r>
      <w:r w:rsidRPr="004550B7">
        <w:t xml:space="preserve"> and content hosting (including ingest).</w:t>
      </w:r>
    </w:p>
    <w:p w14:paraId="51BDBAF9" w14:textId="5DD830CF" w:rsidR="00EA7B29" w:rsidRPr="004550B7" w:rsidRDefault="00EA7B29" w:rsidP="00EA7B29">
      <w:pPr>
        <w:pStyle w:val="B10"/>
        <w:ind w:firstLine="0"/>
      </w:pPr>
      <w:r w:rsidRPr="004550B7">
        <w:t xml:space="preserve">When the </w:t>
      </w:r>
      <w:r w:rsidR="0074550F" w:rsidRPr="004550B7">
        <w:t>c</w:t>
      </w:r>
      <w:r w:rsidRPr="004550B7">
        <w:t>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4550B7" w:rsidRDefault="00EA7B29" w:rsidP="00EA7B29">
      <w:pPr>
        <w:pStyle w:val="B10"/>
        <w:ind w:firstLine="0"/>
      </w:pPr>
      <w:r w:rsidRPr="004550B7">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75241DC9" w14:textId="1FF24C81" w:rsidR="00EA7B29" w:rsidRPr="004550B7" w:rsidRDefault="00EA7B29" w:rsidP="00EA7B29">
      <w:pPr>
        <w:pStyle w:val="B10"/>
        <w:ind w:firstLine="0"/>
      </w:pPr>
      <w:r w:rsidRPr="004550B7">
        <w:t xml:space="preserve">When the </w:t>
      </w:r>
      <w:r w:rsidR="00633E3C" w:rsidRPr="004550B7">
        <w:t xml:space="preserve">content </w:t>
      </w:r>
      <w:r w:rsidRPr="004550B7">
        <w:t xml:space="preserve">consumption </w:t>
      </w:r>
      <w:r w:rsidR="00633E3C" w:rsidRPr="004550B7">
        <w:t xml:space="preserve">measurement, logging, collection and </w:t>
      </w:r>
      <w:r w:rsidRPr="004550B7">
        <w:t>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0597ABAC" w14:textId="1E99D57D" w:rsidR="00EA7B29" w:rsidRPr="004550B7" w:rsidRDefault="00EA7B29" w:rsidP="00EA7B29">
      <w:pPr>
        <w:pStyle w:val="B10"/>
        <w:ind w:firstLine="0"/>
      </w:pPr>
      <w:r w:rsidRPr="004550B7">
        <w:t xml:space="preserve">When the </w:t>
      </w:r>
      <w:proofErr w:type="spellStart"/>
      <w:r w:rsidR="00633E3C" w:rsidRPr="004550B7">
        <w:t>QoE</w:t>
      </w:r>
      <w:proofErr w:type="spellEnd"/>
      <w:r w:rsidR="00633E3C" w:rsidRPr="004550B7">
        <w:t xml:space="preserve"> </w:t>
      </w:r>
      <w:r w:rsidRPr="004550B7">
        <w:t xml:space="preserve">metrics </w:t>
      </w:r>
      <w:r w:rsidR="00633E3C" w:rsidRPr="004550B7">
        <w:t xml:space="preserve">measurement, logging, collection and </w:t>
      </w:r>
      <w:r w:rsidRPr="004550B7">
        <w:t xml:space="preserve">reporting feature is offered and selected, the 5GMSd Application Provider provides configuration input on the </w:t>
      </w:r>
      <w:proofErr w:type="spellStart"/>
      <w:r w:rsidRPr="004550B7">
        <w:t>QoE</w:t>
      </w:r>
      <w:proofErr w:type="spellEnd"/>
      <w:r w:rsidRPr="004550B7">
        <w:t xml:space="preserve"> post processing. When the 5GMSd Application Provider has delegated Service Access Information handling to the 5GMS System, then more detailed metrics reporting is configured.</w:t>
      </w:r>
    </w:p>
    <w:p w14:paraId="26A19E82" w14:textId="77777777" w:rsidR="00EA7B29" w:rsidRPr="004550B7" w:rsidRDefault="00EA7B29" w:rsidP="00EA7B29">
      <w:pPr>
        <w:pStyle w:val="B10"/>
      </w:pPr>
      <w:r w:rsidRPr="004550B7">
        <w:t>5.</w:t>
      </w:r>
      <w:r w:rsidRPr="004550B7">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Pr="004550B7" w:rsidRDefault="00EA7B29" w:rsidP="00EA7B29">
      <w:pPr>
        <w:pStyle w:val="B10"/>
      </w:pPr>
      <w:r w:rsidRPr="004550B7">
        <w:t>6.</w:t>
      </w:r>
      <w:r w:rsidRPr="004550B7">
        <w:tab/>
        <w:t>The 5GMSd</w:t>
      </w:r>
      <w:r w:rsidRPr="004550B7" w:rsidDel="009F6BF5">
        <w:t xml:space="preserve"> </w:t>
      </w:r>
      <w:r w:rsidRPr="004550B7">
        <w:t xml:space="preserve">AF compiles the Service Access Information. The Service Access Information contains access details and options such as the Provisioning Session identifier, M5d (Media Session Handling) addresses for </w:t>
      </w:r>
      <w:r w:rsidR="00633E3C" w:rsidRPr="004550B7">
        <w:t xml:space="preserve">content </w:t>
      </w:r>
      <w:r w:rsidRPr="004550B7">
        <w:t xml:space="preserve">consumption reporting, </w:t>
      </w:r>
      <w:proofErr w:type="spellStart"/>
      <w:r w:rsidR="00633E3C" w:rsidRPr="004550B7">
        <w:t>QoE</w:t>
      </w:r>
      <w:proofErr w:type="spellEnd"/>
      <w:r w:rsidR="00633E3C" w:rsidRPr="004550B7">
        <w:t xml:space="preserve"> </w:t>
      </w:r>
      <w:r w:rsidRPr="004550B7">
        <w:t>metrics reporting, dynamic policy, network assistance, etc. When content hosting is offered and has been selected in step 4, then also M4d (Media Streaming) information such as the DASH MPD is included.</w:t>
      </w:r>
    </w:p>
    <w:p w14:paraId="4687DFEE" w14:textId="77777777" w:rsidR="00EA7B29" w:rsidRPr="004550B7" w:rsidRDefault="00EA7B29" w:rsidP="00EA7B29">
      <w:pPr>
        <w:pStyle w:val="B10"/>
      </w:pPr>
      <w:r w:rsidRPr="004550B7">
        <w:t>7.</w:t>
      </w:r>
      <w:r w:rsidRPr="004550B7">
        <w:tab/>
        <w:t>The 5GMSd</w:t>
      </w:r>
      <w:r w:rsidRPr="004550B7" w:rsidDel="009F6BF5">
        <w:t xml:space="preserve"> </w:t>
      </w:r>
      <w:r w:rsidRPr="004550B7">
        <w:t>AF provides the results to the 5GMSd Application Provider.</w:t>
      </w:r>
    </w:p>
    <w:p w14:paraId="65A69768" w14:textId="77777777" w:rsidR="00EA7B29" w:rsidRPr="004550B7" w:rsidRDefault="00EA7B29" w:rsidP="00EA7B29">
      <w:pPr>
        <w:pStyle w:val="B2"/>
      </w:pPr>
      <w:r w:rsidRPr="004550B7">
        <w:t>a.</w:t>
      </w:r>
      <w:r w:rsidRPr="004550B7">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Pr="004550B7" w:rsidRDefault="00EA7B29" w:rsidP="00EA7B29">
      <w:pPr>
        <w:pStyle w:val="B2"/>
      </w:pPr>
      <w:r w:rsidRPr="004550B7">
        <w:t>b.</w:t>
      </w:r>
      <w:r w:rsidRPr="004550B7">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4550B7" w:rsidDel="009F6BF5">
        <w:t xml:space="preserve"> </w:t>
      </w:r>
      <w:r w:rsidRPr="004550B7">
        <w:t>AF.</w:t>
      </w:r>
    </w:p>
    <w:p w14:paraId="280E8FD3" w14:textId="77777777" w:rsidR="00EA7B29" w:rsidRPr="004550B7" w:rsidRDefault="00EA7B29" w:rsidP="00EA7B29">
      <w:pPr>
        <w:pStyle w:val="B10"/>
      </w:pPr>
      <w:r w:rsidRPr="004550B7">
        <w:t>8.</w:t>
      </w:r>
      <w:r w:rsidRPr="004550B7">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Pr="004550B7" w:rsidRDefault="00EA7B29" w:rsidP="00EA7B29">
      <w:pPr>
        <w:pStyle w:val="B10"/>
      </w:pPr>
      <w:r w:rsidRPr="004550B7">
        <w:t>9.</w:t>
      </w:r>
      <w:r w:rsidRPr="004550B7">
        <w:tab/>
        <w:t>The 5GMSd Application Provider executes Service Announcement and updates the UEs (during the lifetime of the Provisioning Session).</w:t>
      </w:r>
    </w:p>
    <w:p w14:paraId="76ED9FE4" w14:textId="77777777" w:rsidR="00EA7B29" w:rsidRPr="004550B7" w:rsidRDefault="00EA7B29" w:rsidP="00EA7B29">
      <w:pPr>
        <w:keepNext/>
      </w:pPr>
      <w:r w:rsidRPr="004550B7">
        <w:lastRenderedPageBreak/>
        <w:t>Optional:</w:t>
      </w:r>
    </w:p>
    <w:p w14:paraId="151BF42D" w14:textId="77777777" w:rsidR="00EA7B29" w:rsidRPr="004550B7" w:rsidRDefault="00EA7B29" w:rsidP="00EA7B29">
      <w:pPr>
        <w:pStyle w:val="B10"/>
      </w:pPr>
      <w:r w:rsidRPr="004550B7">
        <w:t>10.</w:t>
      </w:r>
      <w:r w:rsidRPr="004550B7">
        <w:tab/>
        <w:t>The 5GMSd Application Provider may update the Provisioning Session.</w:t>
      </w:r>
    </w:p>
    <w:p w14:paraId="6C73300C" w14:textId="77777777" w:rsidR="00EA7B29" w:rsidRPr="004550B7" w:rsidRDefault="00EA7B29" w:rsidP="00EA7B29">
      <w:pPr>
        <w:keepNext/>
      </w:pPr>
      <w:r w:rsidRPr="004550B7">
        <w:t>Depending on the parameters of the Provisioning Session:</w:t>
      </w:r>
    </w:p>
    <w:p w14:paraId="1A072410" w14:textId="77777777" w:rsidR="00EA7B29" w:rsidRPr="004550B7" w:rsidRDefault="00EA7B29" w:rsidP="00EA7B29">
      <w:pPr>
        <w:pStyle w:val="B10"/>
      </w:pPr>
      <w:r w:rsidRPr="004550B7">
        <w:t>11.</w:t>
      </w:r>
      <w:r w:rsidRPr="004550B7">
        <w:tab/>
        <w:t>The 5GMSd AF may send event-related or periodic notifications to the 5GMSd Application Provider.</w:t>
      </w:r>
    </w:p>
    <w:p w14:paraId="1EFF3C47" w14:textId="77777777" w:rsidR="00EA7B29" w:rsidRPr="004550B7" w:rsidRDefault="00EA7B29" w:rsidP="00EA7B29">
      <w:pPr>
        <w:keepNext/>
      </w:pPr>
      <w:r w:rsidRPr="004550B7">
        <w:t>According to schedule, or upon request:</w:t>
      </w:r>
    </w:p>
    <w:p w14:paraId="40B827B1" w14:textId="77777777" w:rsidR="00EA7B29" w:rsidRPr="004550B7" w:rsidRDefault="00EA7B29" w:rsidP="00EA7B29">
      <w:pPr>
        <w:pStyle w:val="B10"/>
      </w:pPr>
      <w:r w:rsidRPr="004550B7">
        <w:t>12.</w:t>
      </w:r>
      <w:r w:rsidRPr="004550B7">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Pr="004550B7" w:rsidRDefault="00EA7B29" w:rsidP="00EA7B29">
      <w:pPr>
        <w:pStyle w:val="B10"/>
      </w:pPr>
      <w:r w:rsidRPr="004550B7">
        <w:t>13.</w:t>
      </w:r>
      <w:r w:rsidRPr="004550B7">
        <w:tab/>
        <w:t>The 5GMSd AF sends a notification upon Provisioning Session termination.</w:t>
      </w:r>
    </w:p>
    <w:p w14:paraId="2C27969A" w14:textId="77777777" w:rsidR="00EA7B29" w:rsidRPr="004550B7" w:rsidRDefault="00EA7B29" w:rsidP="00EA7B29">
      <w:r w:rsidRPr="004550B7">
        <w:t>The 5GMSd AF may request the creation or reuse of one or more network slices for distributing the content of the provisioned session. If more than one network slice is provisioned for the distribution of the content of a session, the list of allowed S</w:t>
      </w:r>
      <w:r w:rsidRPr="004550B7">
        <w:noBreakHyphen/>
        <w:t>NSSAIs shall be conveyed to the target UEs (e.g. through URSP or through M5d or M8d).</w:t>
      </w:r>
    </w:p>
    <w:p w14:paraId="05C94FEA" w14:textId="77777777" w:rsidR="00EA7B29" w:rsidRPr="004550B7" w:rsidRDefault="00EA7B29" w:rsidP="00EA7B29">
      <w:pPr>
        <w:pStyle w:val="NO"/>
        <w:rPr>
          <w:lang w:val="en-US"/>
        </w:rPr>
      </w:pPr>
      <w:r w:rsidRPr="004550B7">
        <w:rPr>
          <w:lang w:val="en-US"/>
        </w:rPr>
        <w:t>NOTE 2:</w:t>
      </w:r>
      <w:r w:rsidRPr="004550B7">
        <w:rPr>
          <w:lang w:val="en-US"/>
        </w:rPr>
        <w:tab/>
        <w:t>The 5GMSd AS(s) serving the content are only accessible through the DNN(s) used by the network slice(s) provisioned for the distribution of that content.</w:t>
      </w:r>
    </w:p>
    <w:p w14:paraId="170B7FCE" w14:textId="77777777" w:rsidR="00EA7B29" w:rsidRPr="004550B7" w:rsidRDefault="00EA7B29" w:rsidP="00EA7B29">
      <w:pPr>
        <w:pStyle w:val="Heading2"/>
      </w:pPr>
      <w:bookmarkStart w:id="259" w:name="_Toc26271253"/>
      <w:bookmarkStart w:id="260" w:name="_Toc36234925"/>
      <w:bookmarkStart w:id="261" w:name="_Toc36234996"/>
      <w:bookmarkStart w:id="262" w:name="_Toc36235068"/>
      <w:bookmarkStart w:id="263" w:name="_Toc36235140"/>
      <w:bookmarkStart w:id="264" w:name="_Toc41632810"/>
      <w:bookmarkStart w:id="265" w:name="_Toc51790688"/>
      <w:bookmarkStart w:id="266" w:name="_Toc61546998"/>
      <w:bookmarkStart w:id="267" w:name="_Toc146212007"/>
      <w:r w:rsidRPr="004550B7">
        <w:t>5.4</w:t>
      </w:r>
      <w:r w:rsidRPr="004550B7">
        <w:tab/>
        <w:t>Content Hosting Configuration for Downlink Media Streaming</w:t>
      </w:r>
      <w:bookmarkEnd w:id="259"/>
      <w:bookmarkEnd w:id="260"/>
      <w:bookmarkEnd w:id="261"/>
      <w:bookmarkEnd w:id="262"/>
      <w:bookmarkEnd w:id="263"/>
      <w:bookmarkEnd w:id="264"/>
      <w:bookmarkEnd w:id="265"/>
      <w:bookmarkEnd w:id="266"/>
      <w:bookmarkEnd w:id="267"/>
    </w:p>
    <w:p w14:paraId="2F32B35D" w14:textId="77777777" w:rsidR="00EA7B29" w:rsidRPr="004550B7" w:rsidRDefault="00EA7B29" w:rsidP="00EA7B29">
      <w:pPr>
        <w:pStyle w:val="Heading3"/>
      </w:pPr>
      <w:bookmarkStart w:id="268" w:name="_Toc41632811"/>
      <w:bookmarkStart w:id="269" w:name="_Toc51790689"/>
      <w:bookmarkStart w:id="270" w:name="_Toc61546999"/>
      <w:bookmarkStart w:id="271" w:name="_Toc146212008"/>
      <w:r w:rsidRPr="004550B7">
        <w:t>5.4.1</w:t>
      </w:r>
      <w:r w:rsidRPr="004550B7">
        <w:tab/>
        <w:t>General</w:t>
      </w:r>
      <w:bookmarkEnd w:id="268"/>
      <w:bookmarkEnd w:id="269"/>
      <w:bookmarkEnd w:id="270"/>
      <w:bookmarkEnd w:id="271"/>
    </w:p>
    <w:p w14:paraId="4717D319" w14:textId="77777777" w:rsidR="00EA7B29" w:rsidRPr="004550B7" w:rsidRDefault="00EA7B29" w:rsidP="00EA7B29">
      <w:r w:rsidRPr="004550B7">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550B7" w:rsidDel="006D1D2E">
        <w:t xml:space="preserve"> </w:t>
      </w:r>
      <w:r w:rsidRPr="004550B7">
        <w:t>AS at interface M4d through a new location identifier.</w:t>
      </w:r>
    </w:p>
    <w:p w14:paraId="780A3787" w14:textId="77777777" w:rsidR="00EA7B29" w:rsidRPr="004550B7" w:rsidRDefault="00EA7B29" w:rsidP="00EA7B29">
      <w:pPr>
        <w:keepNext/>
      </w:pPr>
      <w:r w:rsidRPr="004550B7">
        <w:t>The M2d interface supports the ingest of the following types of content:</w:t>
      </w:r>
    </w:p>
    <w:p w14:paraId="3B0120E4" w14:textId="77777777" w:rsidR="00EA7B29" w:rsidRPr="004550B7" w:rsidRDefault="00EA7B29" w:rsidP="00EA7B29">
      <w:pPr>
        <w:pStyle w:val="B10"/>
      </w:pPr>
      <w:r w:rsidRPr="004550B7">
        <w:t>-</w:t>
      </w:r>
      <w:r w:rsidRPr="004550B7">
        <w:tab/>
        <w:t>Live streaming content.</w:t>
      </w:r>
    </w:p>
    <w:p w14:paraId="3557A591" w14:textId="77777777" w:rsidR="00EA7B29" w:rsidRPr="004550B7" w:rsidRDefault="00EA7B29" w:rsidP="00EA7B29">
      <w:pPr>
        <w:pStyle w:val="B10"/>
      </w:pPr>
      <w:r w:rsidRPr="004550B7">
        <w:t>-</w:t>
      </w:r>
      <w:r w:rsidRPr="004550B7">
        <w:tab/>
        <w:t>On-demand streaming content.</w:t>
      </w:r>
    </w:p>
    <w:p w14:paraId="7E77843D" w14:textId="77777777" w:rsidR="00EA7B29" w:rsidRPr="004550B7" w:rsidRDefault="00EA7B29" w:rsidP="00EA7B29">
      <w:pPr>
        <w:pStyle w:val="B10"/>
      </w:pPr>
      <w:r w:rsidRPr="004550B7">
        <w:t>-</w:t>
      </w:r>
      <w:r w:rsidRPr="004550B7">
        <w:tab/>
        <w:t>Static files such as images, scene descriptions, etc.</w:t>
      </w:r>
    </w:p>
    <w:p w14:paraId="4A190CD3" w14:textId="77777777" w:rsidR="00EA7B29" w:rsidRPr="004550B7" w:rsidRDefault="00EA7B29" w:rsidP="00EA7B29">
      <w:r w:rsidRPr="004550B7">
        <w:t>The 5GMSd AF provides an API at interface M1d that allows a 5GMSd</w:t>
      </w:r>
      <w:r w:rsidRPr="004550B7" w:rsidDel="006D1D2E">
        <w:t xml:space="preserve"> </w:t>
      </w:r>
      <w:r w:rsidRPr="004550B7">
        <w:t>Application Provider to create/update/delete an Content Hosting Configuration. A Content Hosting configuration contains all the parameters for a particular content ingest and distribution setup.</w:t>
      </w:r>
    </w:p>
    <w:p w14:paraId="3E0DCD73" w14:textId="77777777" w:rsidR="00EA7B29" w:rsidRPr="004550B7" w:rsidRDefault="00EA7B29" w:rsidP="00EA7B29">
      <w:pPr>
        <w:pStyle w:val="NO"/>
      </w:pPr>
      <w:r w:rsidRPr="004550B7">
        <w:t>NOTE:</w:t>
      </w:r>
      <w:r w:rsidRPr="004550B7">
        <w:tab/>
        <w:t>In the current version of the present document, the M2d ingest interface only supports Unicast downlink streaming.</w:t>
      </w:r>
    </w:p>
    <w:p w14:paraId="328F839A" w14:textId="77777777" w:rsidR="00EA7B29" w:rsidRPr="004550B7" w:rsidRDefault="00EA7B29" w:rsidP="00EA7B29">
      <w:pPr>
        <w:pStyle w:val="Heading3"/>
      </w:pPr>
      <w:bookmarkStart w:id="272" w:name="_Toc41632812"/>
      <w:bookmarkStart w:id="273" w:name="_Toc51790690"/>
      <w:bookmarkStart w:id="274" w:name="_Toc61547000"/>
      <w:bookmarkStart w:id="275" w:name="_Toc146212009"/>
      <w:r w:rsidRPr="004550B7">
        <w:lastRenderedPageBreak/>
        <w:t>5.4.2</w:t>
      </w:r>
      <w:r w:rsidRPr="004550B7">
        <w:tab/>
        <w:t>Media ingest procedure</w:t>
      </w:r>
      <w:bookmarkEnd w:id="272"/>
      <w:bookmarkEnd w:id="273"/>
      <w:bookmarkEnd w:id="274"/>
      <w:bookmarkEnd w:id="275"/>
    </w:p>
    <w:p w14:paraId="46B88815" w14:textId="77777777" w:rsidR="00EA7B29" w:rsidRPr="004550B7" w:rsidRDefault="00EA7B29" w:rsidP="00EA7B29">
      <w:pPr>
        <w:keepNext/>
      </w:pPr>
      <w:r w:rsidRPr="004550B7">
        <w:t>The media ingest procedure is as follows:</w:t>
      </w:r>
    </w:p>
    <w:p w14:paraId="30495F01" w14:textId="77777777" w:rsidR="00EA7B29" w:rsidRPr="004550B7" w:rsidRDefault="00EA7B29" w:rsidP="00EA7B29">
      <w:pPr>
        <w:pStyle w:val="TH"/>
      </w:pPr>
      <w:r w:rsidRPr="004550B7">
        <w:object w:dxaOrig="10370" w:dyaOrig="3700" w14:anchorId="1C7DDAB5">
          <v:shape id="_x0000_i1045" type="#_x0000_t75" style="width:479.05pt;height:171.9pt" o:ole="">
            <v:imagedata r:id="rId54" o:title=""/>
          </v:shape>
          <o:OLEObject Type="Embed" ProgID="Mscgen.Chart" ShapeID="_x0000_i1045" DrawAspect="Content" ObjectID="_1756824985" r:id="rId55"/>
        </w:object>
      </w:r>
    </w:p>
    <w:p w14:paraId="09CE66E2" w14:textId="77777777" w:rsidR="00EA7B29" w:rsidRPr="004550B7" w:rsidRDefault="00EA7B29" w:rsidP="00EA7B29">
      <w:pPr>
        <w:pStyle w:val="TF"/>
        <w:keepNext/>
      </w:pPr>
      <w:r w:rsidRPr="004550B7">
        <w:t>Figure 5.4-1: Media Ingest procedure</w:t>
      </w:r>
    </w:p>
    <w:p w14:paraId="4E4DA472" w14:textId="77777777" w:rsidR="00EA7B29" w:rsidRPr="004550B7" w:rsidRDefault="00EA7B29" w:rsidP="00EA7B29">
      <w:pPr>
        <w:keepNext/>
      </w:pPr>
      <w:r w:rsidRPr="004550B7">
        <w:t>The steps are as follows:</w:t>
      </w:r>
    </w:p>
    <w:p w14:paraId="13AA9A09" w14:textId="77777777" w:rsidR="00EA7B29" w:rsidRPr="004550B7" w:rsidRDefault="00EA7B29" w:rsidP="00EA7B29">
      <w:pPr>
        <w:pStyle w:val="B10"/>
        <w:keepNext/>
        <w:keepLines/>
      </w:pPr>
      <w:r w:rsidRPr="004550B7">
        <w:t>1:</w:t>
      </w:r>
      <w:r w:rsidRPr="004550B7">
        <w:tab/>
        <w:t>Initialization: the 5GMSd Application Provider discovers the entry point and authenticates itself with the 5GMSd AF.</w:t>
      </w:r>
    </w:p>
    <w:p w14:paraId="12E3FEF9" w14:textId="77777777" w:rsidR="00EA7B29" w:rsidRPr="004550B7" w:rsidRDefault="00EA7B29" w:rsidP="00EA7B29">
      <w:pPr>
        <w:pStyle w:val="B10"/>
        <w:keepLines/>
      </w:pPr>
      <w:r w:rsidRPr="004550B7">
        <w:t>2:</w:t>
      </w:r>
      <w:r w:rsidRPr="004550B7">
        <w:tab/>
        <w:t>Create Content Hosting Configuration: the 5GMSd</w:t>
      </w:r>
      <w:r w:rsidRPr="004550B7" w:rsidDel="006D1D2E">
        <w:t xml:space="preserve"> </w:t>
      </w:r>
      <w:r w:rsidRPr="004550B7">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4550B7" w:rsidDel="006D1D2E">
        <w:t xml:space="preserve"> </w:t>
      </w:r>
      <w:r w:rsidRPr="004550B7">
        <w:t>AF responds with a Content Hosting Configuration identifier, and the location of the 5GMSd</w:t>
      </w:r>
      <w:r w:rsidRPr="004550B7" w:rsidDel="006D1D2E">
        <w:t xml:space="preserve"> </w:t>
      </w:r>
      <w:r w:rsidRPr="004550B7">
        <w:t>AS to which to send the content (if using the push mode).</w:t>
      </w:r>
    </w:p>
    <w:p w14:paraId="4FB956AC" w14:textId="77777777" w:rsidR="00EA7B29" w:rsidRPr="004550B7" w:rsidRDefault="00EA7B29" w:rsidP="00EA7B29">
      <w:pPr>
        <w:pStyle w:val="B10"/>
      </w:pPr>
      <w:r w:rsidRPr="004550B7">
        <w:t>3:</w:t>
      </w:r>
      <w:r w:rsidRPr="004550B7">
        <w:tab/>
        <w:t>Provision 5GMSd</w:t>
      </w:r>
      <w:r w:rsidRPr="004550B7" w:rsidDel="00D63F52">
        <w:t xml:space="preserve"> </w:t>
      </w:r>
      <w:r w:rsidRPr="004550B7">
        <w:t>AS(s): The 5GMSd AF configures the related 5GMSd</w:t>
      </w:r>
      <w:r w:rsidRPr="004550B7" w:rsidDel="00D63F52">
        <w:t xml:space="preserve"> </w:t>
      </w:r>
      <w:r w:rsidRPr="004550B7">
        <w:t>AS(s) to prepare for media ingest for that particular Content Hosting Configuration. This step may involve instructing the 5GMSd</w:t>
      </w:r>
      <w:r w:rsidRPr="004550B7" w:rsidDel="00D63F52">
        <w:t xml:space="preserve"> </w:t>
      </w:r>
      <w:r w:rsidRPr="004550B7">
        <w:t>AS(s) to set appropriate caching rules, to perform URL signature validation and to limit access through geofencing. The 5GMSd</w:t>
      </w:r>
      <w:r w:rsidRPr="004550B7" w:rsidDel="00D63F52">
        <w:t xml:space="preserve"> </w:t>
      </w:r>
      <w:r w:rsidRPr="004550B7">
        <w:t>AS(s) will respond whether the configuration is successful or not.</w:t>
      </w:r>
    </w:p>
    <w:p w14:paraId="143ED183" w14:textId="77777777" w:rsidR="00EA7B29" w:rsidRPr="004550B7" w:rsidRDefault="00EA7B29" w:rsidP="00EA7B29">
      <w:pPr>
        <w:pStyle w:val="B10"/>
      </w:pPr>
      <w:r w:rsidRPr="004550B7">
        <w:t>4:</w:t>
      </w:r>
      <w:r w:rsidRPr="004550B7">
        <w:tab/>
        <w:t>Confirm configuration information: The 5GMSd</w:t>
      </w:r>
      <w:r w:rsidRPr="004550B7" w:rsidDel="00D63F52">
        <w:t xml:space="preserve"> </w:t>
      </w:r>
      <w:r w:rsidRPr="004550B7">
        <w:t>AF communicates the Content Hosting Configuration of the 5GMSd</w:t>
      </w:r>
      <w:r w:rsidRPr="004550B7" w:rsidDel="00D63F52">
        <w:t xml:space="preserve"> </w:t>
      </w:r>
      <w:r w:rsidRPr="004550B7">
        <w:t>AS(s) back to the 5GMSd Application Provider for further media push or pull.</w:t>
      </w:r>
    </w:p>
    <w:p w14:paraId="48F85DF0" w14:textId="77777777" w:rsidR="00EA7B29" w:rsidRPr="004550B7" w:rsidRDefault="00EA7B29" w:rsidP="00EA7B29">
      <w:pPr>
        <w:pStyle w:val="B10"/>
      </w:pPr>
      <w:r w:rsidRPr="004550B7">
        <w:t>5:</w:t>
      </w:r>
      <w:r w:rsidRPr="004550B7">
        <w:tab/>
        <w:t>Publish Media Player Entry: The 5GMSd Application Provider shall then publish the Media Player Entry to the 5GMSd-Aware Application to enable access to the content.</w:t>
      </w:r>
    </w:p>
    <w:p w14:paraId="7B38A7BC" w14:textId="77777777" w:rsidR="00EA7B29" w:rsidRPr="004550B7" w:rsidRDefault="00EA7B29" w:rsidP="00EA7B29">
      <w:pPr>
        <w:pStyle w:val="B10"/>
      </w:pPr>
      <w:r w:rsidRPr="004550B7">
        <w:t>6:</w:t>
      </w:r>
      <w:r w:rsidRPr="004550B7">
        <w:tab/>
        <w:t>Media ingest: The 5GMSd</w:t>
      </w:r>
      <w:r w:rsidRPr="004550B7" w:rsidDel="00D63F52">
        <w:t xml:space="preserve"> </w:t>
      </w:r>
      <w:r w:rsidRPr="004550B7">
        <w:t>AS(s) may start pulling or receiving content (if using push mode) from the 5GMSd Application Provider. The 5GMSd AS performs the requested content preparation prior to providing access to the content.</w:t>
      </w:r>
    </w:p>
    <w:p w14:paraId="4787D88C" w14:textId="77777777" w:rsidR="00EA7B29" w:rsidRPr="004550B7" w:rsidRDefault="00EA7B29" w:rsidP="00EA7B29">
      <w:pPr>
        <w:pStyle w:val="NO"/>
      </w:pPr>
      <w:r w:rsidRPr="004550B7">
        <w:t>NOTE:</w:t>
      </w:r>
      <w:r w:rsidRPr="004550B7">
        <w:tab/>
        <w:t>Pull of media content from the external 5GMSd</w:t>
      </w:r>
      <w:r w:rsidRPr="004550B7" w:rsidDel="00D63F52">
        <w:t xml:space="preserve"> </w:t>
      </w:r>
      <w:r w:rsidRPr="004550B7">
        <w:t>AS(s) may be triggered by a request from the 5MGSd Client.</w:t>
      </w:r>
    </w:p>
    <w:p w14:paraId="418B5970" w14:textId="77777777" w:rsidR="00EA7B29" w:rsidRPr="004550B7" w:rsidRDefault="00EA7B29" w:rsidP="00EA7B29">
      <w:r w:rsidRPr="004550B7">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Pr="004550B7" w:rsidRDefault="00EA7B29" w:rsidP="00EA7B29">
      <w:pPr>
        <w:pStyle w:val="Heading2"/>
      </w:pPr>
      <w:bookmarkStart w:id="276" w:name="_Toc26271254"/>
      <w:bookmarkStart w:id="277" w:name="_Toc36234926"/>
      <w:bookmarkStart w:id="278" w:name="_Toc36234997"/>
      <w:bookmarkStart w:id="279" w:name="_Toc36235069"/>
      <w:bookmarkStart w:id="280" w:name="_Toc36235141"/>
      <w:bookmarkStart w:id="281" w:name="_Toc41632813"/>
      <w:bookmarkStart w:id="282" w:name="_Toc51790691"/>
      <w:bookmarkStart w:id="283" w:name="_Toc61547001"/>
      <w:bookmarkStart w:id="284" w:name="_Toc146212010"/>
      <w:r w:rsidRPr="004550B7">
        <w:lastRenderedPageBreak/>
        <w:t>5.5</w:t>
      </w:r>
      <w:r w:rsidRPr="004550B7">
        <w:tab/>
        <w:t>Metrics collection and reporting</w:t>
      </w:r>
      <w:bookmarkEnd w:id="276"/>
      <w:bookmarkEnd w:id="277"/>
      <w:bookmarkEnd w:id="278"/>
      <w:bookmarkEnd w:id="279"/>
      <w:bookmarkEnd w:id="280"/>
      <w:bookmarkEnd w:id="281"/>
      <w:bookmarkEnd w:id="282"/>
      <w:bookmarkEnd w:id="283"/>
      <w:bookmarkEnd w:id="284"/>
    </w:p>
    <w:p w14:paraId="17233DD5" w14:textId="77777777" w:rsidR="00EA7B29" w:rsidRPr="004550B7" w:rsidRDefault="00EA7B29" w:rsidP="00EA7B29">
      <w:pPr>
        <w:pStyle w:val="Heading3"/>
      </w:pPr>
      <w:bookmarkStart w:id="285" w:name="_Toc36234927"/>
      <w:bookmarkStart w:id="286" w:name="_Toc36234998"/>
      <w:bookmarkStart w:id="287" w:name="_Toc36235070"/>
      <w:bookmarkStart w:id="288" w:name="_Toc36235142"/>
      <w:bookmarkStart w:id="289" w:name="_Toc41632814"/>
      <w:bookmarkStart w:id="290" w:name="_Toc51790692"/>
      <w:bookmarkStart w:id="291" w:name="_Toc61547002"/>
      <w:bookmarkStart w:id="292" w:name="_Toc146212011"/>
      <w:r w:rsidRPr="004550B7">
        <w:t>5.5.1</w:t>
      </w:r>
      <w:r w:rsidRPr="004550B7">
        <w:tab/>
        <w:t>General</w:t>
      </w:r>
      <w:bookmarkEnd w:id="285"/>
      <w:bookmarkEnd w:id="286"/>
      <w:bookmarkEnd w:id="287"/>
      <w:bookmarkEnd w:id="288"/>
      <w:bookmarkEnd w:id="289"/>
      <w:bookmarkEnd w:id="290"/>
      <w:bookmarkEnd w:id="291"/>
      <w:bookmarkEnd w:id="292"/>
    </w:p>
    <w:p w14:paraId="3E07D591" w14:textId="1799608F" w:rsidR="00EA7B29" w:rsidRPr="004550B7" w:rsidRDefault="00EA7B29" w:rsidP="00EA7B29">
      <w:pPr>
        <w:keepNext/>
      </w:pPr>
      <w:r w:rsidRPr="004550B7">
        <w:t xml:space="preserve">Metrics collection and reporting can be done in different ways, depending on the relationship between the </w:t>
      </w:r>
      <w:r w:rsidR="00AA4C11" w:rsidRPr="004550B7">
        <w:t xml:space="preserve">Application </w:t>
      </w:r>
      <w:r w:rsidRPr="004550B7">
        <w:t xml:space="preserve">Provider and the </w:t>
      </w:r>
      <w:r w:rsidR="00AA4C11" w:rsidRPr="004550B7">
        <w:t>5GMS System operator</w:t>
      </w:r>
      <w:r w:rsidRPr="004550B7">
        <w:t>. The following clauses</w:t>
      </w:r>
      <w:r w:rsidRPr="004550B7" w:rsidDel="00D509A7">
        <w:t xml:space="preserve"> </w:t>
      </w:r>
      <w:r w:rsidRPr="004550B7">
        <w:t>show simplified signalling examples for two different use-cases.</w:t>
      </w:r>
    </w:p>
    <w:p w14:paraId="4D98F690" w14:textId="7219FC8D" w:rsidR="00EA7B29" w:rsidRPr="004550B7" w:rsidRDefault="00EA7B29" w:rsidP="00EA7B29">
      <w:pPr>
        <w:pStyle w:val="Heading3"/>
      </w:pPr>
      <w:bookmarkStart w:id="293" w:name="_Toc36234928"/>
      <w:bookmarkStart w:id="294" w:name="_Toc36234999"/>
      <w:bookmarkStart w:id="295" w:name="_Toc36235071"/>
      <w:bookmarkStart w:id="296" w:name="_Toc36235143"/>
      <w:bookmarkStart w:id="297" w:name="_Toc41632815"/>
      <w:bookmarkStart w:id="298" w:name="_Toc51790693"/>
      <w:bookmarkStart w:id="299" w:name="_Toc61547003"/>
      <w:bookmarkStart w:id="300" w:name="_Toc146212012"/>
      <w:r w:rsidRPr="004550B7">
        <w:t>5.5.2</w:t>
      </w:r>
      <w:r w:rsidRPr="004550B7">
        <w:tab/>
      </w:r>
      <w:r w:rsidR="00AA4C11" w:rsidRPr="004550B7">
        <w:t xml:space="preserve">RAN-based </w:t>
      </w:r>
      <w:r w:rsidRPr="004550B7">
        <w:t>reporting</w:t>
      </w:r>
      <w:bookmarkEnd w:id="293"/>
      <w:bookmarkEnd w:id="294"/>
      <w:bookmarkEnd w:id="295"/>
      <w:bookmarkEnd w:id="296"/>
      <w:r w:rsidRPr="004550B7">
        <w:t xml:space="preserve"> procedure</w:t>
      </w:r>
      <w:bookmarkEnd w:id="297"/>
      <w:bookmarkEnd w:id="298"/>
      <w:bookmarkEnd w:id="299"/>
      <w:bookmarkEnd w:id="300"/>
    </w:p>
    <w:p w14:paraId="0037D8D2" w14:textId="5EE6A633" w:rsidR="00EA7B29" w:rsidRPr="004550B7" w:rsidRDefault="00EA7B29" w:rsidP="00EA7B29">
      <w:pPr>
        <w:keepNext/>
        <w:keepLines/>
      </w:pPr>
      <w:r w:rsidRPr="004550B7">
        <w:t xml:space="preserve">In the first use-case, shown in Figure 5.5.2-1 below, the </w:t>
      </w:r>
      <w:r w:rsidR="00AA4C11" w:rsidRPr="004550B7">
        <w:t>5GMS System operator</w:t>
      </w:r>
      <w:r w:rsidR="00AA4C11" w:rsidRPr="004550B7" w:rsidDel="00AA4C11">
        <w:t xml:space="preserve"> </w:t>
      </w:r>
      <w:r w:rsidR="00AA4C11" w:rsidRPr="004550B7">
        <w:t>controls</w:t>
      </w:r>
      <w:r w:rsidRPr="004550B7">
        <w:t xml:space="preserve"> the metrics </w:t>
      </w:r>
      <w:r w:rsidR="000B66A4" w:rsidRPr="004550B7">
        <w:t xml:space="preserve">collection and </w:t>
      </w:r>
      <w:r w:rsidRPr="004550B7">
        <w:t xml:space="preserve">reporting using the </w:t>
      </w:r>
      <w:r w:rsidR="000B66A4" w:rsidRPr="004550B7">
        <w:t>RAN-based</w:t>
      </w:r>
      <w:r w:rsidRPr="004550B7">
        <w:t xml:space="preserve"> configuration </w:t>
      </w:r>
      <w:r w:rsidR="000B66A4" w:rsidRPr="004550B7">
        <w:t>method.</w:t>
      </w:r>
      <w:r w:rsidRPr="004550B7">
        <w:t xml:space="preserve"> In this case the metrics are configured via the RAN and the control plane</w:t>
      </w:r>
      <w:r w:rsidR="000B66A4" w:rsidRPr="004550B7">
        <w:t>, independent of 5GMS functional support</w:t>
      </w:r>
      <w:r w:rsidRPr="004550B7">
        <w:t>.</w:t>
      </w:r>
    </w:p>
    <w:p w14:paraId="79858FFB" w14:textId="77777777" w:rsidR="00EA7B29" w:rsidRPr="004550B7" w:rsidRDefault="00EA7B29" w:rsidP="00EA7B29">
      <w:pPr>
        <w:pStyle w:val="TH"/>
      </w:pPr>
      <w:r w:rsidRPr="004550B7">
        <w:object w:dxaOrig="11150" w:dyaOrig="14460" w14:anchorId="233C0D06">
          <v:shape id="_x0000_i1046" type="#_x0000_t75" style="width:402.85pt;height:521.9pt;mso-position-vertical:absolute" o:ole="">
            <v:imagedata r:id="rId56" o:title=""/>
          </v:shape>
          <o:OLEObject Type="Embed" ProgID="Mscgen.Chart" ShapeID="_x0000_i1046" DrawAspect="Content" ObjectID="_1756824986" r:id="rId57"/>
        </w:object>
      </w:r>
    </w:p>
    <w:p w14:paraId="13F18A05" w14:textId="40B3A3F1" w:rsidR="00EA7B29" w:rsidRPr="004550B7" w:rsidRDefault="00EA7B29" w:rsidP="00EA7B29">
      <w:pPr>
        <w:pStyle w:val="TF"/>
      </w:pPr>
      <w:r w:rsidRPr="004550B7">
        <w:t xml:space="preserve">Figure 5.5.2-1: Metrics collection </w:t>
      </w:r>
      <w:r w:rsidR="000B66A4" w:rsidRPr="004550B7">
        <w:t>and reporting via RAN-based configuration</w:t>
      </w:r>
    </w:p>
    <w:p w14:paraId="3448B104" w14:textId="77777777" w:rsidR="00EA7B29" w:rsidRPr="004550B7" w:rsidRDefault="00EA7B29" w:rsidP="00EA7B29">
      <w:r w:rsidRPr="004550B7">
        <w:lastRenderedPageBreak/>
        <w:t>The different steps are explained below:</w:t>
      </w:r>
    </w:p>
    <w:p w14:paraId="63BBC011" w14:textId="46A53608" w:rsidR="00EA7B29" w:rsidRPr="004550B7" w:rsidRDefault="00EA7B29" w:rsidP="00EA7B29">
      <w:pPr>
        <w:pStyle w:val="B10"/>
      </w:pPr>
      <w:r w:rsidRPr="004550B7">
        <w:t>1:</w:t>
      </w:r>
      <w:r w:rsidRPr="004550B7">
        <w:tab/>
        <w:t xml:space="preserve">Overall metrics configuration is done on the network level, for instance defining which geographical areas that shall have metrics collection active, </w:t>
      </w:r>
      <w:r w:rsidR="000B66A4" w:rsidRPr="004550B7">
        <w:t>which metrics to collect</w:t>
      </w:r>
      <w:r w:rsidR="0074550F" w:rsidRPr="004550B7">
        <w:t>,</w:t>
      </w:r>
      <w:r w:rsidR="000B66A4" w:rsidRPr="004550B7">
        <w:t xml:space="preserve"> </w:t>
      </w:r>
      <w:r w:rsidRPr="004550B7">
        <w:t>and how metrics shall be reported.</w:t>
      </w:r>
    </w:p>
    <w:p w14:paraId="34C42F4F" w14:textId="77777777" w:rsidR="00EA7B29" w:rsidRPr="004550B7" w:rsidRDefault="00EA7B29" w:rsidP="00EA7B29">
      <w:pPr>
        <w:pStyle w:val="B10"/>
      </w:pPr>
      <w:r w:rsidRPr="004550B7">
        <w:t>2:</w:t>
      </w:r>
      <w:r w:rsidRPr="004550B7">
        <w:tab/>
        <w:t>The metrics configuration(s) is/are sent from the OAM to the RAN, which does not forward that information to the UE at this stage.</w:t>
      </w:r>
    </w:p>
    <w:p w14:paraId="6557A916" w14:textId="77777777" w:rsidR="00EA7B29" w:rsidRPr="004550B7" w:rsidRDefault="00EA7B29" w:rsidP="00EA7B29">
      <w:pPr>
        <w:pStyle w:val="B10"/>
      </w:pPr>
      <w:r w:rsidRPr="004550B7">
        <w:t>3:</w:t>
      </w:r>
      <w:r w:rsidRPr="004550B7">
        <w:tab/>
        <w:t>Time passes, and it is assumed that the UE moves around during that period.</w:t>
      </w:r>
    </w:p>
    <w:p w14:paraId="6EFEA474" w14:textId="5EF266CF" w:rsidR="00EA7B29" w:rsidRPr="004550B7" w:rsidRDefault="00EA7B29" w:rsidP="00EA7B29">
      <w:pPr>
        <w:pStyle w:val="B10"/>
      </w:pPr>
      <w:r w:rsidRPr="004550B7">
        <w:t>4:</w:t>
      </w:r>
      <w:r w:rsidRPr="004550B7">
        <w:tab/>
        <w:t xml:space="preserve">The UE enters an area (cell, location area, etc.,) which is inside the geographical constraint. This is discovered by the RAN, and it now needs to activate metrics </w:t>
      </w:r>
      <w:r w:rsidR="000B66A4" w:rsidRPr="004550B7">
        <w:t xml:space="preserve">collection and </w:t>
      </w:r>
      <w:r w:rsidRPr="004550B7">
        <w:t>reporting for the UE.</w:t>
      </w:r>
    </w:p>
    <w:p w14:paraId="39F7F2D2" w14:textId="4B16B6CF" w:rsidR="00EA7B29" w:rsidRPr="004550B7" w:rsidRDefault="00EA7B29" w:rsidP="00EA7B29">
      <w:pPr>
        <w:pStyle w:val="B10"/>
      </w:pPr>
      <w:r w:rsidRPr="004550B7">
        <w:t>5:</w:t>
      </w:r>
      <w:r w:rsidRPr="004550B7">
        <w:tab/>
        <w:t>The actual metrics configuration is sent from the RAN to the Media Session Handler, via the control plane.</w:t>
      </w:r>
    </w:p>
    <w:p w14:paraId="782B45B7" w14:textId="77777777" w:rsidR="00EA7B29" w:rsidRPr="004550B7" w:rsidRDefault="00EA7B29" w:rsidP="00EA7B29">
      <w:pPr>
        <w:pStyle w:val="B10"/>
      </w:pPr>
      <w:r w:rsidRPr="004550B7">
        <w:t>6:</w:t>
      </w:r>
      <w:r w:rsidRPr="004550B7">
        <w:tab/>
        <w:t>Additional time passes, and the UE has a metrics configuration, but no streaming session has started.</w:t>
      </w:r>
    </w:p>
    <w:p w14:paraId="2F1E7F1C" w14:textId="77777777" w:rsidR="00EA7B29" w:rsidRPr="004550B7" w:rsidRDefault="00EA7B29" w:rsidP="00EA7B29">
      <w:pPr>
        <w:pStyle w:val="B10"/>
      </w:pPr>
      <w:r w:rsidRPr="004550B7">
        <w:t>7:</w:t>
      </w:r>
      <w:r w:rsidRPr="004550B7">
        <w:tab/>
        <w:t>A streaming session is started.</w:t>
      </w:r>
    </w:p>
    <w:p w14:paraId="3FFF11F0" w14:textId="77777777" w:rsidR="00EA7B29" w:rsidRPr="004550B7" w:rsidRDefault="00EA7B29" w:rsidP="00EA7B29">
      <w:pPr>
        <w:pStyle w:val="B10"/>
      </w:pPr>
      <w:r w:rsidRPr="004550B7">
        <w:t>8:</w:t>
      </w:r>
      <w:r w:rsidRPr="004550B7">
        <w:tab/>
        <w:t>The session setup is done in conjunction with signalling transactions (not shown here).</w:t>
      </w:r>
    </w:p>
    <w:p w14:paraId="376009F1" w14:textId="77777777" w:rsidR="00EA7B29" w:rsidRPr="004550B7" w:rsidRDefault="00EA7B29" w:rsidP="00EA7B29">
      <w:pPr>
        <w:pStyle w:val="B10"/>
      </w:pPr>
      <w:r w:rsidRPr="004550B7">
        <w:t>9:</w:t>
      </w:r>
      <w:r w:rsidRPr="004550B7">
        <w:tab/>
        <w:t>A new metrics collection job is created in the Media Player.</w:t>
      </w:r>
    </w:p>
    <w:p w14:paraId="7A6A2FA6" w14:textId="77777777" w:rsidR="00EA7B29" w:rsidRPr="004550B7" w:rsidRDefault="00EA7B29" w:rsidP="00EA7B29">
      <w:pPr>
        <w:pStyle w:val="B10"/>
      </w:pPr>
      <w:r w:rsidRPr="004550B7">
        <w:t>10:</w:t>
      </w:r>
      <w:r w:rsidRPr="004550B7">
        <w:tab/>
        <w:t>A reference to the new metrics collection job is returned.</w:t>
      </w:r>
    </w:p>
    <w:p w14:paraId="56B2EFFC" w14:textId="08264007" w:rsidR="00EA7B29" w:rsidRPr="004550B7" w:rsidRDefault="00EA7B29" w:rsidP="00EA7B29">
      <w:pPr>
        <w:pStyle w:val="B10"/>
      </w:pPr>
      <w:r w:rsidRPr="004550B7">
        <w:t>11:</w:t>
      </w:r>
      <w:r w:rsidRPr="004550B7">
        <w:tab/>
        <w:t>The configuration for the metrics collection job is sent to the Media Player (i.e. which metrics should be measured)</w:t>
      </w:r>
      <w:r w:rsidR="000B66A4" w:rsidRPr="004550B7">
        <w:t xml:space="preserve"> along with the measurement resolution interval). The metrics reporting interval timer is activated in the Media Session Handler</w:t>
      </w:r>
      <w:r w:rsidRPr="004550B7">
        <w:t>.</w:t>
      </w:r>
    </w:p>
    <w:p w14:paraId="29AD79FA" w14:textId="77777777" w:rsidR="00EA7B29" w:rsidRPr="004550B7" w:rsidRDefault="00EA7B29" w:rsidP="00EA7B29">
      <w:pPr>
        <w:pStyle w:val="B10"/>
      </w:pPr>
      <w:r w:rsidRPr="004550B7">
        <w:t>12:</w:t>
      </w:r>
      <w:r w:rsidRPr="004550B7">
        <w:tab/>
        <w:t>Media is delivered and rendered, and...</w:t>
      </w:r>
    </w:p>
    <w:p w14:paraId="7F2D4714" w14:textId="77777777" w:rsidR="00EA7B29" w:rsidRPr="004550B7" w:rsidRDefault="00EA7B29" w:rsidP="00EA7B29">
      <w:pPr>
        <w:pStyle w:val="B10"/>
      </w:pPr>
      <w:r w:rsidRPr="004550B7">
        <w:t>13:</w:t>
      </w:r>
      <w:r w:rsidRPr="004550B7">
        <w:tab/>
        <w:t>...more media is delivered...</w:t>
      </w:r>
    </w:p>
    <w:p w14:paraId="070CD39D" w14:textId="416FFE3D" w:rsidR="00EA7B29" w:rsidRPr="004550B7" w:rsidRDefault="00EA7B29" w:rsidP="00EA7B29">
      <w:pPr>
        <w:pStyle w:val="B10"/>
      </w:pPr>
      <w:r w:rsidRPr="004550B7">
        <w:t>14:</w:t>
      </w:r>
      <w:r w:rsidRPr="004550B7">
        <w:tab/>
        <w:t xml:space="preserve">The configured metrics reporting interval has </w:t>
      </w:r>
      <w:r w:rsidR="000B66A4" w:rsidRPr="004550B7">
        <w:t>elapsed</w:t>
      </w:r>
      <w:r w:rsidRPr="004550B7">
        <w:t xml:space="preserve">, and the Media Session Handler now requests the collected metrics from the Media Player. </w:t>
      </w:r>
    </w:p>
    <w:p w14:paraId="121EDF91" w14:textId="77777777" w:rsidR="00EA7B29" w:rsidRPr="004550B7" w:rsidRDefault="00EA7B29" w:rsidP="00EA7B29">
      <w:pPr>
        <w:pStyle w:val="B10"/>
      </w:pPr>
      <w:r w:rsidRPr="004550B7">
        <w:t>15:</w:t>
      </w:r>
      <w:r w:rsidRPr="004550B7">
        <w:tab/>
        <w:t>The Media Player returns the collected metrics.</w:t>
      </w:r>
    </w:p>
    <w:p w14:paraId="457373A0" w14:textId="0079383D" w:rsidR="00EA7B29" w:rsidRPr="004550B7" w:rsidRDefault="00EA7B29" w:rsidP="00EA7B29">
      <w:pPr>
        <w:pStyle w:val="B10"/>
      </w:pPr>
      <w:r w:rsidRPr="004550B7">
        <w:t>16:</w:t>
      </w:r>
      <w:r w:rsidRPr="004550B7">
        <w:tab/>
        <w:t>The metrics are reported via the control plane.</w:t>
      </w:r>
    </w:p>
    <w:p w14:paraId="79279292" w14:textId="77777777" w:rsidR="00EA7B29" w:rsidRPr="004550B7" w:rsidRDefault="00EA7B29" w:rsidP="00EA7B29">
      <w:pPr>
        <w:pStyle w:val="B10"/>
      </w:pPr>
      <w:r w:rsidRPr="004550B7">
        <w:t>17:</w:t>
      </w:r>
      <w:r w:rsidRPr="004550B7">
        <w:tab/>
        <w:t>The session continues...</w:t>
      </w:r>
    </w:p>
    <w:p w14:paraId="7E2ED5E2" w14:textId="77777777" w:rsidR="00EA7B29" w:rsidRPr="004550B7" w:rsidRDefault="00EA7B29" w:rsidP="00EA7B29">
      <w:pPr>
        <w:pStyle w:val="B10"/>
      </w:pPr>
      <w:r w:rsidRPr="004550B7">
        <w:t>18:</w:t>
      </w:r>
      <w:r w:rsidRPr="004550B7">
        <w:tab/>
        <w:t>more media is delivered, and then the session is finished.</w:t>
      </w:r>
    </w:p>
    <w:p w14:paraId="65D04033" w14:textId="77777777" w:rsidR="00EA7B29" w:rsidRPr="004550B7" w:rsidRDefault="00EA7B29" w:rsidP="00EA7B29">
      <w:pPr>
        <w:pStyle w:val="B10"/>
      </w:pPr>
      <w:r w:rsidRPr="004550B7">
        <w:t>19:</w:t>
      </w:r>
      <w:r w:rsidRPr="004550B7">
        <w:tab/>
        <w:t>The Media Session Handler requests the final metrics collected.</w:t>
      </w:r>
    </w:p>
    <w:p w14:paraId="013BE389" w14:textId="77777777" w:rsidR="00EA7B29" w:rsidRPr="004550B7" w:rsidRDefault="00EA7B29" w:rsidP="00EA7B29">
      <w:pPr>
        <w:pStyle w:val="B10"/>
      </w:pPr>
      <w:r w:rsidRPr="004550B7">
        <w:t>20:</w:t>
      </w:r>
      <w:r w:rsidRPr="004550B7">
        <w:tab/>
        <w:t>The Media Player returns the final collected metrics.</w:t>
      </w:r>
    </w:p>
    <w:p w14:paraId="7194ADAC" w14:textId="456F39FA" w:rsidR="00EA7B29" w:rsidRPr="004550B7" w:rsidRDefault="00EA7B29" w:rsidP="00EA7B29">
      <w:pPr>
        <w:pStyle w:val="B10"/>
      </w:pPr>
      <w:r w:rsidRPr="004550B7">
        <w:t>21:</w:t>
      </w:r>
      <w:r w:rsidRPr="004550B7">
        <w:tab/>
        <w:t>The metrics are reported to the OAM via the control plane.</w:t>
      </w:r>
    </w:p>
    <w:p w14:paraId="6FD79472" w14:textId="77777777" w:rsidR="00EA7B29" w:rsidRPr="004550B7" w:rsidRDefault="00EA7B29" w:rsidP="00EA7B29">
      <w:pPr>
        <w:pStyle w:val="B10"/>
      </w:pPr>
      <w:r w:rsidRPr="004550B7">
        <w:t>22:</w:t>
      </w:r>
      <w:r w:rsidRPr="004550B7">
        <w:tab/>
        <w:t>The metrics collection job is deleted.</w:t>
      </w:r>
    </w:p>
    <w:p w14:paraId="3C66D39F" w14:textId="77777777" w:rsidR="00EA7B29" w:rsidRPr="004550B7" w:rsidRDefault="00EA7B29" w:rsidP="00EA7B29">
      <w:pPr>
        <w:pStyle w:val="B10"/>
      </w:pPr>
      <w:r w:rsidRPr="004550B7">
        <w:t>23:</w:t>
      </w:r>
      <w:r w:rsidRPr="004550B7">
        <w:tab/>
        <w:t>Time passes, the UE moves around.</w:t>
      </w:r>
    </w:p>
    <w:p w14:paraId="4FD15E7E" w14:textId="77777777" w:rsidR="00EA7B29" w:rsidRPr="004550B7" w:rsidRDefault="00EA7B29" w:rsidP="00EA7B29">
      <w:pPr>
        <w:pStyle w:val="B10"/>
      </w:pPr>
      <w:r w:rsidRPr="004550B7">
        <w:t>24:</w:t>
      </w:r>
      <w:r w:rsidRPr="004550B7">
        <w:tab/>
        <w:t>The UE leaves the geographical area specified by the metrics configuration.</w:t>
      </w:r>
    </w:p>
    <w:p w14:paraId="2E22D88C" w14:textId="77777777" w:rsidR="00EA7B29" w:rsidRPr="004550B7" w:rsidRDefault="00EA7B29" w:rsidP="00EA7B29">
      <w:pPr>
        <w:pStyle w:val="B10"/>
      </w:pPr>
      <w:r w:rsidRPr="004550B7">
        <w:t>25:</w:t>
      </w:r>
      <w:r w:rsidRPr="004550B7">
        <w:tab/>
        <w:t>The RAN sends metrics (de)configuration to the UE, to stop future metrics collection.</w:t>
      </w:r>
    </w:p>
    <w:p w14:paraId="09DA455C" w14:textId="68BCFA89" w:rsidR="00EA7B29" w:rsidRPr="004550B7" w:rsidRDefault="00EA7B29" w:rsidP="00EA7B29">
      <w:pPr>
        <w:pStyle w:val="Heading3"/>
      </w:pPr>
      <w:bookmarkStart w:id="301" w:name="_Toc36234929"/>
      <w:bookmarkStart w:id="302" w:name="_Toc36235000"/>
      <w:bookmarkStart w:id="303" w:name="_Toc36235072"/>
      <w:bookmarkStart w:id="304" w:name="_Toc36235144"/>
      <w:bookmarkStart w:id="305" w:name="_Toc41632816"/>
      <w:bookmarkStart w:id="306" w:name="_Toc51790694"/>
      <w:bookmarkStart w:id="307" w:name="_Toc61547004"/>
      <w:bookmarkStart w:id="308" w:name="_Toc146212013"/>
      <w:r w:rsidRPr="004550B7">
        <w:lastRenderedPageBreak/>
        <w:t>5.5.3</w:t>
      </w:r>
      <w:r w:rsidRPr="004550B7">
        <w:tab/>
      </w:r>
      <w:r w:rsidR="000B66A4" w:rsidRPr="004550B7">
        <w:t xml:space="preserve">5GMSd AF-based </w:t>
      </w:r>
      <w:r w:rsidRPr="004550B7">
        <w:t>reporting</w:t>
      </w:r>
      <w:bookmarkEnd w:id="301"/>
      <w:bookmarkEnd w:id="302"/>
      <w:bookmarkEnd w:id="303"/>
      <w:bookmarkEnd w:id="304"/>
      <w:r w:rsidRPr="004550B7">
        <w:t xml:space="preserve"> procedure</w:t>
      </w:r>
      <w:bookmarkEnd w:id="305"/>
      <w:bookmarkEnd w:id="306"/>
      <w:bookmarkEnd w:id="307"/>
      <w:bookmarkEnd w:id="308"/>
    </w:p>
    <w:p w14:paraId="15A38D60" w14:textId="1BDE6B3B" w:rsidR="00EA7B29" w:rsidRPr="004550B7" w:rsidRDefault="00EA7B29" w:rsidP="00296C49">
      <w:pPr>
        <w:keepNext/>
        <w:keepLines/>
      </w:pPr>
      <w:r w:rsidRPr="004550B7">
        <w:t xml:space="preserve">The second use-case, shown in figure 5.5.3-1 below, illustrates a scenario where the metrics collection </w:t>
      </w:r>
      <w:r w:rsidR="000B66A4" w:rsidRPr="004550B7">
        <w:t xml:space="preserve">and reporting </w:t>
      </w:r>
      <w:r w:rsidRPr="004550B7">
        <w:t>is configured</w:t>
      </w:r>
      <w:r w:rsidR="00BA473C" w:rsidRPr="004550B7">
        <w:t xml:space="preserve">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w:t>
      </w:r>
      <w:proofErr w:type="spellStart"/>
      <w:r w:rsidR="00BA473C" w:rsidRPr="004550B7">
        <w:t>perfomed</w:t>
      </w:r>
      <w:proofErr w:type="spellEnd"/>
      <w:r w:rsidR="00BA473C" w:rsidRPr="004550B7">
        <w:t xml:space="preserve"> post-processing of the original report information, according to the configuration rules of each metrics scheme. </w:t>
      </w:r>
      <w:r w:rsidRPr="004550B7">
        <w:t xml:space="preserve">The </w:t>
      </w:r>
      <w:r w:rsidR="00BA473C" w:rsidRPr="004550B7">
        <w:t>5GMSd AF</w:t>
      </w:r>
      <w:r w:rsidR="00BA473C" w:rsidRPr="004550B7" w:rsidDel="00BA473C">
        <w:t xml:space="preserve"> </w:t>
      </w:r>
      <w:r w:rsidRPr="004550B7">
        <w:t>and 5GMSd AS functions can be either trusted or untrusted.</w:t>
      </w:r>
    </w:p>
    <w:p w14:paraId="3E736322" w14:textId="28388C12" w:rsidR="00EA7B29" w:rsidRPr="004550B7" w:rsidRDefault="00A17520" w:rsidP="00A15C91">
      <w:pPr>
        <w:pStyle w:val="TH"/>
      </w:pPr>
      <w:r w:rsidRPr="004550B7">
        <w:object w:dxaOrig="16360" w:dyaOrig="19540" w14:anchorId="7E9B55D3">
          <v:shape id="_x0000_i1047" type="#_x0000_t75" style="width:449.9pt;height:539.4pt" o:ole="">
            <v:imagedata r:id="rId58" o:title=""/>
            <o:lock v:ext="edit" aspectratio="f"/>
          </v:shape>
          <o:OLEObject Type="Embed" ProgID="Mscgen.Chart" ShapeID="_x0000_i1047" DrawAspect="Content" ObjectID="_1756824987" r:id="rId59"/>
        </w:object>
      </w:r>
    </w:p>
    <w:p w14:paraId="6BAEDF39" w14:textId="64413286" w:rsidR="00EA7B29" w:rsidRPr="004550B7" w:rsidRDefault="00EA7B29" w:rsidP="00EA7B29">
      <w:pPr>
        <w:pStyle w:val="TF"/>
      </w:pPr>
      <w:r w:rsidRPr="004550B7">
        <w:t xml:space="preserve">Figure 5.5.3-1: Metrics collection </w:t>
      </w:r>
      <w:r w:rsidR="00BA473C" w:rsidRPr="004550B7">
        <w:t>and reporting via 5GMSd AF-based configuration</w:t>
      </w:r>
    </w:p>
    <w:p w14:paraId="7A11C103" w14:textId="77777777" w:rsidR="00BA473C" w:rsidRPr="004550B7" w:rsidRDefault="00BA473C" w:rsidP="00BA473C">
      <w:pPr>
        <w:keepNext/>
      </w:pPr>
      <w:r w:rsidRPr="004550B7">
        <w:lastRenderedPageBreak/>
        <w:t>The message sequence steps are described below:</w:t>
      </w:r>
    </w:p>
    <w:p w14:paraId="0F69BF4E" w14:textId="74A286E0" w:rsidR="00BA473C" w:rsidRPr="004550B7" w:rsidRDefault="00BA473C" w:rsidP="00296C49">
      <w:pPr>
        <w:pStyle w:val="B10"/>
      </w:pPr>
      <w:r w:rsidRPr="004550B7">
        <w:t>1:</w:t>
      </w:r>
      <w:r w:rsidRPr="004550B7">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Pr="004550B7" w:rsidRDefault="00480CB8" w:rsidP="00BA473C">
      <w:pPr>
        <w:pStyle w:val="B10"/>
      </w:pPr>
      <w:r w:rsidRPr="004550B7">
        <w:t>2:</w:t>
      </w:r>
      <w:r w:rsidRPr="004550B7">
        <w:tab/>
      </w:r>
      <w:r w:rsidR="00BA473C" w:rsidRPr="004550B7">
        <w:t xml:space="preserve">The 5GMSd-Aware Application triggers the Service Announcement and Content Discovery procedure. The </w:t>
      </w:r>
      <w:proofErr w:type="spellStart"/>
      <w:r w:rsidR="00BA473C" w:rsidRPr="004550B7">
        <w:t>Servie</w:t>
      </w:r>
      <w:proofErr w:type="spellEnd"/>
      <w:r w:rsidR="00BA473C" w:rsidRPr="004550B7">
        <w:t xml:space="preserv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Pr="004550B7" w:rsidRDefault="00BA473C" w:rsidP="00BA473C">
      <w:pPr>
        <w:pStyle w:val="B10"/>
      </w:pPr>
      <w:r w:rsidRPr="004550B7">
        <w:t>3:</w:t>
      </w:r>
      <w:r w:rsidRPr="004550B7">
        <w:tab/>
        <w:t>Time passes until the 5GMSd UE initiates session establishment and media playback.</w:t>
      </w:r>
    </w:p>
    <w:p w14:paraId="6A7C42B8" w14:textId="77777777" w:rsidR="00BA473C" w:rsidRPr="004550B7" w:rsidRDefault="00BA473C" w:rsidP="00BA473C">
      <w:pPr>
        <w:pStyle w:val="B10"/>
      </w:pPr>
      <w:r w:rsidRPr="004550B7">
        <w:t>4:</w:t>
      </w:r>
      <w:r w:rsidRPr="004550B7">
        <w:tab/>
        <w:t>The 5GMSd-Aware Application informs the Media Player of impending media playback.</w:t>
      </w:r>
    </w:p>
    <w:p w14:paraId="3C1874FF" w14:textId="77777777" w:rsidR="00BA473C" w:rsidRPr="004550B7" w:rsidRDefault="00BA473C" w:rsidP="00BA473C">
      <w:pPr>
        <w:pStyle w:val="B10"/>
      </w:pPr>
      <w:r w:rsidRPr="004550B7">
        <w:t>5a:</w:t>
      </w:r>
      <w:r w:rsidRPr="004550B7">
        <w:tab/>
        <w:t>The Media Player requests the establishment of a streaming session with the Media Session Handler which acknowledges the request.</w:t>
      </w:r>
    </w:p>
    <w:p w14:paraId="114D208C" w14:textId="77777777" w:rsidR="00BA473C" w:rsidRPr="004550B7" w:rsidRDefault="00BA473C" w:rsidP="00BA473C">
      <w:pPr>
        <w:pStyle w:val="B10"/>
      </w:pPr>
      <w:r w:rsidRPr="004550B7">
        <w:t>5b:</w:t>
      </w:r>
      <w:r w:rsidRPr="004550B7">
        <w:tab/>
        <w:t>The Media Session Handler requests the establishment of a streaming session with the 5GMSd AF which confirms the streaming session establishment.</w:t>
      </w:r>
    </w:p>
    <w:p w14:paraId="56E66064" w14:textId="77777777" w:rsidR="00BA473C" w:rsidRPr="004550B7" w:rsidRDefault="00BA473C" w:rsidP="00BA473C">
      <w:pPr>
        <w:pStyle w:val="B10"/>
      </w:pPr>
      <w:r w:rsidRPr="004550B7">
        <w:t>5c:</w:t>
      </w:r>
      <w:r w:rsidRPr="004550B7">
        <w:tab/>
        <w:t>The Media Session Handler informs the Media Player the successful set-up of the streaming session.</w:t>
      </w:r>
    </w:p>
    <w:p w14:paraId="5F0CCBBF" w14:textId="77777777" w:rsidR="00BA473C" w:rsidRPr="004550B7" w:rsidRDefault="00BA473C" w:rsidP="00BA473C">
      <w:pPr>
        <w:pStyle w:val="B10"/>
      </w:pPr>
      <w:r w:rsidRPr="004550B7">
        <w:t xml:space="preserve">6: </w:t>
      </w:r>
      <w:r w:rsidRPr="004550B7">
        <w:tab/>
        <w:t>Media playback pipeline is set up between the Media Player, the 5GMSd AS and the 5GMSd Application Provider.</w:t>
      </w:r>
    </w:p>
    <w:p w14:paraId="08F13C0D" w14:textId="77777777" w:rsidR="00BA473C" w:rsidRPr="004550B7" w:rsidRDefault="00BA473C" w:rsidP="00BA473C">
      <w:pPr>
        <w:pStyle w:val="B10"/>
      </w:pPr>
      <w:r w:rsidRPr="004550B7">
        <w:t>7:</w:t>
      </w:r>
      <w:r w:rsidRPr="004550B7">
        <w:tab/>
        <w:t>The Media Session Handler queries the Media Player on its capability to perform metrics collection (measurement and logging function) in accordance with both schemes 1 and 2 as defined by its metrics configuration.</w:t>
      </w:r>
    </w:p>
    <w:p w14:paraId="4389B0A3" w14:textId="5FAD55AF" w:rsidR="00257BA4" w:rsidRPr="00CA7246" w:rsidRDefault="00257BA4" w:rsidP="00257BA4">
      <w:pPr>
        <w:pStyle w:val="B10"/>
      </w:pPr>
      <w:r w:rsidRPr="00CA7246">
        <w:t>8:</w:t>
      </w:r>
      <w:r w:rsidRPr="00CA7246">
        <w:tab/>
        <w:t>The Media Player acknowledges its support for the collection of the required metrics of all configured schemes.</w:t>
      </w:r>
    </w:p>
    <w:p w14:paraId="7F099CD5" w14:textId="77777777" w:rsidR="00BA473C" w:rsidRPr="004550B7" w:rsidRDefault="00BA473C" w:rsidP="00BA473C">
      <w:pPr>
        <w:keepNext/>
      </w:pPr>
      <w:r w:rsidRPr="004550B7">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Pr="004550B7" w:rsidRDefault="00BA473C" w:rsidP="00BA473C">
      <w:pPr>
        <w:pStyle w:val="B10"/>
      </w:pPr>
      <w:r w:rsidRPr="004550B7">
        <w:t>9:</w:t>
      </w:r>
      <w:r w:rsidRPr="004550B7">
        <w:tab/>
        <w:t>Assuming a live streaming service, media content is delivered via push ingest from the 5GMSd Application Provider to the 5GMSd AS.</w:t>
      </w:r>
    </w:p>
    <w:p w14:paraId="612D73F1" w14:textId="77777777" w:rsidR="00BA473C" w:rsidRPr="004550B7" w:rsidRDefault="00BA473C" w:rsidP="00BA473C">
      <w:pPr>
        <w:pStyle w:val="B10"/>
      </w:pPr>
      <w:r w:rsidRPr="004550B7">
        <w:t>10:</w:t>
      </w:r>
      <w:r w:rsidRPr="004550B7">
        <w:tab/>
        <w:t>The Media Player fetches media content from the 5GMSd AS and begins media playback.</w:t>
      </w:r>
    </w:p>
    <w:p w14:paraId="27C5CECD" w14:textId="77777777" w:rsidR="00BA473C" w:rsidRPr="004550B7" w:rsidRDefault="00BA473C" w:rsidP="00BA473C">
      <w:pPr>
        <w:pStyle w:val="B10"/>
      </w:pPr>
      <w:r w:rsidRPr="004550B7">
        <w:t>11:</w:t>
      </w:r>
      <w:r w:rsidRPr="004550B7">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Pr="004550B7" w:rsidRDefault="00BA473C" w:rsidP="00BA473C">
      <w:pPr>
        <w:pStyle w:val="B10"/>
      </w:pPr>
      <w:r w:rsidRPr="004550B7">
        <w:t>12:</w:t>
      </w:r>
      <w:r w:rsidRPr="004550B7">
        <w:tab/>
        <w:t>Upon expiration of timer_1 (associated with scheme_1), the Media Session Handler retrieves the logged metrics measurements from the Media Player according to scheme_1.</w:t>
      </w:r>
    </w:p>
    <w:p w14:paraId="647F7371" w14:textId="77777777" w:rsidR="00BA473C" w:rsidRPr="004550B7" w:rsidRDefault="00BA473C" w:rsidP="00BA473C">
      <w:pPr>
        <w:pStyle w:val="B10"/>
      </w:pPr>
      <w:r w:rsidRPr="004550B7">
        <w:t>13:</w:t>
      </w:r>
      <w:r w:rsidRPr="004550B7">
        <w:tab/>
        <w:t>In accordance with its metrics reporting configuration as provisioned in step 2, a metrics report for scheme_1 is sent from the Media Session Handler to the 5GMSd AF.</w:t>
      </w:r>
    </w:p>
    <w:p w14:paraId="087CAFF6" w14:textId="77777777" w:rsidR="00BA473C" w:rsidRPr="004550B7" w:rsidRDefault="00BA473C" w:rsidP="00BA473C">
      <w:pPr>
        <w:pStyle w:val="B10"/>
      </w:pPr>
      <w:r w:rsidRPr="004550B7">
        <w:t>14:</w:t>
      </w:r>
      <w:r w:rsidRPr="004550B7">
        <w:tab/>
        <w:t>Upon expiration of timer_2 (associated with scheme_2), the Media Session Handler retrieves the logged metrics measurements from the Media Player according to scheme_2.</w:t>
      </w:r>
    </w:p>
    <w:p w14:paraId="32773826" w14:textId="77777777" w:rsidR="00BA473C" w:rsidRPr="004550B7" w:rsidRDefault="00BA473C" w:rsidP="00BA473C">
      <w:pPr>
        <w:pStyle w:val="B10"/>
      </w:pPr>
      <w:r w:rsidRPr="004550B7">
        <w:t>15:</w:t>
      </w:r>
      <w:r w:rsidRPr="004550B7">
        <w:tab/>
        <w:t>In accordance with its metrics reporting configuration as provisioned in step 2, a metrics report for scheme_2 is sent from the Media Session Handler to the 5GMSd AF.</w:t>
      </w:r>
    </w:p>
    <w:p w14:paraId="22B1E418" w14:textId="77777777" w:rsidR="00BA473C" w:rsidRPr="004550B7" w:rsidRDefault="00BA473C" w:rsidP="00BA473C">
      <w:pPr>
        <w:pStyle w:val="B10"/>
      </w:pPr>
      <w:r w:rsidRPr="004550B7">
        <w:t>16:</w:t>
      </w:r>
      <w:r w:rsidRPr="004550B7">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Pr="004550B7" w:rsidRDefault="00BA473C" w:rsidP="00BA473C">
      <w:pPr>
        <w:keepNext/>
      </w:pPr>
      <w:r w:rsidRPr="004550B7">
        <w:lastRenderedPageBreak/>
        <w:t>Furthermore, in accordance with its metrics reporting configuration as provisioned in step 1:</w:t>
      </w:r>
    </w:p>
    <w:p w14:paraId="0F5295C6" w14:textId="77777777" w:rsidR="00BA473C" w:rsidRPr="004550B7" w:rsidRDefault="00BA473C" w:rsidP="00BA473C">
      <w:pPr>
        <w:pStyle w:val="B10"/>
      </w:pPr>
      <w:r w:rsidRPr="004550B7">
        <w:t>17:</w:t>
      </w:r>
      <w:r w:rsidRPr="004550B7">
        <w:tab/>
        <w:t>The 5GMSd AF sends a processed metrics report in accordance with scheme_1 to the 5GMSd Application Provider.</w:t>
      </w:r>
    </w:p>
    <w:p w14:paraId="6E487709" w14:textId="77777777" w:rsidR="00BA473C" w:rsidRPr="004550B7" w:rsidRDefault="00BA473C" w:rsidP="00BA473C">
      <w:pPr>
        <w:pStyle w:val="B10"/>
      </w:pPr>
      <w:r w:rsidRPr="004550B7">
        <w:t>18:</w:t>
      </w:r>
      <w:r w:rsidRPr="004550B7">
        <w:tab/>
        <w:t>The 5GMSd AF sends a processed metrics report in accordance with scheme_2 to the OAM Server.</w:t>
      </w:r>
    </w:p>
    <w:p w14:paraId="6D0B979E" w14:textId="77777777" w:rsidR="00BA473C" w:rsidRPr="004550B7" w:rsidRDefault="00BA473C" w:rsidP="00BA473C">
      <w:pPr>
        <w:keepNext/>
      </w:pPr>
      <w:r w:rsidRPr="004550B7">
        <w:t>Upon the termination of media playback (as notified by the 5GMSd-Aware Application to the Media Player) a final round of metrics collection and reporting is performed:</w:t>
      </w:r>
    </w:p>
    <w:p w14:paraId="70C47245" w14:textId="77777777" w:rsidR="00BA473C" w:rsidRPr="004550B7" w:rsidRDefault="00BA473C" w:rsidP="00BA473C">
      <w:pPr>
        <w:pStyle w:val="B10"/>
      </w:pPr>
      <w:r w:rsidRPr="004550B7">
        <w:t>19:</w:t>
      </w:r>
      <w:r w:rsidRPr="004550B7">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Pr="004550B7" w:rsidRDefault="00BA473C" w:rsidP="00BA473C">
      <w:pPr>
        <w:pStyle w:val="B10"/>
      </w:pPr>
      <w:r w:rsidRPr="004550B7">
        <w:t>20:</w:t>
      </w:r>
      <w:r w:rsidRPr="004550B7">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Pr="004550B7" w:rsidRDefault="00BA473C" w:rsidP="00BA473C">
      <w:pPr>
        <w:pStyle w:val="B10"/>
      </w:pPr>
      <w:r w:rsidRPr="004550B7">
        <w:t>21:</w:t>
      </w:r>
      <w:r w:rsidRPr="004550B7">
        <w:tab/>
        <w:t>The 5GMSd AF performs post-processing of the received final metrics reports in accordance with schemes 1 and 2.</w:t>
      </w:r>
    </w:p>
    <w:p w14:paraId="7B1E23F1" w14:textId="77777777" w:rsidR="00BA473C" w:rsidRPr="004550B7" w:rsidRDefault="00BA473C" w:rsidP="00BA473C">
      <w:pPr>
        <w:pStyle w:val="B10"/>
      </w:pPr>
      <w:r w:rsidRPr="004550B7">
        <w:t>22:</w:t>
      </w:r>
      <w:r w:rsidRPr="004550B7">
        <w:tab/>
        <w:t>Same as step 17.</w:t>
      </w:r>
    </w:p>
    <w:p w14:paraId="4E55D08E" w14:textId="77777777" w:rsidR="00BA473C" w:rsidRPr="004550B7" w:rsidRDefault="00BA473C" w:rsidP="00BA473C">
      <w:pPr>
        <w:pStyle w:val="B10"/>
      </w:pPr>
      <w:r w:rsidRPr="004550B7">
        <w:t>23:</w:t>
      </w:r>
      <w:r w:rsidRPr="004550B7">
        <w:tab/>
        <w:t>Same as step 18.</w:t>
      </w:r>
    </w:p>
    <w:p w14:paraId="1A1D3F48" w14:textId="0FCCC306" w:rsidR="00BA473C" w:rsidRPr="004550B7" w:rsidRDefault="00BA473C" w:rsidP="00296C49">
      <w:pPr>
        <w:pStyle w:val="NO"/>
      </w:pPr>
      <w:r w:rsidRPr="004550B7">
        <w:t>NOTE:</w:t>
      </w:r>
      <w:r w:rsidRPr="004550B7">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Pr="004550B7" w:rsidRDefault="00EA7B29" w:rsidP="00EA7B29">
      <w:pPr>
        <w:pStyle w:val="Heading3"/>
      </w:pPr>
      <w:bookmarkStart w:id="309" w:name="_Toc36234930"/>
      <w:bookmarkStart w:id="310" w:name="_Toc36235001"/>
      <w:bookmarkStart w:id="311" w:name="_Toc36235073"/>
      <w:bookmarkStart w:id="312" w:name="_Toc36235145"/>
      <w:bookmarkStart w:id="313" w:name="_Toc41632817"/>
      <w:bookmarkStart w:id="314" w:name="_Toc51790695"/>
      <w:bookmarkStart w:id="315" w:name="_Toc61547005"/>
      <w:bookmarkStart w:id="316" w:name="_Toc146212014"/>
      <w:r w:rsidRPr="004550B7">
        <w:t>5.5.4</w:t>
      </w:r>
      <w:r w:rsidRPr="004550B7">
        <w:tab/>
        <w:t xml:space="preserve">Metrics </w:t>
      </w:r>
      <w:r w:rsidR="00CD7695" w:rsidRPr="004550B7">
        <w:t xml:space="preserve">reporting </w:t>
      </w:r>
      <w:r w:rsidRPr="004550B7">
        <w:t>configuration parameters</w:t>
      </w:r>
      <w:bookmarkEnd w:id="309"/>
      <w:bookmarkEnd w:id="310"/>
      <w:bookmarkEnd w:id="311"/>
      <w:bookmarkEnd w:id="312"/>
      <w:bookmarkEnd w:id="313"/>
      <w:bookmarkEnd w:id="314"/>
      <w:bookmarkEnd w:id="315"/>
      <w:bookmarkEnd w:id="316"/>
    </w:p>
    <w:p w14:paraId="55117204" w14:textId="49EF236A" w:rsidR="00EA7B29" w:rsidRPr="004550B7" w:rsidRDefault="00EA7B29" w:rsidP="00EA7B29">
      <w:r w:rsidRPr="004550B7">
        <w:t xml:space="preserve">Table 4.2.3-4 in clause 4.2.3 describes the metrics </w:t>
      </w:r>
      <w:r w:rsidR="00CD7695" w:rsidRPr="004550B7">
        <w:t xml:space="preserve">reporting </w:t>
      </w:r>
      <w:r w:rsidRPr="004550B7">
        <w:t xml:space="preserve">configuration parameters used in step 5 of Figure 5.5.2-1 and step </w:t>
      </w:r>
      <w:r w:rsidR="00CD7695" w:rsidRPr="004550B7">
        <w:t xml:space="preserve">3a </w:t>
      </w:r>
      <w:r w:rsidRPr="004550B7">
        <w:t>of Figure 5.5.3-1. Note that some of the parameters are only relevant for a specific reporting option, as shown in Table 5.5.4-1 below.</w:t>
      </w:r>
    </w:p>
    <w:p w14:paraId="194FF7E5" w14:textId="6D991FAF" w:rsidR="00EA7B29" w:rsidRPr="004550B7" w:rsidRDefault="00EA7B29" w:rsidP="00EA7B29">
      <w:pPr>
        <w:pStyle w:val="TH"/>
        <w:rPr>
          <w:lang w:val="en-US"/>
        </w:rPr>
      </w:pPr>
      <w:r w:rsidRPr="004550B7">
        <w:rPr>
          <w:lang w:val="en-US"/>
        </w:rPr>
        <w:t xml:space="preserve">Table 5.5.4-1: Metrics </w:t>
      </w:r>
      <w:r w:rsidR="00CD7695" w:rsidRPr="004550B7">
        <w:rPr>
          <w:lang w:val="en-US"/>
        </w:rPr>
        <w:t>reporting</w:t>
      </w:r>
      <w:r w:rsidR="00CD7695" w:rsidRPr="004550B7" w:rsidDel="00CD7695">
        <w:rPr>
          <w:lang w:val="en-US"/>
        </w:rPr>
        <w:t xml:space="preserve"> </w:t>
      </w:r>
      <w:r w:rsidRPr="004550B7">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rsidRPr="004550B7"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Pr="004550B7" w:rsidRDefault="00CD7695" w:rsidP="000C1A63">
            <w:pPr>
              <w:pStyle w:val="NormalWeb"/>
              <w:spacing w:before="0" w:beforeAutospacing="0" w:after="0" w:afterAutospacing="0"/>
            </w:pPr>
            <w:r w:rsidRPr="004550B7">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4550B7" w:rsidRDefault="00CD7695" w:rsidP="000C1A63">
            <w:pPr>
              <w:pStyle w:val="NormalWeb"/>
              <w:spacing w:before="0" w:beforeAutospacing="0" w:after="0" w:afterAutospacing="0"/>
              <w:jc w:val="center"/>
            </w:pPr>
            <w:r w:rsidRPr="004550B7">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Pr="004550B7" w:rsidRDefault="00CD7695" w:rsidP="000C1A63">
            <w:pPr>
              <w:pStyle w:val="NormalWeb"/>
              <w:spacing w:before="0" w:beforeAutospacing="0" w:after="0" w:afterAutospacing="0"/>
              <w:jc w:val="center"/>
              <w:rPr>
                <w:rFonts w:ascii="Arial" w:hAnsi="Arial" w:cs="Arial"/>
                <w:b/>
                <w:bCs/>
                <w:color w:val="000000"/>
                <w:sz w:val="18"/>
                <w:szCs w:val="18"/>
              </w:rPr>
            </w:pPr>
            <w:r w:rsidRPr="004550B7">
              <w:rPr>
                <w:rFonts w:ascii="Arial" w:hAnsi="Arial" w:cs="Arial"/>
                <w:b/>
                <w:bCs/>
                <w:color w:val="000000"/>
                <w:sz w:val="18"/>
                <w:szCs w:val="18"/>
              </w:rPr>
              <w:t>Relevance in 5GMSd AF-based reporting?</w:t>
            </w:r>
          </w:p>
        </w:tc>
      </w:tr>
      <w:tr w:rsidR="00CD7695" w:rsidRPr="004550B7"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RPr="004550B7"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 or non-3GPP defined)</w:t>
            </w:r>
          </w:p>
        </w:tc>
      </w:tr>
    </w:tbl>
    <w:p w14:paraId="3C148152" w14:textId="77777777" w:rsidR="00EA7B29" w:rsidRPr="004550B7" w:rsidRDefault="00EA7B29" w:rsidP="004E3ADC">
      <w:pPr>
        <w:pStyle w:val="TAN"/>
        <w:keepNext w:val="0"/>
      </w:pPr>
    </w:p>
    <w:p w14:paraId="79B1F550" w14:textId="77777777" w:rsidR="00EA7B29" w:rsidRPr="004550B7" w:rsidRDefault="00EA7B29" w:rsidP="00EA7B29">
      <w:pPr>
        <w:pStyle w:val="Heading2"/>
      </w:pPr>
      <w:bookmarkStart w:id="317" w:name="_Toc26271255"/>
      <w:bookmarkStart w:id="318" w:name="_Toc36234931"/>
      <w:bookmarkStart w:id="319" w:name="_Toc36235002"/>
      <w:bookmarkStart w:id="320" w:name="_Toc36235074"/>
      <w:bookmarkStart w:id="321" w:name="_Toc36235146"/>
      <w:bookmarkStart w:id="322" w:name="_Toc41632818"/>
      <w:bookmarkStart w:id="323" w:name="_Toc51790696"/>
      <w:bookmarkStart w:id="324" w:name="_Toc61547006"/>
      <w:bookmarkStart w:id="325" w:name="_Toc146212015"/>
      <w:r w:rsidRPr="004550B7">
        <w:lastRenderedPageBreak/>
        <w:t>5.6</w:t>
      </w:r>
      <w:r w:rsidRPr="004550B7">
        <w:tab/>
        <w:t>Consumption reporting</w:t>
      </w:r>
      <w:bookmarkEnd w:id="317"/>
      <w:bookmarkEnd w:id="318"/>
      <w:bookmarkEnd w:id="319"/>
      <w:bookmarkEnd w:id="320"/>
      <w:bookmarkEnd w:id="321"/>
      <w:bookmarkEnd w:id="322"/>
      <w:bookmarkEnd w:id="323"/>
      <w:bookmarkEnd w:id="324"/>
      <w:bookmarkEnd w:id="325"/>
    </w:p>
    <w:p w14:paraId="3B1CE5B0" w14:textId="77777777" w:rsidR="00EA7B29" w:rsidRPr="004550B7" w:rsidRDefault="00EA7B29" w:rsidP="00EA7B29">
      <w:pPr>
        <w:pStyle w:val="Heading3"/>
      </w:pPr>
      <w:bookmarkStart w:id="326" w:name="_Toc41632819"/>
      <w:bookmarkStart w:id="327" w:name="_Toc26271256"/>
      <w:bookmarkStart w:id="328" w:name="_Toc36234932"/>
      <w:bookmarkStart w:id="329" w:name="_Toc36235003"/>
      <w:bookmarkStart w:id="330" w:name="_Toc36235075"/>
      <w:bookmarkStart w:id="331" w:name="_Toc36235147"/>
      <w:bookmarkStart w:id="332" w:name="_Toc51790697"/>
      <w:bookmarkStart w:id="333" w:name="_Toc61547007"/>
      <w:bookmarkStart w:id="334" w:name="_Toc146212016"/>
      <w:r w:rsidRPr="004550B7">
        <w:t>5.6.1</w:t>
      </w:r>
      <w:r w:rsidRPr="004550B7">
        <w:tab/>
        <w:t>Consumption reporting procedure</w:t>
      </w:r>
      <w:bookmarkEnd w:id="326"/>
      <w:bookmarkEnd w:id="327"/>
      <w:bookmarkEnd w:id="328"/>
      <w:bookmarkEnd w:id="329"/>
      <w:bookmarkEnd w:id="330"/>
      <w:bookmarkEnd w:id="331"/>
      <w:bookmarkEnd w:id="332"/>
      <w:bookmarkEnd w:id="333"/>
      <w:bookmarkEnd w:id="334"/>
    </w:p>
    <w:p w14:paraId="5EA472DE" w14:textId="77777777" w:rsidR="00EA7B29" w:rsidRPr="004550B7" w:rsidRDefault="00EA7B29" w:rsidP="00EA7B29">
      <w:pPr>
        <w:pStyle w:val="TH"/>
      </w:pPr>
      <w:r w:rsidRPr="004550B7">
        <w:object w:dxaOrig="11190" w:dyaOrig="12360" w14:anchorId="2A713BD4">
          <v:shape id="_x0000_i1048" type="#_x0000_t75" style="width:467.4pt;height:516.05pt" o:ole="">
            <v:imagedata r:id="rId60" o:title=""/>
          </v:shape>
          <o:OLEObject Type="Embed" ProgID="Mscgen.Chart" ShapeID="_x0000_i1048" DrawAspect="Content" ObjectID="_1756824988" r:id="rId61"/>
        </w:object>
      </w:r>
    </w:p>
    <w:p w14:paraId="65D797FF" w14:textId="77777777" w:rsidR="00EA7B29" w:rsidRPr="004550B7" w:rsidRDefault="00EA7B29" w:rsidP="00EA7B29">
      <w:pPr>
        <w:pStyle w:val="TF"/>
      </w:pPr>
      <w:r w:rsidRPr="004550B7">
        <w:t>Figure 5.6-1: Consumption reporting</w:t>
      </w:r>
    </w:p>
    <w:p w14:paraId="1AEEFA50" w14:textId="77777777" w:rsidR="00EA7B29" w:rsidRPr="004550B7" w:rsidRDefault="00EA7B29" w:rsidP="00EA7B29">
      <w:pPr>
        <w:keepNext/>
      </w:pPr>
      <w:r w:rsidRPr="004550B7">
        <w:t>Steps:</w:t>
      </w:r>
    </w:p>
    <w:p w14:paraId="5D059F62" w14:textId="77777777" w:rsidR="00EA7B29" w:rsidRPr="004550B7" w:rsidRDefault="00EA7B29" w:rsidP="00EA7B29">
      <w:pPr>
        <w:keepNext/>
      </w:pPr>
      <w:r w:rsidRPr="004550B7">
        <w:t>The first phase is the initialisation phase:</w:t>
      </w:r>
    </w:p>
    <w:p w14:paraId="3BC06804" w14:textId="77777777" w:rsidR="00EA7B29" w:rsidRPr="004550B7" w:rsidRDefault="00EA7B29" w:rsidP="00EA7B29">
      <w:pPr>
        <w:pStyle w:val="B10"/>
        <w:keepNext/>
      </w:pPr>
      <w:r w:rsidRPr="004550B7">
        <w:t>1:</w:t>
      </w:r>
      <w:r w:rsidRPr="004550B7">
        <w:tab/>
        <w:t>The 5GMSd-Aware Application is started.</w:t>
      </w:r>
    </w:p>
    <w:p w14:paraId="5F632D21" w14:textId="77777777" w:rsidR="00EA7B29" w:rsidRPr="004550B7" w:rsidRDefault="00EA7B29" w:rsidP="00EA7B29">
      <w:pPr>
        <w:pStyle w:val="B10"/>
        <w:keepNext/>
      </w:pPr>
      <w:r w:rsidRPr="004550B7">
        <w:t>2:</w:t>
      </w:r>
      <w:r w:rsidRPr="004550B7">
        <w:tab/>
        <w:t>A media content item is selected.</w:t>
      </w:r>
    </w:p>
    <w:p w14:paraId="7AC7365B" w14:textId="77777777" w:rsidR="00EA7B29" w:rsidRPr="004550B7" w:rsidRDefault="00EA7B29" w:rsidP="00EA7B29">
      <w:pPr>
        <w:pStyle w:val="B10"/>
      </w:pPr>
      <w:r w:rsidRPr="004550B7">
        <w:t>3:</w:t>
      </w:r>
      <w:r w:rsidRPr="004550B7">
        <w:tab/>
        <w:t>The 5GMSd-Aware Application triggers the Media Session Handler to start content playback. The Media Player Entry is provided.</w:t>
      </w:r>
    </w:p>
    <w:p w14:paraId="477D4C6D" w14:textId="77777777" w:rsidR="00EA7B29" w:rsidRPr="004550B7" w:rsidRDefault="00EA7B29" w:rsidP="00EA7B29">
      <w:pPr>
        <w:pStyle w:val="B10"/>
      </w:pPr>
      <w:r w:rsidRPr="004550B7">
        <w:lastRenderedPageBreak/>
        <w:t>4:</w:t>
      </w:r>
      <w:r w:rsidRPr="004550B7">
        <w:tab/>
        <w:t>The 5GMSd</w:t>
      </w:r>
      <w:r w:rsidRPr="004550B7" w:rsidDel="00D63F52">
        <w:t xml:space="preserve"> </w:t>
      </w:r>
      <w:r w:rsidRPr="004550B7">
        <w:t>AF initializes the parameters for the consumption reporting configuration (e.g. frequency).</w:t>
      </w:r>
    </w:p>
    <w:p w14:paraId="2CE9C5BE" w14:textId="77777777" w:rsidR="00EA7B29" w:rsidRPr="004550B7" w:rsidRDefault="00EA7B29" w:rsidP="00EA7B29">
      <w:pPr>
        <w:pStyle w:val="B10"/>
      </w:pPr>
      <w:r w:rsidRPr="004550B7">
        <w:t>5:</w:t>
      </w:r>
      <w:r w:rsidRPr="004550B7">
        <w:tab/>
        <w:t>The Media Session Handler triggers consumption reporting.</w:t>
      </w:r>
    </w:p>
    <w:p w14:paraId="1F53E331" w14:textId="77777777" w:rsidR="00EA7B29" w:rsidRPr="004550B7" w:rsidRDefault="00EA7B29" w:rsidP="00EA7B29">
      <w:pPr>
        <w:pStyle w:val="B10"/>
      </w:pPr>
      <w:r w:rsidRPr="004550B7">
        <w:t>6:</w:t>
      </w:r>
      <w:r w:rsidRPr="004550B7">
        <w:tab/>
        <w:t>The Media Session Handler starts the Media Player with the Media Player Entry.</w:t>
      </w:r>
    </w:p>
    <w:p w14:paraId="703F881E" w14:textId="77777777" w:rsidR="00EA7B29" w:rsidRPr="004550B7" w:rsidRDefault="00EA7B29" w:rsidP="00EA7B29">
      <w:pPr>
        <w:keepNext/>
      </w:pPr>
      <w:r w:rsidRPr="004550B7">
        <w:t>The second phase is media playback:</w:t>
      </w:r>
    </w:p>
    <w:p w14:paraId="5055E560" w14:textId="77777777" w:rsidR="00EA7B29" w:rsidRPr="004550B7" w:rsidRDefault="00EA7B29" w:rsidP="00EA7B29">
      <w:pPr>
        <w:ind w:left="284"/>
      </w:pPr>
      <w:r w:rsidRPr="004550B7">
        <w:t>The user preferences may be changed:</w:t>
      </w:r>
    </w:p>
    <w:p w14:paraId="0A4D8518" w14:textId="77777777" w:rsidR="00EA7B29" w:rsidRPr="004550B7" w:rsidRDefault="00EA7B29" w:rsidP="00EA7B29">
      <w:pPr>
        <w:pStyle w:val="B10"/>
      </w:pPr>
      <w:r w:rsidRPr="004550B7">
        <w:t>7:</w:t>
      </w:r>
      <w:r w:rsidRPr="004550B7">
        <w:tab/>
        <w:t>The 5GMSd-Aware Application selects/changes the user preferences.</w:t>
      </w:r>
    </w:p>
    <w:p w14:paraId="5AF7AECD" w14:textId="77777777" w:rsidR="00EA7B29" w:rsidRPr="004550B7" w:rsidRDefault="00EA7B29" w:rsidP="00EA7B29">
      <w:pPr>
        <w:pStyle w:val="B10"/>
      </w:pPr>
      <w:r w:rsidRPr="004550B7">
        <w:t>8:</w:t>
      </w:r>
      <w:r w:rsidRPr="004550B7">
        <w:tab/>
        <w:t>The Media Player transmits consumption reporting user preferences to the Media Session Handler.</w:t>
      </w:r>
    </w:p>
    <w:p w14:paraId="6AF9DA71" w14:textId="77777777" w:rsidR="00EA7B29" w:rsidRPr="004550B7" w:rsidRDefault="00EA7B29" w:rsidP="00EA7B29">
      <w:pPr>
        <w:keepNext/>
      </w:pPr>
      <w:r w:rsidRPr="004550B7">
        <w:t>When media is playing, the consumption reporting parameters may be updated.</w:t>
      </w:r>
    </w:p>
    <w:p w14:paraId="0E3E1771" w14:textId="77777777" w:rsidR="00EA7B29" w:rsidRPr="004550B7" w:rsidRDefault="00EA7B29" w:rsidP="00EA7B29">
      <w:pPr>
        <w:pStyle w:val="B10"/>
      </w:pPr>
      <w:r w:rsidRPr="004550B7">
        <w:t>9:</w:t>
      </w:r>
      <w:r w:rsidRPr="004550B7">
        <w:tab/>
        <w:t>The 5GMSd</w:t>
      </w:r>
      <w:r w:rsidRPr="004550B7" w:rsidDel="00D63F52">
        <w:t xml:space="preserve"> </w:t>
      </w:r>
      <w:r w:rsidRPr="004550B7">
        <w:t>AF updates the consumption reporting parameters.</w:t>
      </w:r>
    </w:p>
    <w:p w14:paraId="7F15FD39" w14:textId="77777777" w:rsidR="00EA7B29" w:rsidRPr="004550B7" w:rsidRDefault="00EA7B29" w:rsidP="00EA7B29">
      <w:pPr>
        <w:keepNext/>
      </w:pPr>
      <w:r w:rsidRPr="004550B7">
        <w:t>When media is playing:</w:t>
      </w:r>
    </w:p>
    <w:p w14:paraId="09A0763C" w14:textId="77777777" w:rsidR="00EA7B29" w:rsidRPr="004550B7" w:rsidRDefault="00EA7B29" w:rsidP="00EA7B29">
      <w:pPr>
        <w:pStyle w:val="B10"/>
      </w:pPr>
      <w:r w:rsidRPr="004550B7">
        <w:t>10:</w:t>
      </w:r>
      <w:r w:rsidRPr="004550B7">
        <w:tab/>
        <w:t>The Media Player regularly accesses to the media content.</w:t>
      </w:r>
    </w:p>
    <w:p w14:paraId="6BE49F74" w14:textId="77777777" w:rsidR="00EA7B29" w:rsidRPr="004550B7" w:rsidRDefault="00EA7B29" w:rsidP="00EA7B29">
      <w:pPr>
        <w:pStyle w:val="B10"/>
      </w:pPr>
      <w:r w:rsidRPr="004550B7">
        <w:t>11:</w:t>
      </w:r>
      <w:r w:rsidRPr="004550B7">
        <w:tab/>
        <w:t>In case of changes to the consumed media properties, the Media Player transmits the changes to the Media Session Handler.</w:t>
      </w:r>
    </w:p>
    <w:p w14:paraId="3CC6262B" w14:textId="77777777" w:rsidR="00EA7B29" w:rsidRPr="004550B7" w:rsidRDefault="00EA7B29" w:rsidP="00EA7B29">
      <w:pPr>
        <w:pStyle w:val="B10"/>
      </w:pPr>
      <w:r w:rsidRPr="004550B7">
        <w:t>12:</w:t>
      </w:r>
      <w:r w:rsidRPr="004550B7">
        <w:tab/>
        <w:t>The Media Session Handler regularly sends report(s) to the 5GMSd</w:t>
      </w:r>
      <w:r w:rsidRPr="004550B7" w:rsidDel="00D63F52">
        <w:t xml:space="preserve"> </w:t>
      </w:r>
      <w:r w:rsidRPr="004550B7">
        <w:t>AF.</w:t>
      </w:r>
    </w:p>
    <w:p w14:paraId="18B3115F" w14:textId="77777777" w:rsidR="00EA7B29" w:rsidRPr="004550B7" w:rsidRDefault="00EA7B29" w:rsidP="00EA7B29">
      <w:r w:rsidRPr="004550B7">
        <w:t>The last phase is to stop the media:</w:t>
      </w:r>
    </w:p>
    <w:p w14:paraId="28AE2382" w14:textId="77777777" w:rsidR="00EA7B29" w:rsidRPr="004550B7" w:rsidRDefault="00EA7B29" w:rsidP="00EA7B29">
      <w:pPr>
        <w:pStyle w:val="B10"/>
      </w:pPr>
      <w:r w:rsidRPr="004550B7">
        <w:t>13:</w:t>
      </w:r>
      <w:r w:rsidRPr="004550B7">
        <w:tab/>
        <w:t>The 5GMSd-Aware Application triggers the Media Session Handler to stop content playback.</w:t>
      </w:r>
    </w:p>
    <w:p w14:paraId="3B94FC55" w14:textId="77777777" w:rsidR="00EA7B29" w:rsidRPr="004550B7" w:rsidRDefault="00EA7B29" w:rsidP="00EA7B29">
      <w:pPr>
        <w:pStyle w:val="B10"/>
      </w:pPr>
      <w:r w:rsidRPr="004550B7">
        <w:t>14:</w:t>
      </w:r>
      <w:r w:rsidRPr="004550B7">
        <w:tab/>
        <w:t>The Media Session Handler stops consumption reporting.</w:t>
      </w:r>
    </w:p>
    <w:p w14:paraId="5DA11501" w14:textId="77777777" w:rsidR="00EA7B29" w:rsidRPr="004550B7" w:rsidRDefault="00EA7B29" w:rsidP="00EA7B29">
      <w:pPr>
        <w:pStyle w:val="B10"/>
      </w:pPr>
      <w:r w:rsidRPr="004550B7">
        <w:t>15:</w:t>
      </w:r>
      <w:r w:rsidRPr="004550B7">
        <w:tab/>
        <w:t>The Media Session Handler may send final consumption report(s) to the 5GMSd</w:t>
      </w:r>
      <w:r w:rsidRPr="004550B7" w:rsidDel="00D63F52">
        <w:t xml:space="preserve"> </w:t>
      </w:r>
      <w:r w:rsidRPr="004550B7">
        <w:t>AF.</w:t>
      </w:r>
    </w:p>
    <w:p w14:paraId="07AFB630" w14:textId="77777777" w:rsidR="00EA7B29" w:rsidRPr="004550B7" w:rsidRDefault="00EA7B29" w:rsidP="00EA7B29">
      <w:pPr>
        <w:pStyle w:val="B10"/>
      </w:pPr>
      <w:r w:rsidRPr="004550B7">
        <w:t>17:</w:t>
      </w:r>
      <w:r w:rsidRPr="004550B7">
        <w:tab/>
        <w:t>The Media Session Handler stops the Media Player.</w:t>
      </w:r>
    </w:p>
    <w:p w14:paraId="7AECF559" w14:textId="77777777" w:rsidR="00EA7B29" w:rsidRPr="004550B7" w:rsidRDefault="00EA7B29" w:rsidP="00EA7B29">
      <w:pPr>
        <w:pStyle w:val="Heading3"/>
      </w:pPr>
      <w:bookmarkStart w:id="335" w:name="_Toc26271257"/>
      <w:bookmarkStart w:id="336" w:name="_Toc36234933"/>
      <w:bookmarkStart w:id="337" w:name="_Toc36235004"/>
      <w:bookmarkStart w:id="338" w:name="_Toc36235076"/>
      <w:bookmarkStart w:id="339" w:name="_Toc36235148"/>
      <w:bookmarkStart w:id="340" w:name="_Toc41632820"/>
      <w:bookmarkStart w:id="341" w:name="_Toc51790698"/>
      <w:bookmarkStart w:id="342" w:name="_Toc61547008"/>
      <w:bookmarkStart w:id="343" w:name="_Toc146212017"/>
      <w:r w:rsidRPr="004550B7">
        <w:lastRenderedPageBreak/>
        <w:t>5.6.2</w:t>
      </w:r>
      <w:r w:rsidRPr="004550B7">
        <w:tab/>
        <w:t>Consumption reporting parameters</w:t>
      </w:r>
      <w:bookmarkEnd w:id="335"/>
      <w:bookmarkEnd w:id="336"/>
      <w:bookmarkEnd w:id="337"/>
      <w:bookmarkEnd w:id="338"/>
      <w:bookmarkEnd w:id="339"/>
      <w:bookmarkEnd w:id="340"/>
      <w:bookmarkEnd w:id="341"/>
      <w:bookmarkEnd w:id="342"/>
      <w:bookmarkEnd w:id="343"/>
    </w:p>
    <w:p w14:paraId="6F8D5416" w14:textId="77777777" w:rsidR="00EA7B29" w:rsidRPr="004550B7" w:rsidRDefault="00EA7B29" w:rsidP="00EA7B29">
      <w:pPr>
        <w:keepNext/>
        <w:rPr>
          <w:noProof/>
        </w:rPr>
      </w:pPr>
      <w:r w:rsidRPr="004550B7">
        <w:rPr>
          <w:noProof/>
        </w:rPr>
        <w:t>Table 4.2.3</w:t>
      </w:r>
      <w:r w:rsidRPr="004550B7">
        <w:rPr>
          <w:noProof/>
        </w:rPr>
        <w:noBreakHyphen/>
        <w:t>2 describes the parameters used in step 4 of clause 5.6.1.</w:t>
      </w:r>
    </w:p>
    <w:p w14:paraId="1BDFBA78" w14:textId="77777777" w:rsidR="00EA7B29" w:rsidRPr="004550B7" w:rsidRDefault="00EA7B29" w:rsidP="00EA7B29">
      <w:pPr>
        <w:keepNext/>
        <w:rPr>
          <w:noProof/>
        </w:rPr>
      </w:pPr>
      <w:r w:rsidRPr="004550B7">
        <w:rPr>
          <w:noProof/>
        </w:rPr>
        <w:t>Table 5.6.2-2 below describes the additional parameters used in steps 13 or 16 of clause 5.6.1.</w:t>
      </w:r>
    </w:p>
    <w:p w14:paraId="7101456A" w14:textId="77777777" w:rsidR="00EA7B29" w:rsidRPr="004550B7" w:rsidRDefault="00EA7B29" w:rsidP="00EA7B29">
      <w:pPr>
        <w:pStyle w:val="TH"/>
        <w:rPr>
          <w:lang w:val="en-US"/>
        </w:rPr>
      </w:pPr>
      <w:r w:rsidRPr="004550B7">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rsidRPr="004550B7"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Pr="004550B7" w:rsidRDefault="00EA7B29" w:rsidP="00D43C55">
            <w:pPr>
              <w:pStyle w:val="TAH"/>
            </w:pPr>
            <w:r w:rsidRPr="004550B7">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Pr="004550B7" w:rsidRDefault="00EA7B29" w:rsidP="00D43C55">
            <w:pPr>
              <w:pStyle w:val="TAH"/>
            </w:pPr>
            <w:r w:rsidRPr="004550B7">
              <w:t>Description</w:t>
            </w:r>
          </w:p>
        </w:tc>
      </w:tr>
      <w:tr w:rsidR="00EA7B29" w:rsidRPr="004550B7"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4550B7" w:rsidRDefault="00EA7B29" w:rsidP="00D43C55">
            <w:pPr>
              <w:pStyle w:val="TAL"/>
            </w:pPr>
            <w:r w:rsidRPr="004550B7">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Pr="004550B7" w:rsidRDefault="00EA7B29" w:rsidP="00D43C55">
            <w:pPr>
              <w:pStyle w:val="TAL"/>
              <w:rPr>
                <w:lang w:val="en-US"/>
              </w:rPr>
            </w:pPr>
            <w:r w:rsidRPr="004550B7">
              <w:rPr>
                <w:lang w:val="en-US"/>
              </w:rPr>
              <w:t>Identify the Media Player Entry.</w:t>
            </w:r>
          </w:p>
          <w:p w14:paraId="42DE8BF6" w14:textId="77777777" w:rsidR="00EA7B29" w:rsidRPr="004550B7" w:rsidRDefault="00EA7B29" w:rsidP="00D43C55">
            <w:pPr>
              <w:pStyle w:val="StyleTALcontinuationBefore025lineAfter025line"/>
            </w:pPr>
            <w:r w:rsidRPr="004550B7">
              <w:t>In the case of DASH, the Media Player Entry pointer can be a URL of the MPD.</w:t>
            </w:r>
          </w:p>
        </w:tc>
      </w:tr>
      <w:tr w:rsidR="00EA7B29" w:rsidRPr="004550B7"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Pr="004550B7" w:rsidRDefault="00EA7B29" w:rsidP="00D43C55">
            <w:pPr>
              <w:pStyle w:val="TAL"/>
            </w:pPr>
            <w:r w:rsidRPr="004550B7">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Pr="004550B7" w:rsidRDefault="00EA7B29" w:rsidP="00D43C55">
            <w:pPr>
              <w:pStyle w:val="TAL"/>
              <w:rPr>
                <w:lang w:val="en-US"/>
              </w:rPr>
            </w:pPr>
            <w:r w:rsidRPr="004550B7">
              <w:rPr>
                <w:lang w:val="en-US"/>
              </w:rPr>
              <w:t>Identify the identifier of the UE that consumes the data.</w:t>
            </w:r>
          </w:p>
        </w:tc>
      </w:tr>
      <w:tr w:rsidR="00EA7B29" w:rsidRPr="004550B7"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Pr="004550B7" w:rsidRDefault="00EA7B29" w:rsidP="00D43C55">
            <w:pPr>
              <w:pStyle w:val="TAL"/>
            </w:pPr>
            <w:r w:rsidRPr="004550B7">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Pr="004550B7" w:rsidRDefault="00EA7B29" w:rsidP="00D43C55">
            <w:pPr>
              <w:pStyle w:val="TAL"/>
              <w:rPr>
                <w:lang w:val="en-US"/>
              </w:rPr>
            </w:pPr>
            <w:r w:rsidRPr="004550B7">
              <w:rPr>
                <w:lang w:val="en-US"/>
              </w:rPr>
              <w:t>Identify the UE location type.</w:t>
            </w:r>
          </w:p>
          <w:p w14:paraId="75D18DC9" w14:textId="77777777" w:rsidR="00EA7B29" w:rsidRPr="004550B7" w:rsidRDefault="00EA7B29" w:rsidP="00D43C55">
            <w:pPr>
              <w:pStyle w:val="StyleTALcontinuationBefore025lineAfter025line"/>
            </w:pPr>
            <w:r w:rsidRPr="004550B7">
              <w:t>This parameter is only used when the location reporting is enabled for the UE or for the Downlink Streaming session with a condition that the UE allows to share its location within operator’s trust domain.</w:t>
            </w:r>
          </w:p>
          <w:p w14:paraId="03395335" w14:textId="77777777" w:rsidR="00EA7B29" w:rsidRPr="004550B7" w:rsidRDefault="00EA7B29" w:rsidP="00D43C55">
            <w:pPr>
              <w:pStyle w:val="StyleTALcontinuationBefore025lineAfter025line"/>
            </w:pPr>
            <w:r w:rsidRPr="004550B7">
              <w:t>The location type can be CGI, ECGI or NCGI as defined in TS 23.003 [9].</w:t>
            </w:r>
          </w:p>
        </w:tc>
      </w:tr>
      <w:tr w:rsidR="00EA7B29" w:rsidRPr="004550B7"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4550B7" w:rsidRDefault="00EA7B29" w:rsidP="00D43C55">
            <w:pPr>
              <w:pStyle w:val="TAL"/>
            </w:pPr>
            <w:r w:rsidRPr="004550B7">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Pr="004550B7" w:rsidRDefault="00EA7B29" w:rsidP="00D43C55">
            <w:pPr>
              <w:pStyle w:val="TAL"/>
              <w:rPr>
                <w:lang w:val="en-US"/>
              </w:rPr>
            </w:pPr>
            <w:r w:rsidRPr="004550B7">
              <w:rPr>
                <w:lang w:val="en-US"/>
              </w:rPr>
              <w:t>Identify the UE location.</w:t>
            </w:r>
          </w:p>
          <w:p w14:paraId="179E5ECF" w14:textId="77777777" w:rsidR="00EA7B29" w:rsidRPr="004550B7" w:rsidRDefault="00EA7B29" w:rsidP="00D43C55">
            <w:pPr>
              <w:pStyle w:val="StyleTALcontinuationBefore025lineAfter025line"/>
            </w:pPr>
            <w:r w:rsidRPr="004550B7">
              <w:t>This parameter is only used when location reporting is enabled for the UE or for the Downlink Streaming session, and when the UE allows its location to be shared within the Network Operator’s trust domain.</w:t>
            </w:r>
          </w:p>
        </w:tc>
      </w:tr>
      <w:tr w:rsidR="00EA7B29" w:rsidRPr="004550B7"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Pr="004550B7" w:rsidRDefault="00EA7B29" w:rsidP="00D43C55">
            <w:pPr>
              <w:pStyle w:val="TAL"/>
            </w:pPr>
            <w:r w:rsidRPr="004550B7">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Pr="004550B7" w:rsidRDefault="00EA7B29" w:rsidP="00D43C55">
            <w:pPr>
              <w:pStyle w:val="TAL"/>
              <w:rPr>
                <w:lang w:val="en-US"/>
              </w:rPr>
            </w:pPr>
            <w:r w:rsidRPr="004550B7">
              <w:rPr>
                <w:lang w:val="en-US"/>
              </w:rPr>
              <w:t>Identifies the media consumed.</w:t>
            </w:r>
          </w:p>
          <w:p w14:paraId="5CAE7018" w14:textId="77777777" w:rsidR="00EA7B29" w:rsidRPr="004550B7" w:rsidRDefault="00EA7B29" w:rsidP="00D43C55">
            <w:pPr>
              <w:pStyle w:val="StyleTALcontinuationBefore025lineAfter025line"/>
            </w:pPr>
            <w:r w:rsidRPr="004550B7">
              <w:t xml:space="preserve">In the case of DASH, the </w:t>
            </w:r>
            <w:proofErr w:type="spellStart"/>
            <w:r w:rsidRPr="004550B7">
              <w:t>AdaptationSet@id</w:t>
            </w:r>
            <w:proofErr w:type="spellEnd"/>
            <w:r w:rsidRPr="004550B7">
              <w:t xml:space="preserve"> may be used.</w:t>
            </w:r>
          </w:p>
        </w:tc>
      </w:tr>
      <w:tr w:rsidR="00EA7B29" w:rsidRPr="004550B7"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Pr="004550B7" w:rsidRDefault="00EA7B29" w:rsidP="00D43C55">
            <w:pPr>
              <w:pStyle w:val="TAL"/>
            </w:pPr>
            <w:r w:rsidRPr="004550B7">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4550B7" w:rsidRDefault="00EA7B29" w:rsidP="00D43C55">
            <w:pPr>
              <w:pStyle w:val="TAL"/>
              <w:rPr>
                <w:lang w:val="en-US"/>
              </w:rPr>
            </w:pPr>
            <w:r w:rsidRPr="004550B7">
              <w:rPr>
                <w:lang w:val="en-US"/>
              </w:rPr>
              <w:t>The time when media consumption started.</w:t>
            </w:r>
          </w:p>
        </w:tc>
      </w:tr>
      <w:tr w:rsidR="00EA7B29" w:rsidRPr="004550B7"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4550B7" w:rsidRDefault="00EA7B29" w:rsidP="00D43C55">
            <w:pPr>
              <w:pStyle w:val="TAL"/>
              <w:keepNext w:val="0"/>
              <w:rPr>
                <w:lang w:val="en-US"/>
              </w:rPr>
            </w:pPr>
            <w:r w:rsidRPr="004550B7">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4550B7" w:rsidRDefault="00EA7B29" w:rsidP="00D43C55">
            <w:pPr>
              <w:pStyle w:val="TAL"/>
              <w:keepNext w:val="0"/>
              <w:rPr>
                <w:lang w:val="en-US"/>
              </w:rPr>
            </w:pPr>
            <w:r w:rsidRPr="004550B7">
              <w:rPr>
                <w:lang w:val="en-US"/>
              </w:rPr>
              <w:t>The duration of media consumption relative to the start time.</w:t>
            </w:r>
          </w:p>
        </w:tc>
      </w:tr>
    </w:tbl>
    <w:p w14:paraId="6D199AB9" w14:textId="77777777" w:rsidR="00EA7B29" w:rsidRPr="004550B7" w:rsidRDefault="00EA7B29" w:rsidP="00EA7B29">
      <w:pPr>
        <w:pStyle w:val="Heading3"/>
      </w:pPr>
      <w:bookmarkStart w:id="344" w:name="_Toc36234934"/>
      <w:bookmarkStart w:id="345" w:name="_Toc36235005"/>
      <w:bookmarkStart w:id="346" w:name="_Toc36235077"/>
      <w:bookmarkStart w:id="347" w:name="_Toc36235149"/>
      <w:bookmarkStart w:id="348" w:name="_Toc41632821"/>
      <w:bookmarkStart w:id="349" w:name="_Toc51790699"/>
      <w:bookmarkStart w:id="350" w:name="_Toc61547009"/>
      <w:bookmarkStart w:id="351" w:name="_Toc146212018"/>
      <w:r w:rsidRPr="004550B7">
        <w:t>5.6.3</w:t>
      </w:r>
      <w:r w:rsidRPr="004550B7">
        <w:tab/>
        <w:t>Triggering consumption reporting</w:t>
      </w:r>
      <w:bookmarkEnd w:id="344"/>
      <w:bookmarkEnd w:id="345"/>
      <w:bookmarkEnd w:id="346"/>
      <w:bookmarkEnd w:id="347"/>
      <w:bookmarkEnd w:id="348"/>
      <w:bookmarkEnd w:id="349"/>
      <w:bookmarkEnd w:id="350"/>
      <w:bookmarkEnd w:id="351"/>
    </w:p>
    <w:p w14:paraId="0A518DBE" w14:textId="77777777" w:rsidR="00EA7B29" w:rsidRPr="004550B7" w:rsidRDefault="00EA7B29" w:rsidP="00EA7B29">
      <w:pPr>
        <w:keepNext/>
      </w:pPr>
      <w:r w:rsidRPr="004550B7">
        <w:t>If consumption reporting is supported and activated, the 5GMSd Client shall send a consumption report when any of the following conditions is met:</w:t>
      </w:r>
    </w:p>
    <w:p w14:paraId="75B7601A" w14:textId="70570E73" w:rsidR="00EA7B29" w:rsidRPr="004550B7" w:rsidRDefault="0049778C" w:rsidP="0049778C">
      <w:pPr>
        <w:pStyle w:val="B10"/>
        <w:keepNext/>
        <w:overflowPunct w:val="0"/>
        <w:autoSpaceDE w:val="0"/>
        <w:autoSpaceDN w:val="0"/>
        <w:adjustRightInd w:val="0"/>
        <w:ind w:left="644" w:hanging="360"/>
        <w:textAlignment w:val="baseline"/>
      </w:pPr>
      <w:r w:rsidRPr="004550B7">
        <w:t>-</w:t>
      </w:r>
      <w:r w:rsidRPr="004550B7">
        <w:tab/>
      </w:r>
      <w:r w:rsidR="00EA7B29" w:rsidRPr="004550B7">
        <w:t>Start of 5GMS consumption of a Downlink Streaming session;</w:t>
      </w:r>
    </w:p>
    <w:p w14:paraId="16EEBA7C" w14:textId="77777777" w:rsidR="00EA7B29" w:rsidRPr="004550B7" w:rsidRDefault="00EA7B29" w:rsidP="00EA7B29">
      <w:pPr>
        <w:pStyle w:val="B10"/>
        <w:keepNext/>
      </w:pPr>
      <w:r w:rsidRPr="004550B7">
        <w:t>-</w:t>
      </w:r>
      <w:r w:rsidRPr="004550B7">
        <w:tab/>
        <w:t>Stop of 5GMS consumption of a Downlink Streaming session;</w:t>
      </w:r>
    </w:p>
    <w:p w14:paraId="5F74F665" w14:textId="77777777" w:rsidR="00EA7B29" w:rsidRPr="004550B7" w:rsidRDefault="00EA7B29" w:rsidP="00EA7B29">
      <w:pPr>
        <w:pStyle w:val="B10"/>
        <w:keepNext/>
      </w:pPr>
      <w:r w:rsidRPr="004550B7">
        <w:t>-</w:t>
      </w:r>
      <w:r w:rsidRPr="004550B7">
        <w:tab/>
        <w:t>Upon determining the need to report ongoing 5GMS consumption</w:t>
      </w:r>
    </w:p>
    <w:p w14:paraId="251D683F" w14:textId="77777777" w:rsidR="00EA7B29" w:rsidRPr="004550B7" w:rsidRDefault="00EA7B29" w:rsidP="00EA7B29">
      <w:pPr>
        <w:pStyle w:val="B2"/>
        <w:keepNext/>
      </w:pPr>
      <w:r w:rsidRPr="004550B7">
        <w:t>-</w:t>
      </w:r>
      <w:r w:rsidRPr="004550B7">
        <w:tab/>
        <w:t xml:space="preserve">Reports are sent at periodic intervals determined by the </w:t>
      </w:r>
      <w:r w:rsidRPr="004550B7">
        <w:rPr>
          <w:iCs/>
        </w:rPr>
        <w:t>reporting interval</w:t>
      </w:r>
      <w:r w:rsidRPr="004550B7">
        <w:t xml:space="preserve"> attribute of the consumption reporting configuration specified in Table 4.2.3</w:t>
      </w:r>
      <w:r w:rsidRPr="004550B7">
        <w:noBreakHyphen/>
        <w:t>2.</w:t>
      </w:r>
    </w:p>
    <w:p w14:paraId="7434ED69" w14:textId="77777777" w:rsidR="00EA7B29" w:rsidRPr="004550B7" w:rsidRDefault="00EA7B29" w:rsidP="00EA7B29">
      <w:pPr>
        <w:pStyle w:val="B10"/>
        <w:keepNext/>
        <w:rPr>
          <w:noProof/>
          <w:lang w:val="en-US"/>
        </w:rPr>
      </w:pPr>
      <w:r w:rsidRPr="004550B7">
        <w:t>-</w:t>
      </w:r>
      <w:r w:rsidRPr="004550B7">
        <w:tab/>
        <w:t>Upon determining a location change if location reporting is requested by the 5GMSd AF and is allowed to be reported by the UE.</w:t>
      </w:r>
    </w:p>
    <w:p w14:paraId="2D84BBA6" w14:textId="77777777" w:rsidR="00EA7B29" w:rsidRPr="004550B7" w:rsidRDefault="00EA7B29" w:rsidP="00EA7B29">
      <w:pPr>
        <w:pStyle w:val="NO"/>
      </w:pPr>
      <w:r w:rsidRPr="004550B7">
        <w:t>NOTE:</w:t>
      </w:r>
      <w:r w:rsidRPr="004550B7">
        <w:tab/>
        <w:t>Whenever a consumption report is sent, the 5GMSd Client is expected to reset its corresponding reporting interval</w:t>
      </w:r>
      <w:r w:rsidRPr="004550B7">
        <w:rPr>
          <w:i/>
        </w:rPr>
        <w:t xml:space="preserve"> </w:t>
      </w:r>
      <w:r w:rsidRPr="004550B7">
        <w:t>timer to the value of that attribute and begin countdown of the timer. Whenever the 5GMSd Client stops consumption of the same session, it is expected to disable its corresponding reporting interval timer.</w:t>
      </w:r>
    </w:p>
    <w:p w14:paraId="581F955D" w14:textId="77777777" w:rsidR="00EA7B29" w:rsidRPr="004550B7" w:rsidRDefault="00EA7B29" w:rsidP="00EA7B29">
      <w:pPr>
        <w:pStyle w:val="Heading2"/>
      </w:pPr>
      <w:bookmarkStart w:id="352" w:name="_Toc26271258"/>
      <w:bookmarkStart w:id="353" w:name="_Toc36234935"/>
      <w:bookmarkStart w:id="354" w:name="_Toc36235006"/>
      <w:bookmarkStart w:id="355" w:name="_Toc36235078"/>
      <w:bookmarkStart w:id="356" w:name="_Toc36235150"/>
      <w:bookmarkStart w:id="357" w:name="_Toc41632822"/>
      <w:bookmarkStart w:id="358" w:name="_Toc51790700"/>
      <w:bookmarkStart w:id="359" w:name="_Toc61547010"/>
      <w:bookmarkStart w:id="360" w:name="_Toc146212019"/>
      <w:r w:rsidRPr="004550B7">
        <w:t>5.7</w:t>
      </w:r>
      <w:r w:rsidRPr="004550B7">
        <w:tab/>
        <w:t>Establishing a Unicast Downlink Media Streaming Session with 5GMSd AF interactions for dynamic policy updates</w:t>
      </w:r>
      <w:bookmarkEnd w:id="352"/>
      <w:bookmarkEnd w:id="353"/>
      <w:bookmarkEnd w:id="354"/>
      <w:bookmarkEnd w:id="355"/>
      <w:bookmarkEnd w:id="356"/>
      <w:bookmarkEnd w:id="357"/>
      <w:bookmarkEnd w:id="358"/>
      <w:bookmarkEnd w:id="359"/>
      <w:bookmarkEnd w:id="360"/>
    </w:p>
    <w:p w14:paraId="4EB1E441" w14:textId="77777777" w:rsidR="00EA7B29" w:rsidRPr="004550B7" w:rsidRDefault="00EA7B29" w:rsidP="00EA7B29">
      <w:pPr>
        <w:pStyle w:val="Heading3"/>
      </w:pPr>
      <w:bookmarkStart w:id="361" w:name="_Toc26271259"/>
      <w:bookmarkStart w:id="362" w:name="_Toc36234936"/>
      <w:bookmarkStart w:id="363" w:name="_Toc36235007"/>
      <w:bookmarkStart w:id="364" w:name="_Toc36235079"/>
      <w:bookmarkStart w:id="365" w:name="_Toc36235151"/>
      <w:bookmarkStart w:id="366" w:name="_Toc41632823"/>
      <w:bookmarkStart w:id="367" w:name="_Toc51790701"/>
      <w:bookmarkStart w:id="368" w:name="_Toc61547011"/>
      <w:bookmarkStart w:id="369" w:name="_Toc146212020"/>
      <w:r w:rsidRPr="004550B7">
        <w:t>5.7.1</w:t>
      </w:r>
      <w:r w:rsidRPr="004550B7">
        <w:tab/>
        <w:t>General</w:t>
      </w:r>
      <w:bookmarkEnd w:id="361"/>
      <w:bookmarkEnd w:id="362"/>
      <w:bookmarkEnd w:id="363"/>
      <w:bookmarkEnd w:id="364"/>
      <w:bookmarkEnd w:id="365"/>
      <w:bookmarkEnd w:id="366"/>
      <w:bookmarkEnd w:id="367"/>
      <w:bookmarkEnd w:id="368"/>
      <w:bookmarkEnd w:id="369"/>
    </w:p>
    <w:p w14:paraId="198E78CB" w14:textId="656E2C40" w:rsidR="00EA7B29" w:rsidRPr="004550B7" w:rsidRDefault="00EA7B29" w:rsidP="00EA7B29">
      <w:pPr>
        <w:keepNext/>
      </w:pPr>
      <w:r w:rsidRPr="004550B7">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rsidRPr="004550B7">
        <w:t>S</w:t>
      </w:r>
      <w:r w:rsidR="000C1A63" w:rsidRPr="004550B7">
        <w:t xml:space="preserve">ervice </w:t>
      </w:r>
      <w:r w:rsidR="007F65CD" w:rsidRPr="004550B7">
        <w:t>D</w:t>
      </w:r>
      <w:r w:rsidR="000C1A63" w:rsidRPr="004550B7">
        <w:t xml:space="preserve">ata </w:t>
      </w:r>
      <w:r w:rsidR="007F65CD" w:rsidRPr="004550B7">
        <w:t>F</w:t>
      </w:r>
      <w:r w:rsidRPr="004550B7">
        <w:t>lows within the same PDU Session. The Media Session Handler provides a Policy</w:t>
      </w:r>
      <w:r w:rsidR="007F65CD" w:rsidRPr="004550B7">
        <w:t xml:space="preserve"> </w:t>
      </w:r>
      <w:r w:rsidRPr="004550B7">
        <w:t xml:space="preserve">Template </w:t>
      </w:r>
      <w:r w:rsidRPr="004550B7">
        <w:lastRenderedPageBreak/>
        <w:t xml:space="preserve">Id together with </w:t>
      </w:r>
      <w:r w:rsidR="000C1A63" w:rsidRPr="004550B7">
        <w:t xml:space="preserve">Service Data Flow </w:t>
      </w:r>
      <w:r w:rsidRPr="004550B7">
        <w:t>Description</w:t>
      </w:r>
      <w:r w:rsidR="000C1A63" w:rsidRPr="004550B7">
        <w:t>s</w:t>
      </w:r>
      <w:r w:rsidRPr="004550B7">
        <w:t xml:space="preserve"> when requesting a dynamic policy. An example Policy Template Id value is “</w:t>
      </w:r>
      <w:proofErr w:type="spellStart"/>
      <w:r w:rsidRPr="004550B7">
        <w:t>background_data</w:t>
      </w:r>
      <w:proofErr w:type="spellEnd"/>
      <w:r w:rsidRPr="004550B7">
        <w:t>”.</w:t>
      </w:r>
    </w:p>
    <w:p w14:paraId="09BCBBCC" w14:textId="4EA482BE" w:rsidR="00EA7B29" w:rsidRPr="004550B7" w:rsidRDefault="00EA7B29" w:rsidP="00EA7B29">
      <w:pPr>
        <w:keepNext/>
      </w:pPr>
      <w:r w:rsidRPr="004550B7">
        <w:t>The Media Session Handler provides needed information to the 5GMSd AF, so that the 5GMSd</w:t>
      </w:r>
      <w:r w:rsidRPr="004550B7" w:rsidDel="00015835">
        <w:t xml:space="preserve"> </w:t>
      </w:r>
      <w:r w:rsidRPr="004550B7">
        <w:t>AF can combine the semi-static parameters from a Policy Template (which is associated with the Policy Template Id) with the API parameters to trigger a dynamic PCC rule update using the NEF or PCF.</w:t>
      </w:r>
    </w:p>
    <w:p w14:paraId="287D2F7E" w14:textId="77777777" w:rsidR="00EA7B29" w:rsidRPr="004550B7" w:rsidRDefault="00EA7B29" w:rsidP="00296C49">
      <w:r w:rsidRPr="004550B7">
        <w:t>The 5GMSd</w:t>
      </w:r>
      <w:r w:rsidRPr="004550B7" w:rsidDel="00015835">
        <w:t xml:space="preserve"> </w:t>
      </w:r>
      <w:r w:rsidRPr="004550B7">
        <w:t>AF may trigger, for example, the “AF session with required QoS procedure” (see TS 23.502 [3] clause 4.15.6.6) for updating QoS related dynamic PCC rules. For changing charging related rules, the 5GMSd</w:t>
      </w:r>
      <w:r w:rsidRPr="004550B7" w:rsidDel="00015835">
        <w:t xml:space="preserve"> </w:t>
      </w:r>
      <w:r w:rsidRPr="004550B7">
        <w:t>AF may trigger the “Change the chargeable party during the session”</w:t>
      </w:r>
      <w:r w:rsidRPr="004550B7" w:rsidDel="00B9409D">
        <w:t xml:space="preserve"> </w:t>
      </w:r>
      <w:r w:rsidRPr="004550B7">
        <w:t>procedure (see TS 23.502 [3] clause 4.15.6.5).</w:t>
      </w:r>
    </w:p>
    <w:p w14:paraId="6593B8F5" w14:textId="77777777" w:rsidR="00EA7B29" w:rsidRPr="004550B7" w:rsidRDefault="00EA7B29" w:rsidP="00EA7B29">
      <w:pPr>
        <w:pStyle w:val="Heading3"/>
      </w:pPr>
      <w:bookmarkStart w:id="370" w:name="_Toc36234937"/>
      <w:bookmarkStart w:id="371" w:name="_Toc36235008"/>
      <w:bookmarkStart w:id="372" w:name="_Toc36235080"/>
      <w:bookmarkStart w:id="373" w:name="_Toc36235152"/>
      <w:bookmarkStart w:id="374" w:name="_Toc41632824"/>
      <w:bookmarkStart w:id="375" w:name="_Toc51790702"/>
      <w:bookmarkStart w:id="376" w:name="_Toc61547012"/>
      <w:bookmarkStart w:id="377" w:name="_Toc146212021"/>
      <w:r w:rsidRPr="004550B7">
        <w:t>5.7.2</w:t>
      </w:r>
      <w:r w:rsidRPr="004550B7">
        <w:tab/>
        <w:t>Provisioning</w:t>
      </w:r>
      <w:bookmarkEnd w:id="370"/>
      <w:bookmarkEnd w:id="371"/>
      <w:bookmarkEnd w:id="372"/>
      <w:bookmarkEnd w:id="373"/>
      <w:bookmarkEnd w:id="374"/>
      <w:bookmarkEnd w:id="375"/>
      <w:bookmarkEnd w:id="376"/>
      <w:bookmarkEnd w:id="377"/>
    </w:p>
    <w:p w14:paraId="6F2B7414" w14:textId="77777777" w:rsidR="00EA7B29" w:rsidRPr="004550B7" w:rsidRDefault="00EA7B29" w:rsidP="00EA7B29">
      <w:pPr>
        <w:keepNext/>
      </w:pPr>
      <w:r w:rsidRPr="004550B7">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Pr="004550B7" w:rsidRDefault="00EA7B29" w:rsidP="00EA7B29">
      <w:pPr>
        <w:keepNext/>
      </w:pPr>
      <w:r w:rsidRPr="004550B7">
        <w:t>The domain model of M1d and M5d APIs is depicted in Figure 5.7.2-1. Realization of the dependencies between M1d and M5d data entries are up to implementation.</w:t>
      </w:r>
    </w:p>
    <w:p w14:paraId="39BB6211" w14:textId="77777777" w:rsidR="00EA7B29" w:rsidRPr="004550B7" w:rsidRDefault="00EA7B29" w:rsidP="00EA7B29">
      <w:pPr>
        <w:pStyle w:val="NO"/>
        <w:keepNext/>
      </w:pPr>
      <w:r w:rsidRPr="004550B7">
        <w:t>NOTE:</w:t>
      </w:r>
      <w:r w:rsidRPr="004550B7">
        <w:tab/>
        <w:t>Multiple M5d 5GMSd AF nodes may reference the same M1d resource.</w:t>
      </w:r>
    </w:p>
    <w:p w14:paraId="42BD9DC9" w14:textId="71C48CEF" w:rsidR="000C1A63" w:rsidRPr="004550B7" w:rsidRDefault="000C1A63" w:rsidP="00A15C91">
      <w:pPr>
        <w:pStyle w:val="TH"/>
      </w:pPr>
      <w:r w:rsidRPr="004550B7">
        <w:object w:dxaOrig="11991" w:dyaOrig="11941" w14:anchorId="5C8B9449">
          <v:shape id="_x0000_i1049" type="#_x0000_t75" style="width:390.8pt;height:389.95pt" o:ole="">
            <v:imagedata r:id="rId62" o:title=""/>
          </v:shape>
          <o:OLEObject Type="Embed" ProgID="Visio.Drawing.15" ShapeID="_x0000_i1049" DrawAspect="Content" ObjectID="_1756824989" r:id="rId63"/>
        </w:object>
      </w:r>
    </w:p>
    <w:p w14:paraId="0334E044" w14:textId="3BE47371" w:rsidR="00EA7B29" w:rsidRPr="004550B7" w:rsidRDefault="00EA7B29" w:rsidP="00EA7B29">
      <w:pPr>
        <w:pStyle w:val="TF"/>
      </w:pPr>
      <w:r w:rsidRPr="004550B7">
        <w:t>Figure 5.7.2-1: Domain model for dynamic policies</w:t>
      </w:r>
    </w:p>
    <w:p w14:paraId="1E8C42D5" w14:textId="77777777" w:rsidR="00EA7B29" w:rsidRPr="004550B7" w:rsidRDefault="00EA7B29" w:rsidP="00EA7B29">
      <w:r w:rsidRPr="004550B7">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Pr="004550B7" w:rsidRDefault="00EA7B29" w:rsidP="00EA7B29">
      <w:pPr>
        <w:pStyle w:val="Heading3"/>
      </w:pPr>
      <w:bookmarkStart w:id="378" w:name="_Toc26271260"/>
      <w:bookmarkStart w:id="379" w:name="_Toc36234938"/>
      <w:bookmarkStart w:id="380" w:name="_Toc36235009"/>
      <w:bookmarkStart w:id="381" w:name="_Toc36235081"/>
      <w:bookmarkStart w:id="382" w:name="_Toc36235153"/>
      <w:bookmarkStart w:id="383" w:name="_Toc41632825"/>
      <w:bookmarkStart w:id="384" w:name="_Toc51790703"/>
      <w:bookmarkStart w:id="385" w:name="_Toc61547013"/>
      <w:bookmarkStart w:id="386" w:name="_Toc146212022"/>
      <w:r w:rsidRPr="004550B7">
        <w:lastRenderedPageBreak/>
        <w:t>5.7.3</w:t>
      </w:r>
      <w:r w:rsidRPr="004550B7">
        <w:tab/>
        <w:t>Progressive Download of On-Demand Content</w:t>
      </w:r>
      <w:bookmarkEnd w:id="378"/>
      <w:bookmarkEnd w:id="379"/>
      <w:bookmarkEnd w:id="380"/>
      <w:bookmarkEnd w:id="381"/>
      <w:bookmarkEnd w:id="382"/>
      <w:bookmarkEnd w:id="383"/>
      <w:bookmarkEnd w:id="384"/>
      <w:bookmarkEnd w:id="385"/>
      <w:bookmarkEnd w:id="386"/>
    </w:p>
    <w:p w14:paraId="63AAAFF6" w14:textId="77777777" w:rsidR="00EA7B29" w:rsidRPr="004550B7" w:rsidRDefault="00EA7B29" w:rsidP="00EA7B29">
      <w:pPr>
        <w:keepNext/>
        <w:rPr>
          <w:b/>
        </w:rPr>
      </w:pPr>
      <w:r w:rsidRPr="004550B7">
        <w:t xml:space="preserve">This procedure describes the establishment of a unicast downlink media </w:t>
      </w:r>
      <w:proofErr w:type="spellStart"/>
      <w:r w:rsidRPr="004550B7">
        <w:t>media</w:t>
      </w:r>
      <w:proofErr w:type="spellEnd"/>
      <w:r w:rsidRPr="004550B7">
        <w:t xml:space="preserve"> streaming session with 5GMSd</w:t>
      </w:r>
      <w:r w:rsidRPr="004550B7" w:rsidDel="00015835">
        <w:t xml:space="preserve"> </w:t>
      </w:r>
      <w:r w:rsidRPr="004550B7">
        <w:t>AF interactions for dynamic policy updates. A streaming session may use 3GP File Format (Progressive Download), 3GP Timed Text or other (potentially non-3GPP defined) formats.</w:t>
      </w:r>
    </w:p>
    <w:p w14:paraId="262D5526" w14:textId="77777777" w:rsidR="00EA7B29" w:rsidRPr="004550B7" w:rsidRDefault="00EA7B29" w:rsidP="00EA7B29">
      <w:pPr>
        <w:pStyle w:val="TH"/>
      </w:pPr>
      <w:r w:rsidRPr="004550B7">
        <w:object w:dxaOrig="13920" w:dyaOrig="13150" w14:anchorId="08A6CF3F">
          <v:shape id="_x0000_i1050" type="#_x0000_t75" style="width:508.15pt;height:481.1pt" o:ole="">
            <v:imagedata r:id="rId64" o:title=""/>
          </v:shape>
          <o:OLEObject Type="Embed" ProgID="Mscgen.Chart" ShapeID="_x0000_i1050" DrawAspect="Content" ObjectID="_1756824990" r:id="rId65"/>
        </w:object>
      </w:r>
    </w:p>
    <w:p w14:paraId="3428520C" w14:textId="77777777" w:rsidR="00EA7B29" w:rsidRPr="004550B7" w:rsidRDefault="00EA7B29" w:rsidP="00EA7B29">
      <w:pPr>
        <w:pStyle w:val="TF"/>
      </w:pPr>
      <w:r w:rsidRPr="004550B7">
        <w:t>Figure 5.7-1: High Level Procedure for progressive download for on-demand media</w:t>
      </w:r>
    </w:p>
    <w:p w14:paraId="09E05587" w14:textId="77777777" w:rsidR="00EA7B29" w:rsidRPr="004550B7" w:rsidRDefault="00EA7B29" w:rsidP="00EA7B29">
      <w:pPr>
        <w:keepNext/>
      </w:pPr>
      <w:r w:rsidRPr="004550B7">
        <w:lastRenderedPageBreak/>
        <w:t>Prerequisites:</w:t>
      </w:r>
    </w:p>
    <w:p w14:paraId="7E3DD43C"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25040AD8" w14:textId="77777777" w:rsidR="00EA7B29" w:rsidRPr="004550B7" w:rsidRDefault="00EA7B29" w:rsidP="00EA7B29">
      <w:pPr>
        <w:pStyle w:val="B10"/>
        <w:keepNext/>
      </w:pPr>
      <w:r w:rsidRPr="004550B7">
        <w:t>-</w:t>
      </w:r>
      <w:r w:rsidRPr="004550B7">
        <w:tab/>
        <w:t>The 5GMSd-Aware Application has received the Service Announcement from the 5GMSd Application Provider.</w:t>
      </w:r>
    </w:p>
    <w:p w14:paraId="2720BC7D" w14:textId="77777777" w:rsidR="00EA7B29" w:rsidRPr="004550B7" w:rsidRDefault="00EA7B29" w:rsidP="00EA7B29">
      <w:pPr>
        <w:pStyle w:val="B10"/>
        <w:keepNext/>
      </w:pPr>
      <w:r w:rsidRPr="004550B7">
        <w:t xml:space="preserve">- </w:t>
      </w:r>
      <w:r w:rsidRPr="004550B7">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4550B7" w:rsidRDefault="00EA7B29" w:rsidP="00EA7B29">
      <w:pPr>
        <w:keepNext/>
      </w:pPr>
      <w:r w:rsidRPr="004550B7">
        <w:t>Steps:</w:t>
      </w:r>
    </w:p>
    <w:p w14:paraId="46D78671" w14:textId="77777777" w:rsidR="00EA7B29" w:rsidRPr="004550B7" w:rsidRDefault="00EA7B29" w:rsidP="00EA7B29">
      <w:pPr>
        <w:pStyle w:val="B10"/>
      </w:pPr>
      <w:r w:rsidRPr="004550B7">
        <w:t>1:</w:t>
      </w:r>
      <w:r w:rsidRPr="004550B7">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554D7D55" w14:textId="4E1EB955" w:rsidR="00EA7B29" w:rsidRPr="004550B7" w:rsidRDefault="00EA7B29" w:rsidP="007F65CD">
      <w:pPr>
        <w:pStyle w:val="NO"/>
      </w:pPr>
      <w:r w:rsidRPr="004550B7">
        <w:t>NOTE:</w:t>
      </w:r>
      <w:r w:rsidRPr="004550B7">
        <w:tab/>
        <w:t xml:space="preserve">The Service and Content Discovery procedure only involves the </w:t>
      </w:r>
      <w:r w:rsidR="001C2591" w:rsidRPr="004550B7">
        <w:t>5GMSd-Aware Application</w:t>
      </w:r>
      <w:r w:rsidR="001C2591" w:rsidRPr="004550B7" w:rsidDel="001C2591">
        <w:t xml:space="preserve"> </w:t>
      </w:r>
      <w:r w:rsidRPr="004550B7">
        <w:t>and the external Application Server, and hence is out of scope of the present document.</w:t>
      </w:r>
    </w:p>
    <w:p w14:paraId="18CE0F61" w14:textId="77777777" w:rsidR="00EA7B29" w:rsidRPr="004550B7" w:rsidRDefault="00EA7B29" w:rsidP="00EA7B29">
      <w:pPr>
        <w:pStyle w:val="B10"/>
      </w:pPr>
      <w:r w:rsidRPr="004550B7">
        <w:t>2:</w:t>
      </w:r>
      <w:r w:rsidRPr="004550B7">
        <w:tab/>
        <w:t>A Media Player Entry is selected.</w:t>
      </w:r>
    </w:p>
    <w:p w14:paraId="3430CC7D" w14:textId="77777777" w:rsidR="00EA7B29" w:rsidRPr="004550B7" w:rsidRDefault="00EA7B29" w:rsidP="00EA7B29">
      <w:pPr>
        <w:pStyle w:val="B10"/>
      </w:pPr>
      <w:r w:rsidRPr="004550B7">
        <w:t>3:</w:t>
      </w:r>
      <w:r w:rsidRPr="004550B7">
        <w:tab/>
        <w:t>The 5GMSd-Aware Application</w:t>
      </w:r>
      <w:r w:rsidRPr="004550B7" w:rsidDel="00015835">
        <w:t xml:space="preserve"> </w:t>
      </w:r>
      <w:r w:rsidRPr="004550B7">
        <w:t>triggers the Media Session Handler to start media playback. The Media Player Entry is provided to the Media Session Handler.</w:t>
      </w:r>
    </w:p>
    <w:p w14:paraId="4F219F7E" w14:textId="77777777" w:rsidR="00EA7B29" w:rsidRPr="004550B7" w:rsidRDefault="00EA7B29" w:rsidP="00EA7B29">
      <w:pPr>
        <w:pStyle w:val="B10"/>
      </w:pPr>
      <w:r w:rsidRPr="004550B7">
        <w:t>4:</w:t>
      </w:r>
      <w:r w:rsidRPr="004550B7">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4550B7" w:rsidRDefault="00EA7B29" w:rsidP="00EA7B29">
      <w:pPr>
        <w:pStyle w:val="B10"/>
      </w:pPr>
      <w:r w:rsidRPr="004550B7">
        <w:t>5:</w:t>
      </w:r>
      <w:r w:rsidRPr="004550B7">
        <w:tab/>
        <w:t>The Media Session Handler triggers the Media Player to start the session.</w:t>
      </w:r>
    </w:p>
    <w:p w14:paraId="3EB4F009" w14:textId="77777777" w:rsidR="00EA7B29" w:rsidRPr="004550B7" w:rsidRDefault="00EA7B29" w:rsidP="00EA7B29">
      <w:pPr>
        <w:pStyle w:val="B10"/>
      </w:pPr>
      <w:r w:rsidRPr="004550B7">
        <w:t>6:</w:t>
      </w:r>
      <w:r w:rsidRPr="004550B7">
        <w:tab/>
        <w:t>The Media Player establishes the transport session, e.g. a TCP connection.</w:t>
      </w:r>
    </w:p>
    <w:p w14:paraId="3E6971CB" w14:textId="23C55F43" w:rsidR="00EA7B29" w:rsidRPr="004550B7" w:rsidRDefault="00EA7B29" w:rsidP="00EA7B29">
      <w:pPr>
        <w:pStyle w:val="B10"/>
      </w:pPr>
      <w:r w:rsidRPr="004550B7">
        <w:t>7:</w:t>
      </w:r>
      <w:r w:rsidRPr="004550B7">
        <w:tab/>
        <w:t xml:space="preserve">The Media Player notifies the Media Session Handler about the </w:t>
      </w:r>
      <w:r w:rsidR="001C2591" w:rsidRPr="004550B7">
        <w:t>Service Data Flow</w:t>
      </w:r>
      <w:r w:rsidR="001C2591" w:rsidRPr="004550B7" w:rsidDel="001C2591">
        <w:t xml:space="preserve"> </w:t>
      </w:r>
      <w:r w:rsidR="007F65CD" w:rsidRPr="004550B7">
        <w:t>D</w:t>
      </w:r>
      <w:r w:rsidRPr="004550B7">
        <w:t>escription(s) of the transport session established in the previous step (see TS 23.502 [3]),</w:t>
      </w:r>
      <w:r w:rsidR="001C2591" w:rsidRPr="004550B7">
        <w:t xml:space="preserve"> as defined in the Service Access Information. This can be for example</w:t>
      </w:r>
      <w:r w:rsidR="001C2591" w:rsidRPr="004550B7" w:rsidDel="001C2591">
        <w:t xml:space="preserve"> </w:t>
      </w:r>
      <w:r w:rsidRPr="004550B7">
        <w:t>5-tuple</w:t>
      </w:r>
      <w:r w:rsidR="00FD6A43" w:rsidRPr="004550B7">
        <w:t>s</w:t>
      </w:r>
      <w:r w:rsidRPr="004550B7">
        <w:t>.</w:t>
      </w:r>
    </w:p>
    <w:p w14:paraId="6E3F617E" w14:textId="02497013" w:rsidR="00EA7B29" w:rsidRPr="004550B7" w:rsidRDefault="00EA7B29" w:rsidP="00EA7B29">
      <w:pPr>
        <w:pStyle w:val="B10"/>
      </w:pPr>
      <w:r w:rsidRPr="004550B7">
        <w:t>8:</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escription(s) and the Policy Template identifier (see Table 5.7.4</w:t>
      </w:r>
      <w:r w:rsidRPr="004550B7">
        <w:noBreakHyphen/>
        <w:t>1) to be applied to the described transport session.</w:t>
      </w:r>
      <w:r w:rsidR="001C2591" w:rsidRPr="004550B7">
        <w:t xml:space="preserve"> In some cases, a QoS specification is also provided, containing desired QoS information. </w:t>
      </w:r>
      <w:r w:rsidRPr="004550B7">
        <w:t xml:space="preserve"> The 5GMSd AF uses the Policy Template indication for the related procedure and to identify the related network function.</w:t>
      </w:r>
    </w:p>
    <w:p w14:paraId="108C1C6E" w14:textId="28D99581" w:rsidR="00EA7B29" w:rsidRPr="004550B7" w:rsidRDefault="00EA7B29" w:rsidP="00EA7B29">
      <w:pPr>
        <w:pStyle w:val="B10"/>
      </w:pPr>
      <w:bookmarkStart w:id="387" w:name="_Hlk18943847"/>
      <w:r w:rsidRPr="004550B7">
        <w:t>9:</w:t>
      </w:r>
      <w:r w:rsidRPr="004550B7">
        <w:tab/>
        <w:t>This step applies when the 5GMSd</w:t>
      </w:r>
      <w:r w:rsidRPr="004550B7" w:rsidDel="00015835">
        <w:t xml:space="preserve"> </w:t>
      </w:r>
      <w:r w:rsidRPr="004550B7">
        <w:t>AF resides in the trusted Data Network. Depending on the Policy Template, the step is executed either:</w:t>
      </w:r>
    </w:p>
    <w:p w14:paraId="6A2B72F6" w14:textId="54E7609F" w:rsidR="00EA7B29" w:rsidRPr="004550B7" w:rsidRDefault="00EA7B29" w:rsidP="007F65CD">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1FE640C1" w14:textId="2F45BBC0"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Service as defined in TS 23.502 [3] clause 5.2.5.3).</w:t>
      </w:r>
    </w:p>
    <w:p w14:paraId="5F4EE97A" w14:textId="21407C62" w:rsidR="00EA7B29" w:rsidRPr="004550B7" w:rsidRDefault="00EA7B29" w:rsidP="007F65CD">
      <w:pPr>
        <w:pStyle w:val="B3"/>
      </w:pPr>
      <w:r w:rsidRPr="004550B7">
        <w:t>-</w:t>
      </w:r>
      <w:r w:rsidRPr="004550B7">
        <w:tab/>
        <w:t>when interacting via the NEF with the PCF, continue at step 10a.</w:t>
      </w:r>
    </w:p>
    <w:p w14:paraId="715FE474" w14:textId="15CD03E6" w:rsidR="00EA7B29" w:rsidRPr="004550B7" w:rsidRDefault="00EA7B29" w:rsidP="007F65CD">
      <w:pPr>
        <w:pStyle w:val="B2"/>
        <w:keepNext/>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06CC2F01" w14:textId="3ADB547B"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Service as defined in TS 23.502 [3] clause 5.2.5.3).</w:t>
      </w:r>
    </w:p>
    <w:p w14:paraId="6233EC63" w14:textId="0B44B898" w:rsidR="00EA7B29" w:rsidRPr="004550B7" w:rsidRDefault="00EA7B29" w:rsidP="007F65CD">
      <w:pPr>
        <w:pStyle w:val="B3"/>
      </w:pPr>
      <w:r w:rsidRPr="004550B7">
        <w:t>-</w:t>
      </w:r>
      <w:r w:rsidRPr="004550B7">
        <w:tab/>
        <w:t>when interacting via the NEF with the PCF, continue at step 10b.</w:t>
      </w:r>
    </w:p>
    <w:p w14:paraId="7D00868D" w14:textId="77777777" w:rsidR="00EA7B29" w:rsidRPr="004550B7" w:rsidRDefault="00EA7B29" w:rsidP="00EA7B29">
      <w:pPr>
        <w:pStyle w:val="B10"/>
        <w:keepNext/>
      </w:pPr>
      <w:r w:rsidRPr="004550B7">
        <w:lastRenderedPageBreak/>
        <w:t>10:</w:t>
      </w:r>
      <w:r w:rsidRPr="004550B7">
        <w:tab/>
        <w:t>This step applies when the 5GMSd</w:t>
      </w:r>
      <w:r w:rsidRPr="004550B7" w:rsidDel="00015835">
        <w:t xml:space="preserve"> </w:t>
      </w:r>
      <w:r w:rsidRPr="004550B7">
        <w:t>AF resides in the external Data Network. Depending on the Policy Template, the step is executed either:</w:t>
      </w:r>
    </w:p>
    <w:p w14:paraId="1836C157"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 xml:space="preserve">AF may use the </w:t>
      </w:r>
      <w:proofErr w:type="spellStart"/>
      <w:r w:rsidRPr="004550B7">
        <w:rPr>
          <w:rStyle w:val="Code"/>
        </w:rPr>
        <w:t>Nnef_AFsessionWithQoS</w:t>
      </w:r>
      <w:proofErr w:type="spellEnd"/>
      <w:r w:rsidRPr="004550B7">
        <w:t xml:space="preserve"> service as defined in TS 23.502 [3] clause 5.2.6.9. (The complete call flow is described in TS 23.502 clause 4.15.6.6.)</w:t>
      </w:r>
    </w:p>
    <w:p w14:paraId="07A3F2A9"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proofErr w:type="spellStart"/>
      <w:r w:rsidRPr="004550B7">
        <w:rPr>
          <w:rStyle w:val="Code"/>
        </w:rPr>
        <w:t>Nnef_ChargeableParty</w:t>
      </w:r>
      <w:proofErr w:type="spellEnd"/>
      <w:r w:rsidRPr="004550B7">
        <w:t xml:space="preserve"> service as defined in TS 23.502 [3] clause 5.2.6.8. (The complete call flow is described in TS 23.502 clause 4.15.6.4 and clause 4.15.6.5.) The Policy Template may contain </w:t>
      </w:r>
      <w:r w:rsidRPr="004550B7">
        <w:rPr>
          <w:lang w:eastAsia="zh-CN"/>
        </w:rPr>
        <w:t>the Sponsor Information (values, based on SLA negotiation) and Background Data Transfer Reference ID. The Flow description is provided by the Media Session Handler at API invocation.</w:t>
      </w:r>
    </w:p>
    <w:bookmarkEnd w:id="387"/>
    <w:p w14:paraId="37A0FEE2" w14:textId="379CF30B" w:rsidR="00EA7B29" w:rsidRPr="004550B7" w:rsidRDefault="00EA7B29" w:rsidP="00EA7B29">
      <w:pPr>
        <w:pStyle w:val="B10"/>
      </w:pPr>
      <w:r w:rsidRPr="004550B7">
        <w:t>11:</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365EF480" w14:textId="77777777" w:rsidR="00EA7B29" w:rsidRPr="004550B7" w:rsidRDefault="00EA7B29" w:rsidP="00EA7B29">
      <w:pPr>
        <w:pStyle w:val="B10"/>
      </w:pPr>
      <w:r w:rsidRPr="004550B7">
        <w:t>12:</w:t>
      </w:r>
      <w:r w:rsidRPr="004550B7">
        <w:tab/>
        <w:t>The Media Session Handler notifies the Media Player according to the response from the 5GMSd AF (see Table 5.6.4-2).</w:t>
      </w:r>
    </w:p>
    <w:p w14:paraId="73D6A884" w14:textId="77777777" w:rsidR="00EA7B29" w:rsidRPr="004550B7" w:rsidRDefault="00EA7B29" w:rsidP="00EA7B29">
      <w:pPr>
        <w:pStyle w:val="B10"/>
      </w:pPr>
      <w:r w:rsidRPr="004550B7">
        <w:t>13:</w:t>
      </w:r>
      <w:r w:rsidRPr="004550B7">
        <w:tab/>
        <w:t>The Media Player sends the request for the progressive download content.</w:t>
      </w:r>
    </w:p>
    <w:p w14:paraId="0D0BBDE0" w14:textId="77777777" w:rsidR="00EA7B29" w:rsidRPr="004550B7" w:rsidRDefault="00EA7B29" w:rsidP="00EA7B29">
      <w:pPr>
        <w:pStyle w:val="B10"/>
      </w:pPr>
      <w:r w:rsidRPr="004550B7">
        <w:t>14:</w:t>
      </w:r>
      <w:r w:rsidRPr="004550B7">
        <w:tab/>
        <w:t xml:space="preserve">The Media 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4550B7" w:rsidRDefault="00EA7B29" w:rsidP="00EA7B29">
      <w:pPr>
        <w:pStyle w:val="B10"/>
      </w:pPr>
      <w:r w:rsidRPr="004550B7">
        <w:t>15:</w:t>
      </w:r>
      <w:r w:rsidRPr="004550B7">
        <w:tab/>
        <w:t>The Media Player configures the rendering pipeline for media playback.</w:t>
      </w:r>
    </w:p>
    <w:p w14:paraId="478676D4" w14:textId="77777777" w:rsidR="00EA7B29" w:rsidRPr="004550B7" w:rsidRDefault="00EA7B29" w:rsidP="00EA7B29">
      <w:pPr>
        <w:pStyle w:val="B10"/>
      </w:pPr>
      <w:r w:rsidRPr="004550B7">
        <w:t>16:</w:t>
      </w:r>
      <w:r w:rsidRPr="004550B7">
        <w:tab/>
        <w:t>The Media Player notifies the Media Session Handler, providing the transport session information and some media content related information.</w:t>
      </w:r>
    </w:p>
    <w:p w14:paraId="0C8984CD" w14:textId="77777777" w:rsidR="00EA7B29" w:rsidRPr="004550B7" w:rsidRDefault="00EA7B29" w:rsidP="00EA7B29">
      <w:pPr>
        <w:pStyle w:val="B10"/>
      </w:pPr>
      <w:r w:rsidRPr="004550B7">
        <w:t>17:</w:t>
      </w:r>
      <w:r w:rsidRPr="004550B7">
        <w:tab/>
        <w:t>Optional: Media Player acquires a DRM License from as the 5GMSd Application Provider.</w:t>
      </w:r>
    </w:p>
    <w:p w14:paraId="12B86186" w14:textId="77777777" w:rsidR="00EA7B29" w:rsidRPr="004550B7" w:rsidRDefault="00EA7B29" w:rsidP="00EA7B29">
      <w:pPr>
        <w:pStyle w:val="B10"/>
      </w:pPr>
      <w:r w:rsidRPr="004550B7">
        <w:t>18:</w:t>
      </w:r>
      <w:r w:rsidRPr="004550B7">
        <w:tab/>
        <w:t>The Media Player receives media content and puts it into the rendering pipeline.</w:t>
      </w:r>
    </w:p>
    <w:p w14:paraId="46821C3C" w14:textId="77777777" w:rsidR="00EA7B29" w:rsidRPr="004550B7" w:rsidRDefault="00EA7B29" w:rsidP="00EA7B29">
      <w:pPr>
        <w:pStyle w:val="B10"/>
      </w:pPr>
      <w:r w:rsidRPr="004550B7">
        <w:t>19:</w:t>
      </w:r>
      <w:r w:rsidRPr="004550B7">
        <w:tab/>
        <w:t>The Media Player continues to receive and play back the media content.</w:t>
      </w:r>
    </w:p>
    <w:p w14:paraId="0881F960" w14:textId="77777777" w:rsidR="00EA7B29" w:rsidRPr="004550B7" w:rsidRDefault="00EA7B29" w:rsidP="00EA7B29">
      <w:pPr>
        <w:pStyle w:val="Heading3"/>
      </w:pPr>
      <w:bookmarkStart w:id="388" w:name="_Toc26271261"/>
      <w:bookmarkStart w:id="389" w:name="_Toc36234939"/>
      <w:bookmarkStart w:id="390" w:name="_Toc36235010"/>
      <w:bookmarkStart w:id="391" w:name="_Toc36235082"/>
      <w:bookmarkStart w:id="392" w:name="_Toc36235154"/>
      <w:bookmarkStart w:id="393" w:name="_Toc41632826"/>
      <w:bookmarkStart w:id="394" w:name="_Toc51790704"/>
      <w:bookmarkStart w:id="395" w:name="_Toc61547014"/>
      <w:bookmarkStart w:id="396" w:name="_Toc146212023"/>
      <w:r w:rsidRPr="004550B7">
        <w:lastRenderedPageBreak/>
        <w:t>5.7.4</w:t>
      </w:r>
      <w:r w:rsidRPr="004550B7">
        <w:tab/>
        <w:t>DASH Streaming</w:t>
      </w:r>
      <w:bookmarkEnd w:id="388"/>
      <w:bookmarkEnd w:id="389"/>
      <w:bookmarkEnd w:id="390"/>
      <w:bookmarkEnd w:id="391"/>
      <w:bookmarkEnd w:id="392"/>
      <w:bookmarkEnd w:id="393"/>
      <w:bookmarkEnd w:id="394"/>
      <w:bookmarkEnd w:id="395"/>
      <w:bookmarkEnd w:id="396"/>
    </w:p>
    <w:p w14:paraId="7D48879A"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4550B7" w:rsidRDefault="00EA7B29" w:rsidP="00EA7B29">
      <w:pPr>
        <w:keepNext/>
      </w:pPr>
      <w:r w:rsidRPr="004550B7">
        <w:t>It is assumed that the client is enabled to use the same media decoding and rendering pipeline during the session.</w:t>
      </w:r>
    </w:p>
    <w:p w14:paraId="7310BA00" w14:textId="77777777" w:rsidR="00EA7B29" w:rsidRPr="004550B7" w:rsidRDefault="00EA7B29" w:rsidP="00EA7B29">
      <w:pPr>
        <w:pStyle w:val="TH"/>
      </w:pPr>
      <w:r w:rsidRPr="004550B7">
        <w:object w:dxaOrig="13920" w:dyaOrig="16140" w14:anchorId="02694EE6">
          <v:shape id="_x0000_i1051" type="#_x0000_t75" style="width:491.95pt;height:564.75pt" o:ole="">
            <v:imagedata r:id="rId66" o:title=""/>
          </v:shape>
          <o:OLEObject Type="Embed" ProgID="Mscgen.Chart" ShapeID="_x0000_i1051" DrawAspect="Content" ObjectID="_1756824991" r:id="rId67"/>
        </w:object>
      </w:r>
    </w:p>
    <w:p w14:paraId="63BC9A38" w14:textId="77777777" w:rsidR="00EA7B29" w:rsidRPr="004550B7" w:rsidRDefault="00EA7B29" w:rsidP="00EA7B29">
      <w:pPr>
        <w:pStyle w:val="TF"/>
      </w:pPr>
      <w:r w:rsidRPr="004550B7">
        <w:t>Figure 5.7-2: High Level Procedure for DASH content</w:t>
      </w:r>
    </w:p>
    <w:p w14:paraId="557538E0" w14:textId="77777777" w:rsidR="00EA7B29" w:rsidRPr="004550B7" w:rsidRDefault="00EA7B29" w:rsidP="00EA7B29">
      <w:pPr>
        <w:keepNext/>
      </w:pPr>
      <w:r w:rsidRPr="004550B7">
        <w:lastRenderedPageBreak/>
        <w:t>Prerequisites:</w:t>
      </w:r>
    </w:p>
    <w:p w14:paraId="0D13BDBF"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49631018" w14:textId="77777777" w:rsidR="00EA7B29" w:rsidRPr="004550B7" w:rsidRDefault="00EA7B29" w:rsidP="00296C49">
      <w:pPr>
        <w:pStyle w:val="B10"/>
        <w:keepNext/>
      </w:pPr>
      <w:r w:rsidRPr="004550B7">
        <w:t>-</w:t>
      </w:r>
      <w:r w:rsidRPr="004550B7">
        <w:tab/>
        <w:t>The 5GMSd-Aware Application has received the service announcement from the 5GMSd Application Provider.</w:t>
      </w:r>
    </w:p>
    <w:p w14:paraId="786D3C09" w14:textId="77777777" w:rsidR="00EA7B29" w:rsidRPr="004550B7" w:rsidRDefault="00EA7B29" w:rsidP="00296C49">
      <w:pPr>
        <w:pStyle w:val="B10"/>
        <w:keepNext/>
      </w:pPr>
      <w:r w:rsidRPr="004550B7">
        <w:t>-</w:t>
      </w:r>
      <w:r w:rsidRPr="004550B7">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11A524E0"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4550B7" w:rsidRDefault="00EA7B29" w:rsidP="00EA7B29">
      <w:pPr>
        <w:keepNext/>
      </w:pPr>
      <w:r w:rsidRPr="004550B7">
        <w:t>Steps:</w:t>
      </w:r>
    </w:p>
    <w:p w14:paraId="7D3FDE9F" w14:textId="77777777" w:rsidR="00EA7B29" w:rsidRPr="004550B7" w:rsidRDefault="00EA7B29" w:rsidP="00EA7B29">
      <w:pPr>
        <w:pStyle w:val="B10"/>
      </w:pPr>
      <w:r w:rsidRPr="004550B7">
        <w:t>1:</w:t>
      </w:r>
      <w:r w:rsidRPr="004550B7">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164C673C" w14:textId="77777777" w:rsidR="00EA7B29" w:rsidRPr="004550B7" w:rsidRDefault="00EA7B29" w:rsidP="00EA7B29">
      <w:pPr>
        <w:pStyle w:val="B10"/>
      </w:pPr>
      <w:r w:rsidRPr="004550B7">
        <w:t>2:</w:t>
      </w:r>
      <w:r w:rsidRPr="004550B7">
        <w:tab/>
        <w:t>A media content item is selected.</w:t>
      </w:r>
    </w:p>
    <w:p w14:paraId="0C212AD0" w14:textId="77777777" w:rsidR="00EA7B29" w:rsidRPr="004550B7" w:rsidRDefault="00EA7B29" w:rsidP="00EA7B29">
      <w:pPr>
        <w:pStyle w:val="B10"/>
      </w:pPr>
      <w:r w:rsidRPr="004550B7">
        <w:t>3:</w:t>
      </w:r>
      <w:r w:rsidRPr="004550B7">
        <w:tab/>
        <w:t>The 5GMSd-Aware Application triggers the Media Session Handler to start media playback. The Media Player Entry is provided to the Media Session Handler.</w:t>
      </w:r>
    </w:p>
    <w:p w14:paraId="6F742202"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w:t>
      </w:r>
      <w:r w:rsidRPr="004550B7" w:rsidDel="00015835">
        <w:t xml:space="preserve"> </w:t>
      </w:r>
      <w:r w:rsidRPr="004550B7">
        <w:t>AF to acquire the whole Service Access Information.</w:t>
      </w:r>
    </w:p>
    <w:p w14:paraId="5549AC9F" w14:textId="77777777" w:rsidR="00EA7B29" w:rsidRPr="004550B7" w:rsidRDefault="00EA7B29" w:rsidP="00EA7B29">
      <w:pPr>
        <w:pStyle w:val="B10"/>
      </w:pPr>
      <w:r w:rsidRPr="004550B7">
        <w:t>5:</w:t>
      </w:r>
      <w:r w:rsidRPr="004550B7">
        <w:tab/>
        <w:t>The Media Session Handler triggers the Media Player to start the session.</w:t>
      </w:r>
    </w:p>
    <w:p w14:paraId="06704062" w14:textId="77777777" w:rsidR="00EA7B29" w:rsidRPr="004550B7" w:rsidRDefault="00EA7B29" w:rsidP="00EA7B29">
      <w:pPr>
        <w:pStyle w:val="B10"/>
      </w:pPr>
      <w:r w:rsidRPr="004550B7">
        <w:t>6:</w:t>
      </w:r>
      <w:r w:rsidRPr="004550B7">
        <w:tab/>
        <w:t>The Media Player establishes a transport session for acquiring the MPD referenced by the Media Player Entry.</w:t>
      </w:r>
    </w:p>
    <w:p w14:paraId="1B62A34E" w14:textId="77777777" w:rsidR="00EA7B29" w:rsidRPr="004550B7" w:rsidRDefault="00EA7B29" w:rsidP="00EA7B29">
      <w:pPr>
        <w:pStyle w:val="B10"/>
      </w:pPr>
      <w:r w:rsidRPr="004550B7">
        <w:t>7:</w:t>
      </w:r>
      <w:r w:rsidRPr="004550B7">
        <w:tab/>
        <w:t>The Media Player requests the MPD.</w:t>
      </w:r>
    </w:p>
    <w:p w14:paraId="321FA78D" w14:textId="77777777" w:rsidR="00EA7B29" w:rsidRPr="004550B7" w:rsidRDefault="00EA7B29" w:rsidP="00EA7B29">
      <w:pPr>
        <w:pStyle w:val="B10"/>
      </w:pPr>
      <w:r w:rsidRPr="004550B7">
        <w:t>8:</w:t>
      </w:r>
      <w:r w:rsidRPr="004550B7">
        <w:tab/>
        <w:t>The Media Player receives the MPD.</w:t>
      </w:r>
    </w:p>
    <w:p w14:paraId="036B9941" w14:textId="77777777" w:rsidR="00EA7B29" w:rsidRPr="004550B7" w:rsidRDefault="00EA7B29" w:rsidP="00EA7B29">
      <w:pPr>
        <w:pStyle w:val="B10"/>
      </w:pPr>
      <w:r w:rsidRPr="004550B7">
        <w:t>9:</w:t>
      </w:r>
      <w:r w:rsidRPr="004550B7">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51E2FB99" w14:textId="77777777" w:rsidR="00EA7B29" w:rsidRPr="004550B7" w:rsidRDefault="00EA7B29" w:rsidP="00EA7B29">
      <w:pPr>
        <w:pStyle w:val="B10"/>
      </w:pPr>
      <w:r w:rsidRPr="004550B7">
        <w:t>10:</w:t>
      </w:r>
      <w:r w:rsidRPr="004550B7">
        <w:tab/>
        <w:t>The Media Player notifies the Media Session Handler about the MPD. The notification may contain parameters from the MPD.</w:t>
      </w:r>
    </w:p>
    <w:p w14:paraId="0BDB0423" w14:textId="77777777" w:rsidR="00EA7B29" w:rsidRPr="004550B7" w:rsidRDefault="00EA7B29" w:rsidP="00EA7B29">
      <w:pPr>
        <w:pStyle w:val="B10"/>
      </w:pPr>
      <w:r w:rsidRPr="004550B7">
        <w:t>11:</w:t>
      </w:r>
      <w:r w:rsidRPr="004550B7">
        <w:tab/>
        <w:t>(Optional) the Media Player acquires the necessary DRM information, for example a DRM License.</w:t>
      </w:r>
    </w:p>
    <w:p w14:paraId="6C3A673D" w14:textId="77777777" w:rsidR="00EA7B29" w:rsidRPr="004550B7" w:rsidRDefault="00EA7B29" w:rsidP="00EA7B29">
      <w:pPr>
        <w:pStyle w:val="B10"/>
      </w:pPr>
      <w:r w:rsidRPr="004550B7">
        <w:t>12:</w:t>
      </w:r>
      <w:r w:rsidRPr="004550B7">
        <w:tab/>
        <w:t>The Media Player configures the media rendering pipeline.</w:t>
      </w:r>
    </w:p>
    <w:p w14:paraId="179775AA" w14:textId="77777777" w:rsidR="00EA7B29" w:rsidRPr="004550B7" w:rsidRDefault="00EA7B29" w:rsidP="00EA7B29">
      <w:pPr>
        <w:pStyle w:val="B10"/>
      </w:pPr>
      <w:r w:rsidRPr="004550B7">
        <w:t>13:</w:t>
      </w:r>
      <w:r w:rsidRPr="004550B7">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2889C0D1" w14:textId="508C164D" w:rsidR="00EA7B29" w:rsidRPr="004550B7" w:rsidRDefault="00EA7B29" w:rsidP="00EA7B29">
      <w:pPr>
        <w:pStyle w:val="B10"/>
      </w:pPr>
      <w:r w:rsidRPr="004550B7">
        <w:t>14:</w:t>
      </w:r>
      <w:r w:rsidRPr="004550B7">
        <w:tab/>
        <w:t xml:space="preserve">The Media Session Handler is notified about the established transport session(s) for the content by providing the </w:t>
      </w:r>
      <w:r w:rsidR="001C2591" w:rsidRPr="004550B7">
        <w:t xml:space="preserve">Service Data Flow </w:t>
      </w:r>
      <w:r w:rsidR="007F65CD" w:rsidRPr="004550B7">
        <w:t>D</w:t>
      </w:r>
      <w:r w:rsidRPr="004550B7">
        <w:t xml:space="preserve">escription of the application flows </w:t>
      </w:r>
      <w:r w:rsidR="001C2591" w:rsidRPr="004550B7">
        <w:t xml:space="preserve">as defined in the Service Access Information. This can be for example </w:t>
      </w:r>
      <w:r w:rsidRPr="004550B7">
        <w:t>5-tuples.</w:t>
      </w:r>
    </w:p>
    <w:p w14:paraId="47B6E565" w14:textId="2940700D" w:rsidR="00EA7B29" w:rsidRPr="004550B7" w:rsidRDefault="00EA7B29" w:rsidP="00EA7B29">
      <w:pPr>
        <w:pStyle w:val="B10"/>
      </w:pPr>
      <w:r w:rsidRPr="004550B7">
        <w:t>15:</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 xml:space="preserve">escription(s) and the Policy Template identifier (see Table 5.7.4-1), to be applied to the described transport session. </w:t>
      </w:r>
      <w:r w:rsidR="001C2591" w:rsidRPr="004550B7">
        <w:t xml:space="preserve">In some cases, a QoS specification is also provided, containing desired QoS information. </w:t>
      </w:r>
      <w:r w:rsidRPr="004550B7">
        <w:t>The 5GMSd</w:t>
      </w:r>
      <w:r w:rsidRPr="004550B7" w:rsidDel="00015835">
        <w:t xml:space="preserve"> </w:t>
      </w:r>
      <w:r w:rsidRPr="004550B7">
        <w:t>AF uses the Policy Template for the related procedure and to identify the related network function.</w:t>
      </w:r>
    </w:p>
    <w:p w14:paraId="2349DA43" w14:textId="6884E78C" w:rsidR="001C2591" w:rsidRPr="004550B7" w:rsidRDefault="001C2591" w:rsidP="00296C49">
      <w:pPr>
        <w:pStyle w:val="NO"/>
      </w:pPr>
      <w:r w:rsidRPr="004550B7">
        <w:lastRenderedPageBreak/>
        <w:t>NOTE:</w:t>
      </w:r>
      <w:r w:rsidRPr="004550B7">
        <w:tab/>
        <w:t>The Media Session Handler may add and remove Service Data Flow description(s) from the dynamic policy resource during the lifetime of the Media Streaming Session.</w:t>
      </w:r>
    </w:p>
    <w:p w14:paraId="4E8B3ADE" w14:textId="77777777" w:rsidR="00EA7B29" w:rsidRPr="004550B7" w:rsidRDefault="00EA7B29" w:rsidP="00EA7B29">
      <w:pPr>
        <w:pStyle w:val="B10"/>
        <w:keepNext/>
      </w:pPr>
      <w:r w:rsidRPr="004550B7">
        <w:t>16:</w:t>
      </w:r>
      <w:r w:rsidRPr="004550B7">
        <w:tab/>
        <w:t>This step applies when the 5GMSd</w:t>
      </w:r>
      <w:r w:rsidRPr="004550B7" w:rsidDel="00015835">
        <w:t xml:space="preserve"> </w:t>
      </w:r>
      <w:r w:rsidRPr="004550B7">
        <w:t>AF resides in the trusted Data Network. Depending on the Policy Template, the step is executed either:</w:t>
      </w:r>
    </w:p>
    <w:p w14:paraId="4E5E350F"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0F265532" w14:textId="281761AA" w:rsidR="00EA7B29" w:rsidRPr="004550B7" w:rsidRDefault="00EA7B29" w:rsidP="00EA7B29">
      <w:pPr>
        <w:pStyle w:val="B3"/>
        <w:keepNext/>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w:t>
      </w:r>
      <w:r w:rsidR="007F65CD" w:rsidRPr="004550B7">
        <w:t>s</w:t>
      </w:r>
      <w:r w:rsidRPr="004550B7">
        <w:t xml:space="preserve">ervice as defined in TS 23.502 [3] clause </w:t>
      </w:r>
      <w:r w:rsidRPr="004550B7">
        <w:rPr>
          <w:lang w:eastAsia="zh-CN"/>
        </w:rPr>
        <w:t>5.2.5.3</w:t>
      </w:r>
      <w:r w:rsidRPr="004550B7">
        <w:t xml:space="preserve">). </w:t>
      </w:r>
    </w:p>
    <w:p w14:paraId="4C9F2359" w14:textId="77777777" w:rsidR="00EA7B29" w:rsidRPr="004550B7" w:rsidRDefault="00EA7B29" w:rsidP="00EA7B29">
      <w:pPr>
        <w:pStyle w:val="B3"/>
      </w:pPr>
      <w:r w:rsidRPr="004550B7">
        <w:t>-</w:t>
      </w:r>
      <w:r w:rsidRPr="004550B7">
        <w:tab/>
        <w:t>when interacting via the NEF with the PCF, continue at step 17a.</w:t>
      </w:r>
    </w:p>
    <w:p w14:paraId="101BF26A"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1B2F8143" w14:textId="240A806A" w:rsidR="00EA7B29" w:rsidRPr="004550B7" w:rsidRDefault="00EA7B29" w:rsidP="00EA7B29">
      <w:pPr>
        <w:pStyle w:val="B3"/>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w:t>
      </w:r>
      <w:r w:rsidR="007F65CD" w:rsidRPr="004550B7">
        <w:t>s</w:t>
      </w:r>
      <w:r w:rsidRPr="004550B7">
        <w:t xml:space="preserve">ervice as defined in TS 23.502 [3] clause </w:t>
      </w:r>
      <w:r w:rsidRPr="004550B7">
        <w:rPr>
          <w:lang w:eastAsia="zh-CN"/>
        </w:rPr>
        <w:t>5.2.5.3</w:t>
      </w:r>
      <w:r w:rsidRPr="004550B7">
        <w:t>).</w:t>
      </w:r>
    </w:p>
    <w:p w14:paraId="087E9606" w14:textId="77777777" w:rsidR="00EA7B29" w:rsidRPr="004550B7" w:rsidRDefault="00EA7B29" w:rsidP="00EA7B29">
      <w:pPr>
        <w:pStyle w:val="B3"/>
      </w:pPr>
      <w:r w:rsidRPr="004550B7">
        <w:t>-</w:t>
      </w:r>
      <w:r w:rsidRPr="004550B7">
        <w:tab/>
        <w:t>when interacting via the NEF with the PCF, continue at step 17b.</w:t>
      </w:r>
    </w:p>
    <w:p w14:paraId="7B4E1DDF" w14:textId="77777777" w:rsidR="00EA7B29" w:rsidRPr="004550B7" w:rsidRDefault="00EA7B29" w:rsidP="00296C49">
      <w:pPr>
        <w:pStyle w:val="B10"/>
        <w:keepNext/>
      </w:pPr>
      <w:r w:rsidRPr="004550B7">
        <w:t>17:</w:t>
      </w:r>
      <w:r w:rsidRPr="004550B7">
        <w:tab/>
        <w:t>This step applies when the 5GMSd</w:t>
      </w:r>
      <w:r w:rsidRPr="004550B7" w:rsidDel="00015835">
        <w:t xml:space="preserve"> </w:t>
      </w:r>
      <w:r w:rsidRPr="004550B7">
        <w:t>AF resides in the external Data Network. Depending on the Policy Template, the step is executed either:</w:t>
      </w:r>
    </w:p>
    <w:p w14:paraId="7EDCEEF7" w14:textId="77777777" w:rsidR="00EA7B29" w:rsidRPr="004550B7" w:rsidRDefault="00EA7B29" w:rsidP="00EA7B29">
      <w:pPr>
        <w:pStyle w:val="B2"/>
      </w:pPr>
      <w:r w:rsidRPr="004550B7">
        <w:t>a.</w:t>
      </w:r>
      <w:r w:rsidRPr="004550B7">
        <w:tab/>
        <w:t>When the Policy Template relates to QoS, the 5GMSd</w:t>
      </w:r>
      <w:r w:rsidRPr="004550B7" w:rsidDel="00015835">
        <w:t xml:space="preserve"> </w:t>
      </w:r>
      <w:r w:rsidRPr="004550B7">
        <w:t xml:space="preserve">AF may use the </w:t>
      </w:r>
      <w:proofErr w:type="spellStart"/>
      <w:r w:rsidRPr="004550B7">
        <w:rPr>
          <w:rStyle w:val="Code"/>
        </w:rPr>
        <w:t>Nnef_AFsessionWithQoS</w:t>
      </w:r>
      <w:proofErr w:type="spellEnd"/>
      <w:r w:rsidRPr="004550B7">
        <w:t xml:space="preserve"> service as defined in TS 23.502 [3] clause 5.2.6.9. (The complete call flow is described in TS 23.502 clause 4.15.6.6.)</w:t>
      </w:r>
    </w:p>
    <w:p w14:paraId="7CC87CC7"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proofErr w:type="spellStart"/>
      <w:r w:rsidRPr="004550B7">
        <w:rPr>
          <w:rStyle w:val="Code"/>
        </w:rPr>
        <w:t>Nnef_ChargeableParty</w:t>
      </w:r>
      <w:proofErr w:type="spellEnd"/>
      <w:r w:rsidRPr="004550B7">
        <w:t xml:space="preserve"> service as defined in TS 23.502 [3] clause 5.2.6.8. (The complete call flow is described in TS 23.502 clause 4.15.6.4 and clause 4.15.6.5.) The Policy Template may contain the </w:t>
      </w:r>
      <w:r w:rsidRPr="004550B7">
        <w:rPr>
          <w:lang w:eastAsia="zh-CN"/>
        </w:rPr>
        <w:t>Sponsor Information (values, based on SLA negotiation) and Background Data Transfer Reference ID. The Flow Description is provided by the Media Session Handler at API invocation.</w:t>
      </w:r>
    </w:p>
    <w:p w14:paraId="3267D2A8" w14:textId="64A07C02" w:rsidR="00EA7B29" w:rsidRPr="004550B7" w:rsidRDefault="00EA7B29" w:rsidP="00EA7B29">
      <w:pPr>
        <w:pStyle w:val="B10"/>
      </w:pPr>
      <w:r w:rsidRPr="004550B7">
        <w:t>18:</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54095451" w14:textId="77777777" w:rsidR="00EA7B29" w:rsidRPr="004550B7" w:rsidRDefault="00EA7B29" w:rsidP="00EA7B29">
      <w:pPr>
        <w:pStyle w:val="B10"/>
      </w:pPr>
      <w:r w:rsidRPr="004550B7">
        <w:t>19:</w:t>
      </w:r>
      <w:r w:rsidRPr="004550B7">
        <w:tab/>
        <w:t>The Media Session Handler updates the configuration of the Media Player according to the response from the 5GMSd AF (See Table 5.6.4-2).</w:t>
      </w:r>
    </w:p>
    <w:p w14:paraId="04F486BD" w14:textId="77777777" w:rsidR="00EA7B29" w:rsidRPr="004550B7" w:rsidRDefault="00EA7B29" w:rsidP="00EA7B29">
      <w:pPr>
        <w:pStyle w:val="B10"/>
      </w:pPr>
      <w:r w:rsidRPr="004550B7">
        <w:t>20:</w:t>
      </w:r>
      <w:r w:rsidRPr="004550B7">
        <w:tab/>
        <w:t>The Media Player requests a DASH initialization segment. The Media Player repeats this step for each required initialization segment.</w:t>
      </w:r>
    </w:p>
    <w:p w14:paraId="33E1B5EF" w14:textId="77777777" w:rsidR="00EA7B29" w:rsidRPr="004550B7" w:rsidRDefault="00EA7B29" w:rsidP="00EA7B29">
      <w:pPr>
        <w:pStyle w:val="B10"/>
      </w:pPr>
      <w:r w:rsidRPr="004550B7">
        <w:t>21:</w:t>
      </w:r>
      <w:r w:rsidRPr="004550B7">
        <w:tab/>
        <w:t>The Media Player receives the initialization segments.</w:t>
      </w:r>
    </w:p>
    <w:p w14:paraId="750D7148" w14:textId="77777777" w:rsidR="00EA7B29" w:rsidRPr="004550B7" w:rsidRDefault="00EA7B29" w:rsidP="00EA7B29">
      <w:pPr>
        <w:pStyle w:val="B10"/>
      </w:pPr>
      <w:r w:rsidRPr="004550B7">
        <w:t>22:</w:t>
      </w:r>
      <w:r w:rsidRPr="004550B7">
        <w:tab/>
        <w:t>The Media Player requests DASH media segments according to the MPD.</w:t>
      </w:r>
    </w:p>
    <w:p w14:paraId="1FBFC0BC" w14:textId="77777777" w:rsidR="00EA7B29" w:rsidRPr="004550B7" w:rsidRDefault="00EA7B29" w:rsidP="00EA7B29">
      <w:pPr>
        <w:pStyle w:val="B10"/>
      </w:pPr>
      <w:r w:rsidRPr="004550B7">
        <w:t>23:</w:t>
      </w:r>
      <w:r w:rsidRPr="004550B7">
        <w:tab/>
        <w:t>The Media Player receives media segments and feeds them into the appropriate media rendering pipeline.</w:t>
      </w:r>
    </w:p>
    <w:p w14:paraId="1A519D3A" w14:textId="77777777" w:rsidR="00EA7B29" w:rsidRPr="004550B7" w:rsidRDefault="00EA7B29" w:rsidP="00EA7B29">
      <w:pPr>
        <w:pStyle w:val="B10"/>
      </w:pPr>
      <w:r w:rsidRPr="004550B7">
        <w:t>24:</w:t>
      </w:r>
      <w:r w:rsidRPr="004550B7">
        <w:tab/>
        <w:t>Previous steps are repeated according to the MPD information.</w:t>
      </w:r>
    </w:p>
    <w:p w14:paraId="48098500" w14:textId="77777777" w:rsidR="00EA7B29" w:rsidRPr="004550B7" w:rsidRDefault="00EA7B29" w:rsidP="00EA7B29">
      <w:pPr>
        <w:pStyle w:val="Heading3"/>
      </w:pPr>
      <w:bookmarkStart w:id="397" w:name="_Toc26271262"/>
      <w:bookmarkStart w:id="398" w:name="_Toc36234940"/>
      <w:bookmarkStart w:id="399" w:name="_Toc36235011"/>
      <w:bookmarkStart w:id="400" w:name="_Toc36235083"/>
      <w:bookmarkStart w:id="401" w:name="_Toc36235155"/>
      <w:bookmarkStart w:id="402" w:name="_Toc41632827"/>
      <w:bookmarkStart w:id="403" w:name="_Toc51790705"/>
      <w:bookmarkStart w:id="404" w:name="_Toc61547015"/>
      <w:bookmarkStart w:id="405" w:name="_Toc146212024"/>
      <w:r w:rsidRPr="004550B7">
        <w:t>5.7.5</w:t>
      </w:r>
      <w:r w:rsidRPr="004550B7">
        <w:tab/>
        <w:t>Parameters for dynamic policy invocation configuration</w:t>
      </w:r>
      <w:bookmarkEnd w:id="397"/>
      <w:bookmarkEnd w:id="398"/>
      <w:bookmarkEnd w:id="399"/>
      <w:bookmarkEnd w:id="400"/>
      <w:bookmarkEnd w:id="401"/>
      <w:bookmarkEnd w:id="402"/>
      <w:bookmarkEnd w:id="403"/>
      <w:bookmarkEnd w:id="404"/>
      <w:bookmarkEnd w:id="405"/>
    </w:p>
    <w:p w14:paraId="30401D0E" w14:textId="77777777" w:rsidR="00EA7B29" w:rsidRPr="004550B7" w:rsidRDefault="00EA7B29" w:rsidP="00EA7B29">
      <w:pPr>
        <w:pStyle w:val="TH"/>
        <w:rPr>
          <w:lang w:val="en-US"/>
        </w:rPr>
      </w:pPr>
      <w:r w:rsidRPr="004550B7">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Description</w:t>
            </w:r>
          </w:p>
        </w:tc>
      </w:tr>
      <w:tr w:rsidR="00EA7B29" w:rsidRPr="004550B7"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Pr="004550B7" w:rsidRDefault="00EA7B29" w:rsidP="00D43C55">
            <w:pPr>
              <w:pStyle w:val="TAL"/>
            </w:pPr>
            <w:r w:rsidRPr="004550B7">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Pr="004550B7" w:rsidRDefault="00EA7B29" w:rsidP="00D43C55">
            <w:pPr>
              <w:pStyle w:val="TAL"/>
              <w:rPr>
                <w:lang w:val="en-US"/>
              </w:rPr>
            </w:pPr>
            <w:r w:rsidRPr="004550B7">
              <w:rPr>
                <w:lang w:val="en-US"/>
              </w:rPr>
              <w:t>Information about the policy enforcement system.</w:t>
            </w:r>
          </w:p>
        </w:tc>
      </w:tr>
    </w:tbl>
    <w:p w14:paraId="4CFAF88C" w14:textId="77777777" w:rsidR="00EA7B29" w:rsidRPr="004550B7" w:rsidRDefault="00EA7B29" w:rsidP="007F65CD">
      <w:pPr>
        <w:pStyle w:val="TAN"/>
        <w:keepNext w:val="0"/>
      </w:pPr>
    </w:p>
    <w:p w14:paraId="531E014E" w14:textId="77777777" w:rsidR="00EA7B29" w:rsidRPr="004550B7" w:rsidRDefault="00EA7B29" w:rsidP="00EA7B29">
      <w:pPr>
        <w:pStyle w:val="Heading2"/>
        <w:rPr>
          <w:noProof/>
        </w:rPr>
      </w:pPr>
      <w:bookmarkStart w:id="406" w:name="_Toc26271263"/>
      <w:bookmarkStart w:id="407" w:name="_Toc36234941"/>
      <w:bookmarkStart w:id="408" w:name="_Toc36235012"/>
      <w:bookmarkStart w:id="409" w:name="_Toc36235084"/>
      <w:bookmarkStart w:id="410" w:name="_Toc36235156"/>
      <w:bookmarkStart w:id="411" w:name="_Toc41632828"/>
      <w:bookmarkStart w:id="412" w:name="_Toc51790706"/>
      <w:bookmarkStart w:id="413" w:name="_Toc61547016"/>
      <w:bookmarkStart w:id="414" w:name="_Hlk37773338"/>
      <w:bookmarkStart w:id="415" w:name="_Toc146212025"/>
      <w:r w:rsidRPr="004550B7">
        <w:rPr>
          <w:noProof/>
        </w:rPr>
        <w:lastRenderedPageBreak/>
        <w:t>5.8</w:t>
      </w:r>
      <w:r w:rsidRPr="004550B7">
        <w:rPr>
          <w:noProof/>
        </w:rPr>
        <w:tab/>
      </w:r>
      <w:bookmarkStart w:id="416" w:name="_Hlk22856465"/>
      <w:bookmarkStart w:id="417" w:name="_Hlk37773844"/>
      <w:r w:rsidRPr="004550B7">
        <w:rPr>
          <w:noProof/>
        </w:rPr>
        <w:t>Dynamic Policy based on Network Slicing for Downlink Media Streaming</w:t>
      </w:r>
      <w:bookmarkEnd w:id="406"/>
      <w:bookmarkEnd w:id="407"/>
      <w:bookmarkEnd w:id="408"/>
      <w:bookmarkEnd w:id="409"/>
      <w:bookmarkEnd w:id="410"/>
      <w:bookmarkEnd w:id="411"/>
      <w:bookmarkEnd w:id="412"/>
      <w:bookmarkEnd w:id="413"/>
      <w:bookmarkEnd w:id="415"/>
      <w:bookmarkEnd w:id="416"/>
    </w:p>
    <w:p w14:paraId="4124DD23" w14:textId="77777777" w:rsidR="00EA7B29" w:rsidRPr="004550B7" w:rsidRDefault="00EA7B29" w:rsidP="00EA7B29">
      <w:pPr>
        <w:keepNext/>
        <w:keepLines/>
        <w:spacing w:before="120"/>
        <w:ind w:left="1134" w:hanging="1134"/>
        <w:outlineLvl w:val="2"/>
        <w:rPr>
          <w:rFonts w:ascii="Arial" w:hAnsi="Arial"/>
          <w:sz w:val="28"/>
        </w:rPr>
      </w:pPr>
      <w:r w:rsidRPr="004550B7">
        <w:rPr>
          <w:rFonts w:ascii="Arial" w:hAnsi="Arial"/>
          <w:sz w:val="28"/>
        </w:rPr>
        <w:t>5.8.1</w:t>
      </w:r>
      <w:r w:rsidRPr="004550B7">
        <w:rPr>
          <w:rFonts w:ascii="Arial" w:hAnsi="Arial"/>
          <w:sz w:val="28"/>
        </w:rPr>
        <w:tab/>
        <w:t>Procedure</w:t>
      </w:r>
    </w:p>
    <w:p w14:paraId="3E444C59" w14:textId="57A2979B" w:rsidR="00EA7B29" w:rsidRPr="004550B7" w:rsidRDefault="00EA7B29" w:rsidP="00EA7B29">
      <w:pPr>
        <w:keepNext/>
        <w:keepLines/>
        <w:rPr>
          <w:lang w:val="en-US"/>
        </w:rPr>
      </w:pPr>
      <w:r w:rsidRPr="004550B7">
        <w:rPr>
          <w:lang w:val="en-US"/>
        </w:rPr>
        <w:t xml:space="preserve">The 5GMSd Application Provider requests the assignment of more than one network slice for the distribution of the service. The 5GMSd Application Provider </w:t>
      </w:r>
      <w:r w:rsidRPr="004550B7">
        <w:t>indicates the desired network slice features that correspond to the Service Access Information</w:t>
      </w:r>
      <w:r w:rsidRPr="004550B7">
        <w:rPr>
          <w:lang w:val="en-US"/>
        </w:rPr>
        <w:t xml:space="preserve">. Upon successful assignment of the network slices for the service, the 5GMSd AF </w:t>
      </w:r>
      <w:r w:rsidR="00EF0F21" w:rsidRPr="004550B7">
        <w:rPr>
          <w:lang w:val="en-US"/>
        </w:rPr>
        <w:t>shall</w:t>
      </w:r>
      <w:r w:rsidRPr="004550B7">
        <w:rPr>
          <w:lang w:val="en-US"/>
        </w:rPr>
        <w:t xml:space="preserve"> respond with the list of allowed S-NSSAIs to the 5GMSd Application Provider.</w:t>
      </w:r>
    </w:p>
    <w:p w14:paraId="5D31DADB" w14:textId="77777777" w:rsidR="00EA7B29" w:rsidRPr="004550B7" w:rsidRDefault="00EA7B29" w:rsidP="00EA7B29">
      <w:pPr>
        <w:keepNext/>
        <w:rPr>
          <w:lang w:val="en-US"/>
        </w:rPr>
      </w:pPr>
      <w:r w:rsidRPr="004550B7">
        <w:rPr>
          <w:lang w:val="en-US"/>
        </w:rPr>
        <w:t>Figure 5.8.1-1 is the flowchart diagram for this procedure.</w:t>
      </w:r>
    </w:p>
    <w:p w14:paraId="5CA5EC4F" w14:textId="77777777" w:rsidR="00EA7B29" w:rsidRPr="004550B7" w:rsidRDefault="00EA7B29" w:rsidP="00EA7B29">
      <w:pPr>
        <w:pStyle w:val="TH"/>
        <w:rPr>
          <w:lang w:val="en-US"/>
        </w:rPr>
      </w:pPr>
      <w:r w:rsidRPr="004550B7">
        <w:rPr>
          <w:lang w:val="en-US"/>
        </w:rPr>
        <w:object w:dxaOrig="12470" w:dyaOrig="5820" w14:anchorId="1D048B13">
          <v:shape id="_x0000_i1052" type="#_x0000_t75" style="width:412.85pt;height:192.3pt" o:ole="">
            <v:imagedata r:id="rId68" o:title=""/>
            <o:lock v:ext="edit" aspectratio="f"/>
          </v:shape>
          <o:OLEObject Type="Embed" ProgID="Mscgen.Chart" ShapeID="_x0000_i1052" DrawAspect="Content" ObjectID="_1756824992" r:id="rId69"/>
        </w:object>
      </w:r>
    </w:p>
    <w:p w14:paraId="646769FD" w14:textId="77777777" w:rsidR="00EA7B29" w:rsidRPr="004550B7" w:rsidRDefault="00EA7B29" w:rsidP="00A15C91">
      <w:pPr>
        <w:pStyle w:val="TF"/>
        <w:rPr>
          <w:rFonts w:eastAsia="SimSun"/>
          <w:lang w:val="en-US"/>
        </w:rPr>
      </w:pPr>
      <w:r w:rsidRPr="004550B7">
        <w:rPr>
          <w:rFonts w:eastAsia="SimSun"/>
        </w:rPr>
        <w:t>Figure 5.8.1-1 Dynamic Policy based on Network Slicing for Downlink Streaming</w:t>
      </w:r>
    </w:p>
    <w:p w14:paraId="6E5A0033" w14:textId="77777777" w:rsidR="00EA7B29" w:rsidRPr="004550B7" w:rsidRDefault="00EA7B29" w:rsidP="00EA7B29">
      <w:pPr>
        <w:keepNext/>
        <w:rPr>
          <w:lang w:val="en-US"/>
        </w:rPr>
      </w:pPr>
      <w:r w:rsidRPr="004550B7">
        <w:rPr>
          <w:lang w:val="en-US"/>
        </w:rPr>
        <w:t>Pre-requisites:</w:t>
      </w:r>
    </w:p>
    <w:p w14:paraId="0DC696F2" w14:textId="77777777" w:rsidR="00EA7B29" w:rsidRPr="004550B7" w:rsidRDefault="00EA7B29" w:rsidP="00EA7B29">
      <w:pPr>
        <w:pStyle w:val="B10"/>
        <w:keepNext/>
        <w:rPr>
          <w:lang w:val="en-US"/>
        </w:rPr>
      </w:pPr>
      <w:r w:rsidRPr="004550B7">
        <w:rPr>
          <w:lang w:val="en-US"/>
        </w:rPr>
        <w:t>1.</w:t>
      </w:r>
      <w:r w:rsidRPr="004550B7">
        <w:rPr>
          <w:lang w:val="en-US"/>
        </w:rPr>
        <w:tab/>
        <w:t xml:space="preserve">The </w:t>
      </w:r>
      <w:r w:rsidRPr="004550B7">
        <w:t>UE knows how to access the network slice(s) associated with a particular Provisioning Session</w:t>
      </w:r>
      <w:r w:rsidRPr="004550B7">
        <w:rPr>
          <w:lang w:val="en-US"/>
        </w:rPr>
        <w:t>.</w:t>
      </w:r>
    </w:p>
    <w:p w14:paraId="1699837B" w14:textId="77777777" w:rsidR="00EA7B29" w:rsidRPr="004550B7" w:rsidRDefault="00EA7B29" w:rsidP="00EA7B29">
      <w:pPr>
        <w:pStyle w:val="B10"/>
        <w:rPr>
          <w:lang w:val="en-US"/>
        </w:rPr>
      </w:pPr>
      <w:r w:rsidRPr="004550B7">
        <w:t>2.</w:t>
      </w:r>
      <w:r w:rsidRPr="004550B7">
        <w:tab/>
        <w:t>The 5GMSd AS(s) serving the content for the particular Provisioning Session shall be accessible through the DNN(s) associated to the network slice(s) provisioned for the distribution of that content</w:t>
      </w:r>
      <w:r w:rsidRPr="004550B7">
        <w:rPr>
          <w:lang w:val="en-US"/>
        </w:rPr>
        <w:t>.</w:t>
      </w:r>
    </w:p>
    <w:p w14:paraId="1A55B6B0" w14:textId="77777777" w:rsidR="00EA7B29" w:rsidRPr="004550B7" w:rsidRDefault="00EA7B29" w:rsidP="00EA7B29">
      <w:pPr>
        <w:keepNext/>
        <w:rPr>
          <w:lang w:val="en-US"/>
        </w:rPr>
      </w:pPr>
      <w:r w:rsidRPr="004550B7">
        <w:rPr>
          <w:lang w:val="en-US"/>
        </w:rPr>
        <w:t>The steps are as follows:</w:t>
      </w:r>
    </w:p>
    <w:p w14:paraId="654E4FD5" w14:textId="77777777" w:rsidR="00EA7B29" w:rsidRPr="004550B7" w:rsidRDefault="00EA7B29" w:rsidP="00EA7B29">
      <w:pPr>
        <w:pStyle w:val="B10"/>
        <w:keepNext/>
        <w:rPr>
          <w:lang w:val="en-US"/>
        </w:rPr>
      </w:pPr>
      <w:r w:rsidRPr="004550B7">
        <w:rPr>
          <w:lang w:val="en-US"/>
        </w:rPr>
        <w:t>1.</w:t>
      </w:r>
      <w:r w:rsidRPr="004550B7">
        <w:rPr>
          <w:lang w:val="en-US"/>
        </w:rPr>
        <w:tab/>
        <w:t>The 5GMSd-Aware Application triggers media playback by invoking the Media Player with the Media Player Entry for the selected content.</w:t>
      </w:r>
    </w:p>
    <w:p w14:paraId="08598CAD" w14:textId="77777777" w:rsidR="00EA7B29" w:rsidRPr="004550B7" w:rsidRDefault="00EA7B29" w:rsidP="00EA7B29">
      <w:pPr>
        <w:pStyle w:val="B10"/>
        <w:rPr>
          <w:lang w:val="en-US"/>
        </w:rPr>
      </w:pPr>
      <w:r w:rsidRPr="004550B7">
        <w:rPr>
          <w:lang w:val="en-US"/>
        </w:rPr>
        <w:t>2.</w:t>
      </w:r>
      <w:r w:rsidRPr="004550B7">
        <w:rPr>
          <w:lang w:val="en-US"/>
        </w:rPr>
        <w:tab/>
        <w:t>The Media Player requests the manifest from the 5GMSd AS.</w:t>
      </w:r>
    </w:p>
    <w:p w14:paraId="6E768AB5" w14:textId="72134AE1" w:rsidR="00EA7B29" w:rsidRPr="004550B7" w:rsidRDefault="00EA7B29" w:rsidP="00EA7B29">
      <w:pPr>
        <w:pStyle w:val="B10"/>
        <w:rPr>
          <w:lang w:val="en-US"/>
        </w:rPr>
      </w:pPr>
      <w:r w:rsidRPr="004550B7">
        <w:rPr>
          <w:lang w:val="en-US"/>
        </w:rPr>
        <w:t>3.</w:t>
      </w:r>
      <w:r w:rsidRPr="004550B7">
        <w:rPr>
          <w:lang w:val="en-US"/>
        </w:rPr>
        <w:tab/>
        <w:t xml:space="preserve">The Media Player notifies the Media Session Handler about the upcoming media session and may request specific </w:t>
      </w:r>
      <w:r w:rsidR="00D43C55" w:rsidRPr="004550B7">
        <w:rPr>
          <w:lang w:val="en-US"/>
        </w:rPr>
        <w:t>5GMSd AF-based N</w:t>
      </w:r>
      <w:r w:rsidRPr="004550B7">
        <w:rPr>
          <w:lang w:val="en-US"/>
        </w:rPr>
        <w:t xml:space="preserve">etwork </w:t>
      </w:r>
      <w:r w:rsidR="00D43C55" w:rsidRPr="004550B7">
        <w:rPr>
          <w:lang w:val="en-US"/>
        </w:rPr>
        <w:t>A</w:t>
      </w:r>
      <w:r w:rsidRPr="004550B7">
        <w:rPr>
          <w:lang w:val="en-US"/>
        </w:rPr>
        <w:t>ssistance for that session, when not already established.</w:t>
      </w:r>
    </w:p>
    <w:p w14:paraId="54B434FE" w14:textId="77777777" w:rsidR="00EA7B29" w:rsidRPr="004550B7" w:rsidRDefault="00EA7B29" w:rsidP="00EA7B29">
      <w:pPr>
        <w:pStyle w:val="B10"/>
        <w:rPr>
          <w:lang w:val="en-US"/>
        </w:rPr>
      </w:pPr>
      <w:r w:rsidRPr="004550B7">
        <w:rPr>
          <w:lang w:val="en-US"/>
        </w:rPr>
        <w:t>4.</w:t>
      </w:r>
      <w:r w:rsidRPr="004550B7">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061DC34" w14:textId="77777777" w:rsidR="00EA7B29" w:rsidRPr="004550B7" w:rsidRDefault="00EA7B29" w:rsidP="00EA7B29">
      <w:pPr>
        <w:pStyle w:val="B10"/>
        <w:rPr>
          <w:lang w:val="en-US"/>
        </w:rPr>
      </w:pPr>
      <w:r w:rsidRPr="004550B7">
        <w:rPr>
          <w:lang w:val="en-US"/>
        </w:rPr>
        <w:t>5.</w:t>
      </w:r>
      <w:r w:rsidRPr="004550B7">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654967E4" w14:textId="77777777" w:rsidR="00EA7B29" w:rsidRPr="004550B7" w:rsidRDefault="00EA7B29" w:rsidP="00EA7B29">
      <w:pPr>
        <w:pStyle w:val="B10"/>
        <w:rPr>
          <w:lang w:val="en-US"/>
        </w:rPr>
      </w:pPr>
      <w:r w:rsidRPr="004550B7">
        <w:rPr>
          <w:lang w:val="en-US"/>
        </w:rPr>
        <w:t>6.</w:t>
      </w:r>
      <w:r w:rsidRPr="004550B7">
        <w:rPr>
          <w:lang w:val="en-US"/>
        </w:rPr>
        <w:tab/>
        <w:t>The UE reuses an existing PDU session with the selected S-NSSAI and DNN from step 5, or requests the establishment of a new PDU session with the identified parameters, if one doesn’t exist already.</w:t>
      </w:r>
    </w:p>
    <w:p w14:paraId="4C238E16" w14:textId="77777777" w:rsidR="00EA7B29" w:rsidRPr="004550B7" w:rsidRDefault="00EA7B29" w:rsidP="00EA7B29">
      <w:pPr>
        <w:pStyle w:val="B10"/>
        <w:rPr>
          <w:lang w:val="en-US"/>
        </w:rPr>
      </w:pPr>
      <w:r w:rsidRPr="004550B7">
        <w:rPr>
          <w:lang w:val="en-US"/>
        </w:rPr>
        <w:t>7.</w:t>
      </w:r>
      <w:r w:rsidRPr="004550B7">
        <w:rPr>
          <w:lang w:val="en-US"/>
        </w:rPr>
        <w:tab/>
        <w:t>The streaming of the media content at the target operation point starts.</w:t>
      </w:r>
    </w:p>
    <w:p w14:paraId="0B0ED04A" w14:textId="77777777" w:rsidR="00EA7B29" w:rsidRPr="004550B7" w:rsidRDefault="00EA7B29" w:rsidP="00EA7B29">
      <w:pPr>
        <w:pStyle w:val="Heading2"/>
        <w:rPr>
          <w:noProof/>
        </w:rPr>
      </w:pPr>
      <w:bookmarkStart w:id="418" w:name="_Toc36235013"/>
      <w:bookmarkStart w:id="419" w:name="_Toc36235085"/>
      <w:bookmarkStart w:id="420" w:name="_Toc36235157"/>
      <w:bookmarkStart w:id="421" w:name="_Toc41632829"/>
      <w:bookmarkStart w:id="422" w:name="_Toc51790707"/>
      <w:bookmarkStart w:id="423" w:name="_Toc61547017"/>
      <w:bookmarkStart w:id="424" w:name="_Toc146212026"/>
      <w:bookmarkEnd w:id="414"/>
      <w:bookmarkEnd w:id="417"/>
      <w:r w:rsidRPr="004550B7">
        <w:rPr>
          <w:noProof/>
        </w:rPr>
        <w:lastRenderedPageBreak/>
        <w:t>5.9</w:t>
      </w:r>
      <w:r w:rsidRPr="004550B7">
        <w:rPr>
          <w:noProof/>
        </w:rPr>
        <w:tab/>
        <w:t>Downlink Network Assistance</w:t>
      </w:r>
      <w:bookmarkEnd w:id="418"/>
      <w:bookmarkEnd w:id="419"/>
      <w:bookmarkEnd w:id="420"/>
      <w:bookmarkEnd w:id="421"/>
      <w:bookmarkEnd w:id="422"/>
      <w:bookmarkEnd w:id="423"/>
      <w:bookmarkEnd w:id="424"/>
    </w:p>
    <w:p w14:paraId="525968BE" w14:textId="77777777" w:rsidR="00EA7B29" w:rsidRPr="004550B7" w:rsidRDefault="00EA7B29" w:rsidP="00EA7B29">
      <w:pPr>
        <w:pStyle w:val="Heading3"/>
      </w:pPr>
      <w:bookmarkStart w:id="425" w:name="_Toc36235158"/>
      <w:bookmarkStart w:id="426" w:name="_Toc41632830"/>
      <w:bookmarkStart w:id="427" w:name="_Toc51790708"/>
      <w:bookmarkStart w:id="428" w:name="_Toc61547018"/>
      <w:bookmarkStart w:id="429" w:name="_Toc146212027"/>
      <w:r w:rsidRPr="004550B7">
        <w:t>5.9.1</w:t>
      </w:r>
      <w:r w:rsidRPr="004550B7">
        <w:tab/>
        <w:t>Introduction</w:t>
      </w:r>
      <w:bookmarkEnd w:id="425"/>
      <w:bookmarkEnd w:id="426"/>
      <w:bookmarkEnd w:id="427"/>
      <w:bookmarkEnd w:id="428"/>
      <w:bookmarkEnd w:id="429"/>
    </w:p>
    <w:p w14:paraId="4FDAA81A" w14:textId="77777777" w:rsidR="00257BA4" w:rsidRPr="004550B7" w:rsidRDefault="00257BA4" w:rsidP="00257BA4">
      <w:pPr>
        <w:keepNext/>
        <w:rPr>
          <w:rFonts w:eastAsia="MS Mincho"/>
        </w:rPr>
      </w:pPr>
      <w:r w:rsidRPr="004550B7">
        <w:rPr>
          <w:rFonts w:eastAsia="MS Mincho"/>
        </w:rPr>
        <w:t xml:space="preserve">The Network Assistance (NA) feature enables a UE that is receiving a </w:t>
      </w:r>
      <w:r w:rsidRPr="004550B7">
        <w:rPr>
          <w:noProof/>
        </w:rPr>
        <w:t xml:space="preserve">downlink media stream </w:t>
      </w:r>
      <w:r w:rsidRPr="004550B7">
        <w:rPr>
          <w:rFonts w:eastAsia="MS Mincho"/>
        </w:rPr>
        <w:t xml:space="preserve">to improve the </w:t>
      </w:r>
      <w:proofErr w:type="spellStart"/>
      <w:r w:rsidRPr="004550B7">
        <w:rPr>
          <w:rFonts w:eastAsia="MS Mincho"/>
        </w:rPr>
        <w:t>QoE</w:t>
      </w:r>
      <w:proofErr w:type="spellEnd"/>
      <w:r w:rsidRPr="004550B7">
        <w:rPr>
          <w:rFonts w:eastAsia="MS Mincho"/>
        </w:rPr>
        <w:t xml:space="preserve"> of the media streaming session, by being able to make use of two distinct facilities.</w:t>
      </w:r>
    </w:p>
    <w:p w14:paraId="126FDBF8" w14:textId="581E1B67" w:rsidR="00257BA4" w:rsidRPr="004550B7" w:rsidRDefault="00257BA4" w:rsidP="00257BA4">
      <w:pPr>
        <w:rPr>
          <w:rFonts w:eastAsia="MS Mincho"/>
        </w:rPr>
      </w:pPr>
      <w:r w:rsidRPr="004550B7">
        <w:rPr>
          <w:rFonts w:eastAsia="MS Mincho"/>
        </w:rPr>
        <w:t xml:space="preserve">The first facility is </w:t>
      </w:r>
      <w:r w:rsidRPr="00257BA4">
        <w:rPr>
          <w:rFonts w:eastAsia="MS Mincho"/>
          <w:b/>
          <w:bCs/>
        </w:rPr>
        <w:t>bit rate recommendation</w:t>
      </w:r>
      <w:r>
        <w:rPr>
          <w:rFonts w:eastAsia="MS Mincho"/>
        </w:rPr>
        <w:t xml:space="preserve"> (</w:t>
      </w:r>
      <w:r w:rsidRPr="004550B7">
        <w:rPr>
          <w:rFonts w:eastAsia="MS Mincho"/>
          <w:b/>
          <w:bCs/>
        </w:rPr>
        <w:t>throughput estimation</w:t>
      </w:r>
      <w:r>
        <w:rPr>
          <w:rFonts w:eastAsia="MS Mincho"/>
          <w:b/>
          <w:bCs/>
        </w:rPr>
        <w:t>)</w:t>
      </w:r>
      <w:r w:rsidRPr="004550B7">
        <w:rPr>
          <w:rFonts w:eastAsia="MS Mincho"/>
        </w:rPr>
        <w:t xml:space="preserve">. This enables the UE to start a downlink streaming session at the most appropriate bit rate for the network conditions at hand, or to obtain a recommendation from the network </w:t>
      </w:r>
      <w:r>
        <w:rPr>
          <w:rFonts w:eastAsia="MS Mincho"/>
        </w:rPr>
        <w:t xml:space="preserve">which will remain </w:t>
      </w:r>
      <w:r>
        <w:t>valid until further notice</w:t>
      </w:r>
      <w:r w:rsidRPr="004550B7">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4550B7">
        <w:rPr>
          <w:rFonts w:eastAsia="MS Mincho"/>
        </w:rPr>
        <w:t>This function is provided as an additional tool to support the UE, in addition to the common approach of the UE performing its own estimation based on measurement of the downlink traffic in the past.</w:t>
      </w:r>
    </w:p>
    <w:p w14:paraId="6856697F" w14:textId="6CD4762F" w:rsidR="00257BA4" w:rsidRPr="004550B7" w:rsidRDefault="00257BA4" w:rsidP="00257BA4">
      <w:r w:rsidRPr="004550B7">
        <w:rPr>
          <w:rFonts w:eastAsia="MS Mincho"/>
        </w:rPr>
        <w:t>The</w:t>
      </w:r>
      <w:r>
        <w:rPr>
          <w:rFonts w:eastAsia="MS Mincho"/>
        </w:rPr>
        <w:t xml:space="preserve"> second</w:t>
      </w:r>
      <w:r w:rsidRPr="004550B7">
        <w:rPr>
          <w:rFonts w:eastAsia="MS Mincho"/>
        </w:rPr>
        <w:t xml:space="preserve"> facility is the </w:t>
      </w:r>
      <w:r w:rsidRPr="004550B7">
        <w:rPr>
          <w:rFonts w:eastAsia="MS Mincho"/>
          <w:b/>
          <w:bCs/>
        </w:rPr>
        <w:t>delivery boost</w:t>
      </w:r>
      <w:r w:rsidRPr="004550B7">
        <w:rPr>
          <w:rFonts w:eastAsia="MS Mincho"/>
        </w:rPr>
        <w:t xml:space="preserve">. </w:t>
      </w:r>
      <w:r w:rsidRPr="004550B7">
        <w:t>The 5GMS Client uses this function to indicate to the network that a temporary boost, i.e.</w:t>
      </w:r>
      <w:r>
        <w:t>,</w:t>
      </w:r>
      <w:r w:rsidRPr="004550B7">
        <w:t xml:space="preserve"> a temporary increase of network throughput for this client </w:t>
      </w:r>
      <w:r>
        <w:t>is</w:t>
      </w:r>
      <w:r w:rsidRPr="004550B7">
        <w:t xml:space="preserv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561A1403" w14:textId="77777777" w:rsidR="00257BA4" w:rsidRPr="004550B7" w:rsidRDefault="00257BA4" w:rsidP="00257BA4">
      <w:pPr>
        <w:keepNext/>
        <w:rPr>
          <w:rFonts w:eastAsia="MS Mincho"/>
        </w:rPr>
      </w:pPr>
      <w:r w:rsidRPr="004550B7">
        <w:rPr>
          <w:rFonts w:eastAsia="MS Mincho"/>
        </w:rPr>
        <w:t xml:space="preserve">Network Assistance </w:t>
      </w:r>
      <w:r>
        <w:rPr>
          <w:rFonts w:eastAsia="MS Mincho"/>
        </w:rPr>
        <w:t xml:space="preserve">for downlink media streaming </w:t>
      </w:r>
      <w:r w:rsidRPr="004550B7">
        <w:rPr>
          <w:rFonts w:eastAsia="MS Mincho"/>
        </w:rPr>
        <w:t>may be offered to the UE in one of two ways:</w:t>
      </w:r>
    </w:p>
    <w:p w14:paraId="417E9FFD" w14:textId="7DF290E5" w:rsidR="00257BA4" w:rsidRPr="007E2F10" w:rsidRDefault="00257BA4" w:rsidP="00257BA4">
      <w:pPr>
        <w:pStyle w:val="B10"/>
        <w:rPr>
          <w:rFonts w:eastAsia="MS Mincho"/>
        </w:rPr>
      </w:pPr>
      <w:r w:rsidRPr="007E2F10">
        <w:rPr>
          <w:rFonts w:eastAsia="MS Mincho"/>
        </w:rPr>
        <w:t>-</w:t>
      </w:r>
      <w:r w:rsidRPr="007E2F10">
        <w:rPr>
          <w:rFonts w:eastAsia="MS Mincho" w:hint="eastAsia"/>
        </w:rPr>
        <w:tab/>
      </w:r>
      <w:r w:rsidRPr="007E2F10">
        <w:rPr>
          <w:rFonts w:eastAsia="MS Mincho"/>
        </w:rPr>
        <w:t>Based on interaction between the UE and the 5GMSd AF, with a subsequent interaction between the 5GMSd AF and the PCF (or the NEF);</w:t>
      </w:r>
    </w:p>
    <w:p w14:paraId="31CC9224" w14:textId="349CDB1D" w:rsidR="00257BA4" w:rsidRPr="007E2F10" w:rsidRDefault="00257BA4" w:rsidP="00257BA4">
      <w:pPr>
        <w:pStyle w:val="B10"/>
        <w:rPr>
          <w:rFonts w:eastAsia="MS Mincho"/>
        </w:rPr>
      </w:pPr>
      <w:r w:rsidRPr="007E2F10">
        <w:rPr>
          <w:rFonts w:eastAsia="MS Mincho"/>
        </w:rPr>
        <w:t>-</w:t>
      </w:r>
      <w:r w:rsidRPr="007E2F10">
        <w:rPr>
          <w:rFonts w:eastAsia="MS Mincho" w:hint="eastAsia"/>
        </w:rPr>
        <w:tab/>
      </w:r>
      <w:r w:rsidRPr="007E2F10">
        <w:rPr>
          <w:rFonts w:eastAsia="MS Mincho"/>
        </w:rPr>
        <w:t>Based on interaction between the UE and the RAN, re-using the ANBR</w:t>
      </w:r>
      <w:r>
        <w:rPr>
          <w:rFonts w:eastAsia="MS Mincho"/>
        </w:rPr>
        <w:t>-based</w:t>
      </w:r>
      <w:r w:rsidRPr="007E2F10">
        <w:rPr>
          <w:rFonts w:eastAsia="MS Mincho"/>
        </w:rPr>
        <w:t xml:space="preserve"> RAN signalling.</w:t>
      </w:r>
    </w:p>
    <w:p w14:paraId="100F31C4" w14:textId="1198F383" w:rsidR="00257BA4" w:rsidRPr="004550B7" w:rsidRDefault="00257BA4" w:rsidP="00257BA4">
      <w:pPr>
        <w:rPr>
          <w:rFonts w:eastAsia="MS Mincho"/>
        </w:rPr>
      </w:pPr>
      <w:r w:rsidRPr="004550B7">
        <w:rPr>
          <w:rFonts w:eastAsia="MS Mincho"/>
        </w:rPr>
        <w:t xml:space="preserve">The UE shall not use both approaches on the same </w:t>
      </w:r>
      <w:r>
        <w:rPr>
          <w:rFonts w:eastAsia="MS Mincho"/>
        </w:rPr>
        <w:t>N</w:t>
      </w:r>
      <w:r w:rsidRPr="004550B7">
        <w:rPr>
          <w:rFonts w:eastAsia="MS Mincho"/>
        </w:rPr>
        <w:t xml:space="preserve">etwork </w:t>
      </w:r>
      <w:r>
        <w:rPr>
          <w:rFonts w:eastAsia="MS Mincho"/>
        </w:rPr>
        <w:t>A</w:t>
      </w:r>
      <w:r w:rsidRPr="004550B7">
        <w:rPr>
          <w:rFonts w:eastAsia="MS Mincho"/>
        </w:rPr>
        <w:t>ssistance session.</w:t>
      </w:r>
    </w:p>
    <w:p w14:paraId="31F4F901" w14:textId="77777777" w:rsidR="00257BA4" w:rsidRPr="004550B7" w:rsidRDefault="00257BA4" w:rsidP="00257BA4">
      <w:pPr>
        <w:keepNext/>
        <w:rPr>
          <w:rFonts w:eastAsia="MS Mincho"/>
        </w:rPr>
      </w:pPr>
      <w:r w:rsidRPr="004550B7">
        <w:rPr>
          <w:rFonts w:eastAsia="MS Mincho"/>
        </w:rPr>
        <w:t>Figure 5.9.1-1 depicts the Network Assistance feature in the context of the 5GMS architecture, showing the scope of both approaches.</w:t>
      </w:r>
    </w:p>
    <w:p w14:paraId="79336EE0" w14:textId="77777777" w:rsidR="00EA7B29" w:rsidRPr="004550B7" w:rsidRDefault="00EA7B29" w:rsidP="00A15C91">
      <w:pPr>
        <w:pStyle w:val="TH"/>
      </w:pPr>
      <w:r w:rsidRPr="004550B7">
        <w:object w:dxaOrig="20491" w:dyaOrig="10041" w14:anchorId="52581040">
          <v:shape id="_x0000_i1053" type="#_x0000_t75" style="width:467.4pt;height:231.8pt;mso-position-horizontal:absolute" o:ole="">
            <v:imagedata r:id="rId70" o:title=""/>
          </v:shape>
          <o:OLEObject Type="Embed" ProgID="Visio.Drawing.15" ShapeID="_x0000_i1053" DrawAspect="Content" ObjectID="_1756824993" r:id="rId71"/>
        </w:object>
      </w:r>
    </w:p>
    <w:p w14:paraId="45316FE6" w14:textId="77777777" w:rsidR="00EA7B29" w:rsidRPr="004550B7" w:rsidRDefault="00EA7B29" w:rsidP="00A15C91">
      <w:pPr>
        <w:pStyle w:val="TF"/>
      </w:pPr>
      <w:r w:rsidRPr="004550B7">
        <w:t>Figure 5.9.1-1: Downlink Network Assistance alternative approaches</w:t>
      </w:r>
    </w:p>
    <w:p w14:paraId="149EB362" w14:textId="77777777" w:rsidR="00EA7B29" w:rsidRPr="004550B7" w:rsidRDefault="00EA7B29" w:rsidP="00EA7B29">
      <w:pPr>
        <w:pStyle w:val="Heading3"/>
        <w:rPr>
          <w:rFonts w:eastAsia="MS Mincho"/>
        </w:rPr>
      </w:pPr>
      <w:bookmarkStart w:id="430" w:name="_Toc36234942"/>
      <w:bookmarkStart w:id="431" w:name="_Toc36235014"/>
      <w:bookmarkStart w:id="432" w:name="_Toc36235086"/>
      <w:bookmarkStart w:id="433" w:name="_Toc36235159"/>
      <w:bookmarkStart w:id="434" w:name="_Toc41632831"/>
      <w:bookmarkStart w:id="435" w:name="_Toc51790709"/>
      <w:bookmarkStart w:id="436" w:name="_Toc61547019"/>
      <w:bookmarkStart w:id="437" w:name="_Toc146212028"/>
      <w:r w:rsidRPr="004550B7">
        <w:rPr>
          <w:rFonts w:eastAsia="MS Mincho"/>
        </w:rPr>
        <w:t>5.9.2</w:t>
      </w:r>
      <w:r w:rsidRPr="004550B7">
        <w:rPr>
          <w:rFonts w:eastAsia="MS Mincho"/>
        </w:rPr>
        <w:tab/>
        <w:t>5GMSd AF-based downlink Network Assistance</w:t>
      </w:r>
      <w:bookmarkEnd w:id="430"/>
      <w:bookmarkEnd w:id="431"/>
      <w:bookmarkEnd w:id="432"/>
      <w:bookmarkEnd w:id="433"/>
      <w:bookmarkEnd w:id="434"/>
      <w:bookmarkEnd w:id="435"/>
      <w:bookmarkEnd w:id="436"/>
      <w:bookmarkEnd w:id="437"/>
    </w:p>
    <w:p w14:paraId="33A4DDF9" w14:textId="3B2CE9CC" w:rsidR="00257BA4" w:rsidRPr="00CA7246" w:rsidRDefault="00257BA4" w:rsidP="00257BA4">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w:t>
      </w:r>
      <w:r w:rsidRPr="00EB0E60">
        <w:t xml:space="preserve"> </w:t>
      </w:r>
      <w:r>
        <w:t>which will remain valid until further notice</w:t>
      </w:r>
      <w:r w:rsidRPr="00CA7246">
        <w:rPr>
          <w:rFonts w:eastAsia="MS Mincho"/>
        </w:rPr>
        <w:t xml:space="preserve">. The UE uses this estimation to derive the most suitable bit rate for its downlink content session from the versions that might be available. The network is expected to commit resources to be able to fulfil the recommendation, although no guarantee for the bandwidth </w:t>
      </w:r>
      <w:r w:rsidRPr="00CA7246">
        <w:rPr>
          <w:rFonts w:eastAsia="MS Mincho"/>
        </w:rPr>
        <w:lastRenderedPageBreak/>
        <w:t>estimation can be assumed. The 5GMSd Client may provide additional information, such as available media versions, in terms of the required bit rates, to the 5GMSd AF.</w:t>
      </w:r>
    </w:p>
    <w:p w14:paraId="56E463DC" w14:textId="77777777" w:rsidR="00257BA4" w:rsidRPr="00CA7246" w:rsidRDefault="00257BA4" w:rsidP="00257BA4">
      <w:r w:rsidRPr="00CA7246">
        <w:rPr>
          <w:rFonts w:eastAsia="MS Mincho"/>
        </w:rPr>
        <w:t>The</w:t>
      </w:r>
      <w:r>
        <w:rPr>
          <w:rFonts w:eastAsia="MS Mincho"/>
        </w:rPr>
        <w:t xml:space="preserve"> second</w:t>
      </w:r>
      <w:r w:rsidRPr="00CA7246">
        <w:rPr>
          <w:rFonts w:eastAsia="MS Mincho"/>
        </w:rPr>
        <w:t xml:space="preserve"> facility is the delivery boost. </w:t>
      </w:r>
      <w:r w:rsidRPr="00CA7246">
        <w:t>The 5GMSd Client uses this function to indicate to the network that a temporary boost, i.e.</w:t>
      </w:r>
      <w:r>
        <w:t>,</w:t>
      </w:r>
      <w:r w:rsidRPr="00CA7246">
        <w:t xml:space="preserve"> a temporary increase of network throughput for this client, is needed.</w:t>
      </w:r>
    </w:p>
    <w:p w14:paraId="12D7D6ED" w14:textId="77777777" w:rsidR="00257BA4" w:rsidRPr="00CA7246" w:rsidRDefault="00257BA4" w:rsidP="00257BA4">
      <w:pPr>
        <w:keepNext/>
      </w:pPr>
      <w:r w:rsidRPr="00CA7246">
        <w:t>Each interaction for the 5GMSd AF-based downlink Network Assistance procedures consists of two steps in sequence:</w:t>
      </w:r>
    </w:p>
    <w:p w14:paraId="7D5CFA11" w14:textId="77777777" w:rsidR="00257BA4" w:rsidRPr="00CA7246" w:rsidRDefault="00257BA4" w:rsidP="00257BA4">
      <w:pPr>
        <w:pStyle w:val="B10"/>
        <w:keepNext/>
      </w:pPr>
      <w:r w:rsidRPr="00CA7246">
        <w:t>1.</w:t>
      </w:r>
      <w:r w:rsidRPr="00CA7246">
        <w:tab/>
        <w:t>Between the UE (Media Session Handler) and the 5GMSd AF using a 5GMS API at interface M5d;</w:t>
      </w:r>
    </w:p>
    <w:p w14:paraId="72F25250" w14:textId="77777777" w:rsidR="00257BA4" w:rsidRPr="00CA7246" w:rsidRDefault="00257BA4" w:rsidP="00257BA4">
      <w:pPr>
        <w:pStyle w:val="B10"/>
        <w:keepNext/>
      </w:pPr>
      <w:r w:rsidRPr="00CA7246">
        <w:t>2.</w:t>
      </w:r>
      <w:r w:rsidRPr="00CA7246">
        <w:tab/>
        <w:t>Between the 5GMSd AF and the PCF (or the NEF):</w:t>
      </w:r>
    </w:p>
    <w:p w14:paraId="554CB5E1" w14:textId="77777777" w:rsidR="00257BA4" w:rsidRPr="00CA7246" w:rsidRDefault="00257BA4" w:rsidP="00257BA4">
      <w:pPr>
        <w:pStyle w:val="B2"/>
        <w:keepNext/>
      </w:pPr>
      <w:r w:rsidRPr="00CA7246">
        <w:t>-</w:t>
      </w:r>
      <w:r w:rsidRPr="00CA7246">
        <w:tab/>
        <w:t xml:space="preserve">using the </w:t>
      </w:r>
      <w:proofErr w:type="spellStart"/>
      <w:r w:rsidRPr="002F345E">
        <w:rPr>
          <w:rStyle w:val="Code"/>
        </w:rPr>
        <w:t>Npcf_PolicyAuthorization</w:t>
      </w:r>
      <w:proofErr w:type="spellEnd"/>
      <w:r w:rsidRPr="00CA7246">
        <w:t xml:space="preserve"> procedure or </w:t>
      </w:r>
      <w:proofErr w:type="spellStart"/>
      <w:r w:rsidRPr="002F345E">
        <w:rPr>
          <w:rStyle w:val="Code"/>
        </w:rPr>
        <w:t>Nnef_AFSessionWithQoS</w:t>
      </w:r>
      <w:proofErr w:type="spellEnd"/>
      <w:r w:rsidRPr="00CA7246">
        <w:t xml:space="preserve"> procedure to request modification of the PDU session with the requested QoS information.</w:t>
      </w:r>
    </w:p>
    <w:p w14:paraId="7AEA6B73" w14:textId="77777777" w:rsidR="00257BA4" w:rsidRPr="00CA7246" w:rsidRDefault="00257BA4" w:rsidP="00257BA4">
      <w:pPr>
        <w:pStyle w:val="B2"/>
      </w:pPr>
      <w:r w:rsidRPr="00CA7246">
        <w:t>-</w:t>
      </w:r>
      <w:r w:rsidRPr="00CA7246">
        <w:tab/>
        <w:t xml:space="preserve">using the </w:t>
      </w:r>
      <w:proofErr w:type="spellStart"/>
      <w:r w:rsidRPr="002F345E">
        <w:rPr>
          <w:rStyle w:val="Code"/>
        </w:rPr>
        <w:t>Npcf_PolicyAuthorization</w:t>
      </w:r>
      <w:proofErr w:type="spellEnd"/>
      <w:r w:rsidRPr="00CA7246">
        <w:t xml:space="preserve"> notification service or </w:t>
      </w:r>
      <w:proofErr w:type="spellStart"/>
      <w:r w:rsidRPr="00CA7246">
        <w:t>Nnef</w:t>
      </w:r>
      <w:proofErr w:type="spellEnd"/>
      <w:r w:rsidRPr="00CA7246">
        <w:t xml:space="preserve"> Monitoring Event procedure to receive QoS changes. The 5GMSd AF receives these policy change notifications asynchronously.</w:t>
      </w:r>
    </w:p>
    <w:p w14:paraId="2E8237B7" w14:textId="77777777" w:rsidR="00EA7B29" w:rsidRPr="004550B7" w:rsidRDefault="00EA7B29" w:rsidP="00EA7B29">
      <w:r w:rsidRPr="004550B7">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Pr="004550B7" w:rsidRDefault="00EA7B29" w:rsidP="00EA7B29">
      <w:r w:rsidRPr="004550B7">
        <w:t>The procedures for 5GMSd AF-based downlink Network Assistance are:</w:t>
      </w:r>
    </w:p>
    <w:p w14:paraId="1F3C6366" w14:textId="77777777" w:rsidR="00EA7B29" w:rsidRPr="004550B7" w:rsidRDefault="00EA7B29" w:rsidP="00EA7B29">
      <w:pPr>
        <w:pStyle w:val="B10"/>
      </w:pPr>
      <w:r w:rsidRPr="004550B7">
        <w:t>1.</w:t>
      </w:r>
      <w:r w:rsidRPr="004550B7">
        <w:tab/>
        <w:t xml:space="preserve">NA session </w:t>
      </w:r>
      <w:proofErr w:type="spellStart"/>
      <w:r w:rsidRPr="004550B7">
        <w:t>intiation</w:t>
      </w:r>
      <w:proofErr w:type="spellEnd"/>
      <w:r w:rsidRPr="004550B7">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Pr="004550B7" w:rsidRDefault="00EA7B29" w:rsidP="00EA7B29">
      <w:pPr>
        <w:pStyle w:val="B10"/>
      </w:pPr>
      <w:r w:rsidRPr="004550B7">
        <w:t>2.</w:t>
      </w:r>
      <w:r w:rsidRPr="004550B7">
        <w:tab/>
        <w:t>NA throughput estimation. The 5GMSd Client requests a throughput estimation for a downlink media session from the 5GMSd AF. A unique identifier for the downlink media session is provided by the 5GMSd Client.</w:t>
      </w:r>
    </w:p>
    <w:p w14:paraId="17F48EE3" w14:textId="77777777" w:rsidR="00EA7B29" w:rsidRPr="004550B7" w:rsidRDefault="00EA7B29" w:rsidP="00EA7B29">
      <w:pPr>
        <w:pStyle w:val="B10"/>
        <w:ind w:firstLine="0"/>
      </w:pPr>
      <w:r w:rsidRPr="004550B7">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4550B7" w:rsidRDefault="00EA7B29" w:rsidP="00EA7B29">
      <w:pPr>
        <w:pStyle w:val="B10"/>
        <w:ind w:firstLine="0"/>
      </w:pPr>
      <w:r w:rsidRPr="004550B7">
        <w:t>If no set of available bit rates is provided with the request then the 5GMSd AF responds with the throughput estimation.</w:t>
      </w:r>
    </w:p>
    <w:p w14:paraId="38CDE0FB" w14:textId="77777777" w:rsidR="00EA7B29" w:rsidRPr="004550B7" w:rsidRDefault="00EA7B29" w:rsidP="00EA7B29">
      <w:pPr>
        <w:pStyle w:val="B10"/>
      </w:pPr>
      <w:r w:rsidRPr="004550B7">
        <w:t>3.</w:t>
      </w:r>
      <w:r w:rsidRPr="004550B7">
        <w:tab/>
        <w:t>NA delivery boost. The 5GMSd Client requests from the AF a downlink delivery boost. A unique identifier for the downlink media session is provided by the 5GMSd Client.</w:t>
      </w:r>
    </w:p>
    <w:p w14:paraId="4D3CD5F9" w14:textId="77777777" w:rsidR="00EA7B29" w:rsidRPr="004550B7" w:rsidRDefault="00EA7B29" w:rsidP="00EA7B29">
      <w:pPr>
        <w:pStyle w:val="B10"/>
      </w:pPr>
      <w:r w:rsidRPr="004550B7">
        <w:t>4.</w:t>
      </w:r>
      <w:r w:rsidRPr="004550B7">
        <w:tab/>
        <w:t>NA session termination. The 5GMSd Client requests to terminate an NA session with the 5GMSd AF. The unique identifier of the NA session to be terminated is provided by the 5GMSd Client.</w:t>
      </w:r>
    </w:p>
    <w:p w14:paraId="31E994AA" w14:textId="77777777" w:rsidR="00EA7B29" w:rsidRPr="004550B7" w:rsidRDefault="00EA7B29" w:rsidP="00EA7B29">
      <w:r w:rsidRPr="004550B7">
        <w:t>The AF responds positively if the indicated session could be terminated, and negatively otherwise.</w:t>
      </w:r>
    </w:p>
    <w:p w14:paraId="68F9041D" w14:textId="77777777" w:rsidR="00EA7B29" w:rsidRPr="004550B7" w:rsidRDefault="00EA7B29" w:rsidP="00EA7B29">
      <w:pPr>
        <w:pStyle w:val="Heading3"/>
        <w:rPr>
          <w:rFonts w:eastAsia="MS Mincho"/>
        </w:rPr>
      </w:pPr>
      <w:bookmarkStart w:id="438" w:name="_Toc36234943"/>
      <w:bookmarkStart w:id="439" w:name="_Toc36235015"/>
      <w:bookmarkStart w:id="440" w:name="_Toc36235087"/>
      <w:bookmarkStart w:id="441" w:name="_Toc36235160"/>
      <w:bookmarkStart w:id="442" w:name="_Toc41632832"/>
      <w:bookmarkStart w:id="443" w:name="_Toc51790710"/>
      <w:bookmarkStart w:id="444" w:name="_Toc61547020"/>
      <w:bookmarkStart w:id="445" w:name="_Toc146212029"/>
      <w:r w:rsidRPr="004550B7">
        <w:rPr>
          <w:rFonts w:eastAsia="MS Mincho"/>
        </w:rPr>
        <w:t>5.9.3</w:t>
      </w:r>
      <w:r w:rsidRPr="004550B7">
        <w:rPr>
          <w:rFonts w:eastAsia="MS Mincho"/>
        </w:rPr>
        <w:tab/>
        <w:t>ANBR-based downlink Network Assistance</w:t>
      </w:r>
      <w:bookmarkEnd w:id="438"/>
      <w:bookmarkEnd w:id="439"/>
      <w:bookmarkEnd w:id="440"/>
      <w:bookmarkEnd w:id="441"/>
      <w:bookmarkEnd w:id="442"/>
      <w:bookmarkEnd w:id="443"/>
      <w:bookmarkEnd w:id="444"/>
      <w:bookmarkEnd w:id="445"/>
    </w:p>
    <w:p w14:paraId="341FBBE1" w14:textId="77777777" w:rsidR="00EA7B29" w:rsidRPr="004550B7" w:rsidRDefault="00EA7B29" w:rsidP="00EA7B29">
      <w:pPr>
        <w:keepNext/>
      </w:pPr>
      <w:r w:rsidRPr="004550B7">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Pr="004550B7" w:rsidRDefault="00EA7B29" w:rsidP="00EA7B29">
      <w:r w:rsidRPr="004550B7">
        <w:t>The RAN in this architecture contains control plane and user plane entities that interact with peer control plane and user plane entities in the UE.</w:t>
      </w:r>
    </w:p>
    <w:p w14:paraId="4313C4DF" w14:textId="5233118E"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user plane interaction pertains to downlink streaming media transport over interface M4d.</w:t>
      </w:r>
    </w:p>
    <w:p w14:paraId="546D35F9" w14:textId="77777777" w:rsidR="00EA7B29" w:rsidRPr="004550B7" w:rsidRDefault="00EA7B29" w:rsidP="00EA7B29">
      <w:pPr>
        <w:pStyle w:val="Heading1"/>
      </w:pPr>
      <w:bookmarkStart w:id="446" w:name="_Toc26271264"/>
      <w:bookmarkStart w:id="447" w:name="_Toc36234944"/>
      <w:bookmarkStart w:id="448" w:name="_Toc36235016"/>
      <w:bookmarkStart w:id="449" w:name="_Toc36235088"/>
      <w:bookmarkStart w:id="450" w:name="_Toc36235161"/>
      <w:bookmarkStart w:id="451" w:name="_Toc41632833"/>
      <w:bookmarkStart w:id="452" w:name="_Toc51790711"/>
      <w:bookmarkStart w:id="453" w:name="_Toc61547021"/>
      <w:bookmarkStart w:id="454" w:name="_Toc146212030"/>
      <w:r w:rsidRPr="004550B7">
        <w:lastRenderedPageBreak/>
        <w:t>6</w:t>
      </w:r>
      <w:r w:rsidRPr="004550B7">
        <w:tab/>
        <w:t>Procedures for Uplink Media Streaming</w:t>
      </w:r>
      <w:bookmarkEnd w:id="446"/>
      <w:bookmarkEnd w:id="447"/>
      <w:bookmarkEnd w:id="448"/>
      <w:bookmarkEnd w:id="449"/>
      <w:bookmarkEnd w:id="450"/>
      <w:bookmarkEnd w:id="451"/>
      <w:bookmarkEnd w:id="452"/>
      <w:bookmarkEnd w:id="453"/>
      <w:bookmarkEnd w:id="454"/>
    </w:p>
    <w:p w14:paraId="7CBC7E06" w14:textId="77777777" w:rsidR="00EA7B29" w:rsidRPr="004550B7" w:rsidRDefault="00EA7B29" w:rsidP="00EA7B29">
      <w:pPr>
        <w:pStyle w:val="Heading2"/>
      </w:pPr>
      <w:bookmarkStart w:id="455" w:name="_Toc26271265"/>
      <w:bookmarkStart w:id="456" w:name="_Toc36234945"/>
      <w:bookmarkStart w:id="457" w:name="_Toc36235017"/>
      <w:bookmarkStart w:id="458" w:name="_Toc36235089"/>
      <w:bookmarkStart w:id="459" w:name="_Toc36235162"/>
      <w:bookmarkStart w:id="460" w:name="_Toc41632834"/>
      <w:bookmarkStart w:id="461" w:name="_Toc51790712"/>
      <w:bookmarkStart w:id="462" w:name="_Toc61547022"/>
      <w:bookmarkStart w:id="463" w:name="_Toc146212031"/>
      <w:r w:rsidRPr="004550B7">
        <w:t>6.1</w:t>
      </w:r>
      <w:r w:rsidRPr="004550B7">
        <w:tab/>
        <w:t>General</w:t>
      </w:r>
      <w:bookmarkEnd w:id="455"/>
      <w:bookmarkEnd w:id="456"/>
      <w:bookmarkEnd w:id="457"/>
      <w:bookmarkEnd w:id="458"/>
      <w:bookmarkEnd w:id="459"/>
      <w:bookmarkEnd w:id="460"/>
      <w:bookmarkEnd w:id="461"/>
      <w:bookmarkEnd w:id="462"/>
      <w:bookmarkEnd w:id="463"/>
    </w:p>
    <w:p w14:paraId="663BB3F3" w14:textId="77777777" w:rsidR="00EA7B29" w:rsidRPr="004550B7" w:rsidRDefault="00EA7B29" w:rsidP="00EA7B29">
      <w:r w:rsidRPr="004550B7">
        <w:t xml:space="preserve">The procedures for uplink media streaming allow a system user to create, modify, establish and delete sessions. Uplink media streaming sessions exist between a 5GMSu Client and a 5GMSu AS. The term </w:t>
      </w:r>
      <w:r w:rsidRPr="004550B7">
        <w:rPr>
          <w:b/>
          <w:bCs/>
        </w:rPr>
        <w:t>Sink Configuration</w:t>
      </w:r>
      <w:r w:rsidRPr="004550B7">
        <w:t xml:space="preserve"> refers to the provisioned parameters of a 5GMSu</w:t>
      </w:r>
      <w:r w:rsidRPr="004550B7" w:rsidDel="00B24C22">
        <w:t xml:space="preserve"> </w:t>
      </w:r>
      <w:r w:rsidRPr="004550B7">
        <w:t xml:space="preserve">AS. The term </w:t>
      </w:r>
      <w:r w:rsidRPr="004550B7">
        <w:rPr>
          <w:b/>
          <w:bCs/>
        </w:rPr>
        <w:t>Source Session</w:t>
      </w:r>
      <w:r w:rsidRPr="004550B7">
        <w:t xml:space="preserve"> refers to the provisioned parameters in the 5GMSu Client.</w:t>
      </w:r>
    </w:p>
    <w:p w14:paraId="0AE07977" w14:textId="702048BF" w:rsidR="00257BA4" w:rsidRPr="004550B7" w:rsidRDefault="00257BA4" w:rsidP="00257BA4">
      <w:r w:rsidRPr="004550B7">
        <w:t>The uplink streaming procedures follow a general high-level workflow, starting from provisioning</w:t>
      </w:r>
      <w:r w:rsidRPr="004550B7">
        <w:rPr>
          <w:b/>
        </w:rPr>
        <w:t xml:space="preserve"> </w:t>
      </w:r>
      <w:r w:rsidRPr="004550B7">
        <w:t>to the actual uplink streaming sessions. The egest session refers to the time during which media content is uplink streamed into the 5GMSu</w:t>
      </w:r>
      <w:r w:rsidRPr="004550B7" w:rsidDel="00B34AF6">
        <w:t xml:space="preserve"> </w:t>
      </w:r>
      <w:r w:rsidRPr="004550B7">
        <w:t>AS. The provisioning session refers to the time period during which the 5GMSu Client is permitted to uplink stream media content. Interactions between the 5GMSu</w:t>
      </w:r>
      <w:r w:rsidRPr="004550B7" w:rsidDel="00B34AF6">
        <w:t xml:space="preserve"> </w:t>
      </w:r>
      <w:r w:rsidRPr="004550B7">
        <w:t>AF and the 5GMSu Application Provider may occur at any time while the Provisioning Session is active.</w:t>
      </w:r>
    </w:p>
    <w:p w14:paraId="60A07BDE" w14:textId="78D490A4" w:rsidR="00257BA4" w:rsidRPr="004550B7" w:rsidRDefault="00257BA4" w:rsidP="00257BA4">
      <w:r w:rsidRPr="004550B7">
        <w:t>The 5GMSu Provisioning API allows selection of Media Session Handling (M5u) and Uplink Streaming (M4u) options, including whether the media content is published to trusted 5GMSu</w:t>
      </w:r>
      <w:r w:rsidRPr="004550B7" w:rsidDel="00B34AF6">
        <w:t xml:space="preserve"> </w:t>
      </w:r>
      <w:r w:rsidRPr="004550B7">
        <w:t>A</w:t>
      </w:r>
      <w:r>
        <w:t>S instance</w:t>
      </w:r>
      <w:r w:rsidRPr="004550B7">
        <w:t>s. The 5GMSu</w:t>
      </w:r>
      <w:r w:rsidRPr="004550B7" w:rsidDel="00B34AF6">
        <w:t xml:space="preserve"> </w:t>
      </w:r>
      <w:r w:rsidRPr="004550B7">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DE5CDFE" w14:textId="77777777" w:rsidR="00EA7B29" w:rsidRPr="004550B7" w:rsidRDefault="00EA7B29" w:rsidP="00EA7B29">
      <w:r w:rsidRPr="004550B7">
        <w:t>When the 5GMSu AF and AS are in the same DN, then the 5GMSu</w:t>
      </w:r>
      <w:r w:rsidRPr="004550B7" w:rsidDel="00B34AF6">
        <w:t xml:space="preserve"> </w:t>
      </w:r>
      <w:r w:rsidRPr="004550B7">
        <w:t>AF selects the 5GMSu</w:t>
      </w:r>
      <w:r w:rsidRPr="004550B7" w:rsidDel="00B34AF6">
        <w:t xml:space="preserve"> </w:t>
      </w:r>
      <w:r w:rsidRPr="004550B7">
        <w:t>AS. Interactions between a 5GMSu</w:t>
      </w:r>
      <w:r w:rsidRPr="004550B7" w:rsidDel="00B34AF6">
        <w:t xml:space="preserve"> </w:t>
      </w:r>
      <w:r w:rsidRPr="004550B7">
        <w:t>AF and a 5GMSu</w:t>
      </w:r>
      <w:r w:rsidRPr="004550B7" w:rsidDel="00B34AF6">
        <w:t xml:space="preserve"> </w:t>
      </w:r>
      <w:r w:rsidRPr="004550B7">
        <w:t>AS (M3u interactions) take place for 5GMS Egest (M2u) and Uplink Streaming (M4u) resource reservations. The 5GMSu</w:t>
      </w:r>
      <w:r w:rsidRPr="004550B7" w:rsidDel="00B34AF6">
        <w:t xml:space="preserve"> </w:t>
      </w:r>
      <w:r w:rsidRPr="004550B7">
        <w:t>AS allocates M2u and M4u resources and communicates resource identifiers back to the 5GMSu</w:t>
      </w:r>
      <w:r w:rsidRPr="004550B7" w:rsidDel="00B34AF6">
        <w:t xml:space="preserve"> </w:t>
      </w:r>
      <w:r w:rsidRPr="004550B7">
        <w:t>AF.</w:t>
      </w:r>
      <w:r w:rsidRPr="004550B7">
        <w:rPr>
          <w:rFonts w:ascii="Calibri" w:hAnsi="Calibri"/>
        </w:rPr>
        <w:t xml:space="preserve"> </w:t>
      </w:r>
      <w:r w:rsidRPr="004550B7">
        <w:t>The 5GMSu</w:t>
      </w:r>
      <w:r w:rsidRPr="004550B7" w:rsidDel="00B34AF6">
        <w:t xml:space="preserve"> </w:t>
      </w:r>
      <w:r w:rsidRPr="004550B7">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241C70FA" w14:textId="77777777" w:rsidR="00EA7B29" w:rsidRPr="004550B7" w:rsidRDefault="00EA7B29" w:rsidP="00EA7B29">
      <w:r w:rsidRPr="004550B7">
        <w:t>When 5GMSu AF and 5GMSu AS are operated by different providers, then the M3u interface is not used and the 5GMSu</w:t>
      </w:r>
      <w:r w:rsidRPr="004550B7" w:rsidDel="00B34AF6">
        <w:t xml:space="preserve"> </w:t>
      </w:r>
      <w:r w:rsidRPr="004550B7">
        <w:t>AF does not provide 5GMS Egest (M2u) and Uplink Streaming (M4u) resource reservations. M3u procedures are not specified.</w:t>
      </w:r>
    </w:p>
    <w:p w14:paraId="7226E947" w14:textId="77777777" w:rsidR="00EA7B29" w:rsidRPr="004550B7" w:rsidRDefault="00EA7B29" w:rsidP="00EA7B29">
      <w:r w:rsidRPr="004550B7">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7E7C63D4" w14:textId="77777777" w:rsidR="00257BA4" w:rsidRDefault="00EA7B29" w:rsidP="00257BA4">
      <w:r w:rsidRPr="004550B7">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4550B7" w:rsidDel="00B34AF6">
        <w:t xml:space="preserve"> </w:t>
      </w:r>
      <w:r w:rsidRPr="004550B7">
        <w:t>AF.</w:t>
      </w:r>
    </w:p>
    <w:p w14:paraId="050EBCE5" w14:textId="77777777" w:rsidR="00257BA4" w:rsidRPr="004550B7" w:rsidRDefault="00257BA4" w:rsidP="00257BA4">
      <w:pPr>
        <w:keepNext/>
        <w:rPr>
          <w:rFonts w:eastAsia="MS Mincho"/>
        </w:rPr>
      </w:pPr>
      <w:r w:rsidRPr="004550B7">
        <w:rPr>
          <w:rFonts w:eastAsia="MS Mincho"/>
        </w:rPr>
        <w:t xml:space="preserve">The Network Assistance (NA) feature enables a UE that is receiving a </w:t>
      </w:r>
      <w:r>
        <w:rPr>
          <w:noProof/>
        </w:rPr>
        <w:t>uplink</w:t>
      </w:r>
      <w:r w:rsidRPr="004550B7">
        <w:rPr>
          <w:noProof/>
        </w:rPr>
        <w:t xml:space="preserve"> media stream </w:t>
      </w:r>
      <w:r w:rsidRPr="004550B7">
        <w:rPr>
          <w:rFonts w:eastAsia="MS Mincho"/>
        </w:rPr>
        <w:t xml:space="preserve">to improve the </w:t>
      </w:r>
      <w:proofErr w:type="spellStart"/>
      <w:r w:rsidRPr="004550B7">
        <w:rPr>
          <w:rFonts w:eastAsia="MS Mincho"/>
        </w:rPr>
        <w:t>QoE</w:t>
      </w:r>
      <w:proofErr w:type="spellEnd"/>
      <w:r w:rsidRPr="004550B7">
        <w:rPr>
          <w:rFonts w:eastAsia="MS Mincho"/>
        </w:rPr>
        <w:t xml:space="preserve"> of the media streaming session, by being able to make use of two distinct facilities.</w:t>
      </w:r>
    </w:p>
    <w:p w14:paraId="217160DB" w14:textId="77777777" w:rsidR="00257BA4" w:rsidRPr="004550B7" w:rsidRDefault="00257BA4" w:rsidP="00257BA4">
      <w:pPr>
        <w:rPr>
          <w:rFonts w:eastAsia="MS Mincho"/>
        </w:rPr>
      </w:pPr>
      <w:r w:rsidRPr="004550B7">
        <w:rPr>
          <w:rFonts w:eastAsia="MS Mincho"/>
        </w:rPr>
        <w:t xml:space="preserve">The first facility is </w:t>
      </w:r>
      <w:r w:rsidRPr="00D7537A">
        <w:rPr>
          <w:rFonts w:eastAsia="MS Mincho"/>
          <w:b/>
          <w:bCs/>
        </w:rPr>
        <w:t>bit rate recommendation</w:t>
      </w:r>
      <w:r>
        <w:rPr>
          <w:rFonts w:eastAsia="MS Mincho"/>
        </w:rPr>
        <w:t xml:space="preserve"> (</w:t>
      </w:r>
      <w:r w:rsidRPr="004550B7">
        <w:rPr>
          <w:rFonts w:eastAsia="MS Mincho"/>
          <w:b/>
          <w:bCs/>
        </w:rPr>
        <w:t>throughput estimation</w:t>
      </w:r>
      <w:r>
        <w:rPr>
          <w:rFonts w:eastAsia="MS Mincho"/>
          <w:b/>
          <w:bCs/>
        </w:rPr>
        <w:t>)</w:t>
      </w:r>
      <w:r w:rsidRPr="004550B7">
        <w:rPr>
          <w:rFonts w:eastAsia="MS Mincho"/>
        </w:rPr>
        <w:t>. This enables the UE to start a</w:t>
      </w:r>
      <w:r>
        <w:rPr>
          <w:rFonts w:eastAsia="MS Mincho"/>
        </w:rPr>
        <w:t xml:space="preserve">n uplink </w:t>
      </w:r>
      <w:r w:rsidRPr="004550B7">
        <w:rPr>
          <w:rFonts w:eastAsia="MS Mincho"/>
        </w:rPr>
        <w:t xml:space="preserve">streaming session at the most appropriate bit rate for the network conditions at hand, or to obtain a recommendation from the network </w:t>
      </w:r>
      <w:r>
        <w:rPr>
          <w:rFonts w:eastAsia="MS Mincho"/>
        </w:rPr>
        <w:t xml:space="preserve">which will remain </w:t>
      </w:r>
      <w:r>
        <w:t xml:space="preserve">valid until further notice </w:t>
      </w:r>
      <w:r w:rsidRPr="004550B7">
        <w:rPr>
          <w:rFonts w:eastAsia="MS Mincho"/>
        </w:rPr>
        <w:t xml:space="preserve">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4550B7">
        <w:rPr>
          <w:rFonts w:eastAsia="MS Mincho"/>
        </w:rPr>
        <w:t xml:space="preserve">This function is provided as an additional tool to support the UE, in addition to the common approach of the UE performing its own estimation based on measurement of the </w:t>
      </w:r>
      <w:r>
        <w:rPr>
          <w:rFonts w:eastAsia="MS Mincho"/>
        </w:rPr>
        <w:t>uplink</w:t>
      </w:r>
      <w:r w:rsidRPr="004550B7">
        <w:rPr>
          <w:rFonts w:eastAsia="MS Mincho"/>
        </w:rPr>
        <w:t xml:space="preserve"> traffic in the past.</w:t>
      </w:r>
    </w:p>
    <w:p w14:paraId="159D65DD" w14:textId="77777777" w:rsidR="00257BA4" w:rsidRPr="004550B7" w:rsidRDefault="00257BA4" w:rsidP="00257BA4">
      <w:r w:rsidRPr="004550B7">
        <w:rPr>
          <w:rFonts w:eastAsia="MS Mincho"/>
        </w:rPr>
        <w:t xml:space="preserve">The second facility is the </w:t>
      </w:r>
      <w:r w:rsidRPr="004550B7">
        <w:rPr>
          <w:rFonts w:eastAsia="MS Mincho"/>
          <w:b/>
          <w:bCs/>
        </w:rPr>
        <w:t>delivery boost</w:t>
      </w:r>
      <w:r w:rsidRPr="004550B7">
        <w:rPr>
          <w:rFonts w:eastAsia="MS Mincho"/>
        </w:rPr>
        <w:t xml:space="preserve">. </w:t>
      </w:r>
      <w:r w:rsidRPr="004550B7">
        <w:t>The 5GMS Client uses this function to indicate to the network that a temporary boost, i.e.</w:t>
      </w:r>
      <w:r>
        <w:t>,</w:t>
      </w:r>
      <w:r w:rsidRPr="004550B7">
        <w:t xml:space="preserve"> a temporary increase of network throughput for this client </w:t>
      </w:r>
      <w:r>
        <w:t>is</w:t>
      </w:r>
      <w:r w:rsidRPr="004550B7">
        <w:t xml:space="preserve"> needed</w:t>
      </w:r>
      <w:r>
        <w:t xml:space="preserve">, </w:t>
      </w:r>
      <w:r w:rsidRPr="00326F3F">
        <w:t>for example in order to prevent the uplink media streaming buffer in the Media Streamer from overflowing.</w:t>
      </w:r>
    </w:p>
    <w:p w14:paraId="52597A85" w14:textId="77777777" w:rsidR="00257BA4" w:rsidRPr="004550B7" w:rsidRDefault="00257BA4" w:rsidP="00257BA4">
      <w:pPr>
        <w:keepNext/>
        <w:rPr>
          <w:rFonts w:eastAsia="MS Mincho"/>
        </w:rPr>
      </w:pPr>
      <w:r w:rsidRPr="004550B7">
        <w:rPr>
          <w:rFonts w:eastAsia="MS Mincho"/>
        </w:rPr>
        <w:t xml:space="preserve">Network Assistance </w:t>
      </w:r>
      <w:r>
        <w:rPr>
          <w:rFonts w:eastAsia="MS Mincho"/>
        </w:rPr>
        <w:t xml:space="preserve">for uplink media streaming </w:t>
      </w:r>
      <w:r w:rsidRPr="004550B7">
        <w:rPr>
          <w:rFonts w:eastAsia="MS Mincho"/>
        </w:rPr>
        <w:t>may be offered to the UE in one of two ways:</w:t>
      </w:r>
    </w:p>
    <w:p w14:paraId="4DBE12BD" w14:textId="77777777" w:rsidR="00257BA4" w:rsidRPr="00D7537A" w:rsidRDefault="00257BA4" w:rsidP="00257BA4">
      <w:pPr>
        <w:pStyle w:val="B10"/>
        <w:rPr>
          <w:rFonts w:eastAsia="MS Mincho"/>
        </w:rPr>
      </w:pPr>
      <w:r w:rsidRPr="00D7537A">
        <w:rPr>
          <w:rFonts w:eastAsia="MS Mincho"/>
        </w:rPr>
        <w:t>-</w:t>
      </w:r>
      <w:r w:rsidRPr="00D7537A">
        <w:rPr>
          <w:rFonts w:eastAsia="MS Mincho"/>
        </w:rPr>
        <w:tab/>
        <w:t>Based on interaction between the UE and the 5GMS</w:t>
      </w:r>
      <w:r>
        <w:rPr>
          <w:rFonts w:eastAsia="MS Mincho"/>
        </w:rPr>
        <w:t>u</w:t>
      </w:r>
      <w:r w:rsidRPr="00D7537A">
        <w:rPr>
          <w:rFonts w:eastAsia="MS Mincho"/>
        </w:rPr>
        <w:t xml:space="preserve"> AF, with a subsequent interaction between the 5GMS</w:t>
      </w:r>
      <w:r>
        <w:rPr>
          <w:rFonts w:eastAsia="MS Mincho"/>
        </w:rPr>
        <w:t>u</w:t>
      </w:r>
      <w:r w:rsidRPr="00D7537A">
        <w:rPr>
          <w:rFonts w:eastAsia="MS Mincho"/>
        </w:rPr>
        <w:t xml:space="preserve"> AF and the PCF (or the NEF)</w:t>
      </w:r>
      <w:r>
        <w:rPr>
          <w:rFonts w:eastAsia="MS Mincho"/>
        </w:rPr>
        <w:t>, as defined in clause 6.5.</w:t>
      </w:r>
    </w:p>
    <w:p w14:paraId="0FE1AF02" w14:textId="77777777" w:rsidR="00257BA4" w:rsidRPr="00D7537A" w:rsidRDefault="00257BA4" w:rsidP="00257BA4">
      <w:pPr>
        <w:pStyle w:val="B10"/>
        <w:rPr>
          <w:rFonts w:eastAsia="MS Mincho"/>
        </w:rPr>
      </w:pPr>
      <w:r w:rsidRPr="00D7537A">
        <w:rPr>
          <w:rFonts w:eastAsia="MS Mincho"/>
        </w:rPr>
        <w:lastRenderedPageBreak/>
        <w:t>-</w:t>
      </w:r>
      <w:r w:rsidRPr="00D7537A">
        <w:rPr>
          <w:rFonts w:eastAsia="MS Mincho"/>
        </w:rPr>
        <w:tab/>
        <w:t>Based on interaction between the UE and the RAN, re-using the ANBR</w:t>
      </w:r>
      <w:r>
        <w:rPr>
          <w:rFonts w:eastAsia="MS Mincho"/>
        </w:rPr>
        <w:t>-based</w:t>
      </w:r>
      <w:r w:rsidRPr="00D7537A">
        <w:rPr>
          <w:rFonts w:eastAsia="MS Mincho"/>
        </w:rPr>
        <w:t xml:space="preserve"> RAN signalling</w:t>
      </w:r>
      <w:r>
        <w:rPr>
          <w:rFonts w:eastAsia="MS Mincho"/>
        </w:rPr>
        <w:t xml:space="preserve"> as defined in clause 6.7</w:t>
      </w:r>
      <w:r w:rsidRPr="00D7537A">
        <w:rPr>
          <w:rFonts w:eastAsia="MS Mincho"/>
        </w:rPr>
        <w:t>.</w:t>
      </w:r>
    </w:p>
    <w:p w14:paraId="59D04D6A" w14:textId="00EE432D" w:rsidR="00EA7B29" w:rsidRPr="004550B7" w:rsidRDefault="00257BA4" w:rsidP="00EA7B29">
      <w:r w:rsidRPr="004550B7">
        <w:rPr>
          <w:rFonts w:eastAsia="MS Mincho"/>
        </w:rPr>
        <w:t xml:space="preserve">The UE shall not use both approaches on the same </w:t>
      </w:r>
      <w:r>
        <w:rPr>
          <w:rFonts w:eastAsia="MS Mincho"/>
        </w:rPr>
        <w:t>N</w:t>
      </w:r>
      <w:r w:rsidRPr="004550B7">
        <w:rPr>
          <w:rFonts w:eastAsia="MS Mincho"/>
        </w:rPr>
        <w:t xml:space="preserve">etwork </w:t>
      </w:r>
      <w:r>
        <w:rPr>
          <w:rFonts w:eastAsia="MS Mincho"/>
        </w:rPr>
        <w:t>A</w:t>
      </w:r>
      <w:r w:rsidRPr="004550B7">
        <w:rPr>
          <w:rFonts w:eastAsia="MS Mincho"/>
        </w:rPr>
        <w:t>ssistance session.</w:t>
      </w:r>
    </w:p>
    <w:p w14:paraId="2736C8D4" w14:textId="77777777" w:rsidR="00EA7B29" w:rsidRPr="004550B7" w:rsidRDefault="00EA7B29" w:rsidP="00EA7B29">
      <w:pPr>
        <w:pStyle w:val="TH"/>
      </w:pPr>
      <w:r w:rsidRPr="004550B7">
        <w:object w:dxaOrig="11320" w:dyaOrig="6960" w14:anchorId="17744882">
          <v:shape id="_x0000_i1054" type="#_x0000_t75" style="width:434.1pt;height:280.5pt" o:ole="" o:preferrelative="f" filled="t">
            <v:imagedata r:id="rId72" o:title=""/>
            <o:lock v:ext="edit" aspectratio="f"/>
          </v:shape>
          <o:OLEObject Type="Embed" ProgID="Mscgen.Chart" ShapeID="_x0000_i1054" DrawAspect="Content" ObjectID="_1756824994" r:id="rId73"/>
        </w:object>
      </w:r>
    </w:p>
    <w:p w14:paraId="7BC34760" w14:textId="77777777" w:rsidR="00EA7B29" w:rsidRPr="004550B7" w:rsidRDefault="00EA7B29" w:rsidP="00EA7B29">
      <w:pPr>
        <w:pStyle w:val="TF"/>
      </w:pPr>
      <w:r w:rsidRPr="004550B7">
        <w:t>Figure 6.1-1: High Level Procedure for uplink streaming</w:t>
      </w:r>
    </w:p>
    <w:p w14:paraId="0D963054" w14:textId="77777777" w:rsidR="00EA7B29" w:rsidRPr="004550B7" w:rsidRDefault="00EA7B29" w:rsidP="00EA7B29">
      <w:pPr>
        <w:keepNext/>
      </w:pPr>
      <w:r w:rsidRPr="004550B7">
        <w:t>Steps:</w:t>
      </w:r>
    </w:p>
    <w:p w14:paraId="55C8C322" w14:textId="77777777" w:rsidR="00EA7B29" w:rsidRPr="004550B7" w:rsidRDefault="00EA7B29" w:rsidP="00EA7B29">
      <w:pPr>
        <w:pStyle w:val="B10"/>
        <w:keepLines/>
      </w:pPr>
      <w:r w:rsidRPr="004550B7">
        <w:t>1.</w:t>
      </w:r>
      <w:r w:rsidRPr="004550B7">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Pr="004550B7" w:rsidRDefault="00EA7B29" w:rsidP="00EA7B29">
      <w:pPr>
        <w:pStyle w:val="B10"/>
      </w:pPr>
      <w:r w:rsidRPr="004550B7">
        <w:t>2.</w:t>
      </w:r>
      <w:r w:rsidRPr="004550B7">
        <w:tab/>
        <w:t>When the 5GMSu</w:t>
      </w:r>
      <w:r w:rsidRPr="004550B7" w:rsidDel="00B34AF6">
        <w:t xml:space="preserve"> </w:t>
      </w:r>
      <w:r w:rsidRPr="004550B7">
        <w:t>AF and the 5GMSu</w:t>
      </w:r>
      <w:r w:rsidRPr="004550B7" w:rsidDel="00B34AF6">
        <w:t xml:space="preserve"> </w:t>
      </w:r>
      <w:r w:rsidRPr="004550B7">
        <w:t>AS are operated by the same provider (e.g. the MNO), there may be interactions between the 5GMSu</w:t>
      </w:r>
      <w:r w:rsidRPr="004550B7" w:rsidDel="00B34AF6">
        <w:t xml:space="preserve"> </w:t>
      </w:r>
      <w:r w:rsidRPr="004550B7">
        <w:t>AF and 5GMSu</w:t>
      </w:r>
      <w:r w:rsidRPr="004550B7" w:rsidDel="00B34AF6">
        <w:t xml:space="preserve"> </w:t>
      </w:r>
      <w:r w:rsidRPr="004550B7">
        <w:t>AS, e.g. to allocate 5GMSu egest and uplink streaming resources. The 5GMSu</w:t>
      </w:r>
      <w:r w:rsidRPr="004550B7" w:rsidDel="00B34AF6">
        <w:t xml:space="preserve"> </w:t>
      </w:r>
      <w:r w:rsidRPr="004550B7">
        <w:t>AS provides resource identifiers for the allocated resources to the 5GMSu</w:t>
      </w:r>
      <w:r w:rsidRPr="004550B7" w:rsidDel="00B34AF6">
        <w:t xml:space="preserve"> </w:t>
      </w:r>
      <w:r w:rsidRPr="004550B7">
        <w:t>AF, which then provides the information to the 5GMSu Application Provider. The M3u procedures between 5GMSu</w:t>
      </w:r>
      <w:r w:rsidRPr="004550B7" w:rsidDel="00B34AF6">
        <w:t xml:space="preserve"> </w:t>
      </w:r>
      <w:r w:rsidRPr="004550B7">
        <w:t>AF and 5GMSu</w:t>
      </w:r>
      <w:r w:rsidRPr="004550B7" w:rsidDel="00B34AF6">
        <w:t xml:space="preserve"> </w:t>
      </w:r>
      <w:r w:rsidRPr="004550B7">
        <w:t>AS are not specified.</w:t>
      </w:r>
    </w:p>
    <w:p w14:paraId="29CF91F7" w14:textId="77777777" w:rsidR="00EA7B29" w:rsidRPr="004550B7" w:rsidRDefault="00EA7B29" w:rsidP="00EA7B29">
      <w:pPr>
        <w:pStyle w:val="B10"/>
      </w:pPr>
      <w:r w:rsidRPr="004550B7">
        <w:t>3.</w:t>
      </w:r>
      <w:r w:rsidRPr="004550B7">
        <w:tab/>
        <w:t>The 5GMSu Application Provider provides the Service Announcement Information to the 5GMSu-Aware Application.</w:t>
      </w:r>
    </w:p>
    <w:p w14:paraId="1B1F864D" w14:textId="77777777" w:rsidR="00EA7B29" w:rsidRPr="004550B7" w:rsidRDefault="00EA7B29" w:rsidP="00EA7B29">
      <w:pPr>
        <w:pStyle w:val="NO"/>
      </w:pPr>
      <w:r w:rsidRPr="004550B7">
        <w:t>NOTE:</w:t>
      </w:r>
      <w:r w:rsidRPr="004550B7">
        <w:tab/>
        <w:t>This may include manual entering of parameters.</w:t>
      </w:r>
    </w:p>
    <w:p w14:paraId="236FFC16" w14:textId="77777777" w:rsidR="00EA7B29" w:rsidRPr="004550B7" w:rsidRDefault="00EA7B29" w:rsidP="00EA7B29">
      <w:pPr>
        <w:pStyle w:val="B10"/>
        <w:ind w:firstLine="0"/>
      </w:pPr>
      <w:r w:rsidRPr="004550B7">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Pr="004550B7" w:rsidRDefault="00EA7B29" w:rsidP="00EA7B29">
      <w:pPr>
        <w:pStyle w:val="B10"/>
      </w:pPr>
      <w:r w:rsidRPr="004550B7">
        <w:t>4.</w:t>
      </w:r>
      <w:r w:rsidRPr="004550B7">
        <w:tab/>
        <w:t>The 5GMSu-Aware Application configures and starts the 5GMSu Client.</w:t>
      </w:r>
    </w:p>
    <w:p w14:paraId="546524E5" w14:textId="77777777" w:rsidR="00EA7B29" w:rsidRPr="004550B7" w:rsidRDefault="00EA7B29" w:rsidP="00EA7B29">
      <w:pPr>
        <w:pStyle w:val="B10"/>
      </w:pPr>
      <w:r w:rsidRPr="004550B7">
        <w:t>5.</w:t>
      </w:r>
      <w:r w:rsidRPr="004550B7">
        <w:tab/>
        <w:t>When the 5GMSu-Aware Application decides to activate the streaming service transmission, the Service Access Information is provided to the 5GMSu Client. When remote configuration and control is activated, then the 5GMSu</w:t>
      </w:r>
      <w:r w:rsidRPr="004550B7" w:rsidDel="00B34AF6">
        <w:t xml:space="preserve"> </w:t>
      </w:r>
      <w:r w:rsidRPr="004550B7">
        <w:t>AF configures and controls the 5GMSu Client remotely.</w:t>
      </w:r>
    </w:p>
    <w:p w14:paraId="474539DC" w14:textId="0809BADD" w:rsidR="00EA7B29" w:rsidRPr="004550B7" w:rsidRDefault="00EA7B29" w:rsidP="00EA7B29">
      <w:pPr>
        <w:pStyle w:val="B10"/>
      </w:pPr>
      <w:r w:rsidRPr="004550B7">
        <w:lastRenderedPageBreak/>
        <w:t>6.</w:t>
      </w:r>
      <w:r w:rsidRPr="004550B7">
        <w:tab/>
        <w:t>Depending on the configurations, the 5GMSu Client uses the Media Session Handling API towards the 5GMSu</w:t>
      </w:r>
      <w:r w:rsidRPr="004550B7" w:rsidDel="00B34AF6">
        <w:t xml:space="preserve"> </w:t>
      </w:r>
      <w:r w:rsidRPr="004550B7">
        <w:t xml:space="preserve">AF. The Media Session Handling API is used for requesting different policy and charging treatments or </w:t>
      </w:r>
      <w:r w:rsidR="00561156" w:rsidRPr="004550B7">
        <w:t xml:space="preserve">5GMSu AF-based </w:t>
      </w:r>
      <w:r w:rsidRPr="004550B7">
        <w:t>Network Assistance.</w:t>
      </w:r>
    </w:p>
    <w:p w14:paraId="45C99080" w14:textId="77777777" w:rsidR="00EA7B29" w:rsidRPr="004550B7" w:rsidRDefault="00EA7B29" w:rsidP="00EA7B29">
      <w:pPr>
        <w:pStyle w:val="B10"/>
      </w:pPr>
      <w:r w:rsidRPr="004550B7">
        <w:t>7.</w:t>
      </w:r>
      <w:r w:rsidRPr="004550B7">
        <w:tab/>
        <w:t>The 5GMSu Client starts the Egest Session by activating the uplink streaming session.</w:t>
      </w:r>
    </w:p>
    <w:p w14:paraId="60B967B3" w14:textId="77777777" w:rsidR="00EA7B29" w:rsidRPr="004550B7" w:rsidRDefault="00EA7B29" w:rsidP="00EA7B29">
      <w:pPr>
        <w:pStyle w:val="B10"/>
      </w:pPr>
      <w:r w:rsidRPr="004550B7">
        <w:t>8.</w:t>
      </w:r>
      <w:r w:rsidRPr="004550B7">
        <w:tab/>
        <w:t>The 5GMSu</w:t>
      </w:r>
      <w:r w:rsidRPr="004550B7" w:rsidDel="00B34AF6">
        <w:t xml:space="preserve"> </w:t>
      </w:r>
      <w:r w:rsidRPr="004550B7">
        <w:t>AS publishes the content towards the 5GMSu Application Provider.</w:t>
      </w:r>
    </w:p>
    <w:p w14:paraId="43CC18C4" w14:textId="77777777" w:rsidR="00EA7B29" w:rsidRPr="004550B7" w:rsidRDefault="00EA7B29" w:rsidP="00EA7B29">
      <w:pPr>
        <w:pStyle w:val="Heading2"/>
      </w:pPr>
      <w:bookmarkStart w:id="464" w:name="_Toc26271266"/>
      <w:bookmarkStart w:id="465" w:name="_Toc36234946"/>
      <w:bookmarkStart w:id="466" w:name="_Toc36235018"/>
      <w:bookmarkStart w:id="467" w:name="_Toc36235090"/>
      <w:bookmarkStart w:id="468" w:name="_Toc36235163"/>
      <w:bookmarkStart w:id="469" w:name="_Toc41632835"/>
      <w:bookmarkStart w:id="470" w:name="_Toc51790713"/>
      <w:bookmarkStart w:id="471" w:name="_Toc61547023"/>
      <w:bookmarkStart w:id="472" w:name="_Toc146212032"/>
      <w:r w:rsidRPr="004550B7">
        <w:t>6.2</w:t>
      </w:r>
      <w:r w:rsidRPr="004550B7">
        <w:tab/>
        <w:t>Preparing for Uplink Media Streaming</w:t>
      </w:r>
      <w:bookmarkEnd w:id="464"/>
      <w:bookmarkEnd w:id="465"/>
      <w:bookmarkEnd w:id="466"/>
      <w:bookmarkEnd w:id="467"/>
      <w:bookmarkEnd w:id="468"/>
      <w:bookmarkEnd w:id="469"/>
      <w:bookmarkEnd w:id="470"/>
      <w:bookmarkEnd w:id="471"/>
      <w:bookmarkEnd w:id="472"/>
    </w:p>
    <w:p w14:paraId="07DEEFC6" w14:textId="77777777" w:rsidR="00EA7B29" w:rsidRPr="004550B7" w:rsidRDefault="00EA7B29" w:rsidP="00EA7B29">
      <w:pPr>
        <w:pStyle w:val="Heading3"/>
      </w:pPr>
      <w:bookmarkStart w:id="473" w:name="_Toc26271267"/>
      <w:bookmarkStart w:id="474" w:name="_Toc36234947"/>
      <w:bookmarkStart w:id="475" w:name="_Toc36235019"/>
      <w:bookmarkStart w:id="476" w:name="_Toc36235091"/>
      <w:bookmarkStart w:id="477" w:name="_Toc36235164"/>
      <w:bookmarkStart w:id="478" w:name="_Toc41632836"/>
      <w:bookmarkStart w:id="479" w:name="_Toc51790714"/>
      <w:bookmarkStart w:id="480" w:name="_Toc61547024"/>
      <w:bookmarkStart w:id="481" w:name="_Toc146212033"/>
      <w:r w:rsidRPr="004550B7">
        <w:t>6.2.1</w:t>
      </w:r>
      <w:r w:rsidRPr="004550B7">
        <w:tab/>
        <w:t>Introduction</w:t>
      </w:r>
      <w:bookmarkEnd w:id="473"/>
      <w:bookmarkEnd w:id="474"/>
      <w:bookmarkEnd w:id="475"/>
      <w:bookmarkEnd w:id="476"/>
      <w:bookmarkEnd w:id="477"/>
      <w:bookmarkEnd w:id="478"/>
      <w:bookmarkEnd w:id="479"/>
      <w:bookmarkEnd w:id="480"/>
      <w:bookmarkEnd w:id="481"/>
    </w:p>
    <w:p w14:paraId="0EA126DF" w14:textId="77777777" w:rsidR="00EA7B29" w:rsidRPr="004550B7" w:rsidRDefault="00EA7B29" w:rsidP="00EA7B29">
      <w:r w:rsidRPr="004550B7">
        <w:t>Before streaming media data in the uplink direction, a set of parameters are provisioned at the 5GMSu</w:t>
      </w:r>
      <w:r w:rsidRPr="004550B7" w:rsidDel="00B24C22">
        <w:t xml:space="preserve"> </w:t>
      </w:r>
      <w:r w:rsidRPr="004550B7">
        <w:t>AF/AS and at the 5GMSu Client. On the UE side, the M8u API is used for local provisioning and the M5u API for remote control. On the 5GMSu</w:t>
      </w:r>
      <w:r w:rsidRPr="004550B7" w:rsidDel="00B24C22">
        <w:t xml:space="preserve"> </w:t>
      </w:r>
      <w:r w:rsidRPr="004550B7">
        <w:t>AF/AS, the M1u API is used for session provisioning.</w:t>
      </w:r>
    </w:p>
    <w:p w14:paraId="575CE55E" w14:textId="77777777" w:rsidR="00EA7B29" w:rsidRPr="004550B7" w:rsidRDefault="00EA7B29" w:rsidP="00EA7B29">
      <w:pPr>
        <w:pStyle w:val="Heading3"/>
      </w:pPr>
      <w:bookmarkStart w:id="482" w:name="_Toc26271268"/>
      <w:bookmarkStart w:id="483" w:name="_Toc36234948"/>
      <w:bookmarkStart w:id="484" w:name="_Toc36235020"/>
      <w:bookmarkStart w:id="485" w:name="_Toc36235092"/>
      <w:bookmarkStart w:id="486" w:name="_Toc36235165"/>
      <w:bookmarkStart w:id="487" w:name="_Toc41632837"/>
      <w:bookmarkStart w:id="488" w:name="_Toc51790715"/>
      <w:bookmarkStart w:id="489" w:name="_Toc61547025"/>
      <w:bookmarkStart w:id="490" w:name="_Toc146212034"/>
      <w:r w:rsidRPr="004550B7">
        <w:t>6.2.2</w:t>
      </w:r>
      <w:r w:rsidRPr="004550B7">
        <w:tab/>
        <w:t>Sink Configuration at the 5GMSu</w:t>
      </w:r>
      <w:r w:rsidRPr="004550B7" w:rsidDel="00B24C22">
        <w:t xml:space="preserve"> </w:t>
      </w:r>
      <w:r w:rsidRPr="004550B7">
        <w:t>AF/AS</w:t>
      </w:r>
      <w:bookmarkEnd w:id="482"/>
      <w:bookmarkEnd w:id="483"/>
      <w:bookmarkEnd w:id="484"/>
      <w:bookmarkEnd w:id="485"/>
      <w:bookmarkEnd w:id="486"/>
      <w:bookmarkEnd w:id="487"/>
      <w:bookmarkEnd w:id="488"/>
      <w:bookmarkEnd w:id="489"/>
      <w:bookmarkEnd w:id="490"/>
    </w:p>
    <w:p w14:paraId="21D8355F" w14:textId="77777777" w:rsidR="00EA7B29" w:rsidRPr="004550B7" w:rsidRDefault="00EA7B29" w:rsidP="00EA7B29">
      <w:pPr>
        <w:keepNext/>
      </w:pPr>
      <w:r w:rsidRPr="004550B7">
        <w:t>The procedure allows the configuration of a 5GMSu</w:t>
      </w:r>
      <w:r w:rsidRPr="004550B7" w:rsidDel="00B24C22">
        <w:t xml:space="preserve"> </w:t>
      </w:r>
      <w:r w:rsidRPr="004550B7">
        <w:t>AS for media reception. A Sink Session is created and updated. One or more media sessions are associated with a sink session.</w:t>
      </w:r>
    </w:p>
    <w:p w14:paraId="7E843867" w14:textId="77777777" w:rsidR="00EA7B29" w:rsidRPr="004550B7" w:rsidRDefault="00EA7B29" w:rsidP="00EA7B29">
      <w:pPr>
        <w:pStyle w:val="TH"/>
      </w:pPr>
      <w:r w:rsidRPr="004550B7">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4550B7" w:rsidRDefault="00EA7B29" w:rsidP="00EA7B29">
      <w:pPr>
        <w:pStyle w:val="TF"/>
      </w:pPr>
      <w:r w:rsidRPr="004550B7">
        <w:t>Figure 6.2.2-1: Sink Configuration states</w:t>
      </w:r>
    </w:p>
    <w:p w14:paraId="66C7BFC4" w14:textId="77777777" w:rsidR="00EA7B29" w:rsidRPr="004550B7" w:rsidRDefault="00EA7B29" w:rsidP="00EA7B29">
      <w:pPr>
        <w:keepNext/>
      </w:pPr>
      <w:r w:rsidRPr="004550B7">
        <w:t>The states describe the Sink Configuration and the relation to the media session:</w:t>
      </w:r>
    </w:p>
    <w:p w14:paraId="1814BC7D" w14:textId="77777777" w:rsidR="00EA7B29" w:rsidRPr="004550B7" w:rsidRDefault="00EA7B29" w:rsidP="00EA7B29">
      <w:pPr>
        <w:pStyle w:val="B10"/>
        <w:keepNext/>
      </w:pPr>
      <w:r w:rsidRPr="004550B7">
        <w:t>-</w:t>
      </w:r>
      <w:r w:rsidRPr="004550B7">
        <w:tab/>
        <w:t>Sink Configuration created, no media session(s) active: The Sink Configuration entry is created at the 5GMSu</w:t>
      </w:r>
      <w:r w:rsidRPr="004550B7" w:rsidDel="00B24C22">
        <w:t xml:space="preserve"> </w:t>
      </w:r>
      <w:r w:rsidRPr="004550B7">
        <w:t>AF and may be updated/modified before any media session(s) start.</w:t>
      </w:r>
    </w:p>
    <w:p w14:paraId="6E8FCBAB" w14:textId="77777777" w:rsidR="00EA7B29" w:rsidRPr="004550B7" w:rsidRDefault="00EA7B29" w:rsidP="00EA7B29">
      <w:pPr>
        <w:pStyle w:val="B10"/>
        <w:keepNext/>
      </w:pPr>
      <w:r w:rsidRPr="004550B7">
        <w:t>-</w:t>
      </w:r>
      <w:r w:rsidRPr="004550B7">
        <w:tab/>
        <w:t>Sink Configuration Provisioned, media session(s) active: The 5GMSu</w:t>
      </w:r>
      <w:r w:rsidRPr="004550B7" w:rsidDel="00B24C22">
        <w:t xml:space="preserve"> </w:t>
      </w:r>
      <w:r w:rsidRPr="004550B7">
        <w:t>AS is receiving uplink media data. Some properties of the Sink Configuration may be updated while receiving media data.</w:t>
      </w:r>
    </w:p>
    <w:p w14:paraId="1D854B2C" w14:textId="77777777" w:rsidR="00EA7B29" w:rsidRPr="004550B7" w:rsidRDefault="00EA7B29" w:rsidP="00EA7B29">
      <w:pPr>
        <w:pStyle w:val="B10"/>
        <w:keepNext/>
      </w:pPr>
      <w:r w:rsidRPr="004550B7">
        <w:t>-</w:t>
      </w:r>
      <w:r w:rsidRPr="004550B7">
        <w:tab/>
        <w:t>Sink Configuration Provisioned, media session(s) paused: The 5GMSu</w:t>
      </w:r>
      <w:r w:rsidRPr="004550B7" w:rsidDel="00B24C22">
        <w:t xml:space="preserve"> </w:t>
      </w:r>
      <w:r w:rsidRPr="004550B7">
        <w:t>AS is temporarily not receiving uplink media data. Some properties of the Sink Configuration may be updated.</w:t>
      </w:r>
    </w:p>
    <w:p w14:paraId="1DA187C4" w14:textId="77777777" w:rsidR="00EA7B29" w:rsidRPr="004550B7" w:rsidRDefault="00EA7B29" w:rsidP="00EA7B29">
      <w:pPr>
        <w:pStyle w:val="B10"/>
      </w:pPr>
      <w:r w:rsidRPr="004550B7">
        <w:t>-</w:t>
      </w:r>
      <w:r w:rsidRPr="004550B7">
        <w:tab/>
        <w:t>Sink Configuration Provisioned, media session(s) terminated: The 5GMSu</w:t>
      </w:r>
      <w:r w:rsidRPr="004550B7" w:rsidDel="00B24C22">
        <w:t xml:space="preserve"> </w:t>
      </w:r>
      <w:r w:rsidRPr="004550B7">
        <w:t>AS is not receiving uplink media data anymore.</w:t>
      </w:r>
    </w:p>
    <w:p w14:paraId="58E22732" w14:textId="77777777" w:rsidR="00EA7B29" w:rsidRPr="004550B7" w:rsidRDefault="00EA7B29" w:rsidP="00EA7B29">
      <w:pPr>
        <w:pStyle w:val="Heading3"/>
      </w:pPr>
      <w:bookmarkStart w:id="491" w:name="_Toc26271269"/>
      <w:bookmarkStart w:id="492" w:name="_Toc36234949"/>
      <w:bookmarkStart w:id="493" w:name="_Toc36235021"/>
      <w:bookmarkStart w:id="494" w:name="_Toc36235093"/>
      <w:bookmarkStart w:id="495" w:name="_Toc36235166"/>
      <w:bookmarkStart w:id="496" w:name="_Toc41632838"/>
      <w:bookmarkStart w:id="497" w:name="_Toc51790716"/>
      <w:bookmarkStart w:id="498" w:name="_Toc61547026"/>
      <w:bookmarkStart w:id="499" w:name="_Toc146212035"/>
      <w:r w:rsidRPr="004550B7">
        <w:t>6.2.3</w:t>
      </w:r>
      <w:r w:rsidRPr="004550B7">
        <w:tab/>
        <w:t>Source Configuration at the UE</w:t>
      </w:r>
      <w:bookmarkEnd w:id="491"/>
      <w:bookmarkEnd w:id="492"/>
      <w:bookmarkEnd w:id="493"/>
      <w:bookmarkEnd w:id="494"/>
      <w:bookmarkEnd w:id="495"/>
      <w:bookmarkEnd w:id="496"/>
      <w:bookmarkEnd w:id="497"/>
      <w:bookmarkEnd w:id="498"/>
      <w:bookmarkEnd w:id="499"/>
    </w:p>
    <w:p w14:paraId="77067D75" w14:textId="77777777" w:rsidR="00EA7B29" w:rsidRPr="004550B7" w:rsidRDefault="00EA7B29" w:rsidP="00EA7B29">
      <w:pPr>
        <w:keepNext/>
        <w:rPr>
          <w:b/>
        </w:rPr>
      </w:pPr>
      <w:r w:rsidRPr="004550B7">
        <w:t xml:space="preserve">The procedure allows the (remote) configuration of a UE for media transmission. When remote control is used, the application authorizes remote control e.g. by providing the remote control server address. It is assumed that a 5GMSu </w:t>
      </w:r>
      <w:r w:rsidRPr="004550B7">
        <w:lastRenderedPageBreak/>
        <w:t>Client can have only a single Source Configuration at a time, which can be remotely configured. One or more media sessions are associated with the Source Configuration.</w:t>
      </w:r>
    </w:p>
    <w:p w14:paraId="4F07D89B" w14:textId="77777777" w:rsidR="00EA7B29" w:rsidRPr="004550B7" w:rsidRDefault="00EA7B29" w:rsidP="00EA7B29">
      <w:pPr>
        <w:pStyle w:val="TH"/>
      </w:pPr>
      <w:r w:rsidRPr="004550B7">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4550B7" w:rsidRDefault="00EA7B29" w:rsidP="00EA7B29">
      <w:pPr>
        <w:pStyle w:val="TF"/>
      </w:pPr>
      <w:r w:rsidRPr="004550B7">
        <w:t>Figure 6.2.3-1: Source Configuration states</w:t>
      </w:r>
    </w:p>
    <w:p w14:paraId="516A639D" w14:textId="77777777" w:rsidR="00EA7B29" w:rsidRPr="004550B7" w:rsidRDefault="00EA7B29" w:rsidP="00EA7B29">
      <w:pPr>
        <w:keepNext/>
      </w:pPr>
      <w:r w:rsidRPr="004550B7">
        <w:t>The states describe the Source Configuration and the relation to the media session.</w:t>
      </w:r>
    </w:p>
    <w:p w14:paraId="797C685B" w14:textId="77777777" w:rsidR="00EA7B29" w:rsidRPr="004550B7" w:rsidRDefault="00EA7B29" w:rsidP="00EA7B29">
      <w:pPr>
        <w:pStyle w:val="B10"/>
        <w:keepNext/>
      </w:pPr>
      <w:r w:rsidRPr="004550B7">
        <w:t>-</w:t>
      </w:r>
      <w:r w:rsidRPr="004550B7">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Pr="004550B7" w:rsidRDefault="00EA7B29" w:rsidP="00EA7B29">
      <w:pPr>
        <w:pStyle w:val="B10"/>
        <w:keepNext/>
      </w:pPr>
      <w:r w:rsidRPr="004550B7">
        <w:t>-</w:t>
      </w:r>
      <w:r w:rsidRPr="004550B7">
        <w:tab/>
        <w:t>Source Configuration Provisioned, media session(s) active: The 5GMSu Client is sending uplink media data. Some properties of the Source Configuration may be updated while sending media data.</w:t>
      </w:r>
    </w:p>
    <w:p w14:paraId="39F8EBD8" w14:textId="77777777" w:rsidR="00EA7B29" w:rsidRPr="004550B7" w:rsidRDefault="00EA7B29" w:rsidP="00EA7B29">
      <w:pPr>
        <w:pStyle w:val="B10"/>
        <w:keepNext/>
      </w:pPr>
      <w:r w:rsidRPr="004550B7">
        <w:t>-</w:t>
      </w:r>
      <w:r w:rsidRPr="004550B7">
        <w:tab/>
        <w:t>Source Configuration Provisioned, media session(s) paused: The 5GMSu Client is temporarily not sending uplink media data. Some properties of the Source Configuration may be updated.</w:t>
      </w:r>
    </w:p>
    <w:p w14:paraId="1D7C9F54" w14:textId="77777777" w:rsidR="00EA7B29" w:rsidRPr="004550B7" w:rsidRDefault="00EA7B29" w:rsidP="00EA7B29">
      <w:pPr>
        <w:pStyle w:val="B10"/>
      </w:pPr>
      <w:r w:rsidRPr="004550B7">
        <w:t>-</w:t>
      </w:r>
      <w:r w:rsidRPr="004550B7">
        <w:tab/>
        <w:t>Source Configuration Provisioned, media session(s) terminated: The 5GMSu Client is not receiving uplink media data anymore.</w:t>
      </w:r>
      <w:r w:rsidRPr="004550B7">
        <w:br w:type="page"/>
      </w:r>
    </w:p>
    <w:p w14:paraId="50F91588" w14:textId="77777777" w:rsidR="00EA7B29" w:rsidRPr="004550B7" w:rsidRDefault="00EA7B29" w:rsidP="00EA7B29">
      <w:pPr>
        <w:pStyle w:val="Heading2"/>
      </w:pPr>
      <w:bookmarkStart w:id="500" w:name="_Toc26271270"/>
      <w:bookmarkStart w:id="501" w:name="_Toc36234950"/>
      <w:bookmarkStart w:id="502" w:name="_Toc36235022"/>
      <w:bookmarkStart w:id="503" w:name="_Toc36235094"/>
      <w:bookmarkStart w:id="504" w:name="_Toc36235167"/>
      <w:bookmarkStart w:id="505" w:name="_Toc41632839"/>
      <w:bookmarkStart w:id="506" w:name="_Toc51790717"/>
      <w:bookmarkStart w:id="507" w:name="_Toc61547027"/>
      <w:bookmarkStart w:id="508" w:name="_Toc146212036"/>
      <w:r w:rsidRPr="004550B7">
        <w:lastRenderedPageBreak/>
        <w:t>6.3</w:t>
      </w:r>
      <w:r w:rsidRPr="004550B7">
        <w:tab/>
        <w:t>Establishment of an Uplink Media Streaming Session</w:t>
      </w:r>
      <w:bookmarkEnd w:id="500"/>
      <w:bookmarkEnd w:id="501"/>
      <w:bookmarkEnd w:id="502"/>
      <w:bookmarkEnd w:id="503"/>
      <w:bookmarkEnd w:id="504"/>
      <w:bookmarkEnd w:id="505"/>
      <w:bookmarkEnd w:id="506"/>
      <w:bookmarkEnd w:id="507"/>
      <w:bookmarkEnd w:id="508"/>
    </w:p>
    <w:p w14:paraId="7EBBEF33" w14:textId="77777777" w:rsidR="00EA7B29" w:rsidRPr="004550B7" w:rsidRDefault="00EA7B29" w:rsidP="00EA7B29">
      <w:pPr>
        <w:keepNext/>
      </w:pPr>
      <w:r w:rsidRPr="004550B7">
        <w:t>The procedure allows a Media Streamer to establish an uplink streaming session with a 5GMSu</w:t>
      </w:r>
      <w:r w:rsidRPr="004550B7" w:rsidDel="00B24C22">
        <w:t xml:space="preserve"> </w:t>
      </w:r>
      <w:r w:rsidRPr="004550B7">
        <w:t>AS.</w:t>
      </w:r>
    </w:p>
    <w:p w14:paraId="0AD46DD8" w14:textId="77777777" w:rsidR="00EA7B29" w:rsidRPr="004550B7" w:rsidRDefault="00EA7B29" w:rsidP="00EA7B29">
      <w:pPr>
        <w:pStyle w:val="TH"/>
      </w:pPr>
      <w:r w:rsidRPr="004550B7">
        <w:object w:dxaOrig="13032" w:dyaOrig="8148" w14:anchorId="630E7439">
          <v:shape id="_x0000_i1055" type="#_x0000_t75" style="width:476.1pt;height:298.8pt" o:ole="">
            <v:imagedata r:id="rId76" o:title=""/>
          </v:shape>
          <o:OLEObject Type="Embed" ProgID="Mscgen.Chart" ShapeID="_x0000_i1055" DrawAspect="Content" ObjectID="_1756824995" r:id="rId77"/>
        </w:object>
      </w:r>
    </w:p>
    <w:p w14:paraId="1286A3C1" w14:textId="77777777" w:rsidR="00EA7B29" w:rsidRPr="004550B7" w:rsidRDefault="00EA7B29" w:rsidP="00EA7B29">
      <w:pPr>
        <w:pStyle w:val="TF"/>
      </w:pPr>
      <w:r w:rsidRPr="004550B7">
        <w:t>Figure 6.3-1: Uplink Streaming Session Establishment</w:t>
      </w:r>
    </w:p>
    <w:p w14:paraId="5244E400" w14:textId="77777777" w:rsidR="00EA7B29" w:rsidRPr="004550B7" w:rsidRDefault="00EA7B29" w:rsidP="00EA7B29">
      <w:pPr>
        <w:keepNext/>
      </w:pPr>
      <w:r w:rsidRPr="004550B7">
        <w:t>Steps:</w:t>
      </w:r>
    </w:p>
    <w:p w14:paraId="37EBB961" w14:textId="77777777" w:rsidR="00EA7B29" w:rsidRPr="004550B7" w:rsidRDefault="00EA7B29" w:rsidP="00EA7B29">
      <w:pPr>
        <w:pStyle w:val="B10"/>
      </w:pPr>
      <w:r w:rsidRPr="004550B7">
        <w:t>1:</w:t>
      </w:r>
      <w:r w:rsidRPr="004550B7">
        <w:tab/>
        <w:t>During provisioning, the Media Streamer component of the 5GMSu Client is provisioned with basic information, such as the 5GMSu</w:t>
      </w:r>
      <w:r w:rsidRPr="004550B7" w:rsidDel="00B24C22">
        <w:t xml:space="preserve"> </w:t>
      </w:r>
      <w:r w:rsidRPr="004550B7">
        <w:t>AF and 5GMSu</w:t>
      </w:r>
      <w:r w:rsidRPr="004550B7" w:rsidDel="00B24C22">
        <w:t xml:space="preserve"> </w:t>
      </w:r>
      <w:r w:rsidRPr="004550B7">
        <w:t>AS addresses. For some devices, only the remote control information is provisioned and all additional parameters are retrieved from Remote Controller.</w:t>
      </w:r>
    </w:p>
    <w:p w14:paraId="69338EDC" w14:textId="77777777" w:rsidR="00EA7B29" w:rsidRPr="004550B7" w:rsidRDefault="00EA7B29" w:rsidP="00EA7B29">
      <w:pPr>
        <w:pStyle w:val="B10"/>
      </w:pPr>
      <w:r w:rsidRPr="004550B7">
        <w:t>2:</w:t>
      </w:r>
      <w:r w:rsidRPr="004550B7">
        <w:tab/>
        <w:t>The 5GMSu-Aware Application starts uplink media streaming.</w:t>
      </w:r>
    </w:p>
    <w:p w14:paraId="79FC78D7" w14:textId="77777777" w:rsidR="00EA7B29" w:rsidRPr="004550B7" w:rsidRDefault="00EA7B29" w:rsidP="00EA7B29">
      <w:pPr>
        <w:pStyle w:val="B10"/>
      </w:pPr>
      <w:r w:rsidRPr="004550B7">
        <w:t>3:</w:t>
      </w:r>
      <w:r w:rsidRPr="004550B7">
        <w:tab/>
        <w:t>The 5GMSu-Aware Application instructs the 5GMSu</w:t>
      </w:r>
      <w:r w:rsidRPr="004550B7" w:rsidDel="00B24C22">
        <w:t xml:space="preserve"> </w:t>
      </w:r>
      <w:r w:rsidRPr="004550B7">
        <w:t>Client to provide a Media Streaming Entry.</w:t>
      </w:r>
    </w:p>
    <w:p w14:paraId="65B4D806" w14:textId="77777777" w:rsidR="00EA7B29" w:rsidRPr="004550B7" w:rsidRDefault="00EA7B29" w:rsidP="00EA7B29">
      <w:pPr>
        <w:keepNext/>
      </w:pPr>
      <w:r w:rsidRPr="004550B7">
        <w:t>When remote control is provisioned in step 1:</w:t>
      </w:r>
    </w:p>
    <w:p w14:paraId="65D04B33" w14:textId="77777777" w:rsidR="00EA7B29" w:rsidRPr="004550B7" w:rsidRDefault="00EA7B29" w:rsidP="00EA7B29">
      <w:pPr>
        <w:pStyle w:val="B10"/>
      </w:pPr>
      <w:r w:rsidRPr="004550B7">
        <w:t>4:</w:t>
      </w:r>
      <w:r w:rsidRPr="004550B7">
        <w:tab/>
        <w:t>The transport session for remote control is established.</w:t>
      </w:r>
    </w:p>
    <w:p w14:paraId="02E1C863" w14:textId="77777777" w:rsidR="00EA7B29" w:rsidRPr="004550B7" w:rsidRDefault="00EA7B29" w:rsidP="00EA7B29">
      <w:pPr>
        <w:pStyle w:val="B10"/>
      </w:pPr>
      <w:r w:rsidRPr="004550B7">
        <w:t>5:</w:t>
      </w:r>
      <w:r w:rsidRPr="004550B7">
        <w:tab/>
        <w:t>The 5GMSu</w:t>
      </w:r>
      <w:r w:rsidRPr="004550B7" w:rsidDel="00B24C22">
        <w:t xml:space="preserve"> </w:t>
      </w:r>
      <w:r w:rsidRPr="004550B7">
        <w:t>Client starts waiting for incoming remote control commands.</w:t>
      </w:r>
    </w:p>
    <w:p w14:paraId="2AD11DD0" w14:textId="77777777" w:rsidR="00EA7B29" w:rsidRPr="004550B7" w:rsidRDefault="00EA7B29" w:rsidP="00EA7B29">
      <w:pPr>
        <w:pStyle w:val="B10"/>
      </w:pPr>
      <w:r w:rsidRPr="004550B7">
        <w:t>6:</w:t>
      </w:r>
      <w:r w:rsidRPr="004550B7">
        <w:tab/>
        <w:t>The 5GMSu</w:t>
      </w:r>
      <w:r w:rsidRPr="004550B7" w:rsidDel="00B24C22">
        <w:t xml:space="preserve"> </w:t>
      </w:r>
      <w:r w:rsidRPr="004550B7">
        <w:t>Client receives a remote control command to start uplink streaming (either now or with a timestamp). The Remote control command may contain details of the 5GMSu</w:t>
      </w:r>
      <w:r w:rsidRPr="004550B7" w:rsidDel="00B24C22">
        <w:t xml:space="preserve"> </w:t>
      </w:r>
      <w:r w:rsidRPr="004550B7">
        <w:t>AS, etc.</w:t>
      </w:r>
    </w:p>
    <w:p w14:paraId="33716F9C" w14:textId="77777777" w:rsidR="00EA7B29" w:rsidRPr="004550B7" w:rsidRDefault="00EA7B29" w:rsidP="00EA7B29">
      <w:pPr>
        <w:pStyle w:val="B10"/>
      </w:pPr>
      <w:r w:rsidRPr="004550B7">
        <w:t>7:</w:t>
      </w:r>
      <w:r w:rsidRPr="004550B7">
        <w:tab/>
        <w:t>The 5GMSu</w:t>
      </w:r>
      <w:r w:rsidRPr="004550B7" w:rsidDel="00B24C22">
        <w:t xml:space="preserve"> </w:t>
      </w:r>
      <w:r w:rsidRPr="004550B7">
        <w:t>Client establishes the uplink transport session.</w:t>
      </w:r>
    </w:p>
    <w:p w14:paraId="21D3833F" w14:textId="77777777" w:rsidR="00EA7B29" w:rsidRPr="004550B7" w:rsidRDefault="00EA7B29" w:rsidP="00EA7B29">
      <w:pPr>
        <w:pStyle w:val="B10"/>
      </w:pPr>
      <w:r w:rsidRPr="004550B7">
        <w:t>8:</w:t>
      </w:r>
      <w:r w:rsidRPr="004550B7">
        <w:tab/>
        <w:t>The 5GMSu</w:t>
      </w:r>
      <w:r w:rsidRPr="004550B7" w:rsidDel="00B24C22">
        <w:t xml:space="preserve"> </w:t>
      </w:r>
      <w:r w:rsidRPr="004550B7">
        <w:t>Client establishes the uplink media streaming session.</w:t>
      </w:r>
    </w:p>
    <w:p w14:paraId="4A5EDDFB" w14:textId="77777777" w:rsidR="00EA7B29" w:rsidRPr="004550B7" w:rsidRDefault="00EA7B29" w:rsidP="00EA7B29">
      <w:pPr>
        <w:keepNext/>
      </w:pPr>
      <w:r w:rsidRPr="004550B7">
        <w:t>When client assistance is provisioned:</w:t>
      </w:r>
    </w:p>
    <w:p w14:paraId="3476B4B6" w14:textId="77777777" w:rsidR="00EA7B29" w:rsidRPr="004550B7" w:rsidRDefault="00EA7B29" w:rsidP="00EA7B29">
      <w:pPr>
        <w:pStyle w:val="B10"/>
      </w:pPr>
      <w:r w:rsidRPr="004550B7">
        <w:t>9: The 5GMSu</w:t>
      </w:r>
      <w:r w:rsidRPr="004550B7" w:rsidDel="00B24C22">
        <w:t xml:space="preserve"> </w:t>
      </w:r>
      <w:r w:rsidRPr="004550B7">
        <w:t>Client establishes the assistance channel to the provisioned 5GMSu</w:t>
      </w:r>
      <w:r w:rsidRPr="004550B7" w:rsidDel="00B24C22">
        <w:t xml:space="preserve"> </w:t>
      </w:r>
      <w:r w:rsidRPr="004550B7">
        <w:t>AF(s).</w:t>
      </w:r>
    </w:p>
    <w:p w14:paraId="48FF6B61" w14:textId="77777777" w:rsidR="00EA7B29" w:rsidRPr="004550B7" w:rsidRDefault="00EA7B29" w:rsidP="00EA7B29">
      <w:pPr>
        <w:keepNext/>
      </w:pPr>
      <w:r w:rsidRPr="004550B7">
        <w:t>When server assistance is desired (e.g. for QoS or charging):</w:t>
      </w:r>
    </w:p>
    <w:p w14:paraId="09C74A19" w14:textId="77777777" w:rsidR="00EA7B29" w:rsidRPr="004550B7" w:rsidRDefault="00EA7B29" w:rsidP="00EA7B29">
      <w:pPr>
        <w:pStyle w:val="B10"/>
      </w:pPr>
      <w:r w:rsidRPr="004550B7">
        <w:t>10: The 5GMSu</w:t>
      </w:r>
      <w:r w:rsidRPr="004550B7" w:rsidDel="00B24C22">
        <w:t xml:space="preserve"> </w:t>
      </w:r>
      <w:r w:rsidRPr="004550B7">
        <w:t>AS establishes an assistance session with the 5GMSu</w:t>
      </w:r>
      <w:r w:rsidRPr="004550B7" w:rsidDel="00B24C22">
        <w:t xml:space="preserve"> </w:t>
      </w:r>
      <w:r w:rsidRPr="004550B7">
        <w:t>AF.</w:t>
      </w:r>
    </w:p>
    <w:p w14:paraId="3D725D1A" w14:textId="77777777" w:rsidR="00EA7B29" w:rsidRPr="004550B7" w:rsidRDefault="00EA7B29" w:rsidP="00EA7B29">
      <w:pPr>
        <w:pStyle w:val="Heading2"/>
      </w:pPr>
      <w:bookmarkStart w:id="509" w:name="_Toc26271271"/>
      <w:bookmarkStart w:id="510" w:name="_Toc36234951"/>
      <w:bookmarkStart w:id="511" w:name="_Toc36235023"/>
      <w:bookmarkStart w:id="512" w:name="_Toc36235095"/>
      <w:bookmarkStart w:id="513" w:name="_Toc36235168"/>
      <w:bookmarkStart w:id="514" w:name="_Toc41632840"/>
      <w:bookmarkStart w:id="515" w:name="_Toc51790718"/>
      <w:bookmarkStart w:id="516" w:name="_Toc61547028"/>
      <w:bookmarkStart w:id="517" w:name="_Toc146212037"/>
      <w:r w:rsidRPr="004550B7">
        <w:lastRenderedPageBreak/>
        <w:t>6.4</w:t>
      </w:r>
      <w:r w:rsidRPr="004550B7">
        <w:tab/>
        <w:t>Termination of an Uplink Media Streaming Session</w:t>
      </w:r>
      <w:bookmarkEnd w:id="509"/>
      <w:bookmarkEnd w:id="510"/>
      <w:bookmarkEnd w:id="511"/>
      <w:bookmarkEnd w:id="512"/>
      <w:bookmarkEnd w:id="513"/>
      <w:bookmarkEnd w:id="514"/>
      <w:bookmarkEnd w:id="515"/>
      <w:bookmarkEnd w:id="516"/>
      <w:bookmarkEnd w:id="517"/>
    </w:p>
    <w:p w14:paraId="676A74E0" w14:textId="77777777" w:rsidR="00EA7B29" w:rsidRPr="004550B7" w:rsidRDefault="00EA7B29" w:rsidP="00EA7B29">
      <w:pPr>
        <w:rPr>
          <w:b/>
        </w:rPr>
      </w:pPr>
      <w:r w:rsidRPr="004550B7">
        <w:t>The procedure defines the termination of an uplink media streaming session.</w:t>
      </w:r>
    </w:p>
    <w:p w14:paraId="7A12ABAF" w14:textId="77777777" w:rsidR="00EA7B29" w:rsidRPr="004550B7" w:rsidRDefault="00EA7B29" w:rsidP="00EA7B29">
      <w:pPr>
        <w:pStyle w:val="TH"/>
      </w:pPr>
      <w:r w:rsidRPr="004550B7">
        <w:object w:dxaOrig="13116" w:dyaOrig="7056" w14:anchorId="3C8D961C">
          <v:shape id="_x0000_i1056" type="#_x0000_t75" style="width:478.2pt;height:258.05pt" o:ole="">
            <v:imagedata r:id="rId78" o:title=""/>
          </v:shape>
          <o:OLEObject Type="Embed" ProgID="Mscgen.Chart" ShapeID="_x0000_i1056" DrawAspect="Content" ObjectID="_1756824996" r:id="rId79"/>
        </w:object>
      </w:r>
    </w:p>
    <w:p w14:paraId="39515182" w14:textId="77777777" w:rsidR="00EA7B29" w:rsidRPr="004550B7" w:rsidRDefault="00EA7B29" w:rsidP="00EA7B29">
      <w:pPr>
        <w:pStyle w:val="TF"/>
      </w:pPr>
      <w:r w:rsidRPr="004550B7">
        <w:t>Figure 6.4-1: Uplink Streaming Session Teardown</w:t>
      </w:r>
    </w:p>
    <w:p w14:paraId="7FB0C8A8" w14:textId="77777777" w:rsidR="00EA7B29" w:rsidRPr="004550B7" w:rsidRDefault="00EA7B29" w:rsidP="00EA7B29">
      <w:pPr>
        <w:keepNext/>
      </w:pPr>
      <w:r w:rsidRPr="004550B7">
        <w:t>Steps:</w:t>
      </w:r>
    </w:p>
    <w:p w14:paraId="3C0ECC78" w14:textId="77777777" w:rsidR="00EA7B29" w:rsidRPr="004550B7" w:rsidRDefault="00EA7B29" w:rsidP="00EA7B29">
      <w:pPr>
        <w:pStyle w:val="B10"/>
      </w:pPr>
      <w:r w:rsidRPr="004550B7">
        <w:t>1:</w:t>
      </w:r>
      <w:r w:rsidRPr="004550B7">
        <w:tab/>
        <w:t>An uplink media streaming session is active and should be terminated.</w:t>
      </w:r>
    </w:p>
    <w:p w14:paraId="1EC6DFC1" w14:textId="77777777" w:rsidR="00EA7B29" w:rsidRPr="004550B7" w:rsidRDefault="00EA7B29" w:rsidP="00EA7B29">
      <w:pPr>
        <w:keepNext/>
      </w:pPr>
      <w:r w:rsidRPr="004550B7">
        <w:t>When the 5GMSu-Aware Application terminates the session, e.g. triggered by user input:</w:t>
      </w:r>
    </w:p>
    <w:p w14:paraId="4E829F84" w14:textId="77777777" w:rsidR="00EA7B29" w:rsidRPr="004550B7" w:rsidRDefault="00EA7B29" w:rsidP="00EA7B29">
      <w:pPr>
        <w:pStyle w:val="B10"/>
      </w:pPr>
      <w:r w:rsidRPr="004550B7">
        <w:t>2:</w:t>
      </w:r>
      <w:r w:rsidRPr="004550B7">
        <w:tab/>
        <w:t>The 5GMSu-Aware Application sends a Stop commands to the 5GMSu Client.</w:t>
      </w:r>
    </w:p>
    <w:p w14:paraId="042E71D5" w14:textId="77777777" w:rsidR="00EA7B29" w:rsidRPr="004550B7" w:rsidRDefault="00EA7B29" w:rsidP="00EA7B29">
      <w:pPr>
        <w:keepNext/>
      </w:pPr>
      <w:r w:rsidRPr="004550B7">
        <w:t>When remote control is used and the remote control session is established:</w:t>
      </w:r>
    </w:p>
    <w:p w14:paraId="04D1BAEB" w14:textId="77777777" w:rsidR="00EA7B29" w:rsidRPr="004550B7" w:rsidRDefault="00EA7B29" w:rsidP="00EA7B29">
      <w:pPr>
        <w:pStyle w:val="B10"/>
        <w:keepNext/>
      </w:pPr>
      <w:r w:rsidRPr="004550B7">
        <w:t>3:</w:t>
      </w:r>
      <w:r w:rsidRPr="004550B7">
        <w:tab/>
        <w:t>The 5GMSu Client</w:t>
      </w:r>
      <w:r w:rsidRPr="004550B7" w:rsidDel="004A15F7">
        <w:t xml:space="preserve"> </w:t>
      </w:r>
      <w:r w:rsidRPr="004550B7">
        <w:t>receives a stop command.</w:t>
      </w:r>
    </w:p>
    <w:p w14:paraId="7CFC883C" w14:textId="77777777" w:rsidR="00EA7B29" w:rsidRPr="004550B7" w:rsidRDefault="00EA7B29" w:rsidP="00EA7B29">
      <w:pPr>
        <w:pStyle w:val="B10"/>
        <w:keepNext/>
      </w:pPr>
      <w:r w:rsidRPr="004550B7">
        <w:t>4:</w:t>
      </w:r>
      <w:r w:rsidRPr="004550B7">
        <w:tab/>
        <w:t>The 5GMSu Client</w:t>
      </w:r>
      <w:r w:rsidRPr="004550B7" w:rsidDel="004A15F7">
        <w:t xml:space="preserve"> </w:t>
      </w:r>
      <w:r w:rsidRPr="004550B7">
        <w:t>stops the capturing process.</w:t>
      </w:r>
    </w:p>
    <w:p w14:paraId="7F034ED8" w14:textId="77777777" w:rsidR="00EA7B29" w:rsidRPr="004550B7" w:rsidRDefault="00EA7B29" w:rsidP="00EA7B29">
      <w:pPr>
        <w:pStyle w:val="B10"/>
        <w:keepNext/>
      </w:pPr>
      <w:r w:rsidRPr="004550B7">
        <w:t>5:</w:t>
      </w:r>
      <w:r w:rsidRPr="004550B7">
        <w:tab/>
        <w:t>The uplink media streaming process is terminated.</w:t>
      </w:r>
    </w:p>
    <w:p w14:paraId="3CF4A7C9" w14:textId="77777777" w:rsidR="00EA7B29" w:rsidRPr="004550B7" w:rsidRDefault="00EA7B29" w:rsidP="00EA7B29">
      <w:pPr>
        <w:pStyle w:val="B10"/>
      </w:pPr>
      <w:r w:rsidRPr="004550B7">
        <w:t>6:</w:t>
      </w:r>
      <w:r w:rsidRPr="004550B7">
        <w:tab/>
        <w:t>The uplink transport session is released.</w:t>
      </w:r>
    </w:p>
    <w:p w14:paraId="10D5927A" w14:textId="77777777" w:rsidR="00EA7B29" w:rsidRPr="004550B7" w:rsidRDefault="00EA7B29" w:rsidP="00EA7B29">
      <w:pPr>
        <w:keepNext/>
      </w:pPr>
      <w:r w:rsidRPr="004550B7">
        <w:t>When client assistance was established:</w:t>
      </w:r>
    </w:p>
    <w:p w14:paraId="6C611E98" w14:textId="77777777" w:rsidR="00EA7B29" w:rsidRPr="004550B7" w:rsidRDefault="00EA7B29" w:rsidP="00EA7B29">
      <w:pPr>
        <w:pStyle w:val="B10"/>
      </w:pPr>
      <w:r w:rsidRPr="004550B7">
        <w:t>7:</w:t>
      </w:r>
      <w:r w:rsidRPr="004550B7">
        <w:tab/>
        <w:t>The 5GMSu</w:t>
      </w:r>
      <w:r w:rsidRPr="004550B7" w:rsidDel="00B24C22">
        <w:t xml:space="preserve"> </w:t>
      </w:r>
      <w:r w:rsidRPr="004550B7">
        <w:t>AF is notified that the uplink media streaming session is terminated</w:t>
      </w:r>
    </w:p>
    <w:p w14:paraId="64DFA9F9" w14:textId="77777777" w:rsidR="00EA7B29" w:rsidRPr="004550B7" w:rsidRDefault="00EA7B29" w:rsidP="00EA7B29">
      <w:pPr>
        <w:keepNext/>
      </w:pPr>
      <w:r w:rsidRPr="004550B7">
        <w:t>When server assistance was established:</w:t>
      </w:r>
    </w:p>
    <w:p w14:paraId="73889FED" w14:textId="77777777" w:rsidR="00EA7B29" w:rsidRPr="004550B7" w:rsidRDefault="00EA7B29" w:rsidP="00EA7B29">
      <w:pPr>
        <w:pStyle w:val="B10"/>
      </w:pPr>
      <w:r w:rsidRPr="004550B7">
        <w:t>8:</w:t>
      </w:r>
      <w:r w:rsidRPr="004550B7">
        <w:tab/>
        <w:t>The 5GMSu</w:t>
      </w:r>
      <w:r w:rsidRPr="004550B7" w:rsidDel="00B24C22">
        <w:t xml:space="preserve"> </w:t>
      </w:r>
      <w:r w:rsidRPr="004550B7">
        <w:t>AS is notified the 5GMSu</w:t>
      </w:r>
      <w:r w:rsidRPr="004550B7" w:rsidDel="00B24C22">
        <w:t xml:space="preserve"> </w:t>
      </w:r>
      <w:r w:rsidRPr="004550B7">
        <w:t>AF that the uplink media streaming session is terminated</w:t>
      </w:r>
    </w:p>
    <w:p w14:paraId="5B6C4B92" w14:textId="77777777" w:rsidR="00EA7B29" w:rsidRPr="004550B7" w:rsidRDefault="00EA7B29" w:rsidP="00EA7B29">
      <w:pPr>
        <w:pStyle w:val="Heading2"/>
      </w:pPr>
      <w:bookmarkStart w:id="518" w:name="_Toc26271272"/>
      <w:bookmarkStart w:id="519" w:name="_Toc36234952"/>
      <w:bookmarkStart w:id="520" w:name="_Toc36235024"/>
      <w:bookmarkStart w:id="521" w:name="_Toc36235096"/>
      <w:bookmarkStart w:id="522" w:name="_Toc36235169"/>
      <w:bookmarkStart w:id="523" w:name="_Toc41632841"/>
      <w:bookmarkStart w:id="524" w:name="_Toc51790719"/>
      <w:bookmarkStart w:id="525" w:name="_Toc61547029"/>
      <w:bookmarkStart w:id="526" w:name="_Toc146212038"/>
      <w:r w:rsidRPr="004550B7">
        <w:lastRenderedPageBreak/>
        <w:t>6.5</w:t>
      </w:r>
      <w:r w:rsidRPr="004550B7">
        <w:tab/>
        <w:t>Providing 5GMSu AF-based Network Assistance</w:t>
      </w:r>
      <w:bookmarkEnd w:id="518"/>
      <w:bookmarkEnd w:id="519"/>
      <w:bookmarkEnd w:id="520"/>
      <w:bookmarkEnd w:id="521"/>
      <w:bookmarkEnd w:id="522"/>
      <w:bookmarkEnd w:id="523"/>
      <w:bookmarkEnd w:id="524"/>
      <w:bookmarkEnd w:id="525"/>
      <w:bookmarkEnd w:id="526"/>
    </w:p>
    <w:p w14:paraId="718F4C6C" w14:textId="05F3ABC7" w:rsidR="00257BA4" w:rsidRPr="004550B7" w:rsidRDefault="00257BA4" w:rsidP="00257BA4">
      <w:pPr>
        <w:keepNext/>
        <w:rPr>
          <w:b/>
        </w:rPr>
      </w:pPr>
      <w:r w:rsidRPr="004550B7">
        <w:t xml:space="preserve">The procedure </w:t>
      </w:r>
      <w:r>
        <w:t xml:space="preserve">a 5GMSu Client uses to obtain </w:t>
      </w:r>
      <w:r w:rsidRPr="004550B7">
        <w:t>network assistance from a 5GMSu</w:t>
      </w:r>
      <w:r w:rsidRPr="004550B7" w:rsidDel="00B24C22">
        <w:t xml:space="preserve"> </w:t>
      </w:r>
      <w:r w:rsidRPr="004550B7">
        <w:t>AF</w:t>
      </w:r>
      <w:r>
        <w:t xml:space="preserve"> is defined in figure 6.5-1 below</w:t>
      </w:r>
      <w:r w:rsidRPr="004550B7">
        <w:t>.</w:t>
      </w:r>
    </w:p>
    <w:p w14:paraId="4F9CF519" w14:textId="038C5406" w:rsidR="00EA7B29" w:rsidRPr="004550B7" w:rsidRDefault="00257BA4" w:rsidP="00EA7B29">
      <w:pPr>
        <w:pStyle w:val="TH"/>
      </w:pPr>
      <w:r>
        <w:object w:dxaOrig="10320" w:dyaOrig="4060" w14:anchorId="7C9F3A4B">
          <v:shape id="_x0000_i1104" type="#_x0000_t75" style="width:412.45pt;height:161.9pt" o:ole="">
            <v:imagedata r:id="rId80" o:title=""/>
          </v:shape>
          <o:OLEObject Type="Embed" ProgID="Mscgen.Chart" ShapeID="_x0000_i1104" DrawAspect="Content" ObjectID="_1756824997" r:id="rId81"/>
        </w:object>
      </w:r>
    </w:p>
    <w:p w14:paraId="5373A3A9" w14:textId="77286C68" w:rsidR="00EA7B29" w:rsidRPr="004550B7" w:rsidRDefault="00EA7B29" w:rsidP="00EA7B29">
      <w:pPr>
        <w:pStyle w:val="TF"/>
      </w:pPr>
      <w:r w:rsidRPr="004550B7">
        <w:t xml:space="preserve">Figure 6.5-1: Providing </w:t>
      </w:r>
      <w:r w:rsidR="00070820" w:rsidRPr="004550B7">
        <w:t xml:space="preserve">5GMSu AF-based </w:t>
      </w:r>
      <w:r w:rsidRPr="004550B7">
        <w:t xml:space="preserve">Network Assistance </w:t>
      </w:r>
    </w:p>
    <w:p w14:paraId="24C02E82" w14:textId="77777777" w:rsidR="00257BA4" w:rsidRPr="004550B7" w:rsidRDefault="00257BA4" w:rsidP="00257BA4">
      <w:pPr>
        <w:keepNext/>
      </w:pPr>
      <w:bookmarkStart w:id="527" w:name="_Toc26271273"/>
      <w:bookmarkStart w:id="528" w:name="_Toc36234953"/>
      <w:bookmarkStart w:id="529" w:name="_Toc36235025"/>
      <w:bookmarkStart w:id="530" w:name="_Toc36235097"/>
      <w:bookmarkStart w:id="531" w:name="_Toc36235170"/>
      <w:bookmarkStart w:id="532" w:name="_Toc41632842"/>
      <w:bookmarkStart w:id="533" w:name="_Toc51790720"/>
      <w:bookmarkStart w:id="534" w:name="_Toc61547030"/>
      <w:r w:rsidRPr="004550B7">
        <w:t>Steps:</w:t>
      </w:r>
    </w:p>
    <w:p w14:paraId="7BC4E9A5" w14:textId="0EB860B6" w:rsidR="00257BA4" w:rsidRPr="004550B7" w:rsidRDefault="00257BA4" w:rsidP="00257BA4">
      <w:pPr>
        <w:pStyle w:val="B10"/>
      </w:pPr>
      <w:r w:rsidRPr="004550B7">
        <w:t>1:</w:t>
      </w:r>
      <w:r w:rsidRPr="004550B7">
        <w:tab/>
        <w:t xml:space="preserve">An uplink streaming session is active. </w:t>
      </w:r>
      <w:r>
        <w:t xml:space="preserve">A Network </w:t>
      </w:r>
      <w:r w:rsidRPr="004550B7">
        <w:t>Assistance Session is established with the 5GMSu</w:t>
      </w:r>
      <w:r w:rsidRPr="004550B7" w:rsidDel="00B24C22">
        <w:t xml:space="preserve"> </w:t>
      </w:r>
      <w:r w:rsidRPr="004550B7">
        <w:t>AF.</w:t>
      </w:r>
    </w:p>
    <w:p w14:paraId="4C445687" w14:textId="77777777" w:rsidR="00257BA4" w:rsidRDefault="00257BA4" w:rsidP="00257BA4">
      <w:pPr>
        <w:pStyle w:val="B10"/>
      </w:pPr>
      <w:r w:rsidRPr="004550B7">
        <w:t>2:</w:t>
      </w:r>
      <w:r w:rsidRPr="004550B7">
        <w:tab/>
        <w:t xml:space="preserve">The </w:t>
      </w:r>
      <w:r>
        <w:t xml:space="preserve">Media Session Handler in the </w:t>
      </w:r>
      <w:r w:rsidRPr="004550B7">
        <w:t>5GMSu</w:t>
      </w:r>
      <w:r w:rsidRPr="004550B7" w:rsidDel="00B24C22">
        <w:t xml:space="preserve"> </w:t>
      </w:r>
      <w:r w:rsidRPr="004550B7">
        <w:t>Client requests assistance information from the 5GMSu AF.</w:t>
      </w:r>
    </w:p>
    <w:p w14:paraId="74B84EFC" w14:textId="77777777" w:rsidR="00257BA4" w:rsidRDefault="00257BA4" w:rsidP="00257BA4">
      <w:pPr>
        <w:pStyle w:val="B10"/>
      </w:pPr>
      <w:r>
        <w:t>2a:</w:t>
      </w:r>
      <w:r>
        <w:tab/>
        <w:t>The 5GMSu AF interacts with</w:t>
      </w:r>
      <w:r w:rsidRPr="00904EDE">
        <w:t xml:space="preserve"> the PCF </w:t>
      </w:r>
      <w:r>
        <w:t xml:space="preserve">(or, if the AF is deployed outside the Trusted DN, with the PCF via the NEF) </w:t>
      </w:r>
      <w:r w:rsidRPr="00904EDE">
        <w:t>to obtain th</w:t>
      </w:r>
      <w:r>
        <w:t>e requested assistance</w:t>
      </w:r>
      <w:r w:rsidRPr="00904EDE">
        <w:t xml:space="preserve"> information.</w:t>
      </w:r>
    </w:p>
    <w:p w14:paraId="5DBB007F" w14:textId="1DB20626" w:rsidR="00257BA4" w:rsidRPr="004550B7" w:rsidRDefault="00257BA4" w:rsidP="00257BA4">
      <w:pPr>
        <w:pStyle w:val="B10"/>
      </w:pPr>
      <w:r w:rsidRPr="004550B7">
        <w:t>3:</w:t>
      </w:r>
      <w:r w:rsidRPr="004550B7">
        <w:tab/>
        <w:t xml:space="preserve">The assistance </w:t>
      </w:r>
      <w:r>
        <w:t>information is returned to the Media Session Handler</w:t>
      </w:r>
      <w:r w:rsidRPr="0069593C">
        <w:t xml:space="preserve"> </w:t>
      </w:r>
      <w:r>
        <w:t>in the 5GMSu Client</w:t>
      </w:r>
      <w:r w:rsidRPr="004550B7">
        <w:t>.</w:t>
      </w:r>
    </w:p>
    <w:p w14:paraId="6A0EF827" w14:textId="734D5D3F" w:rsidR="00257BA4" w:rsidRPr="004550B7" w:rsidRDefault="00257BA4" w:rsidP="00257BA4">
      <w:pPr>
        <w:pStyle w:val="B10"/>
      </w:pPr>
      <w:r w:rsidRPr="004550B7">
        <w:t>4:</w:t>
      </w:r>
      <w:r w:rsidRPr="004550B7">
        <w:tab/>
        <w:t xml:space="preserve">The Media Streamer </w:t>
      </w:r>
      <w:r>
        <w:t>in the 5GMSu Client</w:t>
      </w:r>
      <w:r w:rsidRPr="004550B7">
        <w:t xml:space="preserve"> takes an appropriate action </w:t>
      </w:r>
      <w:r>
        <w:t>based on the information received</w:t>
      </w:r>
      <w:r w:rsidRPr="004550B7">
        <w:t>.</w:t>
      </w:r>
    </w:p>
    <w:p w14:paraId="4752645F" w14:textId="77777777" w:rsidR="00EA7B29" w:rsidRPr="004550B7" w:rsidRDefault="00EA7B29" w:rsidP="00EA7B29">
      <w:pPr>
        <w:pStyle w:val="Heading2"/>
      </w:pPr>
      <w:bookmarkStart w:id="535" w:name="_Toc146212039"/>
      <w:r w:rsidRPr="004550B7">
        <w:t>6.6</w:t>
      </w:r>
      <w:r w:rsidRPr="004550B7">
        <w:tab/>
        <w:t>Providing Remote Control</w:t>
      </w:r>
      <w:bookmarkEnd w:id="527"/>
      <w:bookmarkEnd w:id="528"/>
      <w:bookmarkEnd w:id="529"/>
      <w:bookmarkEnd w:id="530"/>
      <w:bookmarkEnd w:id="531"/>
      <w:bookmarkEnd w:id="532"/>
      <w:bookmarkEnd w:id="533"/>
      <w:bookmarkEnd w:id="534"/>
      <w:bookmarkEnd w:id="535"/>
    </w:p>
    <w:p w14:paraId="3EE171C5" w14:textId="77777777" w:rsidR="00EA7B29" w:rsidRPr="004550B7" w:rsidRDefault="00EA7B29" w:rsidP="00EA7B29">
      <w:pPr>
        <w:keepNext/>
      </w:pPr>
      <w:r w:rsidRPr="004550B7">
        <w:t>The procedure defines the remote control from a 5GMSu</w:t>
      </w:r>
      <w:r w:rsidRPr="004550B7" w:rsidDel="00B24C22">
        <w:t xml:space="preserve"> </w:t>
      </w:r>
      <w:r w:rsidRPr="004550B7">
        <w:t>AF. Note that the 5GMSu</w:t>
      </w:r>
      <w:r w:rsidRPr="004550B7" w:rsidDel="00B24C22">
        <w:t xml:space="preserve"> </w:t>
      </w:r>
      <w:r w:rsidRPr="004550B7">
        <w:t>AF for remote control may be deployed as a network based function or a UE-based function.</w:t>
      </w:r>
    </w:p>
    <w:p w14:paraId="69D66390" w14:textId="77777777" w:rsidR="00EA7B29" w:rsidRPr="004550B7" w:rsidRDefault="00EA7B29" w:rsidP="00EA7B29">
      <w:pPr>
        <w:pStyle w:val="TH"/>
      </w:pPr>
      <w:r w:rsidRPr="004550B7">
        <w:object w:dxaOrig="10200" w:dyaOrig="4410" w14:anchorId="7300FD01">
          <v:shape id="_x0000_i1058" type="#_x0000_t75" style="width:410.35pt;height:176.05pt" o:ole="">
            <v:imagedata r:id="rId82" o:title=""/>
          </v:shape>
          <o:OLEObject Type="Embed" ProgID="Mscgen.Chart" ShapeID="_x0000_i1058" DrawAspect="Content" ObjectID="_1756824998" r:id="rId83"/>
        </w:object>
      </w:r>
    </w:p>
    <w:p w14:paraId="60B672B6" w14:textId="77777777" w:rsidR="00EA7B29" w:rsidRPr="004550B7" w:rsidRDefault="00EA7B29" w:rsidP="00EA7B29">
      <w:pPr>
        <w:pStyle w:val="TF"/>
      </w:pPr>
      <w:r w:rsidRPr="004550B7">
        <w:t>Figure 6.6-1: Uplink Streaming Session Establishment</w:t>
      </w:r>
    </w:p>
    <w:p w14:paraId="525BA36E" w14:textId="77777777" w:rsidR="00EA7B29" w:rsidRPr="004550B7" w:rsidRDefault="00EA7B29" w:rsidP="00EA7B29">
      <w:pPr>
        <w:keepNext/>
      </w:pPr>
      <w:r w:rsidRPr="004550B7">
        <w:t>Steps:</w:t>
      </w:r>
    </w:p>
    <w:p w14:paraId="2099A1B5" w14:textId="77777777" w:rsidR="00EA7B29" w:rsidRPr="004550B7" w:rsidRDefault="00EA7B29" w:rsidP="00EA7B29">
      <w:pPr>
        <w:pStyle w:val="B10"/>
      </w:pPr>
      <w:r w:rsidRPr="004550B7">
        <w:t>1:</w:t>
      </w:r>
      <w:r w:rsidRPr="004550B7">
        <w:tab/>
        <w:t>An uplink streaming session is active. The Remote Control Session is established with the 5GMSu</w:t>
      </w:r>
      <w:r w:rsidRPr="004550B7" w:rsidDel="00B24C22">
        <w:t xml:space="preserve"> </w:t>
      </w:r>
      <w:r w:rsidRPr="004550B7">
        <w:t>AF.</w:t>
      </w:r>
    </w:p>
    <w:p w14:paraId="40DD6210" w14:textId="77777777" w:rsidR="00EA7B29" w:rsidRPr="004550B7" w:rsidRDefault="00EA7B29" w:rsidP="00EA7B29">
      <w:pPr>
        <w:pStyle w:val="B10"/>
      </w:pPr>
      <w:r w:rsidRPr="004550B7">
        <w:t>2:</w:t>
      </w:r>
      <w:r w:rsidRPr="004550B7">
        <w:tab/>
        <w:t>The 5GMSu</w:t>
      </w:r>
      <w:r w:rsidRPr="004550B7" w:rsidDel="00B24C22">
        <w:t xml:space="preserve"> </w:t>
      </w:r>
      <w:r w:rsidRPr="004550B7">
        <w:t>AF for Remote Control determines the need to send a remote control message.</w:t>
      </w:r>
    </w:p>
    <w:p w14:paraId="0807DA54" w14:textId="77777777" w:rsidR="00EA7B29" w:rsidRPr="004550B7" w:rsidRDefault="00EA7B29" w:rsidP="00EA7B29">
      <w:pPr>
        <w:pStyle w:val="B10"/>
      </w:pPr>
      <w:r w:rsidRPr="004550B7">
        <w:lastRenderedPageBreak/>
        <w:t>3:</w:t>
      </w:r>
      <w:r w:rsidRPr="004550B7">
        <w:tab/>
        <w:t>The remote control message is sent to the 5GMSu Client.</w:t>
      </w:r>
    </w:p>
    <w:p w14:paraId="304F8C2D" w14:textId="77777777" w:rsidR="00EA7B29" w:rsidRPr="004550B7" w:rsidRDefault="00EA7B29" w:rsidP="00EA7B29">
      <w:pPr>
        <w:pStyle w:val="B10"/>
      </w:pPr>
      <w:r w:rsidRPr="004550B7">
        <w:t>4:</w:t>
      </w:r>
      <w:r w:rsidRPr="004550B7">
        <w:tab/>
        <w:t>The 5GMSu Client takes the defined action specified in the remote control message.</w:t>
      </w:r>
    </w:p>
    <w:p w14:paraId="76C17502" w14:textId="77777777" w:rsidR="00EA7B29" w:rsidRPr="004550B7" w:rsidRDefault="00EA7B29" w:rsidP="00EA7B29">
      <w:pPr>
        <w:pStyle w:val="Heading2"/>
      </w:pPr>
      <w:bookmarkStart w:id="536" w:name="_Toc26271274"/>
      <w:bookmarkStart w:id="537" w:name="_Toc36234954"/>
      <w:bookmarkStart w:id="538" w:name="_Toc36235026"/>
      <w:bookmarkStart w:id="539" w:name="_Toc36235098"/>
      <w:bookmarkStart w:id="540" w:name="_Toc36235171"/>
      <w:bookmarkStart w:id="541" w:name="_Toc41632843"/>
      <w:bookmarkStart w:id="542" w:name="_Toc51790721"/>
      <w:bookmarkStart w:id="543" w:name="_Toc61547031"/>
      <w:bookmarkStart w:id="544" w:name="_Toc146212040"/>
      <w:r w:rsidRPr="004550B7">
        <w:t>6.7</w:t>
      </w:r>
      <w:r w:rsidRPr="004550B7">
        <w:tab/>
        <w:t>RAN Signalling based Support for Uplink Network Assistance</w:t>
      </w:r>
      <w:bookmarkEnd w:id="536"/>
      <w:bookmarkEnd w:id="537"/>
      <w:bookmarkEnd w:id="538"/>
      <w:bookmarkEnd w:id="539"/>
      <w:bookmarkEnd w:id="540"/>
      <w:bookmarkEnd w:id="541"/>
      <w:bookmarkEnd w:id="542"/>
      <w:bookmarkEnd w:id="543"/>
      <w:bookmarkEnd w:id="544"/>
    </w:p>
    <w:p w14:paraId="76B2C5AF" w14:textId="77777777" w:rsidR="00EA7B29" w:rsidRPr="004550B7" w:rsidRDefault="00EA7B29" w:rsidP="00EA7B29">
      <w:r w:rsidRPr="004550B7">
        <w:t>Figure 6.7-1 depicts an uplink streaming architecture where RAN signalling is employed to support uplink Network Assistance functionality.</w:t>
      </w:r>
    </w:p>
    <w:p w14:paraId="4356C36F" w14:textId="394AC62B" w:rsidR="00EA7B29" w:rsidRPr="004550B7" w:rsidRDefault="00EA7B29" w:rsidP="00EA7B29">
      <w:r w:rsidRPr="004550B7">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4550B7" w:rsidDel="00B24C22">
        <w:t xml:space="preserve"> </w:t>
      </w:r>
      <w:r w:rsidRPr="004550B7">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rsidRPr="004550B7">
        <w:t>5GMSu AF-based</w:t>
      </w:r>
      <w:r w:rsidRPr="004550B7">
        <w:t xml:space="preserve"> Network Assistance is not utilized.</w:t>
      </w:r>
    </w:p>
    <w:p w14:paraId="729452B6" w14:textId="04A136D8" w:rsidR="00EA7B29" w:rsidRPr="004550B7" w:rsidRDefault="00EA7B29" w:rsidP="00EA7B29">
      <w:r w:rsidRPr="004550B7">
        <w:t>It should be noted that although the</w:t>
      </w:r>
      <w:r w:rsidR="00391065" w:rsidRPr="004550B7">
        <w:t xml:space="preserve"> </w:t>
      </w:r>
      <w:r w:rsidR="00070820" w:rsidRPr="004550B7">
        <w:t>5GMSu AF</w:t>
      </w:r>
      <w:r w:rsidRPr="004550B7">
        <w:t xml:space="preserve"> is not utilized when RAN </w:t>
      </w:r>
      <w:proofErr w:type="spellStart"/>
      <w:r w:rsidRPr="004550B7">
        <w:t>signaling</w:t>
      </w:r>
      <w:proofErr w:type="spellEnd"/>
      <w:r w:rsidRPr="004550B7">
        <w:t xml:space="preserve"> based network assistance is performed, it is assumed that there is a higher level network entity which coordinates and tracks network assistance performed using RAN </w:t>
      </w:r>
      <w:proofErr w:type="spellStart"/>
      <w:r w:rsidRPr="004550B7">
        <w:t>signaling</w:t>
      </w:r>
      <w:proofErr w:type="spellEnd"/>
      <w:r w:rsidRPr="004550B7">
        <w:t xml:space="preserve"> versus application </w:t>
      </w:r>
      <w:proofErr w:type="spellStart"/>
      <w:r w:rsidRPr="004550B7">
        <w:t>signaling</w:t>
      </w:r>
      <w:proofErr w:type="spellEnd"/>
      <w:r w:rsidRPr="004550B7">
        <w:t xml:space="preserve"> for individual UEs.</w:t>
      </w:r>
    </w:p>
    <w:p w14:paraId="3F3604B5" w14:textId="37C1B112" w:rsidR="00EA7B29" w:rsidRPr="004550B7" w:rsidRDefault="00391065" w:rsidP="00EA7B29">
      <w:pPr>
        <w:pStyle w:val="TH"/>
      </w:pPr>
      <w:r w:rsidRPr="004550B7">
        <w:rPr>
          <w:rFonts w:cs="Arial"/>
          <w:bCs/>
        </w:rPr>
        <w:object w:dxaOrig="19786" w:dyaOrig="8971" w14:anchorId="318F8ACA">
          <v:shape id="_x0000_i1059" type="#_x0000_t75" style="width:453.25pt;height:203.95pt" o:ole="">
            <v:imagedata r:id="rId84" o:title=""/>
          </v:shape>
          <o:OLEObject Type="Embed" ProgID="Visio.Drawing.15" ShapeID="_x0000_i1059" DrawAspect="Content" ObjectID="_1756824999" r:id="rId85"/>
        </w:object>
      </w:r>
    </w:p>
    <w:p w14:paraId="165F5F82" w14:textId="632F885F" w:rsidR="00EA7B29" w:rsidRPr="004550B7" w:rsidRDefault="00EA7B29" w:rsidP="00EA7B29">
      <w:pPr>
        <w:pStyle w:val="TF"/>
        <w:rPr>
          <w:b w:val="0"/>
        </w:rPr>
      </w:pPr>
      <w:r w:rsidRPr="004550B7">
        <w:t xml:space="preserve">Figure 6.7-1: RAN </w:t>
      </w:r>
      <w:proofErr w:type="spellStart"/>
      <w:r w:rsidRPr="004550B7">
        <w:t>Signaling</w:t>
      </w:r>
      <w:proofErr w:type="spellEnd"/>
      <w:r w:rsidRPr="004550B7">
        <w:t xml:space="preserve"> based Uplink Network Assistance</w:t>
      </w:r>
      <w:r w:rsidRPr="004550B7">
        <w:br w:type="page"/>
      </w:r>
    </w:p>
    <w:p w14:paraId="63DFCA34" w14:textId="77777777" w:rsidR="00EA7B29" w:rsidRPr="004550B7" w:rsidRDefault="00EA7B29" w:rsidP="00EA7B29">
      <w:pPr>
        <w:pStyle w:val="Heading1"/>
      </w:pPr>
      <w:bookmarkStart w:id="545" w:name="_Toc26271275"/>
      <w:bookmarkStart w:id="546" w:name="_Toc36234955"/>
      <w:bookmarkStart w:id="547" w:name="_Toc36235027"/>
      <w:bookmarkStart w:id="548" w:name="_Toc36235099"/>
      <w:bookmarkStart w:id="549" w:name="_Toc36235172"/>
      <w:bookmarkStart w:id="550" w:name="_Toc41632844"/>
      <w:bookmarkStart w:id="551" w:name="_Toc51790722"/>
      <w:bookmarkStart w:id="552" w:name="_Toc61547032"/>
      <w:bookmarkStart w:id="553" w:name="_Toc146212041"/>
      <w:r w:rsidRPr="004550B7">
        <w:lastRenderedPageBreak/>
        <w:t>7</w:t>
      </w:r>
      <w:r w:rsidRPr="004550B7">
        <w:tab/>
        <w:t>5GMS Network Media Processing</w:t>
      </w:r>
      <w:bookmarkEnd w:id="545"/>
      <w:bookmarkEnd w:id="546"/>
      <w:bookmarkEnd w:id="547"/>
      <w:bookmarkEnd w:id="548"/>
      <w:bookmarkEnd w:id="549"/>
      <w:bookmarkEnd w:id="550"/>
      <w:bookmarkEnd w:id="551"/>
      <w:bookmarkEnd w:id="552"/>
      <w:bookmarkEnd w:id="553"/>
    </w:p>
    <w:p w14:paraId="1B5D0DC7" w14:textId="77777777" w:rsidR="00EA7B29" w:rsidRPr="004550B7" w:rsidRDefault="00EA7B29" w:rsidP="00EA7B29">
      <w:pPr>
        <w:pStyle w:val="Heading2"/>
      </w:pPr>
      <w:bookmarkStart w:id="554" w:name="_Toc26271276"/>
      <w:bookmarkStart w:id="555" w:name="_Toc36234956"/>
      <w:bookmarkStart w:id="556" w:name="_Toc36235028"/>
      <w:bookmarkStart w:id="557" w:name="_Toc36235100"/>
      <w:bookmarkStart w:id="558" w:name="_Toc36235173"/>
      <w:bookmarkStart w:id="559" w:name="_Toc41632845"/>
      <w:bookmarkStart w:id="560" w:name="_Toc51790723"/>
      <w:bookmarkStart w:id="561" w:name="_Toc61547033"/>
      <w:bookmarkStart w:id="562" w:name="_Toc146212042"/>
      <w:r w:rsidRPr="004550B7">
        <w:t>7.1</w:t>
      </w:r>
      <w:r w:rsidRPr="004550B7">
        <w:tab/>
        <w:t>General</w:t>
      </w:r>
      <w:bookmarkEnd w:id="554"/>
      <w:bookmarkEnd w:id="555"/>
      <w:bookmarkEnd w:id="556"/>
      <w:bookmarkEnd w:id="557"/>
      <w:bookmarkEnd w:id="558"/>
      <w:bookmarkEnd w:id="559"/>
      <w:bookmarkEnd w:id="560"/>
      <w:bookmarkEnd w:id="561"/>
      <w:bookmarkEnd w:id="562"/>
    </w:p>
    <w:p w14:paraId="5BE63973" w14:textId="77777777" w:rsidR="00EA7B29" w:rsidRPr="004550B7" w:rsidRDefault="00EA7B29" w:rsidP="00EA7B29">
      <w:r w:rsidRPr="004550B7">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2A36C66C" w14:textId="77777777" w:rsidR="00EA7B29" w:rsidRPr="004550B7" w:rsidRDefault="00EA7B29" w:rsidP="00EA7B29">
      <w:r w:rsidRPr="004550B7">
        <w:t>The media processing is performed by a set of 5GMS</w:t>
      </w:r>
      <w:r w:rsidRPr="004550B7" w:rsidDel="00B24C22">
        <w:t xml:space="preserve"> </w:t>
      </w:r>
      <w:r w:rsidRPr="004550B7">
        <w:t>AS(s), which may be combined together to build complex media processing workflows. A 5GMS</w:t>
      </w:r>
      <w:r w:rsidRPr="004550B7" w:rsidDel="00B24C22">
        <w:t xml:space="preserve"> </w:t>
      </w:r>
      <w:r w:rsidRPr="004550B7">
        <w:t>AF coordinates the media processing and ensures that the appropriate QoS and traffic handling for the session are provided.</w:t>
      </w:r>
    </w:p>
    <w:p w14:paraId="1266E851" w14:textId="77777777" w:rsidR="00EA7B29" w:rsidRPr="004550B7" w:rsidRDefault="00EA7B29" w:rsidP="00EA7B29">
      <w:pPr>
        <w:pStyle w:val="Heading2"/>
      </w:pPr>
      <w:bookmarkStart w:id="563" w:name="_Toc26271277"/>
      <w:bookmarkStart w:id="564" w:name="_Toc36234957"/>
      <w:bookmarkStart w:id="565" w:name="_Toc36235029"/>
      <w:bookmarkStart w:id="566" w:name="_Toc36235101"/>
      <w:bookmarkStart w:id="567" w:name="_Toc36235174"/>
      <w:bookmarkStart w:id="568" w:name="_Toc41632846"/>
      <w:bookmarkStart w:id="569" w:name="_Toc51790724"/>
      <w:bookmarkStart w:id="570" w:name="_Toc61547034"/>
      <w:bookmarkStart w:id="571" w:name="_Hlk37774472"/>
      <w:bookmarkStart w:id="572" w:name="_Toc146212043"/>
      <w:r w:rsidRPr="004550B7">
        <w:t>7.2</w:t>
      </w:r>
      <w:r w:rsidRPr="004550B7">
        <w:tab/>
        <w:t>Media Processing Procedures for Downlink</w:t>
      </w:r>
      <w:bookmarkEnd w:id="563"/>
      <w:bookmarkEnd w:id="564"/>
      <w:bookmarkEnd w:id="565"/>
      <w:bookmarkEnd w:id="566"/>
      <w:bookmarkEnd w:id="567"/>
      <w:bookmarkEnd w:id="568"/>
      <w:bookmarkEnd w:id="569"/>
      <w:bookmarkEnd w:id="570"/>
      <w:bookmarkEnd w:id="572"/>
    </w:p>
    <w:p w14:paraId="10EB1F0E" w14:textId="77777777" w:rsidR="00EA7B29" w:rsidRPr="004550B7" w:rsidRDefault="00EA7B29" w:rsidP="00EA7B29">
      <w:r w:rsidRPr="004550B7">
        <w:t>As part of setting up a Content Hosting Configuration for downlink media streaming, a  5GMSd</w:t>
      </w:r>
      <w:r w:rsidRPr="004550B7" w:rsidDel="00B24C22">
        <w:t xml:space="preserve"> </w:t>
      </w:r>
      <w:r w:rsidRPr="004550B7">
        <w:t>Application Provider may request custom processing to be performed.</w:t>
      </w:r>
    </w:p>
    <w:p w14:paraId="27131555" w14:textId="77777777" w:rsidR="00EA7B29" w:rsidRPr="004550B7" w:rsidRDefault="00EA7B29" w:rsidP="00EA7B29">
      <w:pPr>
        <w:keepNext/>
      </w:pPr>
      <w:r w:rsidRPr="004550B7">
        <w:t>The following processing operations may be available:</w:t>
      </w:r>
    </w:p>
    <w:p w14:paraId="22262F07" w14:textId="77777777" w:rsidR="00EA7B29" w:rsidRPr="004550B7" w:rsidRDefault="00EA7B29" w:rsidP="00EA7B29">
      <w:pPr>
        <w:pStyle w:val="B10"/>
        <w:keepNext/>
      </w:pPr>
      <w:r w:rsidRPr="004550B7">
        <w:t>-</w:t>
      </w:r>
      <w:r w:rsidRPr="004550B7">
        <w:tab/>
        <w:t>Adaptive Bit Rate (ABR) Encoding, Encryption and Encapsulation.</w:t>
      </w:r>
    </w:p>
    <w:p w14:paraId="2DE6EE85" w14:textId="77777777" w:rsidR="00EA7B29" w:rsidRPr="004550B7" w:rsidRDefault="00EA7B29" w:rsidP="00EA7B29">
      <w:pPr>
        <w:pStyle w:val="B10"/>
        <w:keepNext/>
      </w:pPr>
      <w:r w:rsidRPr="004550B7">
        <w:t>-</w:t>
      </w:r>
      <w:r w:rsidRPr="004550B7">
        <w:tab/>
        <w:t>MPD (e.g. MPD) Generator and Segment (e.g. DASH) Packager.</w:t>
      </w:r>
    </w:p>
    <w:p w14:paraId="0F592907" w14:textId="77777777" w:rsidR="00EA7B29" w:rsidRPr="004550B7" w:rsidRDefault="00EA7B29" w:rsidP="00EA7B29">
      <w:pPr>
        <w:pStyle w:val="B10"/>
        <w:keepNext/>
      </w:pPr>
      <w:r w:rsidRPr="004550B7">
        <w:t>-</w:t>
      </w:r>
      <w:r w:rsidRPr="004550B7">
        <w:tab/>
        <w:t>Content Replacement (e.g. Ad insertion, blackouts, regional content):</w:t>
      </w:r>
    </w:p>
    <w:p w14:paraId="6A87BAAC" w14:textId="77777777" w:rsidR="00EA7B29" w:rsidRPr="004550B7" w:rsidRDefault="00EA7B29" w:rsidP="00EA7B29">
      <w:pPr>
        <w:pStyle w:val="B10"/>
        <w:keepNext/>
        <w:ind w:firstLine="0"/>
      </w:pPr>
      <w:r w:rsidRPr="004550B7">
        <w:t>-</w:t>
      </w:r>
      <w:r w:rsidRPr="004550B7">
        <w:tab/>
        <w:t>MPD (e.g. MPD) modification.</w:t>
      </w:r>
    </w:p>
    <w:p w14:paraId="74113D1C" w14:textId="77777777" w:rsidR="00EA7B29" w:rsidRPr="004550B7" w:rsidRDefault="00EA7B29" w:rsidP="00EA7B29">
      <w:pPr>
        <w:pStyle w:val="B10"/>
      </w:pPr>
      <w:r w:rsidRPr="004550B7">
        <w:t>-</w:t>
      </w:r>
      <w:r w:rsidRPr="004550B7">
        <w:tab/>
        <w:t>App Server: other content enrichment functions such as Closed Caption insertion, object detection, content filtering, etc.</w:t>
      </w:r>
    </w:p>
    <w:p w14:paraId="54625933" w14:textId="77777777" w:rsidR="00EA7B29" w:rsidRPr="004550B7" w:rsidRDefault="00EA7B29" w:rsidP="00EA7B29">
      <w:pPr>
        <w:keepNext/>
      </w:pPr>
      <w:r w:rsidRPr="004550B7">
        <w:t>The procedures are as follows:</w:t>
      </w:r>
    </w:p>
    <w:p w14:paraId="5C04E772" w14:textId="77777777" w:rsidR="00EA7B29" w:rsidRPr="004550B7" w:rsidRDefault="00EA7B29" w:rsidP="00EA7B29">
      <w:pPr>
        <w:pStyle w:val="TH"/>
      </w:pPr>
      <w:r w:rsidRPr="004550B7">
        <w:object w:dxaOrig="10860" w:dyaOrig="6160" w14:anchorId="290962DC">
          <v:shape id="_x0000_i1060" type="#_x0000_t75" style="width:474.05pt;height:267.6pt" o:ole="">
            <v:imagedata r:id="rId86" o:title=""/>
            <o:lock v:ext="edit" aspectratio="f"/>
          </v:shape>
          <o:OLEObject Type="Embed" ProgID="Mscgen.Chart" ShapeID="_x0000_i1060" DrawAspect="Content" ObjectID="_1756825000" r:id="rId87"/>
        </w:object>
      </w:r>
    </w:p>
    <w:p w14:paraId="432FEC29" w14:textId="77777777" w:rsidR="00EA7B29" w:rsidRPr="004550B7" w:rsidRDefault="00EA7B29" w:rsidP="00EA7B29">
      <w:pPr>
        <w:pStyle w:val="TF"/>
      </w:pPr>
      <w:r w:rsidRPr="004550B7">
        <w:t>Figure 7.2-1: Media Processing Procedures for Downlink</w:t>
      </w:r>
    </w:p>
    <w:p w14:paraId="2083C261" w14:textId="77777777" w:rsidR="00EA7B29" w:rsidRPr="004550B7" w:rsidRDefault="00EA7B29" w:rsidP="00EA7B29">
      <w:pPr>
        <w:keepNext/>
      </w:pPr>
      <w:r w:rsidRPr="004550B7">
        <w:lastRenderedPageBreak/>
        <w:t>The steps are as follows:</w:t>
      </w:r>
    </w:p>
    <w:p w14:paraId="79C4C2C6" w14:textId="77777777" w:rsidR="00EA7B29" w:rsidRPr="004550B7" w:rsidRDefault="00EA7B29" w:rsidP="00EA7B29">
      <w:pPr>
        <w:pStyle w:val="B10"/>
        <w:keepNext/>
      </w:pPr>
      <w:r w:rsidRPr="004550B7">
        <w:t>1.</w:t>
      </w:r>
      <w:r w:rsidRPr="004550B7">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C712756" w14:textId="77777777" w:rsidR="00EA7B29" w:rsidRPr="004550B7" w:rsidRDefault="00EA7B29" w:rsidP="00EA7B29">
      <w:pPr>
        <w:pStyle w:val="B10"/>
      </w:pPr>
      <w:r w:rsidRPr="004550B7">
        <w:t>2.</w:t>
      </w:r>
      <w:r w:rsidRPr="004550B7">
        <w:tab/>
        <w:t>The 5GMSd</w:t>
      </w:r>
      <w:r w:rsidRPr="004550B7" w:rsidDel="00B24C22">
        <w:t xml:space="preserve"> </w:t>
      </w:r>
      <w:r w:rsidRPr="004550B7">
        <w:t>AF provisions a selected set of 5GMSd</w:t>
      </w:r>
      <w:r w:rsidRPr="004550B7" w:rsidDel="00B24C22">
        <w:t xml:space="preserve"> </w:t>
      </w:r>
      <w:r w:rsidRPr="004550B7">
        <w:t>AS(s) to fulfil the requested media processing in the appropriate placement. Depending on the configuration, one or multiple AS(s) may be involved.</w:t>
      </w:r>
    </w:p>
    <w:p w14:paraId="6BFEB607" w14:textId="77777777" w:rsidR="00EA7B29" w:rsidRPr="004550B7" w:rsidRDefault="00EA7B29" w:rsidP="00EA7B29">
      <w:pPr>
        <w:pStyle w:val="B10"/>
      </w:pPr>
      <w:r w:rsidRPr="004550B7">
        <w:t>3.</w:t>
      </w:r>
      <w:r w:rsidRPr="004550B7">
        <w:tab/>
        <w:t>The 5GMSd</w:t>
      </w:r>
      <w:r w:rsidRPr="004550B7" w:rsidDel="00B24C22">
        <w:t xml:space="preserve"> </w:t>
      </w:r>
      <w:r w:rsidRPr="004550B7">
        <w:t>AS(s) confirm successful provisioning to the 5GMSd</w:t>
      </w:r>
      <w:r w:rsidRPr="004550B7" w:rsidDel="00B24C22">
        <w:t xml:space="preserve"> </w:t>
      </w:r>
      <w:r w:rsidRPr="004550B7">
        <w:t>AF.</w:t>
      </w:r>
    </w:p>
    <w:p w14:paraId="259A15B1" w14:textId="77777777" w:rsidR="00EA7B29" w:rsidRPr="004550B7" w:rsidRDefault="00EA7B29" w:rsidP="00EA7B29">
      <w:pPr>
        <w:pStyle w:val="B10"/>
      </w:pPr>
      <w:r w:rsidRPr="004550B7">
        <w:t>4.</w:t>
      </w:r>
      <w:r w:rsidRPr="004550B7">
        <w:tab/>
        <w:t>The 5GMSd</w:t>
      </w:r>
      <w:r w:rsidRPr="004550B7" w:rsidDel="00B24C22">
        <w:t xml:space="preserve"> </w:t>
      </w:r>
      <w:r w:rsidRPr="004550B7">
        <w:t>AF confirms the successful creation of the Content Hosting Configuration with the requested media processing to the external Media application server.</w:t>
      </w:r>
    </w:p>
    <w:p w14:paraId="233EF78D" w14:textId="77777777" w:rsidR="00EA7B29" w:rsidRPr="004550B7" w:rsidRDefault="00EA7B29" w:rsidP="00EA7B29">
      <w:pPr>
        <w:pStyle w:val="B10"/>
      </w:pPr>
      <w:r w:rsidRPr="004550B7">
        <w:t>5.</w:t>
      </w:r>
      <w:r w:rsidRPr="004550B7">
        <w:tab/>
        <w:t>A 5GMSd Client sends a request for media content to one of the 5GMSd AS(s) listed in the provisioned Content Hosting Configuration (see clause 5.4).</w:t>
      </w:r>
    </w:p>
    <w:p w14:paraId="41ABA44E" w14:textId="77777777" w:rsidR="00EA7B29" w:rsidRPr="004550B7" w:rsidRDefault="00EA7B29" w:rsidP="00EA7B29">
      <w:pPr>
        <w:pStyle w:val="B10"/>
      </w:pPr>
      <w:r w:rsidRPr="004550B7">
        <w:t>6.</w:t>
      </w:r>
      <w:r w:rsidRPr="004550B7">
        <w:tab/>
        <w:t>If it does not already have a copy of the requested media cached, the 5GMSd</w:t>
      </w:r>
      <w:r w:rsidRPr="004550B7" w:rsidDel="00B24C22">
        <w:t xml:space="preserve"> </w:t>
      </w:r>
      <w:r w:rsidRPr="004550B7">
        <w:t>AS fetches the media from the 5GMSd Application Provider.</w:t>
      </w:r>
    </w:p>
    <w:p w14:paraId="70CB1422" w14:textId="77777777" w:rsidR="00EA7B29" w:rsidRPr="004550B7" w:rsidRDefault="00EA7B29" w:rsidP="00EA7B29">
      <w:pPr>
        <w:pStyle w:val="B10"/>
      </w:pPr>
      <w:r w:rsidRPr="004550B7">
        <w:t>7.</w:t>
      </w:r>
      <w:r w:rsidRPr="004550B7">
        <w:tab/>
        <w:t>The 5GMSd</w:t>
      </w:r>
      <w:r w:rsidRPr="004550B7" w:rsidDel="00B24C22">
        <w:t xml:space="preserve"> </w:t>
      </w:r>
      <w:r w:rsidRPr="004550B7">
        <w:t>AS processes the ingested media based on the provisioned media processing workflow.</w:t>
      </w:r>
    </w:p>
    <w:p w14:paraId="39D0475A" w14:textId="77777777" w:rsidR="00EA7B29" w:rsidRPr="004550B7" w:rsidRDefault="00EA7B29" w:rsidP="00EA7B29">
      <w:pPr>
        <w:pStyle w:val="B10"/>
      </w:pPr>
      <w:r w:rsidRPr="004550B7">
        <w:t>8.</w:t>
      </w:r>
      <w:r w:rsidRPr="004550B7">
        <w:tab/>
        <w:t>The 5GMSd</w:t>
      </w:r>
      <w:r w:rsidRPr="004550B7" w:rsidDel="00B24C22">
        <w:t xml:space="preserve"> </w:t>
      </w:r>
      <w:r w:rsidRPr="004550B7">
        <w:t>AS serves the requested media to the 5GMSd Client after successful media processing.</w:t>
      </w:r>
    </w:p>
    <w:p w14:paraId="064E09DC" w14:textId="77777777" w:rsidR="00EA7B29" w:rsidRPr="004550B7" w:rsidRDefault="00EA7B29" w:rsidP="00EA7B29">
      <w:r w:rsidRPr="004550B7">
        <w:t>Different variants of these procedures may be possible, depending on the type of processing, the placement of the processing, and the characteristics of the Content Hosting Configuration.</w:t>
      </w:r>
    </w:p>
    <w:p w14:paraId="7ADCFF4E" w14:textId="77777777" w:rsidR="00EA7B29" w:rsidRPr="004550B7" w:rsidRDefault="00EA7B29" w:rsidP="00EA7B29">
      <w:pPr>
        <w:pStyle w:val="Heading2"/>
      </w:pPr>
      <w:bookmarkStart w:id="573" w:name="_Toc26271278"/>
      <w:bookmarkStart w:id="574" w:name="_Toc36234958"/>
      <w:bookmarkStart w:id="575" w:name="_Toc36235030"/>
      <w:bookmarkStart w:id="576" w:name="_Toc36235102"/>
      <w:bookmarkStart w:id="577" w:name="_Toc36235175"/>
      <w:bookmarkStart w:id="578" w:name="_Toc41632847"/>
      <w:bookmarkStart w:id="579" w:name="_Toc51790725"/>
      <w:bookmarkStart w:id="580" w:name="_Toc61547035"/>
      <w:bookmarkStart w:id="581" w:name="_Hlk37774897"/>
      <w:bookmarkStart w:id="582" w:name="_Toc146212044"/>
      <w:bookmarkEnd w:id="571"/>
      <w:r w:rsidRPr="004550B7">
        <w:lastRenderedPageBreak/>
        <w:t>7.3</w:t>
      </w:r>
      <w:r w:rsidRPr="004550B7">
        <w:tab/>
        <w:t>Media Processing Procedures for Uplink</w:t>
      </w:r>
      <w:bookmarkEnd w:id="573"/>
      <w:bookmarkEnd w:id="574"/>
      <w:bookmarkEnd w:id="575"/>
      <w:bookmarkEnd w:id="576"/>
      <w:bookmarkEnd w:id="577"/>
      <w:bookmarkEnd w:id="578"/>
      <w:bookmarkEnd w:id="579"/>
      <w:bookmarkEnd w:id="580"/>
      <w:bookmarkEnd w:id="582"/>
    </w:p>
    <w:p w14:paraId="0B3B50FF" w14:textId="77777777" w:rsidR="00EA7B29" w:rsidRPr="004550B7" w:rsidRDefault="00EA7B29" w:rsidP="00EA7B29">
      <w:pPr>
        <w:keepNext/>
        <w:keepLines/>
      </w:pPr>
      <w:r w:rsidRPr="004550B7">
        <w:t>FLUS TS 26.238 [5] allows for the provisioning of media processing by the FLUS Source to the FLUS Sink. In such a scenario, the FLUS Sink will consist of a FLUS 5GMSu</w:t>
      </w:r>
      <w:r w:rsidRPr="004550B7" w:rsidDel="00B24C22">
        <w:t xml:space="preserve"> </w:t>
      </w:r>
      <w:r w:rsidRPr="004550B7">
        <w:t>AF and a FLUS 5GMSu</w:t>
      </w:r>
      <w:r w:rsidRPr="004550B7" w:rsidDel="00B24C22">
        <w:t xml:space="preserve"> </w:t>
      </w:r>
      <w:r w:rsidRPr="004550B7">
        <w:t>AS. The 5GMSu</w:t>
      </w:r>
      <w:r w:rsidRPr="004550B7" w:rsidDel="00B24C22">
        <w:t xml:space="preserve"> </w:t>
      </w:r>
      <w:r w:rsidRPr="004550B7">
        <w:t>AF instructs the 5GMSu</w:t>
      </w:r>
      <w:r w:rsidRPr="004550B7" w:rsidDel="00B24C22">
        <w:t xml:space="preserve"> </w:t>
      </w:r>
      <w:r w:rsidRPr="004550B7">
        <w:t>AS to perform processing of the media according to the provided media processing document. Alternatively, it can share the media processing load among multiple 5GMSu</w:t>
      </w:r>
      <w:r w:rsidRPr="004550B7" w:rsidDel="00B24C22">
        <w:t xml:space="preserve"> </w:t>
      </w:r>
      <w:r w:rsidRPr="004550B7">
        <w:t>AS(s).</w:t>
      </w:r>
    </w:p>
    <w:p w14:paraId="7D9EEB46" w14:textId="77777777" w:rsidR="00EA7B29" w:rsidRPr="004550B7" w:rsidRDefault="00EA7B29" w:rsidP="00EA7B29">
      <w:pPr>
        <w:keepNext/>
      </w:pPr>
      <w:r w:rsidRPr="004550B7">
        <w:t>The procedure is defined as follows:</w:t>
      </w:r>
    </w:p>
    <w:p w14:paraId="54B4D5D0" w14:textId="77777777" w:rsidR="00EA7B29" w:rsidRPr="004550B7" w:rsidRDefault="00EA7B29" w:rsidP="00EA7B29">
      <w:pPr>
        <w:pStyle w:val="TH"/>
      </w:pPr>
      <w:r w:rsidRPr="004550B7">
        <w:object w:dxaOrig="8340" w:dyaOrig="4850" w14:anchorId="68225C8C">
          <v:shape id="_x0000_i1061" type="#_x0000_t75" style="width:414.95pt;height:242.65pt" o:ole="">
            <v:imagedata r:id="rId88" o:title=""/>
          </v:shape>
          <o:OLEObject Type="Embed" ProgID="Mscgen.Chart" ShapeID="_x0000_i1061" DrawAspect="Content" ObjectID="_1756825001" r:id="rId89"/>
        </w:object>
      </w:r>
    </w:p>
    <w:p w14:paraId="387B704B" w14:textId="77777777" w:rsidR="00EA7B29" w:rsidRPr="004550B7" w:rsidRDefault="00EA7B29" w:rsidP="00EA7B29">
      <w:pPr>
        <w:pStyle w:val="TF"/>
        <w:keepNext/>
      </w:pPr>
      <w:r w:rsidRPr="004550B7">
        <w:t>Figure 7.3-1: Media Processing Procedures for Uplink</w:t>
      </w:r>
    </w:p>
    <w:p w14:paraId="728FBE04" w14:textId="77777777" w:rsidR="00EA7B29" w:rsidRPr="004550B7" w:rsidRDefault="00EA7B29" w:rsidP="00EA7B29">
      <w:pPr>
        <w:keepNext/>
      </w:pPr>
      <w:r w:rsidRPr="004550B7">
        <w:t>The steps are as follows:</w:t>
      </w:r>
    </w:p>
    <w:p w14:paraId="0F799851" w14:textId="77777777" w:rsidR="00EA7B29" w:rsidRPr="004550B7" w:rsidRDefault="00EA7B29" w:rsidP="00EA7B29">
      <w:pPr>
        <w:pStyle w:val="B10"/>
      </w:pPr>
      <w:r w:rsidRPr="004550B7">
        <w:t>1:</w:t>
      </w:r>
      <w:r w:rsidRPr="004550B7">
        <w:tab/>
        <w:t>Setup of uplink streaming configuration: The 5GMSu</w:t>
      </w:r>
      <w:r w:rsidRPr="004550B7" w:rsidDel="00B24C22">
        <w:t xml:space="preserve"> </w:t>
      </w:r>
      <w:r w:rsidRPr="004550B7">
        <w:t>Application Provider sends a request to start a FLUS session to the 5GMSu</w:t>
      </w:r>
      <w:r w:rsidRPr="004550B7" w:rsidDel="00B24C22">
        <w:t xml:space="preserve"> </w:t>
      </w:r>
      <w:r w:rsidRPr="004550B7">
        <w:t>AF. The request contains a description of the media processing that is to be performed by the 5GMSu</w:t>
      </w:r>
      <w:r w:rsidRPr="004550B7" w:rsidDel="00B24C22">
        <w:t xml:space="preserve"> </w:t>
      </w:r>
      <w:r w:rsidRPr="004550B7">
        <w:t>AS. Depending on the configuration one or multiple 5GMSu AS(s) may be involved.</w:t>
      </w:r>
    </w:p>
    <w:p w14:paraId="46D50E74" w14:textId="77777777" w:rsidR="00EA7B29" w:rsidRPr="004550B7" w:rsidRDefault="00EA7B29" w:rsidP="00EA7B29">
      <w:pPr>
        <w:pStyle w:val="B10"/>
      </w:pPr>
      <w:r w:rsidRPr="004550B7">
        <w:t>2:</w:t>
      </w:r>
      <w:r w:rsidRPr="004550B7">
        <w:tab/>
        <w:t>Provision 5GMSu</w:t>
      </w:r>
      <w:r w:rsidRPr="004550B7" w:rsidDel="00B24C22">
        <w:t xml:space="preserve"> </w:t>
      </w:r>
      <w:r w:rsidRPr="004550B7">
        <w:t>AS(s): The 5GMSu</w:t>
      </w:r>
      <w:r w:rsidRPr="004550B7" w:rsidDel="00B24C22">
        <w:t xml:space="preserve"> </w:t>
      </w:r>
      <w:r w:rsidRPr="004550B7">
        <w:t>AF parses the media processing description and provisions the 5GMSu</w:t>
      </w:r>
      <w:r w:rsidRPr="004550B7" w:rsidDel="00B24C22">
        <w:t xml:space="preserve"> </w:t>
      </w:r>
      <w:r w:rsidRPr="004550B7">
        <w:t>AS(s) that will perform the requested processing. If the requested processing is not accepted, the session creation fails.</w:t>
      </w:r>
    </w:p>
    <w:p w14:paraId="7698465D" w14:textId="77777777" w:rsidR="00EA7B29" w:rsidRPr="004550B7" w:rsidRDefault="00EA7B29" w:rsidP="00EA7B29">
      <w:pPr>
        <w:pStyle w:val="B10"/>
      </w:pPr>
      <w:r w:rsidRPr="004550B7">
        <w:t>3:</w:t>
      </w:r>
      <w:r w:rsidRPr="004550B7">
        <w:tab/>
        <w:t>5GMSu</w:t>
      </w:r>
      <w:r w:rsidRPr="004550B7" w:rsidDel="00B24C22">
        <w:t xml:space="preserve"> </w:t>
      </w:r>
      <w:r w:rsidRPr="004550B7">
        <w:t>AS(s) ready: The 5GMSu</w:t>
      </w:r>
      <w:r w:rsidRPr="004550B7" w:rsidDel="00B24C22">
        <w:t xml:space="preserve"> </w:t>
      </w:r>
      <w:r w:rsidRPr="004550B7">
        <w:t>AS(s) confirm(s) correct configuration and inform(s) the 5GMSu</w:t>
      </w:r>
      <w:r w:rsidRPr="004550B7" w:rsidDel="00B24C22">
        <w:t xml:space="preserve"> </w:t>
      </w:r>
      <w:r w:rsidRPr="004550B7">
        <w:t>AF that it is ready to receive and process media as requested.</w:t>
      </w:r>
    </w:p>
    <w:p w14:paraId="4AD04FE7" w14:textId="77777777" w:rsidR="00EA7B29" w:rsidRPr="004550B7" w:rsidRDefault="00EA7B29" w:rsidP="00EA7B29">
      <w:pPr>
        <w:pStyle w:val="B10"/>
      </w:pPr>
      <w:r w:rsidRPr="004550B7">
        <w:t>4:</w:t>
      </w:r>
      <w:r w:rsidRPr="004550B7">
        <w:tab/>
        <w:t>Confirm uplink streaming configuration: The 5GMSu</w:t>
      </w:r>
      <w:r w:rsidRPr="004550B7" w:rsidDel="004B2961">
        <w:t xml:space="preserve"> </w:t>
      </w:r>
      <w:r w:rsidRPr="004550B7">
        <w:t>AF confirms the successful creation of the uplink streaming configuration to the 5GMSu Application Provider.</w:t>
      </w:r>
    </w:p>
    <w:p w14:paraId="34961CF9" w14:textId="77777777" w:rsidR="00EA7B29" w:rsidRPr="004550B7" w:rsidRDefault="00EA7B29" w:rsidP="00EA7B29">
      <w:pPr>
        <w:pStyle w:val="B10"/>
      </w:pPr>
      <w:r w:rsidRPr="004550B7">
        <w:t>5:</w:t>
      </w:r>
      <w:r w:rsidRPr="004550B7">
        <w:tab/>
        <w:t>Uplink streaming session start: the session is triggered in the 5GMSu Client.</w:t>
      </w:r>
    </w:p>
    <w:p w14:paraId="7DE23DF1" w14:textId="77777777" w:rsidR="00EA7B29" w:rsidRPr="004550B7" w:rsidRDefault="00EA7B29" w:rsidP="00EA7B29">
      <w:pPr>
        <w:pStyle w:val="B10"/>
      </w:pPr>
      <w:r w:rsidRPr="004550B7">
        <w:t>6:</w:t>
      </w:r>
      <w:r w:rsidRPr="004550B7">
        <w:tab/>
        <w:t>Uplink media streaming: Media content is streamed from the 5GMSu Client to the 5GMSu</w:t>
      </w:r>
      <w:r w:rsidRPr="004550B7" w:rsidDel="004B2961">
        <w:t xml:space="preserve"> </w:t>
      </w:r>
      <w:r w:rsidRPr="004550B7">
        <w:t>AS(s).</w:t>
      </w:r>
    </w:p>
    <w:p w14:paraId="6B6F3D4F" w14:textId="77777777" w:rsidR="00EA7B29" w:rsidRPr="004550B7" w:rsidRDefault="00EA7B29" w:rsidP="00EA7B29">
      <w:pPr>
        <w:pStyle w:val="B10"/>
      </w:pPr>
      <w:r w:rsidRPr="004550B7">
        <w:t>7:</w:t>
      </w:r>
      <w:r w:rsidRPr="004550B7">
        <w:tab/>
        <w:t>The 5GMSu</w:t>
      </w:r>
      <w:r w:rsidRPr="004550B7" w:rsidDel="004B2961">
        <w:t xml:space="preserve"> </w:t>
      </w:r>
      <w:r w:rsidRPr="004550B7">
        <w:t>AS(s) process(es) the received media based on the provisioned media processing.</w:t>
      </w:r>
    </w:p>
    <w:p w14:paraId="258FFC28" w14:textId="77777777" w:rsidR="00EA7B29" w:rsidRPr="004550B7" w:rsidRDefault="00EA7B29" w:rsidP="00EA7B29">
      <w:pPr>
        <w:pStyle w:val="Heading2"/>
      </w:pPr>
      <w:bookmarkStart w:id="583" w:name="_Toc26271279"/>
      <w:bookmarkStart w:id="584" w:name="_Toc36234959"/>
      <w:bookmarkStart w:id="585" w:name="_Toc36235031"/>
      <w:bookmarkStart w:id="586" w:name="_Toc36235103"/>
      <w:bookmarkStart w:id="587" w:name="_Toc36235176"/>
      <w:bookmarkStart w:id="588" w:name="_Toc41632848"/>
      <w:bookmarkStart w:id="589" w:name="_Toc51790726"/>
      <w:bookmarkStart w:id="590" w:name="_Toc61547036"/>
      <w:bookmarkStart w:id="591" w:name="_Toc146212045"/>
      <w:bookmarkEnd w:id="581"/>
      <w:r w:rsidRPr="004550B7">
        <w:t>7.4</w:t>
      </w:r>
      <w:r w:rsidRPr="004550B7">
        <w:tab/>
        <w:t>Edge Computing</w:t>
      </w:r>
      <w:bookmarkEnd w:id="583"/>
      <w:bookmarkEnd w:id="584"/>
      <w:bookmarkEnd w:id="585"/>
      <w:bookmarkEnd w:id="586"/>
      <w:bookmarkEnd w:id="587"/>
      <w:bookmarkEnd w:id="588"/>
      <w:bookmarkEnd w:id="589"/>
      <w:bookmarkEnd w:id="590"/>
      <w:bookmarkEnd w:id="591"/>
    </w:p>
    <w:p w14:paraId="1FC95922" w14:textId="77777777" w:rsidR="00EA7B29" w:rsidRPr="004550B7" w:rsidRDefault="00EA7B29" w:rsidP="00EA7B29">
      <w:pPr>
        <w:pStyle w:val="NO"/>
      </w:pPr>
      <w:r w:rsidRPr="004550B7">
        <w:t>NOTE:</w:t>
      </w:r>
      <w:r w:rsidRPr="004550B7">
        <w:tab/>
        <w:t>This clause is FFS.</w:t>
      </w:r>
      <w:r w:rsidRPr="004550B7">
        <w:br w:type="page"/>
      </w:r>
      <w:bookmarkStart w:id="592" w:name="_Toc2683017"/>
      <w:bookmarkStart w:id="593" w:name="_Toc36234960"/>
      <w:bookmarkStart w:id="594" w:name="_Toc36235032"/>
      <w:bookmarkStart w:id="595" w:name="_Toc36235104"/>
      <w:bookmarkStart w:id="596" w:name="_Toc36235177"/>
      <w:bookmarkStart w:id="597" w:name="_Toc41632849"/>
      <w:bookmarkStart w:id="598" w:name="_Toc26271280"/>
    </w:p>
    <w:p w14:paraId="0A6D3596" w14:textId="77F16314" w:rsidR="00EA7B29" w:rsidRPr="004550B7" w:rsidRDefault="00EA7B29" w:rsidP="002F1F3E">
      <w:pPr>
        <w:pStyle w:val="Heading8"/>
      </w:pPr>
      <w:bookmarkStart w:id="599" w:name="_Toc51790727"/>
      <w:bookmarkStart w:id="600" w:name="_Toc61547037"/>
      <w:bookmarkStart w:id="601" w:name="_Toc138681703"/>
      <w:bookmarkStart w:id="602" w:name="_Toc146212046"/>
      <w:r w:rsidRPr="004550B7">
        <w:lastRenderedPageBreak/>
        <w:t>Annex A (informative):</w:t>
      </w:r>
      <w:r w:rsidR="002F1F3E" w:rsidRPr="002F1F3E">
        <w:t xml:space="preserve"> </w:t>
      </w:r>
      <w:r w:rsidR="002F1F3E" w:rsidRPr="004550B7">
        <w:br/>
      </w:r>
      <w:r w:rsidRPr="004550B7">
        <w:t>Usage Guidelines for collaboration scenarios</w:t>
      </w:r>
      <w:bookmarkEnd w:id="592"/>
      <w:bookmarkEnd w:id="593"/>
      <w:bookmarkEnd w:id="594"/>
      <w:bookmarkEnd w:id="595"/>
      <w:bookmarkEnd w:id="596"/>
      <w:bookmarkEnd w:id="597"/>
      <w:bookmarkEnd w:id="599"/>
      <w:bookmarkEnd w:id="600"/>
      <w:bookmarkEnd w:id="601"/>
      <w:bookmarkEnd w:id="602"/>
    </w:p>
    <w:p w14:paraId="1AAD72DE" w14:textId="77777777" w:rsidR="00EA7B29" w:rsidRPr="004550B7" w:rsidRDefault="00EA7B29" w:rsidP="00646E55">
      <w:pPr>
        <w:pStyle w:val="Heading1"/>
        <w:pageBreakBefore w:val="0"/>
        <w:rPr>
          <w:noProof/>
        </w:rPr>
      </w:pPr>
      <w:bookmarkStart w:id="603" w:name="_Toc36234961"/>
      <w:bookmarkStart w:id="604" w:name="_Toc36235033"/>
      <w:bookmarkStart w:id="605" w:name="_Toc36235105"/>
      <w:bookmarkStart w:id="606" w:name="_Toc36235178"/>
      <w:bookmarkStart w:id="607" w:name="_Toc41632850"/>
      <w:bookmarkStart w:id="608" w:name="_Toc51790728"/>
      <w:bookmarkStart w:id="609" w:name="_Toc61547038"/>
      <w:bookmarkStart w:id="610" w:name="_Toc146212047"/>
      <w:r w:rsidRPr="004550B7">
        <w:rPr>
          <w:noProof/>
        </w:rPr>
        <w:t>A.0</w:t>
      </w:r>
      <w:r w:rsidRPr="004550B7">
        <w:rPr>
          <w:noProof/>
        </w:rPr>
        <w:tab/>
        <w:t>General</w:t>
      </w:r>
      <w:bookmarkEnd w:id="603"/>
      <w:bookmarkEnd w:id="604"/>
      <w:bookmarkEnd w:id="605"/>
      <w:bookmarkEnd w:id="606"/>
      <w:bookmarkEnd w:id="607"/>
      <w:bookmarkEnd w:id="608"/>
      <w:bookmarkEnd w:id="609"/>
      <w:bookmarkEnd w:id="610"/>
    </w:p>
    <w:p w14:paraId="0B1C6B0B" w14:textId="77777777" w:rsidR="00EA7B29" w:rsidRPr="004550B7" w:rsidRDefault="00EA7B29" w:rsidP="00EA7B29">
      <w:pPr>
        <w:rPr>
          <w:noProof/>
        </w:rPr>
      </w:pPr>
      <w:r w:rsidRPr="004550B7">
        <w:rPr>
          <w:noProof/>
        </w:rPr>
        <w:t>This annex describes a set of collaboration sc</w:t>
      </w:r>
      <w:proofErr w:type="spellStart"/>
      <w:r w:rsidRPr="004550B7">
        <w:t>e</w:t>
      </w:r>
      <w:r w:rsidRPr="004550B7">
        <w:rPr>
          <w:noProof/>
        </w:rPr>
        <w:t>narios</w:t>
      </w:r>
      <w:proofErr w:type="spellEnd"/>
      <w:r w:rsidRPr="004550B7">
        <w:rPr>
          <w:noProof/>
        </w:rPr>
        <w:t xml:space="preserve"> and deployment options of the 5G Media Streaming architecture. The intention is to illustate different deployment options.</w:t>
      </w:r>
    </w:p>
    <w:p w14:paraId="5C4347E8" w14:textId="77777777" w:rsidR="00EA7B29" w:rsidRPr="004550B7" w:rsidRDefault="00EA7B29" w:rsidP="00EA7B29">
      <w:pPr>
        <w:rPr>
          <w:noProof/>
        </w:rPr>
      </w:pPr>
      <w:r w:rsidRPr="004550B7">
        <w:rPr>
          <w:noProof/>
          <w:lang w:val="en-US"/>
        </w:rPr>
        <w:t>Note that the scenarios focus on the ownership of the functions. Scalability realizations such as a CDN are not illustrated. As result of the scalability considerations, the M4d-serving 5GMSd AS and/or M5d-serving 5GMSd AF may:</w:t>
      </w:r>
    </w:p>
    <w:p w14:paraId="1C2A70FE"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which may be addressed using a single FQDN. A load balancer forwards client requests to one of these servers. Forwarding may be via HTTP redirects or transparent towards the client.</w:t>
      </w:r>
    </w:p>
    <w:p w14:paraId="233D6E5B"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where different servers, or different groups of servers, may be addressed with different FQDNs. The client may be made aware of this via the manifest (i.e. listing multiple base URLs).</w:t>
      </w:r>
    </w:p>
    <w:p w14:paraId="06BF67BD" w14:textId="77777777" w:rsidR="00EA7B29" w:rsidRPr="004550B7" w:rsidRDefault="00EA7B29" w:rsidP="00EA7B29">
      <w:pPr>
        <w:pStyle w:val="NO"/>
        <w:rPr>
          <w:noProof/>
          <w:lang w:val="en-US"/>
        </w:rPr>
      </w:pPr>
      <w:r w:rsidRPr="004550B7">
        <w:rPr>
          <w:noProof/>
          <w:lang w:val="en-US"/>
        </w:rPr>
        <w:t>NOTE:</w:t>
      </w:r>
      <w:r w:rsidRPr="004550B7">
        <w:rPr>
          <w:noProof/>
          <w:lang w:val="en-US"/>
        </w:rPr>
        <w:tab/>
        <w:t>In this case the servers may be managed by the same or different parties (e.g. MNO and/or 5GMSd Application Provider).</w:t>
      </w:r>
    </w:p>
    <w:p w14:paraId="77FB667E" w14:textId="77777777" w:rsidR="00EA7B29" w:rsidRPr="004550B7" w:rsidRDefault="00EA7B29" w:rsidP="00EA7B29">
      <w:pPr>
        <w:pStyle w:val="B10"/>
        <w:rPr>
          <w:noProof/>
          <w:lang w:val="en-US"/>
        </w:rPr>
      </w:pPr>
      <w:r w:rsidRPr="004550B7">
        <w:rPr>
          <w:noProof/>
          <w:lang w:val="en-US"/>
        </w:rPr>
        <w:t>-</w:t>
      </w:r>
      <w:r w:rsidRPr="004550B7">
        <w:rPr>
          <w:noProof/>
          <w:lang w:val="en-US"/>
        </w:rPr>
        <w:tab/>
        <w:t>Be addressed with a single FQDN. For example, the MNO AS is mostly transparent and acts as a proxy/cache.</w:t>
      </w:r>
    </w:p>
    <w:p w14:paraId="0297EFC1" w14:textId="77777777" w:rsidR="00EA7B29" w:rsidRPr="004550B7" w:rsidRDefault="00EA7B29" w:rsidP="00646E55">
      <w:pPr>
        <w:pStyle w:val="Heading1"/>
        <w:pageBreakBefore w:val="0"/>
        <w:rPr>
          <w:noProof/>
        </w:rPr>
      </w:pPr>
      <w:bookmarkStart w:id="611" w:name="_Toc36234962"/>
      <w:bookmarkStart w:id="612" w:name="_Toc36235034"/>
      <w:bookmarkStart w:id="613" w:name="_Toc36235106"/>
      <w:bookmarkStart w:id="614" w:name="_Toc36235179"/>
      <w:bookmarkStart w:id="615" w:name="_Toc41632851"/>
      <w:bookmarkStart w:id="616" w:name="_Toc51790729"/>
      <w:bookmarkStart w:id="617" w:name="_Toc61547039"/>
      <w:bookmarkStart w:id="618" w:name="_Toc146212048"/>
      <w:r w:rsidRPr="004550B7">
        <w:rPr>
          <w:noProof/>
        </w:rPr>
        <w:t>A.1</w:t>
      </w:r>
      <w:r w:rsidRPr="004550B7">
        <w:rPr>
          <w:noProof/>
        </w:rPr>
        <w:tab/>
        <w:t>Collaboration 1</w:t>
      </w:r>
      <w:bookmarkEnd w:id="611"/>
      <w:bookmarkEnd w:id="612"/>
      <w:bookmarkEnd w:id="613"/>
      <w:bookmarkEnd w:id="614"/>
      <w:bookmarkEnd w:id="615"/>
      <w:bookmarkEnd w:id="616"/>
      <w:bookmarkEnd w:id="617"/>
      <w:bookmarkEnd w:id="618"/>
    </w:p>
    <w:p w14:paraId="19D57BE2"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w:t>
      </w:r>
    </w:p>
    <w:p w14:paraId="2DFE4C7F" w14:textId="77777777" w:rsidR="00EA7B29" w:rsidRPr="004550B7" w:rsidRDefault="00EA7B29" w:rsidP="00A15C91">
      <w:pPr>
        <w:pStyle w:val="TH"/>
        <w:rPr>
          <w:noProof/>
        </w:rPr>
      </w:pPr>
      <w:r w:rsidRPr="004550B7">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Pr="004550B7" w:rsidRDefault="00EA7B29" w:rsidP="00EA7B29">
      <w:pPr>
        <w:pStyle w:val="TF"/>
        <w:rPr>
          <w:noProof/>
        </w:rPr>
      </w:pPr>
      <w:r w:rsidRPr="004550B7">
        <w:rPr>
          <w:noProof/>
        </w:rPr>
        <w:t>Figure A.1-1: Collaboration 1</w:t>
      </w:r>
    </w:p>
    <w:p w14:paraId="3BBCC1FD" w14:textId="77777777" w:rsidR="00EA7B29" w:rsidRPr="004550B7" w:rsidRDefault="00EA7B29" w:rsidP="00EA7B29">
      <w:pPr>
        <w:rPr>
          <w:noProof/>
        </w:rPr>
      </w:pPr>
      <w:r w:rsidRPr="004550B7">
        <w:rPr>
          <w:noProof/>
        </w:rPr>
        <w:t>The interfaces M1d′ and M2d′ may be similar to interfaces M1d and M2d respectively. Interface M4d follows 3GPP specifications.</w:t>
      </w:r>
    </w:p>
    <w:p w14:paraId="536AEB2A" w14:textId="77777777" w:rsidR="00EA7B29" w:rsidRPr="004550B7" w:rsidRDefault="00EA7B29" w:rsidP="00EA7B29">
      <w:pPr>
        <w:pStyle w:val="NO"/>
        <w:rPr>
          <w:noProof/>
        </w:rPr>
      </w:pPr>
      <w:r w:rsidRPr="004550B7">
        <w:rPr>
          <w:noProof/>
        </w:rPr>
        <w:t>NOTE:</w:t>
      </w:r>
      <w:r w:rsidRPr="004550B7">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Pr="004550B7" w:rsidRDefault="00EA7B29" w:rsidP="00646E55">
      <w:pPr>
        <w:pStyle w:val="Heading1"/>
        <w:pageBreakBefore w:val="0"/>
        <w:rPr>
          <w:noProof/>
        </w:rPr>
      </w:pPr>
      <w:bookmarkStart w:id="619" w:name="_Toc36234963"/>
      <w:bookmarkStart w:id="620" w:name="_Toc36235035"/>
      <w:bookmarkStart w:id="621" w:name="_Toc36235107"/>
      <w:bookmarkStart w:id="622" w:name="_Toc36235180"/>
      <w:bookmarkStart w:id="623" w:name="_Toc41632852"/>
      <w:bookmarkStart w:id="624" w:name="_Toc51790730"/>
      <w:bookmarkStart w:id="625" w:name="_Toc61547040"/>
      <w:bookmarkStart w:id="626" w:name="_Toc146212049"/>
      <w:r w:rsidRPr="004550B7">
        <w:rPr>
          <w:noProof/>
        </w:rPr>
        <w:lastRenderedPageBreak/>
        <w:t>A.2</w:t>
      </w:r>
      <w:r w:rsidRPr="004550B7">
        <w:rPr>
          <w:noProof/>
        </w:rPr>
        <w:tab/>
        <w:t>Collaboration 2</w:t>
      </w:r>
      <w:bookmarkEnd w:id="619"/>
      <w:bookmarkEnd w:id="620"/>
      <w:bookmarkEnd w:id="621"/>
      <w:bookmarkEnd w:id="622"/>
      <w:bookmarkEnd w:id="623"/>
      <w:bookmarkEnd w:id="624"/>
      <w:bookmarkEnd w:id="625"/>
      <w:bookmarkEnd w:id="626"/>
    </w:p>
    <w:p w14:paraId="0C28426E" w14:textId="77777777" w:rsidR="00EA7B29" w:rsidRPr="004550B7" w:rsidRDefault="00EA7B29" w:rsidP="00EA7B29">
      <w:pPr>
        <w:keepNext/>
        <w:rPr>
          <w:noProof/>
        </w:rPr>
      </w:pPr>
      <w:r w:rsidRPr="004550B7">
        <w:rPr>
          <w:noProof/>
        </w:rPr>
        <w:t>This collaboration scenario represents a MNO CDN scenario, where the CDN is used for ingest and delivery of the content.</w:t>
      </w:r>
    </w:p>
    <w:p w14:paraId="7F892B88" w14:textId="77777777" w:rsidR="00EA7B29" w:rsidRPr="004550B7" w:rsidRDefault="00EA7B29" w:rsidP="00A15C91">
      <w:pPr>
        <w:pStyle w:val="TH"/>
        <w:rPr>
          <w:noProof/>
        </w:rPr>
      </w:pPr>
      <w:r w:rsidRPr="004550B7">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4550B7" w:rsidRDefault="00EA7B29" w:rsidP="00EA7B29">
      <w:pPr>
        <w:pStyle w:val="TF"/>
        <w:rPr>
          <w:noProof/>
          <w:lang w:val="fr-FR"/>
        </w:rPr>
      </w:pPr>
      <w:r w:rsidRPr="004550B7">
        <w:rPr>
          <w:noProof/>
          <w:lang w:val="fr-FR"/>
        </w:rPr>
        <w:t>Figure A.2-1: Collaboration 2</w:t>
      </w:r>
    </w:p>
    <w:p w14:paraId="66615AE6" w14:textId="77777777" w:rsidR="00EA7B29" w:rsidRPr="004550B7" w:rsidRDefault="00EA7B29" w:rsidP="00646E55">
      <w:pPr>
        <w:pStyle w:val="Heading1"/>
        <w:pageBreakBefore w:val="0"/>
        <w:rPr>
          <w:noProof/>
          <w:lang w:val="fr-FR"/>
        </w:rPr>
      </w:pPr>
      <w:bookmarkStart w:id="627" w:name="_Toc36234964"/>
      <w:bookmarkStart w:id="628" w:name="_Toc36235036"/>
      <w:bookmarkStart w:id="629" w:name="_Toc36235108"/>
      <w:bookmarkStart w:id="630" w:name="_Toc36235181"/>
      <w:bookmarkStart w:id="631" w:name="_Toc41632853"/>
      <w:bookmarkStart w:id="632" w:name="_Toc51790731"/>
      <w:bookmarkStart w:id="633" w:name="_Toc61547041"/>
      <w:bookmarkStart w:id="634" w:name="_Toc146212050"/>
      <w:r w:rsidRPr="004550B7">
        <w:rPr>
          <w:noProof/>
          <w:lang w:val="fr-FR"/>
        </w:rPr>
        <w:t>A.3</w:t>
      </w:r>
      <w:r w:rsidRPr="004550B7">
        <w:rPr>
          <w:noProof/>
          <w:lang w:val="fr-FR"/>
        </w:rPr>
        <w:tab/>
        <w:t>Collaboration 3</w:t>
      </w:r>
      <w:bookmarkEnd w:id="627"/>
      <w:bookmarkEnd w:id="628"/>
      <w:bookmarkEnd w:id="629"/>
      <w:bookmarkEnd w:id="630"/>
      <w:bookmarkEnd w:id="631"/>
      <w:bookmarkEnd w:id="632"/>
      <w:bookmarkEnd w:id="633"/>
      <w:bookmarkEnd w:id="634"/>
    </w:p>
    <w:p w14:paraId="3FE91035"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Pr="004550B7" w:rsidRDefault="00EA7B29" w:rsidP="00A15C91">
      <w:pPr>
        <w:pStyle w:val="TH"/>
        <w:rPr>
          <w:noProof/>
        </w:rPr>
      </w:pPr>
      <w:r w:rsidRPr="004550B7">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Pr="004550B7" w:rsidRDefault="00EA7B29" w:rsidP="00EA7B29">
      <w:pPr>
        <w:pStyle w:val="TF"/>
        <w:rPr>
          <w:noProof/>
        </w:rPr>
      </w:pPr>
      <w:r w:rsidRPr="004550B7">
        <w:rPr>
          <w:noProof/>
        </w:rPr>
        <w:t>Figure A.3-1: Collaboration 3</w:t>
      </w:r>
    </w:p>
    <w:p w14:paraId="5C99C73F" w14:textId="77777777" w:rsidR="00EA7B29" w:rsidRPr="004550B7" w:rsidRDefault="00EA7B29" w:rsidP="00EA7B29">
      <w:pPr>
        <w:pStyle w:val="NO"/>
        <w:rPr>
          <w:noProof/>
        </w:rPr>
      </w:pPr>
      <w:r w:rsidRPr="004550B7">
        <w:rPr>
          <w:noProof/>
        </w:rPr>
        <w:t>NOTE 1:</w:t>
      </w:r>
      <w:r w:rsidRPr="004550B7">
        <w:rPr>
          <w:noProof/>
        </w:rPr>
        <w:tab/>
        <w:t>The M5d API may be exposed using a different FQDN than the M1d′ API exposing function.</w:t>
      </w:r>
    </w:p>
    <w:p w14:paraId="127D9342" w14:textId="77777777" w:rsidR="00EA7B29" w:rsidRPr="004550B7" w:rsidRDefault="00EA7B29" w:rsidP="00EA7B29">
      <w:pPr>
        <w:pStyle w:val="NO"/>
        <w:rPr>
          <w:noProof/>
        </w:rPr>
      </w:pPr>
      <w:r w:rsidRPr="004550B7">
        <w:rPr>
          <w:noProof/>
        </w:rPr>
        <w:t>NOTE 2:</w:t>
      </w:r>
      <w:r w:rsidRPr="004550B7">
        <w:rPr>
          <w:noProof/>
        </w:rPr>
        <w:tab/>
        <w:t>The M5d API may be exposed using several FQDNs, e.g. for different M5d assistance services.</w:t>
      </w:r>
    </w:p>
    <w:p w14:paraId="7686F682" w14:textId="77777777" w:rsidR="00EA7B29" w:rsidRPr="004550B7" w:rsidRDefault="00EA7B29" w:rsidP="00646E55">
      <w:pPr>
        <w:pStyle w:val="Heading1"/>
        <w:pageBreakBefore w:val="0"/>
        <w:rPr>
          <w:noProof/>
        </w:rPr>
      </w:pPr>
      <w:bookmarkStart w:id="635" w:name="_Toc36234965"/>
      <w:bookmarkStart w:id="636" w:name="_Toc36235037"/>
      <w:bookmarkStart w:id="637" w:name="_Toc36235109"/>
      <w:bookmarkStart w:id="638" w:name="_Toc36235182"/>
      <w:bookmarkStart w:id="639" w:name="_Toc41632854"/>
      <w:bookmarkStart w:id="640" w:name="_Toc51790732"/>
      <w:bookmarkStart w:id="641" w:name="_Toc61547042"/>
      <w:bookmarkStart w:id="642" w:name="_Toc146212051"/>
      <w:r w:rsidRPr="004550B7">
        <w:rPr>
          <w:noProof/>
        </w:rPr>
        <w:lastRenderedPageBreak/>
        <w:t>A.4</w:t>
      </w:r>
      <w:r w:rsidRPr="004550B7">
        <w:rPr>
          <w:noProof/>
        </w:rPr>
        <w:tab/>
        <w:t>Collaboration 4</w:t>
      </w:r>
      <w:bookmarkEnd w:id="635"/>
      <w:bookmarkEnd w:id="636"/>
      <w:bookmarkEnd w:id="637"/>
      <w:bookmarkEnd w:id="638"/>
      <w:bookmarkEnd w:id="639"/>
      <w:bookmarkEnd w:id="640"/>
      <w:bookmarkEnd w:id="641"/>
      <w:bookmarkEnd w:id="642"/>
    </w:p>
    <w:p w14:paraId="32ABC786" w14:textId="77777777" w:rsidR="00EA7B29" w:rsidRPr="004550B7" w:rsidRDefault="00EA7B29" w:rsidP="00EA7B29">
      <w:pPr>
        <w:keepNext/>
        <w:rPr>
          <w:noProof/>
        </w:rPr>
      </w:pPr>
      <w:r w:rsidRPr="004550B7">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Pr="004550B7" w:rsidRDefault="00EA7B29" w:rsidP="00A15C91">
      <w:pPr>
        <w:pStyle w:val="TH"/>
        <w:rPr>
          <w:noProof/>
        </w:rPr>
      </w:pPr>
      <w:r w:rsidRPr="004550B7">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Pr="004550B7" w:rsidRDefault="00EA7B29" w:rsidP="00EA7B29">
      <w:pPr>
        <w:pStyle w:val="TF"/>
        <w:rPr>
          <w:noProof/>
        </w:rPr>
      </w:pPr>
      <w:r w:rsidRPr="004550B7">
        <w:rPr>
          <w:noProof/>
        </w:rPr>
        <w:t>Figure A.4-1: Collaboration 4</w:t>
      </w:r>
    </w:p>
    <w:p w14:paraId="5ED18A4A" w14:textId="77777777" w:rsidR="00EA7B29" w:rsidRPr="004550B7" w:rsidRDefault="00EA7B29" w:rsidP="00EA7B29">
      <w:pPr>
        <w:rPr>
          <w:noProof/>
        </w:rPr>
      </w:pPr>
      <w:r w:rsidRPr="004550B7">
        <w:rPr>
          <w:noProof/>
        </w:rPr>
        <w:t>Interfaces M1d′ and M2d′ may be similar to interfaces M1d and M2d respectively. Interface M4d follows 5GMS specifications.</w:t>
      </w:r>
    </w:p>
    <w:p w14:paraId="27B31951" w14:textId="77777777" w:rsidR="00EA7B29" w:rsidRPr="004550B7" w:rsidRDefault="00EA7B29" w:rsidP="00646E55">
      <w:pPr>
        <w:pStyle w:val="Heading1"/>
        <w:pageBreakBefore w:val="0"/>
        <w:rPr>
          <w:noProof/>
        </w:rPr>
      </w:pPr>
      <w:bookmarkStart w:id="643" w:name="_Toc36234966"/>
      <w:bookmarkStart w:id="644" w:name="_Toc36235038"/>
      <w:bookmarkStart w:id="645" w:name="_Toc36235110"/>
      <w:bookmarkStart w:id="646" w:name="_Toc36235183"/>
      <w:bookmarkStart w:id="647" w:name="_Toc41632855"/>
      <w:bookmarkStart w:id="648" w:name="_Toc51790733"/>
      <w:bookmarkStart w:id="649" w:name="_Toc61547043"/>
      <w:bookmarkStart w:id="650" w:name="_Toc146212052"/>
      <w:r w:rsidRPr="004550B7">
        <w:rPr>
          <w:noProof/>
        </w:rPr>
        <w:t>A.5</w:t>
      </w:r>
      <w:r w:rsidRPr="004550B7">
        <w:rPr>
          <w:noProof/>
        </w:rPr>
        <w:tab/>
        <w:t>Collaboration 5</w:t>
      </w:r>
      <w:bookmarkEnd w:id="643"/>
      <w:bookmarkEnd w:id="644"/>
      <w:bookmarkEnd w:id="645"/>
      <w:bookmarkEnd w:id="646"/>
      <w:bookmarkEnd w:id="647"/>
      <w:bookmarkEnd w:id="648"/>
      <w:bookmarkEnd w:id="649"/>
      <w:bookmarkEnd w:id="650"/>
    </w:p>
    <w:p w14:paraId="1CDF0980" w14:textId="77777777" w:rsidR="00EA7B29" w:rsidRPr="004550B7" w:rsidRDefault="00EA7B29" w:rsidP="00EA7B29">
      <w:pPr>
        <w:keepNext/>
      </w:pPr>
      <w:r w:rsidRPr="004550B7">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Pr="004550B7" w:rsidRDefault="00EA7B29" w:rsidP="00A15C91">
      <w:pPr>
        <w:pStyle w:val="TH"/>
        <w:rPr>
          <w:noProof/>
        </w:rPr>
      </w:pPr>
      <w:r w:rsidRPr="004550B7">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Pr="004550B7" w:rsidRDefault="00EA7B29" w:rsidP="00EA7B29">
      <w:pPr>
        <w:pStyle w:val="TF"/>
        <w:rPr>
          <w:noProof/>
        </w:rPr>
      </w:pPr>
      <w:r w:rsidRPr="004550B7">
        <w:rPr>
          <w:noProof/>
        </w:rPr>
        <w:t>Figure A.5-1: Collaboration 5</w:t>
      </w:r>
    </w:p>
    <w:p w14:paraId="68F90F34" w14:textId="77777777" w:rsidR="00EA7B29" w:rsidRPr="004550B7" w:rsidRDefault="00EA7B29" w:rsidP="00EA7B29">
      <w:pPr>
        <w:rPr>
          <w:noProof/>
        </w:rPr>
      </w:pPr>
      <w:r w:rsidRPr="004550B7">
        <w:rPr>
          <w:noProof/>
        </w:rPr>
        <w:t>Interface M2d′ may be similar to interface M2d. All other interfaces depicted follow 3GPP specifications.</w:t>
      </w:r>
    </w:p>
    <w:p w14:paraId="35C9260B" w14:textId="77777777" w:rsidR="00EA7B29" w:rsidRPr="004550B7" w:rsidRDefault="00EA7B29" w:rsidP="00646E55">
      <w:pPr>
        <w:pStyle w:val="Heading1"/>
        <w:pageBreakBefore w:val="0"/>
        <w:rPr>
          <w:noProof/>
        </w:rPr>
      </w:pPr>
      <w:bookmarkStart w:id="651" w:name="_Toc36234967"/>
      <w:bookmarkStart w:id="652" w:name="_Toc36235039"/>
      <w:bookmarkStart w:id="653" w:name="_Toc36235111"/>
      <w:bookmarkStart w:id="654" w:name="_Toc36235184"/>
      <w:bookmarkStart w:id="655" w:name="_Toc41632856"/>
      <w:bookmarkStart w:id="656" w:name="_Toc51790734"/>
      <w:bookmarkStart w:id="657" w:name="_Toc61547044"/>
      <w:bookmarkStart w:id="658" w:name="_Toc146212053"/>
      <w:r w:rsidRPr="004550B7">
        <w:rPr>
          <w:noProof/>
        </w:rPr>
        <w:lastRenderedPageBreak/>
        <w:t>A.6</w:t>
      </w:r>
      <w:r w:rsidRPr="004550B7">
        <w:rPr>
          <w:noProof/>
        </w:rPr>
        <w:tab/>
        <w:t>Collaboration 6</w:t>
      </w:r>
      <w:bookmarkEnd w:id="651"/>
      <w:bookmarkEnd w:id="652"/>
      <w:bookmarkEnd w:id="653"/>
      <w:bookmarkEnd w:id="654"/>
      <w:bookmarkEnd w:id="655"/>
      <w:bookmarkEnd w:id="656"/>
      <w:bookmarkEnd w:id="657"/>
      <w:bookmarkEnd w:id="658"/>
    </w:p>
    <w:p w14:paraId="00C539E9" w14:textId="77777777" w:rsidR="00EA7B29" w:rsidRPr="004550B7" w:rsidRDefault="00EA7B29" w:rsidP="00EA7B29">
      <w:pPr>
        <w:keepNext/>
        <w:rPr>
          <w:noProof/>
        </w:rPr>
      </w:pPr>
      <w:r w:rsidRPr="004550B7">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Pr="004550B7" w:rsidRDefault="00EA7B29" w:rsidP="004550B7">
      <w:pPr>
        <w:pStyle w:val="TH"/>
        <w:rPr>
          <w:noProof/>
        </w:rPr>
      </w:pPr>
      <w:r w:rsidRPr="004550B7">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Pr="004550B7" w:rsidRDefault="00EA7B29" w:rsidP="00EA7B29">
      <w:pPr>
        <w:pStyle w:val="TF"/>
        <w:rPr>
          <w:noProof/>
        </w:rPr>
      </w:pPr>
      <w:r w:rsidRPr="004550B7">
        <w:rPr>
          <w:noProof/>
        </w:rPr>
        <w:t>Figure A.6-1: Collaboration 6</w:t>
      </w:r>
    </w:p>
    <w:p w14:paraId="40EDA659" w14:textId="77777777" w:rsidR="00EA7B29" w:rsidRPr="004550B7" w:rsidRDefault="00EA7B29" w:rsidP="00EA7B29">
      <w:pPr>
        <w:rPr>
          <w:noProof/>
        </w:rPr>
      </w:pPr>
      <w:r w:rsidRPr="004550B7">
        <w:rPr>
          <w:noProof/>
        </w:rPr>
        <w:t>Interface M1d′ may be similar to interface M1d. All other interfaces depicted follow 3GPP specifications.</w:t>
      </w:r>
    </w:p>
    <w:p w14:paraId="7813685D" w14:textId="77777777" w:rsidR="00EA7B29" w:rsidRPr="004550B7" w:rsidRDefault="00EA7B29" w:rsidP="00646E55">
      <w:pPr>
        <w:pStyle w:val="Heading1"/>
        <w:pageBreakBefore w:val="0"/>
        <w:rPr>
          <w:noProof/>
        </w:rPr>
      </w:pPr>
      <w:bookmarkStart w:id="659" w:name="_Toc36234968"/>
      <w:bookmarkStart w:id="660" w:name="_Toc36235040"/>
      <w:bookmarkStart w:id="661" w:name="_Toc36235112"/>
      <w:bookmarkStart w:id="662" w:name="_Toc36235185"/>
      <w:bookmarkStart w:id="663" w:name="_Toc41632857"/>
      <w:bookmarkStart w:id="664" w:name="_Toc51790735"/>
      <w:bookmarkStart w:id="665" w:name="_Toc61547045"/>
      <w:bookmarkStart w:id="666" w:name="_Toc146212054"/>
      <w:r w:rsidRPr="004550B7">
        <w:rPr>
          <w:noProof/>
        </w:rPr>
        <w:t>A.7</w:t>
      </w:r>
      <w:r w:rsidRPr="004550B7">
        <w:rPr>
          <w:noProof/>
        </w:rPr>
        <w:tab/>
        <w:t>Collaboration 7</w:t>
      </w:r>
      <w:bookmarkEnd w:id="659"/>
      <w:bookmarkEnd w:id="660"/>
      <w:bookmarkEnd w:id="661"/>
      <w:bookmarkEnd w:id="662"/>
      <w:bookmarkEnd w:id="663"/>
      <w:bookmarkEnd w:id="664"/>
      <w:bookmarkEnd w:id="665"/>
      <w:bookmarkEnd w:id="666"/>
    </w:p>
    <w:p w14:paraId="1B97B54B" w14:textId="77777777" w:rsidR="00EA7B29" w:rsidRPr="004550B7" w:rsidRDefault="00EA7B29" w:rsidP="00EA7B29">
      <w:pPr>
        <w:keepNext/>
        <w:rPr>
          <w:noProof/>
        </w:rPr>
      </w:pPr>
      <w:r w:rsidRPr="004550B7">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Pr="004550B7" w:rsidRDefault="00EA7B29" w:rsidP="004550B7">
      <w:pPr>
        <w:pStyle w:val="TH"/>
        <w:rPr>
          <w:noProof/>
        </w:rPr>
      </w:pPr>
      <w:r w:rsidRPr="004550B7">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4550B7" w:rsidRDefault="00EA7B29" w:rsidP="00EA7B29">
      <w:pPr>
        <w:pStyle w:val="TF"/>
        <w:rPr>
          <w:noProof/>
          <w:lang w:val="fr-FR"/>
        </w:rPr>
      </w:pPr>
      <w:r w:rsidRPr="004550B7">
        <w:rPr>
          <w:noProof/>
          <w:lang w:val="fr-FR"/>
        </w:rPr>
        <w:t>Figure A.7-1: Collaboration 7</w:t>
      </w:r>
    </w:p>
    <w:p w14:paraId="60F39E22" w14:textId="77777777" w:rsidR="00EA7B29" w:rsidRPr="004550B7" w:rsidRDefault="00EA7B29" w:rsidP="00646E55">
      <w:pPr>
        <w:pStyle w:val="Heading1"/>
        <w:pageBreakBefore w:val="0"/>
        <w:rPr>
          <w:noProof/>
          <w:lang w:val="fr-FR"/>
        </w:rPr>
      </w:pPr>
      <w:bookmarkStart w:id="667" w:name="_Toc41632858"/>
      <w:bookmarkStart w:id="668" w:name="_Toc51790736"/>
      <w:bookmarkStart w:id="669" w:name="_Toc61547046"/>
      <w:bookmarkStart w:id="670" w:name="_Toc146212055"/>
      <w:r w:rsidRPr="004550B7">
        <w:rPr>
          <w:noProof/>
          <w:lang w:val="fr-FR"/>
        </w:rPr>
        <w:lastRenderedPageBreak/>
        <w:t>A.8</w:t>
      </w:r>
      <w:r w:rsidRPr="004550B7">
        <w:rPr>
          <w:noProof/>
          <w:lang w:val="fr-FR"/>
        </w:rPr>
        <w:tab/>
        <w:t>Collaboration 8</w:t>
      </w:r>
      <w:bookmarkEnd w:id="667"/>
      <w:bookmarkEnd w:id="668"/>
      <w:bookmarkEnd w:id="669"/>
      <w:bookmarkEnd w:id="670"/>
    </w:p>
    <w:p w14:paraId="7D06562A"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Pr="004550B7" w:rsidRDefault="00EA7B29" w:rsidP="004550B7">
      <w:pPr>
        <w:pStyle w:val="TH"/>
        <w:rPr>
          <w:noProof/>
        </w:rPr>
      </w:pPr>
      <w:r w:rsidRPr="004550B7">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4550B7" w:rsidRDefault="00EA7B29" w:rsidP="00EA7B29">
      <w:pPr>
        <w:pStyle w:val="TF"/>
        <w:rPr>
          <w:noProof/>
          <w:lang w:val="fr-FR"/>
        </w:rPr>
      </w:pPr>
      <w:r w:rsidRPr="004550B7">
        <w:rPr>
          <w:noProof/>
          <w:lang w:val="fr-FR"/>
        </w:rPr>
        <w:t>Figure A.8-1: Collaboration 8</w:t>
      </w:r>
    </w:p>
    <w:p w14:paraId="5F8CA707" w14:textId="77777777" w:rsidR="00EA7B29" w:rsidRPr="004550B7" w:rsidRDefault="00EA7B29" w:rsidP="00646E55">
      <w:pPr>
        <w:pStyle w:val="Heading1"/>
        <w:pageBreakBefore w:val="0"/>
        <w:rPr>
          <w:noProof/>
          <w:lang w:val="fr-FR"/>
        </w:rPr>
      </w:pPr>
      <w:bookmarkStart w:id="671" w:name="_Toc41632859"/>
      <w:bookmarkStart w:id="672" w:name="_Toc51790737"/>
      <w:bookmarkStart w:id="673" w:name="_Toc61547047"/>
      <w:bookmarkStart w:id="674" w:name="_Toc146212056"/>
      <w:r w:rsidRPr="004550B7">
        <w:rPr>
          <w:noProof/>
          <w:lang w:val="fr-FR"/>
        </w:rPr>
        <w:lastRenderedPageBreak/>
        <w:t>A.9</w:t>
      </w:r>
      <w:r w:rsidRPr="004550B7">
        <w:rPr>
          <w:noProof/>
          <w:lang w:val="fr-FR"/>
        </w:rPr>
        <w:tab/>
        <w:t>Collaboration 9</w:t>
      </w:r>
      <w:bookmarkEnd w:id="671"/>
      <w:bookmarkEnd w:id="672"/>
      <w:bookmarkEnd w:id="673"/>
      <w:bookmarkEnd w:id="674"/>
    </w:p>
    <w:p w14:paraId="31F09880"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Pr="004550B7" w:rsidRDefault="00EA7B29" w:rsidP="004550B7">
      <w:pPr>
        <w:pStyle w:val="TH"/>
        <w:rPr>
          <w:noProof/>
        </w:rPr>
      </w:pPr>
      <w:r w:rsidRPr="004550B7">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Pr="004550B7" w:rsidRDefault="00EA7B29" w:rsidP="00EA7B29">
      <w:pPr>
        <w:pStyle w:val="TF"/>
        <w:rPr>
          <w:noProof/>
        </w:rPr>
      </w:pPr>
      <w:r w:rsidRPr="004550B7">
        <w:rPr>
          <w:noProof/>
        </w:rPr>
        <w:t>Figure A.9-1: Collaboration 9</w:t>
      </w:r>
    </w:p>
    <w:p w14:paraId="668C65C6" w14:textId="7F86084F" w:rsidR="00EA7B29" w:rsidRPr="004550B7" w:rsidRDefault="00EA7B29" w:rsidP="00EA7B29">
      <w:pPr>
        <w:pStyle w:val="Heading8"/>
      </w:pPr>
      <w:bookmarkStart w:id="675" w:name="_Toc41632860"/>
      <w:bookmarkStart w:id="676" w:name="_Toc51790738"/>
      <w:bookmarkStart w:id="677" w:name="_Toc61547048"/>
      <w:bookmarkStart w:id="678" w:name="_Toc36234969"/>
      <w:bookmarkStart w:id="679" w:name="_Toc36235041"/>
      <w:bookmarkStart w:id="680" w:name="_Toc36235113"/>
      <w:bookmarkStart w:id="681" w:name="_Toc36235186"/>
      <w:bookmarkStart w:id="682" w:name="_Toc146212057"/>
      <w:r w:rsidRPr="004550B7">
        <w:lastRenderedPageBreak/>
        <w:t>Annex B (informative):</w:t>
      </w:r>
      <w:r w:rsidR="002F1F3E" w:rsidRPr="002F1F3E">
        <w:t xml:space="preserve"> </w:t>
      </w:r>
      <w:r w:rsidR="002F1F3E" w:rsidRPr="004550B7">
        <w:br/>
      </w:r>
      <w:r w:rsidRPr="004550B7">
        <w:t>MNO-specific Service Access Information acquisition</w:t>
      </w:r>
      <w:bookmarkEnd w:id="675"/>
      <w:bookmarkEnd w:id="676"/>
      <w:bookmarkEnd w:id="677"/>
      <w:bookmarkEnd w:id="682"/>
    </w:p>
    <w:p w14:paraId="332959D6" w14:textId="77777777" w:rsidR="00EA7B29" w:rsidRPr="004550B7" w:rsidRDefault="00EA7B29" w:rsidP="00646E55">
      <w:pPr>
        <w:pStyle w:val="Heading1"/>
        <w:pageBreakBefore w:val="0"/>
      </w:pPr>
      <w:bookmarkStart w:id="683" w:name="_Toc41632861"/>
      <w:bookmarkStart w:id="684" w:name="_Toc51790739"/>
      <w:bookmarkStart w:id="685" w:name="_Toc61547049"/>
      <w:bookmarkStart w:id="686" w:name="_Toc146212058"/>
      <w:r w:rsidRPr="004550B7">
        <w:t>B.1</w:t>
      </w:r>
      <w:r w:rsidRPr="004550B7">
        <w:tab/>
        <w:t>General</w:t>
      </w:r>
      <w:bookmarkEnd w:id="683"/>
      <w:bookmarkEnd w:id="684"/>
      <w:bookmarkEnd w:id="685"/>
      <w:bookmarkEnd w:id="686"/>
    </w:p>
    <w:p w14:paraId="546838B6" w14:textId="77777777" w:rsidR="00EA7B29" w:rsidRPr="004550B7" w:rsidRDefault="00EA7B29" w:rsidP="00EA7B29">
      <w:r w:rsidRPr="004550B7">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687" w:name="_Hlk41564931"/>
      <w:r w:rsidRPr="004550B7">
        <w:t>When a 5GMSd-Aware Application is deployed in different 5G Systems the 5GMSd Client needs to acquire Service Access Information that resolves to the 5GMSd AF endpoint address(es) appropriate for the serving 5G System.</w:t>
      </w:r>
      <w:bookmarkEnd w:id="687"/>
      <w:r w:rsidRPr="004550B7">
        <w:t xml:space="preserve"> The Service Access Information contains the URLs and API parameters of the configured 5GMSd AFs and ASs of that 5G Media Streaming System.</w:t>
      </w:r>
    </w:p>
    <w:p w14:paraId="3D549361" w14:textId="77777777" w:rsidR="00EA7B29" w:rsidRPr="004550B7" w:rsidRDefault="00EA7B29" w:rsidP="00EA7B29">
      <w:r w:rsidRPr="004550B7">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Pr="004550B7" w:rsidRDefault="00EA7B29" w:rsidP="00646E55">
      <w:pPr>
        <w:pStyle w:val="Heading1"/>
        <w:pageBreakBefore w:val="0"/>
      </w:pPr>
      <w:bookmarkStart w:id="688" w:name="_Toc41632862"/>
      <w:bookmarkStart w:id="689" w:name="_Toc51790740"/>
      <w:bookmarkStart w:id="690" w:name="_Toc61547050"/>
      <w:bookmarkStart w:id="691" w:name="_Toc146212059"/>
      <w:r w:rsidRPr="004550B7">
        <w:t>B.2</w:t>
      </w:r>
      <w:r w:rsidRPr="004550B7">
        <w:tab/>
        <w:t>Deployment with DNS-based resolution</w:t>
      </w:r>
      <w:bookmarkEnd w:id="688"/>
      <w:bookmarkEnd w:id="689"/>
      <w:bookmarkEnd w:id="690"/>
      <w:bookmarkEnd w:id="691"/>
    </w:p>
    <w:p w14:paraId="4B2D0138" w14:textId="77777777" w:rsidR="00EA7B29" w:rsidRPr="004550B7" w:rsidRDefault="00EA7B29" w:rsidP="00EA7B29">
      <w:r w:rsidRPr="004550B7">
        <w:t>Figure B.2-1 depicts the deployment for DNS-based resolution of the 5GMSd AF in the Trusted DN of the MNO which is currently providing connectivity to the 5GMSd Client. The DNS functions are defined in RFC 1034 [14].</w:t>
      </w:r>
    </w:p>
    <w:p w14:paraId="1894A5AD" w14:textId="77777777" w:rsidR="00EA7B29" w:rsidRPr="004550B7" w:rsidRDefault="00EA7B29" w:rsidP="004550B7">
      <w:pPr>
        <w:pStyle w:val="TH"/>
      </w:pPr>
      <w:r w:rsidRPr="004550B7">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4550B7" w:rsidRDefault="00EA7B29" w:rsidP="00EA7B29">
      <w:pPr>
        <w:pStyle w:val="TF"/>
        <w:rPr>
          <w:noProof/>
        </w:rPr>
      </w:pPr>
      <w:r w:rsidRPr="004550B7">
        <w:rPr>
          <w:noProof/>
        </w:rPr>
        <w:t>Figure B.2-1: DNS based resolution of 5GMSd AF in trusted DN</w:t>
      </w:r>
    </w:p>
    <w:p w14:paraId="5AA70078" w14:textId="77777777" w:rsidR="00EA7B29" w:rsidRPr="004550B7" w:rsidRDefault="00EA7B29" w:rsidP="00EA7B29">
      <w:r w:rsidRPr="004550B7">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Pr="004550B7" w:rsidRDefault="00EA7B29" w:rsidP="004550B7">
      <w:pPr>
        <w:pStyle w:val="TH"/>
        <w:rPr>
          <w:rStyle w:val="IvDbodytextChar"/>
          <w:i/>
        </w:rPr>
      </w:pPr>
      <w:r w:rsidRPr="004550B7">
        <w:rPr>
          <w:rStyle w:val="IvDbodytextChar"/>
          <w:i/>
        </w:rPr>
        <w:object w:dxaOrig="11320" w:dyaOrig="6260" w14:anchorId="094563C5">
          <v:shape id="_x0000_i1062" type="#_x0000_t75" style="width:468.6pt;height:258.85pt" o:ole="">
            <v:imagedata r:id="rId100" o:title=""/>
          </v:shape>
          <o:OLEObject Type="Embed" ProgID="Mscgen.Chart" ShapeID="_x0000_i1062" DrawAspect="Content" ObjectID="_1756825002" r:id="rId101"/>
        </w:object>
      </w:r>
    </w:p>
    <w:p w14:paraId="016CB0BC" w14:textId="77777777" w:rsidR="00EA7B29" w:rsidRPr="004550B7" w:rsidRDefault="00EA7B29" w:rsidP="00EA7B29">
      <w:pPr>
        <w:pStyle w:val="TF"/>
        <w:rPr>
          <w:noProof/>
        </w:rPr>
      </w:pPr>
      <w:r w:rsidRPr="004550B7">
        <w:rPr>
          <w:noProof/>
        </w:rPr>
        <w:t>Figure B.2-2: Message Sequence Chart for DNS-based resolution</w:t>
      </w:r>
    </w:p>
    <w:p w14:paraId="41C4BA6B" w14:textId="77777777" w:rsidR="00EA7B29" w:rsidRPr="004550B7" w:rsidRDefault="00EA7B29" w:rsidP="00EA7B29">
      <w:r w:rsidRPr="004550B7">
        <w:t>Steps:</w:t>
      </w:r>
    </w:p>
    <w:p w14:paraId="33307576" w14:textId="77777777" w:rsidR="00EA7B29" w:rsidRPr="004550B7" w:rsidRDefault="00EA7B29" w:rsidP="00EA7B29">
      <w:pPr>
        <w:pStyle w:val="B10"/>
      </w:pPr>
      <w:r w:rsidRPr="004550B7">
        <w:t xml:space="preserve">1: </w:t>
      </w:r>
      <w:r w:rsidRPr="004550B7">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Pr="004550B7" w:rsidRDefault="00EA7B29" w:rsidP="00EA7B29">
      <w:pPr>
        <w:pStyle w:val="B10"/>
      </w:pPr>
      <w:r w:rsidRPr="004550B7">
        <w:t>2:</w:t>
      </w:r>
      <w:r w:rsidRPr="004550B7">
        <w:tab/>
        <w:t>The 5GMSd Client uses DNS to resolve the FQDN of the URL. The 5GMSd Client sends a DNS request to the DNS server in the Trusted DN.</w:t>
      </w:r>
    </w:p>
    <w:p w14:paraId="3F4C7CE4" w14:textId="77777777" w:rsidR="00EA7B29" w:rsidRPr="004550B7" w:rsidRDefault="00EA7B29" w:rsidP="00EA7B29">
      <w:pPr>
        <w:pStyle w:val="B10"/>
      </w:pPr>
      <w:r w:rsidRPr="004550B7">
        <w:t>3:</w:t>
      </w:r>
      <w:r w:rsidRPr="004550B7">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Pr="004550B7" w:rsidRDefault="00EA7B29" w:rsidP="00EA7B29">
      <w:pPr>
        <w:pStyle w:val="B10"/>
      </w:pPr>
      <w:r w:rsidRPr="004550B7">
        <w:t>4:</w:t>
      </w:r>
      <w:r w:rsidRPr="004550B7">
        <w:tab/>
        <w:t xml:space="preserve">Based on information from the originating network, the external DNS creates a response. The response may be a </w:t>
      </w:r>
      <w:r w:rsidRPr="004550B7">
        <w:rPr>
          <w:rStyle w:val="Code"/>
        </w:rPr>
        <w:t>CNAME</w:t>
      </w:r>
      <w:r w:rsidRPr="004550B7">
        <w:t xml:space="preserve"> redirect (i.e. FQDN from the serving mobile network responsibility) or an IP address (preferably an IP Anycast Address).</w:t>
      </w:r>
    </w:p>
    <w:p w14:paraId="267D2A00" w14:textId="77777777" w:rsidR="00EA7B29" w:rsidRPr="004550B7" w:rsidRDefault="00EA7B29" w:rsidP="00EA7B29">
      <w:pPr>
        <w:pStyle w:val="B10"/>
      </w:pPr>
      <w:r w:rsidRPr="004550B7">
        <w:t>5:  The DNS server forwards the DNS response to the 5GMSd Client.</w:t>
      </w:r>
    </w:p>
    <w:p w14:paraId="2AC0FE2B" w14:textId="77777777" w:rsidR="00EA7B29" w:rsidRPr="004550B7" w:rsidRDefault="00EA7B29" w:rsidP="00EA7B29">
      <w:pPr>
        <w:pStyle w:val="B10"/>
      </w:pPr>
      <w:r w:rsidRPr="004550B7">
        <w:t xml:space="preserve">6: </w:t>
      </w:r>
      <w:r w:rsidRPr="004550B7">
        <w:tab/>
        <w:t xml:space="preserve">When the 5GMSd Client received another FQDN with the response (i.e. a </w:t>
      </w:r>
      <w:r w:rsidRPr="004550B7">
        <w:rPr>
          <w:rStyle w:val="Code"/>
        </w:rPr>
        <w:t>CNAME</w:t>
      </w:r>
      <w:r w:rsidRPr="004550B7">
        <w:t xml:space="preserve"> DNS record), then the 5GMSd Client resolves the FQDN to an IP address. The resolved IP address should be an IP address of an 5GMSd AF in the Trusted DN.</w:t>
      </w:r>
    </w:p>
    <w:p w14:paraId="48E38BFD" w14:textId="77777777" w:rsidR="00EA7B29" w:rsidRPr="004550B7" w:rsidRDefault="00EA7B29" w:rsidP="00EA7B29">
      <w:pPr>
        <w:pStyle w:val="B10"/>
      </w:pPr>
      <w:r w:rsidRPr="004550B7">
        <w:t>7:</w:t>
      </w:r>
      <w:r w:rsidRPr="004550B7">
        <w:tab/>
        <w:t>The 5GMSd Client issues a request to the resolved 5GMSd AF in order to acquire the Service Access Information.</w:t>
      </w:r>
    </w:p>
    <w:p w14:paraId="5C7E56FA" w14:textId="77777777" w:rsidR="00EA7B29" w:rsidRPr="004550B7" w:rsidRDefault="00EA7B29" w:rsidP="00EA7B29">
      <w:pPr>
        <w:pStyle w:val="B10"/>
      </w:pPr>
      <w:r w:rsidRPr="004550B7">
        <w:t>8:</w:t>
      </w:r>
      <w:r w:rsidRPr="004550B7">
        <w:tab/>
        <w:t>The 5GMSd AF provides the Service Access Information in its response to the 5GMSd Client. The Service Access Information contains URLs and parameters according to provisioned 5GMS features.</w:t>
      </w:r>
    </w:p>
    <w:p w14:paraId="75DBAE80" w14:textId="77777777" w:rsidR="00EA7B29" w:rsidRPr="004550B7" w:rsidRDefault="00EA7B29" w:rsidP="00EA7B29">
      <w:pPr>
        <w:pStyle w:val="B10"/>
      </w:pPr>
      <w:r w:rsidRPr="004550B7">
        <w:t>9:</w:t>
      </w:r>
      <w:r w:rsidRPr="004550B7">
        <w:tab/>
        <w:t>When needed, the 5GMSd Client uses the acquired Service Access Information to activate the needed 5GMSd feature(s).</w:t>
      </w:r>
    </w:p>
    <w:p w14:paraId="07C2641B" w14:textId="77777777" w:rsidR="00EA7B29" w:rsidRPr="004550B7" w:rsidRDefault="00EA7B29" w:rsidP="00646E55">
      <w:pPr>
        <w:pStyle w:val="Heading1"/>
        <w:pageBreakBefore w:val="0"/>
      </w:pPr>
      <w:bookmarkStart w:id="692" w:name="_Toc41632863"/>
      <w:bookmarkStart w:id="693" w:name="_Toc51790741"/>
      <w:bookmarkStart w:id="694" w:name="_Toc61547051"/>
      <w:bookmarkStart w:id="695" w:name="_Toc146212060"/>
      <w:r w:rsidRPr="004550B7">
        <w:lastRenderedPageBreak/>
        <w:t>B.3</w:t>
      </w:r>
      <w:r w:rsidRPr="004550B7">
        <w:tab/>
        <w:t>Deployment with HTTPS-based resolution</w:t>
      </w:r>
      <w:bookmarkEnd w:id="692"/>
      <w:bookmarkEnd w:id="693"/>
      <w:bookmarkEnd w:id="694"/>
      <w:bookmarkEnd w:id="695"/>
    </w:p>
    <w:p w14:paraId="4787202C" w14:textId="77777777" w:rsidR="00EA7B29" w:rsidRPr="004550B7" w:rsidRDefault="00EA7B29" w:rsidP="00EA7B29">
      <w:pPr>
        <w:keepNext/>
      </w:pPr>
      <w:r w:rsidRPr="004550B7">
        <w:t>Figure B.3-1 depicts the deployment for HTTPS-based resolution of the 5GMSd AF in the Trusted DN of the MNO which is currently providing connectivity to the 5GMSd Client.</w:t>
      </w:r>
    </w:p>
    <w:p w14:paraId="25EA12F3" w14:textId="77777777" w:rsidR="00EA7B29" w:rsidRPr="004550B7" w:rsidRDefault="00EA7B29" w:rsidP="00EA7B29">
      <w:pPr>
        <w:pStyle w:val="NO"/>
        <w:keepNext/>
      </w:pPr>
      <w:r w:rsidRPr="004550B7">
        <w:t>NOTE:</w:t>
      </w:r>
      <w:r w:rsidRPr="004550B7">
        <w:tab/>
        <w:t>The process of resolving IP addresses from FQDNs is not depicted in this deployment architecture.</w:t>
      </w:r>
    </w:p>
    <w:p w14:paraId="1FE5BB63" w14:textId="77777777" w:rsidR="00EA7B29" w:rsidRPr="004550B7" w:rsidRDefault="00EA7B29" w:rsidP="004550B7">
      <w:pPr>
        <w:pStyle w:val="TH"/>
      </w:pPr>
      <w:r w:rsidRPr="004550B7">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Pr="004550B7" w:rsidRDefault="00EA7B29" w:rsidP="00EA7B29">
      <w:pPr>
        <w:pStyle w:val="TF"/>
        <w:rPr>
          <w:noProof/>
        </w:rPr>
      </w:pPr>
      <w:r w:rsidRPr="004550B7">
        <w:rPr>
          <w:noProof/>
        </w:rPr>
        <w:t>Figure B.3-1: HTTPS based resolution of 5GMSd AF in Trusted DN</w:t>
      </w:r>
    </w:p>
    <w:p w14:paraId="380E1FC3" w14:textId="77777777" w:rsidR="00EA7B29" w:rsidRPr="004550B7" w:rsidRDefault="00EA7B29" w:rsidP="00EA7B29">
      <w:pPr>
        <w:rPr>
          <w:noProof/>
        </w:rPr>
      </w:pPr>
      <w:r w:rsidRPr="004550B7">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Pr="004550B7" w:rsidRDefault="00EA7B29" w:rsidP="004550B7">
      <w:pPr>
        <w:pStyle w:val="TH"/>
        <w:rPr>
          <w:rStyle w:val="IvDbodytextChar"/>
          <w:i/>
        </w:rPr>
      </w:pPr>
      <w:r w:rsidRPr="004550B7">
        <w:rPr>
          <w:rStyle w:val="IvDbodytextChar"/>
          <w:i/>
        </w:rPr>
        <w:object w:dxaOrig="8540" w:dyaOrig="5270" w14:anchorId="4611282D">
          <v:shape id="_x0000_i1063" type="#_x0000_t75" style="width:383.3pt;height:235.15pt" o:ole="">
            <v:imagedata r:id="rId103" o:title=""/>
          </v:shape>
          <o:OLEObject Type="Embed" ProgID="Mscgen.Chart" ShapeID="_x0000_i1063" DrawAspect="Content" ObjectID="_1756825003" r:id="rId104"/>
        </w:object>
      </w:r>
    </w:p>
    <w:p w14:paraId="4A8D54F1" w14:textId="77777777" w:rsidR="00EA7B29" w:rsidRPr="004550B7" w:rsidRDefault="00EA7B29" w:rsidP="00EA7B29">
      <w:pPr>
        <w:pStyle w:val="TF"/>
        <w:rPr>
          <w:noProof/>
        </w:rPr>
      </w:pPr>
      <w:r w:rsidRPr="004550B7">
        <w:rPr>
          <w:noProof/>
        </w:rPr>
        <w:t xml:space="preserve">Figure B.3-2: Message Sequence Chart for HTTPS based resolution </w:t>
      </w:r>
    </w:p>
    <w:p w14:paraId="2B00782B" w14:textId="77777777" w:rsidR="00EA7B29" w:rsidRPr="004550B7" w:rsidRDefault="00EA7B29" w:rsidP="00EA7B29">
      <w:r w:rsidRPr="004550B7">
        <w:t>Steps:</w:t>
      </w:r>
    </w:p>
    <w:p w14:paraId="4C0EE290" w14:textId="77777777" w:rsidR="00EA7B29" w:rsidRPr="004550B7" w:rsidRDefault="00EA7B29" w:rsidP="00EA7B29">
      <w:pPr>
        <w:pStyle w:val="B10"/>
      </w:pPr>
      <w:r w:rsidRPr="004550B7">
        <w:t xml:space="preserve">1: </w:t>
      </w:r>
      <w:r w:rsidRPr="004550B7">
        <w:tab/>
        <w:t xml:space="preserve">The 5GMSd-Aware Application is provisioned (among other parameters) with a URL of the 5GMSd AF from which to </w:t>
      </w:r>
      <w:proofErr w:type="spellStart"/>
      <w:r w:rsidRPr="004550B7">
        <w:t>aquire</w:t>
      </w:r>
      <w:proofErr w:type="spellEnd"/>
      <w:r w:rsidRPr="004550B7">
        <w:t xml:space="preserve"> Service Access Information. The 5GMSd-Aware Application passes this URL to the 5GMSd Client upon start.</w:t>
      </w:r>
    </w:p>
    <w:p w14:paraId="72167917" w14:textId="77777777" w:rsidR="00EA7B29" w:rsidRPr="004550B7" w:rsidRDefault="00EA7B29" w:rsidP="00EA7B29">
      <w:pPr>
        <w:pStyle w:val="B10"/>
      </w:pPr>
      <w:r w:rsidRPr="004550B7">
        <w:t>2:</w:t>
      </w:r>
      <w:r w:rsidRPr="004550B7">
        <w:tab/>
        <w:t>The 5GMSd Client uses DNS to resolve the FQDN of the URL.</w:t>
      </w:r>
    </w:p>
    <w:p w14:paraId="63304BD5" w14:textId="77777777" w:rsidR="00EA7B29" w:rsidRPr="004550B7" w:rsidRDefault="00EA7B29" w:rsidP="00EA7B29">
      <w:pPr>
        <w:pStyle w:val="B10"/>
      </w:pPr>
      <w:r w:rsidRPr="004550B7">
        <w:lastRenderedPageBreak/>
        <w:t>3:</w:t>
      </w:r>
      <w:r w:rsidRPr="004550B7">
        <w:tab/>
        <w:t>The 5GMSd Client issues a request to the resolved 5GMSd AF in order to acquire the Service Access Information.</w:t>
      </w:r>
    </w:p>
    <w:p w14:paraId="4EDA1A8C" w14:textId="77777777" w:rsidR="00EA7B29" w:rsidRPr="004550B7" w:rsidRDefault="00EA7B29" w:rsidP="00EA7B29">
      <w:pPr>
        <w:pStyle w:val="B10"/>
      </w:pPr>
      <w:r w:rsidRPr="004550B7">
        <w:t>4:</w:t>
      </w:r>
      <w:r w:rsidRPr="004550B7">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Pr="004550B7" w:rsidRDefault="00EA7B29" w:rsidP="00EA7B29">
      <w:pPr>
        <w:pStyle w:val="B10"/>
        <w:ind w:firstLine="0"/>
      </w:pPr>
      <w:r w:rsidRPr="004550B7">
        <w:t>When the 5GMSd AF in the External DN does not offer 5GMS features, or if the 5GMS features are not provisioned it instead provides a response containing an HTTP error message.</w:t>
      </w:r>
    </w:p>
    <w:p w14:paraId="4FDE7842" w14:textId="77777777" w:rsidR="00EA7B29" w:rsidRPr="004550B7" w:rsidRDefault="00EA7B29" w:rsidP="00EA7B29">
      <w:pPr>
        <w:pStyle w:val="NO"/>
      </w:pPr>
      <w:r w:rsidRPr="004550B7">
        <w:rPr>
          <w:noProof/>
        </w:rPr>
        <w:t>NOTE:</w:t>
      </w:r>
      <w:r w:rsidRPr="004550B7">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Pr="004550B7" w:rsidRDefault="00EA7B29" w:rsidP="00EA7B29">
      <w:pPr>
        <w:pStyle w:val="B10"/>
      </w:pPr>
      <w:r w:rsidRPr="004550B7">
        <w:t>5:</w:t>
      </w:r>
      <w:bookmarkStart w:id="696" w:name="_Hlk40635811"/>
      <w:r w:rsidRPr="004550B7">
        <w:tab/>
        <w:t>The 5GMSd Client issues a request to the resolved 5GMSd AF in order to acquire the Service Access Information.</w:t>
      </w:r>
    </w:p>
    <w:bookmarkEnd w:id="696"/>
    <w:p w14:paraId="523EFC60" w14:textId="77777777" w:rsidR="00EA7B29" w:rsidRPr="004550B7" w:rsidRDefault="00EA7B29" w:rsidP="00EA7B29">
      <w:pPr>
        <w:pStyle w:val="B10"/>
      </w:pPr>
      <w:r w:rsidRPr="004550B7">
        <w:t>6:</w:t>
      </w:r>
      <w:r w:rsidRPr="004550B7">
        <w:tab/>
        <w:t>The 5GMSd AF provides the Service Access Information in its response to the 5GMSd Client. The Service Access Information contains URLs and parameters according to provisioned 5GMS features.</w:t>
      </w:r>
    </w:p>
    <w:p w14:paraId="5564DEF7" w14:textId="77777777" w:rsidR="00EA7B29" w:rsidRPr="004550B7" w:rsidRDefault="00EA7B29" w:rsidP="00EA7B29">
      <w:pPr>
        <w:pStyle w:val="B10"/>
      </w:pPr>
      <w:r w:rsidRPr="004550B7">
        <w:t>7:</w:t>
      </w:r>
      <w:r w:rsidRPr="004550B7">
        <w:tab/>
        <w:t>When needed, the 5GMSd Client uses the acquired Service Access Information to activate the needed 5GMSd feature(s).</w:t>
      </w:r>
    </w:p>
    <w:p w14:paraId="19CA9FBF" w14:textId="77777777" w:rsidR="00EA7B29" w:rsidRPr="004550B7" w:rsidRDefault="00EA7B29" w:rsidP="002F1F3E">
      <w:pPr>
        <w:pStyle w:val="Heading8"/>
      </w:pPr>
      <w:bookmarkStart w:id="697" w:name="_Toc41632864"/>
      <w:bookmarkStart w:id="698" w:name="_Toc51790742"/>
      <w:bookmarkStart w:id="699" w:name="_Toc61547052"/>
      <w:bookmarkStart w:id="700" w:name="_Toc146212061"/>
      <w:r w:rsidRPr="004550B7">
        <w:lastRenderedPageBreak/>
        <w:t>Annex C (informative):</w:t>
      </w:r>
      <w:r w:rsidRPr="004550B7">
        <w:br/>
        <w:t>Change history</w:t>
      </w:r>
      <w:bookmarkEnd w:id="598"/>
      <w:bookmarkEnd w:id="678"/>
      <w:bookmarkEnd w:id="679"/>
      <w:bookmarkEnd w:id="680"/>
      <w:bookmarkEnd w:id="681"/>
      <w:bookmarkEnd w:id="697"/>
      <w:bookmarkEnd w:id="698"/>
      <w:bookmarkEnd w:id="699"/>
      <w:bookmarkEnd w:id="700"/>
    </w:p>
    <w:bookmarkEnd w:id="168"/>
    <w:p w14:paraId="0D5F1916" w14:textId="77777777" w:rsidR="00EA7B29" w:rsidRPr="004550B7"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4550B7" w14:paraId="2F57A9B1" w14:textId="77777777" w:rsidTr="00195CFD">
        <w:trPr>
          <w:cantSplit/>
        </w:trPr>
        <w:tc>
          <w:tcPr>
            <w:tcW w:w="9639" w:type="dxa"/>
            <w:gridSpan w:val="8"/>
            <w:tcBorders>
              <w:bottom w:val="nil"/>
            </w:tcBorders>
            <w:shd w:val="solid" w:color="FFFFFF" w:fill="auto"/>
          </w:tcPr>
          <w:p w14:paraId="14522B66" w14:textId="77777777" w:rsidR="00EA7B29" w:rsidRPr="004550B7" w:rsidRDefault="00EA7B29" w:rsidP="00D43C55">
            <w:pPr>
              <w:pStyle w:val="TAL"/>
              <w:jc w:val="center"/>
              <w:rPr>
                <w:b/>
                <w:sz w:val="16"/>
              </w:rPr>
            </w:pPr>
            <w:r w:rsidRPr="004550B7">
              <w:rPr>
                <w:b/>
              </w:rPr>
              <w:t>Change history</w:t>
            </w:r>
          </w:p>
        </w:tc>
      </w:tr>
      <w:tr w:rsidR="00EA7B29" w:rsidRPr="004550B7" w14:paraId="665BFBEF" w14:textId="77777777" w:rsidTr="00195CFD">
        <w:trPr>
          <w:trHeight w:val="53"/>
        </w:trPr>
        <w:tc>
          <w:tcPr>
            <w:tcW w:w="993" w:type="dxa"/>
            <w:shd w:val="pct10" w:color="auto" w:fill="FFFFFF"/>
          </w:tcPr>
          <w:p w14:paraId="5115C9A3" w14:textId="77777777" w:rsidR="00EA7B29" w:rsidRPr="004550B7" w:rsidRDefault="00EA7B29" w:rsidP="00D43C55">
            <w:pPr>
              <w:pStyle w:val="TAL"/>
              <w:rPr>
                <w:b/>
                <w:sz w:val="16"/>
              </w:rPr>
            </w:pPr>
            <w:r w:rsidRPr="004550B7">
              <w:rPr>
                <w:b/>
                <w:sz w:val="16"/>
              </w:rPr>
              <w:t>Date</w:t>
            </w:r>
          </w:p>
        </w:tc>
        <w:tc>
          <w:tcPr>
            <w:tcW w:w="708" w:type="dxa"/>
            <w:shd w:val="pct10" w:color="auto" w:fill="FFFFFF"/>
          </w:tcPr>
          <w:p w14:paraId="4BE53FFD" w14:textId="77777777" w:rsidR="00EA7B29" w:rsidRPr="004550B7" w:rsidRDefault="00EA7B29" w:rsidP="00D43C55">
            <w:pPr>
              <w:pStyle w:val="TAL"/>
              <w:rPr>
                <w:b/>
                <w:sz w:val="16"/>
              </w:rPr>
            </w:pPr>
            <w:r w:rsidRPr="004550B7">
              <w:rPr>
                <w:b/>
                <w:sz w:val="16"/>
              </w:rPr>
              <w:t>Meeting</w:t>
            </w:r>
          </w:p>
        </w:tc>
        <w:tc>
          <w:tcPr>
            <w:tcW w:w="993" w:type="dxa"/>
            <w:shd w:val="pct10" w:color="auto" w:fill="FFFFFF"/>
          </w:tcPr>
          <w:p w14:paraId="34D4BB95" w14:textId="77777777" w:rsidR="00EA7B29" w:rsidRPr="004550B7" w:rsidRDefault="00EA7B29" w:rsidP="00D43C55">
            <w:pPr>
              <w:pStyle w:val="TAL"/>
              <w:rPr>
                <w:b/>
                <w:sz w:val="16"/>
              </w:rPr>
            </w:pPr>
            <w:r w:rsidRPr="004550B7">
              <w:rPr>
                <w:b/>
                <w:sz w:val="16"/>
              </w:rPr>
              <w:t>TDoc</w:t>
            </w:r>
          </w:p>
        </w:tc>
        <w:tc>
          <w:tcPr>
            <w:tcW w:w="567" w:type="dxa"/>
            <w:shd w:val="pct10" w:color="auto" w:fill="FFFFFF"/>
          </w:tcPr>
          <w:p w14:paraId="602D0178" w14:textId="77777777" w:rsidR="00EA7B29" w:rsidRPr="004550B7" w:rsidRDefault="00EA7B29" w:rsidP="00D43C55">
            <w:pPr>
              <w:pStyle w:val="TAL"/>
              <w:rPr>
                <w:b/>
                <w:sz w:val="16"/>
              </w:rPr>
            </w:pPr>
            <w:r w:rsidRPr="004550B7">
              <w:rPr>
                <w:b/>
                <w:sz w:val="16"/>
              </w:rPr>
              <w:t>CR</w:t>
            </w:r>
          </w:p>
        </w:tc>
        <w:tc>
          <w:tcPr>
            <w:tcW w:w="425" w:type="dxa"/>
            <w:shd w:val="pct10" w:color="auto" w:fill="FFFFFF"/>
          </w:tcPr>
          <w:p w14:paraId="399E373B" w14:textId="77777777" w:rsidR="00EA7B29" w:rsidRPr="004550B7" w:rsidRDefault="00EA7B29" w:rsidP="00D43C55">
            <w:pPr>
              <w:pStyle w:val="TAL"/>
              <w:rPr>
                <w:b/>
                <w:sz w:val="16"/>
              </w:rPr>
            </w:pPr>
            <w:r w:rsidRPr="004550B7">
              <w:rPr>
                <w:b/>
                <w:sz w:val="16"/>
              </w:rPr>
              <w:t>Rev</w:t>
            </w:r>
          </w:p>
        </w:tc>
        <w:tc>
          <w:tcPr>
            <w:tcW w:w="425" w:type="dxa"/>
            <w:shd w:val="pct10" w:color="auto" w:fill="FFFFFF"/>
          </w:tcPr>
          <w:p w14:paraId="05B995B9" w14:textId="77777777" w:rsidR="00EA7B29" w:rsidRPr="004550B7" w:rsidRDefault="00EA7B29" w:rsidP="00D43C55">
            <w:pPr>
              <w:pStyle w:val="TAL"/>
              <w:rPr>
                <w:b/>
                <w:sz w:val="16"/>
              </w:rPr>
            </w:pPr>
            <w:r w:rsidRPr="004550B7">
              <w:rPr>
                <w:b/>
                <w:sz w:val="16"/>
              </w:rPr>
              <w:t>Cat</w:t>
            </w:r>
          </w:p>
        </w:tc>
        <w:tc>
          <w:tcPr>
            <w:tcW w:w="4820" w:type="dxa"/>
            <w:shd w:val="pct10" w:color="auto" w:fill="FFFFFF"/>
          </w:tcPr>
          <w:p w14:paraId="3BB19207" w14:textId="77777777" w:rsidR="00EA7B29" w:rsidRPr="004550B7" w:rsidRDefault="00EA7B29" w:rsidP="00D43C55">
            <w:pPr>
              <w:pStyle w:val="TAL"/>
              <w:rPr>
                <w:b/>
                <w:sz w:val="16"/>
              </w:rPr>
            </w:pPr>
            <w:r w:rsidRPr="004550B7">
              <w:rPr>
                <w:b/>
                <w:sz w:val="16"/>
              </w:rPr>
              <w:t>Subject/Comment</w:t>
            </w:r>
          </w:p>
        </w:tc>
        <w:tc>
          <w:tcPr>
            <w:tcW w:w="708" w:type="dxa"/>
            <w:shd w:val="pct10" w:color="auto" w:fill="FFFFFF"/>
          </w:tcPr>
          <w:p w14:paraId="263BFCBF" w14:textId="77777777" w:rsidR="00EA7B29" w:rsidRPr="004550B7" w:rsidRDefault="00EA7B29" w:rsidP="00D43C55">
            <w:pPr>
              <w:pStyle w:val="TAL"/>
              <w:rPr>
                <w:b/>
                <w:sz w:val="16"/>
              </w:rPr>
            </w:pPr>
            <w:r w:rsidRPr="004550B7">
              <w:rPr>
                <w:b/>
                <w:sz w:val="16"/>
              </w:rPr>
              <w:t>New version</w:t>
            </w:r>
          </w:p>
        </w:tc>
      </w:tr>
      <w:tr w:rsidR="00EA7B29" w:rsidRPr="004550B7" w14:paraId="77C30732" w14:textId="77777777" w:rsidTr="00195CFD">
        <w:tc>
          <w:tcPr>
            <w:tcW w:w="993" w:type="dxa"/>
            <w:shd w:val="solid" w:color="FFFFFF" w:fill="auto"/>
          </w:tcPr>
          <w:p w14:paraId="71DCE3C7" w14:textId="77777777" w:rsidR="00EA7B29" w:rsidRPr="004550B7" w:rsidRDefault="00EA7B29" w:rsidP="00293C85">
            <w:pPr>
              <w:pStyle w:val="TAC"/>
              <w:jc w:val="left"/>
              <w:rPr>
                <w:sz w:val="16"/>
                <w:szCs w:val="16"/>
              </w:rPr>
            </w:pPr>
            <w:r w:rsidRPr="004550B7">
              <w:rPr>
                <w:sz w:val="16"/>
                <w:szCs w:val="16"/>
              </w:rPr>
              <w:t>2019-03</w:t>
            </w:r>
          </w:p>
        </w:tc>
        <w:tc>
          <w:tcPr>
            <w:tcW w:w="708" w:type="dxa"/>
            <w:shd w:val="solid" w:color="FFFFFF" w:fill="auto"/>
          </w:tcPr>
          <w:p w14:paraId="421B2EF9" w14:textId="77777777" w:rsidR="00EA7B29" w:rsidRPr="004550B7" w:rsidRDefault="00EA7B29" w:rsidP="00293C85">
            <w:pPr>
              <w:pStyle w:val="TAC"/>
              <w:jc w:val="left"/>
              <w:rPr>
                <w:sz w:val="16"/>
                <w:szCs w:val="16"/>
              </w:rPr>
            </w:pPr>
            <w:r w:rsidRPr="004550B7">
              <w:rPr>
                <w:sz w:val="16"/>
                <w:szCs w:val="16"/>
              </w:rPr>
              <w:t>SA#83</w:t>
            </w:r>
          </w:p>
        </w:tc>
        <w:tc>
          <w:tcPr>
            <w:tcW w:w="993" w:type="dxa"/>
            <w:shd w:val="solid" w:color="FFFFFF" w:fill="auto"/>
          </w:tcPr>
          <w:p w14:paraId="27E5CCAB" w14:textId="77777777" w:rsidR="00EA7B29" w:rsidRPr="004550B7" w:rsidRDefault="00EA7B29" w:rsidP="00293C85">
            <w:pPr>
              <w:pStyle w:val="TAC"/>
              <w:jc w:val="left"/>
              <w:rPr>
                <w:sz w:val="16"/>
                <w:szCs w:val="16"/>
              </w:rPr>
            </w:pPr>
            <w:r w:rsidRPr="004550B7">
              <w:rPr>
                <w:sz w:val="16"/>
                <w:szCs w:val="16"/>
              </w:rPr>
              <w:t>SP-190037</w:t>
            </w:r>
          </w:p>
        </w:tc>
        <w:tc>
          <w:tcPr>
            <w:tcW w:w="567" w:type="dxa"/>
            <w:shd w:val="solid" w:color="FFFFFF" w:fill="auto"/>
          </w:tcPr>
          <w:p w14:paraId="35E9772A" w14:textId="77777777" w:rsidR="00EA7B29" w:rsidRPr="004550B7" w:rsidRDefault="00EA7B29" w:rsidP="00293C85">
            <w:pPr>
              <w:pStyle w:val="TAL"/>
              <w:rPr>
                <w:sz w:val="16"/>
                <w:szCs w:val="16"/>
              </w:rPr>
            </w:pPr>
          </w:p>
        </w:tc>
        <w:tc>
          <w:tcPr>
            <w:tcW w:w="425" w:type="dxa"/>
            <w:shd w:val="solid" w:color="FFFFFF" w:fill="auto"/>
          </w:tcPr>
          <w:p w14:paraId="588D6531" w14:textId="77777777" w:rsidR="00EA7B29" w:rsidRPr="004550B7" w:rsidRDefault="00EA7B29" w:rsidP="00293C85">
            <w:pPr>
              <w:pStyle w:val="TAR"/>
              <w:jc w:val="left"/>
              <w:rPr>
                <w:sz w:val="16"/>
                <w:szCs w:val="16"/>
              </w:rPr>
            </w:pPr>
          </w:p>
        </w:tc>
        <w:tc>
          <w:tcPr>
            <w:tcW w:w="425" w:type="dxa"/>
            <w:shd w:val="solid" w:color="FFFFFF" w:fill="auto"/>
          </w:tcPr>
          <w:p w14:paraId="436FE7F6" w14:textId="77777777" w:rsidR="00EA7B29" w:rsidRPr="004550B7" w:rsidRDefault="00EA7B29" w:rsidP="00293C85">
            <w:pPr>
              <w:pStyle w:val="TAC"/>
              <w:jc w:val="left"/>
              <w:rPr>
                <w:sz w:val="16"/>
                <w:szCs w:val="16"/>
              </w:rPr>
            </w:pPr>
          </w:p>
        </w:tc>
        <w:tc>
          <w:tcPr>
            <w:tcW w:w="4820" w:type="dxa"/>
            <w:shd w:val="solid" w:color="FFFFFF" w:fill="auto"/>
          </w:tcPr>
          <w:p w14:paraId="37229612" w14:textId="77777777" w:rsidR="00EA7B29" w:rsidRPr="004550B7" w:rsidRDefault="00EA7B29" w:rsidP="00293C85">
            <w:pPr>
              <w:pStyle w:val="TAL"/>
              <w:rPr>
                <w:sz w:val="16"/>
                <w:szCs w:val="16"/>
              </w:rPr>
            </w:pPr>
            <w:r w:rsidRPr="004550B7">
              <w:rPr>
                <w:sz w:val="16"/>
                <w:szCs w:val="16"/>
              </w:rPr>
              <w:t>Presented to TSG SA#83 (for information)</w:t>
            </w:r>
          </w:p>
        </w:tc>
        <w:tc>
          <w:tcPr>
            <w:tcW w:w="708" w:type="dxa"/>
            <w:shd w:val="solid" w:color="FFFFFF" w:fill="auto"/>
          </w:tcPr>
          <w:p w14:paraId="44E3F1E0" w14:textId="77777777" w:rsidR="00EA7B29" w:rsidRPr="004550B7" w:rsidRDefault="00EA7B29" w:rsidP="00293C85">
            <w:pPr>
              <w:pStyle w:val="TAC"/>
              <w:jc w:val="left"/>
              <w:rPr>
                <w:sz w:val="16"/>
                <w:szCs w:val="16"/>
              </w:rPr>
            </w:pPr>
            <w:r w:rsidRPr="004550B7">
              <w:rPr>
                <w:sz w:val="16"/>
                <w:szCs w:val="16"/>
              </w:rPr>
              <w:t>1.0.0</w:t>
            </w:r>
          </w:p>
        </w:tc>
      </w:tr>
      <w:tr w:rsidR="00EA7B29" w:rsidRPr="004550B7" w14:paraId="1826488A" w14:textId="77777777" w:rsidTr="00195CFD">
        <w:tc>
          <w:tcPr>
            <w:tcW w:w="993" w:type="dxa"/>
            <w:shd w:val="solid" w:color="FFFFFF" w:fill="auto"/>
          </w:tcPr>
          <w:p w14:paraId="0FF80DCA"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3A35C557"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3BE074F8" w14:textId="77777777" w:rsidR="00EA7B29" w:rsidRPr="004550B7" w:rsidRDefault="00EA7B29" w:rsidP="00293C85">
            <w:pPr>
              <w:pStyle w:val="TAC"/>
              <w:jc w:val="left"/>
              <w:rPr>
                <w:sz w:val="16"/>
                <w:szCs w:val="16"/>
              </w:rPr>
            </w:pPr>
            <w:r w:rsidRPr="004550B7">
              <w:rPr>
                <w:sz w:val="16"/>
                <w:szCs w:val="16"/>
              </w:rPr>
              <w:t>SP-190333</w:t>
            </w:r>
          </w:p>
        </w:tc>
        <w:tc>
          <w:tcPr>
            <w:tcW w:w="567" w:type="dxa"/>
            <w:shd w:val="solid" w:color="FFFFFF" w:fill="auto"/>
          </w:tcPr>
          <w:p w14:paraId="2CF42A2F" w14:textId="77777777" w:rsidR="00EA7B29" w:rsidRPr="004550B7" w:rsidRDefault="00EA7B29" w:rsidP="00293C85">
            <w:pPr>
              <w:pStyle w:val="TAL"/>
              <w:rPr>
                <w:sz w:val="16"/>
                <w:szCs w:val="16"/>
              </w:rPr>
            </w:pPr>
          </w:p>
        </w:tc>
        <w:tc>
          <w:tcPr>
            <w:tcW w:w="425" w:type="dxa"/>
            <w:shd w:val="solid" w:color="FFFFFF" w:fill="auto"/>
          </w:tcPr>
          <w:p w14:paraId="2E03099E" w14:textId="77777777" w:rsidR="00EA7B29" w:rsidRPr="004550B7" w:rsidRDefault="00EA7B29" w:rsidP="00293C85">
            <w:pPr>
              <w:pStyle w:val="TAR"/>
              <w:jc w:val="left"/>
              <w:rPr>
                <w:sz w:val="16"/>
                <w:szCs w:val="16"/>
              </w:rPr>
            </w:pPr>
          </w:p>
        </w:tc>
        <w:tc>
          <w:tcPr>
            <w:tcW w:w="425" w:type="dxa"/>
            <w:shd w:val="solid" w:color="FFFFFF" w:fill="auto"/>
          </w:tcPr>
          <w:p w14:paraId="4594C33F" w14:textId="77777777" w:rsidR="00EA7B29" w:rsidRPr="004550B7" w:rsidRDefault="00EA7B29" w:rsidP="00293C85">
            <w:pPr>
              <w:pStyle w:val="TAC"/>
              <w:jc w:val="left"/>
              <w:rPr>
                <w:sz w:val="16"/>
                <w:szCs w:val="16"/>
              </w:rPr>
            </w:pPr>
          </w:p>
        </w:tc>
        <w:tc>
          <w:tcPr>
            <w:tcW w:w="4820" w:type="dxa"/>
            <w:shd w:val="solid" w:color="FFFFFF" w:fill="auto"/>
          </w:tcPr>
          <w:p w14:paraId="77132159" w14:textId="77777777" w:rsidR="00EA7B29" w:rsidRPr="004550B7" w:rsidRDefault="00EA7B29" w:rsidP="00293C85">
            <w:pPr>
              <w:pStyle w:val="TAL"/>
              <w:rPr>
                <w:sz w:val="16"/>
                <w:szCs w:val="16"/>
              </w:rPr>
            </w:pPr>
            <w:r w:rsidRPr="004550B7">
              <w:rPr>
                <w:sz w:val="16"/>
                <w:szCs w:val="16"/>
              </w:rPr>
              <w:t>Presented to TSG SA#84 (for approval)</w:t>
            </w:r>
          </w:p>
        </w:tc>
        <w:tc>
          <w:tcPr>
            <w:tcW w:w="708" w:type="dxa"/>
            <w:shd w:val="solid" w:color="FFFFFF" w:fill="auto"/>
          </w:tcPr>
          <w:p w14:paraId="33F34EE4" w14:textId="77777777" w:rsidR="00EA7B29" w:rsidRPr="004550B7" w:rsidRDefault="00EA7B29" w:rsidP="00293C85">
            <w:pPr>
              <w:pStyle w:val="TAC"/>
              <w:jc w:val="left"/>
              <w:rPr>
                <w:sz w:val="16"/>
                <w:szCs w:val="16"/>
              </w:rPr>
            </w:pPr>
            <w:r w:rsidRPr="004550B7">
              <w:rPr>
                <w:sz w:val="16"/>
                <w:szCs w:val="16"/>
              </w:rPr>
              <w:t>2.0.0</w:t>
            </w:r>
          </w:p>
        </w:tc>
      </w:tr>
      <w:tr w:rsidR="00EA7B29" w:rsidRPr="004550B7" w14:paraId="3FC6412A" w14:textId="77777777" w:rsidTr="00195CFD">
        <w:tc>
          <w:tcPr>
            <w:tcW w:w="993" w:type="dxa"/>
            <w:shd w:val="solid" w:color="FFFFFF" w:fill="auto"/>
          </w:tcPr>
          <w:p w14:paraId="0FB98318"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5AE6E298"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668FC7DE" w14:textId="77777777" w:rsidR="00EA7B29" w:rsidRPr="004550B7" w:rsidRDefault="00EA7B29" w:rsidP="00293C85">
            <w:pPr>
              <w:pStyle w:val="TAC"/>
              <w:jc w:val="left"/>
              <w:rPr>
                <w:sz w:val="16"/>
                <w:szCs w:val="16"/>
              </w:rPr>
            </w:pPr>
          </w:p>
        </w:tc>
        <w:tc>
          <w:tcPr>
            <w:tcW w:w="567" w:type="dxa"/>
            <w:shd w:val="solid" w:color="FFFFFF" w:fill="auto"/>
          </w:tcPr>
          <w:p w14:paraId="34F38A02" w14:textId="77777777" w:rsidR="00EA7B29" w:rsidRPr="004550B7" w:rsidRDefault="00EA7B29" w:rsidP="00293C85">
            <w:pPr>
              <w:pStyle w:val="TAL"/>
              <w:rPr>
                <w:sz w:val="16"/>
                <w:szCs w:val="16"/>
              </w:rPr>
            </w:pPr>
          </w:p>
        </w:tc>
        <w:tc>
          <w:tcPr>
            <w:tcW w:w="425" w:type="dxa"/>
            <w:shd w:val="solid" w:color="FFFFFF" w:fill="auto"/>
          </w:tcPr>
          <w:p w14:paraId="7E0239F3" w14:textId="77777777" w:rsidR="00EA7B29" w:rsidRPr="004550B7" w:rsidRDefault="00EA7B29" w:rsidP="00293C85">
            <w:pPr>
              <w:pStyle w:val="TAR"/>
              <w:jc w:val="left"/>
              <w:rPr>
                <w:sz w:val="16"/>
                <w:szCs w:val="16"/>
              </w:rPr>
            </w:pPr>
          </w:p>
        </w:tc>
        <w:tc>
          <w:tcPr>
            <w:tcW w:w="425" w:type="dxa"/>
            <w:shd w:val="solid" w:color="FFFFFF" w:fill="auto"/>
          </w:tcPr>
          <w:p w14:paraId="36762D91" w14:textId="77777777" w:rsidR="00EA7B29" w:rsidRPr="004550B7" w:rsidRDefault="00EA7B29" w:rsidP="00293C85">
            <w:pPr>
              <w:pStyle w:val="TAC"/>
              <w:jc w:val="left"/>
              <w:rPr>
                <w:sz w:val="16"/>
                <w:szCs w:val="16"/>
              </w:rPr>
            </w:pPr>
          </w:p>
        </w:tc>
        <w:tc>
          <w:tcPr>
            <w:tcW w:w="4820" w:type="dxa"/>
            <w:shd w:val="solid" w:color="FFFFFF" w:fill="auto"/>
          </w:tcPr>
          <w:p w14:paraId="6EBEEB1D" w14:textId="77777777" w:rsidR="00EA7B29" w:rsidRPr="004550B7" w:rsidRDefault="00EA7B29" w:rsidP="00293C85">
            <w:pPr>
              <w:pStyle w:val="TAL"/>
              <w:rPr>
                <w:sz w:val="16"/>
                <w:szCs w:val="16"/>
              </w:rPr>
            </w:pPr>
            <w:r w:rsidRPr="004550B7">
              <w:rPr>
                <w:sz w:val="16"/>
                <w:szCs w:val="16"/>
              </w:rPr>
              <w:t>Approved at TSG SA#84</w:t>
            </w:r>
          </w:p>
        </w:tc>
        <w:tc>
          <w:tcPr>
            <w:tcW w:w="708" w:type="dxa"/>
            <w:shd w:val="solid" w:color="FFFFFF" w:fill="auto"/>
          </w:tcPr>
          <w:p w14:paraId="2D4EB6C4" w14:textId="77777777" w:rsidR="00EA7B29" w:rsidRPr="004550B7" w:rsidRDefault="00EA7B29" w:rsidP="00293C85">
            <w:pPr>
              <w:pStyle w:val="TAC"/>
              <w:jc w:val="left"/>
              <w:rPr>
                <w:sz w:val="16"/>
                <w:szCs w:val="16"/>
              </w:rPr>
            </w:pPr>
            <w:r w:rsidRPr="004550B7">
              <w:rPr>
                <w:sz w:val="16"/>
                <w:szCs w:val="16"/>
              </w:rPr>
              <w:t>16.0.0</w:t>
            </w:r>
          </w:p>
        </w:tc>
      </w:tr>
      <w:tr w:rsidR="00EA7B29" w:rsidRPr="004550B7" w14:paraId="15EF8C1F" w14:textId="77777777" w:rsidTr="00195CFD">
        <w:tc>
          <w:tcPr>
            <w:tcW w:w="993" w:type="dxa"/>
            <w:shd w:val="solid" w:color="FFFFFF" w:fill="auto"/>
          </w:tcPr>
          <w:p w14:paraId="33BEB86F"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36B63B70"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08130B9C"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5DB123EE" w14:textId="77777777" w:rsidR="00EA7B29" w:rsidRPr="004550B7" w:rsidRDefault="00EA7B29" w:rsidP="00293C85">
            <w:pPr>
              <w:pStyle w:val="TAL"/>
              <w:rPr>
                <w:sz w:val="16"/>
                <w:szCs w:val="16"/>
              </w:rPr>
            </w:pPr>
            <w:r w:rsidRPr="004550B7">
              <w:rPr>
                <w:sz w:val="16"/>
                <w:szCs w:val="16"/>
              </w:rPr>
              <w:t>0001</w:t>
            </w:r>
          </w:p>
        </w:tc>
        <w:tc>
          <w:tcPr>
            <w:tcW w:w="425" w:type="dxa"/>
            <w:shd w:val="solid" w:color="FFFFFF" w:fill="auto"/>
          </w:tcPr>
          <w:p w14:paraId="6FBC4D81" w14:textId="77777777" w:rsidR="00EA7B29" w:rsidRPr="004550B7" w:rsidRDefault="00EA7B29" w:rsidP="00293C85">
            <w:pPr>
              <w:pStyle w:val="TAR"/>
              <w:jc w:val="left"/>
              <w:rPr>
                <w:sz w:val="16"/>
                <w:szCs w:val="16"/>
              </w:rPr>
            </w:pPr>
            <w:r w:rsidRPr="004550B7">
              <w:rPr>
                <w:sz w:val="16"/>
                <w:szCs w:val="16"/>
              </w:rPr>
              <w:t>2</w:t>
            </w:r>
          </w:p>
        </w:tc>
        <w:tc>
          <w:tcPr>
            <w:tcW w:w="425" w:type="dxa"/>
            <w:shd w:val="solid" w:color="FFFFFF" w:fill="auto"/>
          </w:tcPr>
          <w:p w14:paraId="25F64B38"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74B078D6" w14:textId="77777777" w:rsidR="00EA7B29" w:rsidRPr="004550B7" w:rsidRDefault="00EA7B29" w:rsidP="00293C85">
            <w:pPr>
              <w:pStyle w:val="TAL"/>
              <w:rPr>
                <w:sz w:val="16"/>
                <w:szCs w:val="16"/>
              </w:rPr>
            </w:pPr>
            <w:r w:rsidRPr="004550B7">
              <w:rPr>
                <w:sz w:val="16"/>
                <w:szCs w:val="16"/>
              </w:rPr>
              <w:t>Clarification of configuration updates when not streaming media data</w:t>
            </w:r>
          </w:p>
        </w:tc>
        <w:tc>
          <w:tcPr>
            <w:tcW w:w="708" w:type="dxa"/>
            <w:shd w:val="solid" w:color="FFFFFF" w:fill="auto"/>
          </w:tcPr>
          <w:p w14:paraId="31188D40"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1738D582" w14:textId="77777777" w:rsidTr="00195CFD">
        <w:trPr>
          <w:trHeight w:val="594"/>
        </w:trPr>
        <w:tc>
          <w:tcPr>
            <w:tcW w:w="993" w:type="dxa"/>
            <w:shd w:val="solid" w:color="FFFFFF" w:fill="auto"/>
          </w:tcPr>
          <w:p w14:paraId="21DF39C3"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0BB79FAC"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1E7534F2"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117CE8E1" w14:textId="77777777" w:rsidR="00EA7B29" w:rsidRPr="004550B7" w:rsidRDefault="00EA7B29" w:rsidP="00293C85">
            <w:pPr>
              <w:pStyle w:val="TAL"/>
              <w:rPr>
                <w:sz w:val="16"/>
                <w:szCs w:val="16"/>
              </w:rPr>
            </w:pPr>
            <w:r w:rsidRPr="004550B7">
              <w:rPr>
                <w:sz w:val="16"/>
                <w:szCs w:val="16"/>
              </w:rPr>
              <w:t>0002</w:t>
            </w:r>
          </w:p>
        </w:tc>
        <w:tc>
          <w:tcPr>
            <w:tcW w:w="425" w:type="dxa"/>
            <w:shd w:val="solid" w:color="FFFFFF" w:fill="auto"/>
          </w:tcPr>
          <w:p w14:paraId="7FFEC5B8" w14:textId="77777777" w:rsidR="00EA7B29" w:rsidRPr="004550B7" w:rsidRDefault="00EA7B29" w:rsidP="00293C85">
            <w:pPr>
              <w:pStyle w:val="TAR"/>
              <w:jc w:val="left"/>
              <w:rPr>
                <w:sz w:val="16"/>
                <w:szCs w:val="16"/>
              </w:rPr>
            </w:pPr>
            <w:r w:rsidRPr="004550B7">
              <w:rPr>
                <w:sz w:val="16"/>
                <w:szCs w:val="16"/>
              </w:rPr>
              <w:t>3</w:t>
            </w:r>
          </w:p>
        </w:tc>
        <w:tc>
          <w:tcPr>
            <w:tcW w:w="425" w:type="dxa"/>
            <w:shd w:val="solid" w:color="FFFFFF" w:fill="auto"/>
          </w:tcPr>
          <w:p w14:paraId="6BF416B5"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E180921" w14:textId="77777777" w:rsidR="00EA7B29" w:rsidRPr="004550B7" w:rsidRDefault="00EA7B29" w:rsidP="00293C85">
            <w:pPr>
              <w:pStyle w:val="TAL"/>
              <w:rPr>
                <w:sz w:val="16"/>
                <w:szCs w:val="16"/>
              </w:rPr>
            </w:pPr>
            <w:r w:rsidRPr="004550B7">
              <w:rPr>
                <w:sz w:val="16"/>
                <w:szCs w:val="16"/>
              </w:rPr>
              <w:t xml:space="preserve">Correction of Architecture, Unicast Streaming Procedure, </w:t>
            </w:r>
            <w:proofErr w:type="spellStart"/>
            <w:r w:rsidRPr="004550B7">
              <w:rPr>
                <w:sz w:val="16"/>
                <w:szCs w:val="16"/>
              </w:rPr>
              <w:t>QoE</w:t>
            </w:r>
            <w:proofErr w:type="spellEnd"/>
            <w:r w:rsidRPr="004550B7">
              <w:rPr>
                <w:sz w:val="16"/>
                <w:szCs w:val="16"/>
              </w:rPr>
              <w:t xml:space="preserve"> metrics reporting, Consumption reporting and Session Handling for 5GMS</w:t>
            </w:r>
          </w:p>
        </w:tc>
        <w:tc>
          <w:tcPr>
            <w:tcW w:w="708" w:type="dxa"/>
            <w:shd w:val="solid" w:color="FFFFFF" w:fill="auto"/>
          </w:tcPr>
          <w:p w14:paraId="4B22F5B4"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086C11E1" w14:textId="77777777" w:rsidTr="00195CFD">
        <w:tc>
          <w:tcPr>
            <w:tcW w:w="993" w:type="dxa"/>
            <w:shd w:val="solid" w:color="FFFFFF" w:fill="auto"/>
          </w:tcPr>
          <w:p w14:paraId="7A638AE7" w14:textId="77777777" w:rsidR="00EA7B29" w:rsidRPr="004550B7" w:rsidRDefault="00EA7B29" w:rsidP="00293C85">
            <w:pPr>
              <w:pStyle w:val="TAC"/>
              <w:jc w:val="left"/>
              <w:rPr>
                <w:sz w:val="16"/>
                <w:szCs w:val="16"/>
              </w:rPr>
            </w:pPr>
            <w:r w:rsidRPr="004550B7">
              <w:rPr>
                <w:sz w:val="16"/>
                <w:szCs w:val="16"/>
              </w:rPr>
              <w:t>2019-12</w:t>
            </w:r>
          </w:p>
        </w:tc>
        <w:tc>
          <w:tcPr>
            <w:tcW w:w="708" w:type="dxa"/>
            <w:shd w:val="solid" w:color="FFFFFF" w:fill="auto"/>
          </w:tcPr>
          <w:p w14:paraId="57D4C657" w14:textId="77777777" w:rsidR="00EA7B29" w:rsidRPr="004550B7" w:rsidRDefault="00EA7B29" w:rsidP="00293C85">
            <w:pPr>
              <w:pStyle w:val="TAC"/>
              <w:jc w:val="left"/>
              <w:rPr>
                <w:sz w:val="16"/>
                <w:szCs w:val="16"/>
              </w:rPr>
            </w:pPr>
            <w:r w:rsidRPr="004550B7">
              <w:rPr>
                <w:sz w:val="16"/>
                <w:szCs w:val="16"/>
              </w:rPr>
              <w:t>SA#86</w:t>
            </w:r>
          </w:p>
        </w:tc>
        <w:tc>
          <w:tcPr>
            <w:tcW w:w="993" w:type="dxa"/>
            <w:shd w:val="solid" w:color="FFFFFF" w:fill="auto"/>
          </w:tcPr>
          <w:p w14:paraId="18C9CC5A" w14:textId="77777777" w:rsidR="00EA7B29" w:rsidRPr="004550B7" w:rsidRDefault="00EA7B29" w:rsidP="00293C85">
            <w:pPr>
              <w:pStyle w:val="TAC"/>
              <w:jc w:val="left"/>
              <w:rPr>
                <w:sz w:val="16"/>
                <w:szCs w:val="16"/>
              </w:rPr>
            </w:pPr>
            <w:r w:rsidRPr="004550B7">
              <w:rPr>
                <w:sz w:val="16"/>
                <w:szCs w:val="16"/>
              </w:rPr>
              <w:t>SP-190999</w:t>
            </w:r>
          </w:p>
        </w:tc>
        <w:tc>
          <w:tcPr>
            <w:tcW w:w="567" w:type="dxa"/>
            <w:shd w:val="solid" w:color="FFFFFF" w:fill="auto"/>
          </w:tcPr>
          <w:p w14:paraId="10B15CE2" w14:textId="77777777" w:rsidR="00EA7B29" w:rsidRPr="004550B7" w:rsidRDefault="00EA7B29" w:rsidP="00293C85">
            <w:pPr>
              <w:pStyle w:val="TAL"/>
              <w:rPr>
                <w:sz w:val="16"/>
                <w:szCs w:val="16"/>
              </w:rPr>
            </w:pPr>
            <w:r w:rsidRPr="004550B7">
              <w:rPr>
                <w:sz w:val="16"/>
                <w:szCs w:val="16"/>
              </w:rPr>
              <w:t>0003</w:t>
            </w:r>
          </w:p>
        </w:tc>
        <w:tc>
          <w:tcPr>
            <w:tcW w:w="425" w:type="dxa"/>
            <w:shd w:val="solid" w:color="FFFFFF" w:fill="auto"/>
          </w:tcPr>
          <w:p w14:paraId="7F4508D0" w14:textId="77777777" w:rsidR="00EA7B29" w:rsidRPr="004550B7" w:rsidRDefault="00EA7B29" w:rsidP="00293C85">
            <w:pPr>
              <w:pStyle w:val="TAR"/>
              <w:jc w:val="left"/>
              <w:rPr>
                <w:sz w:val="16"/>
                <w:szCs w:val="16"/>
              </w:rPr>
            </w:pPr>
            <w:r w:rsidRPr="004550B7">
              <w:rPr>
                <w:sz w:val="16"/>
                <w:szCs w:val="16"/>
              </w:rPr>
              <w:t>-</w:t>
            </w:r>
          </w:p>
        </w:tc>
        <w:tc>
          <w:tcPr>
            <w:tcW w:w="425" w:type="dxa"/>
            <w:shd w:val="solid" w:color="FFFFFF" w:fill="auto"/>
          </w:tcPr>
          <w:p w14:paraId="1670150B"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64E3F5AD" w14:textId="77777777" w:rsidR="00EA7B29" w:rsidRPr="004550B7" w:rsidRDefault="00EA7B29" w:rsidP="00293C85">
            <w:pPr>
              <w:pStyle w:val="TAL"/>
              <w:rPr>
                <w:sz w:val="16"/>
                <w:szCs w:val="16"/>
              </w:rPr>
            </w:pPr>
            <w:r w:rsidRPr="004550B7">
              <w:rPr>
                <w:sz w:val="16"/>
                <w:szCs w:val="16"/>
              </w:rPr>
              <w:t>Correction to architecture and procedures</w:t>
            </w:r>
          </w:p>
        </w:tc>
        <w:tc>
          <w:tcPr>
            <w:tcW w:w="708" w:type="dxa"/>
            <w:shd w:val="solid" w:color="FFFFFF" w:fill="auto"/>
          </w:tcPr>
          <w:p w14:paraId="1854CDE9" w14:textId="77777777" w:rsidR="00EA7B29" w:rsidRPr="004550B7" w:rsidRDefault="00EA7B29" w:rsidP="00293C85">
            <w:pPr>
              <w:pStyle w:val="TAC"/>
              <w:jc w:val="left"/>
              <w:rPr>
                <w:sz w:val="16"/>
                <w:szCs w:val="16"/>
              </w:rPr>
            </w:pPr>
            <w:r w:rsidRPr="004550B7">
              <w:rPr>
                <w:sz w:val="16"/>
                <w:szCs w:val="16"/>
              </w:rPr>
              <w:t>16.2.0</w:t>
            </w:r>
          </w:p>
        </w:tc>
      </w:tr>
      <w:tr w:rsidR="00EA7B29" w:rsidRPr="004550B7" w14:paraId="77E7A36B" w14:textId="77777777" w:rsidTr="00195CFD">
        <w:tc>
          <w:tcPr>
            <w:tcW w:w="993" w:type="dxa"/>
            <w:shd w:val="solid" w:color="FFFFFF" w:fill="auto"/>
          </w:tcPr>
          <w:p w14:paraId="34F69AF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3A4A2D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E08F90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945C455" w14:textId="77777777" w:rsidR="00EA7B29" w:rsidRPr="004550B7" w:rsidRDefault="00EA7B29" w:rsidP="00293C85">
            <w:pPr>
              <w:pStyle w:val="TAL"/>
              <w:rPr>
                <w:sz w:val="16"/>
                <w:szCs w:val="16"/>
              </w:rPr>
            </w:pPr>
            <w:r w:rsidRPr="004550B7">
              <w:rPr>
                <w:sz w:val="16"/>
                <w:szCs w:val="16"/>
              </w:rPr>
              <w:t>0004</w:t>
            </w:r>
          </w:p>
        </w:tc>
        <w:tc>
          <w:tcPr>
            <w:tcW w:w="425" w:type="dxa"/>
            <w:shd w:val="solid" w:color="FFFFFF" w:fill="auto"/>
          </w:tcPr>
          <w:p w14:paraId="548994FE"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3D25C33E" w14:textId="77777777" w:rsidR="00EA7B29" w:rsidRPr="004550B7" w:rsidRDefault="00EA7B29" w:rsidP="00293C85">
            <w:pPr>
              <w:pStyle w:val="TAC"/>
              <w:jc w:val="left"/>
              <w:rPr>
                <w:sz w:val="16"/>
                <w:szCs w:val="16"/>
              </w:rPr>
            </w:pPr>
            <w:r w:rsidRPr="004550B7">
              <w:rPr>
                <w:sz w:val="16"/>
                <w:szCs w:val="16"/>
              </w:rPr>
              <w:t>B</w:t>
            </w:r>
          </w:p>
        </w:tc>
        <w:tc>
          <w:tcPr>
            <w:tcW w:w="4820" w:type="dxa"/>
            <w:shd w:val="solid" w:color="FFFFFF" w:fill="auto"/>
          </w:tcPr>
          <w:p w14:paraId="6CBFFBBC" w14:textId="77777777" w:rsidR="00EA7B29" w:rsidRPr="004550B7" w:rsidRDefault="00EA7B29" w:rsidP="00293C85">
            <w:pPr>
              <w:pStyle w:val="TAL"/>
              <w:rPr>
                <w:sz w:val="16"/>
                <w:szCs w:val="16"/>
              </w:rPr>
            </w:pPr>
            <w:r w:rsidRPr="004550B7">
              <w:rPr>
                <w:sz w:val="16"/>
                <w:szCs w:val="16"/>
              </w:rPr>
              <w:t>Triggering conditions for Consumption Reporting</w:t>
            </w:r>
          </w:p>
        </w:tc>
        <w:tc>
          <w:tcPr>
            <w:tcW w:w="708" w:type="dxa"/>
            <w:shd w:val="solid" w:color="FFFFFF" w:fill="auto"/>
          </w:tcPr>
          <w:p w14:paraId="1C294FD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CC8F2F0" w14:textId="77777777" w:rsidTr="00195CFD">
        <w:tc>
          <w:tcPr>
            <w:tcW w:w="993" w:type="dxa"/>
            <w:shd w:val="solid" w:color="FFFFFF" w:fill="auto"/>
          </w:tcPr>
          <w:p w14:paraId="0C753D4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8BD8F8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6B37549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4B49040" w14:textId="77777777" w:rsidR="00EA7B29" w:rsidRPr="004550B7" w:rsidRDefault="00EA7B29" w:rsidP="00293C85">
            <w:pPr>
              <w:pStyle w:val="TAL"/>
              <w:rPr>
                <w:sz w:val="16"/>
                <w:szCs w:val="16"/>
              </w:rPr>
            </w:pPr>
            <w:r w:rsidRPr="004550B7">
              <w:rPr>
                <w:sz w:val="16"/>
                <w:szCs w:val="16"/>
              </w:rPr>
              <w:t>0005</w:t>
            </w:r>
          </w:p>
        </w:tc>
        <w:tc>
          <w:tcPr>
            <w:tcW w:w="425" w:type="dxa"/>
            <w:shd w:val="solid" w:color="FFFFFF" w:fill="auto"/>
          </w:tcPr>
          <w:p w14:paraId="5E0EC309" w14:textId="77777777" w:rsidR="00EA7B29" w:rsidRPr="004550B7" w:rsidRDefault="00EA7B29" w:rsidP="00293C85">
            <w:pPr>
              <w:pStyle w:val="TAR"/>
              <w:jc w:val="left"/>
              <w:rPr>
                <w:sz w:val="16"/>
                <w:szCs w:val="16"/>
              </w:rPr>
            </w:pPr>
          </w:p>
        </w:tc>
        <w:tc>
          <w:tcPr>
            <w:tcW w:w="425" w:type="dxa"/>
            <w:shd w:val="solid" w:color="FFFFFF" w:fill="auto"/>
          </w:tcPr>
          <w:p w14:paraId="775D1DA9"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A47E417" w14:textId="77777777" w:rsidR="00EA7B29" w:rsidRPr="004550B7" w:rsidRDefault="00EA7B29" w:rsidP="00293C85">
            <w:pPr>
              <w:pStyle w:val="TAL"/>
              <w:rPr>
                <w:sz w:val="16"/>
                <w:szCs w:val="16"/>
              </w:rPr>
            </w:pPr>
            <w:r w:rsidRPr="004550B7">
              <w:rPr>
                <w:sz w:val="16"/>
                <w:szCs w:val="16"/>
              </w:rPr>
              <w:t>Correction on downlink media streaming establishment</w:t>
            </w:r>
          </w:p>
        </w:tc>
        <w:tc>
          <w:tcPr>
            <w:tcW w:w="708" w:type="dxa"/>
            <w:shd w:val="solid" w:color="FFFFFF" w:fill="auto"/>
          </w:tcPr>
          <w:p w14:paraId="43061E65"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6572C05" w14:textId="77777777" w:rsidTr="00195CFD">
        <w:tc>
          <w:tcPr>
            <w:tcW w:w="993" w:type="dxa"/>
            <w:shd w:val="solid" w:color="FFFFFF" w:fill="auto"/>
          </w:tcPr>
          <w:p w14:paraId="241CD0C2"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08167B7"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F7484A9"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412358B" w14:textId="77777777" w:rsidR="00EA7B29" w:rsidRPr="004550B7" w:rsidRDefault="00EA7B29" w:rsidP="00293C85">
            <w:pPr>
              <w:pStyle w:val="TAL"/>
              <w:rPr>
                <w:sz w:val="16"/>
                <w:szCs w:val="16"/>
              </w:rPr>
            </w:pPr>
            <w:r w:rsidRPr="004550B7">
              <w:rPr>
                <w:sz w:val="16"/>
                <w:szCs w:val="16"/>
              </w:rPr>
              <w:t>0006</w:t>
            </w:r>
          </w:p>
        </w:tc>
        <w:tc>
          <w:tcPr>
            <w:tcW w:w="425" w:type="dxa"/>
            <w:shd w:val="solid" w:color="FFFFFF" w:fill="auto"/>
          </w:tcPr>
          <w:p w14:paraId="399CD4F6"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50A2B570"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D175BE3" w14:textId="77777777" w:rsidR="00EA7B29" w:rsidRPr="004550B7" w:rsidRDefault="00EA7B29" w:rsidP="00293C85">
            <w:pPr>
              <w:pStyle w:val="TAL"/>
              <w:rPr>
                <w:sz w:val="16"/>
                <w:szCs w:val="16"/>
              </w:rPr>
            </w:pPr>
            <w:r w:rsidRPr="004550B7">
              <w:rPr>
                <w:sz w:val="16"/>
                <w:szCs w:val="16"/>
              </w:rPr>
              <w:t>Collaboration Scenarios for 5G Media Streaming</w:t>
            </w:r>
          </w:p>
        </w:tc>
        <w:tc>
          <w:tcPr>
            <w:tcW w:w="708" w:type="dxa"/>
            <w:shd w:val="solid" w:color="FFFFFF" w:fill="auto"/>
          </w:tcPr>
          <w:p w14:paraId="542CD0E8"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279CE481" w14:textId="77777777" w:rsidTr="00195CFD">
        <w:tc>
          <w:tcPr>
            <w:tcW w:w="993" w:type="dxa"/>
            <w:shd w:val="solid" w:color="FFFFFF" w:fill="auto"/>
          </w:tcPr>
          <w:p w14:paraId="6940B08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1C2114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D1D9487"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2D7E0AD" w14:textId="77777777" w:rsidR="00EA7B29" w:rsidRPr="004550B7" w:rsidRDefault="00EA7B29" w:rsidP="00293C85">
            <w:pPr>
              <w:pStyle w:val="TAL"/>
              <w:rPr>
                <w:sz w:val="16"/>
                <w:szCs w:val="16"/>
              </w:rPr>
            </w:pPr>
            <w:r w:rsidRPr="004550B7">
              <w:rPr>
                <w:sz w:val="16"/>
                <w:szCs w:val="16"/>
              </w:rPr>
              <w:t>0007</w:t>
            </w:r>
          </w:p>
        </w:tc>
        <w:tc>
          <w:tcPr>
            <w:tcW w:w="425" w:type="dxa"/>
            <w:shd w:val="solid" w:color="FFFFFF" w:fill="auto"/>
          </w:tcPr>
          <w:p w14:paraId="1ED31A53"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23A5B4F3"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271B9D1B" w14:textId="77777777" w:rsidR="00EA7B29" w:rsidRPr="004550B7" w:rsidRDefault="00EA7B29" w:rsidP="00293C85">
            <w:pPr>
              <w:pStyle w:val="TAL"/>
              <w:rPr>
                <w:sz w:val="16"/>
                <w:szCs w:val="16"/>
              </w:rPr>
            </w:pPr>
            <w:r w:rsidRPr="004550B7">
              <w:rPr>
                <w:sz w:val="16"/>
                <w:szCs w:val="16"/>
              </w:rPr>
              <w:t>Correction on Provisioning procedures</w:t>
            </w:r>
          </w:p>
        </w:tc>
        <w:tc>
          <w:tcPr>
            <w:tcW w:w="708" w:type="dxa"/>
            <w:shd w:val="solid" w:color="FFFFFF" w:fill="auto"/>
          </w:tcPr>
          <w:p w14:paraId="6966CB94"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F16E7EA" w14:textId="77777777" w:rsidTr="00195CFD">
        <w:tc>
          <w:tcPr>
            <w:tcW w:w="993" w:type="dxa"/>
            <w:shd w:val="solid" w:color="FFFFFF" w:fill="auto"/>
          </w:tcPr>
          <w:p w14:paraId="48F6E66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42F0F5F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1183588"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8CA7C79" w14:textId="77777777" w:rsidR="00EA7B29" w:rsidRPr="004550B7" w:rsidRDefault="00EA7B29" w:rsidP="00293C85">
            <w:pPr>
              <w:pStyle w:val="TAL"/>
              <w:rPr>
                <w:sz w:val="16"/>
                <w:szCs w:val="16"/>
              </w:rPr>
            </w:pPr>
            <w:r w:rsidRPr="004550B7">
              <w:rPr>
                <w:sz w:val="16"/>
                <w:szCs w:val="16"/>
              </w:rPr>
              <w:t>0008</w:t>
            </w:r>
          </w:p>
        </w:tc>
        <w:tc>
          <w:tcPr>
            <w:tcW w:w="425" w:type="dxa"/>
            <w:shd w:val="solid" w:color="FFFFFF" w:fill="auto"/>
          </w:tcPr>
          <w:p w14:paraId="5B15EE2B"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735EDB02"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1904D171" w14:textId="77777777" w:rsidR="00EA7B29" w:rsidRPr="004550B7" w:rsidRDefault="00EA7B29" w:rsidP="00293C85">
            <w:pPr>
              <w:pStyle w:val="TAL"/>
              <w:rPr>
                <w:sz w:val="16"/>
                <w:szCs w:val="16"/>
              </w:rPr>
            </w:pPr>
            <w:r w:rsidRPr="004550B7">
              <w:rPr>
                <w:sz w:val="16"/>
                <w:szCs w:val="16"/>
              </w:rPr>
              <w:t>Corrections and clarifications for Dynamic Policy Procedures</w:t>
            </w:r>
          </w:p>
        </w:tc>
        <w:tc>
          <w:tcPr>
            <w:tcW w:w="708" w:type="dxa"/>
            <w:shd w:val="solid" w:color="FFFFFF" w:fill="auto"/>
          </w:tcPr>
          <w:p w14:paraId="68E39D5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839F68" w14:textId="77777777" w:rsidTr="00195CFD">
        <w:tc>
          <w:tcPr>
            <w:tcW w:w="993" w:type="dxa"/>
            <w:shd w:val="solid" w:color="FFFFFF" w:fill="auto"/>
          </w:tcPr>
          <w:p w14:paraId="2CCC04C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29DF269F"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0D978AD"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1F779A9" w14:textId="77777777" w:rsidR="00EA7B29" w:rsidRPr="004550B7" w:rsidRDefault="00EA7B29" w:rsidP="00293C85">
            <w:pPr>
              <w:pStyle w:val="TAL"/>
              <w:rPr>
                <w:sz w:val="16"/>
                <w:szCs w:val="16"/>
              </w:rPr>
            </w:pPr>
            <w:r w:rsidRPr="004550B7">
              <w:rPr>
                <w:sz w:val="16"/>
                <w:szCs w:val="16"/>
              </w:rPr>
              <w:t>0009</w:t>
            </w:r>
          </w:p>
        </w:tc>
        <w:tc>
          <w:tcPr>
            <w:tcW w:w="425" w:type="dxa"/>
            <w:shd w:val="solid" w:color="FFFFFF" w:fill="auto"/>
          </w:tcPr>
          <w:p w14:paraId="6E032920"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0A4D9D93"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5EA2C813" w14:textId="77777777" w:rsidR="00EA7B29" w:rsidRPr="004550B7" w:rsidRDefault="00EA7B29" w:rsidP="00293C85">
            <w:pPr>
              <w:pStyle w:val="TAL"/>
              <w:rPr>
                <w:sz w:val="16"/>
                <w:szCs w:val="16"/>
              </w:rPr>
            </w:pPr>
            <w:r w:rsidRPr="004550B7">
              <w:rPr>
                <w:sz w:val="16"/>
                <w:szCs w:val="16"/>
              </w:rPr>
              <w:t>Metrics collection parameters</w:t>
            </w:r>
          </w:p>
        </w:tc>
        <w:tc>
          <w:tcPr>
            <w:tcW w:w="708" w:type="dxa"/>
            <w:shd w:val="solid" w:color="FFFFFF" w:fill="auto"/>
          </w:tcPr>
          <w:p w14:paraId="25E2592B"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3E3C4F61" w14:textId="77777777" w:rsidTr="00195CFD">
        <w:tc>
          <w:tcPr>
            <w:tcW w:w="993" w:type="dxa"/>
            <w:shd w:val="solid" w:color="FFFFFF" w:fill="auto"/>
          </w:tcPr>
          <w:p w14:paraId="0F87625A"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7D4DD0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1C312B12"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254E01DF" w14:textId="77777777" w:rsidR="00EA7B29" w:rsidRPr="004550B7" w:rsidRDefault="00EA7B29" w:rsidP="00293C85">
            <w:pPr>
              <w:pStyle w:val="TAL"/>
              <w:rPr>
                <w:sz w:val="16"/>
                <w:szCs w:val="16"/>
              </w:rPr>
            </w:pPr>
            <w:r w:rsidRPr="004550B7">
              <w:rPr>
                <w:sz w:val="16"/>
                <w:szCs w:val="16"/>
              </w:rPr>
              <w:t>0010</w:t>
            </w:r>
          </w:p>
        </w:tc>
        <w:tc>
          <w:tcPr>
            <w:tcW w:w="425" w:type="dxa"/>
            <w:shd w:val="solid" w:color="FFFFFF" w:fill="auto"/>
          </w:tcPr>
          <w:p w14:paraId="3CAA818F" w14:textId="77777777" w:rsidR="00EA7B29" w:rsidRPr="004550B7" w:rsidRDefault="00EA7B29" w:rsidP="00293C85">
            <w:pPr>
              <w:pStyle w:val="TAR"/>
              <w:jc w:val="left"/>
              <w:rPr>
                <w:sz w:val="16"/>
                <w:szCs w:val="16"/>
              </w:rPr>
            </w:pPr>
          </w:p>
        </w:tc>
        <w:tc>
          <w:tcPr>
            <w:tcW w:w="425" w:type="dxa"/>
            <w:shd w:val="solid" w:color="FFFFFF" w:fill="auto"/>
          </w:tcPr>
          <w:p w14:paraId="7439119B"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4C654C29" w14:textId="77777777" w:rsidR="00EA7B29" w:rsidRPr="004550B7" w:rsidRDefault="00EA7B29" w:rsidP="00293C85">
            <w:pPr>
              <w:pStyle w:val="TAL"/>
              <w:rPr>
                <w:sz w:val="16"/>
                <w:szCs w:val="16"/>
              </w:rPr>
            </w:pPr>
            <w:r w:rsidRPr="004550B7">
              <w:rPr>
                <w:sz w:val="16"/>
                <w:szCs w:val="16"/>
              </w:rPr>
              <w:t>UE-internal interfaces</w:t>
            </w:r>
          </w:p>
        </w:tc>
        <w:tc>
          <w:tcPr>
            <w:tcW w:w="708" w:type="dxa"/>
            <w:shd w:val="solid" w:color="FFFFFF" w:fill="auto"/>
          </w:tcPr>
          <w:p w14:paraId="6527AD9D"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4489C285" w14:textId="77777777" w:rsidTr="00195CFD">
        <w:tc>
          <w:tcPr>
            <w:tcW w:w="993" w:type="dxa"/>
            <w:shd w:val="solid" w:color="FFFFFF" w:fill="auto"/>
          </w:tcPr>
          <w:p w14:paraId="2ABE12EF"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8E9145E"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0BF472C"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51A2179" w14:textId="77777777" w:rsidR="00EA7B29" w:rsidRPr="004550B7" w:rsidRDefault="00EA7B29" w:rsidP="00293C85">
            <w:pPr>
              <w:pStyle w:val="TAL"/>
              <w:rPr>
                <w:sz w:val="16"/>
                <w:szCs w:val="16"/>
              </w:rPr>
            </w:pPr>
            <w:r w:rsidRPr="004550B7">
              <w:rPr>
                <w:sz w:val="16"/>
                <w:szCs w:val="16"/>
              </w:rPr>
              <w:t>0011</w:t>
            </w:r>
          </w:p>
        </w:tc>
        <w:tc>
          <w:tcPr>
            <w:tcW w:w="425" w:type="dxa"/>
            <w:shd w:val="solid" w:color="FFFFFF" w:fill="auto"/>
          </w:tcPr>
          <w:p w14:paraId="16830B88" w14:textId="77777777" w:rsidR="00EA7B29" w:rsidRPr="004550B7" w:rsidRDefault="00EA7B29" w:rsidP="00293C85">
            <w:pPr>
              <w:pStyle w:val="TAR"/>
              <w:jc w:val="left"/>
              <w:rPr>
                <w:sz w:val="16"/>
                <w:szCs w:val="16"/>
              </w:rPr>
            </w:pPr>
          </w:p>
        </w:tc>
        <w:tc>
          <w:tcPr>
            <w:tcW w:w="425" w:type="dxa"/>
            <w:shd w:val="solid" w:color="FFFFFF" w:fill="auto"/>
          </w:tcPr>
          <w:p w14:paraId="3C5E26EA"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307B5EE" w14:textId="77777777" w:rsidR="00EA7B29" w:rsidRPr="004550B7" w:rsidRDefault="00EA7B29" w:rsidP="00293C85">
            <w:pPr>
              <w:pStyle w:val="TAL"/>
              <w:rPr>
                <w:sz w:val="16"/>
                <w:szCs w:val="16"/>
              </w:rPr>
            </w:pPr>
            <w:r w:rsidRPr="004550B7">
              <w:rPr>
                <w:sz w:val="16"/>
                <w:szCs w:val="16"/>
              </w:rPr>
              <w:t>Procedures for Unicast Downlink Streaming with 5GMSd AS interactions</w:t>
            </w:r>
          </w:p>
        </w:tc>
        <w:tc>
          <w:tcPr>
            <w:tcW w:w="708" w:type="dxa"/>
            <w:shd w:val="solid" w:color="FFFFFF" w:fill="auto"/>
          </w:tcPr>
          <w:p w14:paraId="59DB138C"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1060466E" w14:textId="77777777" w:rsidTr="00195CFD">
        <w:tc>
          <w:tcPr>
            <w:tcW w:w="993" w:type="dxa"/>
            <w:shd w:val="solid" w:color="FFFFFF" w:fill="auto"/>
          </w:tcPr>
          <w:p w14:paraId="73F83EE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15932FC4"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4A9C3D0E"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6DF2D88" w14:textId="77777777" w:rsidR="00EA7B29" w:rsidRPr="004550B7" w:rsidRDefault="00EA7B29" w:rsidP="00293C85">
            <w:pPr>
              <w:pStyle w:val="TAL"/>
              <w:rPr>
                <w:sz w:val="16"/>
                <w:szCs w:val="16"/>
              </w:rPr>
            </w:pPr>
            <w:r w:rsidRPr="004550B7">
              <w:rPr>
                <w:sz w:val="16"/>
                <w:szCs w:val="16"/>
              </w:rPr>
              <w:t>0012</w:t>
            </w:r>
          </w:p>
        </w:tc>
        <w:tc>
          <w:tcPr>
            <w:tcW w:w="425" w:type="dxa"/>
            <w:shd w:val="solid" w:color="FFFFFF" w:fill="auto"/>
          </w:tcPr>
          <w:p w14:paraId="1AE2A661" w14:textId="77777777" w:rsidR="00EA7B29" w:rsidRPr="004550B7" w:rsidRDefault="00EA7B29" w:rsidP="00293C85">
            <w:pPr>
              <w:pStyle w:val="TAR"/>
              <w:jc w:val="left"/>
              <w:rPr>
                <w:sz w:val="16"/>
                <w:szCs w:val="16"/>
              </w:rPr>
            </w:pPr>
          </w:p>
        </w:tc>
        <w:tc>
          <w:tcPr>
            <w:tcW w:w="425" w:type="dxa"/>
            <w:shd w:val="solid" w:color="FFFFFF" w:fill="auto"/>
          </w:tcPr>
          <w:p w14:paraId="0415A744"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DBE8EE1" w14:textId="77777777" w:rsidR="00EA7B29" w:rsidRPr="004550B7" w:rsidRDefault="00EA7B29" w:rsidP="00293C85">
            <w:pPr>
              <w:pStyle w:val="TAL"/>
              <w:rPr>
                <w:sz w:val="16"/>
                <w:szCs w:val="16"/>
              </w:rPr>
            </w:pPr>
            <w:r w:rsidRPr="004550B7">
              <w:rPr>
                <w:sz w:val="16"/>
                <w:szCs w:val="16"/>
              </w:rPr>
              <w:t>Network Assistance</w:t>
            </w:r>
          </w:p>
        </w:tc>
        <w:tc>
          <w:tcPr>
            <w:tcW w:w="708" w:type="dxa"/>
            <w:shd w:val="solid" w:color="FFFFFF" w:fill="auto"/>
          </w:tcPr>
          <w:p w14:paraId="227C29E7"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054F8A" w14:textId="77777777" w:rsidTr="00195CFD">
        <w:tc>
          <w:tcPr>
            <w:tcW w:w="993" w:type="dxa"/>
            <w:shd w:val="solid" w:color="FFFFFF" w:fill="auto"/>
          </w:tcPr>
          <w:p w14:paraId="587AB6B0"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6BF57C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25973EF7" w14:textId="77777777" w:rsidR="00EA7B29" w:rsidRPr="004550B7" w:rsidRDefault="00EA7B29" w:rsidP="00293C85">
            <w:pPr>
              <w:pStyle w:val="TAC"/>
              <w:jc w:val="left"/>
              <w:rPr>
                <w:sz w:val="16"/>
                <w:szCs w:val="16"/>
              </w:rPr>
            </w:pPr>
          </w:p>
        </w:tc>
        <w:tc>
          <w:tcPr>
            <w:tcW w:w="567" w:type="dxa"/>
            <w:shd w:val="solid" w:color="FFFFFF" w:fill="auto"/>
          </w:tcPr>
          <w:p w14:paraId="36576345" w14:textId="77777777" w:rsidR="00EA7B29" w:rsidRPr="004550B7" w:rsidRDefault="00EA7B29" w:rsidP="00293C85">
            <w:pPr>
              <w:pStyle w:val="TAL"/>
              <w:rPr>
                <w:sz w:val="16"/>
                <w:szCs w:val="16"/>
              </w:rPr>
            </w:pPr>
          </w:p>
        </w:tc>
        <w:tc>
          <w:tcPr>
            <w:tcW w:w="425" w:type="dxa"/>
            <w:shd w:val="solid" w:color="FFFFFF" w:fill="auto"/>
          </w:tcPr>
          <w:p w14:paraId="51882A3A" w14:textId="77777777" w:rsidR="00EA7B29" w:rsidRPr="004550B7" w:rsidRDefault="00EA7B29" w:rsidP="00293C85">
            <w:pPr>
              <w:pStyle w:val="TAR"/>
              <w:jc w:val="left"/>
              <w:rPr>
                <w:sz w:val="16"/>
                <w:szCs w:val="16"/>
              </w:rPr>
            </w:pPr>
          </w:p>
        </w:tc>
        <w:tc>
          <w:tcPr>
            <w:tcW w:w="425" w:type="dxa"/>
            <w:shd w:val="solid" w:color="FFFFFF" w:fill="auto"/>
          </w:tcPr>
          <w:p w14:paraId="6FC8DCF1" w14:textId="77777777" w:rsidR="00EA7B29" w:rsidRPr="004550B7" w:rsidRDefault="00EA7B29" w:rsidP="00293C85">
            <w:pPr>
              <w:pStyle w:val="TAC"/>
              <w:jc w:val="left"/>
              <w:rPr>
                <w:sz w:val="16"/>
                <w:szCs w:val="16"/>
              </w:rPr>
            </w:pPr>
          </w:p>
        </w:tc>
        <w:tc>
          <w:tcPr>
            <w:tcW w:w="4820" w:type="dxa"/>
            <w:shd w:val="solid" w:color="FFFFFF" w:fill="auto"/>
          </w:tcPr>
          <w:p w14:paraId="07D0FCA5" w14:textId="77777777" w:rsidR="00EA7B29" w:rsidRPr="004550B7" w:rsidRDefault="00EA7B29" w:rsidP="00293C85">
            <w:pPr>
              <w:pStyle w:val="TAL"/>
              <w:rPr>
                <w:sz w:val="16"/>
                <w:szCs w:val="16"/>
              </w:rPr>
            </w:pPr>
            <w:r w:rsidRPr="004550B7">
              <w:rPr>
                <w:sz w:val="16"/>
                <w:szCs w:val="16"/>
              </w:rPr>
              <w:t>Editorial</w:t>
            </w:r>
          </w:p>
        </w:tc>
        <w:tc>
          <w:tcPr>
            <w:tcW w:w="708" w:type="dxa"/>
            <w:shd w:val="solid" w:color="FFFFFF" w:fill="auto"/>
          </w:tcPr>
          <w:p w14:paraId="7778F96A" w14:textId="77777777" w:rsidR="00EA7B29" w:rsidRPr="004550B7" w:rsidRDefault="00EA7B29" w:rsidP="00293C85">
            <w:pPr>
              <w:pStyle w:val="TAC"/>
              <w:jc w:val="left"/>
              <w:rPr>
                <w:sz w:val="16"/>
                <w:szCs w:val="16"/>
              </w:rPr>
            </w:pPr>
            <w:r w:rsidRPr="004550B7">
              <w:rPr>
                <w:sz w:val="16"/>
                <w:szCs w:val="16"/>
              </w:rPr>
              <w:t>16.3.1</w:t>
            </w:r>
          </w:p>
        </w:tc>
      </w:tr>
      <w:tr w:rsidR="00EA7B29" w:rsidRPr="004550B7" w14:paraId="425960FC" w14:textId="77777777" w:rsidTr="00195CFD">
        <w:tc>
          <w:tcPr>
            <w:tcW w:w="993" w:type="dxa"/>
            <w:shd w:val="solid" w:color="FFFFFF" w:fill="auto"/>
          </w:tcPr>
          <w:p w14:paraId="21C9610A" w14:textId="77777777" w:rsidR="00EA7B29" w:rsidRPr="004550B7" w:rsidRDefault="00EA7B29" w:rsidP="00293C85">
            <w:pPr>
              <w:pStyle w:val="TAC"/>
              <w:jc w:val="left"/>
              <w:rPr>
                <w:sz w:val="16"/>
                <w:szCs w:val="16"/>
              </w:rPr>
            </w:pPr>
            <w:r w:rsidRPr="004550B7">
              <w:rPr>
                <w:sz w:val="16"/>
                <w:szCs w:val="16"/>
              </w:rPr>
              <w:t>2020-04</w:t>
            </w:r>
          </w:p>
        </w:tc>
        <w:tc>
          <w:tcPr>
            <w:tcW w:w="708" w:type="dxa"/>
            <w:shd w:val="solid" w:color="FFFFFF" w:fill="auto"/>
          </w:tcPr>
          <w:p w14:paraId="459C7282" w14:textId="77777777" w:rsidR="00EA7B29" w:rsidRPr="004550B7" w:rsidRDefault="00EA7B29" w:rsidP="00293C85">
            <w:pPr>
              <w:pStyle w:val="TAC"/>
              <w:jc w:val="left"/>
              <w:rPr>
                <w:sz w:val="16"/>
                <w:szCs w:val="16"/>
              </w:rPr>
            </w:pPr>
            <w:r w:rsidRPr="004550B7">
              <w:rPr>
                <w:sz w:val="16"/>
                <w:szCs w:val="16"/>
              </w:rPr>
              <w:t>SA4#108-e</w:t>
            </w:r>
          </w:p>
        </w:tc>
        <w:tc>
          <w:tcPr>
            <w:tcW w:w="993" w:type="dxa"/>
            <w:shd w:val="solid" w:color="FFFFFF" w:fill="auto"/>
          </w:tcPr>
          <w:p w14:paraId="1DE1AFB5" w14:textId="77777777" w:rsidR="00EA7B29" w:rsidRPr="004550B7" w:rsidRDefault="00EA7B29" w:rsidP="00293C85">
            <w:pPr>
              <w:pStyle w:val="TAC"/>
              <w:jc w:val="left"/>
              <w:rPr>
                <w:sz w:val="16"/>
                <w:szCs w:val="16"/>
              </w:rPr>
            </w:pPr>
          </w:p>
        </w:tc>
        <w:tc>
          <w:tcPr>
            <w:tcW w:w="567" w:type="dxa"/>
            <w:shd w:val="solid" w:color="FFFFFF" w:fill="auto"/>
          </w:tcPr>
          <w:p w14:paraId="761E7B5B" w14:textId="77777777" w:rsidR="00EA7B29" w:rsidRPr="004550B7" w:rsidRDefault="00EA7B29" w:rsidP="00293C85">
            <w:pPr>
              <w:pStyle w:val="TAL"/>
              <w:rPr>
                <w:sz w:val="16"/>
                <w:szCs w:val="16"/>
              </w:rPr>
            </w:pPr>
          </w:p>
        </w:tc>
        <w:tc>
          <w:tcPr>
            <w:tcW w:w="425" w:type="dxa"/>
            <w:shd w:val="solid" w:color="FFFFFF" w:fill="auto"/>
          </w:tcPr>
          <w:p w14:paraId="0A6F52A4" w14:textId="77777777" w:rsidR="00EA7B29" w:rsidRPr="004550B7" w:rsidRDefault="00EA7B29" w:rsidP="00293C85">
            <w:pPr>
              <w:pStyle w:val="TAR"/>
              <w:jc w:val="left"/>
              <w:rPr>
                <w:sz w:val="16"/>
                <w:szCs w:val="16"/>
              </w:rPr>
            </w:pPr>
          </w:p>
        </w:tc>
        <w:tc>
          <w:tcPr>
            <w:tcW w:w="425" w:type="dxa"/>
            <w:shd w:val="solid" w:color="FFFFFF" w:fill="auto"/>
          </w:tcPr>
          <w:p w14:paraId="6BC2055D" w14:textId="77777777" w:rsidR="00EA7B29" w:rsidRPr="004550B7" w:rsidRDefault="00EA7B29" w:rsidP="00293C85">
            <w:pPr>
              <w:pStyle w:val="TAC"/>
              <w:jc w:val="left"/>
              <w:rPr>
                <w:sz w:val="16"/>
                <w:szCs w:val="16"/>
              </w:rPr>
            </w:pPr>
          </w:p>
        </w:tc>
        <w:tc>
          <w:tcPr>
            <w:tcW w:w="4820" w:type="dxa"/>
            <w:shd w:val="solid" w:color="FFFFFF" w:fill="auto"/>
          </w:tcPr>
          <w:p w14:paraId="0D54ABF0" w14:textId="77777777" w:rsidR="00EA7B29" w:rsidRPr="004550B7" w:rsidRDefault="00EA7B29" w:rsidP="00293C85">
            <w:pPr>
              <w:pStyle w:val="TAL"/>
              <w:rPr>
                <w:sz w:val="16"/>
                <w:szCs w:val="16"/>
              </w:rPr>
            </w:pPr>
            <w:r w:rsidRPr="004550B7">
              <w:rPr>
                <w:sz w:val="16"/>
                <w:szCs w:val="16"/>
              </w:rPr>
              <w:t>Working draft following SA4#108-e as baseline for SA4#109-e draft CRs.</w:t>
            </w:r>
          </w:p>
        </w:tc>
        <w:tc>
          <w:tcPr>
            <w:tcW w:w="708" w:type="dxa"/>
            <w:shd w:val="solid" w:color="FFFFFF" w:fill="auto"/>
          </w:tcPr>
          <w:p w14:paraId="0454C014" w14:textId="77777777" w:rsidR="00EA7B29" w:rsidRPr="004550B7" w:rsidRDefault="00EA7B29" w:rsidP="00293C85">
            <w:pPr>
              <w:pStyle w:val="TAC"/>
              <w:jc w:val="left"/>
              <w:rPr>
                <w:sz w:val="16"/>
                <w:szCs w:val="16"/>
              </w:rPr>
            </w:pPr>
          </w:p>
        </w:tc>
      </w:tr>
      <w:tr w:rsidR="00195CFD" w:rsidRPr="004550B7" w14:paraId="066A80FC" w14:textId="77777777" w:rsidTr="00195CFD">
        <w:tc>
          <w:tcPr>
            <w:tcW w:w="993" w:type="dxa"/>
            <w:shd w:val="solid" w:color="FFFFFF" w:fill="auto"/>
          </w:tcPr>
          <w:p w14:paraId="5A485150" w14:textId="77737327"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23645E94" w14:textId="56A559D6"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5C8D188C" w14:textId="4F19B6EF"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2BF3A953" w14:textId="07ED07E4" w:rsidR="00195CFD" w:rsidRPr="004550B7" w:rsidRDefault="00195CFD" w:rsidP="00293C85">
            <w:pPr>
              <w:pStyle w:val="TAL"/>
              <w:rPr>
                <w:sz w:val="16"/>
                <w:szCs w:val="16"/>
              </w:rPr>
            </w:pPr>
            <w:r w:rsidRPr="004550B7">
              <w:rPr>
                <w:sz w:val="16"/>
                <w:szCs w:val="16"/>
              </w:rPr>
              <w:t>0018</w:t>
            </w:r>
          </w:p>
        </w:tc>
        <w:tc>
          <w:tcPr>
            <w:tcW w:w="425" w:type="dxa"/>
            <w:shd w:val="solid" w:color="FFFFFF" w:fill="auto"/>
          </w:tcPr>
          <w:p w14:paraId="3DB38F4C" w14:textId="77777777" w:rsidR="00195CFD" w:rsidRPr="004550B7" w:rsidRDefault="00195CFD" w:rsidP="00293C85">
            <w:pPr>
              <w:pStyle w:val="TAR"/>
              <w:jc w:val="left"/>
              <w:rPr>
                <w:sz w:val="16"/>
                <w:szCs w:val="16"/>
              </w:rPr>
            </w:pPr>
          </w:p>
        </w:tc>
        <w:tc>
          <w:tcPr>
            <w:tcW w:w="425" w:type="dxa"/>
            <w:shd w:val="solid" w:color="FFFFFF" w:fill="auto"/>
          </w:tcPr>
          <w:p w14:paraId="2C8D2EA7" w14:textId="2FD4ED6B"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F43808E" w14:textId="28E98E44" w:rsidR="00195CFD" w:rsidRPr="004550B7" w:rsidRDefault="00195CFD" w:rsidP="00293C85">
            <w:pPr>
              <w:pStyle w:val="TAL"/>
              <w:rPr>
                <w:sz w:val="16"/>
                <w:szCs w:val="16"/>
              </w:rPr>
            </w:pPr>
            <w:r w:rsidRPr="004550B7">
              <w:rPr>
                <w:sz w:val="16"/>
                <w:szCs w:val="16"/>
              </w:rPr>
              <w:t>Consolidated changes from SA4#108-e and SA4#109-e</w:t>
            </w:r>
          </w:p>
        </w:tc>
        <w:tc>
          <w:tcPr>
            <w:tcW w:w="708" w:type="dxa"/>
            <w:shd w:val="solid" w:color="FFFFFF" w:fill="auto"/>
          </w:tcPr>
          <w:p w14:paraId="1BA790CB" w14:textId="5ECA0EFF" w:rsidR="00195CFD" w:rsidRPr="004550B7" w:rsidRDefault="00195CFD" w:rsidP="00293C85">
            <w:pPr>
              <w:pStyle w:val="TAC"/>
              <w:jc w:val="left"/>
              <w:rPr>
                <w:sz w:val="16"/>
                <w:szCs w:val="16"/>
              </w:rPr>
            </w:pPr>
            <w:r w:rsidRPr="004550B7">
              <w:rPr>
                <w:sz w:val="16"/>
                <w:szCs w:val="16"/>
              </w:rPr>
              <w:t>16.4.0</w:t>
            </w:r>
          </w:p>
        </w:tc>
      </w:tr>
      <w:tr w:rsidR="00195CFD" w:rsidRPr="004550B7" w14:paraId="03DAD136" w14:textId="77777777" w:rsidTr="00195CFD">
        <w:tc>
          <w:tcPr>
            <w:tcW w:w="993" w:type="dxa"/>
            <w:shd w:val="solid" w:color="FFFFFF" w:fill="auto"/>
          </w:tcPr>
          <w:p w14:paraId="34336E8B" w14:textId="3947D713"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34249174" w14:textId="1412B791"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79ECE980" w14:textId="2D18E9FA"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10C6D5F4" w14:textId="4FD8BEC1" w:rsidR="00195CFD" w:rsidRPr="004550B7" w:rsidRDefault="00195CFD" w:rsidP="00293C85">
            <w:pPr>
              <w:pStyle w:val="TAL"/>
              <w:rPr>
                <w:sz w:val="16"/>
                <w:szCs w:val="16"/>
              </w:rPr>
            </w:pPr>
            <w:r w:rsidRPr="004550B7">
              <w:rPr>
                <w:sz w:val="16"/>
                <w:szCs w:val="16"/>
              </w:rPr>
              <w:t>0015</w:t>
            </w:r>
          </w:p>
        </w:tc>
        <w:tc>
          <w:tcPr>
            <w:tcW w:w="425" w:type="dxa"/>
            <w:shd w:val="solid" w:color="FFFFFF" w:fill="auto"/>
          </w:tcPr>
          <w:p w14:paraId="370AAE42" w14:textId="77777777" w:rsidR="00195CFD" w:rsidRPr="004550B7" w:rsidRDefault="00195CFD" w:rsidP="00293C85">
            <w:pPr>
              <w:pStyle w:val="TAR"/>
              <w:jc w:val="left"/>
              <w:rPr>
                <w:sz w:val="16"/>
                <w:szCs w:val="16"/>
              </w:rPr>
            </w:pPr>
          </w:p>
        </w:tc>
        <w:tc>
          <w:tcPr>
            <w:tcW w:w="425" w:type="dxa"/>
            <w:shd w:val="solid" w:color="FFFFFF" w:fill="auto"/>
          </w:tcPr>
          <w:p w14:paraId="2FCBF1CB" w14:textId="16A4F44C"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E07CE17" w14:textId="2CC44F80" w:rsidR="00195CFD" w:rsidRPr="004550B7" w:rsidRDefault="00195CFD" w:rsidP="00293C85">
            <w:pPr>
              <w:pStyle w:val="TAL"/>
              <w:rPr>
                <w:sz w:val="16"/>
                <w:szCs w:val="16"/>
              </w:rPr>
            </w:pPr>
            <w:r w:rsidRPr="004550B7">
              <w:rPr>
                <w:sz w:val="16"/>
                <w:szCs w:val="16"/>
              </w:rPr>
              <w:t>Corrections on network slicing</w:t>
            </w:r>
          </w:p>
        </w:tc>
        <w:tc>
          <w:tcPr>
            <w:tcW w:w="708" w:type="dxa"/>
            <w:shd w:val="solid" w:color="FFFFFF" w:fill="auto"/>
          </w:tcPr>
          <w:p w14:paraId="4C7A1DEC" w14:textId="61445C67" w:rsidR="00195CFD" w:rsidRPr="004550B7" w:rsidRDefault="00195CFD" w:rsidP="00293C85">
            <w:pPr>
              <w:pStyle w:val="TAC"/>
              <w:jc w:val="left"/>
              <w:rPr>
                <w:sz w:val="16"/>
                <w:szCs w:val="16"/>
              </w:rPr>
            </w:pPr>
            <w:r w:rsidRPr="004550B7">
              <w:rPr>
                <w:sz w:val="16"/>
                <w:szCs w:val="16"/>
              </w:rPr>
              <w:t>16.4.0</w:t>
            </w:r>
          </w:p>
        </w:tc>
      </w:tr>
      <w:tr w:rsidR="00797762" w:rsidRPr="004550B7" w14:paraId="18181732" w14:textId="77777777" w:rsidTr="00195CFD">
        <w:tc>
          <w:tcPr>
            <w:tcW w:w="993" w:type="dxa"/>
            <w:shd w:val="solid" w:color="FFFFFF" w:fill="auto"/>
          </w:tcPr>
          <w:p w14:paraId="79414AC0" w14:textId="16BD7325" w:rsidR="00797762" w:rsidRPr="004550B7" w:rsidRDefault="00797762" w:rsidP="00293C85">
            <w:pPr>
              <w:pStyle w:val="TAC"/>
              <w:jc w:val="left"/>
              <w:rPr>
                <w:sz w:val="16"/>
                <w:szCs w:val="16"/>
              </w:rPr>
            </w:pPr>
            <w:r w:rsidRPr="004550B7">
              <w:rPr>
                <w:sz w:val="16"/>
                <w:szCs w:val="16"/>
              </w:rPr>
              <w:t>2020-06</w:t>
            </w:r>
          </w:p>
        </w:tc>
        <w:tc>
          <w:tcPr>
            <w:tcW w:w="708" w:type="dxa"/>
            <w:shd w:val="solid" w:color="FFFFFF" w:fill="auto"/>
          </w:tcPr>
          <w:p w14:paraId="58DDB1EB" w14:textId="7CF71054" w:rsidR="00797762" w:rsidRPr="004550B7" w:rsidRDefault="00797762" w:rsidP="00293C85">
            <w:pPr>
              <w:pStyle w:val="TAC"/>
              <w:jc w:val="left"/>
              <w:rPr>
                <w:sz w:val="16"/>
                <w:szCs w:val="16"/>
              </w:rPr>
            </w:pPr>
            <w:r w:rsidRPr="004550B7">
              <w:rPr>
                <w:sz w:val="16"/>
                <w:szCs w:val="16"/>
              </w:rPr>
              <w:t>SA#88-e</w:t>
            </w:r>
          </w:p>
        </w:tc>
        <w:tc>
          <w:tcPr>
            <w:tcW w:w="993" w:type="dxa"/>
            <w:shd w:val="solid" w:color="FFFFFF" w:fill="auto"/>
          </w:tcPr>
          <w:p w14:paraId="4BFF5C1D" w14:textId="77777777" w:rsidR="00797762" w:rsidRPr="004550B7" w:rsidRDefault="00797762" w:rsidP="00293C85">
            <w:pPr>
              <w:pStyle w:val="TAC"/>
              <w:jc w:val="left"/>
              <w:rPr>
                <w:sz w:val="16"/>
                <w:szCs w:val="16"/>
              </w:rPr>
            </w:pPr>
          </w:p>
        </w:tc>
        <w:tc>
          <w:tcPr>
            <w:tcW w:w="567" w:type="dxa"/>
            <w:shd w:val="solid" w:color="FFFFFF" w:fill="auto"/>
          </w:tcPr>
          <w:p w14:paraId="1E7D92EA" w14:textId="77777777" w:rsidR="00797762" w:rsidRPr="004550B7" w:rsidRDefault="00797762" w:rsidP="00293C85">
            <w:pPr>
              <w:pStyle w:val="TAL"/>
              <w:rPr>
                <w:sz w:val="16"/>
                <w:szCs w:val="16"/>
              </w:rPr>
            </w:pPr>
          </w:p>
        </w:tc>
        <w:tc>
          <w:tcPr>
            <w:tcW w:w="425" w:type="dxa"/>
            <w:shd w:val="solid" w:color="FFFFFF" w:fill="auto"/>
          </w:tcPr>
          <w:p w14:paraId="5279CE55" w14:textId="77777777" w:rsidR="00797762" w:rsidRPr="004550B7" w:rsidRDefault="00797762" w:rsidP="00293C85">
            <w:pPr>
              <w:pStyle w:val="TAR"/>
              <w:jc w:val="left"/>
              <w:rPr>
                <w:sz w:val="16"/>
                <w:szCs w:val="16"/>
              </w:rPr>
            </w:pPr>
          </w:p>
        </w:tc>
        <w:tc>
          <w:tcPr>
            <w:tcW w:w="425" w:type="dxa"/>
            <w:shd w:val="solid" w:color="FFFFFF" w:fill="auto"/>
          </w:tcPr>
          <w:p w14:paraId="25ED7CFB" w14:textId="77777777" w:rsidR="00797762" w:rsidRPr="004550B7" w:rsidRDefault="00797762" w:rsidP="00293C85">
            <w:pPr>
              <w:pStyle w:val="TAC"/>
              <w:jc w:val="left"/>
              <w:rPr>
                <w:sz w:val="16"/>
                <w:szCs w:val="16"/>
              </w:rPr>
            </w:pPr>
          </w:p>
        </w:tc>
        <w:tc>
          <w:tcPr>
            <w:tcW w:w="4820" w:type="dxa"/>
            <w:shd w:val="solid" w:color="FFFFFF" w:fill="auto"/>
          </w:tcPr>
          <w:p w14:paraId="22E06474" w14:textId="24AFB697" w:rsidR="00797762" w:rsidRPr="004550B7" w:rsidRDefault="00797762" w:rsidP="00293C85">
            <w:pPr>
              <w:pStyle w:val="TAL"/>
              <w:rPr>
                <w:sz w:val="16"/>
                <w:szCs w:val="16"/>
              </w:rPr>
            </w:pPr>
            <w:r w:rsidRPr="004550B7">
              <w:rPr>
                <w:sz w:val="16"/>
                <w:szCs w:val="16"/>
              </w:rPr>
              <w:t>Editorial Corrections</w:t>
            </w:r>
          </w:p>
        </w:tc>
        <w:tc>
          <w:tcPr>
            <w:tcW w:w="708" w:type="dxa"/>
            <w:shd w:val="solid" w:color="FFFFFF" w:fill="auto"/>
          </w:tcPr>
          <w:p w14:paraId="157A839F" w14:textId="1AA69B84" w:rsidR="00797762" w:rsidRPr="004550B7" w:rsidRDefault="00797762" w:rsidP="00293C85">
            <w:pPr>
              <w:pStyle w:val="TAC"/>
              <w:jc w:val="left"/>
              <w:rPr>
                <w:sz w:val="16"/>
                <w:szCs w:val="16"/>
              </w:rPr>
            </w:pPr>
            <w:r w:rsidRPr="004550B7">
              <w:rPr>
                <w:sz w:val="16"/>
                <w:szCs w:val="16"/>
              </w:rPr>
              <w:t>16.4.1</w:t>
            </w:r>
          </w:p>
        </w:tc>
      </w:tr>
      <w:tr w:rsidR="00070820" w:rsidRPr="004550B7" w14:paraId="69B3C1C0" w14:textId="77777777" w:rsidTr="00195CFD">
        <w:tc>
          <w:tcPr>
            <w:tcW w:w="993" w:type="dxa"/>
            <w:shd w:val="solid" w:color="FFFFFF" w:fill="auto"/>
          </w:tcPr>
          <w:p w14:paraId="2687FDA1" w14:textId="786F3F53" w:rsidR="00070820" w:rsidRPr="004550B7" w:rsidRDefault="00070820" w:rsidP="00293C85">
            <w:pPr>
              <w:pStyle w:val="TAC"/>
              <w:jc w:val="left"/>
              <w:rPr>
                <w:sz w:val="16"/>
                <w:szCs w:val="16"/>
              </w:rPr>
            </w:pPr>
            <w:r w:rsidRPr="004550B7">
              <w:rPr>
                <w:sz w:val="16"/>
                <w:szCs w:val="16"/>
              </w:rPr>
              <w:t>2020-09</w:t>
            </w:r>
          </w:p>
        </w:tc>
        <w:tc>
          <w:tcPr>
            <w:tcW w:w="708" w:type="dxa"/>
            <w:shd w:val="solid" w:color="FFFFFF" w:fill="auto"/>
          </w:tcPr>
          <w:p w14:paraId="4A19D53E" w14:textId="461399AC" w:rsidR="00070820" w:rsidRPr="004550B7" w:rsidRDefault="00070820" w:rsidP="00293C85">
            <w:pPr>
              <w:pStyle w:val="TAC"/>
              <w:jc w:val="left"/>
              <w:rPr>
                <w:sz w:val="16"/>
                <w:szCs w:val="16"/>
              </w:rPr>
            </w:pPr>
            <w:r w:rsidRPr="004550B7">
              <w:rPr>
                <w:sz w:val="16"/>
                <w:szCs w:val="16"/>
              </w:rPr>
              <w:t>SA#89-e</w:t>
            </w:r>
          </w:p>
        </w:tc>
        <w:tc>
          <w:tcPr>
            <w:tcW w:w="993" w:type="dxa"/>
            <w:shd w:val="solid" w:color="FFFFFF" w:fill="auto"/>
          </w:tcPr>
          <w:p w14:paraId="5C167780" w14:textId="5D214569" w:rsidR="00070820" w:rsidRPr="004550B7" w:rsidRDefault="00070820" w:rsidP="00293C85">
            <w:pPr>
              <w:pStyle w:val="TAC"/>
              <w:jc w:val="left"/>
              <w:rPr>
                <w:sz w:val="16"/>
                <w:szCs w:val="16"/>
              </w:rPr>
            </w:pPr>
            <w:r w:rsidRPr="004550B7">
              <w:rPr>
                <w:sz w:val="16"/>
                <w:szCs w:val="16"/>
              </w:rPr>
              <w:t>SP-200663</w:t>
            </w:r>
          </w:p>
        </w:tc>
        <w:tc>
          <w:tcPr>
            <w:tcW w:w="567" w:type="dxa"/>
            <w:shd w:val="solid" w:color="FFFFFF" w:fill="auto"/>
          </w:tcPr>
          <w:p w14:paraId="64F34A61" w14:textId="17F40CBD" w:rsidR="00070820" w:rsidRPr="004550B7" w:rsidRDefault="00070820" w:rsidP="00293C85">
            <w:pPr>
              <w:pStyle w:val="TAL"/>
              <w:rPr>
                <w:sz w:val="16"/>
                <w:szCs w:val="16"/>
              </w:rPr>
            </w:pPr>
            <w:r w:rsidRPr="004550B7">
              <w:rPr>
                <w:sz w:val="16"/>
                <w:szCs w:val="16"/>
              </w:rPr>
              <w:t>0019</w:t>
            </w:r>
          </w:p>
        </w:tc>
        <w:tc>
          <w:tcPr>
            <w:tcW w:w="425" w:type="dxa"/>
            <w:shd w:val="solid" w:color="FFFFFF" w:fill="auto"/>
          </w:tcPr>
          <w:p w14:paraId="6479661E" w14:textId="0A344332" w:rsidR="00070820" w:rsidRPr="004550B7" w:rsidRDefault="00070820" w:rsidP="00293C85">
            <w:pPr>
              <w:pStyle w:val="TAR"/>
              <w:jc w:val="left"/>
              <w:rPr>
                <w:sz w:val="16"/>
                <w:szCs w:val="16"/>
              </w:rPr>
            </w:pPr>
            <w:r w:rsidRPr="004550B7">
              <w:rPr>
                <w:sz w:val="16"/>
                <w:szCs w:val="16"/>
              </w:rPr>
              <w:t>1</w:t>
            </w:r>
          </w:p>
        </w:tc>
        <w:tc>
          <w:tcPr>
            <w:tcW w:w="425" w:type="dxa"/>
            <w:shd w:val="solid" w:color="FFFFFF" w:fill="auto"/>
          </w:tcPr>
          <w:p w14:paraId="204F88E8" w14:textId="120286B2" w:rsidR="00070820" w:rsidRPr="004550B7" w:rsidRDefault="00070820" w:rsidP="00293C85">
            <w:pPr>
              <w:pStyle w:val="TAC"/>
              <w:jc w:val="left"/>
              <w:rPr>
                <w:sz w:val="16"/>
                <w:szCs w:val="16"/>
              </w:rPr>
            </w:pPr>
            <w:r w:rsidRPr="004550B7">
              <w:rPr>
                <w:sz w:val="16"/>
                <w:szCs w:val="16"/>
              </w:rPr>
              <w:t>F</w:t>
            </w:r>
          </w:p>
        </w:tc>
        <w:tc>
          <w:tcPr>
            <w:tcW w:w="4820" w:type="dxa"/>
            <w:shd w:val="solid" w:color="FFFFFF" w:fill="auto"/>
          </w:tcPr>
          <w:p w14:paraId="2643F75C" w14:textId="7389F8FE" w:rsidR="00070820" w:rsidRPr="004550B7" w:rsidRDefault="00070820"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8755E6A" w14:textId="63CD0606" w:rsidR="00070820" w:rsidRPr="004550B7" w:rsidRDefault="00070820" w:rsidP="00293C85">
            <w:pPr>
              <w:pStyle w:val="TAC"/>
              <w:jc w:val="left"/>
              <w:rPr>
                <w:sz w:val="16"/>
                <w:szCs w:val="16"/>
              </w:rPr>
            </w:pPr>
            <w:r w:rsidRPr="004550B7">
              <w:rPr>
                <w:sz w:val="16"/>
                <w:szCs w:val="16"/>
              </w:rPr>
              <w:t>16.5.0</w:t>
            </w:r>
          </w:p>
        </w:tc>
      </w:tr>
      <w:tr w:rsidR="00A66AA7" w:rsidRPr="004550B7" w14:paraId="3AD4691E" w14:textId="77777777" w:rsidTr="00296C49">
        <w:tc>
          <w:tcPr>
            <w:tcW w:w="993" w:type="dxa"/>
            <w:shd w:val="solid" w:color="FFFFFF" w:fill="auto"/>
          </w:tcPr>
          <w:p w14:paraId="7626D83E" w14:textId="085DEB26"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4B42ACFF" w14:textId="51859688"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57F390D2" w14:textId="0CECCA42"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3607AE7E" w14:textId="62EBC613" w:rsidR="00A66AA7" w:rsidRPr="004550B7" w:rsidRDefault="00A66AA7" w:rsidP="00293C85">
            <w:pPr>
              <w:pStyle w:val="TAL"/>
              <w:rPr>
                <w:sz w:val="16"/>
                <w:szCs w:val="16"/>
              </w:rPr>
            </w:pPr>
            <w:r w:rsidRPr="004550B7">
              <w:rPr>
                <w:sz w:val="16"/>
                <w:szCs w:val="16"/>
              </w:rPr>
              <w:t>0020</w:t>
            </w:r>
          </w:p>
        </w:tc>
        <w:tc>
          <w:tcPr>
            <w:tcW w:w="425" w:type="dxa"/>
            <w:shd w:val="solid" w:color="FFFFFF" w:fill="auto"/>
            <w:vAlign w:val="center"/>
          </w:tcPr>
          <w:p w14:paraId="5FBDE852" w14:textId="79E66784" w:rsidR="00A66AA7" w:rsidRPr="004550B7" w:rsidRDefault="00A66AA7" w:rsidP="00293C85">
            <w:pPr>
              <w:pStyle w:val="TAR"/>
              <w:jc w:val="left"/>
              <w:rPr>
                <w:sz w:val="16"/>
                <w:szCs w:val="16"/>
              </w:rPr>
            </w:pPr>
            <w:r w:rsidRPr="004550B7">
              <w:rPr>
                <w:sz w:val="16"/>
                <w:szCs w:val="16"/>
              </w:rPr>
              <w:t>2</w:t>
            </w:r>
          </w:p>
        </w:tc>
        <w:tc>
          <w:tcPr>
            <w:tcW w:w="425" w:type="dxa"/>
            <w:shd w:val="solid" w:color="FFFFFF" w:fill="auto"/>
            <w:vAlign w:val="center"/>
          </w:tcPr>
          <w:p w14:paraId="138675BF" w14:textId="171E2FD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285FDFB4" w14:textId="7C1EDCF7" w:rsidR="00A66AA7" w:rsidRPr="004550B7" w:rsidRDefault="00A66AA7" w:rsidP="00293C85">
            <w:pPr>
              <w:pStyle w:val="TAL"/>
              <w:rPr>
                <w:sz w:val="16"/>
                <w:szCs w:val="16"/>
              </w:rPr>
            </w:pPr>
            <w:r w:rsidRPr="004550B7">
              <w:rPr>
                <w:sz w:val="16"/>
                <w:szCs w:val="16"/>
              </w:rPr>
              <w:t>Corrections on Metrics</w:t>
            </w:r>
          </w:p>
        </w:tc>
        <w:tc>
          <w:tcPr>
            <w:tcW w:w="708" w:type="dxa"/>
            <w:shd w:val="solid" w:color="FFFFFF" w:fill="auto"/>
            <w:vAlign w:val="center"/>
          </w:tcPr>
          <w:p w14:paraId="0115C287" w14:textId="470FEBF6" w:rsidR="00A66AA7" w:rsidRPr="004550B7" w:rsidRDefault="00A66AA7" w:rsidP="00293C85">
            <w:pPr>
              <w:pStyle w:val="TAC"/>
              <w:jc w:val="left"/>
              <w:rPr>
                <w:sz w:val="16"/>
                <w:szCs w:val="16"/>
              </w:rPr>
            </w:pPr>
            <w:r w:rsidRPr="004550B7">
              <w:rPr>
                <w:sz w:val="16"/>
                <w:szCs w:val="16"/>
              </w:rPr>
              <w:t>16.6.0</w:t>
            </w:r>
          </w:p>
        </w:tc>
      </w:tr>
      <w:tr w:rsidR="00A66AA7" w:rsidRPr="004550B7" w14:paraId="58DB264D" w14:textId="77777777" w:rsidTr="00296C49">
        <w:tc>
          <w:tcPr>
            <w:tcW w:w="993" w:type="dxa"/>
            <w:shd w:val="solid" w:color="FFFFFF" w:fill="auto"/>
          </w:tcPr>
          <w:p w14:paraId="01D186F5" w14:textId="3BF84B10"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5E3328E3" w14:textId="48DC1C80"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BB47C08" w14:textId="3F3E3610"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06074183" w14:textId="3A72EC3F" w:rsidR="00A66AA7" w:rsidRPr="004550B7" w:rsidRDefault="00A66AA7" w:rsidP="00293C85">
            <w:pPr>
              <w:pStyle w:val="TAL"/>
              <w:rPr>
                <w:sz w:val="16"/>
                <w:szCs w:val="16"/>
              </w:rPr>
            </w:pPr>
            <w:r w:rsidRPr="004550B7">
              <w:rPr>
                <w:sz w:val="16"/>
                <w:szCs w:val="16"/>
              </w:rPr>
              <w:t>0022</w:t>
            </w:r>
          </w:p>
        </w:tc>
        <w:tc>
          <w:tcPr>
            <w:tcW w:w="425" w:type="dxa"/>
            <w:shd w:val="solid" w:color="FFFFFF" w:fill="auto"/>
            <w:vAlign w:val="center"/>
          </w:tcPr>
          <w:p w14:paraId="5F68E2C7" w14:textId="128C63AC"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55D0E23B" w14:textId="2ED86DF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4983C787" w14:textId="3FFF6436" w:rsidR="00A66AA7" w:rsidRPr="004550B7" w:rsidRDefault="00A66AA7" w:rsidP="00293C85">
            <w:pPr>
              <w:pStyle w:val="TAL"/>
              <w:rPr>
                <w:sz w:val="16"/>
                <w:szCs w:val="16"/>
              </w:rPr>
            </w:pPr>
            <w:r w:rsidRPr="004550B7">
              <w:rPr>
                <w:sz w:val="16"/>
                <w:szCs w:val="16"/>
              </w:rPr>
              <w:t>Corrections to align with TS 26.512 v16.0.0</w:t>
            </w:r>
          </w:p>
        </w:tc>
        <w:tc>
          <w:tcPr>
            <w:tcW w:w="708" w:type="dxa"/>
            <w:shd w:val="solid" w:color="FFFFFF" w:fill="auto"/>
          </w:tcPr>
          <w:p w14:paraId="5F8A5491" w14:textId="43B45065" w:rsidR="00A66AA7" w:rsidRPr="004550B7" w:rsidRDefault="00A66AA7" w:rsidP="00293C85">
            <w:pPr>
              <w:pStyle w:val="TAC"/>
              <w:jc w:val="left"/>
              <w:rPr>
                <w:sz w:val="16"/>
                <w:szCs w:val="16"/>
              </w:rPr>
            </w:pPr>
            <w:r w:rsidRPr="004550B7">
              <w:rPr>
                <w:sz w:val="16"/>
                <w:szCs w:val="16"/>
              </w:rPr>
              <w:t>16.6.0</w:t>
            </w:r>
          </w:p>
        </w:tc>
      </w:tr>
      <w:tr w:rsidR="00A66AA7" w:rsidRPr="004550B7" w14:paraId="3AEA93A1" w14:textId="77777777" w:rsidTr="00296C49">
        <w:tc>
          <w:tcPr>
            <w:tcW w:w="993" w:type="dxa"/>
            <w:shd w:val="solid" w:color="FFFFFF" w:fill="auto"/>
          </w:tcPr>
          <w:p w14:paraId="6A5939D4" w14:textId="3F647C08"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7C0C5C65" w14:textId="777D184B"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01417B7E" w14:textId="1519DAC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82B3A5C" w14:textId="134D0CE2" w:rsidR="00A66AA7" w:rsidRPr="004550B7" w:rsidRDefault="00A66AA7" w:rsidP="00293C85">
            <w:pPr>
              <w:pStyle w:val="TAL"/>
              <w:rPr>
                <w:sz w:val="16"/>
                <w:szCs w:val="16"/>
              </w:rPr>
            </w:pPr>
            <w:r w:rsidRPr="004550B7">
              <w:rPr>
                <w:sz w:val="16"/>
                <w:szCs w:val="16"/>
              </w:rPr>
              <w:t>0023</w:t>
            </w:r>
          </w:p>
        </w:tc>
        <w:tc>
          <w:tcPr>
            <w:tcW w:w="425" w:type="dxa"/>
            <w:shd w:val="solid" w:color="FFFFFF" w:fill="auto"/>
            <w:vAlign w:val="center"/>
          </w:tcPr>
          <w:p w14:paraId="3D6AADFF" w14:textId="1750C9F7"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40A1D505" w14:textId="1160C08E"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B76024D" w14:textId="47C7C76D" w:rsidR="00A66AA7" w:rsidRPr="004550B7" w:rsidRDefault="00A66AA7"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9430384" w14:textId="563A7125" w:rsidR="00A66AA7" w:rsidRPr="004550B7" w:rsidRDefault="00A66AA7" w:rsidP="00293C85">
            <w:pPr>
              <w:pStyle w:val="TAC"/>
              <w:jc w:val="left"/>
              <w:rPr>
                <w:sz w:val="16"/>
                <w:szCs w:val="16"/>
              </w:rPr>
            </w:pPr>
            <w:r w:rsidRPr="004550B7">
              <w:rPr>
                <w:sz w:val="16"/>
                <w:szCs w:val="16"/>
              </w:rPr>
              <w:t>16.6.0</w:t>
            </w:r>
          </w:p>
        </w:tc>
      </w:tr>
      <w:tr w:rsidR="00A66AA7" w:rsidRPr="004550B7" w14:paraId="128FEBFF" w14:textId="77777777" w:rsidTr="00296C49">
        <w:tc>
          <w:tcPr>
            <w:tcW w:w="993" w:type="dxa"/>
            <w:shd w:val="solid" w:color="FFFFFF" w:fill="auto"/>
          </w:tcPr>
          <w:p w14:paraId="542E5590" w14:textId="0CF702DF"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1095597F" w14:textId="1B137C66"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C970AFE" w14:textId="5598145E"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98D9268" w14:textId="60672A06" w:rsidR="00A66AA7" w:rsidRPr="004550B7" w:rsidRDefault="00A66AA7" w:rsidP="00293C85">
            <w:pPr>
              <w:pStyle w:val="TAL"/>
              <w:rPr>
                <w:sz w:val="16"/>
                <w:szCs w:val="16"/>
              </w:rPr>
            </w:pPr>
            <w:r w:rsidRPr="004550B7">
              <w:rPr>
                <w:sz w:val="16"/>
                <w:szCs w:val="16"/>
              </w:rPr>
              <w:t>0024</w:t>
            </w:r>
          </w:p>
        </w:tc>
        <w:tc>
          <w:tcPr>
            <w:tcW w:w="425" w:type="dxa"/>
            <w:shd w:val="solid" w:color="FFFFFF" w:fill="auto"/>
            <w:vAlign w:val="center"/>
          </w:tcPr>
          <w:p w14:paraId="27367B58" w14:textId="5D6D0261"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7026B775" w14:textId="3A01264B"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858F134" w14:textId="5926EA07" w:rsidR="00A66AA7" w:rsidRPr="004550B7" w:rsidRDefault="00A66AA7" w:rsidP="00293C85">
            <w:pPr>
              <w:pStyle w:val="TAL"/>
              <w:rPr>
                <w:sz w:val="16"/>
                <w:szCs w:val="16"/>
              </w:rPr>
            </w:pPr>
            <w:r w:rsidRPr="004550B7">
              <w:rPr>
                <w:sz w:val="16"/>
                <w:szCs w:val="16"/>
              </w:rPr>
              <w:t>Corrections on Metrics Configuration and Reporting via 5G control plane</w:t>
            </w:r>
          </w:p>
        </w:tc>
        <w:tc>
          <w:tcPr>
            <w:tcW w:w="708" w:type="dxa"/>
            <w:shd w:val="solid" w:color="FFFFFF" w:fill="auto"/>
          </w:tcPr>
          <w:p w14:paraId="272A085F" w14:textId="44ED0621" w:rsidR="00A66AA7" w:rsidRPr="004550B7" w:rsidRDefault="00A66AA7" w:rsidP="00293C85">
            <w:pPr>
              <w:pStyle w:val="TAC"/>
              <w:jc w:val="left"/>
              <w:rPr>
                <w:sz w:val="16"/>
                <w:szCs w:val="16"/>
              </w:rPr>
            </w:pPr>
            <w:r w:rsidRPr="004550B7">
              <w:rPr>
                <w:sz w:val="16"/>
                <w:szCs w:val="16"/>
              </w:rPr>
              <w:t>16.6.0</w:t>
            </w:r>
          </w:p>
        </w:tc>
      </w:tr>
      <w:tr w:rsidR="00A66AA7" w:rsidRPr="004550B7" w14:paraId="27764626" w14:textId="77777777" w:rsidTr="00296C49">
        <w:tc>
          <w:tcPr>
            <w:tcW w:w="993" w:type="dxa"/>
            <w:shd w:val="solid" w:color="FFFFFF" w:fill="auto"/>
          </w:tcPr>
          <w:p w14:paraId="365D540E" w14:textId="7B35CED2"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56E5C54" w14:textId="5410F5EE"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5D8C1AE" w14:textId="29B7926A"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78B0EC5" w14:textId="2DFDE3EA" w:rsidR="00A66AA7" w:rsidRPr="004550B7" w:rsidRDefault="00A66AA7" w:rsidP="00293C85">
            <w:pPr>
              <w:pStyle w:val="TAL"/>
              <w:rPr>
                <w:sz w:val="16"/>
                <w:szCs w:val="16"/>
              </w:rPr>
            </w:pPr>
            <w:r w:rsidRPr="004550B7">
              <w:rPr>
                <w:sz w:val="16"/>
                <w:szCs w:val="16"/>
              </w:rPr>
              <w:t>0025</w:t>
            </w:r>
          </w:p>
        </w:tc>
        <w:tc>
          <w:tcPr>
            <w:tcW w:w="425" w:type="dxa"/>
            <w:shd w:val="solid" w:color="FFFFFF" w:fill="auto"/>
            <w:vAlign w:val="center"/>
          </w:tcPr>
          <w:p w14:paraId="3CC27E3F" w14:textId="6BEB7232"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0C721932" w14:textId="4288D19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03D52A2" w14:textId="15DD6E24" w:rsidR="00A66AA7" w:rsidRPr="004550B7" w:rsidRDefault="00A66AA7" w:rsidP="00293C85">
            <w:pPr>
              <w:pStyle w:val="TAL"/>
              <w:rPr>
                <w:sz w:val="16"/>
                <w:szCs w:val="16"/>
              </w:rPr>
            </w:pPr>
            <w:r w:rsidRPr="004550B7">
              <w:rPr>
                <w:sz w:val="16"/>
                <w:szCs w:val="16"/>
              </w:rPr>
              <w:t>Corrections and Clarifications on Metrics and Consumption Reporting</w:t>
            </w:r>
          </w:p>
        </w:tc>
        <w:tc>
          <w:tcPr>
            <w:tcW w:w="708" w:type="dxa"/>
            <w:shd w:val="solid" w:color="FFFFFF" w:fill="auto"/>
          </w:tcPr>
          <w:p w14:paraId="1B97BE8F" w14:textId="6AD71E36" w:rsidR="00A66AA7" w:rsidRPr="004550B7" w:rsidRDefault="00A66AA7" w:rsidP="00293C85">
            <w:pPr>
              <w:pStyle w:val="TAC"/>
              <w:jc w:val="left"/>
              <w:rPr>
                <w:sz w:val="16"/>
                <w:szCs w:val="16"/>
              </w:rPr>
            </w:pPr>
            <w:r w:rsidRPr="004550B7">
              <w:rPr>
                <w:sz w:val="16"/>
                <w:szCs w:val="16"/>
              </w:rPr>
              <w:t>16.6.0</w:t>
            </w:r>
          </w:p>
        </w:tc>
      </w:tr>
      <w:tr w:rsidR="00A66AA7" w:rsidRPr="004550B7" w14:paraId="0BC19384" w14:textId="77777777" w:rsidTr="00296C49">
        <w:tc>
          <w:tcPr>
            <w:tcW w:w="993" w:type="dxa"/>
            <w:shd w:val="solid" w:color="FFFFFF" w:fill="auto"/>
          </w:tcPr>
          <w:p w14:paraId="7F6DDD3E" w14:textId="5A4C35C4"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4CD91A1" w14:textId="59AEF43A"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D589BF0" w14:textId="27DC439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B6326D8" w14:textId="02EC0BC0" w:rsidR="00A66AA7" w:rsidRPr="004550B7" w:rsidRDefault="00A66AA7" w:rsidP="00293C85">
            <w:pPr>
              <w:pStyle w:val="TAL"/>
              <w:rPr>
                <w:sz w:val="16"/>
                <w:szCs w:val="16"/>
              </w:rPr>
            </w:pPr>
            <w:r w:rsidRPr="004550B7">
              <w:rPr>
                <w:sz w:val="16"/>
                <w:szCs w:val="16"/>
              </w:rPr>
              <w:t>0026</w:t>
            </w:r>
          </w:p>
        </w:tc>
        <w:tc>
          <w:tcPr>
            <w:tcW w:w="425" w:type="dxa"/>
            <w:shd w:val="solid" w:color="FFFFFF" w:fill="auto"/>
            <w:vAlign w:val="center"/>
          </w:tcPr>
          <w:p w14:paraId="05D61273" w14:textId="211890A4"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008E816D" w14:textId="4671A61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7607D630" w14:textId="10FE8BC4" w:rsidR="00A66AA7" w:rsidRPr="004550B7" w:rsidRDefault="00A66AA7" w:rsidP="00293C85">
            <w:pPr>
              <w:pStyle w:val="TAL"/>
              <w:rPr>
                <w:sz w:val="16"/>
                <w:szCs w:val="16"/>
              </w:rPr>
            </w:pPr>
            <w:r w:rsidRPr="004550B7">
              <w:rPr>
                <w:sz w:val="16"/>
                <w:szCs w:val="16"/>
              </w:rPr>
              <w:t>Correction of Dynamic Policy Procedure</w:t>
            </w:r>
          </w:p>
        </w:tc>
        <w:tc>
          <w:tcPr>
            <w:tcW w:w="708" w:type="dxa"/>
            <w:shd w:val="solid" w:color="FFFFFF" w:fill="auto"/>
          </w:tcPr>
          <w:p w14:paraId="25B0D3FF" w14:textId="1044A0E4" w:rsidR="00A66AA7" w:rsidRPr="004550B7" w:rsidRDefault="00A66AA7" w:rsidP="00293C85">
            <w:pPr>
              <w:pStyle w:val="TAC"/>
              <w:jc w:val="left"/>
              <w:rPr>
                <w:sz w:val="16"/>
                <w:szCs w:val="16"/>
              </w:rPr>
            </w:pPr>
            <w:r w:rsidRPr="004550B7">
              <w:rPr>
                <w:sz w:val="16"/>
                <w:szCs w:val="16"/>
              </w:rPr>
              <w:t>16.6.0</w:t>
            </w:r>
          </w:p>
        </w:tc>
      </w:tr>
      <w:tr w:rsidR="00193B06" w:rsidRPr="004550B7" w14:paraId="17A90592" w14:textId="77777777" w:rsidTr="000C1A63">
        <w:tc>
          <w:tcPr>
            <w:tcW w:w="993" w:type="dxa"/>
            <w:shd w:val="solid" w:color="FFFFFF" w:fill="auto"/>
          </w:tcPr>
          <w:p w14:paraId="734B6A31" w14:textId="2DD51E26" w:rsidR="00193B06" w:rsidRPr="004550B7" w:rsidRDefault="00193B06" w:rsidP="00293C85">
            <w:pPr>
              <w:pStyle w:val="TAC"/>
              <w:jc w:val="left"/>
              <w:rPr>
                <w:sz w:val="16"/>
                <w:szCs w:val="16"/>
              </w:rPr>
            </w:pPr>
            <w:r w:rsidRPr="004550B7">
              <w:rPr>
                <w:sz w:val="16"/>
                <w:szCs w:val="16"/>
              </w:rPr>
              <w:t>2021-01</w:t>
            </w:r>
          </w:p>
        </w:tc>
        <w:tc>
          <w:tcPr>
            <w:tcW w:w="708" w:type="dxa"/>
            <w:shd w:val="solid" w:color="FFFFFF" w:fill="auto"/>
            <w:vAlign w:val="center"/>
          </w:tcPr>
          <w:p w14:paraId="2F35DE20" w14:textId="2084F0FC" w:rsidR="00193B06" w:rsidRPr="004550B7" w:rsidRDefault="00296C49" w:rsidP="00293C85">
            <w:pPr>
              <w:pStyle w:val="TAC"/>
              <w:jc w:val="left"/>
              <w:rPr>
                <w:sz w:val="16"/>
                <w:szCs w:val="16"/>
              </w:rPr>
            </w:pPr>
            <w:r w:rsidRPr="004550B7">
              <w:rPr>
                <w:sz w:val="16"/>
                <w:szCs w:val="16"/>
              </w:rPr>
              <w:t xml:space="preserve">Post </w:t>
            </w:r>
            <w:r w:rsidR="00193B06" w:rsidRPr="004550B7">
              <w:rPr>
                <w:sz w:val="16"/>
                <w:szCs w:val="16"/>
              </w:rPr>
              <w:t>SA#90-e</w:t>
            </w:r>
          </w:p>
        </w:tc>
        <w:tc>
          <w:tcPr>
            <w:tcW w:w="993" w:type="dxa"/>
            <w:shd w:val="solid" w:color="FFFFFF" w:fill="auto"/>
            <w:vAlign w:val="center"/>
          </w:tcPr>
          <w:p w14:paraId="40974313" w14:textId="53D7B0E8" w:rsidR="00193B06" w:rsidRPr="004550B7" w:rsidRDefault="00193B06" w:rsidP="00293C85">
            <w:pPr>
              <w:pStyle w:val="TAC"/>
              <w:jc w:val="left"/>
              <w:rPr>
                <w:sz w:val="16"/>
                <w:szCs w:val="16"/>
              </w:rPr>
            </w:pPr>
            <w:r w:rsidRPr="004550B7">
              <w:rPr>
                <w:sz w:val="16"/>
                <w:szCs w:val="16"/>
              </w:rPr>
              <w:t>SP-200930</w:t>
            </w:r>
          </w:p>
        </w:tc>
        <w:tc>
          <w:tcPr>
            <w:tcW w:w="567" w:type="dxa"/>
            <w:shd w:val="solid" w:color="FFFFFF" w:fill="auto"/>
            <w:vAlign w:val="center"/>
          </w:tcPr>
          <w:p w14:paraId="05F4F464" w14:textId="77777777" w:rsidR="00193B06" w:rsidRPr="004550B7" w:rsidRDefault="00193B06" w:rsidP="00293C85">
            <w:pPr>
              <w:pStyle w:val="TAL"/>
              <w:rPr>
                <w:sz w:val="16"/>
                <w:szCs w:val="16"/>
              </w:rPr>
            </w:pPr>
          </w:p>
        </w:tc>
        <w:tc>
          <w:tcPr>
            <w:tcW w:w="425" w:type="dxa"/>
            <w:shd w:val="solid" w:color="FFFFFF" w:fill="auto"/>
            <w:vAlign w:val="center"/>
          </w:tcPr>
          <w:p w14:paraId="2150548E" w14:textId="77777777" w:rsidR="00193B06" w:rsidRPr="004550B7" w:rsidRDefault="00193B06" w:rsidP="00293C85">
            <w:pPr>
              <w:pStyle w:val="TAR"/>
              <w:jc w:val="left"/>
              <w:rPr>
                <w:sz w:val="16"/>
                <w:szCs w:val="16"/>
              </w:rPr>
            </w:pPr>
          </w:p>
        </w:tc>
        <w:tc>
          <w:tcPr>
            <w:tcW w:w="425" w:type="dxa"/>
            <w:shd w:val="solid" w:color="FFFFFF" w:fill="auto"/>
            <w:vAlign w:val="center"/>
          </w:tcPr>
          <w:p w14:paraId="21C89637" w14:textId="77777777" w:rsidR="00193B06" w:rsidRPr="004550B7" w:rsidRDefault="00193B06" w:rsidP="00293C85">
            <w:pPr>
              <w:pStyle w:val="TAC"/>
              <w:jc w:val="left"/>
              <w:rPr>
                <w:sz w:val="16"/>
                <w:szCs w:val="16"/>
              </w:rPr>
            </w:pPr>
          </w:p>
        </w:tc>
        <w:tc>
          <w:tcPr>
            <w:tcW w:w="4820" w:type="dxa"/>
            <w:shd w:val="solid" w:color="FFFFFF" w:fill="auto"/>
            <w:vAlign w:val="center"/>
          </w:tcPr>
          <w:p w14:paraId="27379286" w14:textId="207D7F9C" w:rsidR="00193B06" w:rsidRPr="004550B7" w:rsidRDefault="00193B06" w:rsidP="00293C85">
            <w:pPr>
              <w:pStyle w:val="TAL"/>
              <w:rPr>
                <w:sz w:val="16"/>
                <w:szCs w:val="16"/>
              </w:rPr>
            </w:pPr>
            <w:r w:rsidRPr="004550B7">
              <w:rPr>
                <w:sz w:val="16"/>
                <w:szCs w:val="16"/>
              </w:rPr>
              <w:t>Editorial Corrections</w:t>
            </w:r>
          </w:p>
        </w:tc>
        <w:tc>
          <w:tcPr>
            <w:tcW w:w="708" w:type="dxa"/>
            <w:shd w:val="solid" w:color="FFFFFF" w:fill="auto"/>
          </w:tcPr>
          <w:p w14:paraId="19FCF0A7" w14:textId="07F826F5" w:rsidR="00193B06" w:rsidRPr="004550B7" w:rsidRDefault="00193B06" w:rsidP="00293C85">
            <w:pPr>
              <w:pStyle w:val="TAC"/>
              <w:jc w:val="left"/>
              <w:rPr>
                <w:sz w:val="16"/>
                <w:szCs w:val="16"/>
              </w:rPr>
            </w:pPr>
            <w:r w:rsidRPr="004550B7">
              <w:rPr>
                <w:sz w:val="16"/>
                <w:szCs w:val="16"/>
              </w:rPr>
              <w:t>16.6.1</w:t>
            </w:r>
          </w:p>
        </w:tc>
      </w:tr>
      <w:tr w:rsidR="00E71D37" w:rsidRPr="004550B7" w14:paraId="7A333A5F" w14:textId="77777777" w:rsidTr="000C1A63">
        <w:tc>
          <w:tcPr>
            <w:tcW w:w="993" w:type="dxa"/>
            <w:shd w:val="solid" w:color="FFFFFF" w:fill="auto"/>
          </w:tcPr>
          <w:p w14:paraId="67B8DA8C" w14:textId="0D70BE2E" w:rsidR="00E71D37" w:rsidRPr="004550B7" w:rsidRDefault="00E71D37" w:rsidP="00293C85">
            <w:pPr>
              <w:pStyle w:val="TAL"/>
              <w:rPr>
                <w:sz w:val="16"/>
                <w:szCs w:val="16"/>
              </w:rPr>
            </w:pPr>
            <w:r w:rsidRPr="004550B7">
              <w:rPr>
                <w:sz w:val="16"/>
                <w:szCs w:val="16"/>
              </w:rPr>
              <w:t>2021-04</w:t>
            </w:r>
          </w:p>
        </w:tc>
        <w:tc>
          <w:tcPr>
            <w:tcW w:w="708" w:type="dxa"/>
            <w:shd w:val="solid" w:color="FFFFFF" w:fill="auto"/>
            <w:vAlign w:val="center"/>
          </w:tcPr>
          <w:p w14:paraId="39A51A1B" w14:textId="72385ACD" w:rsidR="00E71D37" w:rsidRPr="004550B7" w:rsidRDefault="00E71D37" w:rsidP="00293C85">
            <w:pPr>
              <w:pStyle w:val="TAL"/>
              <w:rPr>
                <w:sz w:val="16"/>
                <w:szCs w:val="16"/>
              </w:rPr>
            </w:pPr>
            <w:r w:rsidRPr="004550B7">
              <w:rPr>
                <w:sz w:val="16"/>
                <w:szCs w:val="16"/>
              </w:rPr>
              <w:t>SA#91-e</w:t>
            </w:r>
          </w:p>
        </w:tc>
        <w:tc>
          <w:tcPr>
            <w:tcW w:w="993" w:type="dxa"/>
            <w:shd w:val="solid" w:color="FFFFFF" w:fill="auto"/>
            <w:vAlign w:val="center"/>
          </w:tcPr>
          <w:p w14:paraId="0DE75135" w14:textId="70E025C6" w:rsidR="00E71D37" w:rsidRPr="004550B7" w:rsidRDefault="00E71D37" w:rsidP="00293C85">
            <w:pPr>
              <w:pStyle w:val="TAL"/>
              <w:rPr>
                <w:sz w:val="16"/>
                <w:szCs w:val="16"/>
              </w:rPr>
            </w:pPr>
            <w:r w:rsidRPr="004550B7">
              <w:rPr>
                <w:sz w:val="16"/>
                <w:szCs w:val="16"/>
              </w:rPr>
              <w:t>SP-210037</w:t>
            </w:r>
          </w:p>
        </w:tc>
        <w:tc>
          <w:tcPr>
            <w:tcW w:w="567" w:type="dxa"/>
            <w:shd w:val="solid" w:color="FFFFFF" w:fill="auto"/>
            <w:vAlign w:val="center"/>
          </w:tcPr>
          <w:p w14:paraId="7E231818" w14:textId="138682D6" w:rsidR="00E71D37" w:rsidRPr="004550B7" w:rsidRDefault="00E71D37" w:rsidP="00293C85">
            <w:pPr>
              <w:pStyle w:val="TAL"/>
              <w:rPr>
                <w:sz w:val="16"/>
                <w:szCs w:val="16"/>
              </w:rPr>
            </w:pPr>
            <w:r w:rsidRPr="004550B7">
              <w:rPr>
                <w:sz w:val="16"/>
                <w:szCs w:val="16"/>
              </w:rPr>
              <w:t>0027</w:t>
            </w:r>
          </w:p>
        </w:tc>
        <w:tc>
          <w:tcPr>
            <w:tcW w:w="425" w:type="dxa"/>
            <w:shd w:val="solid" w:color="FFFFFF" w:fill="auto"/>
            <w:vAlign w:val="center"/>
          </w:tcPr>
          <w:p w14:paraId="2360599D" w14:textId="2A560BE2" w:rsidR="00E71D37" w:rsidRPr="004550B7" w:rsidRDefault="00E71D37" w:rsidP="00293C85">
            <w:pPr>
              <w:pStyle w:val="TAL"/>
              <w:rPr>
                <w:sz w:val="16"/>
                <w:szCs w:val="16"/>
              </w:rPr>
            </w:pPr>
            <w:r w:rsidRPr="004550B7">
              <w:rPr>
                <w:sz w:val="16"/>
                <w:szCs w:val="16"/>
              </w:rPr>
              <w:t>-</w:t>
            </w:r>
          </w:p>
        </w:tc>
        <w:tc>
          <w:tcPr>
            <w:tcW w:w="425" w:type="dxa"/>
            <w:shd w:val="solid" w:color="FFFFFF" w:fill="auto"/>
            <w:vAlign w:val="center"/>
          </w:tcPr>
          <w:p w14:paraId="425AB07B" w14:textId="4212A329" w:rsidR="00E71D37" w:rsidRPr="004550B7" w:rsidRDefault="00E71D37" w:rsidP="00293C85">
            <w:pPr>
              <w:pStyle w:val="TAL"/>
              <w:rPr>
                <w:sz w:val="16"/>
                <w:szCs w:val="16"/>
              </w:rPr>
            </w:pPr>
            <w:r w:rsidRPr="004550B7">
              <w:rPr>
                <w:sz w:val="16"/>
                <w:szCs w:val="16"/>
              </w:rPr>
              <w:t>F</w:t>
            </w:r>
          </w:p>
        </w:tc>
        <w:tc>
          <w:tcPr>
            <w:tcW w:w="4820" w:type="dxa"/>
            <w:shd w:val="solid" w:color="FFFFFF" w:fill="auto"/>
            <w:vAlign w:val="center"/>
          </w:tcPr>
          <w:p w14:paraId="2C312D5C" w14:textId="63AB5D9D" w:rsidR="00E71D37" w:rsidRPr="004550B7" w:rsidRDefault="00E71D37" w:rsidP="00293C85">
            <w:pPr>
              <w:pStyle w:val="TAL"/>
              <w:rPr>
                <w:sz w:val="16"/>
                <w:szCs w:val="16"/>
              </w:rPr>
            </w:pPr>
            <w:r w:rsidRPr="004550B7">
              <w:rPr>
                <w:sz w:val="16"/>
                <w:szCs w:val="16"/>
              </w:rPr>
              <w:fldChar w:fldCharType="begin"/>
            </w:r>
            <w:r w:rsidRPr="004550B7">
              <w:rPr>
                <w:sz w:val="16"/>
                <w:szCs w:val="16"/>
              </w:rPr>
              <w:instrText xml:space="preserve"> DOCPROPERTY  CrTitle  \* MERGEFORMAT </w:instrText>
            </w:r>
            <w:r w:rsidRPr="004550B7">
              <w:rPr>
                <w:sz w:val="16"/>
                <w:szCs w:val="16"/>
              </w:rPr>
              <w:fldChar w:fldCharType="separate"/>
            </w:r>
            <w:r w:rsidRPr="004550B7">
              <w:rPr>
                <w:sz w:val="16"/>
                <w:szCs w:val="16"/>
              </w:rPr>
              <w:t>CR to TS 26.501 0027 on clarifications and corrections (Rel-16)</w:t>
            </w:r>
            <w:r w:rsidRPr="004550B7">
              <w:rPr>
                <w:sz w:val="16"/>
                <w:szCs w:val="16"/>
              </w:rPr>
              <w:fldChar w:fldCharType="end"/>
            </w:r>
          </w:p>
        </w:tc>
        <w:tc>
          <w:tcPr>
            <w:tcW w:w="708" w:type="dxa"/>
            <w:shd w:val="solid" w:color="FFFFFF" w:fill="auto"/>
          </w:tcPr>
          <w:p w14:paraId="75A5F19E" w14:textId="0A6A9FB6" w:rsidR="00E71D37" w:rsidRPr="004550B7" w:rsidRDefault="00E71D37" w:rsidP="00293C85">
            <w:pPr>
              <w:pStyle w:val="TAL"/>
              <w:rPr>
                <w:sz w:val="16"/>
                <w:szCs w:val="16"/>
              </w:rPr>
            </w:pPr>
            <w:r w:rsidRPr="004550B7">
              <w:rPr>
                <w:sz w:val="16"/>
                <w:szCs w:val="16"/>
              </w:rPr>
              <w:t>16.7.0</w:t>
            </w:r>
          </w:p>
        </w:tc>
      </w:tr>
      <w:tr w:rsidR="008D6CDB" w:rsidRPr="004550B7" w14:paraId="5944F737" w14:textId="77777777" w:rsidTr="000C1A63">
        <w:tc>
          <w:tcPr>
            <w:tcW w:w="993" w:type="dxa"/>
            <w:shd w:val="solid" w:color="FFFFFF" w:fill="auto"/>
          </w:tcPr>
          <w:p w14:paraId="594F6AF0" w14:textId="716A329B" w:rsidR="008D6CDB" w:rsidRPr="004550B7" w:rsidRDefault="008D6CDB" w:rsidP="00293C85">
            <w:pPr>
              <w:pStyle w:val="TAL"/>
              <w:rPr>
                <w:sz w:val="16"/>
                <w:szCs w:val="16"/>
              </w:rPr>
            </w:pPr>
            <w:r w:rsidRPr="004550B7">
              <w:rPr>
                <w:sz w:val="16"/>
                <w:szCs w:val="16"/>
              </w:rPr>
              <w:t>2021-06</w:t>
            </w:r>
          </w:p>
        </w:tc>
        <w:tc>
          <w:tcPr>
            <w:tcW w:w="708" w:type="dxa"/>
            <w:shd w:val="solid" w:color="FFFFFF" w:fill="auto"/>
            <w:vAlign w:val="center"/>
          </w:tcPr>
          <w:p w14:paraId="56C6654F" w14:textId="39CB77FF" w:rsidR="008D6CDB" w:rsidRPr="004550B7" w:rsidRDefault="008D6CDB" w:rsidP="00293C85">
            <w:pPr>
              <w:pStyle w:val="TAL"/>
              <w:rPr>
                <w:sz w:val="16"/>
                <w:szCs w:val="16"/>
              </w:rPr>
            </w:pPr>
            <w:r w:rsidRPr="004550B7">
              <w:rPr>
                <w:sz w:val="16"/>
                <w:szCs w:val="16"/>
              </w:rPr>
              <w:t>SA#92-e</w:t>
            </w:r>
          </w:p>
        </w:tc>
        <w:tc>
          <w:tcPr>
            <w:tcW w:w="993" w:type="dxa"/>
            <w:shd w:val="solid" w:color="FFFFFF" w:fill="auto"/>
            <w:vAlign w:val="center"/>
          </w:tcPr>
          <w:p w14:paraId="142965AA" w14:textId="5A44B5B3" w:rsidR="008D6CDB" w:rsidRPr="004550B7" w:rsidRDefault="008D6CDB" w:rsidP="00293C85">
            <w:pPr>
              <w:pStyle w:val="TAL"/>
              <w:rPr>
                <w:sz w:val="16"/>
                <w:szCs w:val="16"/>
              </w:rPr>
            </w:pPr>
            <w:r w:rsidRPr="004550B7">
              <w:rPr>
                <w:sz w:val="16"/>
                <w:szCs w:val="16"/>
              </w:rPr>
              <w:t>SP-21053</w:t>
            </w:r>
            <w:r w:rsidR="00CE40B3" w:rsidRPr="004550B7">
              <w:rPr>
                <w:sz w:val="16"/>
                <w:szCs w:val="16"/>
              </w:rPr>
              <w:t>5</w:t>
            </w:r>
          </w:p>
        </w:tc>
        <w:tc>
          <w:tcPr>
            <w:tcW w:w="567" w:type="dxa"/>
            <w:shd w:val="solid" w:color="FFFFFF" w:fill="auto"/>
            <w:vAlign w:val="center"/>
          </w:tcPr>
          <w:p w14:paraId="132DD5B2" w14:textId="4F8748D3" w:rsidR="008D6CDB" w:rsidRPr="004550B7" w:rsidRDefault="008D6CDB" w:rsidP="00293C85">
            <w:pPr>
              <w:pStyle w:val="TAL"/>
              <w:rPr>
                <w:sz w:val="16"/>
                <w:szCs w:val="16"/>
              </w:rPr>
            </w:pPr>
            <w:r w:rsidRPr="004550B7">
              <w:rPr>
                <w:sz w:val="16"/>
                <w:szCs w:val="16"/>
              </w:rPr>
              <w:t>0028</w:t>
            </w:r>
          </w:p>
        </w:tc>
        <w:tc>
          <w:tcPr>
            <w:tcW w:w="425" w:type="dxa"/>
            <w:shd w:val="solid" w:color="FFFFFF" w:fill="auto"/>
            <w:vAlign w:val="center"/>
          </w:tcPr>
          <w:p w14:paraId="606BC436" w14:textId="1401AD4F" w:rsidR="008D6CDB" w:rsidRPr="004550B7" w:rsidRDefault="008D6CDB" w:rsidP="00293C85">
            <w:pPr>
              <w:pStyle w:val="TAL"/>
              <w:rPr>
                <w:sz w:val="16"/>
                <w:szCs w:val="16"/>
              </w:rPr>
            </w:pPr>
            <w:r w:rsidRPr="004550B7">
              <w:rPr>
                <w:sz w:val="16"/>
                <w:szCs w:val="16"/>
              </w:rPr>
              <w:t>1</w:t>
            </w:r>
          </w:p>
        </w:tc>
        <w:tc>
          <w:tcPr>
            <w:tcW w:w="425" w:type="dxa"/>
            <w:shd w:val="solid" w:color="FFFFFF" w:fill="auto"/>
            <w:vAlign w:val="center"/>
          </w:tcPr>
          <w:p w14:paraId="21532E73" w14:textId="1F625D55" w:rsidR="008D6CDB" w:rsidRPr="004550B7" w:rsidRDefault="008D6CDB" w:rsidP="00293C85">
            <w:pPr>
              <w:pStyle w:val="TAL"/>
              <w:rPr>
                <w:sz w:val="16"/>
                <w:szCs w:val="16"/>
              </w:rPr>
            </w:pPr>
            <w:r w:rsidRPr="004550B7">
              <w:rPr>
                <w:sz w:val="16"/>
                <w:szCs w:val="16"/>
              </w:rPr>
              <w:t>F</w:t>
            </w:r>
          </w:p>
        </w:tc>
        <w:tc>
          <w:tcPr>
            <w:tcW w:w="4820" w:type="dxa"/>
            <w:shd w:val="solid" w:color="FFFFFF" w:fill="auto"/>
            <w:vAlign w:val="center"/>
          </w:tcPr>
          <w:p w14:paraId="0F29BBA9" w14:textId="6134582E" w:rsidR="008D6CDB" w:rsidRPr="004550B7" w:rsidRDefault="008D6CDB" w:rsidP="00293C85">
            <w:pPr>
              <w:pStyle w:val="TAL"/>
              <w:rPr>
                <w:sz w:val="16"/>
                <w:szCs w:val="16"/>
              </w:rPr>
            </w:pPr>
            <w:r w:rsidRPr="004550B7">
              <w:rPr>
                <w:sz w:val="16"/>
                <w:szCs w:val="16"/>
              </w:rPr>
              <w:t>Corrections to TS 26.501</w:t>
            </w:r>
          </w:p>
        </w:tc>
        <w:tc>
          <w:tcPr>
            <w:tcW w:w="708" w:type="dxa"/>
            <w:shd w:val="solid" w:color="FFFFFF" w:fill="auto"/>
          </w:tcPr>
          <w:p w14:paraId="4F10F99E" w14:textId="6DD89077" w:rsidR="008D6CDB" w:rsidRPr="004550B7" w:rsidRDefault="008D6CDB" w:rsidP="00293C85">
            <w:pPr>
              <w:pStyle w:val="TAL"/>
              <w:rPr>
                <w:sz w:val="16"/>
                <w:szCs w:val="16"/>
              </w:rPr>
            </w:pPr>
            <w:r w:rsidRPr="004550B7">
              <w:rPr>
                <w:sz w:val="16"/>
                <w:szCs w:val="16"/>
              </w:rPr>
              <w:t>16.8.0</w:t>
            </w:r>
          </w:p>
        </w:tc>
      </w:tr>
      <w:tr w:rsidR="00085356" w:rsidRPr="004550B7" w14:paraId="38F49055" w14:textId="77777777" w:rsidTr="000C1A63">
        <w:tc>
          <w:tcPr>
            <w:tcW w:w="993" w:type="dxa"/>
            <w:shd w:val="solid" w:color="FFFFFF" w:fill="auto"/>
          </w:tcPr>
          <w:p w14:paraId="4195EF2E" w14:textId="31811FDF" w:rsidR="00085356" w:rsidRPr="004550B7" w:rsidRDefault="00085356" w:rsidP="00293C85">
            <w:pPr>
              <w:pStyle w:val="TAL"/>
              <w:rPr>
                <w:sz w:val="16"/>
                <w:szCs w:val="16"/>
              </w:rPr>
            </w:pPr>
            <w:r w:rsidRPr="004550B7">
              <w:rPr>
                <w:sz w:val="16"/>
                <w:szCs w:val="16"/>
              </w:rPr>
              <w:t>2021-12</w:t>
            </w:r>
          </w:p>
        </w:tc>
        <w:tc>
          <w:tcPr>
            <w:tcW w:w="708" w:type="dxa"/>
            <w:shd w:val="solid" w:color="FFFFFF" w:fill="auto"/>
            <w:vAlign w:val="center"/>
          </w:tcPr>
          <w:p w14:paraId="30057C0C" w14:textId="00EC46DA" w:rsidR="00085356" w:rsidRPr="004550B7" w:rsidRDefault="00085356" w:rsidP="00293C85">
            <w:pPr>
              <w:pStyle w:val="TAL"/>
              <w:rPr>
                <w:sz w:val="16"/>
                <w:szCs w:val="16"/>
              </w:rPr>
            </w:pPr>
            <w:r w:rsidRPr="004550B7">
              <w:rPr>
                <w:sz w:val="16"/>
                <w:szCs w:val="16"/>
              </w:rPr>
              <w:t>SA#94-e</w:t>
            </w:r>
          </w:p>
        </w:tc>
        <w:tc>
          <w:tcPr>
            <w:tcW w:w="993" w:type="dxa"/>
            <w:shd w:val="solid" w:color="FFFFFF" w:fill="auto"/>
            <w:vAlign w:val="center"/>
          </w:tcPr>
          <w:p w14:paraId="5D74A502" w14:textId="61E5F658" w:rsidR="00085356" w:rsidRPr="004550B7" w:rsidRDefault="00085356" w:rsidP="00293C85">
            <w:pPr>
              <w:pStyle w:val="TAL"/>
              <w:rPr>
                <w:sz w:val="16"/>
                <w:szCs w:val="16"/>
              </w:rPr>
            </w:pPr>
            <w:r w:rsidRPr="004550B7">
              <w:rPr>
                <w:sz w:val="16"/>
                <w:szCs w:val="16"/>
              </w:rPr>
              <w:t>SP-211351</w:t>
            </w:r>
          </w:p>
        </w:tc>
        <w:tc>
          <w:tcPr>
            <w:tcW w:w="567" w:type="dxa"/>
            <w:shd w:val="solid" w:color="FFFFFF" w:fill="auto"/>
            <w:vAlign w:val="center"/>
          </w:tcPr>
          <w:p w14:paraId="5EEB36F5" w14:textId="545E8BBC" w:rsidR="00085356" w:rsidRPr="004550B7" w:rsidRDefault="00085356" w:rsidP="00293C85">
            <w:pPr>
              <w:pStyle w:val="TAL"/>
              <w:rPr>
                <w:sz w:val="16"/>
                <w:szCs w:val="16"/>
              </w:rPr>
            </w:pPr>
            <w:r w:rsidRPr="004550B7">
              <w:rPr>
                <w:sz w:val="16"/>
                <w:szCs w:val="16"/>
              </w:rPr>
              <w:t>0029</w:t>
            </w:r>
          </w:p>
        </w:tc>
        <w:tc>
          <w:tcPr>
            <w:tcW w:w="425" w:type="dxa"/>
            <w:shd w:val="solid" w:color="FFFFFF" w:fill="auto"/>
            <w:vAlign w:val="center"/>
          </w:tcPr>
          <w:p w14:paraId="00A8512A" w14:textId="4A237C25" w:rsidR="00085356" w:rsidRPr="004550B7" w:rsidRDefault="00085356" w:rsidP="00293C85">
            <w:pPr>
              <w:pStyle w:val="TAL"/>
              <w:rPr>
                <w:sz w:val="16"/>
                <w:szCs w:val="16"/>
              </w:rPr>
            </w:pPr>
            <w:r w:rsidRPr="004550B7">
              <w:rPr>
                <w:sz w:val="16"/>
                <w:szCs w:val="16"/>
              </w:rPr>
              <w:t>-</w:t>
            </w:r>
          </w:p>
        </w:tc>
        <w:tc>
          <w:tcPr>
            <w:tcW w:w="425" w:type="dxa"/>
            <w:shd w:val="solid" w:color="FFFFFF" w:fill="auto"/>
            <w:vAlign w:val="center"/>
          </w:tcPr>
          <w:p w14:paraId="543E6AE9" w14:textId="4E5E70E8" w:rsidR="00085356" w:rsidRPr="004550B7" w:rsidRDefault="00085356" w:rsidP="00293C85">
            <w:pPr>
              <w:pStyle w:val="TAL"/>
              <w:rPr>
                <w:sz w:val="16"/>
                <w:szCs w:val="16"/>
              </w:rPr>
            </w:pPr>
            <w:r w:rsidRPr="004550B7">
              <w:rPr>
                <w:sz w:val="16"/>
                <w:szCs w:val="16"/>
              </w:rPr>
              <w:t>F</w:t>
            </w:r>
          </w:p>
        </w:tc>
        <w:tc>
          <w:tcPr>
            <w:tcW w:w="4820" w:type="dxa"/>
            <w:shd w:val="solid" w:color="FFFFFF" w:fill="auto"/>
            <w:vAlign w:val="center"/>
          </w:tcPr>
          <w:p w14:paraId="79983E64" w14:textId="546020FE" w:rsidR="00085356" w:rsidRPr="004550B7" w:rsidRDefault="00085356" w:rsidP="00293C85">
            <w:pPr>
              <w:pStyle w:val="TAL"/>
              <w:rPr>
                <w:sz w:val="16"/>
                <w:szCs w:val="16"/>
              </w:rPr>
            </w:pPr>
            <w:r w:rsidRPr="004550B7">
              <w:rPr>
                <w:sz w:val="16"/>
                <w:szCs w:val="16"/>
              </w:rPr>
              <w:t>Aligning Stage 2 Content Hosting function of 5GMSd AS to Stage 3</w:t>
            </w:r>
          </w:p>
        </w:tc>
        <w:tc>
          <w:tcPr>
            <w:tcW w:w="708" w:type="dxa"/>
            <w:shd w:val="solid" w:color="FFFFFF" w:fill="auto"/>
          </w:tcPr>
          <w:p w14:paraId="609E6E26" w14:textId="1231342C" w:rsidR="00085356" w:rsidRPr="004550B7" w:rsidRDefault="00085356" w:rsidP="00293C85">
            <w:pPr>
              <w:pStyle w:val="TAL"/>
              <w:rPr>
                <w:sz w:val="16"/>
                <w:szCs w:val="16"/>
              </w:rPr>
            </w:pPr>
            <w:r w:rsidRPr="004550B7">
              <w:rPr>
                <w:sz w:val="16"/>
                <w:szCs w:val="16"/>
              </w:rPr>
              <w:t>16.9.0</w:t>
            </w:r>
          </w:p>
        </w:tc>
      </w:tr>
      <w:tr w:rsidR="00D61BAA" w:rsidRPr="004550B7" w14:paraId="4A26FEE5" w14:textId="77777777" w:rsidTr="000C1A63">
        <w:tc>
          <w:tcPr>
            <w:tcW w:w="993" w:type="dxa"/>
            <w:shd w:val="solid" w:color="FFFFFF" w:fill="auto"/>
          </w:tcPr>
          <w:p w14:paraId="446934A0" w14:textId="22FE758F" w:rsidR="00D61BAA" w:rsidRPr="004550B7" w:rsidRDefault="00D61BAA" w:rsidP="00293C85">
            <w:pPr>
              <w:pStyle w:val="TAL"/>
              <w:rPr>
                <w:sz w:val="16"/>
                <w:szCs w:val="16"/>
              </w:rPr>
            </w:pPr>
            <w:r w:rsidRPr="004550B7">
              <w:rPr>
                <w:sz w:val="16"/>
                <w:szCs w:val="16"/>
              </w:rPr>
              <w:t>2022-03</w:t>
            </w:r>
          </w:p>
        </w:tc>
        <w:tc>
          <w:tcPr>
            <w:tcW w:w="708" w:type="dxa"/>
            <w:shd w:val="solid" w:color="FFFFFF" w:fill="auto"/>
            <w:vAlign w:val="center"/>
          </w:tcPr>
          <w:p w14:paraId="1314B0ED" w14:textId="718D6EB5" w:rsidR="00D61BAA" w:rsidRPr="004550B7" w:rsidRDefault="00D61BAA" w:rsidP="00293C85">
            <w:pPr>
              <w:pStyle w:val="TAL"/>
              <w:rPr>
                <w:sz w:val="16"/>
                <w:szCs w:val="16"/>
              </w:rPr>
            </w:pPr>
            <w:r w:rsidRPr="004550B7">
              <w:rPr>
                <w:sz w:val="16"/>
                <w:szCs w:val="16"/>
              </w:rPr>
              <w:t>SA#95-e</w:t>
            </w:r>
          </w:p>
        </w:tc>
        <w:tc>
          <w:tcPr>
            <w:tcW w:w="993" w:type="dxa"/>
            <w:shd w:val="solid" w:color="FFFFFF" w:fill="auto"/>
            <w:vAlign w:val="center"/>
          </w:tcPr>
          <w:p w14:paraId="1BD41C90" w14:textId="37ACA386" w:rsidR="00D61BAA" w:rsidRPr="004550B7" w:rsidRDefault="00D61BAA" w:rsidP="00293C85">
            <w:pPr>
              <w:pStyle w:val="TAL"/>
              <w:rPr>
                <w:sz w:val="16"/>
                <w:szCs w:val="16"/>
              </w:rPr>
            </w:pPr>
            <w:r w:rsidRPr="004550B7">
              <w:rPr>
                <w:sz w:val="16"/>
                <w:szCs w:val="16"/>
              </w:rPr>
              <w:t>SP-220037</w:t>
            </w:r>
          </w:p>
        </w:tc>
        <w:tc>
          <w:tcPr>
            <w:tcW w:w="567" w:type="dxa"/>
            <w:shd w:val="solid" w:color="FFFFFF" w:fill="auto"/>
            <w:vAlign w:val="center"/>
          </w:tcPr>
          <w:p w14:paraId="33587716" w14:textId="361D2FA4" w:rsidR="00D61BAA" w:rsidRPr="004550B7" w:rsidRDefault="00D61BAA" w:rsidP="00293C85">
            <w:pPr>
              <w:pStyle w:val="TAL"/>
              <w:rPr>
                <w:sz w:val="16"/>
                <w:szCs w:val="16"/>
              </w:rPr>
            </w:pPr>
            <w:r w:rsidRPr="004550B7">
              <w:rPr>
                <w:sz w:val="16"/>
                <w:szCs w:val="16"/>
              </w:rPr>
              <w:t>0032</w:t>
            </w:r>
          </w:p>
        </w:tc>
        <w:tc>
          <w:tcPr>
            <w:tcW w:w="425" w:type="dxa"/>
            <w:shd w:val="solid" w:color="FFFFFF" w:fill="auto"/>
            <w:vAlign w:val="center"/>
          </w:tcPr>
          <w:p w14:paraId="63DD585D" w14:textId="18B976FB" w:rsidR="00D61BAA" w:rsidRPr="004550B7" w:rsidRDefault="00D61BAA" w:rsidP="00293C85">
            <w:pPr>
              <w:pStyle w:val="TAL"/>
              <w:rPr>
                <w:sz w:val="16"/>
                <w:szCs w:val="16"/>
              </w:rPr>
            </w:pPr>
            <w:r w:rsidRPr="004550B7">
              <w:rPr>
                <w:sz w:val="16"/>
                <w:szCs w:val="16"/>
              </w:rPr>
              <w:t>1</w:t>
            </w:r>
          </w:p>
        </w:tc>
        <w:tc>
          <w:tcPr>
            <w:tcW w:w="425" w:type="dxa"/>
            <w:shd w:val="solid" w:color="FFFFFF" w:fill="auto"/>
            <w:vAlign w:val="center"/>
          </w:tcPr>
          <w:p w14:paraId="3D93CBAA" w14:textId="1E162AD7" w:rsidR="00D61BAA" w:rsidRPr="004550B7" w:rsidRDefault="00D61BAA" w:rsidP="00293C85">
            <w:pPr>
              <w:pStyle w:val="TAL"/>
              <w:rPr>
                <w:sz w:val="16"/>
                <w:szCs w:val="16"/>
              </w:rPr>
            </w:pPr>
            <w:r w:rsidRPr="004550B7">
              <w:rPr>
                <w:sz w:val="16"/>
                <w:szCs w:val="16"/>
              </w:rPr>
              <w:t>F</w:t>
            </w:r>
          </w:p>
        </w:tc>
        <w:tc>
          <w:tcPr>
            <w:tcW w:w="4820" w:type="dxa"/>
            <w:shd w:val="solid" w:color="FFFFFF" w:fill="auto"/>
            <w:vAlign w:val="center"/>
          </w:tcPr>
          <w:p w14:paraId="69F91777" w14:textId="7AC1DC23" w:rsidR="00D61BAA" w:rsidRPr="004550B7" w:rsidRDefault="00D61BAA" w:rsidP="00293C85">
            <w:pPr>
              <w:pStyle w:val="TAL"/>
              <w:rPr>
                <w:sz w:val="16"/>
                <w:szCs w:val="16"/>
              </w:rPr>
            </w:pPr>
            <w:r w:rsidRPr="004550B7">
              <w:t>Correction 5GMS Client definition and clarification of reference point usage</w:t>
            </w:r>
          </w:p>
        </w:tc>
        <w:tc>
          <w:tcPr>
            <w:tcW w:w="708" w:type="dxa"/>
            <w:shd w:val="solid" w:color="FFFFFF" w:fill="auto"/>
          </w:tcPr>
          <w:p w14:paraId="140620DA" w14:textId="2C10169E" w:rsidR="00D61BAA" w:rsidRPr="004550B7" w:rsidRDefault="00D61BAA" w:rsidP="00293C85">
            <w:pPr>
              <w:pStyle w:val="TAL"/>
              <w:rPr>
                <w:sz w:val="16"/>
                <w:szCs w:val="16"/>
              </w:rPr>
            </w:pPr>
            <w:r w:rsidRPr="004550B7">
              <w:rPr>
                <w:sz w:val="16"/>
                <w:szCs w:val="16"/>
              </w:rPr>
              <w:t>16.10.0</w:t>
            </w:r>
          </w:p>
        </w:tc>
      </w:tr>
      <w:tr w:rsidR="00A220CE" w:rsidRPr="004550B7" w14:paraId="57095ED7" w14:textId="77777777" w:rsidTr="000C1A63">
        <w:tc>
          <w:tcPr>
            <w:tcW w:w="993" w:type="dxa"/>
            <w:shd w:val="solid" w:color="FFFFFF" w:fill="auto"/>
          </w:tcPr>
          <w:p w14:paraId="73F5ED0D" w14:textId="65EF2797" w:rsidR="00A220CE" w:rsidRPr="004550B7" w:rsidRDefault="00A220CE" w:rsidP="00293C85">
            <w:pPr>
              <w:pStyle w:val="TAL"/>
              <w:rPr>
                <w:sz w:val="16"/>
                <w:szCs w:val="16"/>
              </w:rPr>
            </w:pPr>
            <w:r w:rsidRPr="004550B7">
              <w:rPr>
                <w:sz w:val="16"/>
                <w:szCs w:val="16"/>
              </w:rPr>
              <w:t>2023-06</w:t>
            </w:r>
          </w:p>
        </w:tc>
        <w:tc>
          <w:tcPr>
            <w:tcW w:w="708" w:type="dxa"/>
            <w:shd w:val="solid" w:color="FFFFFF" w:fill="auto"/>
            <w:vAlign w:val="center"/>
          </w:tcPr>
          <w:p w14:paraId="3C940089" w14:textId="4ABB3956" w:rsidR="00A220CE" w:rsidRPr="004550B7" w:rsidRDefault="00A220CE" w:rsidP="00293C85">
            <w:pPr>
              <w:pStyle w:val="TAL"/>
              <w:rPr>
                <w:sz w:val="16"/>
                <w:szCs w:val="16"/>
              </w:rPr>
            </w:pPr>
            <w:r w:rsidRPr="004550B7">
              <w:rPr>
                <w:sz w:val="16"/>
                <w:szCs w:val="16"/>
              </w:rPr>
              <w:t>SA#100</w:t>
            </w:r>
          </w:p>
        </w:tc>
        <w:tc>
          <w:tcPr>
            <w:tcW w:w="993" w:type="dxa"/>
            <w:shd w:val="solid" w:color="FFFFFF" w:fill="auto"/>
            <w:vAlign w:val="center"/>
          </w:tcPr>
          <w:p w14:paraId="14E56881" w14:textId="7FEBEB4A" w:rsidR="00A220CE" w:rsidRPr="004550B7" w:rsidRDefault="00A220CE" w:rsidP="00293C85">
            <w:pPr>
              <w:pStyle w:val="TAL"/>
              <w:rPr>
                <w:sz w:val="16"/>
                <w:szCs w:val="16"/>
              </w:rPr>
            </w:pPr>
            <w:r w:rsidRPr="004550B7">
              <w:rPr>
                <w:sz w:val="16"/>
                <w:szCs w:val="16"/>
              </w:rPr>
              <w:t>SP-230547</w:t>
            </w:r>
          </w:p>
        </w:tc>
        <w:tc>
          <w:tcPr>
            <w:tcW w:w="567" w:type="dxa"/>
            <w:shd w:val="solid" w:color="FFFFFF" w:fill="auto"/>
            <w:vAlign w:val="center"/>
          </w:tcPr>
          <w:p w14:paraId="3FE6E372" w14:textId="18AF3DD3" w:rsidR="00A220CE" w:rsidRPr="004550B7" w:rsidRDefault="00A220CE" w:rsidP="00293C85">
            <w:pPr>
              <w:pStyle w:val="TAL"/>
              <w:rPr>
                <w:sz w:val="16"/>
                <w:szCs w:val="16"/>
              </w:rPr>
            </w:pPr>
            <w:r w:rsidRPr="004550B7">
              <w:rPr>
                <w:sz w:val="16"/>
                <w:szCs w:val="16"/>
              </w:rPr>
              <w:t>0068</w:t>
            </w:r>
          </w:p>
        </w:tc>
        <w:tc>
          <w:tcPr>
            <w:tcW w:w="425" w:type="dxa"/>
            <w:shd w:val="solid" w:color="FFFFFF" w:fill="auto"/>
            <w:vAlign w:val="center"/>
          </w:tcPr>
          <w:p w14:paraId="17B06A4D" w14:textId="55199A16" w:rsidR="00A220CE" w:rsidRPr="004550B7" w:rsidRDefault="00A220CE" w:rsidP="00293C85">
            <w:pPr>
              <w:pStyle w:val="TAL"/>
              <w:rPr>
                <w:sz w:val="16"/>
                <w:szCs w:val="16"/>
              </w:rPr>
            </w:pPr>
            <w:r w:rsidRPr="004550B7">
              <w:rPr>
                <w:sz w:val="16"/>
                <w:szCs w:val="16"/>
              </w:rPr>
              <w:t>2</w:t>
            </w:r>
          </w:p>
        </w:tc>
        <w:tc>
          <w:tcPr>
            <w:tcW w:w="425" w:type="dxa"/>
            <w:shd w:val="solid" w:color="FFFFFF" w:fill="auto"/>
            <w:vAlign w:val="center"/>
          </w:tcPr>
          <w:p w14:paraId="65EAD64D" w14:textId="76A6F1C4" w:rsidR="00A220CE" w:rsidRPr="004550B7" w:rsidRDefault="00A220CE" w:rsidP="00293C85">
            <w:pPr>
              <w:pStyle w:val="TAL"/>
              <w:rPr>
                <w:sz w:val="16"/>
                <w:szCs w:val="16"/>
              </w:rPr>
            </w:pPr>
            <w:r w:rsidRPr="004550B7">
              <w:rPr>
                <w:sz w:val="16"/>
                <w:szCs w:val="16"/>
              </w:rPr>
              <w:t>F</w:t>
            </w:r>
          </w:p>
        </w:tc>
        <w:tc>
          <w:tcPr>
            <w:tcW w:w="4820" w:type="dxa"/>
            <w:shd w:val="solid" w:color="FFFFFF" w:fill="auto"/>
            <w:vAlign w:val="center"/>
          </w:tcPr>
          <w:p w14:paraId="7D2C2900" w14:textId="7CB4D6DA" w:rsidR="00A220CE" w:rsidRPr="004550B7" w:rsidRDefault="00A220CE" w:rsidP="00293C85">
            <w:pPr>
              <w:pStyle w:val="TAL"/>
            </w:pPr>
            <w:r w:rsidRPr="004550B7">
              <w:t>[5GMSA] Feature description</w:t>
            </w:r>
          </w:p>
        </w:tc>
        <w:tc>
          <w:tcPr>
            <w:tcW w:w="708" w:type="dxa"/>
            <w:shd w:val="solid" w:color="FFFFFF" w:fill="auto"/>
          </w:tcPr>
          <w:p w14:paraId="222DEDD2" w14:textId="660AAFF2" w:rsidR="00A220CE" w:rsidRPr="004550B7" w:rsidRDefault="00A220CE" w:rsidP="00293C85">
            <w:pPr>
              <w:pStyle w:val="TAL"/>
              <w:rPr>
                <w:sz w:val="16"/>
                <w:szCs w:val="16"/>
              </w:rPr>
            </w:pPr>
            <w:r w:rsidRPr="004550B7">
              <w:rPr>
                <w:sz w:val="16"/>
                <w:szCs w:val="16"/>
              </w:rPr>
              <w:t>16.11.0</w:t>
            </w:r>
          </w:p>
        </w:tc>
      </w:tr>
      <w:tr w:rsidR="00257BA4" w:rsidRPr="004550B7" w14:paraId="603467CE" w14:textId="77777777" w:rsidTr="000C1A63">
        <w:tc>
          <w:tcPr>
            <w:tcW w:w="993" w:type="dxa"/>
            <w:shd w:val="solid" w:color="FFFFFF" w:fill="auto"/>
          </w:tcPr>
          <w:p w14:paraId="6D8E63F3" w14:textId="001EBCF0" w:rsidR="00257BA4" w:rsidRPr="004550B7" w:rsidRDefault="00257BA4" w:rsidP="00293C85">
            <w:pPr>
              <w:pStyle w:val="TAL"/>
              <w:rPr>
                <w:sz w:val="16"/>
                <w:szCs w:val="16"/>
              </w:rPr>
            </w:pPr>
            <w:r>
              <w:rPr>
                <w:sz w:val="16"/>
                <w:szCs w:val="16"/>
              </w:rPr>
              <w:t>2023-09</w:t>
            </w:r>
          </w:p>
        </w:tc>
        <w:tc>
          <w:tcPr>
            <w:tcW w:w="708" w:type="dxa"/>
            <w:shd w:val="solid" w:color="FFFFFF" w:fill="auto"/>
            <w:vAlign w:val="center"/>
          </w:tcPr>
          <w:p w14:paraId="0A9D5D70" w14:textId="35C250DC" w:rsidR="00257BA4" w:rsidRPr="004550B7" w:rsidRDefault="00257BA4" w:rsidP="00293C85">
            <w:pPr>
              <w:pStyle w:val="TAL"/>
              <w:rPr>
                <w:sz w:val="16"/>
                <w:szCs w:val="16"/>
              </w:rPr>
            </w:pPr>
            <w:r>
              <w:rPr>
                <w:sz w:val="16"/>
                <w:szCs w:val="16"/>
              </w:rPr>
              <w:t>SA#101</w:t>
            </w:r>
          </w:p>
        </w:tc>
        <w:tc>
          <w:tcPr>
            <w:tcW w:w="993" w:type="dxa"/>
            <w:shd w:val="solid" w:color="FFFFFF" w:fill="auto"/>
            <w:vAlign w:val="center"/>
          </w:tcPr>
          <w:p w14:paraId="5216446A" w14:textId="3411DF23" w:rsidR="00257BA4" w:rsidRPr="004550B7" w:rsidRDefault="00257BA4" w:rsidP="00293C85">
            <w:pPr>
              <w:pStyle w:val="TAL"/>
              <w:rPr>
                <w:sz w:val="16"/>
                <w:szCs w:val="16"/>
              </w:rPr>
            </w:pPr>
            <w:r>
              <w:rPr>
                <w:sz w:val="16"/>
                <w:szCs w:val="16"/>
              </w:rPr>
              <w:t>CP-230914</w:t>
            </w:r>
          </w:p>
        </w:tc>
        <w:tc>
          <w:tcPr>
            <w:tcW w:w="567" w:type="dxa"/>
            <w:shd w:val="solid" w:color="FFFFFF" w:fill="auto"/>
            <w:vAlign w:val="center"/>
          </w:tcPr>
          <w:p w14:paraId="3B4B6F39" w14:textId="4CAE82F8" w:rsidR="00257BA4" w:rsidRPr="004550B7" w:rsidRDefault="00257BA4" w:rsidP="00293C85">
            <w:pPr>
              <w:pStyle w:val="TAL"/>
              <w:rPr>
                <w:sz w:val="16"/>
                <w:szCs w:val="16"/>
              </w:rPr>
            </w:pPr>
            <w:r>
              <w:rPr>
                <w:sz w:val="16"/>
                <w:szCs w:val="16"/>
              </w:rPr>
              <w:t>0076</w:t>
            </w:r>
          </w:p>
        </w:tc>
        <w:tc>
          <w:tcPr>
            <w:tcW w:w="425" w:type="dxa"/>
            <w:shd w:val="solid" w:color="FFFFFF" w:fill="auto"/>
            <w:vAlign w:val="center"/>
          </w:tcPr>
          <w:p w14:paraId="57F6B9F1" w14:textId="71952DF3" w:rsidR="00257BA4" w:rsidRPr="004550B7" w:rsidRDefault="00257BA4" w:rsidP="00293C85">
            <w:pPr>
              <w:pStyle w:val="TAL"/>
              <w:rPr>
                <w:sz w:val="16"/>
                <w:szCs w:val="16"/>
              </w:rPr>
            </w:pPr>
            <w:r>
              <w:rPr>
                <w:sz w:val="16"/>
                <w:szCs w:val="16"/>
              </w:rPr>
              <w:t>2</w:t>
            </w:r>
          </w:p>
        </w:tc>
        <w:tc>
          <w:tcPr>
            <w:tcW w:w="425" w:type="dxa"/>
            <w:shd w:val="solid" w:color="FFFFFF" w:fill="auto"/>
            <w:vAlign w:val="center"/>
          </w:tcPr>
          <w:p w14:paraId="2F484365" w14:textId="35533591" w:rsidR="00257BA4" w:rsidRPr="004550B7" w:rsidRDefault="00257BA4" w:rsidP="00293C85">
            <w:pPr>
              <w:pStyle w:val="TAL"/>
              <w:rPr>
                <w:sz w:val="16"/>
                <w:szCs w:val="16"/>
              </w:rPr>
            </w:pPr>
            <w:r>
              <w:rPr>
                <w:sz w:val="16"/>
                <w:szCs w:val="16"/>
              </w:rPr>
              <w:t>F</w:t>
            </w:r>
          </w:p>
        </w:tc>
        <w:tc>
          <w:tcPr>
            <w:tcW w:w="4820" w:type="dxa"/>
            <w:shd w:val="solid" w:color="FFFFFF" w:fill="auto"/>
            <w:vAlign w:val="center"/>
          </w:tcPr>
          <w:p w14:paraId="024E424D" w14:textId="6E9FC2D3" w:rsidR="00257BA4" w:rsidRPr="004550B7" w:rsidRDefault="00257BA4" w:rsidP="00293C85">
            <w:pPr>
              <w:pStyle w:val="TAL"/>
            </w:pPr>
            <w:r>
              <w:t>[5GMSA] Clarifications to Network Assistance feature</w:t>
            </w:r>
          </w:p>
        </w:tc>
        <w:tc>
          <w:tcPr>
            <w:tcW w:w="708" w:type="dxa"/>
            <w:shd w:val="solid" w:color="FFFFFF" w:fill="auto"/>
          </w:tcPr>
          <w:p w14:paraId="0F5237D4" w14:textId="413EB179" w:rsidR="00257BA4" w:rsidRPr="004550B7" w:rsidRDefault="00257BA4" w:rsidP="00293C85">
            <w:pPr>
              <w:pStyle w:val="TAL"/>
              <w:rPr>
                <w:sz w:val="16"/>
                <w:szCs w:val="16"/>
              </w:rPr>
            </w:pPr>
            <w:r>
              <w:rPr>
                <w:sz w:val="16"/>
                <w:szCs w:val="16"/>
              </w:rPr>
              <w:t>16.12.0</w:t>
            </w:r>
          </w:p>
        </w:tc>
      </w:tr>
      <w:bookmarkEnd w:id="1"/>
    </w:tbl>
    <w:p w14:paraId="5F33AE0E" w14:textId="365C44A2" w:rsidR="00EA7B29" w:rsidRPr="00FE1EA7" w:rsidRDefault="00EA7B29" w:rsidP="00DF5DC8"/>
    <w:sectPr w:rsidR="00EA7B29" w:rsidRPr="00FE1EA7" w:rsidSect="007F65CD">
      <w:headerReference w:type="even" r:id="rId105"/>
      <w:headerReference w:type="default" r:id="rId106"/>
      <w:headerReference w:type="first" r:id="rId107"/>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63806C" w14:textId="77777777" w:rsidR="0033517A" w:rsidRDefault="0033517A">
      <w:r>
        <w:separator/>
      </w:r>
    </w:p>
  </w:endnote>
  <w:endnote w:type="continuationSeparator" w:id="0">
    <w:p w14:paraId="48662601" w14:textId="77777777" w:rsidR="0033517A" w:rsidRDefault="00335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BDA01" w14:textId="77777777" w:rsidR="00A12903" w:rsidRDefault="00A129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D23AFC" w14:textId="77777777" w:rsidR="0033517A" w:rsidRDefault="0033517A">
      <w:r>
        <w:separator/>
      </w:r>
    </w:p>
  </w:footnote>
  <w:footnote w:type="continuationSeparator" w:id="0">
    <w:p w14:paraId="075BB7F1" w14:textId="77777777" w:rsidR="0033517A" w:rsidRDefault="003351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72E77" w14:textId="77777777" w:rsidR="00A12903" w:rsidRDefault="00A1290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9C54E" w14:textId="1BAB8A5F"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0265">
      <w:rPr>
        <w:rFonts w:ascii="Arial" w:hAnsi="Arial" w:cs="Arial"/>
        <w:b/>
        <w:noProof/>
        <w:sz w:val="18"/>
        <w:szCs w:val="18"/>
      </w:rPr>
      <w:t>3GPP TS 26.501V16.12.0 (2023-09)</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4CB87286"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0265">
      <w:rPr>
        <w:rFonts w:ascii="Arial" w:hAnsi="Arial" w:cs="Arial"/>
        <w:b/>
        <w:noProof/>
        <w:sz w:val="18"/>
        <w:szCs w:val="18"/>
      </w:rPr>
      <w:t>Release 16</w:t>
    </w:r>
    <w:r>
      <w:rPr>
        <w:rFonts w:ascii="Arial" w:hAnsi="Arial" w:cs="Arial"/>
        <w:b/>
        <w:sz w:val="18"/>
        <w:szCs w:val="18"/>
      </w:rPr>
      <w:fldChar w:fldCharType="end"/>
    </w:r>
  </w:p>
  <w:p w14:paraId="28368AC8"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B0BB7" w14:textId="77777777" w:rsidR="00A12903" w:rsidRDefault="00A129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29513" w14:textId="77777777" w:rsidR="00A12903" w:rsidRDefault="00A12903">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E8A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E9D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18E7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9" w15:restartNumberingAfterBreak="0">
    <w:nsid w:val="2C5A32B4"/>
    <w:multiLevelType w:val="hybridMultilevel"/>
    <w:tmpl w:val="AAE24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8"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3"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0516243">
    <w:abstractNumId w:val="31"/>
  </w:num>
  <w:num w:numId="2" w16cid:durableId="76488726">
    <w:abstractNumId w:val="13"/>
  </w:num>
  <w:num w:numId="3" w16cid:durableId="572661547">
    <w:abstractNumId w:val="23"/>
  </w:num>
  <w:num w:numId="4" w16cid:durableId="471555217">
    <w:abstractNumId w:val="18"/>
  </w:num>
  <w:num w:numId="5" w16cid:durableId="40835104">
    <w:abstractNumId w:val="28"/>
  </w:num>
  <w:num w:numId="6" w16cid:durableId="1827432089">
    <w:abstractNumId w:val="10"/>
  </w:num>
  <w:num w:numId="7" w16cid:durableId="1907060918">
    <w:abstractNumId w:val="14"/>
  </w:num>
  <w:num w:numId="8" w16cid:durableId="1191643695">
    <w:abstractNumId w:val="26"/>
  </w:num>
  <w:num w:numId="9" w16cid:durableId="1753310372">
    <w:abstractNumId w:val="11"/>
  </w:num>
  <w:num w:numId="10" w16cid:durableId="678580378">
    <w:abstractNumId w:val="25"/>
  </w:num>
  <w:num w:numId="11" w16cid:durableId="1935626507">
    <w:abstractNumId w:val="9"/>
  </w:num>
  <w:num w:numId="12" w16cid:durableId="1185361219">
    <w:abstractNumId w:val="7"/>
  </w:num>
  <w:num w:numId="13" w16cid:durableId="1790976011">
    <w:abstractNumId w:val="6"/>
  </w:num>
  <w:num w:numId="14" w16cid:durableId="167840063">
    <w:abstractNumId w:val="5"/>
  </w:num>
  <w:num w:numId="15" w16cid:durableId="521744562">
    <w:abstractNumId w:val="4"/>
  </w:num>
  <w:num w:numId="16" w16cid:durableId="523714259">
    <w:abstractNumId w:val="8"/>
  </w:num>
  <w:num w:numId="17" w16cid:durableId="532158270">
    <w:abstractNumId w:val="3"/>
  </w:num>
  <w:num w:numId="18" w16cid:durableId="2008437332">
    <w:abstractNumId w:val="17"/>
  </w:num>
  <w:num w:numId="19" w16cid:durableId="2084066859">
    <w:abstractNumId w:val="29"/>
  </w:num>
  <w:num w:numId="20" w16cid:durableId="437453895">
    <w:abstractNumId w:val="12"/>
  </w:num>
  <w:num w:numId="21" w16cid:durableId="250621761">
    <w:abstractNumId w:val="32"/>
  </w:num>
  <w:num w:numId="22" w16cid:durableId="1274904207">
    <w:abstractNumId w:val="15"/>
  </w:num>
  <w:num w:numId="23" w16cid:durableId="1534807903">
    <w:abstractNumId w:val="27"/>
  </w:num>
  <w:num w:numId="24" w16cid:durableId="78799135">
    <w:abstractNumId w:val="22"/>
  </w:num>
  <w:num w:numId="25" w16cid:durableId="631325194">
    <w:abstractNumId w:val="16"/>
  </w:num>
  <w:num w:numId="26" w16cid:durableId="1644116121">
    <w:abstractNumId w:val="24"/>
  </w:num>
  <w:num w:numId="27" w16cid:durableId="52895209">
    <w:abstractNumId w:val="30"/>
  </w:num>
  <w:num w:numId="28" w16cid:durableId="588003408">
    <w:abstractNumId w:val="21"/>
  </w:num>
  <w:num w:numId="29" w16cid:durableId="876815842">
    <w:abstractNumId w:val="33"/>
  </w:num>
  <w:num w:numId="30" w16cid:durableId="1013068477">
    <w:abstractNumId w:val="20"/>
  </w:num>
  <w:num w:numId="31" w16cid:durableId="1607538778">
    <w:abstractNumId w:val="19"/>
  </w:num>
  <w:num w:numId="32" w16cid:durableId="2032997187">
    <w:abstractNumId w:val="2"/>
  </w:num>
  <w:num w:numId="33" w16cid:durableId="16472095">
    <w:abstractNumId w:val="1"/>
  </w:num>
  <w:num w:numId="34" w16cid:durableId="2583670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85356"/>
    <w:rsid w:val="000A03DE"/>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3756"/>
    <w:rsid w:val="001853A3"/>
    <w:rsid w:val="001861DF"/>
    <w:rsid w:val="00186894"/>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57BA4"/>
    <w:rsid w:val="0026004D"/>
    <w:rsid w:val="002640DD"/>
    <w:rsid w:val="00275D12"/>
    <w:rsid w:val="00284FEB"/>
    <w:rsid w:val="002860C4"/>
    <w:rsid w:val="00293C85"/>
    <w:rsid w:val="00295F5B"/>
    <w:rsid w:val="00296C49"/>
    <w:rsid w:val="002A7BC7"/>
    <w:rsid w:val="002B0347"/>
    <w:rsid w:val="002B5741"/>
    <w:rsid w:val="002E3924"/>
    <w:rsid w:val="002E439A"/>
    <w:rsid w:val="002E4805"/>
    <w:rsid w:val="002E4AED"/>
    <w:rsid w:val="002E5B42"/>
    <w:rsid w:val="002F06F4"/>
    <w:rsid w:val="002F1F3E"/>
    <w:rsid w:val="002F25DC"/>
    <w:rsid w:val="00305409"/>
    <w:rsid w:val="00322A0D"/>
    <w:rsid w:val="00324480"/>
    <w:rsid w:val="003322F8"/>
    <w:rsid w:val="0033251E"/>
    <w:rsid w:val="00334BEC"/>
    <w:rsid w:val="0033517A"/>
    <w:rsid w:val="003417D8"/>
    <w:rsid w:val="003609EF"/>
    <w:rsid w:val="0036231A"/>
    <w:rsid w:val="00374DD4"/>
    <w:rsid w:val="003767F9"/>
    <w:rsid w:val="0038382F"/>
    <w:rsid w:val="00391065"/>
    <w:rsid w:val="003A3CD3"/>
    <w:rsid w:val="003B2099"/>
    <w:rsid w:val="003B335B"/>
    <w:rsid w:val="003C236A"/>
    <w:rsid w:val="003E1A36"/>
    <w:rsid w:val="003E623A"/>
    <w:rsid w:val="00410371"/>
    <w:rsid w:val="004122EF"/>
    <w:rsid w:val="004242F1"/>
    <w:rsid w:val="00427735"/>
    <w:rsid w:val="00433978"/>
    <w:rsid w:val="00442A1A"/>
    <w:rsid w:val="00451DAA"/>
    <w:rsid w:val="004550B7"/>
    <w:rsid w:val="00464BB5"/>
    <w:rsid w:val="004652B0"/>
    <w:rsid w:val="00473C62"/>
    <w:rsid w:val="00480CB8"/>
    <w:rsid w:val="00485D0A"/>
    <w:rsid w:val="0049778C"/>
    <w:rsid w:val="004A1484"/>
    <w:rsid w:val="004B5164"/>
    <w:rsid w:val="004B75B7"/>
    <w:rsid w:val="004C7E1F"/>
    <w:rsid w:val="004E3ADC"/>
    <w:rsid w:val="004E482B"/>
    <w:rsid w:val="0051580D"/>
    <w:rsid w:val="005247AB"/>
    <w:rsid w:val="005304B4"/>
    <w:rsid w:val="00547111"/>
    <w:rsid w:val="00557BA3"/>
    <w:rsid w:val="00561156"/>
    <w:rsid w:val="00562D40"/>
    <w:rsid w:val="00567B54"/>
    <w:rsid w:val="00574B30"/>
    <w:rsid w:val="00576382"/>
    <w:rsid w:val="00592BD4"/>
    <w:rsid w:val="00592D74"/>
    <w:rsid w:val="005A08A0"/>
    <w:rsid w:val="005B1CB2"/>
    <w:rsid w:val="005B2E86"/>
    <w:rsid w:val="005E2C44"/>
    <w:rsid w:val="005F44C3"/>
    <w:rsid w:val="005F67B1"/>
    <w:rsid w:val="00621188"/>
    <w:rsid w:val="00623A79"/>
    <w:rsid w:val="006257ED"/>
    <w:rsid w:val="006308AB"/>
    <w:rsid w:val="00632BCE"/>
    <w:rsid w:val="00633E3C"/>
    <w:rsid w:val="00646E55"/>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C7DEE"/>
    <w:rsid w:val="006D4108"/>
    <w:rsid w:val="006E21FB"/>
    <w:rsid w:val="00722A89"/>
    <w:rsid w:val="00730B0B"/>
    <w:rsid w:val="007323A5"/>
    <w:rsid w:val="0074550F"/>
    <w:rsid w:val="0075051F"/>
    <w:rsid w:val="0076447E"/>
    <w:rsid w:val="00766941"/>
    <w:rsid w:val="00770265"/>
    <w:rsid w:val="00783098"/>
    <w:rsid w:val="00792342"/>
    <w:rsid w:val="00797762"/>
    <w:rsid w:val="007977A8"/>
    <w:rsid w:val="007A1900"/>
    <w:rsid w:val="007B12C3"/>
    <w:rsid w:val="007B512A"/>
    <w:rsid w:val="007C2097"/>
    <w:rsid w:val="007D6577"/>
    <w:rsid w:val="007D6A07"/>
    <w:rsid w:val="007F1AB3"/>
    <w:rsid w:val="007F65CD"/>
    <w:rsid w:val="007F7259"/>
    <w:rsid w:val="008040A8"/>
    <w:rsid w:val="00813057"/>
    <w:rsid w:val="008279FA"/>
    <w:rsid w:val="0083113F"/>
    <w:rsid w:val="008342C3"/>
    <w:rsid w:val="008502A9"/>
    <w:rsid w:val="008518BC"/>
    <w:rsid w:val="0085774D"/>
    <w:rsid w:val="008626E7"/>
    <w:rsid w:val="00870EE7"/>
    <w:rsid w:val="008863B9"/>
    <w:rsid w:val="008947A8"/>
    <w:rsid w:val="008A45A6"/>
    <w:rsid w:val="008B18FA"/>
    <w:rsid w:val="008C7387"/>
    <w:rsid w:val="008D6CDB"/>
    <w:rsid w:val="008E69F0"/>
    <w:rsid w:val="008F686C"/>
    <w:rsid w:val="009012D9"/>
    <w:rsid w:val="009148DE"/>
    <w:rsid w:val="00941E30"/>
    <w:rsid w:val="009462A4"/>
    <w:rsid w:val="00950B16"/>
    <w:rsid w:val="009641BA"/>
    <w:rsid w:val="009777D9"/>
    <w:rsid w:val="00985294"/>
    <w:rsid w:val="00991B88"/>
    <w:rsid w:val="009A5753"/>
    <w:rsid w:val="009A579D"/>
    <w:rsid w:val="009C3C35"/>
    <w:rsid w:val="009E3297"/>
    <w:rsid w:val="009E57A7"/>
    <w:rsid w:val="009F2A61"/>
    <w:rsid w:val="009F3BC1"/>
    <w:rsid w:val="009F734F"/>
    <w:rsid w:val="00A06F5C"/>
    <w:rsid w:val="00A11F84"/>
    <w:rsid w:val="00A12903"/>
    <w:rsid w:val="00A13638"/>
    <w:rsid w:val="00A142B7"/>
    <w:rsid w:val="00A15A72"/>
    <w:rsid w:val="00A15C91"/>
    <w:rsid w:val="00A17520"/>
    <w:rsid w:val="00A21E3D"/>
    <w:rsid w:val="00A220CE"/>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B00F7B"/>
    <w:rsid w:val="00B0449C"/>
    <w:rsid w:val="00B258BB"/>
    <w:rsid w:val="00B300D2"/>
    <w:rsid w:val="00B33665"/>
    <w:rsid w:val="00B400A6"/>
    <w:rsid w:val="00B41DEC"/>
    <w:rsid w:val="00B662D5"/>
    <w:rsid w:val="00B67B97"/>
    <w:rsid w:val="00B71040"/>
    <w:rsid w:val="00B92DC9"/>
    <w:rsid w:val="00B968C8"/>
    <w:rsid w:val="00BA2F83"/>
    <w:rsid w:val="00BA3EC5"/>
    <w:rsid w:val="00BA473C"/>
    <w:rsid w:val="00BA51D9"/>
    <w:rsid w:val="00BA7F00"/>
    <w:rsid w:val="00BB5DFC"/>
    <w:rsid w:val="00BD279D"/>
    <w:rsid w:val="00BD61A8"/>
    <w:rsid w:val="00BD6BB8"/>
    <w:rsid w:val="00BE63F9"/>
    <w:rsid w:val="00BF28FE"/>
    <w:rsid w:val="00C06D61"/>
    <w:rsid w:val="00C41AE9"/>
    <w:rsid w:val="00C426C5"/>
    <w:rsid w:val="00C66BA2"/>
    <w:rsid w:val="00C71CD8"/>
    <w:rsid w:val="00C84289"/>
    <w:rsid w:val="00C95985"/>
    <w:rsid w:val="00CB2460"/>
    <w:rsid w:val="00CC5026"/>
    <w:rsid w:val="00CC68D0"/>
    <w:rsid w:val="00CD7695"/>
    <w:rsid w:val="00CE40B3"/>
    <w:rsid w:val="00D03F9A"/>
    <w:rsid w:val="00D06D51"/>
    <w:rsid w:val="00D10AC2"/>
    <w:rsid w:val="00D15F1F"/>
    <w:rsid w:val="00D20B2D"/>
    <w:rsid w:val="00D24991"/>
    <w:rsid w:val="00D43C55"/>
    <w:rsid w:val="00D44089"/>
    <w:rsid w:val="00D45915"/>
    <w:rsid w:val="00D50255"/>
    <w:rsid w:val="00D608E9"/>
    <w:rsid w:val="00D61BAA"/>
    <w:rsid w:val="00D66520"/>
    <w:rsid w:val="00D731A2"/>
    <w:rsid w:val="00D74F1E"/>
    <w:rsid w:val="00D75515"/>
    <w:rsid w:val="00D84E80"/>
    <w:rsid w:val="00D86ADA"/>
    <w:rsid w:val="00D86F66"/>
    <w:rsid w:val="00D91C3B"/>
    <w:rsid w:val="00D94EB0"/>
    <w:rsid w:val="00DB2F3A"/>
    <w:rsid w:val="00DC5165"/>
    <w:rsid w:val="00DC6347"/>
    <w:rsid w:val="00DD3E5E"/>
    <w:rsid w:val="00DE34CF"/>
    <w:rsid w:val="00DF4A11"/>
    <w:rsid w:val="00DF5A41"/>
    <w:rsid w:val="00DF5DC8"/>
    <w:rsid w:val="00E13F3D"/>
    <w:rsid w:val="00E15F25"/>
    <w:rsid w:val="00E34898"/>
    <w:rsid w:val="00E45119"/>
    <w:rsid w:val="00E45B8D"/>
    <w:rsid w:val="00E531E7"/>
    <w:rsid w:val="00E628BC"/>
    <w:rsid w:val="00E71D37"/>
    <w:rsid w:val="00E83420"/>
    <w:rsid w:val="00E83B66"/>
    <w:rsid w:val="00EA1014"/>
    <w:rsid w:val="00EA284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76468"/>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rPr>
  </w:style>
  <w:style w:type="character" w:customStyle="1" w:styleId="IvDbodytextChar">
    <w:name w:val="IvD bodytext Char"/>
    <w:basedOn w:val="BodyTextChar"/>
    <w:link w:val="IvDbodytext"/>
    <w:rsid w:val="00EA7B29"/>
    <w:rPr>
      <w:rFonts w:ascii="Arial" w:hAnsi="Arial"/>
      <w:spacing w:val="2"/>
      <w:lang w:val="en-GB"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 w:type="paragraph" w:styleId="Bibliography">
    <w:name w:val="Bibliography"/>
    <w:basedOn w:val="Normal"/>
    <w:next w:val="Normal"/>
    <w:uiPriority w:val="37"/>
    <w:semiHidden/>
    <w:unhideWhenUsed/>
    <w:rsid w:val="006C7DEE"/>
  </w:style>
  <w:style w:type="paragraph" w:styleId="BlockText">
    <w:name w:val="Block Text"/>
    <w:basedOn w:val="Normal"/>
    <w:semiHidden/>
    <w:unhideWhenUsed/>
    <w:rsid w:val="006C7DE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6C7DEE"/>
    <w:pPr>
      <w:spacing w:after="120" w:line="480" w:lineRule="auto"/>
    </w:pPr>
  </w:style>
  <w:style w:type="character" w:customStyle="1" w:styleId="BodyText2Char">
    <w:name w:val="Body Text 2 Char"/>
    <w:basedOn w:val="DefaultParagraphFont"/>
    <w:link w:val="BodyText2"/>
    <w:semiHidden/>
    <w:rsid w:val="006C7DEE"/>
    <w:rPr>
      <w:rFonts w:ascii="Times New Roman" w:hAnsi="Times New Roman"/>
      <w:lang w:val="en-GB" w:eastAsia="en-US"/>
    </w:rPr>
  </w:style>
  <w:style w:type="paragraph" w:styleId="BodyText3">
    <w:name w:val="Body Text 3"/>
    <w:basedOn w:val="Normal"/>
    <w:link w:val="BodyText3Char"/>
    <w:semiHidden/>
    <w:unhideWhenUsed/>
    <w:rsid w:val="006C7DEE"/>
    <w:pPr>
      <w:spacing w:after="120"/>
    </w:pPr>
    <w:rPr>
      <w:sz w:val="16"/>
      <w:szCs w:val="16"/>
    </w:rPr>
  </w:style>
  <w:style w:type="character" w:customStyle="1" w:styleId="BodyText3Char">
    <w:name w:val="Body Text 3 Char"/>
    <w:basedOn w:val="DefaultParagraphFont"/>
    <w:link w:val="BodyText3"/>
    <w:semiHidden/>
    <w:rsid w:val="006C7DEE"/>
    <w:rPr>
      <w:rFonts w:ascii="Times New Roman" w:hAnsi="Times New Roman"/>
      <w:sz w:val="16"/>
      <w:szCs w:val="16"/>
      <w:lang w:val="en-GB" w:eastAsia="en-US"/>
    </w:rPr>
  </w:style>
  <w:style w:type="paragraph" w:styleId="BodyTextFirstIndent">
    <w:name w:val="Body Text First Indent"/>
    <w:basedOn w:val="BodyText"/>
    <w:link w:val="BodyTextFirstIndentChar"/>
    <w:rsid w:val="006C7DEE"/>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C7DEE"/>
    <w:rPr>
      <w:rFonts w:ascii="Times New Roman" w:hAnsi="Times New Roman"/>
      <w:lang w:val="en-GB" w:eastAsia="en-US"/>
    </w:rPr>
  </w:style>
  <w:style w:type="paragraph" w:styleId="BodyTextIndent">
    <w:name w:val="Body Text Indent"/>
    <w:basedOn w:val="Normal"/>
    <w:link w:val="BodyTextIndentChar"/>
    <w:semiHidden/>
    <w:unhideWhenUsed/>
    <w:rsid w:val="006C7DEE"/>
    <w:pPr>
      <w:spacing w:after="120"/>
      <w:ind w:left="283"/>
    </w:pPr>
  </w:style>
  <w:style w:type="character" w:customStyle="1" w:styleId="BodyTextIndentChar">
    <w:name w:val="Body Text Indent Char"/>
    <w:basedOn w:val="DefaultParagraphFont"/>
    <w:link w:val="BodyTextIndent"/>
    <w:semiHidden/>
    <w:rsid w:val="006C7DEE"/>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6C7DEE"/>
    <w:pPr>
      <w:spacing w:after="180"/>
      <w:ind w:left="360" w:firstLine="360"/>
    </w:pPr>
  </w:style>
  <w:style w:type="character" w:customStyle="1" w:styleId="BodyTextFirstIndent2Char">
    <w:name w:val="Body Text First Indent 2 Char"/>
    <w:basedOn w:val="BodyTextIndentChar"/>
    <w:link w:val="BodyTextFirstIndent2"/>
    <w:semiHidden/>
    <w:rsid w:val="006C7DEE"/>
    <w:rPr>
      <w:rFonts w:ascii="Times New Roman" w:hAnsi="Times New Roman"/>
      <w:lang w:val="en-GB" w:eastAsia="en-US"/>
    </w:rPr>
  </w:style>
  <w:style w:type="paragraph" w:styleId="BodyTextIndent2">
    <w:name w:val="Body Text Indent 2"/>
    <w:basedOn w:val="Normal"/>
    <w:link w:val="BodyTextIndent2Char"/>
    <w:semiHidden/>
    <w:unhideWhenUsed/>
    <w:rsid w:val="006C7DEE"/>
    <w:pPr>
      <w:spacing w:after="120" w:line="480" w:lineRule="auto"/>
      <w:ind w:left="283"/>
    </w:pPr>
  </w:style>
  <w:style w:type="character" w:customStyle="1" w:styleId="BodyTextIndent2Char">
    <w:name w:val="Body Text Indent 2 Char"/>
    <w:basedOn w:val="DefaultParagraphFont"/>
    <w:link w:val="BodyTextIndent2"/>
    <w:semiHidden/>
    <w:rsid w:val="006C7DEE"/>
    <w:rPr>
      <w:rFonts w:ascii="Times New Roman" w:hAnsi="Times New Roman"/>
      <w:lang w:val="en-GB" w:eastAsia="en-US"/>
    </w:rPr>
  </w:style>
  <w:style w:type="paragraph" w:styleId="BodyTextIndent3">
    <w:name w:val="Body Text Indent 3"/>
    <w:basedOn w:val="Normal"/>
    <w:link w:val="BodyTextIndent3Char"/>
    <w:semiHidden/>
    <w:unhideWhenUsed/>
    <w:rsid w:val="006C7DEE"/>
    <w:pPr>
      <w:spacing w:after="120"/>
      <w:ind w:left="283"/>
    </w:pPr>
    <w:rPr>
      <w:sz w:val="16"/>
      <w:szCs w:val="16"/>
    </w:rPr>
  </w:style>
  <w:style w:type="character" w:customStyle="1" w:styleId="BodyTextIndent3Char">
    <w:name w:val="Body Text Indent 3 Char"/>
    <w:basedOn w:val="DefaultParagraphFont"/>
    <w:link w:val="BodyTextIndent3"/>
    <w:semiHidden/>
    <w:rsid w:val="006C7DEE"/>
    <w:rPr>
      <w:rFonts w:ascii="Times New Roman" w:hAnsi="Times New Roman"/>
      <w:sz w:val="16"/>
      <w:szCs w:val="16"/>
      <w:lang w:val="en-GB" w:eastAsia="en-US"/>
    </w:rPr>
  </w:style>
  <w:style w:type="paragraph" w:styleId="Closing">
    <w:name w:val="Closing"/>
    <w:basedOn w:val="Normal"/>
    <w:link w:val="ClosingChar"/>
    <w:semiHidden/>
    <w:unhideWhenUsed/>
    <w:rsid w:val="006C7DEE"/>
    <w:pPr>
      <w:spacing w:after="0"/>
      <w:ind w:left="4252"/>
    </w:pPr>
  </w:style>
  <w:style w:type="character" w:customStyle="1" w:styleId="ClosingChar">
    <w:name w:val="Closing Char"/>
    <w:basedOn w:val="DefaultParagraphFont"/>
    <w:link w:val="Closing"/>
    <w:semiHidden/>
    <w:rsid w:val="006C7DEE"/>
    <w:rPr>
      <w:rFonts w:ascii="Times New Roman" w:hAnsi="Times New Roman"/>
      <w:lang w:val="en-GB" w:eastAsia="en-US"/>
    </w:rPr>
  </w:style>
  <w:style w:type="paragraph" w:styleId="Date">
    <w:name w:val="Date"/>
    <w:basedOn w:val="Normal"/>
    <w:next w:val="Normal"/>
    <w:link w:val="DateChar"/>
    <w:rsid w:val="006C7DEE"/>
  </w:style>
  <w:style w:type="character" w:customStyle="1" w:styleId="DateChar">
    <w:name w:val="Date Char"/>
    <w:basedOn w:val="DefaultParagraphFont"/>
    <w:link w:val="Date"/>
    <w:rsid w:val="006C7DEE"/>
    <w:rPr>
      <w:rFonts w:ascii="Times New Roman" w:hAnsi="Times New Roman"/>
      <w:lang w:val="en-GB" w:eastAsia="en-US"/>
    </w:rPr>
  </w:style>
  <w:style w:type="paragraph" w:styleId="E-mailSignature">
    <w:name w:val="E-mail Signature"/>
    <w:basedOn w:val="Normal"/>
    <w:link w:val="E-mailSignatureChar"/>
    <w:semiHidden/>
    <w:unhideWhenUsed/>
    <w:rsid w:val="006C7DEE"/>
    <w:pPr>
      <w:spacing w:after="0"/>
    </w:pPr>
  </w:style>
  <w:style w:type="character" w:customStyle="1" w:styleId="E-mailSignatureChar">
    <w:name w:val="E-mail Signature Char"/>
    <w:basedOn w:val="DefaultParagraphFont"/>
    <w:link w:val="E-mailSignature"/>
    <w:semiHidden/>
    <w:rsid w:val="006C7DEE"/>
    <w:rPr>
      <w:rFonts w:ascii="Times New Roman" w:hAnsi="Times New Roman"/>
      <w:lang w:val="en-GB" w:eastAsia="en-US"/>
    </w:rPr>
  </w:style>
  <w:style w:type="paragraph" w:styleId="EndnoteText">
    <w:name w:val="endnote text"/>
    <w:basedOn w:val="Normal"/>
    <w:link w:val="EndnoteTextChar"/>
    <w:semiHidden/>
    <w:unhideWhenUsed/>
    <w:rsid w:val="006C7DEE"/>
    <w:pPr>
      <w:spacing w:after="0"/>
    </w:pPr>
  </w:style>
  <w:style w:type="character" w:customStyle="1" w:styleId="EndnoteTextChar">
    <w:name w:val="Endnote Text Char"/>
    <w:basedOn w:val="DefaultParagraphFont"/>
    <w:link w:val="EndnoteText"/>
    <w:semiHidden/>
    <w:rsid w:val="006C7DEE"/>
    <w:rPr>
      <w:rFonts w:ascii="Times New Roman" w:hAnsi="Times New Roman"/>
      <w:lang w:val="en-GB" w:eastAsia="en-US"/>
    </w:rPr>
  </w:style>
  <w:style w:type="paragraph" w:styleId="EnvelopeAddress">
    <w:name w:val="envelope address"/>
    <w:basedOn w:val="Normal"/>
    <w:semiHidden/>
    <w:unhideWhenUsed/>
    <w:rsid w:val="006C7D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C7DE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6C7DEE"/>
    <w:pPr>
      <w:spacing w:after="0"/>
    </w:pPr>
    <w:rPr>
      <w:i/>
      <w:iCs/>
    </w:rPr>
  </w:style>
  <w:style w:type="character" w:customStyle="1" w:styleId="HTMLAddressChar">
    <w:name w:val="HTML Address Char"/>
    <w:basedOn w:val="DefaultParagraphFont"/>
    <w:link w:val="HTMLAddress"/>
    <w:semiHidden/>
    <w:rsid w:val="006C7DEE"/>
    <w:rPr>
      <w:rFonts w:ascii="Times New Roman" w:hAnsi="Times New Roman"/>
      <w:i/>
      <w:iCs/>
      <w:lang w:val="en-GB" w:eastAsia="en-US"/>
    </w:rPr>
  </w:style>
  <w:style w:type="paragraph" w:styleId="HTMLPreformatted">
    <w:name w:val="HTML Preformatted"/>
    <w:basedOn w:val="Normal"/>
    <w:link w:val="HTMLPreformattedChar"/>
    <w:semiHidden/>
    <w:unhideWhenUsed/>
    <w:rsid w:val="006C7DEE"/>
    <w:pPr>
      <w:spacing w:after="0"/>
    </w:pPr>
    <w:rPr>
      <w:rFonts w:ascii="Consolas" w:hAnsi="Consolas"/>
    </w:rPr>
  </w:style>
  <w:style w:type="character" w:customStyle="1" w:styleId="HTMLPreformattedChar">
    <w:name w:val="HTML Preformatted Char"/>
    <w:basedOn w:val="DefaultParagraphFont"/>
    <w:link w:val="HTMLPreformatted"/>
    <w:semiHidden/>
    <w:rsid w:val="006C7DEE"/>
    <w:rPr>
      <w:rFonts w:ascii="Consolas" w:hAnsi="Consolas"/>
      <w:lang w:val="en-GB" w:eastAsia="en-US"/>
    </w:rPr>
  </w:style>
  <w:style w:type="paragraph" w:styleId="Index3">
    <w:name w:val="index 3"/>
    <w:basedOn w:val="Normal"/>
    <w:next w:val="Normal"/>
    <w:semiHidden/>
    <w:unhideWhenUsed/>
    <w:rsid w:val="006C7DEE"/>
    <w:pPr>
      <w:spacing w:after="0"/>
      <w:ind w:left="600" w:hanging="200"/>
    </w:pPr>
  </w:style>
  <w:style w:type="paragraph" w:styleId="Index4">
    <w:name w:val="index 4"/>
    <w:basedOn w:val="Normal"/>
    <w:next w:val="Normal"/>
    <w:semiHidden/>
    <w:unhideWhenUsed/>
    <w:rsid w:val="006C7DEE"/>
    <w:pPr>
      <w:spacing w:after="0"/>
      <w:ind w:left="800" w:hanging="200"/>
    </w:pPr>
  </w:style>
  <w:style w:type="paragraph" w:styleId="Index5">
    <w:name w:val="index 5"/>
    <w:basedOn w:val="Normal"/>
    <w:next w:val="Normal"/>
    <w:semiHidden/>
    <w:unhideWhenUsed/>
    <w:rsid w:val="006C7DEE"/>
    <w:pPr>
      <w:spacing w:after="0"/>
      <w:ind w:left="1000" w:hanging="200"/>
    </w:pPr>
  </w:style>
  <w:style w:type="paragraph" w:styleId="Index6">
    <w:name w:val="index 6"/>
    <w:basedOn w:val="Normal"/>
    <w:next w:val="Normal"/>
    <w:semiHidden/>
    <w:unhideWhenUsed/>
    <w:rsid w:val="006C7DEE"/>
    <w:pPr>
      <w:spacing w:after="0"/>
      <w:ind w:left="1200" w:hanging="200"/>
    </w:pPr>
  </w:style>
  <w:style w:type="paragraph" w:styleId="Index7">
    <w:name w:val="index 7"/>
    <w:basedOn w:val="Normal"/>
    <w:next w:val="Normal"/>
    <w:semiHidden/>
    <w:unhideWhenUsed/>
    <w:rsid w:val="006C7DEE"/>
    <w:pPr>
      <w:spacing w:after="0"/>
      <w:ind w:left="1400" w:hanging="200"/>
    </w:pPr>
  </w:style>
  <w:style w:type="paragraph" w:styleId="Index8">
    <w:name w:val="index 8"/>
    <w:basedOn w:val="Normal"/>
    <w:next w:val="Normal"/>
    <w:semiHidden/>
    <w:unhideWhenUsed/>
    <w:rsid w:val="006C7DEE"/>
    <w:pPr>
      <w:spacing w:after="0"/>
      <w:ind w:left="1600" w:hanging="200"/>
    </w:pPr>
  </w:style>
  <w:style w:type="paragraph" w:styleId="Index9">
    <w:name w:val="index 9"/>
    <w:basedOn w:val="Normal"/>
    <w:next w:val="Normal"/>
    <w:semiHidden/>
    <w:unhideWhenUsed/>
    <w:rsid w:val="006C7DEE"/>
    <w:pPr>
      <w:spacing w:after="0"/>
      <w:ind w:left="1800" w:hanging="200"/>
    </w:pPr>
  </w:style>
  <w:style w:type="paragraph" w:styleId="IndexHeading">
    <w:name w:val="index heading"/>
    <w:basedOn w:val="Normal"/>
    <w:next w:val="Index1"/>
    <w:semiHidden/>
    <w:unhideWhenUsed/>
    <w:rsid w:val="006C7D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C7DE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6C7DEE"/>
    <w:rPr>
      <w:rFonts w:ascii="Times New Roman" w:hAnsi="Times New Roman"/>
      <w:i/>
      <w:iCs/>
      <w:color w:val="4F81BD" w:themeColor="accent1"/>
      <w:lang w:val="en-GB" w:eastAsia="en-US"/>
    </w:rPr>
  </w:style>
  <w:style w:type="paragraph" w:styleId="ListContinue">
    <w:name w:val="List Continue"/>
    <w:basedOn w:val="Normal"/>
    <w:semiHidden/>
    <w:unhideWhenUsed/>
    <w:rsid w:val="006C7DEE"/>
    <w:pPr>
      <w:spacing w:after="120"/>
      <w:ind w:left="283"/>
      <w:contextualSpacing/>
    </w:pPr>
  </w:style>
  <w:style w:type="paragraph" w:styleId="ListContinue2">
    <w:name w:val="List Continue 2"/>
    <w:basedOn w:val="Normal"/>
    <w:semiHidden/>
    <w:unhideWhenUsed/>
    <w:rsid w:val="006C7DEE"/>
    <w:pPr>
      <w:spacing w:after="120"/>
      <w:ind w:left="566"/>
      <w:contextualSpacing/>
    </w:pPr>
  </w:style>
  <w:style w:type="paragraph" w:styleId="ListContinue3">
    <w:name w:val="List Continue 3"/>
    <w:basedOn w:val="Normal"/>
    <w:semiHidden/>
    <w:unhideWhenUsed/>
    <w:rsid w:val="006C7DEE"/>
    <w:pPr>
      <w:spacing w:after="120"/>
      <w:ind w:left="849"/>
      <w:contextualSpacing/>
    </w:pPr>
  </w:style>
  <w:style w:type="paragraph" w:styleId="ListContinue4">
    <w:name w:val="List Continue 4"/>
    <w:basedOn w:val="Normal"/>
    <w:semiHidden/>
    <w:unhideWhenUsed/>
    <w:rsid w:val="006C7DEE"/>
    <w:pPr>
      <w:spacing w:after="120"/>
      <w:ind w:left="1132"/>
      <w:contextualSpacing/>
    </w:pPr>
  </w:style>
  <w:style w:type="paragraph" w:styleId="ListContinue5">
    <w:name w:val="List Continue 5"/>
    <w:basedOn w:val="Normal"/>
    <w:semiHidden/>
    <w:unhideWhenUsed/>
    <w:rsid w:val="006C7DEE"/>
    <w:pPr>
      <w:spacing w:after="120"/>
      <w:ind w:left="1415"/>
      <w:contextualSpacing/>
    </w:pPr>
  </w:style>
  <w:style w:type="paragraph" w:styleId="ListNumber3">
    <w:name w:val="List Number 3"/>
    <w:basedOn w:val="Normal"/>
    <w:semiHidden/>
    <w:unhideWhenUsed/>
    <w:rsid w:val="006C7DEE"/>
    <w:pPr>
      <w:numPr>
        <w:numId w:val="32"/>
      </w:numPr>
      <w:contextualSpacing/>
    </w:pPr>
  </w:style>
  <w:style w:type="paragraph" w:styleId="ListNumber4">
    <w:name w:val="List Number 4"/>
    <w:basedOn w:val="Normal"/>
    <w:semiHidden/>
    <w:unhideWhenUsed/>
    <w:rsid w:val="006C7DEE"/>
    <w:pPr>
      <w:numPr>
        <w:numId w:val="33"/>
      </w:numPr>
      <w:contextualSpacing/>
    </w:pPr>
  </w:style>
  <w:style w:type="paragraph" w:styleId="ListNumber5">
    <w:name w:val="List Number 5"/>
    <w:basedOn w:val="Normal"/>
    <w:semiHidden/>
    <w:unhideWhenUsed/>
    <w:rsid w:val="006C7DEE"/>
    <w:pPr>
      <w:numPr>
        <w:numId w:val="34"/>
      </w:numPr>
      <w:contextualSpacing/>
    </w:pPr>
  </w:style>
  <w:style w:type="paragraph" w:styleId="MacroText">
    <w:name w:val="macro"/>
    <w:link w:val="MacroTextChar"/>
    <w:semiHidden/>
    <w:unhideWhenUsed/>
    <w:rsid w:val="006C7D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6C7DEE"/>
    <w:rPr>
      <w:rFonts w:ascii="Consolas" w:hAnsi="Consolas"/>
      <w:lang w:val="en-GB" w:eastAsia="en-US"/>
    </w:rPr>
  </w:style>
  <w:style w:type="paragraph" w:styleId="MessageHeader">
    <w:name w:val="Message Header"/>
    <w:basedOn w:val="Normal"/>
    <w:link w:val="MessageHeaderChar"/>
    <w:semiHidden/>
    <w:unhideWhenUsed/>
    <w:rsid w:val="006C7D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C7DE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C7DEE"/>
    <w:rPr>
      <w:rFonts w:ascii="Times New Roman" w:hAnsi="Times New Roman"/>
      <w:lang w:val="en-GB" w:eastAsia="en-US"/>
    </w:rPr>
  </w:style>
  <w:style w:type="paragraph" w:styleId="NormalIndent">
    <w:name w:val="Normal Indent"/>
    <w:basedOn w:val="Normal"/>
    <w:semiHidden/>
    <w:unhideWhenUsed/>
    <w:rsid w:val="006C7DEE"/>
    <w:pPr>
      <w:ind w:left="720"/>
    </w:pPr>
  </w:style>
  <w:style w:type="paragraph" w:styleId="NoteHeading">
    <w:name w:val="Note Heading"/>
    <w:basedOn w:val="Normal"/>
    <w:next w:val="Normal"/>
    <w:link w:val="NoteHeadingChar"/>
    <w:semiHidden/>
    <w:unhideWhenUsed/>
    <w:rsid w:val="006C7DEE"/>
    <w:pPr>
      <w:spacing w:after="0"/>
    </w:pPr>
  </w:style>
  <w:style w:type="character" w:customStyle="1" w:styleId="NoteHeadingChar">
    <w:name w:val="Note Heading Char"/>
    <w:basedOn w:val="DefaultParagraphFont"/>
    <w:link w:val="NoteHeading"/>
    <w:semiHidden/>
    <w:rsid w:val="006C7DEE"/>
    <w:rPr>
      <w:rFonts w:ascii="Times New Roman" w:hAnsi="Times New Roman"/>
      <w:lang w:val="en-GB" w:eastAsia="en-US"/>
    </w:rPr>
  </w:style>
  <w:style w:type="paragraph" w:styleId="PlainText">
    <w:name w:val="Plain Text"/>
    <w:basedOn w:val="Normal"/>
    <w:link w:val="PlainTextChar"/>
    <w:semiHidden/>
    <w:unhideWhenUsed/>
    <w:rsid w:val="006C7DEE"/>
    <w:pPr>
      <w:spacing w:after="0"/>
    </w:pPr>
    <w:rPr>
      <w:rFonts w:ascii="Consolas" w:hAnsi="Consolas"/>
      <w:sz w:val="21"/>
      <w:szCs w:val="21"/>
    </w:rPr>
  </w:style>
  <w:style w:type="character" w:customStyle="1" w:styleId="PlainTextChar">
    <w:name w:val="Plain Text Char"/>
    <w:basedOn w:val="DefaultParagraphFont"/>
    <w:link w:val="PlainText"/>
    <w:semiHidden/>
    <w:rsid w:val="006C7DEE"/>
    <w:rPr>
      <w:rFonts w:ascii="Consolas" w:hAnsi="Consolas"/>
      <w:sz w:val="21"/>
      <w:szCs w:val="21"/>
      <w:lang w:val="en-GB" w:eastAsia="en-US"/>
    </w:rPr>
  </w:style>
  <w:style w:type="paragraph" w:styleId="Quote">
    <w:name w:val="Quote"/>
    <w:basedOn w:val="Normal"/>
    <w:next w:val="Normal"/>
    <w:link w:val="QuoteChar"/>
    <w:uiPriority w:val="29"/>
    <w:qFormat/>
    <w:rsid w:val="006C7D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C7DEE"/>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6C7DEE"/>
  </w:style>
  <w:style w:type="character" w:customStyle="1" w:styleId="SalutationChar">
    <w:name w:val="Salutation Char"/>
    <w:basedOn w:val="DefaultParagraphFont"/>
    <w:link w:val="Salutation"/>
    <w:rsid w:val="006C7DEE"/>
    <w:rPr>
      <w:rFonts w:ascii="Times New Roman" w:hAnsi="Times New Roman"/>
      <w:lang w:val="en-GB" w:eastAsia="en-US"/>
    </w:rPr>
  </w:style>
  <w:style w:type="paragraph" w:styleId="Signature">
    <w:name w:val="Signature"/>
    <w:basedOn w:val="Normal"/>
    <w:link w:val="SignatureChar"/>
    <w:semiHidden/>
    <w:unhideWhenUsed/>
    <w:rsid w:val="006C7DEE"/>
    <w:pPr>
      <w:spacing w:after="0"/>
      <w:ind w:left="4252"/>
    </w:pPr>
  </w:style>
  <w:style w:type="character" w:customStyle="1" w:styleId="SignatureChar">
    <w:name w:val="Signature Char"/>
    <w:basedOn w:val="DefaultParagraphFont"/>
    <w:link w:val="Signature"/>
    <w:semiHidden/>
    <w:rsid w:val="006C7DEE"/>
    <w:rPr>
      <w:rFonts w:ascii="Times New Roman" w:hAnsi="Times New Roman"/>
      <w:lang w:val="en-GB" w:eastAsia="en-US"/>
    </w:rPr>
  </w:style>
  <w:style w:type="paragraph" w:styleId="Subtitle">
    <w:name w:val="Subtitle"/>
    <w:basedOn w:val="Normal"/>
    <w:next w:val="Normal"/>
    <w:link w:val="SubtitleChar"/>
    <w:qFormat/>
    <w:rsid w:val="006C7D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C7DE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6C7DEE"/>
    <w:pPr>
      <w:spacing w:after="0"/>
      <w:ind w:left="200" w:hanging="200"/>
    </w:pPr>
  </w:style>
  <w:style w:type="paragraph" w:styleId="TableofFigures">
    <w:name w:val="table of figures"/>
    <w:basedOn w:val="Normal"/>
    <w:next w:val="Normal"/>
    <w:semiHidden/>
    <w:unhideWhenUsed/>
    <w:rsid w:val="006C7DEE"/>
    <w:pPr>
      <w:spacing w:after="0"/>
    </w:pPr>
  </w:style>
  <w:style w:type="paragraph" w:styleId="Title">
    <w:name w:val="Title"/>
    <w:basedOn w:val="Normal"/>
    <w:next w:val="Normal"/>
    <w:link w:val="TitleChar"/>
    <w:qFormat/>
    <w:rsid w:val="006C7DE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C7DE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6C7D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C7DEE"/>
    <w:pPr>
      <w:pageBreakBefore w:val="0"/>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link w:val="Heading2"/>
    <w:rsid w:val="00D731A2"/>
    <w:rPr>
      <w:rFonts w:ascii="Arial" w:hAnsi="Arial"/>
      <w:sz w:val="32"/>
      <w:lang w:val="en-GB" w:eastAsia="en-US"/>
    </w:rPr>
  </w:style>
  <w:style w:type="character" w:customStyle="1" w:styleId="TANChar">
    <w:name w:val="TAN Char"/>
    <w:link w:val="TAN"/>
    <w:qFormat/>
    <w:locked/>
    <w:rsid w:val="00D731A2"/>
    <w:rPr>
      <w:rFonts w:ascii="Arial" w:hAnsi="Arial"/>
      <w:sz w:val="18"/>
      <w:lang w:val="en-GB" w:eastAsia="en-US"/>
    </w:rPr>
  </w:style>
  <w:style w:type="character" w:customStyle="1" w:styleId="TACChar">
    <w:name w:val="TAC Char"/>
    <w:link w:val="TAC"/>
    <w:qFormat/>
    <w:locked/>
    <w:rsid w:val="00D731A2"/>
    <w:rPr>
      <w:rFonts w:ascii="Arial" w:hAnsi="Arial"/>
      <w:sz w:val="18"/>
      <w:lang w:val="en-GB" w:eastAsia="en-US"/>
    </w:rPr>
  </w:style>
  <w:style w:type="character" w:customStyle="1" w:styleId="B2Char">
    <w:name w:val="B2 Char"/>
    <w:link w:val="B2"/>
    <w:locked/>
    <w:rsid w:val="00257BA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4.vsdx"/><Relationship Id="rId42" Type="http://schemas.openxmlformats.org/officeDocument/2006/relationships/image" Target="media/image18.wmf"/><Relationship Id="rId47" Type="http://schemas.openxmlformats.org/officeDocument/2006/relationships/oleObject" Target="embeddings/oleObject3.bin"/><Relationship Id="rId63" Type="http://schemas.openxmlformats.org/officeDocument/2006/relationships/package" Target="embeddings/Microsoft_Visio_Drawing16.vsdx"/><Relationship Id="rId68" Type="http://schemas.openxmlformats.org/officeDocument/2006/relationships/image" Target="media/image30.wmf"/><Relationship Id="rId84" Type="http://schemas.openxmlformats.org/officeDocument/2006/relationships/image" Target="media/image39.emf"/><Relationship Id="rId89" Type="http://schemas.openxmlformats.org/officeDocument/2006/relationships/oleObject" Target="embeddings/oleObject18.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07" Type="http://schemas.openxmlformats.org/officeDocument/2006/relationships/header" Target="header5.xml"/><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oleObject" Target="embeddings/oleObject2.bin"/><Relationship Id="rId53" Type="http://schemas.openxmlformats.org/officeDocument/2006/relationships/oleObject" Target="embeddings/oleObject4.bin"/><Relationship Id="rId58" Type="http://schemas.openxmlformats.org/officeDocument/2006/relationships/image" Target="media/image25.wmf"/><Relationship Id="rId66" Type="http://schemas.openxmlformats.org/officeDocument/2006/relationships/image" Target="media/image29.wmf"/><Relationship Id="rId74" Type="http://schemas.openxmlformats.org/officeDocument/2006/relationships/image" Target="media/image33.emf"/><Relationship Id="rId79" Type="http://schemas.openxmlformats.org/officeDocument/2006/relationships/oleObject" Target="embeddings/oleObject14.bin"/><Relationship Id="rId87" Type="http://schemas.openxmlformats.org/officeDocument/2006/relationships/oleObject" Target="embeddings/oleObject17.bin"/><Relationship Id="rId102" Type="http://schemas.openxmlformats.org/officeDocument/2006/relationships/image" Target="media/image53.jpeg"/><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38.wmf"/><Relationship Id="rId90" Type="http://schemas.openxmlformats.org/officeDocument/2006/relationships/image" Target="media/image42.jpeg"/><Relationship Id="rId95" Type="http://schemas.openxmlformats.org/officeDocument/2006/relationships/image" Target="media/image47.jpeg"/><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1.bin"/><Relationship Id="rId48" Type="http://schemas.openxmlformats.org/officeDocument/2006/relationships/header" Target="header2.xml"/><Relationship Id="rId56" Type="http://schemas.openxmlformats.org/officeDocument/2006/relationships/image" Target="media/image24.wmf"/><Relationship Id="rId64" Type="http://schemas.openxmlformats.org/officeDocument/2006/relationships/image" Target="media/image28.wmf"/><Relationship Id="rId69" Type="http://schemas.openxmlformats.org/officeDocument/2006/relationships/oleObject" Target="embeddings/oleObject11.bin"/><Relationship Id="rId77" Type="http://schemas.openxmlformats.org/officeDocument/2006/relationships/oleObject" Target="embeddings/oleObject13.bin"/><Relationship Id="rId100" Type="http://schemas.openxmlformats.org/officeDocument/2006/relationships/image" Target="media/image52.wmf"/><Relationship Id="rId105"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2.wmf"/><Relationship Id="rId80" Type="http://schemas.openxmlformats.org/officeDocument/2006/relationships/image" Target="media/image37.wmf"/><Relationship Id="rId85" Type="http://schemas.openxmlformats.org/officeDocument/2006/relationships/package" Target="embeddings/Microsoft_Visio_Drawing18.vsdx"/><Relationship Id="rId93" Type="http://schemas.openxmlformats.org/officeDocument/2006/relationships/image" Target="media/image45.jpeg"/><Relationship Id="rId98" Type="http://schemas.openxmlformats.org/officeDocument/2006/relationships/image" Target="media/image50.jpe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oleObject" Target="embeddings/oleObject7.bin"/><Relationship Id="rId67" Type="http://schemas.openxmlformats.org/officeDocument/2006/relationships/oleObject" Target="embeddings/oleObject10.bin"/><Relationship Id="rId103" Type="http://schemas.openxmlformats.org/officeDocument/2006/relationships/image" Target="media/image54.wmf"/><Relationship Id="rId10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oleObject" Target="embeddings/oleObject16.bin"/><Relationship Id="rId88" Type="http://schemas.openxmlformats.org/officeDocument/2006/relationships/image" Target="media/image41.wmf"/><Relationship Id="rId91" Type="http://schemas.openxmlformats.org/officeDocument/2006/relationships/image" Target="media/image43.jpeg"/><Relationship Id="rId96" Type="http://schemas.openxmlformats.org/officeDocument/2006/relationships/image" Target="media/image48.jpe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footer" Target="footer1.xml"/><Relationship Id="rId57" Type="http://schemas.openxmlformats.org/officeDocument/2006/relationships/oleObject" Target="embeddings/oleObject6.bin"/><Relationship Id="rId106"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9.bin"/><Relationship Id="rId73" Type="http://schemas.openxmlformats.org/officeDocument/2006/relationships/oleObject" Target="embeddings/oleObject12.bin"/><Relationship Id="rId78" Type="http://schemas.openxmlformats.org/officeDocument/2006/relationships/image" Target="media/image36.wmf"/><Relationship Id="rId81" Type="http://schemas.openxmlformats.org/officeDocument/2006/relationships/oleObject" Target="embeddings/oleObject15.bin"/><Relationship Id="rId86" Type="http://schemas.openxmlformats.org/officeDocument/2006/relationships/image" Target="media/image40.wmf"/><Relationship Id="rId94" Type="http://schemas.openxmlformats.org/officeDocument/2006/relationships/image" Target="media/image46.jpeg"/><Relationship Id="rId99" Type="http://schemas.openxmlformats.org/officeDocument/2006/relationships/image" Target="media/image51.jpeg"/><Relationship Id="rId101" Type="http://schemas.openxmlformats.org/officeDocument/2006/relationships/oleObject" Target="embeddings/oleObject19.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theme" Target="theme/theme1.xml"/><Relationship Id="rId34" Type="http://schemas.openxmlformats.org/officeDocument/2006/relationships/image" Target="media/image14.emf"/><Relationship Id="rId50" Type="http://schemas.openxmlformats.org/officeDocument/2006/relationships/image" Target="media/image21.emf"/><Relationship Id="rId55" Type="http://schemas.openxmlformats.org/officeDocument/2006/relationships/oleObject" Target="embeddings/oleObject5.bin"/><Relationship Id="rId76" Type="http://schemas.openxmlformats.org/officeDocument/2006/relationships/image" Target="media/image35.wmf"/><Relationship Id="rId97" Type="http://schemas.openxmlformats.org/officeDocument/2006/relationships/image" Target="media/image49.jpeg"/><Relationship Id="rId104" Type="http://schemas.openxmlformats.org/officeDocument/2006/relationships/oleObject" Target="embeddings/oleObject20.bin"/><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24357</Words>
  <Characters>138840</Characters>
  <Application>Microsoft Office Word</Application>
  <DocSecurity>0</DocSecurity>
  <Lines>1157</Lines>
  <Paragraphs>325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162872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26.501_CR0076R2_(Rel-16)_5GMSA</cp:lastModifiedBy>
  <cp:revision>5</cp:revision>
  <cp:lastPrinted>1900-01-01T00:00:00Z</cp:lastPrinted>
  <dcterms:created xsi:type="dcterms:W3CDTF">2023-06-29T10:25:00Z</dcterms:created>
  <dcterms:modified xsi:type="dcterms:W3CDTF">2023-09-21T16:07:00Z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y fmtid="{D5CDD505-2E9C-101B-9397-08002B2CF9AE}" pid="21" name="MCCCRsImpl0">
    <vt:lpwstr>26.501%Rel-16%%26.501%Rel-16%%26.501%Rel-16%%26.501%Rel-16%0001%26.501%Rel-16%0002%26.501%Rel-16%0003%26.501%Rel-16%0004%26.501%Rel-16%0005%26.501%Rel-16%0006%26.501%Rel-16%0007%26.501%Rel-16%0008%26.501%Rel-16%0009%26.501%Rel-16%0010%26.501%Rel-16%0011%2</vt:lpwstr>
  </property>
  <property fmtid="{D5CDD505-2E9C-101B-9397-08002B2CF9AE}" pid="22" name="MCCCRsImpl1">
    <vt:lpwstr>%Rel-16%0027%26.501%Rel-16%0028%26.501%Rel-16%0029%26.501%Rel-16%0032%26.501%Rel-16%0068%</vt:lpwstr>
  </property>
</Properties>
</file>