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09B5FBCC"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sidR="006A45D4">
              <w:rPr>
                <w:lang w:val="sv-SE"/>
              </w:rPr>
              <w:t>18</w:t>
            </w:r>
            <w:r w:rsidR="00501E22">
              <w:rPr>
                <w:lang w:val="sv-SE"/>
              </w:rPr>
              <w:t>.</w:t>
            </w:r>
            <w:r w:rsidR="00473B22">
              <w:rPr>
                <w:lang w:val="sv-SE"/>
              </w:rPr>
              <w:t>1</w:t>
            </w:r>
            <w:r w:rsidRPr="00EE0327">
              <w:rPr>
                <w:lang w:val="sv-SE"/>
              </w:rPr>
              <w:t>.</w:t>
            </w:r>
            <w:bookmarkEnd w:id="4"/>
            <w:r w:rsidR="006D2A5A">
              <w:rPr>
                <w:lang w:val="sv-SE"/>
              </w:rPr>
              <w:t>0</w:t>
            </w:r>
            <w:r w:rsidR="00376AD0" w:rsidRPr="00EE0327">
              <w:rPr>
                <w:lang w:val="sv-SE"/>
              </w:rPr>
              <w:t xml:space="preserve"> </w:t>
            </w:r>
            <w:r w:rsidRPr="00EE0327">
              <w:rPr>
                <w:sz w:val="32"/>
                <w:lang w:val="sv-SE"/>
              </w:rPr>
              <w:t>(</w:t>
            </w:r>
            <w:bookmarkStart w:id="5" w:name="issueDate"/>
            <w:r w:rsidR="00376AD0" w:rsidRPr="00EE0327">
              <w:rPr>
                <w:sz w:val="32"/>
                <w:lang w:val="sv-SE"/>
              </w:rPr>
              <w:t>202</w:t>
            </w:r>
            <w:r w:rsidR="00376AD0">
              <w:rPr>
                <w:sz w:val="32"/>
                <w:lang w:val="sv-SE"/>
              </w:rPr>
              <w:t>4</w:t>
            </w:r>
            <w:r w:rsidRPr="00EE0327">
              <w:rPr>
                <w:sz w:val="32"/>
                <w:lang w:val="sv-SE"/>
              </w:rPr>
              <w:t>-</w:t>
            </w:r>
            <w:bookmarkEnd w:id="5"/>
            <w:r w:rsidR="00376AD0">
              <w:rPr>
                <w:sz w:val="32"/>
                <w:lang w:val="sv-SE"/>
              </w:rPr>
              <w:t>0</w:t>
            </w:r>
            <w:r w:rsidR="00473B22">
              <w:rPr>
                <w:sz w:val="32"/>
                <w:lang w:val="sv-SE"/>
              </w:rPr>
              <w:t>6</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284482" w:rsidRDefault="00544E17" w:rsidP="00B20752">
            <w:pPr>
              <w:pStyle w:val="ZT"/>
              <w:framePr w:wrap="auto" w:hAnchor="text" w:yAlign="inline"/>
            </w:pPr>
            <w:r w:rsidRPr="00AE6164">
              <w:t xml:space="preserve">Technical Specification Group </w:t>
            </w:r>
            <w:bookmarkStart w:id="7" w:name="specTitle"/>
            <w:r w:rsidRPr="00567C27">
              <w:t>Services and System Aspects</w:t>
            </w:r>
            <w:r w:rsidRPr="005415CC">
              <w:t>;</w:t>
            </w:r>
          </w:p>
          <w:p w14:paraId="5CF7D3BC" w14:textId="54A291A3" w:rsidR="00544E17" w:rsidRPr="00284482" w:rsidRDefault="00544E17" w:rsidP="00B20752">
            <w:pPr>
              <w:pStyle w:val="ZT"/>
              <w:framePr w:wrap="auto" w:hAnchor="text" w:yAlign="inline"/>
            </w:pPr>
            <w:r w:rsidRPr="008E00DF">
              <w:t>Codec for Immersive Voice and Audio Services</w:t>
            </w:r>
            <w:r w:rsidR="00F4250D">
              <w:t xml:space="preserve"> (IVAS)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2" o:title=""/>
                </v:shape>
                <o:OLEObject Type="Embed" ProgID="Word.Picture.8" ShapeID="_x0000_i1025" DrawAspect="Content" ObjectID="_1781941673"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5pt;height:75pt" o:ole="">
                  <v:imagedata r:id="rId14" o:title=""/>
                </v:shape>
                <o:OLEObject Type="Embed" ProgID="Word.Picture.8" ShapeID="_x0000_i1026" DrawAspect="Content" ObjectID="_1781941674"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0F6F10">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87327BC" w:rsidR="00544E17" w:rsidRPr="00D04978" w:rsidRDefault="00544E17" w:rsidP="00B20752">
            <w:pPr>
              <w:pStyle w:val="FP"/>
              <w:jc w:val="center"/>
              <w:rPr>
                <w:noProof/>
                <w:sz w:val="18"/>
              </w:rPr>
            </w:pPr>
            <w:r w:rsidRPr="00D04978">
              <w:rPr>
                <w:noProof/>
                <w:sz w:val="18"/>
              </w:rPr>
              <w:t xml:space="preserve">© </w:t>
            </w:r>
            <w:r>
              <w:rPr>
                <w:noProof/>
                <w:sz w:val="18"/>
              </w:rPr>
              <w:t>202</w:t>
            </w:r>
            <w:r w:rsidR="00527EDE">
              <w:rPr>
                <w:noProof/>
                <w:sz w:val="18"/>
              </w:rPr>
              <w:t>4</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t>Contents</w:t>
      </w:r>
    </w:p>
    <w:p w14:paraId="41D56A08" w14:textId="50AD62B2" w:rsidR="0028448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84482">
        <w:rPr>
          <w:noProof/>
        </w:rPr>
        <w:t>Foreword</w:t>
      </w:r>
      <w:r w:rsidR="00284482">
        <w:rPr>
          <w:noProof/>
        </w:rPr>
        <w:tab/>
      </w:r>
      <w:r w:rsidR="00284482">
        <w:rPr>
          <w:noProof/>
        </w:rPr>
        <w:fldChar w:fldCharType="begin" w:fldLock="1"/>
      </w:r>
      <w:r w:rsidR="00284482">
        <w:rPr>
          <w:noProof/>
        </w:rPr>
        <w:instrText xml:space="preserve"> PAGEREF _Toc170385632 \h </w:instrText>
      </w:r>
      <w:r w:rsidR="00284482">
        <w:rPr>
          <w:noProof/>
        </w:rPr>
      </w:r>
      <w:r w:rsidR="00284482">
        <w:rPr>
          <w:noProof/>
        </w:rPr>
        <w:fldChar w:fldCharType="separate"/>
      </w:r>
      <w:r w:rsidR="00284482">
        <w:rPr>
          <w:noProof/>
        </w:rPr>
        <w:t>4</w:t>
      </w:r>
      <w:r w:rsidR="00284482">
        <w:rPr>
          <w:noProof/>
        </w:rPr>
        <w:fldChar w:fldCharType="end"/>
      </w:r>
    </w:p>
    <w:p w14:paraId="33518FDF" w14:textId="7BA1A1CB"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_Toc170385633 \h </w:instrText>
      </w:r>
      <w:r>
        <w:rPr>
          <w:noProof/>
        </w:rPr>
      </w:r>
      <w:r>
        <w:rPr>
          <w:noProof/>
        </w:rPr>
        <w:fldChar w:fldCharType="separate"/>
      </w:r>
      <w:r>
        <w:rPr>
          <w:noProof/>
        </w:rPr>
        <w:t>6</w:t>
      </w:r>
      <w:r>
        <w:rPr>
          <w:noProof/>
        </w:rPr>
        <w:fldChar w:fldCharType="end"/>
      </w:r>
    </w:p>
    <w:p w14:paraId="5B09251E" w14:textId="076B02B3"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_Toc170385634 \h </w:instrText>
      </w:r>
      <w:r>
        <w:rPr>
          <w:noProof/>
        </w:rPr>
      </w:r>
      <w:r>
        <w:rPr>
          <w:noProof/>
        </w:rPr>
        <w:fldChar w:fldCharType="separate"/>
      </w:r>
      <w:r>
        <w:rPr>
          <w:noProof/>
        </w:rPr>
        <w:t>6</w:t>
      </w:r>
      <w:r>
        <w:rPr>
          <w:noProof/>
        </w:rPr>
        <w:fldChar w:fldCharType="end"/>
      </w:r>
    </w:p>
    <w:p w14:paraId="08E1D834" w14:textId="78C26137"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_Toc170385635 \h </w:instrText>
      </w:r>
      <w:r>
        <w:rPr>
          <w:noProof/>
        </w:rPr>
      </w:r>
      <w:r>
        <w:rPr>
          <w:noProof/>
        </w:rPr>
        <w:fldChar w:fldCharType="separate"/>
      </w:r>
      <w:r>
        <w:rPr>
          <w:noProof/>
        </w:rPr>
        <w:t>6</w:t>
      </w:r>
      <w:r>
        <w:rPr>
          <w:noProof/>
        </w:rPr>
        <w:fldChar w:fldCharType="end"/>
      </w:r>
    </w:p>
    <w:p w14:paraId="5B2FF05F" w14:textId="64BB5D09"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_Toc170385636 \h </w:instrText>
      </w:r>
      <w:r>
        <w:rPr>
          <w:noProof/>
        </w:rPr>
      </w:r>
      <w:r>
        <w:rPr>
          <w:noProof/>
        </w:rPr>
        <w:fldChar w:fldCharType="separate"/>
      </w:r>
      <w:r>
        <w:rPr>
          <w:noProof/>
        </w:rPr>
        <w:t>6</w:t>
      </w:r>
      <w:r>
        <w:rPr>
          <w:noProof/>
        </w:rPr>
        <w:fldChar w:fldCharType="end"/>
      </w:r>
    </w:p>
    <w:p w14:paraId="5925502A" w14:textId="3A499828"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_Toc170385637 \h </w:instrText>
      </w:r>
      <w:r>
        <w:rPr>
          <w:noProof/>
        </w:rPr>
      </w:r>
      <w:r>
        <w:rPr>
          <w:noProof/>
        </w:rPr>
        <w:fldChar w:fldCharType="separate"/>
      </w:r>
      <w:r>
        <w:rPr>
          <w:noProof/>
        </w:rPr>
        <w:t>6</w:t>
      </w:r>
      <w:r>
        <w:rPr>
          <w:noProof/>
        </w:rPr>
        <w:fldChar w:fldCharType="end"/>
      </w:r>
    </w:p>
    <w:p w14:paraId="07814B6E" w14:textId="6EC76C3D"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_Toc170385638 \h </w:instrText>
      </w:r>
      <w:r>
        <w:rPr>
          <w:noProof/>
        </w:rPr>
      </w:r>
      <w:r>
        <w:rPr>
          <w:noProof/>
        </w:rPr>
        <w:fldChar w:fldCharType="separate"/>
      </w:r>
      <w:r>
        <w:rPr>
          <w:noProof/>
        </w:rPr>
        <w:t>7</w:t>
      </w:r>
      <w:r>
        <w:rPr>
          <w:noProof/>
        </w:rPr>
        <w:fldChar w:fldCharType="end"/>
      </w:r>
    </w:p>
    <w:p w14:paraId="06376B38" w14:textId="46A6B28F"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_Toc170385639 \h </w:instrText>
      </w:r>
      <w:r>
        <w:rPr>
          <w:noProof/>
        </w:rPr>
      </w:r>
      <w:r>
        <w:rPr>
          <w:noProof/>
        </w:rPr>
        <w:fldChar w:fldCharType="separate"/>
      </w:r>
      <w:r>
        <w:rPr>
          <w:noProof/>
        </w:rPr>
        <w:t>7</w:t>
      </w:r>
      <w:r>
        <w:rPr>
          <w:noProof/>
        </w:rPr>
        <w:fldChar w:fldCharType="end"/>
      </w:r>
    </w:p>
    <w:p w14:paraId="1718F5EC" w14:textId="5BF294E1"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_Toc170385640 \h </w:instrText>
      </w:r>
      <w:r>
        <w:rPr>
          <w:noProof/>
        </w:rPr>
      </w:r>
      <w:r>
        <w:rPr>
          <w:noProof/>
        </w:rPr>
        <w:fldChar w:fldCharType="separate"/>
      </w:r>
      <w:r>
        <w:rPr>
          <w:noProof/>
        </w:rPr>
        <w:t>7</w:t>
      </w:r>
      <w:r>
        <w:rPr>
          <w:noProof/>
        </w:rPr>
        <w:fldChar w:fldCharType="end"/>
      </w:r>
    </w:p>
    <w:p w14:paraId="339F2984" w14:textId="39802863"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sequence format</w:t>
      </w:r>
      <w:r>
        <w:rPr>
          <w:noProof/>
        </w:rPr>
        <w:tab/>
      </w:r>
      <w:r>
        <w:rPr>
          <w:noProof/>
        </w:rPr>
        <w:fldChar w:fldCharType="begin" w:fldLock="1"/>
      </w:r>
      <w:r>
        <w:rPr>
          <w:noProof/>
        </w:rPr>
        <w:instrText xml:space="preserve"> PAGEREF _Toc170385641 \h </w:instrText>
      </w:r>
      <w:r>
        <w:rPr>
          <w:noProof/>
        </w:rPr>
      </w:r>
      <w:r>
        <w:rPr>
          <w:noProof/>
        </w:rPr>
        <w:fldChar w:fldCharType="separate"/>
      </w:r>
      <w:r>
        <w:rPr>
          <w:noProof/>
        </w:rPr>
        <w:t>7</w:t>
      </w:r>
      <w:r>
        <w:rPr>
          <w:noProof/>
        </w:rPr>
        <w:fldChar w:fldCharType="end"/>
      </w:r>
    </w:p>
    <w:p w14:paraId="7C086B11" w14:textId="60EABE0E"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 format</w:t>
      </w:r>
      <w:r>
        <w:rPr>
          <w:noProof/>
        </w:rPr>
        <w:tab/>
      </w:r>
      <w:r>
        <w:rPr>
          <w:noProof/>
        </w:rPr>
        <w:fldChar w:fldCharType="begin" w:fldLock="1"/>
      </w:r>
      <w:r>
        <w:rPr>
          <w:noProof/>
        </w:rPr>
        <w:instrText xml:space="preserve"> PAGEREF _Toc170385642 \h </w:instrText>
      </w:r>
      <w:r>
        <w:rPr>
          <w:noProof/>
        </w:rPr>
      </w:r>
      <w:r>
        <w:rPr>
          <w:noProof/>
        </w:rPr>
        <w:fldChar w:fldCharType="separate"/>
      </w:r>
      <w:r>
        <w:rPr>
          <w:noProof/>
        </w:rPr>
        <w:t>7</w:t>
      </w:r>
      <w:r>
        <w:rPr>
          <w:noProof/>
        </w:rPr>
        <w:fldChar w:fldCharType="end"/>
      </w:r>
    </w:p>
    <w:p w14:paraId="6A005B44" w14:textId="2EA94F1E"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File format</w:t>
      </w:r>
      <w:r>
        <w:rPr>
          <w:noProof/>
        </w:rPr>
        <w:tab/>
      </w:r>
      <w:r>
        <w:rPr>
          <w:noProof/>
        </w:rPr>
        <w:fldChar w:fldCharType="begin" w:fldLock="1"/>
      </w:r>
      <w:r>
        <w:rPr>
          <w:noProof/>
        </w:rPr>
        <w:instrText xml:space="preserve"> PAGEREF _Toc170385643 \h </w:instrText>
      </w:r>
      <w:r>
        <w:rPr>
          <w:noProof/>
        </w:rPr>
      </w:r>
      <w:r>
        <w:rPr>
          <w:noProof/>
        </w:rPr>
        <w:fldChar w:fldCharType="separate"/>
      </w:r>
      <w:r>
        <w:rPr>
          <w:noProof/>
        </w:rPr>
        <w:t>7</w:t>
      </w:r>
      <w:r>
        <w:rPr>
          <w:noProof/>
        </w:rPr>
        <w:fldChar w:fldCharType="end"/>
      </w:r>
    </w:p>
    <w:p w14:paraId="2ABA35B8" w14:textId="17BAFBEA"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fldLock="1"/>
      </w:r>
      <w:r>
        <w:rPr>
          <w:noProof/>
        </w:rPr>
        <w:instrText xml:space="preserve"> PAGEREF _Toc170385644 \h </w:instrText>
      </w:r>
      <w:r>
        <w:rPr>
          <w:noProof/>
        </w:rPr>
      </w:r>
      <w:r>
        <w:rPr>
          <w:noProof/>
        </w:rPr>
        <w:fldChar w:fldCharType="separate"/>
      </w:r>
      <w:r>
        <w:rPr>
          <w:noProof/>
        </w:rPr>
        <w:t>8</w:t>
      </w:r>
      <w:r>
        <w:rPr>
          <w:noProof/>
        </w:rPr>
        <w:fldChar w:fldCharType="end"/>
      </w:r>
    </w:p>
    <w:p w14:paraId="44AB8A8B" w14:textId="54FAB18A"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sequences</w:t>
      </w:r>
      <w:r>
        <w:rPr>
          <w:noProof/>
        </w:rPr>
        <w:tab/>
      </w:r>
      <w:r>
        <w:rPr>
          <w:noProof/>
        </w:rPr>
        <w:fldChar w:fldCharType="begin" w:fldLock="1"/>
      </w:r>
      <w:r>
        <w:rPr>
          <w:noProof/>
        </w:rPr>
        <w:instrText xml:space="preserve"> PAGEREF _Toc170385645 \h </w:instrText>
      </w:r>
      <w:r>
        <w:rPr>
          <w:noProof/>
        </w:rPr>
      </w:r>
      <w:r>
        <w:rPr>
          <w:noProof/>
        </w:rPr>
        <w:fldChar w:fldCharType="separate"/>
      </w:r>
      <w:r>
        <w:rPr>
          <w:noProof/>
        </w:rPr>
        <w:t>8</w:t>
      </w:r>
      <w:r>
        <w:rPr>
          <w:noProof/>
        </w:rPr>
        <w:fldChar w:fldCharType="end"/>
      </w:r>
    </w:p>
    <w:p w14:paraId="03EEC0E7" w14:textId="2DE1D957"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Codec configuration</w:t>
      </w:r>
      <w:r>
        <w:rPr>
          <w:noProof/>
        </w:rPr>
        <w:tab/>
      </w:r>
      <w:r>
        <w:rPr>
          <w:noProof/>
        </w:rPr>
        <w:fldChar w:fldCharType="begin" w:fldLock="1"/>
      </w:r>
      <w:r>
        <w:rPr>
          <w:noProof/>
        </w:rPr>
        <w:instrText xml:space="preserve"> PAGEREF _Toc170385646 \h </w:instrText>
      </w:r>
      <w:r>
        <w:rPr>
          <w:noProof/>
        </w:rPr>
      </w:r>
      <w:r>
        <w:rPr>
          <w:noProof/>
        </w:rPr>
        <w:fldChar w:fldCharType="separate"/>
      </w:r>
      <w:r>
        <w:rPr>
          <w:noProof/>
        </w:rPr>
        <w:t>8</w:t>
      </w:r>
      <w:r>
        <w:rPr>
          <w:noProof/>
        </w:rPr>
        <w:fldChar w:fldCharType="end"/>
      </w:r>
    </w:p>
    <w:p w14:paraId="796B1F8D" w14:textId="5AB41B16"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IVAS</w:t>
      </w:r>
      <w:r>
        <w:rPr>
          <w:noProof/>
        </w:rPr>
        <w:t xml:space="preserve"> codec test sequences</w:t>
      </w:r>
      <w:r>
        <w:rPr>
          <w:noProof/>
        </w:rPr>
        <w:tab/>
      </w:r>
      <w:r>
        <w:rPr>
          <w:noProof/>
        </w:rPr>
        <w:fldChar w:fldCharType="begin" w:fldLock="1"/>
      </w:r>
      <w:r>
        <w:rPr>
          <w:noProof/>
        </w:rPr>
        <w:instrText xml:space="preserve"> PAGEREF _Toc170385647 \h </w:instrText>
      </w:r>
      <w:r>
        <w:rPr>
          <w:noProof/>
        </w:rPr>
      </w:r>
      <w:r>
        <w:rPr>
          <w:noProof/>
        </w:rPr>
        <w:fldChar w:fldCharType="separate"/>
      </w:r>
      <w:r>
        <w:rPr>
          <w:noProof/>
        </w:rPr>
        <w:t>8</w:t>
      </w:r>
      <w:r>
        <w:rPr>
          <w:noProof/>
        </w:rPr>
        <w:fldChar w:fldCharType="end"/>
      </w:r>
    </w:p>
    <w:p w14:paraId="1DA668EC" w14:textId="0A13538F"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lang w:eastAsia="ja-JP"/>
        </w:rPr>
        <w:t>M</w:t>
      </w:r>
      <w:r>
        <w:rPr>
          <w:noProof/>
        </w:rPr>
        <w:t>ono operation test sequences</w:t>
      </w:r>
      <w:r>
        <w:rPr>
          <w:noProof/>
        </w:rPr>
        <w:tab/>
      </w:r>
      <w:r>
        <w:rPr>
          <w:noProof/>
        </w:rPr>
        <w:fldChar w:fldCharType="begin" w:fldLock="1"/>
      </w:r>
      <w:r>
        <w:rPr>
          <w:noProof/>
        </w:rPr>
        <w:instrText xml:space="preserve"> PAGEREF _Toc170385648 \h </w:instrText>
      </w:r>
      <w:r>
        <w:rPr>
          <w:noProof/>
        </w:rPr>
      </w:r>
      <w:r>
        <w:rPr>
          <w:noProof/>
        </w:rPr>
        <w:fldChar w:fldCharType="separate"/>
      </w:r>
      <w:r>
        <w:rPr>
          <w:noProof/>
        </w:rPr>
        <w:t>8</w:t>
      </w:r>
      <w:r>
        <w:rPr>
          <w:noProof/>
        </w:rPr>
        <w:fldChar w:fldCharType="end"/>
      </w:r>
    </w:p>
    <w:p w14:paraId="1413F396" w14:textId="5CEC7298"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lang w:eastAsia="ja-JP"/>
        </w:rPr>
        <w:t>E</w:t>
      </w:r>
      <w:r>
        <w:rPr>
          <w:noProof/>
        </w:rPr>
        <w:t>ncoder test sequences</w:t>
      </w:r>
      <w:r>
        <w:rPr>
          <w:noProof/>
        </w:rPr>
        <w:tab/>
      </w:r>
      <w:r>
        <w:rPr>
          <w:noProof/>
        </w:rPr>
        <w:fldChar w:fldCharType="begin" w:fldLock="1"/>
      </w:r>
      <w:r>
        <w:rPr>
          <w:noProof/>
        </w:rPr>
        <w:instrText xml:space="preserve"> PAGEREF _Toc170385649 \h </w:instrText>
      </w:r>
      <w:r>
        <w:rPr>
          <w:noProof/>
        </w:rPr>
      </w:r>
      <w:r>
        <w:rPr>
          <w:noProof/>
        </w:rPr>
        <w:fldChar w:fldCharType="separate"/>
      </w:r>
      <w:r>
        <w:rPr>
          <w:noProof/>
        </w:rPr>
        <w:t>8</w:t>
      </w:r>
      <w:r>
        <w:rPr>
          <w:noProof/>
        </w:rPr>
        <w:fldChar w:fldCharType="end"/>
      </w:r>
    </w:p>
    <w:p w14:paraId="5C7490C4" w14:textId="7523C54F"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ja-JP"/>
        </w:rPr>
        <w:t>D</w:t>
      </w:r>
      <w:r>
        <w:rPr>
          <w:noProof/>
        </w:rPr>
        <w:t>ecoder test sequences</w:t>
      </w:r>
      <w:r>
        <w:rPr>
          <w:noProof/>
        </w:rPr>
        <w:tab/>
      </w:r>
      <w:r>
        <w:rPr>
          <w:noProof/>
        </w:rPr>
        <w:fldChar w:fldCharType="begin" w:fldLock="1"/>
      </w:r>
      <w:r>
        <w:rPr>
          <w:noProof/>
        </w:rPr>
        <w:instrText xml:space="preserve"> PAGEREF _Toc170385650 \h </w:instrText>
      </w:r>
      <w:r>
        <w:rPr>
          <w:noProof/>
        </w:rPr>
      </w:r>
      <w:r>
        <w:rPr>
          <w:noProof/>
        </w:rPr>
        <w:fldChar w:fldCharType="separate"/>
      </w:r>
      <w:r>
        <w:rPr>
          <w:noProof/>
        </w:rPr>
        <w:t>8</w:t>
      </w:r>
      <w:r>
        <w:rPr>
          <w:noProof/>
        </w:rPr>
        <w:fldChar w:fldCharType="end"/>
      </w:r>
    </w:p>
    <w:p w14:paraId="7EE28FC8" w14:textId="5949D84B"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Renderer test sequences</w:t>
      </w:r>
      <w:r>
        <w:rPr>
          <w:noProof/>
        </w:rPr>
        <w:tab/>
      </w:r>
      <w:r>
        <w:rPr>
          <w:noProof/>
        </w:rPr>
        <w:fldChar w:fldCharType="begin" w:fldLock="1"/>
      </w:r>
      <w:r>
        <w:rPr>
          <w:noProof/>
        </w:rPr>
        <w:instrText xml:space="preserve"> PAGEREF _Toc170385651 \h </w:instrText>
      </w:r>
      <w:r>
        <w:rPr>
          <w:noProof/>
        </w:rPr>
      </w:r>
      <w:r>
        <w:rPr>
          <w:noProof/>
        </w:rPr>
        <w:fldChar w:fldCharType="separate"/>
      </w:r>
      <w:r>
        <w:rPr>
          <w:noProof/>
        </w:rPr>
        <w:t>8</w:t>
      </w:r>
      <w:r>
        <w:rPr>
          <w:noProof/>
        </w:rPr>
        <w:fldChar w:fldCharType="end"/>
      </w:r>
    </w:p>
    <w:p w14:paraId="54B2F107" w14:textId="22CC4D07"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Jitter buffer management test sequences</w:t>
      </w:r>
      <w:r>
        <w:rPr>
          <w:noProof/>
        </w:rPr>
        <w:tab/>
      </w:r>
      <w:r>
        <w:rPr>
          <w:noProof/>
        </w:rPr>
        <w:fldChar w:fldCharType="begin" w:fldLock="1"/>
      </w:r>
      <w:r>
        <w:rPr>
          <w:noProof/>
        </w:rPr>
        <w:instrText xml:space="preserve"> PAGEREF _Toc170385652 \h </w:instrText>
      </w:r>
      <w:r>
        <w:rPr>
          <w:noProof/>
        </w:rPr>
      </w:r>
      <w:r>
        <w:rPr>
          <w:noProof/>
        </w:rPr>
        <w:fldChar w:fldCharType="separate"/>
      </w:r>
      <w:r>
        <w:rPr>
          <w:noProof/>
        </w:rPr>
        <w:t>9</w:t>
      </w:r>
      <w:r>
        <w:rPr>
          <w:noProof/>
        </w:rPr>
        <w:fldChar w:fldCharType="end"/>
      </w:r>
    </w:p>
    <w:p w14:paraId="6FD57FAB" w14:textId="18BB8068"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7</w:t>
      </w:r>
      <w:r>
        <w:rPr>
          <w:rFonts w:asciiTheme="minorHAnsi" w:eastAsiaTheme="minorEastAsia" w:hAnsiTheme="minorHAnsi" w:cstheme="minorBidi"/>
          <w:noProof/>
          <w:kern w:val="2"/>
          <w:sz w:val="24"/>
          <w:szCs w:val="24"/>
          <w:lang w:eastAsia="en-GB"/>
          <w14:ligatures w14:val="standardContextual"/>
        </w:rPr>
        <w:tab/>
      </w:r>
      <w:r>
        <w:rPr>
          <w:noProof/>
          <w:lang w:eastAsia="ja-JP"/>
        </w:rPr>
        <w:t>Conformance Testing</w:t>
      </w:r>
      <w:r>
        <w:rPr>
          <w:noProof/>
        </w:rPr>
        <w:tab/>
      </w:r>
      <w:r>
        <w:rPr>
          <w:noProof/>
        </w:rPr>
        <w:fldChar w:fldCharType="begin" w:fldLock="1"/>
      </w:r>
      <w:r>
        <w:rPr>
          <w:noProof/>
        </w:rPr>
        <w:instrText xml:space="preserve"> PAGEREF _Toc170385653 \h </w:instrText>
      </w:r>
      <w:r>
        <w:rPr>
          <w:noProof/>
        </w:rPr>
      </w:r>
      <w:r>
        <w:rPr>
          <w:noProof/>
        </w:rPr>
        <w:fldChar w:fldCharType="separate"/>
      </w:r>
      <w:r>
        <w:rPr>
          <w:noProof/>
        </w:rPr>
        <w:t>9</w:t>
      </w:r>
      <w:r>
        <w:rPr>
          <w:noProof/>
        </w:rPr>
        <w:fldChar w:fldCharType="end"/>
      </w:r>
    </w:p>
    <w:p w14:paraId="6C8FB310" w14:textId="4F1092B3"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Bit-exact Conformance</w:t>
      </w:r>
      <w:r>
        <w:rPr>
          <w:noProof/>
        </w:rPr>
        <w:tab/>
      </w:r>
      <w:r>
        <w:rPr>
          <w:noProof/>
        </w:rPr>
        <w:fldChar w:fldCharType="begin" w:fldLock="1"/>
      </w:r>
      <w:r>
        <w:rPr>
          <w:noProof/>
        </w:rPr>
        <w:instrText xml:space="preserve"> PAGEREF _Toc170385654 \h </w:instrText>
      </w:r>
      <w:r>
        <w:rPr>
          <w:noProof/>
        </w:rPr>
      </w:r>
      <w:r>
        <w:rPr>
          <w:noProof/>
        </w:rPr>
        <w:fldChar w:fldCharType="separate"/>
      </w:r>
      <w:r>
        <w:rPr>
          <w:noProof/>
        </w:rPr>
        <w:t>9</w:t>
      </w:r>
      <w:r>
        <w:rPr>
          <w:noProof/>
        </w:rPr>
        <w:fldChar w:fldCharType="end"/>
      </w:r>
    </w:p>
    <w:p w14:paraId="5FD55509" w14:textId="3E8BACDE"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Non-Bit-exact Conformance</w:t>
      </w:r>
      <w:r>
        <w:rPr>
          <w:noProof/>
        </w:rPr>
        <w:tab/>
      </w:r>
      <w:r>
        <w:rPr>
          <w:noProof/>
        </w:rPr>
        <w:fldChar w:fldCharType="begin" w:fldLock="1"/>
      </w:r>
      <w:r>
        <w:rPr>
          <w:noProof/>
        </w:rPr>
        <w:instrText xml:space="preserve"> PAGEREF _Toc170385655 \h </w:instrText>
      </w:r>
      <w:r>
        <w:rPr>
          <w:noProof/>
        </w:rPr>
      </w:r>
      <w:r>
        <w:rPr>
          <w:noProof/>
        </w:rPr>
        <w:fldChar w:fldCharType="separate"/>
      </w:r>
      <w:r>
        <w:rPr>
          <w:noProof/>
        </w:rPr>
        <w:t>9</w:t>
      </w:r>
      <w:r>
        <w:rPr>
          <w:noProof/>
        </w:rPr>
        <w:fldChar w:fldCharType="end"/>
      </w:r>
    </w:p>
    <w:p w14:paraId="162C2D96" w14:textId="38AC74B6"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LC3plus Conformance</w:t>
      </w:r>
      <w:r>
        <w:rPr>
          <w:noProof/>
        </w:rPr>
        <w:tab/>
      </w:r>
      <w:r>
        <w:rPr>
          <w:noProof/>
        </w:rPr>
        <w:fldChar w:fldCharType="begin" w:fldLock="1"/>
      </w:r>
      <w:r>
        <w:rPr>
          <w:noProof/>
        </w:rPr>
        <w:instrText xml:space="preserve"> PAGEREF _Toc170385656 \h </w:instrText>
      </w:r>
      <w:r>
        <w:rPr>
          <w:noProof/>
        </w:rPr>
      </w:r>
      <w:r>
        <w:rPr>
          <w:noProof/>
        </w:rPr>
        <w:fldChar w:fldCharType="separate"/>
      </w:r>
      <w:r>
        <w:rPr>
          <w:noProof/>
        </w:rPr>
        <w:t>9</w:t>
      </w:r>
      <w:r>
        <w:rPr>
          <w:noProof/>
        </w:rPr>
        <w:fldChar w:fldCharType="end"/>
      </w:r>
    </w:p>
    <w:p w14:paraId="37DD9BE0" w14:textId="634974A6" w:rsidR="00284482" w:rsidRDefault="00284482" w:rsidP="0028448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_Toc170385657 \h </w:instrText>
      </w:r>
      <w:r>
        <w:rPr>
          <w:noProof/>
        </w:rPr>
      </w:r>
      <w:r>
        <w:rPr>
          <w:noProof/>
        </w:rPr>
        <w:fldChar w:fldCharType="separate"/>
      </w:r>
      <w:r>
        <w:rPr>
          <w:noProof/>
        </w:rPr>
        <w:t>10</w:t>
      </w:r>
      <w:r>
        <w:rPr>
          <w:noProof/>
        </w:rPr>
        <w:fldChar w:fldCharType="end"/>
      </w:r>
    </w:p>
    <w:p w14:paraId="0B9E3498" w14:textId="4BB1A5AF"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170385632"/>
      <w:bookmarkEnd w:id="17"/>
      <w:r w:rsidRPr="004D3578">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0385633"/>
      <w:bookmarkEnd w:id="21"/>
      <w:r w:rsidRPr="004D3578">
        <w:t>1</w:t>
      </w:r>
      <w:r w:rsidRPr="004D3578">
        <w:tab/>
        <w:t>Scope</w:t>
      </w:r>
      <w:bookmarkEnd w:id="22"/>
    </w:p>
    <w:p w14:paraId="4EA05E1B" w14:textId="70995411"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095E09">
        <w:t xml:space="preserve">shall be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3" w:name="references"/>
      <w:bookmarkStart w:id="24" w:name="_Toc17038563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165B4BB9"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r>
      <w:r w:rsidR="00473B22">
        <w:rPr>
          <w:rFonts w:eastAsia="SimSun"/>
          <w:lang w:val="en-US"/>
        </w:rPr>
        <w:t>Void</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Default="008F5EED" w:rsidP="008F5EED">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5F02AFE7" w14:textId="4DEFEFA7" w:rsidR="00473B22" w:rsidRPr="00473B22" w:rsidRDefault="00473B22" w:rsidP="008F5EED">
      <w:pPr>
        <w:pStyle w:val="EX"/>
        <w:rPr>
          <w:lang w:val="en-US"/>
        </w:rPr>
      </w:pPr>
      <w:r w:rsidRPr="004870D8">
        <w:rPr>
          <w:lang w:val="en-US"/>
        </w:rPr>
        <w:t>[10]</w:t>
      </w:r>
      <w:r w:rsidRPr="004870D8">
        <w:rPr>
          <w:lang w:val="en-US"/>
        </w:rPr>
        <w:tab/>
        <w:t xml:space="preserve">ETSI TS 103 634 V1.4.1 (2023-03), </w:t>
      </w:r>
      <w:r w:rsidRPr="00C108E7">
        <w:rPr>
          <w:lang w:val="en-US"/>
        </w:rPr>
        <w:t>"</w:t>
      </w:r>
      <w:r w:rsidRPr="004870D8">
        <w:rPr>
          <w:lang w:val="en-US"/>
        </w:rPr>
        <w:t>Digital Enhanced Cordless Telecommunications (DECT); Low Complexity Communication Codec plus (LC3plus)</w:t>
      </w:r>
      <w:r w:rsidRPr="00C108E7">
        <w:rPr>
          <w:lang w:val="en-US"/>
        </w:rPr>
        <w:t>"</w:t>
      </w:r>
      <w:r>
        <w:rPr>
          <w:lang w:val="en-US"/>
        </w:rPr>
        <w:t>.</w:t>
      </w:r>
    </w:p>
    <w:p w14:paraId="24ACB616" w14:textId="77777777" w:rsidR="00080512" w:rsidRPr="004D3578" w:rsidRDefault="00080512">
      <w:pPr>
        <w:pStyle w:val="Heading1"/>
      </w:pPr>
      <w:bookmarkStart w:id="25" w:name="definitions"/>
      <w:bookmarkStart w:id="26" w:name="_Toc17038563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70385636"/>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8" w:name="_Toc170385637"/>
      <w:r w:rsidRPr="004D3578">
        <w:t>3.2</w:t>
      </w:r>
      <w:r w:rsidRPr="004D3578">
        <w:tab/>
        <w:t>Symbols</w:t>
      </w:r>
      <w:bookmarkEnd w:id="28"/>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9" w:name="_Toc17038563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EE942AE" w14:textId="77777777" w:rsidR="00473B22" w:rsidRDefault="00473B22" w:rsidP="00473B22">
      <w:pPr>
        <w:pStyle w:val="EW"/>
      </w:pPr>
      <w:r>
        <w:t>ISAR</w:t>
      </w:r>
      <w:r>
        <w:tab/>
      </w:r>
      <w:r w:rsidRPr="00E65A41">
        <w:t>Immersive Audio for Split Rendering Scenarios</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170385639"/>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170385640"/>
      <w:r w:rsidRPr="00567C27">
        <w:t>4.1</w:t>
      </w:r>
      <w:r w:rsidRPr="00567C27">
        <w:tab/>
        <w:t>Introduction</w:t>
      </w:r>
      <w:bookmarkEnd w:id="33"/>
      <w:bookmarkEnd w:id="34"/>
      <w:bookmarkEnd w:id="35"/>
    </w:p>
    <w:p w14:paraId="3047926E" w14:textId="77777777" w:rsidR="00473B22" w:rsidRDefault="00473B22" w:rsidP="00473B22">
      <w:pPr>
        <w:spacing w:after="120"/>
        <w:rPr>
          <w:lang w:eastAsia="ja-JP"/>
        </w:rPr>
      </w:pPr>
      <w:r>
        <w:t>This specification provides d</w:t>
      </w:r>
      <w:r w:rsidRPr="00567C27">
        <w:t xml:space="preserve">igital test sequences </w:t>
      </w:r>
      <w:r>
        <w:t>that shall be used</w:t>
      </w:r>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t>IVAS</w:t>
      </w:r>
      <w:r w:rsidRPr="00567C27">
        <w:t xml:space="preserve"> </w:t>
      </w:r>
      <w:r>
        <w:t>c</w:t>
      </w:r>
      <w:r w:rsidRPr="00567C27">
        <w:t>odec (TS 26.</w:t>
      </w:r>
      <w:r>
        <w:rPr>
          <w:lang w:eastAsia="ja-JP"/>
        </w:rPr>
        <w:t>253 [4]</w:t>
      </w:r>
      <w:r w:rsidRPr="00567C27">
        <w:t>),</w:t>
      </w:r>
      <w: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 in TS 26.258 [8] (floating-point)</w:t>
      </w:r>
      <w:r w:rsidRPr="00567C27">
        <w:rPr>
          <w:rFonts w:hint="eastAsia"/>
          <w:lang w:eastAsia="ja-JP"/>
        </w:rPr>
        <w:t>.</w:t>
      </w:r>
      <w:r>
        <w:rPr>
          <w:lang w:eastAsia="ja-JP"/>
        </w:rPr>
        <w:t xml:space="preserve"> An overview of the IVAS Codec specifications is found in TS 25.250 [2].</w:t>
      </w:r>
    </w:p>
    <w:p w14:paraId="26382D3B" w14:textId="1778DEFC" w:rsidR="006F26F0" w:rsidRDefault="006F26F0" w:rsidP="006F26F0">
      <w:pPr>
        <w:spacing w:after="120"/>
      </w:pPr>
      <w:r>
        <w:t>A</w:t>
      </w:r>
      <w:r w:rsidRPr="00567C27">
        <w:t xml:space="preserve"> standard compliant implementation of the above specifications shall</w:t>
      </w:r>
      <w:r>
        <w:t xml:space="preserve"> pass </w:t>
      </w:r>
      <w:r w:rsidR="0030650C">
        <w:t xml:space="preserve">the </w:t>
      </w:r>
      <w:r>
        <w:t>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w:t>
      </w:r>
      <w:r w:rsidR="00041892">
        <w:t xml:space="preserve"> </w:t>
      </w:r>
      <w:r w:rsidR="00EB450E">
        <w:t>according to the attached Readme</w:t>
      </w:r>
      <w:r w:rsidR="007B57A3">
        <w:t>.txt file</w:t>
      </w:r>
      <w:r w:rsidRPr="00567C27">
        <w:t>.</w:t>
      </w:r>
    </w:p>
    <w:p w14:paraId="4183B641" w14:textId="060C1D05" w:rsidR="00C409F2" w:rsidRDefault="00C409F2" w:rsidP="00A3050E">
      <w:pPr>
        <w:pStyle w:val="NO"/>
      </w:pPr>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6" w:name="_Toc27677316"/>
      <w:bookmarkStart w:id="37" w:name="_Toc36235748"/>
      <w:bookmarkStart w:id="38" w:name="_Toc170385641"/>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170385642"/>
      <w:r w:rsidRPr="00567C27">
        <w:t>5.1</w:t>
      </w:r>
      <w:r w:rsidRPr="00567C27">
        <w:tab/>
        <w:t>Introduction to test sequence format</w:t>
      </w:r>
      <w:bookmarkEnd w:id="39"/>
      <w:bookmarkEnd w:id="40"/>
      <w:bookmarkEnd w:id="41"/>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170385643"/>
      <w:r w:rsidRPr="00567C27">
        <w:t>5.2</w:t>
      </w:r>
      <w:r w:rsidRPr="00567C27">
        <w:tab/>
        <w:t>File format</w:t>
      </w:r>
      <w:bookmarkEnd w:id="42"/>
      <w:bookmarkEnd w:id="43"/>
      <w:bookmarkEnd w:id="44"/>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20F56AAC" w14:textId="77777777" w:rsidR="00473B22" w:rsidRDefault="00473B22" w:rsidP="00473B22">
      <w:pPr>
        <w:pStyle w:val="TH"/>
      </w:pPr>
      <w:bookmarkStart w:id="45" w:name="_Toc27677319"/>
      <w:bookmarkStart w:id="46" w:name="_Toc36235751"/>
      <w:r w:rsidRPr="001E79CE">
        <w:t>Tabl</w:t>
      </w:r>
      <w:r>
        <w:t>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698"/>
      </w:tblGrid>
      <w:tr w:rsidR="00473B22" w14:paraId="578BDE5A" w14:textId="77777777" w:rsidTr="00C375CB">
        <w:tc>
          <w:tcPr>
            <w:tcW w:w="7933" w:type="dxa"/>
          </w:tcPr>
          <w:p w14:paraId="020A17D6" w14:textId="77777777" w:rsidR="00473B22" w:rsidRPr="008C165D" w:rsidRDefault="00473B22" w:rsidP="00C375CB">
            <w:pPr>
              <w:pStyle w:val="TAH"/>
            </w:pPr>
            <w:r>
              <w:t>File type</w:t>
            </w:r>
          </w:p>
        </w:tc>
        <w:tc>
          <w:tcPr>
            <w:tcW w:w="1698" w:type="dxa"/>
            <w:vAlign w:val="center"/>
          </w:tcPr>
          <w:p w14:paraId="58412DEE" w14:textId="77777777" w:rsidR="00473B22" w:rsidRDefault="00473B22" w:rsidP="00C375CB">
            <w:pPr>
              <w:pStyle w:val="TAH"/>
            </w:pPr>
            <w:r>
              <w:t>File extensions</w:t>
            </w:r>
          </w:p>
        </w:tc>
      </w:tr>
      <w:tr w:rsidR="00473B22" w:rsidRPr="00B42B77" w14:paraId="3FE11560" w14:textId="77777777" w:rsidTr="00C375CB">
        <w:tc>
          <w:tcPr>
            <w:tcW w:w="7933" w:type="dxa"/>
          </w:tcPr>
          <w:p w14:paraId="2BDDF9D7" w14:textId="77777777" w:rsidR="00473B22" w:rsidRPr="001E79CE" w:rsidRDefault="00473B22" w:rsidP="00C375CB">
            <w:pPr>
              <w:pStyle w:val="TAC"/>
            </w:pPr>
            <w:r>
              <w:t xml:space="preserve">Audio </w:t>
            </w:r>
            <w:r w:rsidRPr="00567C27">
              <w:t>input</w:t>
            </w:r>
            <w:r>
              <w:t xml:space="preserve"> </w:t>
            </w:r>
            <w:r w:rsidRPr="00567C27">
              <w:t>to the encoder</w:t>
            </w:r>
            <w:r>
              <w:t xml:space="preserve"> and output from the decoder and renderer</w:t>
            </w:r>
          </w:p>
        </w:tc>
        <w:tc>
          <w:tcPr>
            <w:tcW w:w="1698" w:type="dxa"/>
            <w:vAlign w:val="center"/>
          </w:tcPr>
          <w:p w14:paraId="7DC66A18" w14:textId="77777777" w:rsidR="00473B22" w:rsidRPr="00B42B77" w:rsidRDefault="00473B22" w:rsidP="00C375CB">
            <w:pPr>
              <w:pStyle w:val="TAC"/>
            </w:pPr>
            <w:r>
              <w:t>*.wav</w:t>
            </w:r>
          </w:p>
        </w:tc>
      </w:tr>
      <w:tr w:rsidR="00473B22" w:rsidRPr="00B42B77" w14:paraId="2D565D19" w14:textId="77777777" w:rsidTr="00C375CB">
        <w:tc>
          <w:tcPr>
            <w:tcW w:w="7933" w:type="dxa"/>
          </w:tcPr>
          <w:p w14:paraId="38FDEB0D" w14:textId="77777777" w:rsidR="00473B22" w:rsidRPr="00320EE6" w:rsidRDefault="00473B22" w:rsidP="00C375CB">
            <w:pPr>
              <w:pStyle w:val="TAC"/>
              <w:rPr>
                <w:lang w:val="en-US"/>
              </w:rPr>
            </w:pPr>
            <w:r w:rsidRPr="00320EE6">
              <w:rPr>
                <w:lang w:val="en-US"/>
              </w:rPr>
              <w:t>ISM metadata, Head r</w:t>
            </w:r>
            <w:r>
              <w:rPr>
                <w:lang w:val="en-US"/>
              </w:rPr>
              <w:t>otation</w:t>
            </w:r>
            <w:r w:rsidRPr="00320EE6">
              <w:rPr>
                <w:lang w:val="en-US"/>
              </w:rPr>
              <w:t xml:space="preserve"> trajectories</w:t>
            </w:r>
          </w:p>
        </w:tc>
        <w:tc>
          <w:tcPr>
            <w:tcW w:w="1698" w:type="dxa"/>
            <w:vAlign w:val="center"/>
          </w:tcPr>
          <w:p w14:paraId="002F3023" w14:textId="77777777" w:rsidR="00473B22" w:rsidRPr="00B42B77" w:rsidRDefault="00473B22" w:rsidP="00C375CB">
            <w:pPr>
              <w:pStyle w:val="TAC"/>
            </w:pPr>
            <w:r>
              <w:t>*.csv</w:t>
            </w:r>
          </w:p>
        </w:tc>
      </w:tr>
      <w:tr w:rsidR="00473B22" w:rsidRPr="00B42B77" w14:paraId="11D907F1" w14:textId="77777777" w:rsidTr="00C375CB">
        <w:tc>
          <w:tcPr>
            <w:tcW w:w="7933" w:type="dxa"/>
          </w:tcPr>
          <w:p w14:paraId="653E4C44" w14:textId="77777777" w:rsidR="00473B22" w:rsidRPr="00567C27" w:rsidRDefault="00473B22" w:rsidP="00C375CB">
            <w:pPr>
              <w:pStyle w:val="TAC"/>
            </w:pPr>
            <w:r>
              <w:t>MASA metadata</w:t>
            </w:r>
          </w:p>
        </w:tc>
        <w:tc>
          <w:tcPr>
            <w:tcW w:w="1698" w:type="dxa"/>
            <w:vAlign w:val="center"/>
          </w:tcPr>
          <w:p w14:paraId="2200C02B" w14:textId="77777777" w:rsidR="00473B22" w:rsidRPr="00B42B77" w:rsidRDefault="00473B22" w:rsidP="00C375CB">
            <w:pPr>
              <w:pStyle w:val="TAC"/>
            </w:pPr>
            <w:r>
              <w:t>*.met</w:t>
            </w:r>
          </w:p>
        </w:tc>
      </w:tr>
      <w:tr w:rsidR="00473B22" w:rsidRPr="00567C27" w:rsidDel="00FF6DBC" w14:paraId="1F9DEB61" w14:textId="77777777" w:rsidTr="00C375CB">
        <w:tc>
          <w:tcPr>
            <w:tcW w:w="7933" w:type="dxa"/>
          </w:tcPr>
          <w:p w14:paraId="4E12659E" w14:textId="77777777" w:rsidR="00473B22" w:rsidRPr="00567C27" w:rsidDel="00931613" w:rsidRDefault="00473B22" w:rsidP="00C375CB">
            <w:pPr>
              <w:pStyle w:val="TAC"/>
            </w:pPr>
            <w:r>
              <w:t>Rate switching</w:t>
            </w:r>
          </w:p>
        </w:tc>
        <w:tc>
          <w:tcPr>
            <w:tcW w:w="1698" w:type="dxa"/>
            <w:vAlign w:val="center"/>
          </w:tcPr>
          <w:p w14:paraId="32D139AA" w14:textId="77777777" w:rsidR="00473B22" w:rsidRPr="00567C27" w:rsidDel="00FF6DBC" w:rsidRDefault="00473B22" w:rsidP="00C375CB">
            <w:pPr>
              <w:pStyle w:val="TAC"/>
            </w:pPr>
            <w:r>
              <w:t>*.bin</w:t>
            </w:r>
          </w:p>
        </w:tc>
      </w:tr>
      <w:tr w:rsidR="00473B22" w:rsidRPr="00B42B77" w14:paraId="26D3BF83" w14:textId="77777777" w:rsidTr="00C375CB">
        <w:tc>
          <w:tcPr>
            <w:tcW w:w="7933" w:type="dxa"/>
          </w:tcPr>
          <w:p w14:paraId="085B99B2" w14:textId="77777777" w:rsidR="00473B22" w:rsidRPr="00567C27" w:rsidRDefault="00473B22" w:rsidP="00C375CB">
            <w:pPr>
              <w:pStyle w:val="TAC"/>
            </w:pPr>
            <w:r>
              <w:t>IVAS bitstreams</w:t>
            </w:r>
          </w:p>
        </w:tc>
        <w:tc>
          <w:tcPr>
            <w:tcW w:w="1698" w:type="dxa"/>
            <w:vAlign w:val="center"/>
          </w:tcPr>
          <w:p w14:paraId="3D23F0A5" w14:textId="77777777" w:rsidR="00473B22" w:rsidRPr="00B42B77" w:rsidRDefault="00473B22" w:rsidP="00C375CB">
            <w:pPr>
              <w:pStyle w:val="TAC"/>
            </w:pPr>
            <w:r>
              <w:t>*.192</w:t>
            </w:r>
          </w:p>
        </w:tc>
      </w:tr>
      <w:tr w:rsidR="00473B22" w:rsidRPr="00B42B77" w14:paraId="0B1E72F4" w14:textId="77777777" w:rsidTr="00C375CB">
        <w:tc>
          <w:tcPr>
            <w:tcW w:w="7933" w:type="dxa"/>
          </w:tcPr>
          <w:p w14:paraId="2466C8B4" w14:textId="77777777" w:rsidR="00473B22" w:rsidRDefault="00473B22" w:rsidP="00C375CB">
            <w:pPr>
              <w:pStyle w:val="TAC"/>
            </w:pPr>
            <w:r>
              <w:t>ISAR bitstreams</w:t>
            </w:r>
          </w:p>
        </w:tc>
        <w:tc>
          <w:tcPr>
            <w:tcW w:w="1698" w:type="dxa"/>
            <w:vAlign w:val="center"/>
          </w:tcPr>
          <w:p w14:paraId="162E5924" w14:textId="77777777" w:rsidR="00473B22" w:rsidRDefault="00473B22" w:rsidP="00C375CB">
            <w:pPr>
              <w:pStyle w:val="TAC"/>
            </w:pPr>
            <w:r>
              <w:t>*.bit</w:t>
            </w:r>
          </w:p>
        </w:tc>
      </w:tr>
      <w:tr w:rsidR="00473B22" w:rsidRPr="00567C27" w:rsidDel="00FF6DBC" w14:paraId="34DCDDF9" w14:textId="77777777" w:rsidTr="00C375CB">
        <w:tc>
          <w:tcPr>
            <w:tcW w:w="7933" w:type="dxa"/>
          </w:tcPr>
          <w:p w14:paraId="2A2CA8F3" w14:textId="77777777" w:rsidR="00473B22" w:rsidRPr="00567C27" w:rsidDel="00931613" w:rsidRDefault="00473B22" w:rsidP="00C375CB">
            <w:pPr>
              <w:pStyle w:val="TAC"/>
            </w:pPr>
            <w:r>
              <w:t>IVAS bitstreams with frame errors</w:t>
            </w:r>
          </w:p>
        </w:tc>
        <w:tc>
          <w:tcPr>
            <w:tcW w:w="1698" w:type="dxa"/>
            <w:vAlign w:val="center"/>
          </w:tcPr>
          <w:p w14:paraId="0E5A2F7F" w14:textId="77777777" w:rsidR="00473B22" w:rsidRPr="00567C27" w:rsidDel="00FF6DBC" w:rsidRDefault="00473B22" w:rsidP="00C375CB">
            <w:pPr>
              <w:pStyle w:val="TAC"/>
            </w:pPr>
            <w:r>
              <w:t>*.fer</w:t>
            </w:r>
          </w:p>
        </w:tc>
      </w:tr>
      <w:tr w:rsidR="00473B22" w:rsidRPr="00B42B77" w14:paraId="2B6B263C" w14:textId="77777777" w:rsidTr="00C375CB">
        <w:tc>
          <w:tcPr>
            <w:tcW w:w="7933" w:type="dxa"/>
          </w:tcPr>
          <w:p w14:paraId="183C7433" w14:textId="77777777" w:rsidR="00473B22" w:rsidRPr="00567C27" w:rsidRDefault="00473B22" w:rsidP="00C375CB">
            <w:pPr>
              <w:pStyle w:val="TAC"/>
            </w:pPr>
            <w:r>
              <w:t>Renderer configuration (text format or binary format)</w:t>
            </w:r>
          </w:p>
        </w:tc>
        <w:tc>
          <w:tcPr>
            <w:tcW w:w="1698" w:type="dxa"/>
            <w:vAlign w:val="center"/>
          </w:tcPr>
          <w:p w14:paraId="62427ABA" w14:textId="77777777" w:rsidR="00473B22" w:rsidRPr="00B42B77" w:rsidRDefault="00473B22" w:rsidP="00C375CB">
            <w:pPr>
              <w:pStyle w:val="TAC"/>
            </w:pPr>
            <w:r>
              <w:rPr>
                <w:lang w:eastAsia="ja-JP"/>
              </w:rPr>
              <w:t>*.cfg, *.dat</w:t>
            </w:r>
          </w:p>
        </w:tc>
      </w:tr>
      <w:tr w:rsidR="00473B22" w:rsidRPr="00B42B77" w14:paraId="4071A53E" w14:textId="77777777" w:rsidTr="00C375CB">
        <w:tc>
          <w:tcPr>
            <w:tcW w:w="7933" w:type="dxa"/>
          </w:tcPr>
          <w:p w14:paraId="48A69E84" w14:textId="77777777" w:rsidR="00473B22" w:rsidRPr="00567C27" w:rsidRDefault="00473B22" w:rsidP="00C375CB">
            <w:pPr>
              <w:pStyle w:val="TAC"/>
            </w:pPr>
            <w:r>
              <w:t>Renderer scene description</w:t>
            </w:r>
          </w:p>
        </w:tc>
        <w:tc>
          <w:tcPr>
            <w:tcW w:w="1698" w:type="dxa"/>
            <w:vAlign w:val="center"/>
          </w:tcPr>
          <w:p w14:paraId="3B1C1C2C" w14:textId="77777777" w:rsidR="00473B22" w:rsidRPr="00B42B77" w:rsidRDefault="00473B22" w:rsidP="00C375CB">
            <w:pPr>
              <w:pStyle w:val="TAC"/>
            </w:pPr>
            <w:r>
              <w:t>*.txt</w:t>
            </w:r>
          </w:p>
        </w:tc>
      </w:tr>
    </w:tbl>
    <w:p w14:paraId="62DD0C85" w14:textId="77777777" w:rsidR="00473B22" w:rsidRDefault="00473B22" w:rsidP="00473B22">
      <w:pPr>
        <w:rPr>
          <w:noProof/>
        </w:rPr>
      </w:pPr>
    </w:p>
    <w:p w14:paraId="0206AB02" w14:textId="063C9473" w:rsidR="006F26F0" w:rsidRPr="00567C27" w:rsidRDefault="006F26F0" w:rsidP="006F26F0">
      <w:pPr>
        <w:pStyle w:val="Heading1"/>
      </w:pPr>
      <w:bookmarkStart w:id="47" w:name="_Toc170385644"/>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5"/>
      <w:bookmarkEnd w:id="46"/>
      <w:bookmarkEnd w:id="47"/>
    </w:p>
    <w:p w14:paraId="54DB1190" w14:textId="77777777" w:rsidR="006F26F0" w:rsidRPr="00567C27" w:rsidRDefault="006F26F0" w:rsidP="006F26F0">
      <w:pPr>
        <w:pStyle w:val="Heading2"/>
      </w:pPr>
      <w:bookmarkStart w:id="48" w:name="_Toc27677320"/>
      <w:bookmarkStart w:id="49" w:name="_Toc36235752"/>
      <w:bookmarkStart w:id="50" w:name="_Toc170385645"/>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170385646"/>
      <w:r w:rsidRPr="00567C27">
        <w:t>6.2</w:t>
      </w:r>
      <w:r w:rsidRPr="00567C27">
        <w:tab/>
        <w:t>Codec configuration</w:t>
      </w:r>
      <w:bookmarkEnd w:id="51"/>
      <w:bookmarkEnd w:id="52"/>
      <w:bookmarkEnd w:id="53"/>
    </w:p>
    <w:p w14:paraId="298616EA" w14:textId="77777777" w:rsidR="00473B22" w:rsidRDefault="00473B22" w:rsidP="00473B22">
      <w:bookmarkStart w:id="54" w:name="_Toc27677322"/>
      <w:bookmarkStart w:id="55" w:name="_Toc36235754"/>
      <w:r w:rsidRPr="00567C27">
        <w:t xml:space="preserve">The </w:t>
      </w:r>
      <w:r>
        <w:t>codec</w:t>
      </w:r>
      <w:r w:rsidRPr="00567C27">
        <w:t xml:space="preserve"> shall be configured </w:t>
      </w:r>
      <w:r>
        <w:t xml:space="preserve">according to the instructions in </w:t>
      </w:r>
      <w:r w:rsidRPr="00567C27">
        <w:rPr>
          <w:lang w:eastAsia="ja-JP"/>
        </w:rPr>
        <w:t>Readme_</w:t>
      </w:r>
      <w:r>
        <w:rPr>
          <w:lang w:eastAsia="ja-JP"/>
        </w:rPr>
        <w:t>IVAS</w:t>
      </w:r>
      <w:r w:rsidRPr="00567C27">
        <w:rPr>
          <w:lang w:eastAsia="ja-JP"/>
        </w:rPr>
        <w:t>_</w:t>
      </w:r>
      <w:r>
        <w:rPr>
          <w:lang w:eastAsia="ja-JP"/>
        </w:rPr>
        <w:t>{enc, dec, rend, JBM_dec, ISAR_dec, ISAR_post_rend}</w:t>
      </w:r>
      <w:r w:rsidRPr="00567C27">
        <w:rPr>
          <w:lang w:eastAsia="ja-JP"/>
        </w:rPr>
        <w:t>.txt</w:t>
      </w:r>
      <w:r>
        <w:rPr>
          <w:lang w:eastAsia="ja-JP"/>
        </w:rPr>
        <w:t xml:space="preserve"> for each test case respectively in accordance with clause 6.3</w:t>
      </w:r>
      <w:r w:rsidRPr="00567C27">
        <w:t>.</w:t>
      </w:r>
      <w:r>
        <w:t xml:space="preserve"> For the bit-exact EVS compatibility mode of IVAS, including the </w:t>
      </w:r>
      <w:r w:rsidRPr="00567C27">
        <w:t>AMR-WB interoperable function</w:t>
      </w:r>
      <w:r>
        <w:t>, the codec shall be configured in accordance with TS 26.444 [9].</w:t>
      </w:r>
    </w:p>
    <w:p w14:paraId="7964532A" w14:textId="69298156" w:rsidR="006F26F0" w:rsidRPr="00567C27" w:rsidRDefault="006F26F0" w:rsidP="006F26F0">
      <w:pPr>
        <w:pStyle w:val="Heading2"/>
      </w:pPr>
      <w:bookmarkStart w:id="56" w:name="_Toc170385647"/>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170385648"/>
      <w:bookmarkStart w:id="58" w:name="_Toc27677323"/>
      <w:bookmarkStart w:id="59" w:name="_Toc36235755"/>
      <w:r w:rsidRPr="00567C27">
        <w:t>6.3.1</w:t>
      </w:r>
      <w:r w:rsidRPr="00567C27">
        <w:tab/>
      </w:r>
      <w:r w:rsidR="00537399">
        <w:rPr>
          <w:lang w:eastAsia="ja-JP"/>
        </w:rPr>
        <w:t>M</w:t>
      </w:r>
      <w:r>
        <w:t xml:space="preserve">ono operation </w:t>
      </w:r>
      <w:r w:rsidRPr="00567C27">
        <w:t>test sequences</w:t>
      </w:r>
      <w:bookmarkEnd w:id="57"/>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0" w:name="_Toc170385649"/>
      <w:r w:rsidRPr="00567C27">
        <w:t>6.3.</w:t>
      </w:r>
      <w:r w:rsidR="00E72FA2">
        <w:t>2</w:t>
      </w:r>
      <w:r w:rsidRPr="00567C27">
        <w:tab/>
      </w:r>
      <w:r w:rsidR="00537399">
        <w:rPr>
          <w:lang w:eastAsia="ja-JP"/>
        </w:rPr>
        <w:t>E</w:t>
      </w:r>
      <w:r w:rsidRPr="00567C27">
        <w:t>ncoder test sequences</w:t>
      </w:r>
      <w:bookmarkEnd w:id="58"/>
      <w:bookmarkEnd w:id="59"/>
      <w:bookmarkEnd w:id="60"/>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1" w:name="_Toc27677324"/>
      <w:bookmarkStart w:id="62" w:name="_Toc36235756"/>
      <w:bookmarkStart w:id="63" w:name="_Toc170385650"/>
      <w:r w:rsidRPr="00567C27">
        <w:t>6.3.</w:t>
      </w:r>
      <w:r w:rsidR="00E72FA2">
        <w:t>3</w:t>
      </w:r>
      <w:r w:rsidRPr="00567C27">
        <w:tab/>
      </w:r>
      <w:r w:rsidR="00537399">
        <w:rPr>
          <w:lang w:eastAsia="ja-JP"/>
        </w:rPr>
        <w:t>D</w:t>
      </w:r>
      <w:r w:rsidRPr="00567C27">
        <w:t>ecoder test sequences</w:t>
      </w:r>
      <w:bookmarkEnd w:id="61"/>
      <w:bookmarkEnd w:id="62"/>
      <w:bookmarkEnd w:id="63"/>
    </w:p>
    <w:p w14:paraId="75C59A30" w14:textId="77777777" w:rsidR="00473B22" w:rsidRDefault="00473B22" w:rsidP="00473B22">
      <w:pPr>
        <w:rPr>
          <w:lang w:eastAsia="ja-JP"/>
        </w:rPr>
      </w:pPr>
      <w:r>
        <w:rPr>
          <w:lang w:eastAsia="ja-JP"/>
        </w:rPr>
        <w:t>To test an IVAS decoder (beyond mono operation, see clause 6.3.1), test sequences and instructions provided</w:t>
      </w:r>
      <w:r w:rsidRPr="00567C27">
        <w:rPr>
          <w:lang w:eastAsia="ja-JP"/>
        </w:rPr>
        <w:t xml:space="preserve"> in Readme_</w:t>
      </w:r>
      <w:r>
        <w:rPr>
          <w:lang w:eastAsia="ja-JP"/>
        </w:rPr>
        <w:t>IVA</w:t>
      </w:r>
      <w:r w:rsidRPr="00567C27">
        <w:rPr>
          <w:lang w:eastAsia="ja-JP"/>
        </w:rPr>
        <w:t>S_dec.txt</w:t>
      </w:r>
      <w:r>
        <w:rPr>
          <w:lang w:eastAsia="ja-JP"/>
        </w:rPr>
        <w:t xml:space="preserve"> shall be used</w:t>
      </w:r>
      <w:r w:rsidRPr="00567C27">
        <w:rPr>
          <w:lang w:eastAsia="ja-JP"/>
        </w:rPr>
        <w:t>.</w:t>
      </w:r>
      <w:r>
        <w:rPr>
          <w:lang w:eastAsia="ja-JP"/>
        </w:rPr>
        <w:t xml:space="preserve"> To test the IVAS decoder for split rendering (ISAR pre-renderer), test sequences and instructions provided</w:t>
      </w:r>
      <w:r w:rsidRPr="00567C27">
        <w:rPr>
          <w:lang w:eastAsia="ja-JP"/>
        </w:rPr>
        <w:t xml:space="preserve"> </w:t>
      </w:r>
      <w:r>
        <w:rPr>
          <w:lang w:eastAsia="ja-JP"/>
        </w:rPr>
        <w:t xml:space="preserve">in </w:t>
      </w:r>
      <w:bookmarkStart w:id="64" w:name="_Hlk167289445"/>
      <w:r w:rsidRPr="002C5D32">
        <w:rPr>
          <w:lang w:eastAsia="ja-JP"/>
        </w:rPr>
        <w:t>Readme_IVAS_ISAR_dec.txt</w:t>
      </w:r>
      <w:r>
        <w:rPr>
          <w:lang w:eastAsia="ja-JP"/>
        </w:rPr>
        <w:t xml:space="preserve"> </w:t>
      </w:r>
      <w:bookmarkEnd w:id="64"/>
      <w:r>
        <w:rPr>
          <w:lang w:eastAsia="ja-JP"/>
        </w:rPr>
        <w:t>shall be used.</w:t>
      </w:r>
    </w:p>
    <w:p w14:paraId="250BE897" w14:textId="2767462B" w:rsidR="00A84A9B" w:rsidRPr="00567C27" w:rsidRDefault="00A84A9B" w:rsidP="009515F7">
      <w:pPr>
        <w:pStyle w:val="Heading3"/>
        <w:ind w:left="1136" w:hanging="1136"/>
      </w:pPr>
      <w:bookmarkStart w:id="65" w:name="_Toc170385651"/>
      <w:r w:rsidRPr="00567C27">
        <w:t>6.3.</w:t>
      </w:r>
      <w:r w:rsidR="00E72FA2">
        <w:t>4</w:t>
      </w:r>
      <w:r w:rsidRPr="00567C27">
        <w:tab/>
      </w:r>
      <w:r w:rsidR="00730E99">
        <w:t>R</w:t>
      </w:r>
      <w:r w:rsidR="00CE4A00">
        <w:t>enderer</w:t>
      </w:r>
      <w:r w:rsidR="00CE4A00" w:rsidRPr="00567C27">
        <w:t xml:space="preserve"> </w:t>
      </w:r>
      <w:r w:rsidRPr="00567C27">
        <w:t>test sequences</w:t>
      </w:r>
      <w:bookmarkEnd w:id="65"/>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6" w:name="_Toc27677326"/>
      <w:bookmarkStart w:id="67" w:name="_Toc36235758"/>
      <w:bookmarkStart w:id="68" w:name="_Toc170385652"/>
      <w:r w:rsidRPr="00567C27">
        <w:t>6.3.</w:t>
      </w:r>
      <w:r w:rsidR="00152DC3">
        <w:t>5</w:t>
      </w:r>
      <w:r w:rsidRPr="00567C27">
        <w:tab/>
      </w:r>
      <w:r w:rsidR="00537399">
        <w:t>J</w:t>
      </w:r>
      <w:r w:rsidRPr="00567C27">
        <w:t>itter buffer management</w:t>
      </w:r>
      <w:bookmarkEnd w:id="66"/>
      <w:bookmarkEnd w:id="67"/>
      <w:r w:rsidR="00537399">
        <w:t xml:space="preserve"> test sequences</w:t>
      </w:r>
      <w:bookmarkEnd w:id="68"/>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DFE770E" w14:textId="77777777" w:rsidR="006F26F0" w:rsidRPr="00567C27" w:rsidRDefault="006F26F0" w:rsidP="006F26F0">
      <w:pPr>
        <w:pStyle w:val="Heading1"/>
        <w:rPr>
          <w:lang w:eastAsia="ja-JP"/>
        </w:rPr>
      </w:pPr>
      <w:bookmarkStart w:id="69" w:name="_Toc27677327"/>
      <w:bookmarkStart w:id="70" w:name="_Toc36235759"/>
      <w:bookmarkStart w:id="71" w:name="_Toc170385653"/>
      <w:r w:rsidRPr="00567C27">
        <w:rPr>
          <w:lang w:eastAsia="ja-JP"/>
        </w:rPr>
        <w:t>7</w:t>
      </w:r>
      <w:r w:rsidRPr="00567C27">
        <w:tab/>
      </w:r>
      <w:r w:rsidRPr="00567C27">
        <w:rPr>
          <w:rFonts w:hint="eastAsia"/>
          <w:lang w:eastAsia="ja-JP"/>
        </w:rPr>
        <w:t>Conformance Testing</w:t>
      </w:r>
      <w:bookmarkEnd w:id="69"/>
      <w:bookmarkEnd w:id="70"/>
      <w:bookmarkEnd w:id="71"/>
    </w:p>
    <w:p w14:paraId="162A2084" w14:textId="6A59AE4D" w:rsidR="006F26F0" w:rsidRPr="001B63F9" w:rsidRDefault="006F26F0" w:rsidP="006F26F0">
      <w:pPr>
        <w:pStyle w:val="Heading2"/>
      </w:pPr>
      <w:bookmarkStart w:id="72" w:name="_Toc27677328"/>
      <w:bookmarkStart w:id="73" w:name="_Toc36235760"/>
      <w:bookmarkStart w:id="74" w:name="_Toc170385654"/>
      <w:r w:rsidRPr="001B63F9">
        <w:t>7.1</w:t>
      </w:r>
      <w:r w:rsidR="0024631D">
        <w:tab/>
      </w:r>
      <w:r w:rsidRPr="001B63F9">
        <w:t xml:space="preserve">Bit-exact </w:t>
      </w:r>
      <w:r>
        <w:t>C</w:t>
      </w:r>
      <w:r w:rsidRPr="001B63F9">
        <w:t>onformance</w:t>
      </w:r>
      <w:bookmarkEnd w:id="72"/>
      <w:bookmarkEnd w:id="73"/>
      <w:bookmarkEnd w:id="74"/>
    </w:p>
    <w:p w14:paraId="7DE3C1EE" w14:textId="5993E380" w:rsidR="00473B22" w:rsidRDefault="00473B22" w:rsidP="00473B22">
      <w:pPr>
        <w:rPr>
          <w:rStyle w:val="CommentReference"/>
        </w:rPr>
      </w:pPr>
      <w:bookmarkStart w:id="75" w:name="_Toc27677329"/>
      <w:bookmarkStart w:id="76" w:name="_Toc36235761"/>
      <w:r w:rsidRPr="00050FF6">
        <w:t xml:space="preserve">For an implementation to be declared conformant according to the bit-exact conformance </w:t>
      </w:r>
      <w:r>
        <w:t>test procedure</w:t>
      </w:r>
      <w:r w:rsidRPr="00050FF6">
        <w:t xml:space="preserve">, the output sequences </w:t>
      </w:r>
      <w:r>
        <w:t xml:space="preserve">of the corresponding feature being implemented (IVAS encoder, IVAS decoder, IVAS renderer, JBM, ISAR pre-renderer, ISAR post-renderer) </w:t>
      </w:r>
      <w:r w:rsidRPr="00050FF6">
        <w:t>shall match bit-exactly the</w:t>
      </w:r>
      <w:r>
        <w:t xml:space="preserve"> reference</w:t>
      </w:r>
      <w:r w:rsidRPr="00050FF6">
        <w:t xml:space="preserve"> test sequences provided in the corresponding ZIP files in accordance with clause 6</w:t>
      </w:r>
      <w:r>
        <w:t>, including clause 6.3.1 for mono operation of the IVAS encoder and IVAS decoder</w:t>
      </w:r>
      <w:r w:rsidRPr="00050FF6">
        <w:t xml:space="preserve">. This applies for all implementations </w:t>
      </w:r>
      <w:r>
        <w:t>of the IVAS</w:t>
      </w:r>
      <w:r w:rsidRPr="00567C27">
        <w:t xml:space="preserve"> </w:t>
      </w:r>
      <w:r>
        <w:t>c</w:t>
      </w:r>
      <w:r w:rsidRPr="00567C27">
        <w:t>odec (TS 26.</w:t>
      </w:r>
      <w:r>
        <w:rPr>
          <w:lang w:eastAsia="ja-JP"/>
        </w:rPr>
        <w:t>253 [4]</w:t>
      </w:r>
      <w:r w:rsidRPr="00567C27">
        <w:t>),</w:t>
      </w:r>
      <w: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 in TS 26.258 [8] (floating-point)</w:t>
      </w:r>
      <w:r w:rsidRPr="00567C27">
        <w:t>.</w:t>
      </w:r>
      <w:r>
        <w:rPr>
          <w:rStyle w:val="CommentReference"/>
        </w:rPr>
        <w:t xml:space="preserve"> </w:t>
      </w:r>
    </w:p>
    <w:p w14:paraId="2593C6D7" w14:textId="77777777" w:rsidR="00473B22" w:rsidRPr="000419D3" w:rsidRDefault="00473B22" w:rsidP="00473B22">
      <w:pPr>
        <w:pStyle w:val="NO"/>
        <w:ind w:left="0" w:firstLine="0"/>
        <w:rPr>
          <w:lang w:val="en-US"/>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 xml:space="preserve">corresponding conformance tests shall pass. </w:t>
      </w:r>
    </w:p>
    <w:p w14:paraId="26918F5F" w14:textId="4BC88CE7" w:rsidR="003842EA" w:rsidRDefault="003842EA" w:rsidP="003842EA">
      <w:pPr>
        <w:pStyle w:val="Heading2"/>
      </w:pPr>
      <w:bookmarkStart w:id="77" w:name="_Toc170385655"/>
      <w:r w:rsidRPr="001B63F9">
        <w:t>7.2</w:t>
      </w:r>
      <w:r w:rsidR="0024631D">
        <w:tab/>
      </w:r>
      <w:r w:rsidRPr="001B63F9">
        <w:t>Non-Bit-exact</w:t>
      </w:r>
      <w:r>
        <w:t xml:space="preserve"> Conformance</w:t>
      </w:r>
      <w:bookmarkEnd w:id="75"/>
      <w:bookmarkEnd w:id="76"/>
      <w:bookmarkEnd w:id="77"/>
    </w:p>
    <w:p w14:paraId="455EE5E5" w14:textId="77777777" w:rsidR="00473B22" w:rsidRDefault="00473B22" w:rsidP="00473B22">
      <w:r>
        <w:t>For IVAS mono operation (of and IVAS encoder or IVAS decoder), i</w:t>
      </w:r>
      <w:r w:rsidRPr="00CF097B">
        <w:t>f an implementation under test is based on floating–point code (TS 26.</w:t>
      </w:r>
      <w:r>
        <w:t>258</w:t>
      </w:r>
      <w:r w:rsidRPr="00CF097B">
        <w:t xml:space="preserve"> [8]) and the output sequences are not bit-exact to the test sequences</w:t>
      </w:r>
      <w:r>
        <w:t xml:space="preserve"> </w:t>
      </w:r>
      <w:r w:rsidRPr="00CF097B">
        <w:t>according to clause 6, the non</w:t>
      </w:r>
      <w:r>
        <w:t>-</w:t>
      </w:r>
      <w:r w:rsidRPr="00CF097B">
        <w:t xml:space="preserve">bit-exact conformance testing </w:t>
      </w:r>
      <w:r>
        <w:t>procedure</w:t>
      </w:r>
      <w:r w:rsidRPr="00CF097B">
        <w:t xml:space="preserve"> defined </w:t>
      </w:r>
      <w:r>
        <w:t>in TS 26.444 [9]</w:t>
      </w:r>
      <w:r w:rsidRPr="00CF097B">
        <w:t xml:space="preserve"> shall be used to test the conformance. </w:t>
      </w:r>
    </w:p>
    <w:p w14:paraId="64A66CD0" w14:textId="77777777" w:rsidR="00473B22" w:rsidRDefault="00473B22" w:rsidP="00473B22">
      <w:pPr>
        <w:pStyle w:val="NO"/>
        <w:ind w:left="0" w:firstLine="0"/>
        <w:rPr>
          <w:lang w:val="en-US" w:eastAsia="zh-CN"/>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corresponding conformance tests shall pass.</w:t>
      </w:r>
    </w:p>
    <w:p w14:paraId="3F9D1058" w14:textId="77777777" w:rsidR="00473B22" w:rsidRDefault="00473B22" w:rsidP="00473B22">
      <w:pPr>
        <w:pStyle w:val="Heading2"/>
      </w:pPr>
      <w:bookmarkStart w:id="78" w:name="_Toc170385656"/>
      <w:r w:rsidRPr="001B63F9">
        <w:t>7.</w:t>
      </w:r>
      <w:r>
        <w:t>3</w:t>
      </w:r>
      <w:r>
        <w:tab/>
        <w:t>LC3plus Conformance</w:t>
      </w:r>
      <w:bookmarkEnd w:id="78"/>
    </w:p>
    <w:p w14:paraId="0788C6EE" w14:textId="77777777" w:rsidR="00473B22" w:rsidRDefault="00473B22" w:rsidP="00473B22">
      <w:r w:rsidRPr="000572CB">
        <w:rPr>
          <w:lang w:val="en-US"/>
        </w:rPr>
        <w:t>For IVAS</w:t>
      </w:r>
      <w:r>
        <w:rPr>
          <w:lang w:val="en-US"/>
        </w:rPr>
        <w:t>/ISAR</w:t>
      </w:r>
      <w:r w:rsidRPr="000572CB">
        <w:rPr>
          <w:lang w:val="en-US"/>
        </w:rPr>
        <w:t xml:space="preserve"> split rendering operation utilizing LC3plus</w:t>
      </w:r>
      <w:r>
        <w:rPr>
          <w:lang w:val="en-US"/>
        </w:rPr>
        <w:t xml:space="preserve">, the </w:t>
      </w:r>
      <w:r>
        <w:t>LC3plus encoder and decoder implementation shall pass all required conformance tests in accordance with the conformance procedure specified in [10] for the corresponding LC3plus codec version [10].</w:t>
      </w:r>
    </w:p>
    <w:p w14:paraId="1304F0F8" w14:textId="170A427B" w:rsidR="00473B22" w:rsidRPr="00473B22" w:rsidRDefault="00473B22" w:rsidP="00473B22">
      <w:pPr>
        <w:pStyle w:val="NO"/>
        <w:rPr>
          <w:lang w:val="en-US"/>
        </w:rPr>
      </w:pPr>
      <w:r>
        <w:t>NOTE: Further details on the conformance configuration is TBD.</w:t>
      </w:r>
    </w:p>
    <w:p w14:paraId="6BB9ECA0" w14:textId="5CD5BDB4" w:rsidR="0049751D" w:rsidRDefault="00080512" w:rsidP="0085227D">
      <w:pPr>
        <w:pStyle w:val="Heading8"/>
      </w:pPr>
      <w:r w:rsidRPr="004D3578">
        <w:br w:type="page"/>
      </w:r>
      <w:bookmarkStart w:id="79" w:name="_Toc170385657"/>
      <w:r w:rsidRPr="004D3578">
        <w:t xml:space="preserve">Annex </w:t>
      </w:r>
      <w:r w:rsidR="00B41401">
        <w:t>A</w:t>
      </w:r>
      <w:r w:rsidRPr="004D3578">
        <w:t xml:space="preserve"> (informative):</w:t>
      </w:r>
      <w:r w:rsidRPr="004D3578">
        <w:br/>
        <w:t>Change history</w:t>
      </w:r>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3B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0" w:name="historyclause"/>
            <w:bookmarkEnd w:id="80"/>
            <w:r w:rsidRPr="00235394">
              <w:t>Change history</w:t>
            </w:r>
          </w:p>
        </w:tc>
      </w:tr>
      <w:tr w:rsidR="003C3971" w:rsidRPr="00315B85" w14:paraId="188BB8D6" w14:textId="77777777" w:rsidTr="00473B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3B22">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73B22">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73B22">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73B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473B22">
        <w:tc>
          <w:tcPr>
            <w:tcW w:w="800" w:type="dxa"/>
            <w:tcBorders>
              <w:top w:val="single" w:sz="4" w:space="0" w:color="auto"/>
              <w:bottom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bottom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bottom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bottom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bottom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bottom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bottom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r w:rsidR="003556CB" w:rsidRPr="00315B85" w14:paraId="0DE6F499" w14:textId="77777777" w:rsidTr="00473B22">
        <w:tc>
          <w:tcPr>
            <w:tcW w:w="800" w:type="dxa"/>
            <w:tcBorders>
              <w:top w:val="single" w:sz="4" w:space="0" w:color="auto"/>
              <w:bottom w:val="single" w:sz="4" w:space="0" w:color="auto"/>
            </w:tcBorders>
            <w:shd w:val="solid" w:color="FFFFFF" w:fill="auto"/>
          </w:tcPr>
          <w:p w14:paraId="08C1631F" w14:textId="3130FA48" w:rsidR="003556CB" w:rsidRDefault="003556CB" w:rsidP="003556CB">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7E046371" w14:textId="77777777" w:rsidR="003556CB" w:rsidRDefault="003556CB" w:rsidP="00315B85">
            <w:pPr>
              <w:pStyle w:val="TAC"/>
              <w:rPr>
                <w:sz w:val="16"/>
                <w:szCs w:val="16"/>
              </w:rPr>
            </w:pPr>
          </w:p>
        </w:tc>
        <w:tc>
          <w:tcPr>
            <w:tcW w:w="1134" w:type="dxa"/>
            <w:tcBorders>
              <w:top w:val="single" w:sz="4" w:space="0" w:color="auto"/>
              <w:bottom w:val="single" w:sz="4" w:space="0" w:color="auto"/>
            </w:tcBorders>
            <w:shd w:val="solid" w:color="FFFFFF" w:fill="auto"/>
          </w:tcPr>
          <w:p w14:paraId="0967D553" w14:textId="77777777" w:rsidR="003556CB" w:rsidRDefault="003556CB" w:rsidP="00315B85">
            <w:pPr>
              <w:pStyle w:val="TAC"/>
              <w:rPr>
                <w:sz w:val="16"/>
                <w:szCs w:val="16"/>
              </w:rPr>
            </w:pPr>
          </w:p>
        </w:tc>
        <w:tc>
          <w:tcPr>
            <w:tcW w:w="567" w:type="dxa"/>
            <w:tcBorders>
              <w:top w:val="single" w:sz="4" w:space="0" w:color="auto"/>
              <w:bottom w:val="single" w:sz="4" w:space="0" w:color="auto"/>
            </w:tcBorders>
            <w:shd w:val="solid" w:color="FFFFFF" w:fill="auto"/>
          </w:tcPr>
          <w:p w14:paraId="6F6F7A96" w14:textId="77777777" w:rsidR="003556CB" w:rsidRPr="00315B85" w:rsidRDefault="003556CB" w:rsidP="00315B85">
            <w:pPr>
              <w:pStyle w:val="TAC"/>
              <w:rPr>
                <w:sz w:val="16"/>
                <w:szCs w:val="16"/>
              </w:rPr>
            </w:pPr>
          </w:p>
        </w:tc>
        <w:tc>
          <w:tcPr>
            <w:tcW w:w="426" w:type="dxa"/>
            <w:tcBorders>
              <w:top w:val="single" w:sz="4" w:space="0" w:color="auto"/>
              <w:bottom w:val="single" w:sz="4" w:space="0" w:color="auto"/>
            </w:tcBorders>
            <w:shd w:val="solid" w:color="FFFFFF" w:fill="auto"/>
          </w:tcPr>
          <w:p w14:paraId="22BEB77E" w14:textId="77777777" w:rsidR="003556CB" w:rsidRPr="00315B85" w:rsidRDefault="003556CB" w:rsidP="00315B85">
            <w:pPr>
              <w:pStyle w:val="TAC"/>
              <w:rPr>
                <w:sz w:val="16"/>
                <w:szCs w:val="16"/>
              </w:rPr>
            </w:pPr>
          </w:p>
        </w:tc>
        <w:tc>
          <w:tcPr>
            <w:tcW w:w="425" w:type="dxa"/>
            <w:tcBorders>
              <w:top w:val="single" w:sz="4" w:space="0" w:color="auto"/>
              <w:bottom w:val="single" w:sz="4" w:space="0" w:color="auto"/>
            </w:tcBorders>
            <w:shd w:val="solid" w:color="FFFFFF" w:fill="auto"/>
          </w:tcPr>
          <w:p w14:paraId="09921EF0" w14:textId="77777777" w:rsidR="003556CB" w:rsidRPr="00315B85" w:rsidRDefault="003556CB" w:rsidP="00315B85">
            <w:pPr>
              <w:pStyle w:val="TAC"/>
              <w:rPr>
                <w:sz w:val="16"/>
                <w:szCs w:val="16"/>
              </w:rPr>
            </w:pPr>
          </w:p>
        </w:tc>
        <w:tc>
          <w:tcPr>
            <w:tcW w:w="4678" w:type="dxa"/>
            <w:tcBorders>
              <w:top w:val="single" w:sz="4" w:space="0" w:color="auto"/>
              <w:bottom w:val="single" w:sz="4" w:space="0" w:color="auto"/>
            </w:tcBorders>
            <w:shd w:val="solid" w:color="FFFFFF" w:fill="auto"/>
          </w:tcPr>
          <w:p w14:paraId="45B99F93" w14:textId="6893A974" w:rsidR="003556CB" w:rsidRPr="00501E22" w:rsidRDefault="003556CB" w:rsidP="00315B85">
            <w:pPr>
              <w:pStyle w:val="TAL"/>
              <w:rPr>
                <w:sz w:val="16"/>
                <w:szCs w:val="16"/>
              </w:rPr>
            </w:pPr>
            <w:r>
              <w:rPr>
                <w:sz w:val="16"/>
                <w:szCs w:val="16"/>
              </w:rPr>
              <w:t>Version 18.0.0 created by MCC</w:t>
            </w:r>
          </w:p>
        </w:tc>
        <w:tc>
          <w:tcPr>
            <w:tcW w:w="708" w:type="dxa"/>
            <w:tcBorders>
              <w:top w:val="single" w:sz="4" w:space="0" w:color="auto"/>
              <w:bottom w:val="single" w:sz="4" w:space="0" w:color="auto"/>
            </w:tcBorders>
            <w:shd w:val="solid" w:color="FFFFFF" w:fill="auto"/>
          </w:tcPr>
          <w:p w14:paraId="7D2BA1B1" w14:textId="6F668112" w:rsidR="003556CB" w:rsidRDefault="003556CB" w:rsidP="00315B85">
            <w:pPr>
              <w:pStyle w:val="TAC"/>
              <w:rPr>
                <w:sz w:val="16"/>
                <w:szCs w:val="16"/>
              </w:rPr>
            </w:pPr>
            <w:r>
              <w:rPr>
                <w:sz w:val="16"/>
                <w:szCs w:val="16"/>
              </w:rPr>
              <w:t>18.0.0</w:t>
            </w:r>
          </w:p>
        </w:tc>
      </w:tr>
      <w:tr w:rsidR="00473B22" w:rsidRPr="00315B85" w14:paraId="6B79AB03" w14:textId="77777777" w:rsidTr="006E252D">
        <w:tc>
          <w:tcPr>
            <w:tcW w:w="800" w:type="dxa"/>
            <w:tcBorders>
              <w:top w:val="single" w:sz="4" w:space="0" w:color="auto"/>
              <w:bottom w:val="single" w:sz="4" w:space="0" w:color="auto"/>
            </w:tcBorders>
            <w:shd w:val="solid" w:color="FFFFFF" w:fill="auto"/>
          </w:tcPr>
          <w:p w14:paraId="0C94115C" w14:textId="21EE253B" w:rsidR="00473B22" w:rsidRDefault="00473B22"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76AB3CA" w14:textId="6C64366E" w:rsidR="00473B22" w:rsidRDefault="00473B22" w:rsidP="00473B22">
            <w:pPr>
              <w:pStyle w:val="TAC"/>
              <w:rPr>
                <w:sz w:val="16"/>
                <w:szCs w:val="16"/>
              </w:rPr>
            </w:pPr>
            <w:r>
              <w:rPr>
                <w:sz w:val="16"/>
                <w:szCs w:val="16"/>
              </w:rPr>
              <w:t>SA#104</w:t>
            </w:r>
          </w:p>
        </w:tc>
        <w:tc>
          <w:tcPr>
            <w:tcW w:w="1134" w:type="dxa"/>
            <w:tcBorders>
              <w:top w:val="single" w:sz="4" w:space="0" w:color="auto"/>
              <w:bottom w:val="single" w:sz="4" w:space="0" w:color="auto"/>
            </w:tcBorders>
            <w:shd w:val="solid" w:color="FFFFFF" w:fill="auto"/>
          </w:tcPr>
          <w:p w14:paraId="43801D28" w14:textId="42C4B811" w:rsidR="00473B22" w:rsidRDefault="00473B22" w:rsidP="00473B22">
            <w:pPr>
              <w:pStyle w:val="TAC"/>
              <w:rPr>
                <w:sz w:val="16"/>
                <w:szCs w:val="16"/>
              </w:rPr>
            </w:pPr>
            <w:r>
              <w:rPr>
                <w:sz w:val="16"/>
                <w:szCs w:val="16"/>
              </w:rPr>
              <w:t>SP-240693</w:t>
            </w:r>
          </w:p>
        </w:tc>
        <w:tc>
          <w:tcPr>
            <w:tcW w:w="567" w:type="dxa"/>
            <w:tcBorders>
              <w:top w:val="single" w:sz="4" w:space="0" w:color="auto"/>
              <w:bottom w:val="single" w:sz="4" w:space="0" w:color="auto"/>
            </w:tcBorders>
            <w:shd w:val="solid" w:color="FFFFFF" w:fill="auto"/>
            <w:vAlign w:val="bottom"/>
          </w:tcPr>
          <w:p w14:paraId="24EB5A07" w14:textId="4D1190DC" w:rsidR="00473B22" w:rsidRPr="00315B85" w:rsidRDefault="00473B22" w:rsidP="00473B22">
            <w:pPr>
              <w:pStyle w:val="TAC"/>
              <w:rPr>
                <w:sz w:val="16"/>
                <w:szCs w:val="16"/>
              </w:rPr>
            </w:pPr>
            <w:r>
              <w:rPr>
                <w:rFonts w:cs="Arial"/>
                <w:sz w:val="16"/>
                <w:szCs w:val="16"/>
              </w:rPr>
              <w:t>0001</w:t>
            </w:r>
          </w:p>
        </w:tc>
        <w:tc>
          <w:tcPr>
            <w:tcW w:w="426" w:type="dxa"/>
            <w:tcBorders>
              <w:top w:val="single" w:sz="4" w:space="0" w:color="auto"/>
              <w:bottom w:val="single" w:sz="4" w:space="0" w:color="auto"/>
            </w:tcBorders>
            <w:shd w:val="solid" w:color="FFFFFF" w:fill="auto"/>
            <w:vAlign w:val="bottom"/>
          </w:tcPr>
          <w:p w14:paraId="73E997DB" w14:textId="35EF23C9" w:rsidR="00473B22" w:rsidRPr="00315B85" w:rsidRDefault="00473B22" w:rsidP="00473B22">
            <w:pPr>
              <w:pStyle w:val="TAC"/>
              <w:rPr>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63739A2D" w14:textId="323CA405" w:rsidR="00473B22" w:rsidRPr="00315B85" w:rsidRDefault="00473B22" w:rsidP="00473B22">
            <w:pPr>
              <w:pStyle w:val="TAC"/>
              <w:rPr>
                <w:sz w:val="16"/>
                <w:szCs w:val="16"/>
              </w:rPr>
            </w:pPr>
            <w:r>
              <w:rPr>
                <w:rFonts w:cs="Arial"/>
                <w:sz w:val="16"/>
                <w:szCs w:val="16"/>
              </w:rPr>
              <w:t>B</w:t>
            </w:r>
          </w:p>
        </w:tc>
        <w:tc>
          <w:tcPr>
            <w:tcW w:w="4678" w:type="dxa"/>
            <w:tcBorders>
              <w:top w:val="single" w:sz="4" w:space="0" w:color="auto"/>
              <w:bottom w:val="single" w:sz="4" w:space="0" w:color="auto"/>
            </w:tcBorders>
            <w:shd w:val="solid" w:color="FFFFFF" w:fill="auto"/>
          </w:tcPr>
          <w:p w14:paraId="64EEA6A8" w14:textId="1F5D0DEB" w:rsidR="00473B22" w:rsidRDefault="00473B22" w:rsidP="00473B22">
            <w:pPr>
              <w:pStyle w:val="TAL"/>
              <w:rPr>
                <w:sz w:val="16"/>
                <w:szCs w:val="16"/>
              </w:rPr>
            </w:pPr>
            <w:r w:rsidRPr="00473B22">
              <w:rPr>
                <w:sz w:val="16"/>
                <w:szCs w:val="16"/>
              </w:rPr>
              <w:t>Updated IVAS test sequences</w:t>
            </w:r>
          </w:p>
        </w:tc>
        <w:tc>
          <w:tcPr>
            <w:tcW w:w="708" w:type="dxa"/>
            <w:tcBorders>
              <w:top w:val="single" w:sz="4" w:space="0" w:color="auto"/>
              <w:bottom w:val="single" w:sz="4" w:space="0" w:color="auto"/>
            </w:tcBorders>
            <w:shd w:val="solid" w:color="FFFFFF" w:fill="auto"/>
          </w:tcPr>
          <w:p w14:paraId="327C73F7" w14:textId="5BB0F083" w:rsidR="00473B22" w:rsidRDefault="00473B22" w:rsidP="00473B22">
            <w:pPr>
              <w:pStyle w:val="TAC"/>
              <w:rPr>
                <w:sz w:val="16"/>
                <w:szCs w:val="16"/>
              </w:rPr>
            </w:pPr>
            <w:r>
              <w:rPr>
                <w:sz w:val="16"/>
                <w:szCs w:val="16"/>
              </w:rPr>
              <w:t>18.1.0</w:t>
            </w:r>
          </w:p>
        </w:tc>
      </w:tr>
      <w:tr w:rsidR="006E252D" w:rsidRPr="00315B85" w14:paraId="42274E16" w14:textId="77777777" w:rsidTr="00473B22">
        <w:tc>
          <w:tcPr>
            <w:tcW w:w="800" w:type="dxa"/>
            <w:tcBorders>
              <w:top w:val="single" w:sz="4" w:space="0" w:color="auto"/>
            </w:tcBorders>
            <w:shd w:val="solid" w:color="FFFFFF" w:fill="auto"/>
          </w:tcPr>
          <w:p w14:paraId="627FF514" w14:textId="29CB4BC0" w:rsidR="006E252D" w:rsidRDefault="006E252D" w:rsidP="00473B22">
            <w:pPr>
              <w:pStyle w:val="TAC"/>
              <w:rPr>
                <w:sz w:val="16"/>
                <w:szCs w:val="16"/>
              </w:rPr>
            </w:pPr>
            <w:r>
              <w:rPr>
                <w:sz w:val="16"/>
                <w:szCs w:val="16"/>
              </w:rPr>
              <w:t>2024-06</w:t>
            </w:r>
          </w:p>
        </w:tc>
        <w:tc>
          <w:tcPr>
            <w:tcW w:w="901" w:type="dxa"/>
            <w:tcBorders>
              <w:top w:val="single" w:sz="4" w:space="0" w:color="auto"/>
            </w:tcBorders>
            <w:shd w:val="solid" w:color="FFFFFF" w:fill="auto"/>
          </w:tcPr>
          <w:p w14:paraId="61E9EA4A" w14:textId="77777777" w:rsidR="006E252D" w:rsidRDefault="006E252D" w:rsidP="00473B22">
            <w:pPr>
              <w:pStyle w:val="TAC"/>
              <w:rPr>
                <w:sz w:val="16"/>
                <w:szCs w:val="16"/>
              </w:rPr>
            </w:pPr>
          </w:p>
        </w:tc>
        <w:tc>
          <w:tcPr>
            <w:tcW w:w="1134" w:type="dxa"/>
            <w:tcBorders>
              <w:top w:val="single" w:sz="4" w:space="0" w:color="auto"/>
            </w:tcBorders>
            <w:shd w:val="solid" w:color="FFFFFF" w:fill="auto"/>
          </w:tcPr>
          <w:p w14:paraId="65CDF38B" w14:textId="77777777" w:rsidR="006E252D" w:rsidRDefault="006E252D" w:rsidP="00473B22">
            <w:pPr>
              <w:pStyle w:val="TAC"/>
              <w:rPr>
                <w:sz w:val="16"/>
                <w:szCs w:val="16"/>
              </w:rPr>
            </w:pPr>
          </w:p>
        </w:tc>
        <w:tc>
          <w:tcPr>
            <w:tcW w:w="567" w:type="dxa"/>
            <w:tcBorders>
              <w:top w:val="single" w:sz="4" w:space="0" w:color="auto"/>
            </w:tcBorders>
            <w:shd w:val="solid" w:color="FFFFFF" w:fill="auto"/>
            <w:vAlign w:val="bottom"/>
          </w:tcPr>
          <w:p w14:paraId="29051375" w14:textId="77777777" w:rsidR="006E252D" w:rsidRDefault="006E252D" w:rsidP="00473B22">
            <w:pPr>
              <w:pStyle w:val="TAC"/>
              <w:rPr>
                <w:rFonts w:cs="Arial"/>
                <w:sz w:val="16"/>
                <w:szCs w:val="16"/>
              </w:rPr>
            </w:pPr>
          </w:p>
        </w:tc>
        <w:tc>
          <w:tcPr>
            <w:tcW w:w="426" w:type="dxa"/>
            <w:tcBorders>
              <w:top w:val="single" w:sz="4" w:space="0" w:color="auto"/>
            </w:tcBorders>
            <w:shd w:val="solid" w:color="FFFFFF" w:fill="auto"/>
            <w:vAlign w:val="bottom"/>
          </w:tcPr>
          <w:p w14:paraId="42C841ED" w14:textId="77777777" w:rsidR="006E252D" w:rsidRDefault="006E252D" w:rsidP="00473B22">
            <w:pPr>
              <w:pStyle w:val="TAC"/>
              <w:rPr>
                <w:rFonts w:cs="Arial"/>
                <w:sz w:val="16"/>
                <w:szCs w:val="16"/>
              </w:rPr>
            </w:pPr>
          </w:p>
        </w:tc>
        <w:tc>
          <w:tcPr>
            <w:tcW w:w="425" w:type="dxa"/>
            <w:tcBorders>
              <w:top w:val="single" w:sz="4" w:space="0" w:color="auto"/>
            </w:tcBorders>
            <w:shd w:val="solid" w:color="FFFFFF" w:fill="auto"/>
            <w:vAlign w:val="bottom"/>
          </w:tcPr>
          <w:p w14:paraId="1795F372" w14:textId="77777777" w:rsidR="006E252D" w:rsidRDefault="006E252D" w:rsidP="00473B22">
            <w:pPr>
              <w:pStyle w:val="TAC"/>
              <w:rPr>
                <w:rFonts w:cs="Arial"/>
                <w:sz w:val="16"/>
                <w:szCs w:val="16"/>
              </w:rPr>
            </w:pPr>
          </w:p>
        </w:tc>
        <w:tc>
          <w:tcPr>
            <w:tcW w:w="4678" w:type="dxa"/>
            <w:tcBorders>
              <w:top w:val="single" w:sz="4" w:space="0" w:color="auto"/>
            </w:tcBorders>
            <w:shd w:val="solid" w:color="FFFFFF" w:fill="auto"/>
          </w:tcPr>
          <w:p w14:paraId="6EA927CA" w14:textId="31B97D09" w:rsidR="006E252D" w:rsidRPr="00473B22" w:rsidRDefault="006E252D" w:rsidP="00473B22">
            <w:pPr>
              <w:pStyle w:val="TAL"/>
              <w:rPr>
                <w:sz w:val="16"/>
                <w:szCs w:val="16"/>
              </w:rPr>
            </w:pPr>
            <w:r>
              <w:rPr>
                <w:sz w:val="16"/>
                <w:szCs w:val="16"/>
              </w:rPr>
              <w:t>Title changed, abbreviation "IVAS" added per TSG SA decision</w:t>
            </w:r>
          </w:p>
        </w:tc>
        <w:tc>
          <w:tcPr>
            <w:tcW w:w="708" w:type="dxa"/>
            <w:tcBorders>
              <w:top w:val="single" w:sz="4" w:space="0" w:color="auto"/>
            </w:tcBorders>
            <w:shd w:val="solid" w:color="FFFFFF" w:fill="auto"/>
          </w:tcPr>
          <w:p w14:paraId="6A68663E" w14:textId="45626976" w:rsidR="006E252D" w:rsidRDefault="006E252D" w:rsidP="00473B22">
            <w:pPr>
              <w:pStyle w:val="TAC"/>
              <w:rPr>
                <w:sz w:val="16"/>
                <w:szCs w:val="16"/>
              </w:rPr>
            </w:pPr>
            <w:r>
              <w:rPr>
                <w:sz w:val="16"/>
                <w:szCs w:val="16"/>
              </w:rPr>
              <w:t>18.1.0</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E20BF" w14:textId="77777777" w:rsidR="008E3E6E" w:rsidRDefault="008E3E6E">
      <w:r>
        <w:separator/>
      </w:r>
    </w:p>
  </w:endnote>
  <w:endnote w:type="continuationSeparator" w:id="0">
    <w:p w14:paraId="6058E581" w14:textId="77777777" w:rsidR="008E3E6E" w:rsidRDefault="008E3E6E">
      <w:r>
        <w:continuationSeparator/>
      </w:r>
    </w:p>
  </w:endnote>
  <w:endnote w:type="continuationNotice" w:id="1">
    <w:p w14:paraId="63604D53" w14:textId="77777777" w:rsidR="008E3E6E" w:rsidRDefault="008E3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04CC4" w14:textId="77777777" w:rsidR="008E3E6E" w:rsidRDefault="008E3E6E">
      <w:r>
        <w:separator/>
      </w:r>
    </w:p>
  </w:footnote>
  <w:footnote w:type="continuationSeparator" w:id="0">
    <w:p w14:paraId="6FEC3B1F" w14:textId="77777777" w:rsidR="008E3E6E" w:rsidRDefault="008E3E6E">
      <w:r>
        <w:continuationSeparator/>
      </w:r>
    </w:p>
  </w:footnote>
  <w:footnote w:type="continuationNotice" w:id="1">
    <w:p w14:paraId="5C3A091C" w14:textId="77777777" w:rsidR="008E3E6E" w:rsidRDefault="008E3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84F97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52D">
      <w:rPr>
        <w:rFonts w:ascii="Arial" w:hAnsi="Arial" w:cs="Arial"/>
        <w:b/>
        <w:noProof/>
        <w:sz w:val="18"/>
        <w:szCs w:val="18"/>
      </w:rPr>
      <w:t>3GPP TS 26.252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6247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52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0F6F10"/>
    <w:rsid w:val="0010236C"/>
    <w:rsid w:val="0011005B"/>
    <w:rsid w:val="00111E64"/>
    <w:rsid w:val="00124550"/>
    <w:rsid w:val="00125A4C"/>
    <w:rsid w:val="00133525"/>
    <w:rsid w:val="00144335"/>
    <w:rsid w:val="00147A7E"/>
    <w:rsid w:val="00152DC3"/>
    <w:rsid w:val="00167868"/>
    <w:rsid w:val="00172CD3"/>
    <w:rsid w:val="00173E3B"/>
    <w:rsid w:val="00174E78"/>
    <w:rsid w:val="001802F3"/>
    <w:rsid w:val="001852F5"/>
    <w:rsid w:val="00192D12"/>
    <w:rsid w:val="00197294"/>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482"/>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20EE6"/>
    <w:rsid w:val="00326A0D"/>
    <w:rsid w:val="00336E2A"/>
    <w:rsid w:val="00340A2D"/>
    <w:rsid w:val="003469CE"/>
    <w:rsid w:val="00347BB2"/>
    <w:rsid w:val="0035462D"/>
    <w:rsid w:val="003556CB"/>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3B22"/>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867F1"/>
    <w:rsid w:val="00592FCD"/>
    <w:rsid w:val="00597B11"/>
    <w:rsid w:val="005B5ADA"/>
    <w:rsid w:val="005C2DA2"/>
    <w:rsid w:val="005C6013"/>
    <w:rsid w:val="005D2E01"/>
    <w:rsid w:val="005D45F8"/>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A45D4"/>
    <w:rsid w:val="006B30D0"/>
    <w:rsid w:val="006C3D95"/>
    <w:rsid w:val="006C6081"/>
    <w:rsid w:val="006D2A5A"/>
    <w:rsid w:val="006D33E8"/>
    <w:rsid w:val="006D59BA"/>
    <w:rsid w:val="006D74E4"/>
    <w:rsid w:val="006E252D"/>
    <w:rsid w:val="006E5C86"/>
    <w:rsid w:val="006E770F"/>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2E30"/>
    <w:rsid w:val="0089333D"/>
    <w:rsid w:val="00895555"/>
    <w:rsid w:val="008A3287"/>
    <w:rsid w:val="008B49E6"/>
    <w:rsid w:val="008C1A30"/>
    <w:rsid w:val="008C2E3A"/>
    <w:rsid w:val="008C384C"/>
    <w:rsid w:val="008C6A52"/>
    <w:rsid w:val="008C7B64"/>
    <w:rsid w:val="008D49A6"/>
    <w:rsid w:val="008E00DF"/>
    <w:rsid w:val="008E23DE"/>
    <w:rsid w:val="008E2D68"/>
    <w:rsid w:val="008E3E6E"/>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6860"/>
    <w:rsid w:val="00A77225"/>
    <w:rsid w:val="00A82346"/>
    <w:rsid w:val="00A84A9B"/>
    <w:rsid w:val="00A92BA1"/>
    <w:rsid w:val="00A95A32"/>
    <w:rsid w:val="00AA7753"/>
    <w:rsid w:val="00AB4A5D"/>
    <w:rsid w:val="00AC5AB9"/>
    <w:rsid w:val="00AC6BC6"/>
    <w:rsid w:val="00AD0396"/>
    <w:rsid w:val="00AD45A1"/>
    <w:rsid w:val="00AD516D"/>
    <w:rsid w:val="00AE0D9D"/>
    <w:rsid w:val="00AE5002"/>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106B"/>
    <w:rsid w:val="00BE2BF1"/>
    <w:rsid w:val="00BE3255"/>
    <w:rsid w:val="00BE5AC5"/>
    <w:rsid w:val="00BE7B9E"/>
    <w:rsid w:val="00BF128E"/>
    <w:rsid w:val="00BF49A3"/>
    <w:rsid w:val="00BF4EDC"/>
    <w:rsid w:val="00C06069"/>
    <w:rsid w:val="00C062ED"/>
    <w:rsid w:val="00C074DD"/>
    <w:rsid w:val="00C108E7"/>
    <w:rsid w:val="00C1496A"/>
    <w:rsid w:val="00C25494"/>
    <w:rsid w:val="00C27515"/>
    <w:rsid w:val="00C30839"/>
    <w:rsid w:val="00C33079"/>
    <w:rsid w:val="00C409F2"/>
    <w:rsid w:val="00C44E89"/>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6C61"/>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7972"/>
    <w:rsid w:val="00D57E51"/>
    <w:rsid w:val="00D64710"/>
    <w:rsid w:val="00D675A9"/>
    <w:rsid w:val="00D738D6"/>
    <w:rsid w:val="00D755EB"/>
    <w:rsid w:val="00D76048"/>
    <w:rsid w:val="00D82E6F"/>
    <w:rsid w:val="00D83B15"/>
    <w:rsid w:val="00D87E00"/>
    <w:rsid w:val="00D9134D"/>
    <w:rsid w:val="00D954C6"/>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5228"/>
    <w:rsid w:val="00ED6AF3"/>
    <w:rsid w:val="00EE0327"/>
    <w:rsid w:val="00EE4CE9"/>
    <w:rsid w:val="00EE5630"/>
    <w:rsid w:val="00EF608C"/>
    <w:rsid w:val="00F01C42"/>
    <w:rsid w:val="00F025A2"/>
    <w:rsid w:val="00F042B1"/>
    <w:rsid w:val="00F04712"/>
    <w:rsid w:val="00F13360"/>
    <w:rsid w:val="00F13FE5"/>
    <w:rsid w:val="00F229B4"/>
    <w:rsid w:val="00F22EC7"/>
    <w:rsid w:val="00F325C8"/>
    <w:rsid w:val="00F34834"/>
    <w:rsid w:val="00F4250D"/>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2.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1319</TotalTime>
  <Pages>10</Pages>
  <Words>2276</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PCG52_16</cp:lastModifiedBy>
  <cp:revision>46</cp:revision>
  <cp:lastPrinted>2019-02-25T14:05:00Z</cp:lastPrinted>
  <dcterms:created xsi:type="dcterms:W3CDTF">2023-12-05T16:54:00Z</dcterms:created>
  <dcterms:modified xsi:type="dcterms:W3CDTF">2024-07-08T09:01:00Z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