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2395688A"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3300C4">
              <w:t>5</w:t>
            </w:r>
            <w:r w:rsidR="005E13D9" w:rsidRPr="00C33F68">
              <w:t>.</w:t>
            </w:r>
            <w:bookmarkEnd w:id="3"/>
            <w:r w:rsidR="00391EB5">
              <w:t>1</w:t>
            </w:r>
            <w:r w:rsidR="00D5769E" w:rsidRPr="00C33F68">
              <w:t xml:space="preserve"> </w:t>
            </w:r>
            <w:r w:rsidRPr="00C33F68">
              <w:rPr>
                <w:sz w:val="32"/>
              </w:rPr>
              <w:t>(</w:t>
            </w:r>
            <w:bookmarkStart w:id="4" w:name="issueDate"/>
            <w:r w:rsidR="005E13D9" w:rsidRPr="00C33F68">
              <w:rPr>
                <w:sz w:val="32"/>
              </w:rPr>
              <w:t>202</w:t>
            </w:r>
            <w:r w:rsidR="00DC320B">
              <w:rPr>
                <w:sz w:val="32"/>
              </w:rPr>
              <w:t>3</w:t>
            </w:r>
            <w:r w:rsidRPr="00C33F68">
              <w:rPr>
                <w:sz w:val="32"/>
              </w:rPr>
              <w:t>-</w:t>
            </w:r>
            <w:bookmarkEnd w:id="4"/>
            <w:r w:rsidR="00DC320B">
              <w:rPr>
                <w:sz w:val="32"/>
              </w:rPr>
              <w:t>0</w:t>
            </w:r>
            <w:r w:rsidR="003300C4">
              <w:rPr>
                <w:sz w:val="32"/>
              </w:rPr>
              <w:t>6</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650 Route des Lucioles - Sophia Antipolis</w:t>
            </w:r>
          </w:p>
          <w:p w14:paraId="706DAA11" w14:textId="77777777" w:rsidR="00E16509" w:rsidRPr="004A1FEF" w:rsidRDefault="00E16509" w:rsidP="00133525">
            <w:pPr>
              <w:pStyle w:val="FP"/>
              <w:ind w:left="2835" w:right="2835"/>
              <w:jc w:val="center"/>
              <w:rPr>
                <w:rFonts w:ascii="Arial" w:hAnsi="Arial"/>
                <w:sz w:val="18"/>
                <w:lang w:val="fr-FR"/>
              </w:rPr>
            </w:pPr>
            <w:r w:rsidRPr="004A1FEF">
              <w:rPr>
                <w:rFonts w:ascii="Arial" w:hAnsi="Arial"/>
                <w:sz w:val="18"/>
                <w:lang w:val="fr-FR"/>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4AE8A7C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DC320B">
              <w:rPr>
                <w:noProof/>
                <w:sz w:val="18"/>
              </w:rPr>
              <w:t>3</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32E6735D" w14:textId="79104645" w:rsidR="00F83CFF" w:rsidRDefault="004D3578">
      <w:pPr>
        <w:pStyle w:val="TOC1"/>
        <w:rPr>
          <w:rFonts w:asciiTheme="minorHAnsi" w:eastAsiaTheme="minorEastAsia" w:hAnsiTheme="minorHAnsi" w:cstheme="minorBidi"/>
          <w:noProof/>
          <w:szCs w:val="22"/>
          <w:lang w:eastAsia="en-GB"/>
        </w:rPr>
      </w:pPr>
      <w:r w:rsidRPr="00C33F68">
        <w:fldChar w:fldCharType="begin" w:fldLock="1"/>
      </w:r>
      <w:r w:rsidRPr="00C33F68">
        <w:instrText xml:space="preserve"> TOC \o "1-9" </w:instrText>
      </w:r>
      <w:r w:rsidRPr="00C33F68">
        <w:fldChar w:fldCharType="separate"/>
      </w:r>
      <w:r w:rsidR="00F83CFF">
        <w:rPr>
          <w:noProof/>
        </w:rPr>
        <w:t>Foreword</w:t>
      </w:r>
      <w:r w:rsidR="00F83CFF">
        <w:rPr>
          <w:noProof/>
        </w:rPr>
        <w:tab/>
      </w:r>
      <w:r w:rsidR="00F83CFF">
        <w:rPr>
          <w:noProof/>
        </w:rPr>
        <w:fldChar w:fldCharType="begin" w:fldLock="1"/>
      </w:r>
      <w:r w:rsidR="00F83CFF">
        <w:rPr>
          <w:noProof/>
        </w:rPr>
        <w:instrText xml:space="preserve"> PAGEREF _Toc138361409 \h </w:instrText>
      </w:r>
      <w:r w:rsidR="00F83CFF">
        <w:rPr>
          <w:noProof/>
        </w:rPr>
      </w:r>
      <w:r w:rsidR="00F83CFF">
        <w:rPr>
          <w:noProof/>
        </w:rPr>
        <w:fldChar w:fldCharType="separate"/>
      </w:r>
      <w:r w:rsidR="00F83CFF">
        <w:rPr>
          <w:noProof/>
        </w:rPr>
        <w:t>17</w:t>
      </w:r>
      <w:r w:rsidR="00F83CFF">
        <w:rPr>
          <w:noProof/>
        </w:rPr>
        <w:fldChar w:fldCharType="end"/>
      </w:r>
    </w:p>
    <w:p w14:paraId="4DE47A12" w14:textId="356C2FE8" w:rsidR="00F83CFF" w:rsidRDefault="00F83CF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_Toc138361410 \h </w:instrText>
      </w:r>
      <w:r>
        <w:rPr>
          <w:noProof/>
        </w:rPr>
      </w:r>
      <w:r>
        <w:rPr>
          <w:noProof/>
        </w:rPr>
        <w:fldChar w:fldCharType="separate"/>
      </w:r>
      <w:r>
        <w:rPr>
          <w:noProof/>
        </w:rPr>
        <w:t>19</w:t>
      </w:r>
      <w:r>
        <w:rPr>
          <w:noProof/>
        </w:rPr>
        <w:fldChar w:fldCharType="end"/>
      </w:r>
    </w:p>
    <w:p w14:paraId="512BE2B9" w14:textId="68A6D2BC" w:rsidR="00F83CFF" w:rsidRDefault="00F83CF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_Toc138361411 \h </w:instrText>
      </w:r>
      <w:r>
        <w:rPr>
          <w:noProof/>
        </w:rPr>
      </w:r>
      <w:r>
        <w:rPr>
          <w:noProof/>
        </w:rPr>
        <w:fldChar w:fldCharType="separate"/>
      </w:r>
      <w:r>
        <w:rPr>
          <w:noProof/>
        </w:rPr>
        <w:t>19</w:t>
      </w:r>
      <w:r>
        <w:rPr>
          <w:noProof/>
        </w:rPr>
        <w:fldChar w:fldCharType="end"/>
      </w:r>
    </w:p>
    <w:p w14:paraId="1BA5B969" w14:textId="73CE8BDA" w:rsidR="00F83CFF" w:rsidRDefault="00F83CF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_Toc138361412 \h </w:instrText>
      </w:r>
      <w:r>
        <w:rPr>
          <w:noProof/>
        </w:rPr>
      </w:r>
      <w:r>
        <w:rPr>
          <w:noProof/>
        </w:rPr>
        <w:fldChar w:fldCharType="separate"/>
      </w:r>
      <w:r>
        <w:rPr>
          <w:noProof/>
        </w:rPr>
        <w:t>21</w:t>
      </w:r>
      <w:r>
        <w:rPr>
          <w:noProof/>
        </w:rPr>
        <w:fldChar w:fldCharType="end"/>
      </w:r>
    </w:p>
    <w:p w14:paraId="3FC6C1B1" w14:textId="1B55366A" w:rsidR="00F83CFF" w:rsidRDefault="00F83CF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_Toc138361413 \h </w:instrText>
      </w:r>
      <w:r>
        <w:rPr>
          <w:noProof/>
        </w:rPr>
      </w:r>
      <w:r>
        <w:rPr>
          <w:noProof/>
        </w:rPr>
        <w:fldChar w:fldCharType="separate"/>
      </w:r>
      <w:r>
        <w:rPr>
          <w:noProof/>
        </w:rPr>
        <w:t>21</w:t>
      </w:r>
      <w:r>
        <w:rPr>
          <w:noProof/>
        </w:rPr>
        <w:fldChar w:fldCharType="end"/>
      </w:r>
    </w:p>
    <w:p w14:paraId="47018741" w14:textId="36F16BF8" w:rsidR="00F83CFF" w:rsidRDefault="00F83CF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_Toc138361414 \h </w:instrText>
      </w:r>
      <w:r>
        <w:rPr>
          <w:noProof/>
        </w:rPr>
      </w:r>
      <w:r>
        <w:rPr>
          <w:noProof/>
        </w:rPr>
        <w:fldChar w:fldCharType="separate"/>
      </w:r>
      <w:r>
        <w:rPr>
          <w:noProof/>
        </w:rPr>
        <w:t>22</w:t>
      </w:r>
      <w:r>
        <w:rPr>
          <w:noProof/>
        </w:rPr>
        <w:fldChar w:fldCharType="end"/>
      </w:r>
    </w:p>
    <w:p w14:paraId="20AEAE4B" w14:textId="6009FB8F" w:rsidR="00F83CFF" w:rsidRDefault="00F83CF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_Toc138361415 \h </w:instrText>
      </w:r>
      <w:r>
        <w:rPr>
          <w:noProof/>
        </w:rPr>
      </w:r>
      <w:r>
        <w:rPr>
          <w:noProof/>
        </w:rPr>
        <w:fldChar w:fldCharType="separate"/>
      </w:r>
      <w:r>
        <w:rPr>
          <w:noProof/>
        </w:rPr>
        <w:t>23</w:t>
      </w:r>
      <w:r>
        <w:rPr>
          <w:noProof/>
        </w:rPr>
        <w:fldChar w:fldCharType="end"/>
      </w:r>
    </w:p>
    <w:p w14:paraId="68613960" w14:textId="5F77FCD4" w:rsidR="00F83CFF" w:rsidRDefault="00F83CF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_Toc138361416 \h </w:instrText>
      </w:r>
      <w:r>
        <w:rPr>
          <w:noProof/>
        </w:rPr>
      </w:r>
      <w:r>
        <w:rPr>
          <w:noProof/>
        </w:rPr>
        <w:fldChar w:fldCharType="separate"/>
      </w:r>
      <w:r>
        <w:rPr>
          <w:noProof/>
        </w:rPr>
        <w:t>23</w:t>
      </w:r>
      <w:r>
        <w:rPr>
          <w:noProof/>
        </w:rPr>
        <w:fldChar w:fldCharType="end"/>
      </w:r>
    </w:p>
    <w:p w14:paraId="74E318AC" w14:textId="3396C260" w:rsidR="00F83CFF" w:rsidRDefault="00F83CF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_Toc138361417 \h </w:instrText>
      </w:r>
      <w:r>
        <w:rPr>
          <w:noProof/>
        </w:rPr>
      </w:r>
      <w:r>
        <w:rPr>
          <w:noProof/>
        </w:rPr>
        <w:fldChar w:fldCharType="separate"/>
      </w:r>
      <w:r>
        <w:rPr>
          <w:noProof/>
        </w:rPr>
        <w:t>23</w:t>
      </w:r>
      <w:r>
        <w:rPr>
          <w:noProof/>
        </w:rPr>
        <w:fldChar w:fldCharType="end"/>
      </w:r>
    </w:p>
    <w:p w14:paraId="473687E7" w14:textId="62C79B3E" w:rsidR="00F83CFF" w:rsidRDefault="00F83CF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_Toc138361418 \h </w:instrText>
      </w:r>
      <w:r>
        <w:rPr>
          <w:noProof/>
        </w:rPr>
      </w:r>
      <w:r>
        <w:rPr>
          <w:noProof/>
        </w:rPr>
        <w:fldChar w:fldCharType="separate"/>
      </w:r>
      <w:r>
        <w:rPr>
          <w:noProof/>
        </w:rPr>
        <w:t>23</w:t>
      </w:r>
      <w:r>
        <w:rPr>
          <w:noProof/>
        </w:rPr>
        <w:fldChar w:fldCharType="end"/>
      </w:r>
    </w:p>
    <w:p w14:paraId="120887DB" w14:textId="4E1EE94A" w:rsidR="00F83CFF" w:rsidRDefault="00F83CFF">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_Toc138361419 \h </w:instrText>
      </w:r>
      <w:r>
        <w:rPr>
          <w:noProof/>
        </w:rPr>
      </w:r>
      <w:r>
        <w:rPr>
          <w:noProof/>
        </w:rPr>
        <w:fldChar w:fldCharType="separate"/>
      </w:r>
      <w:r>
        <w:rPr>
          <w:noProof/>
        </w:rPr>
        <w:t>23</w:t>
      </w:r>
      <w:r>
        <w:rPr>
          <w:noProof/>
        </w:rPr>
        <w:fldChar w:fldCharType="end"/>
      </w:r>
    </w:p>
    <w:p w14:paraId="6C50955A" w14:textId="50F36807" w:rsidR="00F83CFF" w:rsidRDefault="00F83CFF">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_Toc138361420 \h </w:instrText>
      </w:r>
      <w:r>
        <w:rPr>
          <w:noProof/>
        </w:rPr>
      </w:r>
      <w:r>
        <w:rPr>
          <w:noProof/>
        </w:rPr>
        <w:fldChar w:fldCharType="separate"/>
      </w:r>
      <w:r>
        <w:rPr>
          <w:noProof/>
        </w:rPr>
        <w:t>23</w:t>
      </w:r>
      <w:r>
        <w:rPr>
          <w:noProof/>
        </w:rPr>
        <w:fldChar w:fldCharType="end"/>
      </w:r>
    </w:p>
    <w:p w14:paraId="6A7E91C2" w14:textId="5EF34631" w:rsidR="00F83CFF" w:rsidRDefault="00F83CFF">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_Toc138361421 \h </w:instrText>
      </w:r>
      <w:r>
        <w:rPr>
          <w:noProof/>
        </w:rPr>
      </w:r>
      <w:r>
        <w:rPr>
          <w:noProof/>
        </w:rPr>
        <w:fldChar w:fldCharType="separate"/>
      </w:r>
      <w:r>
        <w:rPr>
          <w:noProof/>
        </w:rPr>
        <w:t>24</w:t>
      </w:r>
      <w:r>
        <w:rPr>
          <w:noProof/>
        </w:rPr>
        <w:fldChar w:fldCharType="end"/>
      </w:r>
    </w:p>
    <w:p w14:paraId="14AAA741" w14:textId="7B50E978" w:rsidR="00F83CFF" w:rsidRDefault="00F83CFF">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fldLock="1"/>
      </w:r>
      <w:r>
        <w:rPr>
          <w:noProof/>
        </w:rPr>
        <w:instrText xml:space="preserve"> PAGEREF _Toc138361422 \h </w:instrText>
      </w:r>
      <w:r>
        <w:rPr>
          <w:noProof/>
        </w:rPr>
      </w:r>
      <w:r>
        <w:rPr>
          <w:noProof/>
        </w:rPr>
        <w:fldChar w:fldCharType="separate"/>
      </w:r>
      <w:r>
        <w:rPr>
          <w:noProof/>
        </w:rPr>
        <w:t>24</w:t>
      </w:r>
      <w:r>
        <w:rPr>
          <w:noProof/>
        </w:rPr>
        <w:fldChar w:fldCharType="end"/>
      </w:r>
    </w:p>
    <w:p w14:paraId="71DF320A" w14:textId="58561803" w:rsidR="00F83CFF" w:rsidRDefault="00F83CFF">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_Toc138361423 \h </w:instrText>
      </w:r>
      <w:r>
        <w:rPr>
          <w:noProof/>
        </w:rPr>
      </w:r>
      <w:r>
        <w:rPr>
          <w:noProof/>
        </w:rPr>
        <w:fldChar w:fldCharType="separate"/>
      </w:r>
      <w:r>
        <w:rPr>
          <w:noProof/>
        </w:rPr>
        <w:t>25</w:t>
      </w:r>
      <w:r>
        <w:rPr>
          <w:noProof/>
        </w:rPr>
        <w:fldChar w:fldCharType="end"/>
      </w:r>
    </w:p>
    <w:p w14:paraId="1A8FAA23" w14:textId="65975057" w:rsidR="00F83CFF" w:rsidRDefault="00F83CFF">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fldLock="1"/>
      </w:r>
      <w:r>
        <w:rPr>
          <w:noProof/>
        </w:rPr>
        <w:instrText xml:space="preserve"> PAGEREF _Toc138361424 \h </w:instrText>
      </w:r>
      <w:r>
        <w:rPr>
          <w:noProof/>
        </w:rPr>
      </w:r>
      <w:r>
        <w:rPr>
          <w:noProof/>
        </w:rPr>
        <w:fldChar w:fldCharType="separate"/>
      </w:r>
      <w:r>
        <w:rPr>
          <w:noProof/>
        </w:rPr>
        <w:t>27</w:t>
      </w:r>
      <w:r>
        <w:rPr>
          <w:noProof/>
        </w:rPr>
        <w:fldChar w:fldCharType="end"/>
      </w:r>
    </w:p>
    <w:p w14:paraId="147EC7FA" w14:textId="6F3B3E44" w:rsidR="00F83CFF" w:rsidRDefault="00F83CFF">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fldLock="1"/>
      </w:r>
      <w:r>
        <w:rPr>
          <w:noProof/>
        </w:rPr>
        <w:instrText xml:space="preserve"> PAGEREF _Toc138361425 \h </w:instrText>
      </w:r>
      <w:r>
        <w:rPr>
          <w:noProof/>
        </w:rPr>
      </w:r>
      <w:r>
        <w:rPr>
          <w:noProof/>
        </w:rPr>
        <w:fldChar w:fldCharType="separate"/>
      </w:r>
      <w:r>
        <w:rPr>
          <w:noProof/>
        </w:rPr>
        <w:t>30</w:t>
      </w:r>
      <w:r>
        <w:rPr>
          <w:noProof/>
        </w:rPr>
        <w:fldChar w:fldCharType="end"/>
      </w:r>
    </w:p>
    <w:p w14:paraId="5ECA6B54" w14:textId="14FCE38E" w:rsidR="00F83CFF" w:rsidRDefault="00F83CFF">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_Toc138361426 \h </w:instrText>
      </w:r>
      <w:r>
        <w:rPr>
          <w:noProof/>
        </w:rPr>
      </w:r>
      <w:r>
        <w:rPr>
          <w:noProof/>
        </w:rPr>
        <w:fldChar w:fldCharType="separate"/>
      </w:r>
      <w:r>
        <w:rPr>
          <w:noProof/>
        </w:rPr>
        <w:t>30</w:t>
      </w:r>
      <w:r>
        <w:rPr>
          <w:noProof/>
        </w:rPr>
        <w:fldChar w:fldCharType="end"/>
      </w:r>
    </w:p>
    <w:p w14:paraId="1684677C" w14:textId="75B17BB0" w:rsidR="00F83CFF" w:rsidRDefault="00F83CFF">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_Toc138361427 \h </w:instrText>
      </w:r>
      <w:r>
        <w:rPr>
          <w:noProof/>
        </w:rPr>
      </w:r>
      <w:r>
        <w:rPr>
          <w:noProof/>
        </w:rPr>
        <w:fldChar w:fldCharType="separate"/>
      </w:r>
      <w:r>
        <w:rPr>
          <w:noProof/>
        </w:rPr>
        <w:t>30</w:t>
      </w:r>
      <w:r>
        <w:rPr>
          <w:noProof/>
        </w:rPr>
        <w:fldChar w:fldCharType="end"/>
      </w:r>
    </w:p>
    <w:p w14:paraId="7082BE16" w14:textId="52B8F058" w:rsidR="00F83CFF" w:rsidRDefault="00F83CFF">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fldLock="1"/>
      </w:r>
      <w:r>
        <w:rPr>
          <w:noProof/>
        </w:rPr>
        <w:instrText xml:space="preserve"> PAGEREF _Toc138361428 \h </w:instrText>
      </w:r>
      <w:r>
        <w:rPr>
          <w:noProof/>
        </w:rPr>
      </w:r>
      <w:r>
        <w:rPr>
          <w:noProof/>
        </w:rPr>
        <w:fldChar w:fldCharType="separate"/>
      </w:r>
      <w:r>
        <w:rPr>
          <w:noProof/>
        </w:rPr>
        <w:t>31</w:t>
      </w:r>
      <w:r>
        <w:rPr>
          <w:noProof/>
        </w:rPr>
        <w:fldChar w:fldCharType="end"/>
      </w:r>
    </w:p>
    <w:p w14:paraId="62C33B1D" w14:textId="7E53435F" w:rsidR="00F83CFF" w:rsidRDefault="00F83CFF">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_Toc138361429 \h </w:instrText>
      </w:r>
      <w:r>
        <w:rPr>
          <w:noProof/>
        </w:rPr>
      </w:r>
      <w:r>
        <w:rPr>
          <w:noProof/>
        </w:rPr>
        <w:fldChar w:fldCharType="separate"/>
      </w:r>
      <w:r>
        <w:rPr>
          <w:noProof/>
        </w:rPr>
        <w:t>31</w:t>
      </w:r>
      <w:r>
        <w:rPr>
          <w:noProof/>
        </w:rPr>
        <w:fldChar w:fldCharType="end"/>
      </w:r>
    </w:p>
    <w:p w14:paraId="76BFC1BD" w14:textId="7062FD17" w:rsidR="00F83CFF" w:rsidRDefault="00F83CFF">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fldLock="1"/>
      </w:r>
      <w:r>
        <w:rPr>
          <w:noProof/>
        </w:rPr>
        <w:instrText xml:space="preserve"> PAGEREF _Toc138361430 \h </w:instrText>
      </w:r>
      <w:r>
        <w:rPr>
          <w:noProof/>
        </w:rPr>
      </w:r>
      <w:r>
        <w:rPr>
          <w:noProof/>
        </w:rPr>
        <w:fldChar w:fldCharType="separate"/>
      </w:r>
      <w:r>
        <w:rPr>
          <w:noProof/>
        </w:rPr>
        <w:t>31</w:t>
      </w:r>
      <w:r>
        <w:rPr>
          <w:noProof/>
        </w:rPr>
        <w:fldChar w:fldCharType="end"/>
      </w:r>
    </w:p>
    <w:p w14:paraId="357879AE" w14:textId="73A513FA" w:rsidR="00F83CFF" w:rsidRDefault="00F83CFF">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fldLock="1"/>
      </w:r>
      <w:r>
        <w:rPr>
          <w:noProof/>
        </w:rPr>
        <w:instrText xml:space="preserve"> PAGEREF _Toc138361431 \h </w:instrText>
      </w:r>
      <w:r>
        <w:rPr>
          <w:noProof/>
        </w:rPr>
      </w:r>
      <w:r>
        <w:rPr>
          <w:noProof/>
        </w:rPr>
        <w:fldChar w:fldCharType="separate"/>
      </w:r>
      <w:r>
        <w:rPr>
          <w:noProof/>
        </w:rPr>
        <w:t>32</w:t>
      </w:r>
      <w:r>
        <w:rPr>
          <w:noProof/>
        </w:rPr>
        <w:fldChar w:fldCharType="end"/>
      </w:r>
    </w:p>
    <w:p w14:paraId="69E0D22A" w14:textId="73C31D40" w:rsidR="00F83CFF" w:rsidRDefault="00F83CFF">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fldLock="1"/>
      </w:r>
      <w:r>
        <w:rPr>
          <w:noProof/>
        </w:rPr>
        <w:instrText xml:space="preserve"> PAGEREF _Toc138361432 \h </w:instrText>
      </w:r>
      <w:r>
        <w:rPr>
          <w:noProof/>
        </w:rPr>
      </w:r>
      <w:r>
        <w:rPr>
          <w:noProof/>
        </w:rPr>
        <w:fldChar w:fldCharType="separate"/>
      </w:r>
      <w:r>
        <w:rPr>
          <w:noProof/>
        </w:rPr>
        <w:t>32</w:t>
      </w:r>
      <w:r>
        <w:rPr>
          <w:noProof/>
        </w:rPr>
        <w:fldChar w:fldCharType="end"/>
      </w:r>
    </w:p>
    <w:p w14:paraId="70EB79CF" w14:textId="655BFDDA" w:rsidR="00F83CFF" w:rsidRDefault="00F83CFF">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fldLock="1"/>
      </w:r>
      <w:r>
        <w:rPr>
          <w:noProof/>
        </w:rPr>
        <w:instrText xml:space="preserve"> PAGEREF _Toc138361433 \h </w:instrText>
      </w:r>
      <w:r>
        <w:rPr>
          <w:noProof/>
        </w:rPr>
      </w:r>
      <w:r>
        <w:rPr>
          <w:noProof/>
        </w:rPr>
        <w:fldChar w:fldCharType="separate"/>
      </w:r>
      <w:r>
        <w:rPr>
          <w:noProof/>
        </w:rPr>
        <w:t>32</w:t>
      </w:r>
      <w:r>
        <w:rPr>
          <w:noProof/>
        </w:rPr>
        <w:fldChar w:fldCharType="end"/>
      </w:r>
    </w:p>
    <w:p w14:paraId="14ACF143" w14:textId="71C6BC14" w:rsidR="00F83CFF" w:rsidRDefault="00F83CFF">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fldLock="1"/>
      </w:r>
      <w:r>
        <w:rPr>
          <w:noProof/>
        </w:rPr>
        <w:instrText xml:space="preserve"> PAGEREF _Toc138361434 \h </w:instrText>
      </w:r>
      <w:r>
        <w:rPr>
          <w:noProof/>
        </w:rPr>
      </w:r>
      <w:r>
        <w:rPr>
          <w:noProof/>
        </w:rPr>
        <w:fldChar w:fldCharType="separate"/>
      </w:r>
      <w:r>
        <w:rPr>
          <w:noProof/>
        </w:rPr>
        <w:t>32</w:t>
      </w:r>
      <w:r>
        <w:rPr>
          <w:noProof/>
        </w:rPr>
        <w:fldChar w:fldCharType="end"/>
      </w:r>
    </w:p>
    <w:p w14:paraId="49B062F1" w14:textId="1DE83AE8" w:rsidR="00F83CFF" w:rsidRDefault="00F83CF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fldLock="1"/>
      </w:r>
      <w:r>
        <w:rPr>
          <w:noProof/>
        </w:rPr>
        <w:instrText xml:space="preserve"> PAGEREF _Toc138361435 \h </w:instrText>
      </w:r>
      <w:r>
        <w:rPr>
          <w:noProof/>
        </w:rPr>
      </w:r>
      <w:r>
        <w:rPr>
          <w:noProof/>
        </w:rPr>
        <w:fldChar w:fldCharType="separate"/>
      </w:r>
      <w:r>
        <w:rPr>
          <w:noProof/>
        </w:rPr>
        <w:t>33</w:t>
      </w:r>
      <w:r>
        <w:rPr>
          <w:noProof/>
        </w:rPr>
        <w:fldChar w:fldCharType="end"/>
      </w:r>
    </w:p>
    <w:p w14:paraId="0ED09BF5" w14:textId="4B3DDEC3" w:rsidR="00F83CFF" w:rsidRDefault="00F83CF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_Toc138361436 \h </w:instrText>
      </w:r>
      <w:r>
        <w:rPr>
          <w:noProof/>
        </w:rPr>
      </w:r>
      <w:r>
        <w:rPr>
          <w:noProof/>
        </w:rPr>
        <w:fldChar w:fldCharType="separate"/>
      </w:r>
      <w:r>
        <w:rPr>
          <w:noProof/>
        </w:rPr>
        <w:t>33</w:t>
      </w:r>
      <w:r>
        <w:rPr>
          <w:noProof/>
        </w:rPr>
        <w:fldChar w:fldCharType="end"/>
      </w:r>
    </w:p>
    <w:p w14:paraId="73FBC8C3" w14:textId="1A1876B2" w:rsidR="00F83CFF" w:rsidRDefault="00F83CFF">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_Toc138361437 \h </w:instrText>
      </w:r>
      <w:r>
        <w:rPr>
          <w:noProof/>
        </w:rPr>
      </w:r>
      <w:r>
        <w:rPr>
          <w:noProof/>
        </w:rPr>
        <w:fldChar w:fldCharType="separate"/>
      </w:r>
      <w:r>
        <w:rPr>
          <w:noProof/>
        </w:rPr>
        <w:t>33</w:t>
      </w:r>
      <w:r>
        <w:rPr>
          <w:noProof/>
        </w:rPr>
        <w:fldChar w:fldCharType="end"/>
      </w:r>
    </w:p>
    <w:p w14:paraId="1D51DAFA" w14:textId="2050D61F" w:rsidR="00F83CFF" w:rsidRDefault="00F83CFF">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_Toc138361438 \h </w:instrText>
      </w:r>
      <w:r>
        <w:rPr>
          <w:noProof/>
        </w:rPr>
      </w:r>
      <w:r>
        <w:rPr>
          <w:noProof/>
        </w:rPr>
        <w:fldChar w:fldCharType="separate"/>
      </w:r>
      <w:r>
        <w:rPr>
          <w:noProof/>
        </w:rPr>
        <w:t>33</w:t>
      </w:r>
      <w:r>
        <w:rPr>
          <w:noProof/>
        </w:rPr>
        <w:fldChar w:fldCharType="end"/>
      </w:r>
    </w:p>
    <w:p w14:paraId="684A5F4B" w14:textId="0AC8DA15"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_Toc138361439 \h </w:instrText>
      </w:r>
      <w:r>
        <w:rPr>
          <w:noProof/>
        </w:rPr>
      </w:r>
      <w:r>
        <w:rPr>
          <w:noProof/>
        </w:rPr>
        <w:fldChar w:fldCharType="separate"/>
      </w:r>
      <w:r>
        <w:rPr>
          <w:noProof/>
        </w:rPr>
        <w:t>33</w:t>
      </w:r>
      <w:r>
        <w:rPr>
          <w:noProof/>
        </w:rPr>
        <w:fldChar w:fldCharType="end"/>
      </w:r>
    </w:p>
    <w:p w14:paraId="08369C1D" w14:textId="17095003"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_Toc138361440 \h </w:instrText>
      </w:r>
      <w:r>
        <w:rPr>
          <w:noProof/>
        </w:rPr>
      </w:r>
      <w:r>
        <w:rPr>
          <w:noProof/>
        </w:rPr>
        <w:fldChar w:fldCharType="separate"/>
      </w:r>
      <w:r>
        <w:rPr>
          <w:noProof/>
        </w:rPr>
        <w:t>33</w:t>
      </w:r>
      <w:r>
        <w:rPr>
          <w:noProof/>
        </w:rPr>
        <w:fldChar w:fldCharType="end"/>
      </w:r>
    </w:p>
    <w:p w14:paraId="320FAC2C" w14:textId="4C2DA85E" w:rsidR="00F83CFF" w:rsidRDefault="00F83CFF">
      <w:pPr>
        <w:pStyle w:val="TOC3"/>
        <w:rPr>
          <w:rFonts w:asciiTheme="minorHAnsi" w:eastAsiaTheme="minorEastAsia" w:hAnsiTheme="minorHAnsi" w:cstheme="minorBidi"/>
          <w:noProof/>
          <w:sz w:val="22"/>
          <w:szCs w:val="22"/>
          <w:lang w:eastAsia="en-GB"/>
        </w:rPr>
      </w:pPr>
      <w:r>
        <w:rPr>
          <w:noProof/>
          <w:lang w:eastAsia="zh-CN"/>
        </w:rPr>
        <w:t>6</w:t>
      </w:r>
      <w:r>
        <w:rPr>
          <w:noProof/>
        </w:rPr>
        <w:t>.1.3</w:t>
      </w:r>
      <w:r>
        <w:rPr>
          <w:rFonts w:asciiTheme="minorHAnsi" w:eastAsiaTheme="minorEastAsia" w:hAnsiTheme="minorHAnsi" w:cstheme="minorBidi"/>
          <w:noProof/>
          <w:sz w:val="22"/>
          <w:szCs w:val="22"/>
          <w:lang w:eastAsia="en-GB"/>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_Toc138361441 \h </w:instrText>
      </w:r>
      <w:r>
        <w:rPr>
          <w:noProof/>
        </w:rPr>
      </w:r>
      <w:r>
        <w:rPr>
          <w:noProof/>
        </w:rPr>
        <w:fldChar w:fldCharType="separate"/>
      </w:r>
      <w:r>
        <w:rPr>
          <w:noProof/>
        </w:rPr>
        <w:t>33</w:t>
      </w:r>
      <w:r>
        <w:rPr>
          <w:noProof/>
        </w:rPr>
        <w:fldChar w:fldCharType="end"/>
      </w:r>
    </w:p>
    <w:p w14:paraId="1E4CF133" w14:textId="080637B0"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_Toc138361442 \h </w:instrText>
      </w:r>
      <w:r>
        <w:rPr>
          <w:noProof/>
        </w:rPr>
      </w:r>
      <w:r>
        <w:rPr>
          <w:noProof/>
        </w:rPr>
        <w:fldChar w:fldCharType="separate"/>
      </w:r>
      <w:r>
        <w:rPr>
          <w:noProof/>
        </w:rPr>
        <w:t>33</w:t>
      </w:r>
      <w:r>
        <w:rPr>
          <w:noProof/>
        </w:rPr>
        <w:fldChar w:fldCharType="end"/>
      </w:r>
    </w:p>
    <w:p w14:paraId="08CDE382" w14:textId="108A4FE9"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fldLock="1"/>
      </w:r>
      <w:r>
        <w:rPr>
          <w:noProof/>
        </w:rPr>
        <w:instrText xml:space="preserve"> PAGEREF _Toc138361443 \h </w:instrText>
      </w:r>
      <w:r>
        <w:rPr>
          <w:noProof/>
        </w:rPr>
      </w:r>
      <w:r>
        <w:rPr>
          <w:noProof/>
        </w:rPr>
        <w:fldChar w:fldCharType="separate"/>
      </w:r>
      <w:r>
        <w:rPr>
          <w:noProof/>
        </w:rPr>
        <w:t>34</w:t>
      </w:r>
      <w:r>
        <w:rPr>
          <w:noProof/>
        </w:rPr>
        <w:fldChar w:fldCharType="end"/>
      </w:r>
    </w:p>
    <w:p w14:paraId="5D9DAB9F" w14:textId="0EE132AC" w:rsidR="00F83CFF" w:rsidRDefault="00F83CFF">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fldLock="1"/>
      </w:r>
      <w:r>
        <w:rPr>
          <w:noProof/>
        </w:rPr>
        <w:instrText xml:space="preserve"> PAGEREF _Toc138361444 \h </w:instrText>
      </w:r>
      <w:r>
        <w:rPr>
          <w:noProof/>
        </w:rPr>
      </w:r>
      <w:r>
        <w:rPr>
          <w:noProof/>
        </w:rPr>
        <w:fldChar w:fldCharType="separate"/>
      </w:r>
      <w:r>
        <w:rPr>
          <w:noProof/>
        </w:rPr>
        <w:t>34</w:t>
      </w:r>
      <w:r>
        <w:rPr>
          <w:noProof/>
        </w:rPr>
        <w:fldChar w:fldCharType="end"/>
      </w:r>
    </w:p>
    <w:p w14:paraId="04CDD1DA" w14:textId="4B53213C" w:rsidR="00F83CFF" w:rsidRDefault="00F83CF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_Toc138361445 \h </w:instrText>
      </w:r>
      <w:r>
        <w:rPr>
          <w:noProof/>
        </w:rPr>
      </w:r>
      <w:r>
        <w:rPr>
          <w:noProof/>
        </w:rPr>
        <w:fldChar w:fldCharType="separate"/>
      </w:r>
      <w:r>
        <w:rPr>
          <w:noProof/>
        </w:rPr>
        <w:t>34</w:t>
      </w:r>
      <w:r>
        <w:rPr>
          <w:noProof/>
        </w:rPr>
        <w:fldChar w:fldCharType="end"/>
      </w:r>
    </w:p>
    <w:p w14:paraId="66F83890" w14:textId="2DB5D7CD" w:rsidR="00F83CFF" w:rsidRDefault="00F83CFF">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fldLock="1"/>
      </w:r>
      <w:r>
        <w:rPr>
          <w:noProof/>
        </w:rPr>
        <w:instrText xml:space="preserve"> PAGEREF _Toc138361446 \h </w:instrText>
      </w:r>
      <w:r>
        <w:rPr>
          <w:noProof/>
        </w:rPr>
      </w:r>
      <w:r>
        <w:rPr>
          <w:noProof/>
        </w:rPr>
        <w:fldChar w:fldCharType="separate"/>
      </w:r>
      <w:r>
        <w:rPr>
          <w:noProof/>
        </w:rPr>
        <w:t>34</w:t>
      </w:r>
      <w:r>
        <w:rPr>
          <w:noProof/>
        </w:rPr>
        <w:fldChar w:fldCharType="end"/>
      </w:r>
    </w:p>
    <w:p w14:paraId="5B9ED822" w14:textId="318A0353" w:rsidR="00F83CFF" w:rsidRDefault="00F83CFF">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fldLock="1"/>
      </w:r>
      <w:r>
        <w:rPr>
          <w:noProof/>
        </w:rPr>
        <w:instrText xml:space="preserve"> PAGEREF _Toc138361447 \h </w:instrText>
      </w:r>
      <w:r>
        <w:rPr>
          <w:noProof/>
        </w:rPr>
      </w:r>
      <w:r>
        <w:rPr>
          <w:noProof/>
        </w:rPr>
        <w:fldChar w:fldCharType="separate"/>
      </w:r>
      <w:r>
        <w:rPr>
          <w:noProof/>
        </w:rPr>
        <w:t>35</w:t>
      </w:r>
      <w:r>
        <w:rPr>
          <w:noProof/>
        </w:rPr>
        <w:fldChar w:fldCharType="end"/>
      </w:r>
    </w:p>
    <w:p w14:paraId="77D678CC" w14:textId="33F5563E" w:rsidR="00F83CFF" w:rsidRDefault="00F83CFF">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_Toc138361448 \h </w:instrText>
      </w:r>
      <w:r>
        <w:rPr>
          <w:noProof/>
        </w:rPr>
      </w:r>
      <w:r>
        <w:rPr>
          <w:noProof/>
        </w:rPr>
        <w:fldChar w:fldCharType="separate"/>
      </w:r>
      <w:r>
        <w:rPr>
          <w:noProof/>
        </w:rPr>
        <w:t>35</w:t>
      </w:r>
      <w:r>
        <w:rPr>
          <w:noProof/>
        </w:rPr>
        <w:fldChar w:fldCharType="end"/>
      </w:r>
    </w:p>
    <w:p w14:paraId="79E53240" w14:textId="2848DF86" w:rsidR="00F83CFF" w:rsidRDefault="00F83CFF">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_Toc138361449 \h </w:instrText>
      </w:r>
      <w:r>
        <w:rPr>
          <w:noProof/>
        </w:rPr>
      </w:r>
      <w:r>
        <w:rPr>
          <w:noProof/>
        </w:rPr>
        <w:fldChar w:fldCharType="separate"/>
      </w:r>
      <w:r>
        <w:rPr>
          <w:noProof/>
        </w:rPr>
        <w:t>35</w:t>
      </w:r>
      <w:r>
        <w:rPr>
          <w:noProof/>
        </w:rPr>
        <w:fldChar w:fldCharType="end"/>
      </w:r>
    </w:p>
    <w:p w14:paraId="68C5C319" w14:textId="60C9C371" w:rsidR="00F83CFF" w:rsidRDefault="00F83CFF">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_Toc138361450 \h </w:instrText>
      </w:r>
      <w:r>
        <w:rPr>
          <w:noProof/>
        </w:rPr>
      </w:r>
      <w:r>
        <w:rPr>
          <w:noProof/>
        </w:rPr>
        <w:fldChar w:fldCharType="separate"/>
      </w:r>
      <w:r>
        <w:rPr>
          <w:noProof/>
        </w:rPr>
        <w:t>37</w:t>
      </w:r>
      <w:r>
        <w:rPr>
          <w:noProof/>
        </w:rPr>
        <w:fldChar w:fldCharType="end"/>
      </w:r>
    </w:p>
    <w:p w14:paraId="05DA8E0C" w14:textId="674562A3" w:rsidR="00F83CFF" w:rsidRDefault="00F83CFF">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_Toc138361451 \h </w:instrText>
      </w:r>
      <w:r>
        <w:rPr>
          <w:noProof/>
        </w:rPr>
      </w:r>
      <w:r>
        <w:rPr>
          <w:noProof/>
        </w:rPr>
        <w:fldChar w:fldCharType="separate"/>
      </w:r>
      <w:r>
        <w:rPr>
          <w:noProof/>
        </w:rPr>
        <w:t>39</w:t>
      </w:r>
      <w:r>
        <w:rPr>
          <w:noProof/>
        </w:rPr>
        <w:fldChar w:fldCharType="end"/>
      </w:r>
    </w:p>
    <w:p w14:paraId="2C880E6B" w14:textId="188AF8A9" w:rsidR="00F83CFF" w:rsidRDefault="00F83CFF">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_Toc138361452 \h </w:instrText>
      </w:r>
      <w:r>
        <w:rPr>
          <w:noProof/>
        </w:rPr>
      </w:r>
      <w:r>
        <w:rPr>
          <w:noProof/>
        </w:rPr>
        <w:fldChar w:fldCharType="separate"/>
      </w:r>
      <w:r>
        <w:rPr>
          <w:noProof/>
        </w:rPr>
        <w:t>40</w:t>
      </w:r>
      <w:r>
        <w:rPr>
          <w:noProof/>
        </w:rPr>
        <w:fldChar w:fldCharType="end"/>
      </w:r>
    </w:p>
    <w:p w14:paraId="7A9DF137" w14:textId="76357197" w:rsidR="00F83CFF" w:rsidRDefault="00F83CFF">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_Toc138361453 \h </w:instrText>
      </w:r>
      <w:r>
        <w:rPr>
          <w:noProof/>
        </w:rPr>
      </w:r>
      <w:r>
        <w:rPr>
          <w:noProof/>
        </w:rPr>
        <w:fldChar w:fldCharType="separate"/>
      </w:r>
      <w:r>
        <w:rPr>
          <w:noProof/>
        </w:rPr>
        <w:t>41</w:t>
      </w:r>
      <w:r>
        <w:rPr>
          <w:noProof/>
        </w:rPr>
        <w:fldChar w:fldCharType="end"/>
      </w:r>
    </w:p>
    <w:p w14:paraId="183BBCB9" w14:textId="47CB7BCC" w:rsidR="00F83CFF" w:rsidRDefault="00F83CFF">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_Toc138361454 \h </w:instrText>
      </w:r>
      <w:r>
        <w:rPr>
          <w:noProof/>
        </w:rPr>
      </w:r>
      <w:r>
        <w:rPr>
          <w:noProof/>
        </w:rPr>
        <w:fldChar w:fldCharType="separate"/>
      </w:r>
      <w:r>
        <w:rPr>
          <w:noProof/>
        </w:rPr>
        <w:t>41</w:t>
      </w:r>
      <w:r>
        <w:rPr>
          <w:noProof/>
        </w:rPr>
        <w:fldChar w:fldCharType="end"/>
      </w:r>
    </w:p>
    <w:p w14:paraId="46C3D4DB" w14:textId="0B6D01DA" w:rsidR="00F83CFF" w:rsidRDefault="00F83CFF">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_Toc138361455 \h </w:instrText>
      </w:r>
      <w:r>
        <w:rPr>
          <w:noProof/>
        </w:rPr>
      </w:r>
      <w:r>
        <w:rPr>
          <w:noProof/>
        </w:rPr>
        <w:fldChar w:fldCharType="separate"/>
      </w:r>
      <w:r>
        <w:rPr>
          <w:noProof/>
        </w:rPr>
        <w:t>41</w:t>
      </w:r>
      <w:r>
        <w:rPr>
          <w:noProof/>
        </w:rPr>
        <w:fldChar w:fldCharType="end"/>
      </w:r>
    </w:p>
    <w:p w14:paraId="61C9B29E" w14:textId="6A7BAFE1" w:rsidR="00F83CFF" w:rsidRDefault="00F83CFF">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fldLock="1"/>
      </w:r>
      <w:r>
        <w:rPr>
          <w:noProof/>
        </w:rPr>
        <w:instrText xml:space="preserve"> PAGEREF _Toc138361456 \h </w:instrText>
      </w:r>
      <w:r>
        <w:rPr>
          <w:noProof/>
        </w:rPr>
      </w:r>
      <w:r>
        <w:rPr>
          <w:noProof/>
        </w:rPr>
        <w:fldChar w:fldCharType="separate"/>
      </w:r>
      <w:r>
        <w:rPr>
          <w:noProof/>
        </w:rPr>
        <w:t>42</w:t>
      </w:r>
      <w:r>
        <w:rPr>
          <w:noProof/>
        </w:rPr>
        <w:fldChar w:fldCharType="end"/>
      </w:r>
    </w:p>
    <w:p w14:paraId="11D6482B" w14:textId="254523C3" w:rsidR="00F83CFF" w:rsidRDefault="00F83CFF">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_Toc138361457 \h </w:instrText>
      </w:r>
      <w:r>
        <w:rPr>
          <w:noProof/>
        </w:rPr>
      </w:r>
      <w:r>
        <w:rPr>
          <w:noProof/>
        </w:rPr>
        <w:fldChar w:fldCharType="separate"/>
      </w:r>
      <w:r>
        <w:rPr>
          <w:noProof/>
        </w:rPr>
        <w:t>42</w:t>
      </w:r>
      <w:r>
        <w:rPr>
          <w:noProof/>
        </w:rPr>
        <w:fldChar w:fldCharType="end"/>
      </w:r>
    </w:p>
    <w:p w14:paraId="649B5B42" w14:textId="6943ECCC" w:rsidR="00F83CFF" w:rsidRDefault="00F83CFF">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fldLock="1"/>
      </w:r>
      <w:r>
        <w:rPr>
          <w:noProof/>
        </w:rPr>
        <w:instrText xml:space="preserve"> PAGEREF _Toc138361458 \h </w:instrText>
      </w:r>
      <w:r>
        <w:rPr>
          <w:noProof/>
        </w:rPr>
      </w:r>
      <w:r>
        <w:rPr>
          <w:noProof/>
        </w:rPr>
        <w:fldChar w:fldCharType="separate"/>
      </w:r>
      <w:r>
        <w:rPr>
          <w:noProof/>
        </w:rPr>
        <w:t>42</w:t>
      </w:r>
      <w:r>
        <w:rPr>
          <w:noProof/>
        </w:rPr>
        <w:fldChar w:fldCharType="end"/>
      </w:r>
    </w:p>
    <w:p w14:paraId="3708D150" w14:textId="4A1F9647" w:rsidR="00F83CFF" w:rsidRDefault="00F83CFF">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_Toc138361459 \h </w:instrText>
      </w:r>
      <w:r>
        <w:rPr>
          <w:noProof/>
        </w:rPr>
      </w:r>
      <w:r>
        <w:rPr>
          <w:noProof/>
        </w:rPr>
        <w:fldChar w:fldCharType="separate"/>
      </w:r>
      <w:r>
        <w:rPr>
          <w:noProof/>
        </w:rPr>
        <w:t>44</w:t>
      </w:r>
      <w:r>
        <w:rPr>
          <w:noProof/>
        </w:rPr>
        <w:fldChar w:fldCharType="end"/>
      </w:r>
    </w:p>
    <w:p w14:paraId="6852B7D6" w14:textId="5C03826C" w:rsidR="00F83CFF" w:rsidRDefault="00F83CFF">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fldLock="1"/>
      </w:r>
      <w:r>
        <w:rPr>
          <w:noProof/>
        </w:rPr>
        <w:instrText xml:space="preserve"> PAGEREF _Toc138361460 \h </w:instrText>
      </w:r>
      <w:r>
        <w:rPr>
          <w:noProof/>
        </w:rPr>
      </w:r>
      <w:r>
        <w:rPr>
          <w:noProof/>
        </w:rPr>
        <w:fldChar w:fldCharType="separate"/>
      </w:r>
      <w:r>
        <w:rPr>
          <w:noProof/>
        </w:rPr>
        <w:t>46</w:t>
      </w:r>
      <w:r>
        <w:rPr>
          <w:noProof/>
        </w:rPr>
        <w:fldChar w:fldCharType="end"/>
      </w:r>
    </w:p>
    <w:p w14:paraId="48637B69" w14:textId="7EBB9F8A" w:rsidR="00F83CFF" w:rsidRDefault="00F83CFF">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fldLock="1"/>
      </w:r>
      <w:r>
        <w:rPr>
          <w:noProof/>
        </w:rPr>
        <w:instrText xml:space="preserve"> PAGEREF _Toc138361461 \h </w:instrText>
      </w:r>
      <w:r>
        <w:rPr>
          <w:noProof/>
        </w:rPr>
      </w:r>
      <w:r>
        <w:rPr>
          <w:noProof/>
        </w:rPr>
        <w:fldChar w:fldCharType="separate"/>
      </w:r>
      <w:r>
        <w:rPr>
          <w:noProof/>
        </w:rPr>
        <w:t>47</w:t>
      </w:r>
      <w:r>
        <w:rPr>
          <w:noProof/>
        </w:rPr>
        <w:fldChar w:fldCharType="end"/>
      </w:r>
    </w:p>
    <w:p w14:paraId="2B824FDA" w14:textId="2164D32B" w:rsidR="00F83CFF" w:rsidRDefault="00F83CFF">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_Toc138361462 \h </w:instrText>
      </w:r>
      <w:r>
        <w:rPr>
          <w:noProof/>
        </w:rPr>
      </w:r>
      <w:r>
        <w:rPr>
          <w:noProof/>
        </w:rPr>
        <w:fldChar w:fldCharType="separate"/>
      </w:r>
      <w:r>
        <w:rPr>
          <w:noProof/>
        </w:rPr>
        <w:t>48</w:t>
      </w:r>
      <w:r>
        <w:rPr>
          <w:noProof/>
        </w:rPr>
        <w:fldChar w:fldCharType="end"/>
      </w:r>
    </w:p>
    <w:p w14:paraId="413E1677" w14:textId="05F4EED1" w:rsidR="00F83CFF" w:rsidRDefault="00F83CFF">
      <w:pPr>
        <w:pStyle w:val="TOC5"/>
        <w:rPr>
          <w:rFonts w:asciiTheme="minorHAnsi" w:eastAsiaTheme="minorEastAsia" w:hAnsiTheme="minorHAnsi" w:cstheme="minorBidi"/>
          <w:noProof/>
          <w:sz w:val="22"/>
          <w:szCs w:val="22"/>
          <w:lang w:eastAsia="en-GB"/>
        </w:rPr>
      </w:pPr>
      <w:r>
        <w:rPr>
          <w:noProof/>
          <w:lang w:eastAsia="zh-CN"/>
        </w:rPr>
        <w:lastRenderedPageBreak/>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_Toc138361463 \h </w:instrText>
      </w:r>
      <w:r>
        <w:rPr>
          <w:noProof/>
        </w:rPr>
      </w:r>
      <w:r>
        <w:rPr>
          <w:noProof/>
        </w:rPr>
        <w:fldChar w:fldCharType="separate"/>
      </w:r>
      <w:r>
        <w:rPr>
          <w:noProof/>
        </w:rPr>
        <w:t>48</w:t>
      </w:r>
      <w:r>
        <w:rPr>
          <w:noProof/>
        </w:rPr>
        <w:fldChar w:fldCharType="end"/>
      </w:r>
    </w:p>
    <w:p w14:paraId="05F0BCE2" w14:textId="6A0A692C" w:rsidR="00F83CFF" w:rsidRDefault="00F83CFF">
      <w:pPr>
        <w:pStyle w:val="TOC5"/>
        <w:rPr>
          <w:rFonts w:asciiTheme="minorHAnsi" w:eastAsiaTheme="minorEastAsia" w:hAnsiTheme="minorHAnsi" w:cstheme="minorBidi"/>
          <w:noProof/>
          <w:sz w:val="22"/>
          <w:szCs w:val="22"/>
          <w:lang w:eastAsia="en-GB"/>
        </w:rPr>
      </w:pPr>
      <w:r>
        <w:rPr>
          <w:noProof/>
          <w:lang w:eastAsia="zh-CN"/>
        </w:rPr>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_Toc138361464 \h </w:instrText>
      </w:r>
      <w:r>
        <w:rPr>
          <w:noProof/>
        </w:rPr>
      </w:r>
      <w:r>
        <w:rPr>
          <w:noProof/>
        </w:rPr>
        <w:fldChar w:fldCharType="separate"/>
      </w:r>
      <w:r>
        <w:rPr>
          <w:noProof/>
        </w:rPr>
        <w:t>48</w:t>
      </w:r>
      <w:r>
        <w:rPr>
          <w:noProof/>
        </w:rPr>
        <w:fldChar w:fldCharType="end"/>
      </w:r>
    </w:p>
    <w:p w14:paraId="7F8AE1EB" w14:textId="7A169DB2" w:rsidR="00F83CFF" w:rsidRDefault="00F83CFF">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fldLock="1"/>
      </w:r>
      <w:r>
        <w:rPr>
          <w:noProof/>
        </w:rPr>
        <w:instrText xml:space="preserve"> PAGEREF _Toc138361465 \h </w:instrText>
      </w:r>
      <w:r>
        <w:rPr>
          <w:noProof/>
        </w:rPr>
      </w:r>
      <w:r>
        <w:rPr>
          <w:noProof/>
        </w:rPr>
        <w:fldChar w:fldCharType="separate"/>
      </w:r>
      <w:r>
        <w:rPr>
          <w:noProof/>
        </w:rPr>
        <w:t>48</w:t>
      </w:r>
      <w:r>
        <w:rPr>
          <w:noProof/>
        </w:rPr>
        <w:fldChar w:fldCharType="end"/>
      </w:r>
    </w:p>
    <w:p w14:paraId="0E0A00F1" w14:textId="6BE337B2" w:rsidR="00F83CFF" w:rsidRDefault="00F83CFF">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_Toc138361466 \h </w:instrText>
      </w:r>
      <w:r>
        <w:rPr>
          <w:noProof/>
        </w:rPr>
      </w:r>
      <w:r>
        <w:rPr>
          <w:noProof/>
        </w:rPr>
        <w:fldChar w:fldCharType="separate"/>
      </w:r>
      <w:r>
        <w:rPr>
          <w:noProof/>
        </w:rPr>
        <w:t>48</w:t>
      </w:r>
      <w:r>
        <w:rPr>
          <w:noProof/>
        </w:rPr>
        <w:fldChar w:fldCharType="end"/>
      </w:r>
    </w:p>
    <w:p w14:paraId="30D2C7BD" w14:textId="653F534A" w:rsidR="00F83CFF" w:rsidRDefault="00F83CFF">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_Toc138361467 \h </w:instrText>
      </w:r>
      <w:r>
        <w:rPr>
          <w:noProof/>
        </w:rPr>
      </w:r>
      <w:r>
        <w:rPr>
          <w:noProof/>
        </w:rPr>
        <w:fldChar w:fldCharType="separate"/>
      </w:r>
      <w:r>
        <w:rPr>
          <w:noProof/>
        </w:rPr>
        <w:t>49</w:t>
      </w:r>
      <w:r>
        <w:rPr>
          <w:noProof/>
        </w:rPr>
        <w:fldChar w:fldCharType="end"/>
      </w:r>
    </w:p>
    <w:p w14:paraId="21455B41" w14:textId="7A213D5C" w:rsidR="00F83CFF" w:rsidRDefault="00F83CFF">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_Toc138361468 \h </w:instrText>
      </w:r>
      <w:r>
        <w:rPr>
          <w:noProof/>
        </w:rPr>
      </w:r>
      <w:r>
        <w:rPr>
          <w:noProof/>
        </w:rPr>
        <w:fldChar w:fldCharType="separate"/>
      </w:r>
      <w:r>
        <w:rPr>
          <w:noProof/>
        </w:rPr>
        <w:t>50</w:t>
      </w:r>
      <w:r>
        <w:rPr>
          <w:noProof/>
        </w:rPr>
        <w:fldChar w:fldCharType="end"/>
      </w:r>
    </w:p>
    <w:p w14:paraId="7CCA8BED" w14:textId="35D9174A" w:rsidR="00F83CFF" w:rsidRDefault="00F83CFF">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_Toc138361469 \h </w:instrText>
      </w:r>
      <w:r>
        <w:rPr>
          <w:noProof/>
        </w:rPr>
      </w:r>
      <w:r>
        <w:rPr>
          <w:noProof/>
        </w:rPr>
        <w:fldChar w:fldCharType="separate"/>
      </w:r>
      <w:r>
        <w:rPr>
          <w:noProof/>
        </w:rPr>
        <w:t>52</w:t>
      </w:r>
      <w:r>
        <w:rPr>
          <w:noProof/>
        </w:rPr>
        <w:fldChar w:fldCharType="end"/>
      </w:r>
    </w:p>
    <w:p w14:paraId="0166EF99" w14:textId="1BD3D058" w:rsidR="00F83CFF" w:rsidRDefault="00F83CFF">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_Toc138361470 \h </w:instrText>
      </w:r>
      <w:r>
        <w:rPr>
          <w:noProof/>
        </w:rPr>
      </w:r>
      <w:r>
        <w:rPr>
          <w:noProof/>
        </w:rPr>
        <w:fldChar w:fldCharType="separate"/>
      </w:r>
      <w:r>
        <w:rPr>
          <w:noProof/>
        </w:rPr>
        <w:t>52</w:t>
      </w:r>
      <w:r>
        <w:rPr>
          <w:noProof/>
        </w:rPr>
        <w:fldChar w:fldCharType="end"/>
      </w:r>
    </w:p>
    <w:p w14:paraId="650274A8" w14:textId="7200F16F" w:rsidR="00F83CFF" w:rsidRDefault="00F83CFF">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_Toc138361471 \h </w:instrText>
      </w:r>
      <w:r>
        <w:rPr>
          <w:noProof/>
        </w:rPr>
      </w:r>
      <w:r>
        <w:rPr>
          <w:noProof/>
        </w:rPr>
        <w:fldChar w:fldCharType="separate"/>
      </w:r>
      <w:r>
        <w:rPr>
          <w:noProof/>
        </w:rPr>
        <w:t>53</w:t>
      </w:r>
      <w:r>
        <w:rPr>
          <w:noProof/>
        </w:rPr>
        <w:fldChar w:fldCharType="end"/>
      </w:r>
    </w:p>
    <w:p w14:paraId="2A423417" w14:textId="5104A9ED" w:rsidR="00F83CFF" w:rsidRDefault="00F83CFF">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_Toc138361472 \h </w:instrText>
      </w:r>
      <w:r>
        <w:rPr>
          <w:noProof/>
        </w:rPr>
      </w:r>
      <w:r>
        <w:rPr>
          <w:noProof/>
        </w:rPr>
        <w:fldChar w:fldCharType="separate"/>
      </w:r>
      <w:r>
        <w:rPr>
          <w:noProof/>
        </w:rPr>
        <w:t>53</w:t>
      </w:r>
      <w:r>
        <w:rPr>
          <w:noProof/>
        </w:rPr>
        <w:fldChar w:fldCharType="end"/>
      </w:r>
    </w:p>
    <w:p w14:paraId="48D51A3E" w14:textId="59E2FC36" w:rsidR="00F83CFF" w:rsidRDefault="00F83CFF">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_Toc138361473 \h </w:instrText>
      </w:r>
      <w:r>
        <w:rPr>
          <w:noProof/>
        </w:rPr>
      </w:r>
      <w:r>
        <w:rPr>
          <w:noProof/>
        </w:rPr>
        <w:fldChar w:fldCharType="separate"/>
      </w:r>
      <w:r>
        <w:rPr>
          <w:noProof/>
        </w:rPr>
        <w:t>53</w:t>
      </w:r>
      <w:r>
        <w:rPr>
          <w:noProof/>
        </w:rPr>
        <w:fldChar w:fldCharType="end"/>
      </w:r>
    </w:p>
    <w:p w14:paraId="325C85BB" w14:textId="77E0D64E" w:rsidR="00F83CFF" w:rsidRDefault="00F83CFF">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fldLock="1"/>
      </w:r>
      <w:r>
        <w:rPr>
          <w:noProof/>
        </w:rPr>
        <w:instrText xml:space="preserve"> PAGEREF _Toc138361474 \h </w:instrText>
      </w:r>
      <w:r>
        <w:rPr>
          <w:noProof/>
        </w:rPr>
      </w:r>
      <w:r>
        <w:rPr>
          <w:noProof/>
        </w:rPr>
        <w:fldChar w:fldCharType="separate"/>
      </w:r>
      <w:r>
        <w:rPr>
          <w:noProof/>
        </w:rPr>
        <w:t>54</w:t>
      </w:r>
      <w:r>
        <w:rPr>
          <w:noProof/>
        </w:rPr>
        <w:fldChar w:fldCharType="end"/>
      </w:r>
    </w:p>
    <w:p w14:paraId="22831C2B" w14:textId="2E41416C" w:rsidR="00F83CFF" w:rsidRDefault="00F83CFF">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_Toc138361475 \h </w:instrText>
      </w:r>
      <w:r>
        <w:rPr>
          <w:noProof/>
        </w:rPr>
      </w:r>
      <w:r>
        <w:rPr>
          <w:noProof/>
        </w:rPr>
        <w:fldChar w:fldCharType="separate"/>
      </w:r>
      <w:r>
        <w:rPr>
          <w:noProof/>
        </w:rPr>
        <w:t>54</w:t>
      </w:r>
      <w:r>
        <w:rPr>
          <w:noProof/>
        </w:rPr>
        <w:fldChar w:fldCharType="end"/>
      </w:r>
    </w:p>
    <w:p w14:paraId="1ADC712B" w14:textId="446694C1" w:rsidR="00F83CFF" w:rsidRDefault="00F83CFF">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fldLock="1"/>
      </w:r>
      <w:r>
        <w:rPr>
          <w:noProof/>
        </w:rPr>
        <w:instrText xml:space="preserve"> PAGEREF _Toc138361476 \h </w:instrText>
      </w:r>
      <w:r>
        <w:rPr>
          <w:noProof/>
        </w:rPr>
      </w:r>
      <w:r>
        <w:rPr>
          <w:noProof/>
        </w:rPr>
        <w:fldChar w:fldCharType="separate"/>
      </w:r>
      <w:r>
        <w:rPr>
          <w:noProof/>
        </w:rPr>
        <w:t>54</w:t>
      </w:r>
      <w:r>
        <w:rPr>
          <w:noProof/>
        </w:rPr>
        <w:fldChar w:fldCharType="end"/>
      </w:r>
    </w:p>
    <w:p w14:paraId="15EE4668" w14:textId="4BAE8041" w:rsidR="00F83CFF" w:rsidRDefault="00F83CFF">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_Toc138361477 \h </w:instrText>
      </w:r>
      <w:r>
        <w:rPr>
          <w:noProof/>
        </w:rPr>
      </w:r>
      <w:r>
        <w:rPr>
          <w:noProof/>
        </w:rPr>
        <w:fldChar w:fldCharType="separate"/>
      </w:r>
      <w:r>
        <w:rPr>
          <w:noProof/>
        </w:rPr>
        <w:t>55</w:t>
      </w:r>
      <w:r>
        <w:rPr>
          <w:noProof/>
        </w:rPr>
        <w:fldChar w:fldCharType="end"/>
      </w:r>
    </w:p>
    <w:p w14:paraId="710FB7B4" w14:textId="6A0A2FE4" w:rsidR="00F83CFF" w:rsidRDefault="00F83CFF">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fldLock="1"/>
      </w:r>
      <w:r>
        <w:rPr>
          <w:noProof/>
        </w:rPr>
        <w:instrText xml:space="preserve"> PAGEREF _Toc138361478 \h </w:instrText>
      </w:r>
      <w:r>
        <w:rPr>
          <w:noProof/>
        </w:rPr>
      </w:r>
      <w:r>
        <w:rPr>
          <w:noProof/>
        </w:rPr>
        <w:fldChar w:fldCharType="separate"/>
      </w:r>
      <w:r>
        <w:rPr>
          <w:noProof/>
        </w:rPr>
        <w:t>57</w:t>
      </w:r>
      <w:r>
        <w:rPr>
          <w:noProof/>
        </w:rPr>
        <w:fldChar w:fldCharType="end"/>
      </w:r>
    </w:p>
    <w:p w14:paraId="03076FE0" w14:textId="23C83B0F" w:rsidR="00F83CFF" w:rsidRDefault="00F83CFF">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_Toc138361479 \h </w:instrText>
      </w:r>
      <w:r>
        <w:rPr>
          <w:noProof/>
        </w:rPr>
      </w:r>
      <w:r>
        <w:rPr>
          <w:noProof/>
        </w:rPr>
        <w:fldChar w:fldCharType="separate"/>
      </w:r>
      <w:r>
        <w:rPr>
          <w:noProof/>
        </w:rPr>
        <w:t>58</w:t>
      </w:r>
      <w:r>
        <w:rPr>
          <w:noProof/>
        </w:rPr>
        <w:fldChar w:fldCharType="end"/>
      </w:r>
    </w:p>
    <w:p w14:paraId="4F5BA50A" w14:textId="5ABC392B" w:rsidR="00F83CFF" w:rsidRDefault="00F83CFF">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_Toc138361480 \h </w:instrText>
      </w:r>
      <w:r>
        <w:rPr>
          <w:noProof/>
        </w:rPr>
      </w:r>
      <w:r>
        <w:rPr>
          <w:noProof/>
        </w:rPr>
        <w:fldChar w:fldCharType="separate"/>
      </w:r>
      <w:r>
        <w:rPr>
          <w:noProof/>
        </w:rPr>
        <w:t>59</w:t>
      </w:r>
      <w:r>
        <w:rPr>
          <w:noProof/>
        </w:rPr>
        <w:fldChar w:fldCharType="end"/>
      </w:r>
    </w:p>
    <w:p w14:paraId="09D7411D" w14:textId="679B6B81" w:rsidR="00F83CFF" w:rsidRDefault="00F83CFF">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_Toc138361481 \h </w:instrText>
      </w:r>
      <w:r>
        <w:rPr>
          <w:noProof/>
        </w:rPr>
      </w:r>
      <w:r>
        <w:rPr>
          <w:noProof/>
        </w:rPr>
        <w:fldChar w:fldCharType="separate"/>
      </w:r>
      <w:r>
        <w:rPr>
          <w:noProof/>
        </w:rPr>
        <w:t>59</w:t>
      </w:r>
      <w:r>
        <w:rPr>
          <w:noProof/>
        </w:rPr>
        <w:fldChar w:fldCharType="end"/>
      </w:r>
    </w:p>
    <w:p w14:paraId="21E99CCD" w14:textId="7463CD3F" w:rsidR="00F83CFF" w:rsidRDefault="00F83CFF">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_Toc138361482 \h </w:instrText>
      </w:r>
      <w:r>
        <w:rPr>
          <w:noProof/>
        </w:rPr>
      </w:r>
      <w:r>
        <w:rPr>
          <w:noProof/>
        </w:rPr>
        <w:fldChar w:fldCharType="separate"/>
      </w:r>
      <w:r>
        <w:rPr>
          <w:noProof/>
        </w:rPr>
        <w:t>59</w:t>
      </w:r>
      <w:r>
        <w:rPr>
          <w:noProof/>
        </w:rPr>
        <w:fldChar w:fldCharType="end"/>
      </w:r>
    </w:p>
    <w:p w14:paraId="1A311ED8" w14:textId="618E0B88" w:rsidR="00F83CFF" w:rsidRDefault="00F83CFF">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fldLock="1"/>
      </w:r>
      <w:r>
        <w:rPr>
          <w:noProof/>
        </w:rPr>
        <w:instrText xml:space="preserve"> PAGEREF _Toc138361483 \h </w:instrText>
      </w:r>
      <w:r>
        <w:rPr>
          <w:noProof/>
        </w:rPr>
      </w:r>
      <w:r>
        <w:rPr>
          <w:noProof/>
        </w:rPr>
        <w:fldChar w:fldCharType="separate"/>
      </w:r>
      <w:r>
        <w:rPr>
          <w:noProof/>
        </w:rPr>
        <w:t>59</w:t>
      </w:r>
      <w:r>
        <w:rPr>
          <w:noProof/>
        </w:rPr>
        <w:fldChar w:fldCharType="end"/>
      </w:r>
    </w:p>
    <w:p w14:paraId="69790B0D" w14:textId="5497CDA0" w:rsidR="00F83CFF" w:rsidRDefault="00F83CFF">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_Toc138361484 \h </w:instrText>
      </w:r>
      <w:r>
        <w:rPr>
          <w:noProof/>
        </w:rPr>
      </w:r>
      <w:r>
        <w:rPr>
          <w:noProof/>
        </w:rPr>
        <w:fldChar w:fldCharType="separate"/>
      </w:r>
      <w:r>
        <w:rPr>
          <w:noProof/>
        </w:rPr>
        <w:t>59</w:t>
      </w:r>
      <w:r>
        <w:rPr>
          <w:noProof/>
        </w:rPr>
        <w:fldChar w:fldCharType="end"/>
      </w:r>
    </w:p>
    <w:p w14:paraId="63A9CF9B" w14:textId="1DF97C2D" w:rsidR="00F83CFF" w:rsidRDefault="00F83CFF">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fldLock="1"/>
      </w:r>
      <w:r>
        <w:rPr>
          <w:noProof/>
        </w:rPr>
        <w:instrText xml:space="preserve"> PAGEREF _Toc138361485 \h </w:instrText>
      </w:r>
      <w:r>
        <w:rPr>
          <w:noProof/>
        </w:rPr>
      </w:r>
      <w:r>
        <w:rPr>
          <w:noProof/>
        </w:rPr>
        <w:fldChar w:fldCharType="separate"/>
      </w:r>
      <w:r>
        <w:rPr>
          <w:noProof/>
        </w:rPr>
        <w:t>60</w:t>
      </w:r>
      <w:r>
        <w:rPr>
          <w:noProof/>
        </w:rPr>
        <w:fldChar w:fldCharType="end"/>
      </w:r>
    </w:p>
    <w:p w14:paraId="048E5E01" w14:textId="5E81F94B" w:rsidR="00F83CFF" w:rsidRDefault="00F83CFF">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fldLock="1"/>
      </w:r>
      <w:r>
        <w:rPr>
          <w:noProof/>
        </w:rPr>
        <w:instrText xml:space="preserve"> PAGEREF _Toc138361486 \h </w:instrText>
      </w:r>
      <w:r>
        <w:rPr>
          <w:noProof/>
        </w:rPr>
      </w:r>
      <w:r>
        <w:rPr>
          <w:noProof/>
        </w:rPr>
        <w:fldChar w:fldCharType="separate"/>
      </w:r>
      <w:r>
        <w:rPr>
          <w:noProof/>
        </w:rPr>
        <w:t>61</w:t>
      </w:r>
      <w:r>
        <w:rPr>
          <w:noProof/>
        </w:rPr>
        <w:fldChar w:fldCharType="end"/>
      </w:r>
    </w:p>
    <w:p w14:paraId="64B90708" w14:textId="47A6F0DA" w:rsidR="00F83CFF" w:rsidRDefault="00F83CFF">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fldLock="1"/>
      </w:r>
      <w:r>
        <w:rPr>
          <w:noProof/>
        </w:rPr>
        <w:instrText xml:space="preserve"> PAGEREF _Toc138361487 \h </w:instrText>
      </w:r>
      <w:r>
        <w:rPr>
          <w:noProof/>
        </w:rPr>
      </w:r>
      <w:r>
        <w:rPr>
          <w:noProof/>
        </w:rPr>
        <w:fldChar w:fldCharType="separate"/>
      </w:r>
      <w:r>
        <w:rPr>
          <w:noProof/>
        </w:rPr>
        <w:t>63</w:t>
      </w:r>
      <w:r>
        <w:rPr>
          <w:noProof/>
        </w:rPr>
        <w:fldChar w:fldCharType="end"/>
      </w:r>
    </w:p>
    <w:p w14:paraId="294FA05D" w14:textId="0313D834" w:rsidR="00F83CFF" w:rsidRDefault="00F83CFF">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fldLock="1"/>
      </w:r>
      <w:r>
        <w:rPr>
          <w:noProof/>
        </w:rPr>
        <w:instrText xml:space="preserve"> PAGEREF _Toc138361488 \h </w:instrText>
      </w:r>
      <w:r>
        <w:rPr>
          <w:noProof/>
        </w:rPr>
      </w:r>
      <w:r>
        <w:rPr>
          <w:noProof/>
        </w:rPr>
        <w:fldChar w:fldCharType="separate"/>
      </w:r>
      <w:r>
        <w:rPr>
          <w:noProof/>
        </w:rPr>
        <w:t>63</w:t>
      </w:r>
      <w:r>
        <w:rPr>
          <w:noProof/>
        </w:rPr>
        <w:fldChar w:fldCharType="end"/>
      </w:r>
    </w:p>
    <w:p w14:paraId="6EC7DD2F" w14:textId="684557E4" w:rsidR="00F83CFF" w:rsidRDefault="00F83CFF">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_Toc138361489 \h </w:instrText>
      </w:r>
      <w:r>
        <w:rPr>
          <w:noProof/>
        </w:rPr>
      </w:r>
      <w:r>
        <w:rPr>
          <w:noProof/>
        </w:rPr>
        <w:fldChar w:fldCharType="separate"/>
      </w:r>
      <w:r>
        <w:rPr>
          <w:noProof/>
        </w:rPr>
        <w:t>63</w:t>
      </w:r>
      <w:r>
        <w:rPr>
          <w:noProof/>
        </w:rPr>
        <w:fldChar w:fldCharType="end"/>
      </w:r>
    </w:p>
    <w:p w14:paraId="047D4645" w14:textId="07478E59" w:rsidR="00F83CFF" w:rsidRDefault="00F83CFF">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_Toc138361490 \h </w:instrText>
      </w:r>
      <w:r>
        <w:rPr>
          <w:noProof/>
        </w:rPr>
      </w:r>
      <w:r>
        <w:rPr>
          <w:noProof/>
        </w:rPr>
        <w:fldChar w:fldCharType="separate"/>
      </w:r>
      <w:r>
        <w:rPr>
          <w:noProof/>
        </w:rPr>
        <w:t>63</w:t>
      </w:r>
      <w:r>
        <w:rPr>
          <w:noProof/>
        </w:rPr>
        <w:fldChar w:fldCharType="end"/>
      </w:r>
    </w:p>
    <w:p w14:paraId="54FD71A6" w14:textId="5249C226" w:rsidR="00F83CFF" w:rsidRDefault="00F83CFF">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_Toc138361491 \h </w:instrText>
      </w:r>
      <w:r>
        <w:rPr>
          <w:noProof/>
        </w:rPr>
      </w:r>
      <w:r>
        <w:rPr>
          <w:noProof/>
        </w:rPr>
        <w:fldChar w:fldCharType="separate"/>
      </w:r>
      <w:r>
        <w:rPr>
          <w:noProof/>
        </w:rPr>
        <w:t>64</w:t>
      </w:r>
      <w:r>
        <w:rPr>
          <w:noProof/>
        </w:rPr>
        <w:fldChar w:fldCharType="end"/>
      </w:r>
    </w:p>
    <w:p w14:paraId="19FDCA12" w14:textId="4CC50333" w:rsidR="00F83CFF" w:rsidRDefault="00F83CFF">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fldLock="1"/>
      </w:r>
      <w:r>
        <w:rPr>
          <w:noProof/>
        </w:rPr>
        <w:instrText xml:space="preserve"> PAGEREF _Toc138361492 \h </w:instrText>
      </w:r>
      <w:r>
        <w:rPr>
          <w:noProof/>
        </w:rPr>
      </w:r>
      <w:r>
        <w:rPr>
          <w:noProof/>
        </w:rPr>
        <w:fldChar w:fldCharType="separate"/>
      </w:r>
      <w:r>
        <w:rPr>
          <w:noProof/>
        </w:rPr>
        <w:t>64</w:t>
      </w:r>
      <w:r>
        <w:rPr>
          <w:noProof/>
        </w:rPr>
        <w:fldChar w:fldCharType="end"/>
      </w:r>
    </w:p>
    <w:p w14:paraId="383DC312" w14:textId="6473D7E0" w:rsidR="00F83CFF" w:rsidRDefault="00F83CFF">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_Toc138361493 \h </w:instrText>
      </w:r>
      <w:r>
        <w:rPr>
          <w:noProof/>
        </w:rPr>
      </w:r>
      <w:r>
        <w:rPr>
          <w:noProof/>
        </w:rPr>
        <w:fldChar w:fldCharType="separate"/>
      </w:r>
      <w:r>
        <w:rPr>
          <w:noProof/>
        </w:rPr>
        <w:t>64</w:t>
      </w:r>
      <w:r>
        <w:rPr>
          <w:noProof/>
        </w:rPr>
        <w:fldChar w:fldCharType="end"/>
      </w:r>
    </w:p>
    <w:p w14:paraId="34715BA9" w14:textId="0B3F5CD8" w:rsidR="00F83CFF" w:rsidRDefault="00F83CFF">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fldLock="1"/>
      </w:r>
      <w:r>
        <w:rPr>
          <w:noProof/>
        </w:rPr>
        <w:instrText xml:space="preserve"> PAGEREF _Toc138361494 \h </w:instrText>
      </w:r>
      <w:r>
        <w:rPr>
          <w:noProof/>
        </w:rPr>
      </w:r>
      <w:r>
        <w:rPr>
          <w:noProof/>
        </w:rPr>
        <w:fldChar w:fldCharType="separate"/>
      </w:r>
      <w:r>
        <w:rPr>
          <w:noProof/>
        </w:rPr>
        <w:t>64</w:t>
      </w:r>
      <w:r>
        <w:rPr>
          <w:noProof/>
        </w:rPr>
        <w:fldChar w:fldCharType="end"/>
      </w:r>
    </w:p>
    <w:p w14:paraId="7BD63F3A" w14:textId="26401FBD" w:rsidR="00F83CFF" w:rsidRDefault="00F83CFF">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fldLock="1"/>
      </w:r>
      <w:r>
        <w:rPr>
          <w:noProof/>
        </w:rPr>
        <w:instrText xml:space="preserve"> PAGEREF _Toc138361495 \h </w:instrText>
      </w:r>
      <w:r>
        <w:rPr>
          <w:noProof/>
        </w:rPr>
      </w:r>
      <w:r>
        <w:rPr>
          <w:noProof/>
        </w:rPr>
        <w:fldChar w:fldCharType="separate"/>
      </w:r>
      <w:r>
        <w:rPr>
          <w:noProof/>
        </w:rPr>
        <w:t>66</w:t>
      </w:r>
      <w:r>
        <w:rPr>
          <w:noProof/>
        </w:rPr>
        <w:fldChar w:fldCharType="end"/>
      </w:r>
    </w:p>
    <w:p w14:paraId="6544964B" w14:textId="21C3609D" w:rsidR="00F83CFF" w:rsidRDefault="00F83CFF">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fldLock="1"/>
      </w:r>
      <w:r>
        <w:rPr>
          <w:noProof/>
        </w:rPr>
        <w:instrText xml:space="preserve"> PAGEREF _Toc138361496 \h </w:instrText>
      </w:r>
      <w:r>
        <w:rPr>
          <w:noProof/>
        </w:rPr>
      </w:r>
      <w:r>
        <w:rPr>
          <w:noProof/>
        </w:rPr>
        <w:fldChar w:fldCharType="separate"/>
      </w:r>
      <w:r>
        <w:rPr>
          <w:noProof/>
        </w:rPr>
        <w:t>68</w:t>
      </w:r>
      <w:r>
        <w:rPr>
          <w:noProof/>
        </w:rPr>
        <w:fldChar w:fldCharType="end"/>
      </w:r>
    </w:p>
    <w:p w14:paraId="1346AFC3" w14:textId="5B9B00EF" w:rsidR="00F83CFF" w:rsidRDefault="00F83CFF">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fldLock="1"/>
      </w:r>
      <w:r>
        <w:rPr>
          <w:noProof/>
        </w:rPr>
        <w:instrText xml:space="preserve"> PAGEREF _Toc138361497 \h </w:instrText>
      </w:r>
      <w:r>
        <w:rPr>
          <w:noProof/>
        </w:rPr>
      </w:r>
      <w:r>
        <w:rPr>
          <w:noProof/>
        </w:rPr>
        <w:fldChar w:fldCharType="separate"/>
      </w:r>
      <w:r>
        <w:rPr>
          <w:noProof/>
        </w:rPr>
        <w:t>68</w:t>
      </w:r>
      <w:r>
        <w:rPr>
          <w:noProof/>
        </w:rPr>
        <w:fldChar w:fldCharType="end"/>
      </w:r>
    </w:p>
    <w:p w14:paraId="19D190A0" w14:textId="08288E54" w:rsidR="00F83CFF" w:rsidRDefault="00F83CFF">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_Toc138361498 \h </w:instrText>
      </w:r>
      <w:r>
        <w:rPr>
          <w:noProof/>
        </w:rPr>
      </w:r>
      <w:r>
        <w:rPr>
          <w:noProof/>
        </w:rPr>
        <w:fldChar w:fldCharType="separate"/>
      </w:r>
      <w:r>
        <w:rPr>
          <w:noProof/>
        </w:rPr>
        <w:t>69</w:t>
      </w:r>
      <w:r>
        <w:rPr>
          <w:noProof/>
        </w:rPr>
        <w:fldChar w:fldCharType="end"/>
      </w:r>
    </w:p>
    <w:p w14:paraId="17A61A3A" w14:textId="6E5E8C18" w:rsidR="00F83CFF" w:rsidRDefault="00F83CFF">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_Toc138361499 \h </w:instrText>
      </w:r>
      <w:r>
        <w:rPr>
          <w:noProof/>
        </w:rPr>
      </w:r>
      <w:r>
        <w:rPr>
          <w:noProof/>
        </w:rPr>
        <w:fldChar w:fldCharType="separate"/>
      </w:r>
      <w:r>
        <w:rPr>
          <w:noProof/>
        </w:rPr>
        <w:t>69</w:t>
      </w:r>
      <w:r>
        <w:rPr>
          <w:noProof/>
        </w:rPr>
        <w:fldChar w:fldCharType="end"/>
      </w:r>
    </w:p>
    <w:p w14:paraId="5A48DD37" w14:textId="3D5C26F8" w:rsidR="00F83CFF" w:rsidRDefault="00F83CFF">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_Toc138361500 \h </w:instrText>
      </w:r>
      <w:r>
        <w:rPr>
          <w:noProof/>
        </w:rPr>
      </w:r>
      <w:r>
        <w:rPr>
          <w:noProof/>
        </w:rPr>
        <w:fldChar w:fldCharType="separate"/>
      </w:r>
      <w:r>
        <w:rPr>
          <w:noProof/>
        </w:rPr>
        <w:t>70</w:t>
      </w:r>
      <w:r>
        <w:rPr>
          <w:noProof/>
        </w:rPr>
        <w:fldChar w:fldCharType="end"/>
      </w:r>
    </w:p>
    <w:p w14:paraId="385B5F06" w14:textId="58F7C430" w:rsidR="00F83CFF" w:rsidRDefault="00F83CFF">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fldLock="1"/>
      </w:r>
      <w:r>
        <w:rPr>
          <w:noProof/>
        </w:rPr>
        <w:instrText xml:space="preserve"> PAGEREF _Toc138361501 \h </w:instrText>
      </w:r>
      <w:r>
        <w:rPr>
          <w:noProof/>
        </w:rPr>
      </w:r>
      <w:r>
        <w:rPr>
          <w:noProof/>
        </w:rPr>
        <w:fldChar w:fldCharType="separate"/>
      </w:r>
      <w:r>
        <w:rPr>
          <w:noProof/>
        </w:rPr>
        <w:t>70</w:t>
      </w:r>
      <w:r>
        <w:rPr>
          <w:noProof/>
        </w:rPr>
        <w:fldChar w:fldCharType="end"/>
      </w:r>
    </w:p>
    <w:p w14:paraId="24592D11" w14:textId="4471D9C1" w:rsidR="00F83CFF" w:rsidRDefault="00F83CFF">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_Toc138361502 \h </w:instrText>
      </w:r>
      <w:r>
        <w:rPr>
          <w:noProof/>
        </w:rPr>
      </w:r>
      <w:r>
        <w:rPr>
          <w:noProof/>
        </w:rPr>
        <w:fldChar w:fldCharType="separate"/>
      </w:r>
      <w:r>
        <w:rPr>
          <w:noProof/>
        </w:rPr>
        <w:t>70</w:t>
      </w:r>
      <w:r>
        <w:rPr>
          <w:noProof/>
        </w:rPr>
        <w:fldChar w:fldCharType="end"/>
      </w:r>
    </w:p>
    <w:p w14:paraId="0C22AE62" w14:textId="43A216ED" w:rsidR="00F83CFF" w:rsidRDefault="00F83CFF">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_Toc138361503 \h </w:instrText>
      </w:r>
      <w:r>
        <w:rPr>
          <w:noProof/>
        </w:rPr>
      </w:r>
      <w:r>
        <w:rPr>
          <w:noProof/>
        </w:rPr>
        <w:fldChar w:fldCharType="separate"/>
      </w:r>
      <w:r>
        <w:rPr>
          <w:noProof/>
        </w:rPr>
        <w:t>70</w:t>
      </w:r>
      <w:r>
        <w:rPr>
          <w:noProof/>
        </w:rPr>
        <w:fldChar w:fldCharType="end"/>
      </w:r>
    </w:p>
    <w:p w14:paraId="2988AAD6" w14:textId="4566B59C" w:rsidR="00F83CFF" w:rsidRDefault="00F83CFF">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_Toc138361504 \h </w:instrText>
      </w:r>
      <w:r>
        <w:rPr>
          <w:noProof/>
        </w:rPr>
      </w:r>
      <w:r>
        <w:rPr>
          <w:noProof/>
        </w:rPr>
        <w:fldChar w:fldCharType="separate"/>
      </w:r>
      <w:r>
        <w:rPr>
          <w:noProof/>
        </w:rPr>
        <w:t>72</w:t>
      </w:r>
      <w:r>
        <w:rPr>
          <w:noProof/>
        </w:rPr>
        <w:fldChar w:fldCharType="end"/>
      </w:r>
    </w:p>
    <w:p w14:paraId="7B0EA749" w14:textId="3B208F2B" w:rsidR="00F83CFF" w:rsidRDefault="00F83CFF">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_Toc138361505 \h </w:instrText>
      </w:r>
      <w:r>
        <w:rPr>
          <w:noProof/>
        </w:rPr>
      </w:r>
      <w:r>
        <w:rPr>
          <w:noProof/>
        </w:rPr>
        <w:fldChar w:fldCharType="separate"/>
      </w:r>
      <w:r>
        <w:rPr>
          <w:noProof/>
        </w:rPr>
        <w:t>73</w:t>
      </w:r>
      <w:r>
        <w:rPr>
          <w:noProof/>
        </w:rPr>
        <w:fldChar w:fldCharType="end"/>
      </w:r>
    </w:p>
    <w:p w14:paraId="7C3489A9" w14:textId="5BF7AFBE" w:rsidR="00F83CFF" w:rsidRDefault="00F83CFF">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_Toc138361506 \h </w:instrText>
      </w:r>
      <w:r>
        <w:rPr>
          <w:noProof/>
        </w:rPr>
      </w:r>
      <w:r>
        <w:rPr>
          <w:noProof/>
        </w:rPr>
        <w:fldChar w:fldCharType="separate"/>
      </w:r>
      <w:r>
        <w:rPr>
          <w:noProof/>
        </w:rPr>
        <w:t>73</w:t>
      </w:r>
      <w:r>
        <w:rPr>
          <w:noProof/>
        </w:rPr>
        <w:fldChar w:fldCharType="end"/>
      </w:r>
    </w:p>
    <w:p w14:paraId="06921933" w14:textId="52B40FC6" w:rsidR="00F83CFF" w:rsidRDefault="00F83CFF">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_Toc138361507 \h </w:instrText>
      </w:r>
      <w:r>
        <w:rPr>
          <w:noProof/>
        </w:rPr>
      </w:r>
      <w:r>
        <w:rPr>
          <w:noProof/>
        </w:rPr>
        <w:fldChar w:fldCharType="separate"/>
      </w:r>
      <w:r>
        <w:rPr>
          <w:noProof/>
        </w:rPr>
        <w:t>74</w:t>
      </w:r>
      <w:r>
        <w:rPr>
          <w:noProof/>
        </w:rPr>
        <w:fldChar w:fldCharType="end"/>
      </w:r>
    </w:p>
    <w:p w14:paraId="2DDD764C" w14:textId="6BC5C861" w:rsidR="00F83CFF" w:rsidRDefault="00F83CFF">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_Toc138361508 \h </w:instrText>
      </w:r>
      <w:r>
        <w:rPr>
          <w:noProof/>
        </w:rPr>
      </w:r>
      <w:r>
        <w:rPr>
          <w:noProof/>
        </w:rPr>
        <w:fldChar w:fldCharType="separate"/>
      </w:r>
      <w:r>
        <w:rPr>
          <w:noProof/>
        </w:rPr>
        <w:t>74</w:t>
      </w:r>
      <w:r>
        <w:rPr>
          <w:noProof/>
        </w:rPr>
        <w:fldChar w:fldCharType="end"/>
      </w:r>
    </w:p>
    <w:p w14:paraId="24100100" w14:textId="26CB1D8E" w:rsidR="00F83CFF" w:rsidRDefault="00F83CFF">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fldLock="1"/>
      </w:r>
      <w:r>
        <w:rPr>
          <w:noProof/>
        </w:rPr>
        <w:instrText xml:space="preserve"> PAGEREF _Toc138361509 \h </w:instrText>
      </w:r>
      <w:r>
        <w:rPr>
          <w:noProof/>
        </w:rPr>
      </w:r>
      <w:r>
        <w:rPr>
          <w:noProof/>
        </w:rPr>
        <w:fldChar w:fldCharType="separate"/>
      </w:r>
      <w:r>
        <w:rPr>
          <w:noProof/>
        </w:rPr>
        <w:t>74</w:t>
      </w:r>
      <w:r>
        <w:rPr>
          <w:noProof/>
        </w:rPr>
        <w:fldChar w:fldCharType="end"/>
      </w:r>
    </w:p>
    <w:p w14:paraId="15032A1B" w14:textId="5157C2E3" w:rsidR="00F83CFF" w:rsidRDefault="00F83CFF">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_Toc138361510 \h </w:instrText>
      </w:r>
      <w:r>
        <w:rPr>
          <w:noProof/>
        </w:rPr>
      </w:r>
      <w:r>
        <w:rPr>
          <w:noProof/>
        </w:rPr>
        <w:fldChar w:fldCharType="separate"/>
      </w:r>
      <w:r>
        <w:rPr>
          <w:noProof/>
        </w:rPr>
        <w:t>74</w:t>
      </w:r>
      <w:r>
        <w:rPr>
          <w:noProof/>
        </w:rPr>
        <w:fldChar w:fldCharType="end"/>
      </w:r>
    </w:p>
    <w:p w14:paraId="3572FDC4" w14:textId="65B18E40" w:rsidR="00F83CFF" w:rsidRDefault="00F83CFF">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_Toc138361511 \h </w:instrText>
      </w:r>
      <w:r>
        <w:rPr>
          <w:noProof/>
        </w:rPr>
      </w:r>
      <w:r>
        <w:rPr>
          <w:noProof/>
        </w:rPr>
        <w:fldChar w:fldCharType="separate"/>
      </w:r>
      <w:r>
        <w:rPr>
          <w:noProof/>
        </w:rPr>
        <w:t>74</w:t>
      </w:r>
      <w:r>
        <w:rPr>
          <w:noProof/>
        </w:rPr>
        <w:fldChar w:fldCharType="end"/>
      </w:r>
    </w:p>
    <w:p w14:paraId="177E0546" w14:textId="7EDFFA99" w:rsidR="00F83CFF" w:rsidRDefault="00F83CFF">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_Toc138361512 \h </w:instrText>
      </w:r>
      <w:r>
        <w:rPr>
          <w:noProof/>
        </w:rPr>
      </w:r>
      <w:r>
        <w:rPr>
          <w:noProof/>
        </w:rPr>
        <w:fldChar w:fldCharType="separate"/>
      </w:r>
      <w:r>
        <w:rPr>
          <w:noProof/>
        </w:rPr>
        <w:t>76</w:t>
      </w:r>
      <w:r>
        <w:rPr>
          <w:noProof/>
        </w:rPr>
        <w:fldChar w:fldCharType="end"/>
      </w:r>
    </w:p>
    <w:p w14:paraId="589D0354" w14:textId="65FC39BC" w:rsidR="00F83CFF" w:rsidRDefault="00F83CFF">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_Toc138361513 \h </w:instrText>
      </w:r>
      <w:r>
        <w:rPr>
          <w:noProof/>
        </w:rPr>
      </w:r>
      <w:r>
        <w:rPr>
          <w:noProof/>
        </w:rPr>
        <w:fldChar w:fldCharType="separate"/>
      </w:r>
      <w:r>
        <w:rPr>
          <w:noProof/>
        </w:rPr>
        <w:t>77</w:t>
      </w:r>
      <w:r>
        <w:rPr>
          <w:noProof/>
        </w:rPr>
        <w:fldChar w:fldCharType="end"/>
      </w:r>
    </w:p>
    <w:p w14:paraId="1A959080" w14:textId="21147D5A" w:rsidR="00F83CFF" w:rsidRDefault="00F83CFF">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_Toc138361514 \h </w:instrText>
      </w:r>
      <w:r>
        <w:rPr>
          <w:noProof/>
        </w:rPr>
      </w:r>
      <w:r>
        <w:rPr>
          <w:noProof/>
        </w:rPr>
        <w:fldChar w:fldCharType="separate"/>
      </w:r>
      <w:r>
        <w:rPr>
          <w:noProof/>
        </w:rPr>
        <w:t>77</w:t>
      </w:r>
      <w:r>
        <w:rPr>
          <w:noProof/>
        </w:rPr>
        <w:fldChar w:fldCharType="end"/>
      </w:r>
    </w:p>
    <w:p w14:paraId="76D52FF3" w14:textId="0D3E764D" w:rsidR="00F83CFF" w:rsidRDefault="00F83CFF">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_Toc138361515 \h </w:instrText>
      </w:r>
      <w:r>
        <w:rPr>
          <w:noProof/>
        </w:rPr>
      </w:r>
      <w:r>
        <w:rPr>
          <w:noProof/>
        </w:rPr>
        <w:fldChar w:fldCharType="separate"/>
      </w:r>
      <w:r>
        <w:rPr>
          <w:noProof/>
        </w:rPr>
        <w:t>78</w:t>
      </w:r>
      <w:r>
        <w:rPr>
          <w:noProof/>
        </w:rPr>
        <w:fldChar w:fldCharType="end"/>
      </w:r>
    </w:p>
    <w:p w14:paraId="6B9D78FB" w14:textId="41D1B580" w:rsidR="00F83CFF" w:rsidRDefault="00F83CFF">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_Toc138361516 \h </w:instrText>
      </w:r>
      <w:r>
        <w:rPr>
          <w:noProof/>
        </w:rPr>
      </w:r>
      <w:r>
        <w:rPr>
          <w:noProof/>
        </w:rPr>
        <w:fldChar w:fldCharType="separate"/>
      </w:r>
      <w:r>
        <w:rPr>
          <w:noProof/>
        </w:rPr>
        <w:t>78</w:t>
      </w:r>
      <w:r>
        <w:rPr>
          <w:noProof/>
        </w:rPr>
        <w:fldChar w:fldCharType="end"/>
      </w:r>
    </w:p>
    <w:p w14:paraId="13373131" w14:textId="69FF7DC6" w:rsidR="00F83CFF" w:rsidRDefault="00F83CFF">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fldLock="1"/>
      </w:r>
      <w:r>
        <w:rPr>
          <w:noProof/>
        </w:rPr>
        <w:instrText xml:space="preserve"> PAGEREF _Toc138361517 \h </w:instrText>
      </w:r>
      <w:r>
        <w:rPr>
          <w:noProof/>
        </w:rPr>
      </w:r>
      <w:r>
        <w:rPr>
          <w:noProof/>
        </w:rPr>
        <w:fldChar w:fldCharType="separate"/>
      </w:r>
      <w:r>
        <w:rPr>
          <w:noProof/>
        </w:rPr>
        <w:t>78</w:t>
      </w:r>
      <w:r>
        <w:rPr>
          <w:noProof/>
        </w:rPr>
        <w:fldChar w:fldCharType="end"/>
      </w:r>
    </w:p>
    <w:p w14:paraId="4766EFF4" w14:textId="3B09447A" w:rsidR="00F83CFF" w:rsidRDefault="00F83CFF">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_Toc138361518 \h </w:instrText>
      </w:r>
      <w:r>
        <w:rPr>
          <w:noProof/>
        </w:rPr>
      </w:r>
      <w:r>
        <w:rPr>
          <w:noProof/>
        </w:rPr>
        <w:fldChar w:fldCharType="separate"/>
      </w:r>
      <w:r>
        <w:rPr>
          <w:noProof/>
        </w:rPr>
        <w:t>78</w:t>
      </w:r>
      <w:r>
        <w:rPr>
          <w:noProof/>
        </w:rPr>
        <w:fldChar w:fldCharType="end"/>
      </w:r>
    </w:p>
    <w:p w14:paraId="53104499" w14:textId="221818C8" w:rsidR="00F83CFF" w:rsidRDefault="00F83CFF">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fldLock="1"/>
      </w:r>
      <w:r>
        <w:rPr>
          <w:noProof/>
        </w:rPr>
        <w:instrText xml:space="preserve"> PAGEREF _Toc138361519 \h </w:instrText>
      </w:r>
      <w:r>
        <w:rPr>
          <w:noProof/>
        </w:rPr>
      </w:r>
      <w:r>
        <w:rPr>
          <w:noProof/>
        </w:rPr>
        <w:fldChar w:fldCharType="separate"/>
      </w:r>
      <w:r>
        <w:rPr>
          <w:noProof/>
        </w:rPr>
        <w:t>78</w:t>
      </w:r>
      <w:r>
        <w:rPr>
          <w:noProof/>
        </w:rPr>
        <w:fldChar w:fldCharType="end"/>
      </w:r>
    </w:p>
    <w:p w14:paraId="32247D12" w14:textId="5B7F334D" w:rsidR="00F83CFF" w:rsidRDefault="00F83CFF">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fldLock="1"/>
      </w:r>
      <w:r>
        <w:rPr>
          <w:noProof/>
        </w:rPr>
        <w:instrText xml:space="preserve"> PAGEREF _Toc138361520 \h </w:instrText>
      </w:r>
      <w:r>
        <w:rPr>
          <w:noProof/>
        </w:rPr>
      </w:r>
      <w:r>
        <w:rPr>
          <w:noProof/>
        </w:rPr>
        <w:fldChar w:fldCharType="separate"/>
      </w:r>
      <w:r>
        <w:rPr>
          <w:noProof/>
        </w:rPr>
        <w:t>80</w:t>
      </w:r>
      <w:r>
        <w:rPr>
          <w:noProof/>
        </w:rPr>
        <w:fldChar w:fldCharType="end"/>
      </w:r>
    </w:p>
    <w:p w14:paraId="3CDEED10" w14:textId="3A51DD0E" w:rsidR="00F83CFF" w:rsidRDefault="00F83CFF">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fldLock="1"/>
      </w:r>
      <w:r>
        <w:rPr>
          <w:noProof/>
        </w:rPr>
        <w:instrText xml:space="preserve"> PAGEREF _Toc138361521 \h </w:instrText>
      </w:r>
      <w:r>
        <w:rPr>
          <w:noProof/>
        </w:rPr>
      </w:r>
      <w:r>
        <w:rPr>
          <w:noProof/>
        </w:rPr>
        <w:fldChar w:fldCharType="separate"/>
      </w:r>
      <w:r>
        <w:rPr>
          <w:noProof/>
        </w:rPr>
        <w:t>81</w:t>
      </w:r>
      <w:r>
        <w:rPr>
          <w:noProof/>
        </w:rPr>
        <w:fldChar w:fldCharType="end"/>
      </w:r>
    </w:p>
    <w:p w14:paraId="4F394A44" w14:textId="4960D458" w:rsidR="00F83CFF" w:rsidRDefault="00F83CFF">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_Toc138361522 \h </w:instrText>
      </w:r>
      <w:r>
        <w:rPr>
          <w:noProof/>
        </w:rPr>
      </w:r>
      <w:r>
        <w:rPr>
          <w:noProof/>
        </w:rPr>
        <w:fldChar w:fldCharType="separate"/>
      </w:r>
      <w:r>
        <w:rPr>
          <w:noProof/>
        </w:rPr>
        <w:t>81</w:t>
      </w:r>
      <w:r>
        <w:rPr>
          <w:noProof/>
        </w:rPr>
        <w:fldChar w:fldCharType="end"/>
      </w:r>
    </w:p>
    <w:p w14:paraId="63E2E92B" w14:textId="4266A843" w:rsidR="00F83CFF" w:rsidRDefault="00F83CFF">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_Toc138361523 \h </w:instrText>
      </w:r>
      <w:r>
        <w:rPr>
          <w:noProof/>
        </w:rPr>
      </w:r>
      <w:r>
        <w:rPr>
          <w:noProof/>
        </w:rPr>
        <w:fldChar w:fldCharType="separate"/>
      </w:r>
      <w:r>
        <w:rPr>
          <w:noProof/>
        </w:rPr>
        <w:t>82</w:t>
      </w:r>
      <w:r>
        <w:rPr>
          <w:noProof/>
        </w:rPr>
        <w:fldChar w:fldCharType="end"/>
      </w:r>
    </w:p>
    <w:p w14:paraId="131807FE" w14:textId="12D80A66" w:rsidR="00F83CFF" w:rsidRDefault="00F83CFF">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_Toc138361524 \h </w:instrText>
      </w:r>
      <w:r>
        <w:rPr>
          <w:noProof/>
        </w:rPr>
      </w:r>
      <w:r>
        <w:rPr>
          <w:noProof/>
        </w:rPr>
        <w:fldChar w:fldCharType="separate"/>
      </w:r>
      <w:r>
        <w:rPr>
          <w:noProof/>
        </w:rPr>
        <w:t>82</w:t>
      </w:r>
      <w:r>
        <w:rPr>
          <w:noProof/>
        </w:rPr>
        <w:fldChar w:fldCharType="end"/>
      </w:r>
    </w:p>
    <w:p w14:paraId="1BF747EF" w14:textId="5976EC83" w:rsidR="00F83CFF" w:rsidRDefault="00F83CFF">
      <w:pPr>
        <w:pStyle w:val="TOC3"/>
        <w:rPr>
          <w:rFonts w:asciiTheme="minorHAnsi" w:eastAsiaTheme="minorEastAsia" w:hAnsiTheme="minorHAnsi" w:cstheme="minorBidi"/>
          <w:noProof/>
          <w:sz w:val="22"/>
          <w:szCs w:val="22"/>
          <w:lang w:eastAsia="en-GB"/>
        </w:rPr>
      </w:pPr>
      <w:r>
        <w:rPr>
          <w:noProof/>
        </w:rPr>
        <w:lastRenderedPageBreak/>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_Toc138361525 \h </w:instrText>
      </w:r>
      <w:r>
        <w:rPr>
          <w:noProof/>
        </w:rPr>
      </w:r>
      <w:r>
        <w:rPr>
          <w:noProof/>
        </w:rPr>
        <w:fldChar w:fldCharType="separate"/>
      </w:r>
      <w:r>
        <w:rPr>
          <w:noProof/>
        </w:rPr>
        <w:t>82</w:t>
      </w:r>
      <w:r>
        <w:rPr>
          <w:noProof/>
        </w:rPr>
        <w:fldChar w:fldCharType="end"/>
      </w:r>
    </w:p>
    <w:p w14:paraId="788F5930" w14:textId="59066D7D" w:rsidR="00F83CFF" w:rsidRDefault="00F83CFF">
      <w:pPr>
        <w:pStyle w:val="TOC4"/>
        <w:rPr>
          <w:rFonts w:asciiTheme="minorHAnsi" w:eastAsiaTheme="minorEastAsia" w:hAnsiTheme="minorHAnsi" w:cstheme="minorBidi"/>
          <w:noProof/>
          <w:sz w:val="22"/>
          <w:szCs w:val="22"/>
          <w:lang w:eastAsia="en-GB"/>
        </w:rPr>
      </w:pPr>
      <w:r>
        <w:rPr>
          <w:noProof/>
        </w:rPr>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_Toc138361526 \h </w:instrText>
      </w:r>
      <w:r>
        <w:rPr>
          <w:noProof/>
        </w:rPr>
      </w:r>
      <w:r>
        <w:rPr>
          <w:noProof/>
        </w:rPr>
        <w:fldChar w:fldCharType="separate"/>
      </w:r>
      <w:r>
        <w:rPr>
          <w:noProof/>
        </w:rPr>
        <w:t>82</w:t>
      </w:r>
      <w:r>
        <w:rPr>
          <w:noProof/>
        </w:rPr>
        <w:fldChar w:fldCharType="end"/>
      </w:r>
    </w:p>
    <w:p w14:paraId="2E5D7D93" w14:textId="0D078256" w:rsidR="00F83CFF" w:rsidRDefault="00F83CFF">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fldLock="1"/>
      </w:r>
      <w:r>
        <w:rPr>
          <w:noProof/>
        </w:rPr>
        <w:instrText xml:space="preserve"> PAGEREF _Toc138361527 \h </w:instrText>
      </w:r>
      <w:r>
        <w:rPr>
          <w:noProof/>
        </w:rPr>
      </w:r>
      <w:r>
        <w:rPr>
          <w:noProof/>
        </w:rPr>
        <w:fldChar w:fldCharType="separate"/>
      </w:r>
      <w:r>
        <w:rPr>
          <w:noProof/>
        </w:rPr>
        <w:t>82</w:t>
      </w:r>
      <w:r>
        <w:rPr>
          <w:noProof/>
        </w:rPr>
        <w:fldChar w:fldCharType="end"/>
      </w:r>
    </w:p>
    <w:p w14:paraId="53A7430C" w14:textId="7EA15A4E" w:rsidR="00F83CFF" w:rsidRDefault="00F83CFF">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fldLock="1"/>
      </w:r>
      <w:r>
        <w:rPr>
          <w:noProof/>
        </w:rPr>
        <w:instrText xml:space="preserve"> PAGEREF _Toc138361528 \h </w:instrText>
      </w:r>
      <w:r>
        <w:rPr>
          <w:noProof/>
        </w:rPr>
      </w:r>
      <w:r>
        <w:rPr>
          <w:noProof/>
        </w:rPr>
        <w:fldChar w:fldCharType="separate"/>
      </w:r>
      <w:r>
        <w:rPr>
          <w:noProof/>
        </w:rPr>
        <w:t>84</w:t>
      </w:r>
      <w:r>
        <w:rPr>
          <w:noProof/>
        </w:rPr>
        <w:fldChar w:fldCharType="end"/>
      </w:r>
    </w:p>
    <w:p w14:paraId="52C40A9C" w14:textId="23DB3931" w:rsidR="00F83CFF" w:rsidRDefault="00F83CFF">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_Toc138361529 \h </w:instrText>
      </w:r>
      <w:r>
        <w:rPr>
          <w:noProof/>
        </w:rPr>
      </w:r>
      <w:r>
        <w:rPr>
          <w:noProof/>
        </w:rPr>
        <w:fldChar w:fldCharType="separate"/>
      </w:r>
      <w:r>
        <w:rPr>
          <w:noProof/>
        </w:rPr>
        <w:t>84</w:t>
      </w:r>
      <w:r>
        <w:rPr>
          <w:noProof/>
        </w:rPr>
        <w:fldChar w:fldCharType="end"/>
      </w:r>
    </w:p>
    <w:p w14:paraId="45D7E80D" w14:textId="51E1CA5F" w:rsidR="00F83CFF" w:rsidRDefault="00F83CFF">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fldLock="1"/>
      </w:r>
      <w:r>
        <w:rPr>
          <w:noProof/>
        </w:rPr>
        <w:instrText xml:space="preserve"> PAGEREF _Toc138361530 \h </w:instrText>
      </w:r>
      <w:r>
        <w:rPr>
          <w:noProof/>
        </w:rPr>
      </w:r>
      <w:r>
        <w:rPr>
          <w:noProof/>
        </w:rPr>
        <w:fldChar w:fldCharType="separate"/>
      </w:r>
      <w:r>
        <w:rPr>
          <w:noProof/>
        </w:rPr>
        <w:t>84</w:t>
      </w:r>
      <w:r>
        <w:rPr>
          <w:noProof/>
        </w:rPr>
        <w:fldChar w:fldCharType="end"/>
      </w:r>
    </w:p>
    <w:p w14:paraId="06EE0B59" w14:textId="15A01023" w:rsidR="00F83CFF" w:rsidRDefault="00F83CFF">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_Toc138361531 \h </w:instrText>
      </w:r>
      <w:r>
        <w:rPr>
          <w:noProof/>
        </w:rPr>
      </w:r>
      <w:r>
        <w:rPr>
          <w:noProof/>
        </w:rPr>
        <w:fldChar w:fldCharType="separate"/>
      </w:r>
      <w:r>
        <w:rPr>
          <w:noProof/>
        </w:rPr>
        <w:t>85</w:t>
      </w:r>
      <w:r>
        <w:rPr>
          <w:noProof/>
        </w:rPr>
        <w:fldChar w:fldCharType="end"/>
      </w:r>
    </w:p>
    <w:p w14:paraId="753619E3" w14:textId="1C8CF248" w:rsidR="00F83CFF" w:rsidRDefault="00F83CFF">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_Toc138361532 \h </w:instrText>
      </w:r>
      <w:r>
        <w:rPr>
          <w:noProof/>
        </w:rPr>
      </w:r>
      <w:r>
        <w:rPr>
          <w:noProof/>
        </w:rPr>
        <w:fldChar w:fldCharType="separate"/>
      </w:r>
      <w:r>
        <w:rPr>
          <w:noProof/>
        </w:rPr>
        <w:t>85</w:t>
      </w:r>
      <w:r>
        <w:rPr>
          <w:noProof/>
        </w:rPr>
        <w:fldChar w:fldCharType="end"/>
      </w:r>
    </w:p>
    <w:p w14:paraId="378C2163" w14:textId="689E97A3" w:rsidR="00F83CFF" w:rsidRDefault="00F83CFF">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_Toc138361533 \h </w:instrText>
      </w:r>
      <w:r>
        <w:rPr>
          <w:noProof/>
        </w:rPr>
      </w:r>
      <w:r>
        <w:rPr>
          <w:noProof/>
        </w:rPr>
        <w:fldChar w:fldCharType="separate"/>
      </w:r>
      <w:r>
        <w:rPr>
          <w:noProof/>
        </w:rPr>
        <w:t>85</w:t>
      </w:r>
      <w:r>
        <w:rPr>
          <w:noProof/>
        </w:rPr>
        <w:fldChar w:fldCharType="end"/>
      </w:r>
    </w:p>
    <w:p w14:paraId="15E999A0" w14:textId="1D6F8189" w:rsidR="00F83CFF" w:rsidRDefault="00F83CFF">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fldLock="1"/>
      </w:r>
      <w:r>
        <w:rPr>
          <w:noProof/>
        </w:rPr>
        <w:instrText xml:space="preserve"> PAGEREF _Toc138361534 \h </w:instrText>
      </w:r>
      <w:r>
        <w:rPr>
          <w:noProof/>
        </w:rPr>
      </w:r>
      <w:r>
        <w:rPr>
          <w:noProof/>
        </w:rPr>
        <w:fldChar w:fldCharType="separate"/>
      </w:r>
      <w:r>
        <w:rPr>
          <w:noProof/>
        </w:rPr>
        <w:t>85</w:t>
      </w:r>
      <w:r>
        <w:rPr>
          <w:noProof/>
        </w:rPr>
        <w:fldChar w:fldCharType="end"/>
      </w:r>
    </w:p>
    <w:p w14:paraId="3DB74D9E" w14:textId="0B2BD497" w:rsidR="00F83CFF" w:rsidRDefault="00F83CFF">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_Toc138361535 \h </w:instrText>
      </w:r>
      <w:r>
        <w:rPr>
          <w:noProof/>
        </w:rPr>
      </w:r>
      <w:r>
        <w:rPr>
          <w:noProof/>
        </w:rPr>
        <w:fldChar w:fldCharType="separate"/>
      </w:r>
      <w:r>
        <w:rPr>
          <w:noProof/>
        </w:rPr>
        <w:t>85</w:t>
      </w:r>
      <w:r>
        <w:rPr>
          <w:noProof/>
        </w:rPr>
        <w:fldChar w:fldCharType="end"/>
      </w:r>
    </w:p>
    <w:p w14:paraId="3C296C9B" w14:textId="3857DBBF" w:rsidR="00F83CFF" w:rsidRDefault="00F83CFF">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fldLock="1"/>
      </w:r>
      <w:r>
        <w:rPr>
          <w:noProof/>
        </w:rPr>
        <w:instrText xml:space="preserve"> PAGEREF _Toc138361536 \h </w:instrText>
      </w:r>
      <w:r>
        <w:rPr>
          <w:noProof/>
        </w:rPr>
      </w:r>
      <w:r>
        <w:rPr>
          <w:noProof/>
        </w:rPr>
        <w:fldChar w:fldCharType="separate"/>
      </w:r>
      <w:r>
        <w:rPr>
          <w:noProof/>
        </w:rPr>
        <w:t>85</w:t>
      </w:r>
      <w:r>
        <w:rPr>
          <w:noProof/>
        </w:rPr>
        <w:fldChar w:fldCharType="end"/>
      </w:r>
    </w:p>
    <w:p w14:paraId="1C3857B8" w14:textId="56C226FF" w:rsidR="00F83CFF" w:rsidRDefault="00F83CFF">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_Toc138361537 \h </w:instrText>
      </w:r>
      <w:r>
        <w:rPr>
          <w:noProof/>
        </w:rPr>
      </w:r>
      <w:r>
        <w:rPr>
          <w:noProof/>
        </w:rPr>
        <w:fldChar w:fldCharType="separate"/>
      </w:r>
      <w:r>
        <w:rPr>
          <w:noProof/>
        </w:rPr>
        <w:t>85</w:t>
      </w:r>
      <w:r>
        <w:rPr>
          <w:noProof/>
        </w:rPr>
        <w:fldChar w:fldCharType="end"/>
      </w:r>
    </w:p>
    <w:p w14:paraId="3889E66A" w14:textId="210B0483" w:rsidR="00F83CFF" w:rsidRDefault="00F83CFF">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_Toc138361538 \h </w:instrText>
      </w:r>
      <w:r>
        <w:rPr>
          <w:noProof/>
        </w:rPr>
      </w:r>
      <w:r>
        <w:rPr>
          <w:noProof/>
        </w:rPr>
        <w:fldChar w:fldCharType="separate"/>
      </w:r>
      <w:r>
        <w:rPr>
          <w:noProof/>
        </w:rPr>
        <w:t>86</w:t>
      </w:r>
      <w:r>
        <w:rPr>
          <w:noProof/>
        </w:rPr>
        <w:fldChar w:fldCharType="end"/>
      </w:r>
    </w:p>
    <w:p w14:paraId="1D594FAB" w14:textId="6DAB7264" w:rsidR="00F83CFF" w:rsidRDefault="00F83CF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_Toc138361539 \h </w:instrText>
      </w:r>
      <w:r>
        <w:rPr>
          <w:noProof/>
        </w:rPr>
      </w:r>
      <w:r>
        <w:rPr>
          <w:noProof/>
        </w:rPr>
        <w:fldChar w:fldCharType="separate"/>
      </w:r>
      <w:r>
        <w:rPr>
          <w:noProof/>
        </w:rPr>
        <w:t>86</w:t>
      </w:r>
      <w:r>
        <w:rPr>
          <w:noProof/>
        </w:rPr>
        <w:fldChar w:fldCharType="end"/>
      </w:r>
    </w:p>
    <w:p w14:paraId="065220D3" w14:textId="02A29B58" w:rsidR="00F83CFF" w:rsidRDefault="00F83CF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_Toc138361540 \h </w:instrText>
      </w:r>
      <w:r>
        <w:rPr>
          <w:noProof/>
        </w:rPr>
      </w:r>
      <w:r>
        <w:rPr>
          <w:noProof/>
        </w:rPr>
        <w:fldChar w:fldCharType="separate"/>
      </w:r>
      <w:r>
        <w:rPr>
          <w:noProof/>
        </w:rPr>
        <w:t>86</w:t>
      </w:r>
      <w:r>
        <w:rPr>
          <w:noProof/>
        </w:rPr>
        <w:fldChar w:fldCharType="end"/>
      </w:r>
    </w:p>
    <w:p w14:paraId="17C1FFFE" w14:textId="1B24E96A" w:rsidR="00F83CFF" w:rsidRDefault="00F83CFF">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_Toc138361541 \h </w:instrText>
      </w:r>
      <w:r>
        <w:rPr>
          <w:noProof/>
        </w:rPr>
      </w:r>
      <w:r>
        <w:rPr>
          <w:noProof/>
        </w:rPr>
        <w:fldChar w:fldCharType="separate"/>
      </w:r>
      <w:r>
        <w:rPr>
          <w:noProof/>
        </w:rPr>
        <w:t>86</w:t>
      </w:r>
      <w:r>
        <w:rPr>
          <w:noProof/>
        </w:rPr>
        <w:fldChar w:fldCharType="end"/>
      </w:r>
    </w:p>
    <w:p w14:paraId="088675BD" w14:textId="403BCF16" w:rsidR="00F83CFF" w:rsidRDefault="00F83CF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_Toc138361542 \h </w:instrText>
      </w:r>
      <w:r>
        <w:rPr>
          <w:noProof/>
        </w:rPr>
      </w:r>
      <w:r>
        <w:rPr>
          <w:noProof/>
        </w:rPr>
        <w:fldChar w:fldCharType="separate"/>
      </w:r>
      <w:r>
        <w:rPr>
          <w:noProof/>
        </w:rPr>
        <w:t>86</w:t>
      </w:r>
      <w:r>
        <w:rPr>
          <w:noProof/>
        </w:rPr>
        <w:fldChar w:fldCharType="end"/>
      </w:r>
    </w:p>
    <w:p w14:paraId="295F8B8F" w14:textId="12425FC8" w:rsidR="00F83CFF" w:rsidRDefault="00F83CFF">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_Toc138361543 \h </w:instrText>
      </w:r>
      <w:r>
        <w:rPr>
          <w:noProof/>
        </w:rPr>
      </w:r>
      <w:r>
        <w:rPr>
          <w:noProof/>
        </w:rPr>
        <w:fldChar w:fldCharType="separate"/>
      </w:r>
      <w:r>
        <w:rPr>
          <w:noProof/>
        </w:rPr>
        <w:t>87</w:t>
      </w:r>
      <w:r>
        <w:rPr>
          <w:noProof/>
        </w:rPr>
        <w:fldChar w:fldCharType="end"/>
      </w:r>
    </w:p>
    <w:p w14:paraId="5179B3C1" w14:textId="086538E2" w:rsidR="00F83CFF" w:rsidRDefault="00F83CFF">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fldLock="1"/>
      </w:r>
      <w:r>
        <w:rPr>
          <w:noProof/>
        </w:rPr>
        <w:instrText xml:space="preserve"> PAGEREF _Toc138361544 \h </w:instrText>
      </w:r>
      <w:r>
        <w:rPr>
          <w:noProof/>
        </w:rPr>
      </w:r>
      <w:r>
        <w:rPr>
          <w:noProof/>
        </w:rPr>
        <w:fldChar w:fldCharType="separate"/>
      </w:r>
      <w:r>
        <w:rPr>
          <w:noProof/>
        </w:rPr>
        <w:t>87</w:t>
      </w:r>
      <w:r>
        <w:rPr>
          <w:noProof/>
        </w:rPr>
        <w:fldChar w:fldCharType="end"/>
      </w:r>
    </w:p>
    <w:p w14:paraId="44F1E5E7" w14:textId="0DB1B298"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_Toc138361545 \h </w:instrText>
      </w:r>
      <w:r>
        <w:rPr>
          <w:noProof/>
        </w:rPr>
      </w:r>
      <w:r>
        <w:rPr>
          <w:noProof/>
        </w:rPr>
        <w:fldChar w:fldCharType="separate"/>
      </w:r>
      <w:r>
        <w:rPr>
          <w:noProof/>
        </w:rPr>
        <w:t>87</w:t>
      </w:r>
      <w:r>
        <w:rPr>
          <w:noProof/>
        </w:rPr>
        <w:fldChar w:fldCharType="end"/>
      </w:r>
    </w:p>
    <w:p w14:paraId="0F0DB340" w14:textId="43B8B41A"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_Toc138361546 \h </w:instrText>
      </w:r>
      <w:r>
        <w:rPr>
          <w:noProof/>
        </w:rPr>
      </w:r>
      <w:r>
        <w:rPr>
          <w:noProof/>
        </w:rPr>
        <w:fldChar w:fldCharType="separate"/>
      </w:r>
      <w:r>
        <w:rPr>
          <w:noProof/>
        </w:rPr>
        <w:t>87</w:t>
      </w:r>
      <w:r>
        <w:rPr>
          <w:noProof/>
        </w:rPr>
        <w:fldChar w:fldCharType="end"/>
      </w:r>
    </w:p>
    <w:p w14:paraId="1BA25A0C" w14:textId="499C7543"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_Toc138361547 \h </w:instrText>
      </w:r>
      <w:r>
        <w:rPr>
          <w:noProof/>
        </w:rPr>
      </w:r>
      <w:r>
        <w:rPr>
          <w:noProof/>
        </w:rPr>
        <w:fldChar w:fldCharType="separate"/>
      </w:r>
      <w:r>
        <w:rPr>
          <w:noProof/>
        </w:rPr>
        <w:t>88</w:t>
      </w:r>
      <w:r>
        <w:rPr>
          <w:noProof/>
        </w:rPr>
        <w:fldChar w:fldCharType="end"/>
      </w:r>
    </w:p>
    <w:p w14:paraId="3E652FE3" w14:textId="7351D241"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_Toc138361548 \h </w:instrText>
      </w:r>
      <w:r>
        <w:rPr>
          <w:noProof/>
        </w:rPr>
      </w:r>
      <w:r>
        <w:rPr>
          <w:noProof/>
        </w:rPr>
        <w:fldChar w:fldCharType="separate"/>
      </w:r>
      <w:r>
        <w:rPr>
          <w:noProof/>
        </w:rPr>
        <w:t>88</w:t>
      </w:r>
      <w:r>
        <w:rPr>
          <w:noProof/>
        </w:rPr>
        <w:fldChar w:fldCharType="end"/>
      </w:r>
    </w:p>
    <w:p w14:paraId="4AEAF3C7" w14:textId="73B5EAE3" w:rsidR="00F83CFF" w:rsidRDefault="00F83CFF">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_Toc138361549 \h </w:instrText>
      </w:r>
      <w:r>
        <w:rPr>
          <w:noProof/>
        </w:rPr>
      </w:r>
      <w:r>
        <w:rPr>
          <w:noProof/>
        </w:rPr>
        <w:fldChar w:fldCharType="separate"/>
      </w:r>
      <w:r>
        <w:rPr>
          <w:noProof/>
        </w:rPr>
        <w:t>88</w:t>
      </w:r>
      <w:r>
        <w:rPr>
          <w:noProof/>
        </w:rPr>
        <w:fldChar w:fldCharType="end"/>
      </w:r>
    </w:p>
    <w:p w14:paraId="3296EABE" w14:textId="09A84514" w:rsidR="00F83CFF" w:rsidRDefault="00F83CF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fldLock="1"/>
      </w:r>
      <w:r>
        <w:rPr>
          <w:noProof/>
        </w:rPr>
        <w:instrText xml:space="preserve"> PAGEREF _Toc138361550 \h </w:instrText>
      </w:r>
      <w:r>
        <w:rPr>
          <w:noProof/>
        </w:rPr>
      </w:r>
      <w:r>
        <w:rPr>
          <w:noProof/>
        </w:rPr>
        <w:fldChar w:fldCharType="separate"/>
      </w:r>
      <w:r>
        <w:rPr>
          <w:noProof/>
        </w:rPr>
        <w:t>88</w:t>
      </w:r>
      <w:r>
        <w:rPr>
          <w:noProof/>
        </w:rPr>
        <w:fldChar w:fldCharType="end"/>
      </w:r>
    </w:p>
    <w:p w14:paraId="62B83F82" w14:textId="2201AF54" w:rsidR="00F83CFF" w:rsidRDefault="00F83CFF">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_Toc138361551 \h </w:instrText>
      </w:r>
      <w:r>
        <w:rPr>
          <w:noProof/>
        </w:rPr>
      </w:r>
      <w:r>
        <w:rPr>
          <w:noProof/>
        </w:rPr>
        <w:fldChar w:fldCharType="separate"/>
      </w:r>
      <w:r>
        <w:rPr>
          <w:noProof/>
        </w:rPr>
        <w:t>88</w:t>
      </w:r>
      <w:r>
        <w:rPr>
          <w:noProof/>
        </w:rPr>
        <w:fldChar w:fldCharType="end"/>
      </w:r>
    </w:p>
    <w:p w14:paraId="516938D0" w14:textId="671CAEAC" w:rsidR="00F83CFF" w:rsidRDefault="00F83CFF">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fldLock="1"/>
      </w:r>
      <w:r>
        <w:rPr>
          <w:noProof/>
        </w:rPr>
        <w:instrText xml:space="preserve"> PAGEREF _Toc138361552 \h </w:instrText>
      </w:r>
      <w:r>
        <w:rPr>
          <w:noProof/>
        </w:rPr>
      </w:r>
      <w:r>
        <w:rPr>
          <w:noProof/>
        </w:rPr>
        <w:fldChar w:fldCharType="separate"/>
      </w:r>
      <w:r>
        <w:rPr>
          <w:noProof/>
        </w:rPr>
        <w:t>89</w:t>
      </w:r>
      <w:r>
        <w:rPr>
          <w:noProof/>
        </w:rPr>
        <w:fldChar w:fldCharType="end"/>
      </w:r>
    </w:p>
    <w:p w14:paraId="4CB5748E" w14:textId="0E5AE7CD" w:rsidR="00F83CFF" w:rsidRDefault="00F83CFF">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_Toc138361553 \h </w:instrText>
      </w:r>
      <w:r>
        <w:rPr>
          <w:noProof/>
        </w:rPr>
      </w:r>
      <w:r>
        <w:rPr>
          <w:noProof/>
        </w:rPr>
        <w:fldChar w:fldCharType="separate"/>
      </w:r>
      <w:r>
        <w:rPr>
          <w:noProof/>
        </w:rPr>
        <w:t>89</w:t>
      </w:r>
      <w:r>
        <w:rPr>
          <w:noProof/>
        </w:rPr>
        <w:fldChar w:fldCharType="end"/>
      </w:r>
    </w:p>
    <w:p w14:paraId="68454220" w14:textId="74C05360" w:rsidR="00F83CFF" w:rsidRDefault="00F83CFF">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fldLock="1"/>
      </w:r>
      <w:r>
        <w:rPr>
          <w:noProof/>
        </w:rPr>
        <w:instrText xml:space="preserve"> PAGEREF _Toc138361554 \h </w:instrText>
      </w:r>
      <w:r>
        <w:rPr>
          <w:noProof/>
        </w:rPr>
      </w:r>
      <w:r>
        <w:rPr>
          <w:noProof/>
        </w:rPr>
        <w:fldChar w:fldCharType="separate"/>
      </w:r>
      <w:r>
        <w:rPr>
          <w:noProof/>
        </w:rPr>
        <w:t>89</w:t>
      </w:r>
      <w:r>
        <w:rPr>
          <w:noProof/>
        </w:rPr>
        <w:fldChar w:fldCharType="end"/>
      </w:r>
    </w:p>
    <w:p w14:paraId="4406BDF6" w14:textId="7CA872E9" w:rsidR="00F83CFF" w:rsidRDefault="00F83CFF">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fldLock="1"/>
      </w:r>
      <w:r>
        <w:rPr>
          <w:noProof/>
        </w:rPr>
        <w:instrText xml:space="preserve"> PAGEREF _Toc138361555 \h </w:instrText>
      </w:r>
      <w:r>
        <w:rPr>
          <w:noProof/>
        </w:rPr>
      </w:r>
      <w:r>
        <w:rPr>
          <w:noProof/>
        </w:rPr>
        <w:fldChar w:fldCharType="separate"/>
      </w:r>
      <w:r>
        <w:rPr>
          <w:noProof/>
        </w:rPr>
        <w:t>90</w:t>
      </w:r>
      <w:r>
        <w:rPr>
          <w:noProof/>
        </w:rPr>
        <w:fldChar w:fldCharType="end"/>
      </w:r>
    </w:p>
    <w:p w14:paraId="51B25544" w14:textId="1063656E" w:rsidR="00F83CFF" w:rsidRDefault="00F83CFF">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_Toc138361556 \h </w:instrText>
      </w:r>
      <w:r>
        <w:rPr>
          <w:noProof/>
        </w:rPr>
      </w:r>
      <w:r>
        <w:rPr>
          <w:noProof/>
        </w:rPr>
        <w:fldChar w:fldCharType="separate"/>
      </w:r>
      <w:r>
        <w:rPr>
          <w:noProof/>
        </w:rPr>
        <w:t>90</w:t>
      </w:r>
      <w:r>
        <w:rPr>
          <w:noProof/>
        </w:rPr>
        <w:fldChar w:fldCharType="end"/>
      </w:r>
    </w:p>
    <w:p w14:paraId="417DF5CF" w14:textId="7053AA57" w:rsidR="00F83CFF" w:rsidRDefault="00F83CFF">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fldLock="1"/>
      </w:r>
      <w:r>
        <w:rPr>
          <w:noProof/>
        </w:rPr>
        <w:instrText xml:space="preserve"> PAGEREF _Toc138361557 \h </w:instrText>
      </w:r>
      <w:r>
        <w:rPr>
          <w:noProof/>
        </w:rPr>
      </w:r>
      <w:r>
        <w:rPr>
          <w:noProof/>
        </w:rPr>
        <w:fldChar w:fldCharType="separate"/>
      </w:r>
      <w:r>
        <w:rPr>
          <w:noProof/>
        </w:rPr>
        <w:t>91</w:t>
      </w:r>
      <w:r>
        <w:rPr>
          <w:noProof/>
        </w:rPr>
        <w:fldChar w:fldCharType="end"/>
      </w:r>
    </w:p>
    <w:p w14:paraId="184BD374" w14:textId="738A13BE" w:rsidR="00F83CFF" w:rsidRDefault="00F83CFF">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_Toc138361558 \h </w:instrText>
      </w:r>
      <w:r>
        <w:rPr>
          <w:noProof/>
        </w:rPr>
      </w:r>
      <w:r>
        <w:rPr>
          <w:noProof/>
        </w:rPr>
        <w:fldChar w:fldCharType="separate"/>
      </w:r>
      <w:r>
        <w:rPr>
          <w:noProof/>
        </w:rPr>
        <w:t>91</w:t>
      </w:r>
      <w:r>
        <w:rPr>
          <w:noProof/>
        </w:rPr>
        <w:fldChar w:fldCharType="end"/>
      </w:r>
    </w:p>
    <w:p w14:paraId="2FFBC708" w14:textId="7D0C684C" w:rsidR="00F83CFF" w:rsidRDefault="00F83CF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_Toc138361559 \h </w:instrText>
      </w:r>
      <w:r>
        <w:rPr>
          <w:noProof/>
        </w:rPr>
      </w:r>
      <w:r>
        <w:rPr>
          <w:noProof/>
        </w:rPr>
        <w:fldChar w:fldCharType="separate"/>
      </w:r>
      <w:r>
        <w:rPr>
          <w:noProof/>
        </w:rPr>
        <w:t>91</w:t>
      </w:r>
      <w:r>
        <w:rPr>
          <w:noProof/>
        </w:rPr>
        <w:fldChar w:fldCharType="end"/>
      </w:r>
    </w:p>
    <w:p w14:paraId="690F5918" w14:textId="728FB22E" w:rsidR="00F83CFF" w:rsidRDefault="00F83CFF">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fldLock="1"/>
      </w:r>
      <w:r>
        <w:rPr>
          <w:noProof/>
        </w:rPr>
        <w:instrText xml:space="preserve"> PAGEREF _Toc138361560 \h </w:instrText>
      </w:r>
      <w:r>
        <w:rPr>
          <w:noProof/>
        </w:rPr>
      </w:r>
      <w:r>
        <w:rPr>
          <w:noProof/>
        </w:rPr>
        <w:fldChar w:fldCharType="separate"/>
      </w:r>
      <w:r>
        <w:rPr>
          <w:noProof/>
        </w:rPr>
        <w:t>91</w:t>
      </w:r>
      <w:r>
        <w:rPr>
          <w:noProof/>
        </w:rPr>
        <w:fldChar w:fldCharType="end"/>
      </w:r>
    </w:p>
    <w:p w14:paraId="0CD9C9BC" w14:textId="21E3BF25" w:rsidR="00F83CFF" w:rsidRDefault="00F83CFF">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fldLock="1"/>
      </w:r>
      <w:r>
        <w:rPr>
          <w:noProof/>
        </w:rPr>
        <w:instrText xml:space="preserve"> PAGEREF _Toc138361561 \h </w:instrText>
      </w:r>
      <w:r>
        <w:rPr>
          <w:noProof/>
        </w:rPr>
      </w:r>
      <w:r>
        <w:rPr>
          <w:noProof/>
        </w:rPr>
        <w:fldChar w:fldCharType="separate"/>
      </w:r>
      <w:r>
        <w:rPr>
          <w:noProof/>
        </w:rPr>
        <w:t>91</w:t>
      </w:r>
      <w:r>
        <w:rPr>
          <w:noProof/>
        </w:rPr>
        <w:fldChar w:fldCharType="end"/>
      </w:r>
    </w:p>
    <w:p w14:paraId="1A1CE6E0" w14:textId="661113BC" w:rsidR="00F83CFF" w:rsidRDefault="00F83CFF">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_Toc138361562 \h </w:instrText>
      </w:r>
      <w:r>
        <w:rPr>
          <w:noProof/>
        </w:rPr>
      </w:r>
      <w:r>
        <w:rPr>
          <w:noProof/>
        </w:rPr>
        <w:fldChar w:fldCharType="separate"/>
      </w:r>
      <w:r>
        <w:rPr>
          <w:noProof/>
        </w:rPr>
        <w:t>91</w:t>
      </w:r>
      <w:r>
        <w:rPr>
          <w:noProof/>
        </w:rPr>
        <w:fldChar w:fldCharType="end"/>
      </w:r>
    </w:p>
    <w:p w14:paraId="61D1CDFB" w14:textId="56B42F0A" w:rsidR="00F83CFF" w:rsidRDefault="00F83CFF">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_Toc138361563 \h </w:instrText>
      </w:r>
      <w:r>
        <w:rPr>
          <w:noProof/>
        </w:rPr>
      </w:r>
      <w:r>
        <w:rPr>
          <w:noProof/>
        </w:rPr>
        <w:fldChar w:fldCharType="separate"/>
      </w:r>
      <w:r>
        <w:rPr>
          <w:noProof/>
        </w:rPr>
        <w:t>92</w:t>
      </w:r>
      <w:r>
        <w:rPr>
          <w:noProof/>
        </w:rPr>
        <w:fldChar w:fldCharType="end"/>
      </w:r>
    </w:p>
    <w:p w14:paraId="48D7EF46" w14:textId="40C39D30" w:rsidR="00F83CFF" w:rsidRDefault="00F83CFF">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_Toc138361564 \h </w:instrText>
      </w:r>
      <w:r>
        <w:rPr>
          <w:noProof/>
        </w:rPr>
      </w:r>
      <w:r>
        <w:rPr>
          <w:noProof/>
        </w:rPr>
        <w:fldChar w:fldCharType="separate"/>
      </w:r>
      <w:r>
        <w:rPr>
          <w:noProof/>
        </w:rPr>
        <w:t>92</w:t>
      </w:r>
      <w:r>
        <w:rPr>
          <w:noProof/>
        </w:rPr>
        <w:fldChar w:fldCharType="end"/>
      </w:r>
    </w:p>
    <w:p w14:paraId="1F032926" w14:textId="47046022" w:rsidR="00F83CFF" w:rsidRDefault="00F83CFF">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_Toc138361565 \h </w:instrText>
      </w:r>
      <w:r>
        <w:rPr>
          <w:noProof/>
        </w:rPr>
      </w:r>
      <w:r>
        <w:rPr>
          <w:noProof/>
        </w:rPr>
        <w:fldChar w:fldCharType="separate"/>
      </w:r>
      <w:r>
        <w:rPr>
          <w:noProof/>
        </w:rPr>
        <w:t>92</w:t>
      </w:r>
      <w:r>
        <w:rPr>
          <w:noProof/>
        </w:rPr>
        <w:fldChar w:fldCharType="end"/>
      </w:r>
    </w:p>
    <w:p w14:paraId="574E4CAD" w14:textId="2AEEDBE3" w:rsidR="00F83CFF" w:rsidRDefault="00F83CFF">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_Toc138361566 \h </w:instrText>
      </w:r>
      <w:r>
        <w:rPr>
          <w:noProof/>
        </w:rPr>
      </w:r>
      <w:r>
        <w:rPr>
          <w:noProof/>
        </w:rPr>
        <w:fldChar w:fldCharType="separate"/>
      </w:r>
      <w:r>
        <w:rPr>
          <w:noProof/>
        </w:rPr>
        <w:t>92</w:t>
      </w:r>
      <w:r>
        <w:rPr>
          <w:noProof/>
        </w:rPr>
        <w:fldChar w:fldCharType="end"/>
      </w:r>
    </w:p>
    <w:p w14:paraId="71E079B0" w14:textId="773BC7B9" w:rsidR="00F83CFF" w:rsidRDefault="00F83CFF">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_Toc138361567 \h </w:instrText>
      </w:r>
      <w:r>
        <w:rPr>
          <w:noProof/>
        </w:rPr>
      </w:r>
      <w:r>
        <w:rPr>
          <w:noProof/>
        </w:rPr>
        <w:fldChar w:fldCharType="separate"/>
      </w:r>
      <w:r>
        <w:rPr>
          <w:noProof/>
        </w:rPr>
        <w:t>94</w:t>
      </w:r>
      <w:r>
        <w:rPr>
          <w:noProof/>
        </w:rPr>
        <w:fldChar w:fldCharType="end"/>
      </w:r>
    </w:p>
    <w:p w14:paraId="4BA943E8" w14:textId="28AD6830" w:rsidR="00F83CFF" w:rsidRDefault="00F83CFF">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_Toc138361568 \h </w:instrText>
      </w:r>
      <w:r>
        <w:rPr>
          <w:noProof/>
        </w:rPr>
      </w:r>
      <w:r>
        <w:rPr>
          <w:noProof/>
        </w:rPr>
        <w:fldChar w:fldCharType="separate"/>
      </w:r>
      <w:r>
        <w:rPr>
          <w:noProof/>
        </w:rPr>
        <w:t>94</w:t>
      </w:r>
      <w:r>
        <w:rPr>
          <w:noProof/>
        </w:rPr>
        <w:fldChar w:fldCharType="end"/>
      </w:r>
    </w:p>
    <w:p w14:paraId="379EF592" w14:textId="38BDFD95" w:rsidR="00F83CFF" w:rsidRDefault="00F83CFF">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_Toc138361569 \h </w:instrText>
      </w:r>
      <w:r>
        <w:rPr>
          <w:noProof/>
        </w:rPr>
      </w:r>
      <w:r>
        <w:rPr>
          <w:noProof/>
        </w:rPr>
        <w:fldChar w:fldCharType="separate"/>
      </w:r>
      <w:r>
        <w:rPr>
          <w:noProof/>
        </w:rPr>
        <w:t>96</w:t>
      </w:r>
      <w:r>
        <w:rPr>
          <w:noProof/>
        </w:rPr>
        <w:fldChar w:fldCharType="end"/>
      </w:r>
    </w:p>
    <w:p w14:paraId="683FB728" w14:textId="4847396C" w:rsidR="00F83CFF" w:rsidRDefault="00F83CFF">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_Toc138361570 \h </w:instrText>
      </w:r>
      <w:r>
        <w:rPr>
          <w:noProof/>
        </w:rPr>
      </w:r>
      <w:r>
        <w:rPr>
          <w:noProof/>
        </w:rPr>
        <w:fldChar w:fldCharType="separate"/>
      </w:r>
      <w:r>
        <w:rPr>
          <w:noProof/>
        </w:rPr>
        <w:t>96</w:t>
      </w:r>
      <w:r>
        <w:rPr>
          <w:noProof/>
        </w:rPr>
        <w:fldChar w:fldCharType="end"/>
      </w:r>
    </w:p>
    <w:p w14:paraId="6F62608E" w14:textId="010EEDEC" w:rsidR="00F83CFF" w:rsidRDefault="00F83CFF">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_Toc138361571 \h </w:instrText>
      </w:r>
      <w:r>
        <w:rPr>
          <w:noProof/>
        </w:rPr>
      </w:r>
      <w:r>
        <w:rPr>
          <w:noProof/>
        </w:rPr>
        <w:fldChar w:fldCharType="separate"/>
      </w:r>
      <w:r>
        <w:rPr>
          <w:noProof/>
        </w:rPr>
        <w:t>96</w:t>
      </w:r>
      <w:r>
        <w:rPr>
          <w:noProof/>
        </w:rPr>
        <w:fldChar w:fldCharType="end"/>
      </w:r>
    </w:p>
    <w:p w14:paraId="2C1F1E6C" w14:textId="2B4CBECC" w:rsidR="00F83CFF" w:rsidRDefault="00F83CFF">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_Toc138361572 \h </w:instrText>
      </w:r>
      <w:r>
        <w:rPr>
          <w:noProof/>
        </w:rPr>
      </w:r>
      <w:r>
        <w:rPr>
          <w:noProof/>
        </w:rPr>
        <w:fldChar w:fldCharType="separate"/>
      </w:r>
      <w:r>
        <w:rPr>
          <w:noProof/>
        </w:rPr>
        <w:t>96</w:t>
      </w:r>
      <w:r>
        <w:rPr>
          <w:noProof/>
        </w:rPr>
        <w:fldChar w:fldCharType="end"/>
      </w:r>
    </w:p>
    <w:p w14:paraId="40DEF25F" w14:textId="75A21B5E" w:rsidR="00F83CFF" w:rsidRDefault="00F83CFF">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_Toc138361573 \h </w:instrText>
      </w:r>
      <w:r>
        <w:rPr>
          <w:noProof/>
        </w:rPr>
      </w:r>
      <w:r>
        <w:rPr>
          <w:noProof/>
        </w:rPr>
        <w:fldChar w:fldCharType="separate"/>
      </w:r>
      <w:r>
        <w:rPr>
          <w:noProof/>
        </w:rPr>
        <w:t>98</w:t>
      </w:r>
      <w:r>
        <w:rPr>
          <w:noProof/>
        </w:rPr>
        <w:fldChar w:fldCharType="end"/>
      </w:r>
    </w:p>
    <w:p w14:paraId="4404F7E2" w14:textId="354443E0" w:rsidR="00F83CFF" w:rsidRDefault="00F83CFF">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_Toc138361574 \h </w:instrText>
      </w:r>
      <w:r>
        <w:rPr>
          <w:noProof/>
        </w:rPr>
      </w:r>
      <w:r>
        <w:rPr>
          <w:noProof/>
        </w:rPr>
        <w:fldChar w:fldCharType="separate"/>
      </w:r>
      <w:r>
        <w:rPr>
          <w:noProof/>
        </w:rPr>
        <w:t>99</w:t>
      </w:r>
      <w:r>
        <w:rPr>
          <w:noProof/>
        </w:rPr>
        <w:fldChar w:fldCharType="end"/>
      </w:r>
    </w:p>
    <w:p w14:paraId="0DA67CFC" w14:textId="01722760" w:rsidR="00F83CFF" w:rsidRDefault="00F83CFF">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_Toc138361575 \h </w:instrText>
      </w:r>
      <w:r>
        <w:rPr>
          <w:noProof/>
        </w:rPr>
      </w:r>
      <w:r>
        <w:rPr>
          <w:noProof/>
        </w:rPr>
        <w:fldChar w:fldCharType="separate"/>
      </w:r>
      <w:r>
        <w:rPr>
          <w:noProof/>
        </w:rPr>
        <w:t>101</w:t>
      </w:r>
      <w:r>
        <w:rPr>
          <w:noProof/>
        </w:rPr>
        <w:fldChar w:fldCharType="end"/>
      </w:r>
    </w:p>
    <w:p w14:paraId="471587E5" w14:textId="2253C890" w:rsidR="00F83CFF" w:rsidRDefault="00F83CFF">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fldLock="1"/>
      </w:r>
      <w:r>
        <w:rPr>
          <w:noProof/>
        </w:rPr>
        <w:instrText xml:space="preserve"> PAGEREF _Toc138361576 \h </w:instrText>
      </w:r>
      <w:r>
        <w:rPr>
          <w:noProof/>
        </w:rPr>
      </w:r>
      <w:r>
        <w:rPr>
          <w:noProof/>
        </w:rPr>
        <w:fldChar w:fldCharType="separate"/>
      </w:r>
      <w:r>
        <w:rPr>
          <w:noProof/>
        </w:rPr>
        <w:t>101</w:t>
      </w:r>
      <w:r>
        <w:rPr>
          <w:noProof/>
        </w:rPr>
        <w:fldChar w:fldCharType="end"/>
      </w:r>
    </w:p>
    <w:p w14:paraId="200B2673" w14:textId="2F324A93" w:rsidR="00F83CFF" w:rsidRDefault="00F83CFF">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_Toc138361577 \h </w:instrText>
      </w:r>
      <w:r>
        <w:rPr>
          <w:noProof/>
        </w:rPr>
      </w:r>
      <w:r>
        <w:rPr>
          <w:noProof/>
        </w:rPr>
        <w:fldChar w:fldCharType="separate"/>
      </w:r>
      <w:r>
        <w:rPr>
          <w:noProof/>
        </w:rPr>
        <w:t>101</w:t>
      </w:r>
      <w:r>
        <w:rPr>
          <w:noProof/>
        </w:rPr>
        <w:fldChar w:fldCharType="end"/>
      </w:r>
    </w:p>
    <w:p w14:paraId="66CEBD7A" w14:textId="16CE6466" w:rsidR="00F83CFF" w:rsidRDefault="00F83CFF">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_Toc138361578 \h </w:instrText>
      </w:r>
      <w:r>
        <w:rPr>
          <w:noProof/>
        </w:rPr>
      </w:r>
      <w:r>
        <w:rPr>
          <w:noProof/>
        </w:rPr>
        <w:fldChar w:fldCharType="separate"/>
      </w:r>
      <w:r>
        <w:rPr>
          <w:noProof/>
        </w:rPr>
        <w:t>102</w:t>
      </w:r>
      <w:r>
        <w:rPr>
          <w:noProof/>
        </w:rPr>
        <w:fldChar w:fldCharType="end"/>
      </w:r>
    </w:p>
    <w:p w14:paraId="2447D7E6" w14:textId="6649B7D2" w:rsidR="00F83CFF" w:rsidRDefault="00F83CFF">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fldLock="1"/>
      </w:r>
      <w:r>
        <w:rPr>
          <w:noProof/>
        </w:rPr>
        <w:instrText xml:space="preserve"> PAGEREF _Toc138361579 \h </w:instrText>
      </w:r>
      <w:r>
        <w:rPr>
          <w:noProof/>
        </w:rPr>
      </w:r>
      <w:r>
        <w:rPr>
          <w:noProof/>
        </w:rPr>
        <w:fldChar w:fldCharType="separate"/>
      </w:r>
      <w:r>
        <w:rPr>
          <w:noProof/>
        </w:rPr>
        <w:t>102</w:t>
      </w:r>
      <w:r>
        <w:rPr>
          <w:noProof/>
        </w:rPr>
        <w:fldChar w:fldCharType="end"/>
      </w:r>
    </w:p>
    <w:p w14:paraId="73325F94" w14:textId="426A149D" w:rsidR="00F83CFF" w:rsidRDefault="00F83CFF">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_Toc138361580 \h </w:instrText>
      </w:r>
      <w:r>
        <w:rPr>
          <w:noProof/>
        </w:rPr>
      </w:r>
      <w:r>
        <w:rPr>
          <w:noProof/>
        </w:rPr>
        <w:fldChar w:fldCharType="separate"/>
      </w:r>
      <w:r>
        <w:rPr>
          <w:noProof/>
        </w:rPr>
        <w:t>102</w:t>
      </w:r>
      <w:r>
        <w:rPr>
          <w:noProof/>
        </w:rPr>
        <w:fldChar w:fldCharType="end"/>
      </w:r>
    </w:p>
    <w:p w14:paraId="6E89A67A" w14:textId="7B66AED4" w:rsidR="00F83CFF" w:rsidRDefault="00F83CFF">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_Toc138361581 \h </w:instrText>
      </w:r>
      <w:r>
        <w:rPr>
          <w:noProof/>
        </w:rPr>
      </w:r>
      <w:r>
        <w:rPr>
          <w:noProof/>
        </w:rPr>
        <w:fldChar w:fldCharType="separate"/>
      </w:r>
      <w:r>
        <w:rPr>
          <w:noProof/>
        </w:rPr>
        <w:t>102</w:t>
      </w:r>
      <w:r>
        <w:rPr>
          <w:noProof/>
        </w:rPr>
        <w:fldChar w:fldCharType="end"/>
      </w:r>
    </w:p>
    <w:p w14:paraId="31C47DF3" w14:textId="40425472" w:rsidR="00F83CFF" w:rsidRDefault="00F83CFF">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_Toc138361582 \h </w:instrText>
      </w:r>
      <w:r>
        <w:rPr>
          <w:noProof/>
        </w:rPr>
      </w:r>
      <w:r>
        <w:rPr>
          <w:noProof/>
        </w:rPr>
        <w:fldChar w:fldCharType="separate"/>
      </w:r>
      <w:r>
        <w:rPr>
          <w:noProof/>
        </w:rPr>
        <w:t>104</w:t>
      </w:r>
      <w:r>
        <w:rPr>
          <w:noProof/>
        </w:rPr>
        <w:fldChar w:fldCharType="end"/>
      </w:r>
    </w:p>
    <w:p w14:paraId="5A208ED8" w14:textId="63229F30" w:rsidR="00F83CFF" w:rsidRDefault="00F83CFF">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_Toc138361583 \h </w:instrText>
      </w:r>
      <w:r>
        <w:rPr>
          <w:noProof/>
        </w:rPr>
      </w:r>
      <w:r>
        <w:rPr>
          <w:noProof/>
        </w:rPr>
        <w:fldChar w:fldCharType="separate"/>
      </w:r>
      <w:r>
        <w:rPr>
          <w:noProof/>
        </w:rPr>
        <w:t>104</w:t>
      </w:r>
      <w:r>
        <w:rPr>
          <w:noProof/>
        </w:rPr>
        <w:fldChar w:fldCharType="end"/>
      </w:r>
    </w:p>
    <w:p w14:paraId="2E14DDD2" w14:textId="53F8F6E1" w:rsidR="00F83CFF" w:rsidRDefault="00F83CFF">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_Toc138361584 \h </w:instrText>
      </w:r>
      <w:r>
        <w:rPr>
          <w:noProof/>
        </w:rPr>
      </w:r>
      <w:r>
        <w:rPr>
          <w:noProof/>
        </w:rPr>
        <w:fldChar w:fldCharType="separate"/>
      </w:r>
      <w:r>
        <w:rPr>
          <w:noProof/>
        </w:rPr>
        <w:t>106</w:t>
      </w:r>
      <w:r>
        <w:rPr>
          <w:noProof/>
        </w:rPr>
        <w:fldChar w:fldCharType="end"/>
      </w:r>
    </w:p>
    <w:p w14:paraId="718E8399" w14:textId="0462D72B" w:rsidR="00F83CFF" w:rsidRDefault="00F83CFF">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_Toc138361585 \h </w:instrText>
      </w:r>
      <w:r>
        <w:rPr>
          <w:noProof/>
        </w:rPr>
      </w:r>
      <w:r>
        <w:rPr>
          <w:noProof/>
        </w:rPr>
        <w:fldChar w:fldCharType="separate"/>
      </w:r>
      <w:r>
        <w:rPr>
          <w:noProof/>
        </w:rPr>
        <w:t>106</w:t>
      </w:r>
      <w:r>
        <w:rPr>
          <w:noProof/>
        </w:rPr>
        <w:fldChar w:fldCharType="end"/>
      </w:r>
    </w:p>
    <w:p w14:paraId="035B7B46" w14:textId="03095FEF" w:rsidR="00F83CFF" w:rsidRDefault="00F83CFF">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_Toc138361586 \h </w:instrText>
      </w:r>
      <w:r>
        <w:rPr>
          <w:noProof/>
        </w:rPr>
      </w:r>
      <w:r>
        <w:rPr>
          <w:noProof/>
        </w:rPr>
        <w:fldChar w:fldCharType="separate"/>
      </w:r>
      <w:r>
        <w:rPr>
          <w:noProof/>
        </w:rPr>
        <w:t>106</w:t>
      </w:r>
      <w:r>
        <w:rPr>
          <w:noProof/>
        </w:rPr>
        <w:fldChar w:fldCharType="end"/>
      </w:r>
    </w:p>
    <w:p w14:paraId="6794D51D" w14:textId="1C298768" w:rsidR="00F83CFF" w:rsidRDefault="00F83CFF">
      <w:pPr>
        <w:pStyle w:val="TOC6"/>
        <w:rPr>
          <w:rFonts w:asciiTheme="minorHAnsi" w:eastAsiaTheme="minorEastAsia" w:hAnsiTheme="minorHAnsi" w:cstheme="minorBidi"/>
          <w:noProof/>
          <w:sz w:val="22"/>
          <w:szCs w:val="22"/>
          <w:lang w:eastAsia="en-GB"/>
        </w:rPr>
      </w:pPr>
      <w:r>
        <w:rPr>
          <w:noProof/>
          <w:lang w:eastAsia="zh-CN"/>
        </w:rPr>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_Toc138361587 \h </w:instrText>
      </w:r>
      <w:r>
        <w:rPr>
          <w:noProof/>
        </w:rPr>
      </w:r>
      <w:r>
        <w:rPr>
          <w:noProof/>
        </w:rPr>
        <w:fldChar w:fldCharType="separate"/>
      </w:r>
      <w:r>
        <w:rPr>
          <w:noProof/>
        </w:rPr>
        <w:t>106</w:t>
      </w:r>
      <w:r>
        <w:rPr>
          <w:noProof/>
        </w:rPr>
        <w:fldChar w:fldCharType="end"/>
      </w:r>
    </w:p>
    <w:p w14:paraId="53C0AB93" w14:textId="57770835" w:rsidR="00F83CFF" w:rsidRDefault="00F83CFF">
      <w:pPr>
        <w:pStyle w:val="TOC6"/>
        <w:rPr>
          <w:rFonts w:asciiTheme="minorHAnsi" w:eastAsiaTheme="minorEastAsia" w:hAnsiTheme="minorHAnsi" w:cstheme="minorBidi"/>
          <w:noProof/>
          <w:sz w:val="22"/>
          <w:szCs w:val="22"/>
          <w:lang w:eastAsia="en-GB"/>
        </w:rPr>
      </w:pPr>
      <w:r>
        <w:rPr>
          <w:noProof/>
          <w:lang w:eastAsia="zh-CN"/>
        </w:rPr>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_Toc138361588 \h </w:instrText>
      </w:r>
      <w:r>
        <w:rPr>
          <w:noProof/>
        </w:rPr>
      </w:r>
      <w:r>
        <w:rPr>
          <w:noProof/>
        </w:rPr>
        <w:fldChar w:fldCharType="separate"/>
      </w:r>
      <w:r>
        <w:rPr>
          <w:noProof/>
        </w:rPr>
        <w:t>108</w:t>
      </w:r>
      <w:r>
        <w:rPr>
          <w:noProof/>
        </w:rPr>
        <w:fldChar w:fldCharType="end"/>
      </w:r>
    </w:p>
    <w:p w14:paraId="218311C7" w14:textId="2B5DD82F" w:rsidR="00F83CFF" w:rsidRDefault="00F83CFF">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_Toc138361589 \h </w:instrText>
      </w:r>
      <w:r>
        <w:rPr>
          <w:noProof/>
        </w:rPr>
      </w:r>
      <w:r>
        <w:rPr>
          <w:noProof/>
        </w:rPr>
        <w:fldChar w:fldCharType="separate"/>
      </w:r>
      <w:r>
        <w:rPr>
          <w:noProof/>
        </w:rPr>
        <w:t>108</w:t>
      </w:r>
      <w:r>
        <w:rPr>
          <w:noProof/>
        </w:rPr>
        <w:fldChar w:fldCharType="end"/>
      </w:r>
    </w:p>
    <w:p w14:paraId="3C4DBDEF" w14:textId="107398CF" w:rsidR="00F83CFF" w:rsidRDefault="00F83CFF">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_Toc138361590 \h </w:instrText>
      </w:r>
      <w:r>
        <w:rPr>
          <w:noProof/>
        </w:rPr>
      </w:r>
      <w:r>
        <w:rPr>
          <w:noProof/>
        </w:rPr>
        <w:fldChar w:fldCharType="separate"/>
      </w:r>
      <w:r>
        <w:rPr>
          <w:noProof/>
        </w:rPr>
        <w:t>111</w:t>
      </w:r>
      <w:r>
        <w:rPr>
          <w:noProof/>
        </w:rPr>
        <w:fldChar w:fldCharType="end"/>
      </w:r>
    </w:p>
    <w:p w14:paraId="0D7C4DF9" w14:textId="1567EFC1" w:rsidR="00F83CFF" w:rsidRDefault="00F83CFF">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_Toc138361591 \h </w:instrText>
      </w:r>
      <w:r>
        <w:rPr>
          <w:noProof/>
        </w:rPr>
      </w:r>
      <w:r>
        <w:rPr>
          <w:noProof/>
        </w:rPr>
        <w:fldChar w:fldCharType="separate"/>
      </w:r>
      <w:r>
        <w:rPr>
          <w:noProof/>
        </w:rPr>
        <w:t>111</w:t>
      </w:r>
      <w:r>
        <w:rPr>
          <w:noProof/>
        </w:rPr>
        <w:fldChar w:fldCharType="end"/>
      </w:r>
    </w:p>
    <w:p w14:paraId="74C7FC41" w14:textId="1B0D25A1" w:rsidR="00F83CFF" w:rsidRDefault="00F83CFF">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fldLock="1"/>
      </w:r>
      <w:r>
        <w:rPr>
          <w:noProof/>
        </w:rPr>
        <w:instrText xml:space="preserve"> PAGEREF _Toc138361592 \h </w:instrText>
      </w:r>
      <w:r>
        <w:rPr>
          <w:noProof/>
        </w:rPr>
      </w:r>
      <w:r>
        <w:rPr>
          <w:noProof/>
        </w:rPr>
        <w:fldChar w:fldCharType="separate"/>
      </w:r>
      <w:r>
        <w:rPr>
          <w:noProof/>
        </w:rPr>
        <w:t>112</w:t>
      </w:r>
      <w:r>
        <w:rPr>
          <w:noProof/>
        </w:rPr>
        <w:fldChar w:fldCharType="end"/>
      </w:r>
    </w:p>
    <w:p w14:paraId="37254FA9" w14:textId="3CC4E2B5" w:rsidR="00F83CFF" w:rsidRDefault="00F83CFF">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_Toc138361593 \h </w:instrText>
      </w:r>
      <w:r>
        <w:rPr>
          <w:noProof/>
        </w:rPr>
      </w:r>
      <w:r>
        <w:rPr>
          <w:noProof/>
        </w:rPr>
        <w:fldChar w:fldCharType="separate"/>
      </w:r>
      <w:r>
        <w:rPr>
          <w:noProof/>
        </w:rPr>
        <w:t>112</w:t>
      </w:r>
      <w:r>
        <w:rPr>
          <w:noProof/>
        </w:rPr>
        <w:fldChar w:fldCharType="end"/>
      </w:r>
    </w:p>
    <w:p w14:paraId="2D6DDE96" w14:textId="4FFD7665" w:rsidR="00F83CFF" w:rsidRDefault="00F83CFF">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fldLock="1"/>
      </w:r>
      <w:r>
        <w:rPr>
          <w:noProof/>
        </w:rPr>
        <w:instrText xml:space="preserve"> PAGEREF _Toc138361594 \h </w:instrText>
      </w:r>
      <w:r>
        <w:rPr>
          <w:noProof/>
        </w:rPr>
      </w:r>
      <w:r>
        <w:rPr>
          <w:noProof/>
        </w:rPr>
        <w:fldChar w:fldCharType="separate"/>
      </w:r>
      <w:r>
        <w:rPr>
          <w:noProof/>
        </w:rPr>
        <w:t>112</w:t>
      </w:r>
      <w:r>
        <w:rPr>
          <w:noProof/>
        </w:rPr>
        <w:fldChar w:fldCharType="end"/>
      </w:r>
    </w:p>
    <w:p w14:paraId="6B00F250" w14:textId="7624508E" w:rsidR="00F83CFF" w:rsidRDefault="00F83CFF">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fldLock="1"/>
      </w:r>
      <w:r>
        <w:rPr>
          <w:noProof/>
        </w:rPr>
        <w:instrText xml:space="preserve"> PAGEREF _Toc138361595 \h </w:instrText>
      </w:r>
      <w:r>
        <w:rPr>
          <w:noProof/>
        </w:rPr>
      </w:r>
      <w:r>
        <w:rPr>
          <w:noProof/>
        </w:rPr>
        <w:fldChar w:fldCharType="separate"/>
      </w:r>
      <w:r>
        <w:rPr>
          <w:noProof/>
        </w:rPr>
        <w:t>113</w:t>
      </w:r>
      <w:r>
        <w:rPr>
          <w:noProof/>
        </w:rPr>
        <w:fldChar w:fldCharType="end"/>
      </w:r>
    </w:p>
    <w:p w14:paraId="1E5CCE64" w14:textId="0605E9C1" w:rsidR="00F83CFF" w:rsidRDefault="00F83CFF">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fldLock="1"/>
      </w:r>
      <w:r>
        <w:rPr>
          <w:noProof/>
        </w:rPr>
        <w:instrText xml:space="preserve"> PAGEREF _Toc138361596 \h </w:instrText>
      </w:r>
      <w:r>
        <w:rPr>
          <w:noProof/>
        </w:rPr>
      </w:r>
      <w:r>
        <w:rPr>
          <w:noProof/>
        </w:rPr>
        <w:fldChar w:fldCharType="separate"/>
      </w:r>
      <w:r>
        <w:rPr>
          <w:noProof/>
        </w:rPr>
        <w:t>113</w:t>
      </w:r>
      <w:r>
        <w:rPr>
          <w:noProof/>
        </w:rPr>
        <w:fldChar w:fldCharType="end"/>
      </w:r>
    </w:p>
    <w:p w14:paraId="69669862" w14:textId="0CEEF06E" w:rsidR="00F83CFF" w:rsidRDefault="00F83CFF">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fldLock="1"/>
      </w:r>
      <w:r>
        <w:rPr>
          <w:noProof/>
        </w:rPr>
        <w:instrText xml:space="preserve"> PAGEREF _Toc138361597 \h </w:instrText>
      </w:r>
      <w:r>
        <w:rPr>
          <w:noProof/>
        </w:rPr>
      </w:r>
      <w:r>
        <w:rPr>
          <w:noProof/>
        </w:rPr>
        <w:fldChar w:fldCharType="separate"/>
      </w:r>
      <w:r>
        <w:rPr>
          <w:noProof/>
        </w:rPr>
        <w:t>113</w:t>
      </w:r>
      <w:r>
        <w:rPr>
          <w:noProof/>
        </w:rPr>
        <w:fldChar w:fldCharType="end"/>
      </w:r>
    </w:p>
    <w:p w14:paraId="1FF0E170" w14:textId="217BE4C7" w:rsidR="00F83CFF" w:rsidRDefault="00F83CFF">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_Toc138361598 \h </w:instrText>
      </w:r>
      <w:r>
        <w:rPr>
          <w:noProof/>
        </w:rPr>
      </w:r>
      <w:r>
        <w:rPr>
          <w:noProof/>
        </w:rPr>
        <w:fldChar w:fldCharType="separate"/>
      </w:r>
      <w:r>
        <w:rPr>
          <w:noProof/>
        </w:rPr>
        <w:t>114</w:t>
      </w:r>
      <w:r>
        <w:rPr>
          <w:noProof/>
        </w:rPr>
        <w:fldChar w:fldCharType="end"/>
      </w:r>
    </w:p>
    <w:p w14:paraId="7705467F" w14:textId="4AB33D0C" w:rsidR="00F83CFF" w:rsidRDefault="00F83CFF">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_Toc138361599 \h </w:instrText>
      </w:r>
      <w:r>
        <w:rPr>
          <w:noProof/>
        </w:rPr>
      </w:r>
      <w:r>
        <w:rPr>
          <w:noProof/>
        </w:rPr>
        <w:fldChar w:fldCharType="separate"/>
      </w:r>
      <w:r>
        <w:rPr>
          <w:noProof/>
        </w:rPr>
        <w:t>114</w:t>
      </w:r>
      <w:r>
        <w:rPr>
          <w:noProof/>
        </w:rPr>
        <w:fldChar w:fldCharType="end"/>
      </w:r>
    </w:p>
    <w:p w14:paraId="206E7AE9" w14:textId="046D5F62" w:rsidR="00F83CFF" w:rsidRDefault="00F83CFF">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_Toc138361600 \h </w:instrText>
      </w:r>
      <w:r>
        <w:rPr>
          <w:noProof/>
        </w:rPr>
      </w:r>
      <w:r>
        <w:rPr>
          <w:noProof/>
        </w:rPr>
        <w:fldChar w:fldCharType="separate"/>
      </w:r>
      <w:r>
        <w:rPr>
          <w:noProof/>
        </w:rPr>
        <w:t>114</w:t>
      </w:r>
      <w:r>
        <w:rPr>
          <w:noProof/>
        </w:rPr>
        <w:fldChar w:fldCharType="end"/>
      </w:r>
    </w:p>
    <w:p w14:paraId="496E1163" w14:textId="6A65B7C9" w:rsidR="00F83CFF" w:rsidRDefault="00F83CFF">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fldLock="1"/>
      </w:r>
      <w:r>
        <w:rPr>
          <w:noProof/>
        </w:rPr>
        <w:instrText xml:space="preserve"> PAGEREF _Toc138361601 \h </w:instrText>
      </w:r>
      <w:r>
        <w:rPr>
          <w:noProof/>
        </w:rPr>
      </w:r>
      <w:r>
        <w:rPr>
          <w:noProof/>
        </w:rPr>
        <w:fldChar w:fldCharType="separate"/>
      </w:r>
      <w:r>
        <w:rPr>
          <w:noProof/>
        </w:rPr>
        <w:t>114</w:t>
      </w:r>
      <w:r>
        <w:rPr>
          <w:noProof/>
        </w:rPr>
        <w:fldChar w:fldCharType="end"/>
      </w:r>
    </w:p>
    <w:p w14:paraId="1E9DED84" w14:textId="4770F1AC" w:rsidR="00F83CFF" w:rsidRDefault="00F83CFF">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_Toc138361602 \h </w:instrText>
      </w:r>
      <w:r>
        <w:rPr>
          <w:noProof/>
        </w:rPr>
      </w:r>
      <w:r>
        <w:rPr>
          <w:noProof/>
        </w:rPr>
        <w:fldChar w:fldCharType="separate"/>
      </w:r>
      <w:r>
        <w:rPr>
          <w:noProof/>
        </w:rPr>
        <w:t>114</w:t>
      </w:r>
      <w:r>
        <w:rPr>
          <w:noProof/>
        </w:rPr>
        <w:fldChar w:fldCharType="end"/>
      </w:r>
    </w:p>
    <w:p w14:paraId="2BAD9FAB" w14:textId="6C3A3239" w:rsidR="00F83CFF" w:rsidRDefault="00F83CFF">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fldLock="1"/>
      </w:r>
      <w:r>
        <w:rPr>
          <w:noProof/>
        </w:rPr>
        <w:instrText xml:space="preserve"> PAGEREF _Toc138361603 \h </w:instrText>
      </w:r>
      <w:r>
        <w:rPr>
          <w:noProof/>
        </w:rPr>
      </w:r>
      <w:r>
        <w:rPr>
          <w:noProof/>
        </w:rPr>
        <w:fldChar w:fldCharType="separate"/>
      </w:r>
      <w:r>
        <w:rPr>
          <w:noProof/>
        </w:rPr>
        <w:t>115</w:t>
      </w:r>
      <w:r>
        <w:rPr>
          <w:noProof/>
        </w:rPr>
        <w:fldChar w:fldCharType="end"/>
      </w:r>
    </w:p>
    <w:p w14:paraId="3ED33E3C" w14:textId="6F477A73" w:rsidR="00F83CFF" w:rsidRDefault="00F83CFF">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_Toc138361604 \h </w:instrText>
      </w:r>
      <w:r>
        <w:rPr>
          <w:noProof/>
        </w:rPr>
      </w:r>
      <w:r>
        <w:rPr>
          <w:noProof/>
        </w:rPr>
        <w:fldChar w:fldCharType="separate"/>
      </w:r>
      <w:r>
        <w:rPr>
          <w:noProof/>
        </w:rPr>
        <w:t>115</w:t>
      </w:r>
      <w:r>
        <w:rPr>
          <w:noProof/>
        </w:rPr>
        <w:fldChar w:fldCharType="end"/>
      </w:r>
    </w:p>
    <w:p w14:paraId="490758D7" w14:textId="28096DB1" w:rsidR="00F83CFF" w:rsidRDefault="00F83CFF">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fldLock="1"/>
      </w:r>
      <w:r>
        <w:rPr>
          <w:noProof/>
        </w:rPr>
        <w:instrText xml:space="preserve"> PAGEREF _Toc138361605 \h </w:instrText>
      </w:r>
      <w:r>
        <w:rPr>
          <w:noProof/>
        </w:rPr>
      </w:r>
      <w:r>
        <w:rPr>
          <w:noProof/>
        </w:rPr>
        <w:fldChar w:fldCharType="separate"/>
      </w:r>
      <w:r>
        <w:rPr>
          <w:noProof/>
        </w:rPr>
        <w:t>115</w:t>
      </w:r>
      <w:r>
        <w:rPr>
          <w:noProof/>
        </w:rPr>
        <w:fldChar w:fldCharType="end"/>
      </w:r>
    </w:p>
    <w:p w14:paraId="39E8102A" w14:textId="28F8C07C" w:rsidR="00F83CFF" w:rsidRDefault="00F83CFF">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_Toc138361606 \h </w:instrText>
      </w:r>
      <w:r>
        <w:rPr>
          <w:noProof/>
        </w:rPr>
      </w:r>
      <w:r>
        <w:rPr>
          <w:noProof/>
        </w:rPr>
        <w:fldChar w:fldCharType="separate"/>
      </w:r>
      <w:r>
        <w:rPr>
          <w:noProof/>
        </w:rPr>
        <w:t>115</w:t>
      </w:r>
      <w:r>
        <w:rPr>
          <w:noProof/>
        </w:rPr>
        <w:fldChar w:fldCharType="end"/>
      </w:r>
    </w:p>
    <w:p w14:paraId="16C0EFDB" w14:textId="3332E2C3" w:rsidR="00F83CFF" w:rsidRDefault="00F83CFF">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fldLock="1"/>
      </w:r>
      <w:r>
        <w:rPr>
          <w:noProof/>
        </w:rPr>
        <w:instrText xml:space="preserve"> PAGEREF _Toc138361607 \h </w:instrText>
      </w:r>
      <w:r>
        <w:rPr>
          <w:noProof/>
        </w:rPr>
      </w:r>
      <w:r>
        <w:rPr>
          <w:noProof/>
        </w:rPr>
        <w:fldChar w:fldCharType="separate"/>
      </w:r>
      <w:r>
        <w:rPr>
          <w:noProof/>
        </w:rPr>
        <w:t>116</w:t>
      </w:r>
      <w:r>
        <w:rPr>
          <w:noProof/>
        </w:rPr>
        <w:fldChar w:fldCharType="end"/>
      </w:r>
    </w:p>
    <w:p w14:paraId="02BE5AD0" w14:textId="12B6C3CB" w:rsidR="00F83CFF" w:rsidRDefault="00F83CFF">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fldLock="1"/>
      </w:r>
      <w:r>
        <w:rPr>
          <w:noProof/>
        </w:rPr>
        <w:instrText xml:space="preserve"> PAGEREF _Toc138361608 \h </w:instrText>
      </w:r>
      <w:r>
        <w:rPr>
          <w:noProof/>
        </w:rPr>
      </w:r>
      <w:r>
        <w:rPr>
          <w:noProof/>
        </w:rPr>
        <w:fldChar w:fldCharType="separate"/>
      </w:r>
      <w:r>
        <w:rPr>
          <w:noProof/>
        </w:rPr>
        <w:t>120</w:t>
      </w:r>
      <w:r>
        <w:rPr>
          <w:noProof/>
        </w:rPr>
        <w:fldChar w:fldCharType="end"/>
      </w:r>
    </w:p>
    <w:p w14:paraId="5BAE7E28" w14:textId="26445527" w:rsidR="00F83CFF" w:rsidRDefault="00F83CFF">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fldLock="1"/>
      </w:r>
      <w:r>
        <w:rPr>
          <w:noProof/>
        </w:rPr>
        <w:instrText xml:space="preserve"> PAGEREF _Toc138361609 \h </w:instrText>
      </w:r>
      <w:r>
        <w:rPr>
          <w:noProof/>
        </w:rPr>
      </w:r>
      <w:r>
        <w:rPr>
          <w:noProof/>
        </w:rPr>
        <w:fldChar w:fldCharType="separate"/>
      </w:r>
      <w:r>
        <w:rPr>
          <w:noProof/>
        </w:rPr>
        <w:t>123</w:t>
      </w:r>
      <w:r>
        <w:rPr>
          <w:noProof/>
        </w:rPr>
        <w:fldChar w:fldCharType="end"/>
      </w:r>
    </w:p>
    <w:p w14:paraId="502A9EE5" w14:textId="43DC7CC2" w:rsidR="00F83CFF" w:rsidRDefault="00F83CFF">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fldLock="1"/>
      </w:r>
      <w:r>
        <w:rPr>
          <w:noProof/>
        </w:rPr>
        <w:instrText xml:space="preserve"> PAGEREF _Toc138361610 \h </w:instrText>
      </w:r>
      <w:r>
        <w:rPr>
          <w:noProof/>
        </w:rPr>
      </w:r>
      <w:r>
        <w:rPr>
          <w:noProof/>
        </w:rPr>
        <w:fldChar w:fldCharType="separate"/>
      </w:r>
      <w:r>
        <w:rPr>
          <w:noProof/>
        </w:rPr>
        <w:t>123</w:t>
      </w:r>
      <w:r>
        <w:rPr>
          <w:noProof/>
        </w:rPr>
        <w:fldChar w:fldCharType="end"/>
      </w:r>
    </w:p>
    <w:p w14:paraId="0E1EAA49" w14:textId="2DB1630E" w:rsidR="00F83CFF" w:rsidRDefault="00F83CFF">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_Toc138361611 \h </w:instrText>
      </w:r>
      <w:r>
        <w:rPr>
          <w:noProof/>
        </w:rPr>
      </w:r>
      <w:r>
        <w:rPr>
          <w:noProof/>
        </w:rPr>
        <w:fldChar w:fldCharType="separate"/>
      </w:r>
      <w:r>
        <w:rPr>
          <w:noProof/>
        </w:rPr>
        <w:t>126</w:t>
      </w:r>
      <w:r>
        <w:rPr>
          <w:noProof/>
        </w:rPr>
        <w:fldChar w:fldCharType="end"/>
      </w:r>
    </w:p>
    <w:p w14:paraId="497765FF" w14:textId="6377734F" w:rsidR="00F83CFF" w:rsidRDefault="00F83CFF">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_Toc138361612 \h </w:instrText>
      </w:r>
      <w:r>
        <w:rPr>
          <w:noProof/>
        </w:rPr>
      </w:r>
      <w:r>
        <w:rPr>
          <w:noProof/>
        </w:rPr>
        <w:fldChar w:fldCharType="separate"/>
      </w:r>
      <w:r>
        <w:rPr>
          <w:noProof/>
        </w:rPr>
        <w:t>126</w:t>
      </w:r>
      <w:r>
        <w:rPr>
          <w:noProof/>
        </w:rPr>
        <w:fldChar w:fldCharType="end"/>
      </w:r>
    </w:p>
    <w:p w14:paraId="0490B950" w14:textId="3F4E0923" w:rsidR="00F83CFF" w:rsidRDefault="00F83CFF">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fldLock="1"/>
      </w:r>
      <w:r>
        <w:rPr>
          <w:noProof/>
        </w:rPr>
        <w:instrText xml:space="preserve"> PAGEREF _Toc138361613 \h </w:instrText>
      </w:r>
      <w:r>
        <w:rPr>
          <w:noProof/>
        </w:rPr>
      </w:r>
      <w:r>
        <w:rPr>
          <w:noProof/>
        </w:rPr>
        <w:fldChar w:fldCharType="separate"/>
      </w:r>
      <w:r>
        <w:rPr>
          <w:noProof/>
        </w:rPr>
        <w:t>126</w:t>
      </w:r>
      <w:r>
        <w:rPr>
          <w:noProof/>
        </w:rPr>
        <w:fldChar w:fldCharType="end"/>
      </w:r>
    </w:p>
    <w:p w14:paraId="3F21E517" w14:textId="1FCB0BBA" w:rsidR="00F83CFF" w:rsidRDefault="00F83CFF">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fldLock="1"/>
      </w:r>
      <w:r>
        <w:rPr>
          <w:noProof/>
        </w:rPr>
        <w:instrText xml:space="preserve"> PAGEREF _Toc138361614 \h </w:instrText>
      </w:r>
      <w:r>
        <w:rPr>
          <w:noProof/>
        </w:rPr>
      </w:r>
      <w:r>
        <w:rPr>
          <w:noProof/>
        </w:rPr>
        <w:fldChar w:fldCharType="separate"/>
      </w:r>
      <w:r>
        <w:rPr>
          <w:noProof/>
        </w:rPr>
        <w:t>127</w:t>
      </w:r>
      <w:r>
        <w:rPr>
          <w:noProof/>
        </w:rPr>
        <w:fldChar w:fldCharType="end"/>
      </w:r>
    </w:p>
    <w:p w14:paraId="125E7195" w14:textId="7695C50F" w:rsidR="00F83CFF" w:rsidRDefault="00F83CFF">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_Toc138361615 \h </w:instrText>
      </w:r>
      <w:r>
        <w:rPr>
          <w:noProof/>
        </w:rPr>
      </w:r>
      <w:r>
        <w:rPr>
          <w:noProof/>
        </w:rPr>
        <w:fldChar w:fldCharType="separate"/>
      </w:r>
      <w:r>
        <w:rPr>
          <w:noProof/>
        </w:rPr>
        <w:t>127</w:t>
      </w:r>
      <w:r>
        <w:rPr>
          <w:noProof/>
        </w:rPr>
        <w:fldChar w:fldCharType="end"/>
      </w:r>
    </w:p>
    <w:p w14:paraId="4C382CE2" w14:textId="4365E1B2" w:rsidR="00F83CFF" w:rsidRDefault="00F83CFF">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_Toc138361616 \h </w:instrText>
      </w:r>
      <w:r>
        <w:rPr>
          <w:noProof/>
        </w:rPr>
      </w:r>
      <w:r>
        <w:rPr>
          <w:noProof/>
        </w:rPr>
        <w:fldChar w:fldCharType="separate"/>
      </w:r>
      <w:r>
        <w:rPr>
          <w:noProof/>
        </w:rPr>
        <w:t>127</w:t>
      </w:r>
      <w:r>
        <w:rPr>
          <w:noProof/>
        </w:rPr>
        <w:fldChar w:fldCharType="end"/>
      </w:r>
    </w:p>
    <w:p w14:paraId="221EA615" w14:textId="3C3D86A2" w:rsidR="00F83CFF" w:rsidRDefault="00F83CFF">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_Toc138361617 \h </w:instrText>
      </w:r>
      <w:r>
        <w:rPr>
          <w:noProof/>
        </w:rPr>
      </w:r>
      <w:r>
        <w:rPr>
          <w:noProof/>
        </w:rPr>
        <w:fldChar w:fldCharType="separate"/>
      </w:r>
      <w:r>
        <w:rPr>
          <w:noProof/>
        </w:rPr>
        <w:t>129</w:t>
      </w:r>
      <w:r>
        <w:rPr>
          <w:noProof/>
        </w:rPr>
        <w:fldChar w:fldCharType="end"/>
      </w:r>
    </w:p>
    <w:p w14:paraId="0CD62E27" w14:textId="1DE44C26" w:rsidR="00F83CFF" w:rsidRDefault="00F83CFF">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fldLock="1"/>
      </w:r>
      <w:r>
        <w:rPr>
          <w:noProof/>
        </w:rPr>
        <w:instrText xml:space="preserve"> PAGEREF _Toc138361618 \h </w:instrText>
      </w:r>
      <w:r>
        <w:rPr>
          <w:noProof/>
        </w:rPr>
      </w:r>
      <w:r>
        <w:rPr>
          <w:noProof/>
        </w:rPr>
        <w:fldChar w:fldCharType="separate"/>
      </w:r>
      <w:r>
        <w:rPr>
          <w:noProof/>
        </w:rPr>
        <w:t>130</w:t>
      </w:r>
      <w:r>
        <w:rPr>
          <w:noProof/>
        </w:rPr>
        <w:fldChar w:fldCharType="end"/>
      </w:r>
    </w:p>
    <w:p w14:paraId="0FB53C54" w14:textId="121A87D9" w:rsidR="00F83CFF" w:rsidRDefault="00F83CFF">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fldLock="1"/>
      </w:r>
      <w:r>
        <w:rPr>
          <w:noProof/>
        </w:rPr>
        <w:instrText xml:space="preserve"> PAGEREF _Toc138361619 \h </w:instrText>
      </w:r>
      <w:r>
        <w:rPr>
          <w:noProof/>
        </w:rPr>
      </w:r>
      <w:r>
        <w:rPr>
          <w:noProof/>
        </w:rPr>
        <w:fldChar w:fldCharType="separate"/>
      </w:r>
      <w:r>
        <w:rPr>
          <w:noProof/>
        </w:rPr>
        <w:t>130</w:t>
      </w:r>
      <w:r>
        <w:rPr>
          <w:noProof/>
        </w:rPr>
        <w:fldChar w:fldCharType="end"/>
      </w:r>
    </w:p>
    <w:p w14:paraId="36D811CC" w14:textId="6BB7B30C" w:rsidR="00F83CFF" w:rsidRDefault="00F83CFF">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_Toc138361620 \h </w:instrText>
      </w:r>
      <w:r>
        <w:rPr>
          <w:noProof/>
        </w:rPr>
      </w:r>
      <w:r>
        <w:rPr>
          <w:noProof/>
        </w:rPr>
        <w:fldChar w:fldCharType="separate"/>
      </w:r>
      <w:r>
        <w:rPr>
          <w:noProof/>
        </w:rPr>
        <w:t>131</w:t>
      </w:r>
      <w:r>
        <w:rPr>
          <w:noProof/>
        </w:rPr>
        <w:fldChar w:fldCharType="end"/>
      </w:r>
    </w:p>
    <w:p w14:paraId="1A2F8A31" w14:textId="077B0E73" w:rsidR="00F83CFF" w:rsidRDefault="00F83CFF">
      <w:pPr>
        <w:pStyle w:val="TOC5"/>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_Toc138361621 \h </w:instrText>
      </w:r>
      <w:r>
        <w:rPr>
          <w:noProof/>
        </w:rPr>
      </w:r>
      <w:r>
        <w:rPr>
          <w:noProof/>
        </w:rPr>
        <w:fldChar w:fldCharType="separate"/>
      </w:r>
      <w:r>
        <w:rPr>
          <w:noProof/>
        </w:rPr>
        <w:t>131</w:t>
      </w:r>
      <w:r>
        <w:rPr>
          <w:noProof/>
        </w:rPr>
        <w:fldChar w:fldCharType="end"/>
      </w:r>
    </w:p>
    <w:p w14:paraId="2CD52D6E" w14:textId="30E50A6F" w:rsidR="00F83CFF" w:rsidRDefault="00F83CFF">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_Toc138361622 \h </w:instrText>
      </w:r>
      <w:r>
        <w:rPr>
          <w:noProof/>
        </w:rPr>
      </w:r>
      <w:r>
        <w:rPr>
          <w:noProof/>
        </w:rPr>
        <w:fldChar w:fldCharType="separate"/>
      </w:r>
      <w:r>
        <w:rPr>
          <w:noProof/>
        </w:rPr>
        <w:t>131</w:t>
      </w:r>
      <w:r>
        <w:rPr>
          <w:noProof/>
        </w:rPr>
        <w:fldChar w:fldCharType="end"/>
      </w:r>
    </w:p>
    <w:p w14:paraId="093C8E36" w14:textId="746B7361" w:rsidR="00F83CFF" w:rsidRDefault="00F83CFF">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fldLock="1"/>
      </w:r>
      <w:r>
        <w:rPr>
          <w:noProof/>
        </w:rPr>
        <w:instrText xml:space="preserve"> PAGEREF _Toc138361623 \h </w:instrText>
      </w:r>
      <w:r>
        <w:rPr>
          <w:noProof/>
        </w:rPr>
      </w:r>
      <w:r>
        <w:rPr>
          <w:noProof/>
        </w:rPr>
        <w:fldChar w:fldCharType="separate"/>
      </w:r>
      <w:r>
        <w:rPr>
          <w:noProof/>
        </w:rPr>
        <w:t>131</w:t>
      </w:r>
      <w:r>
        <w:rPr>
          <w:noProof/>
        </w:rPr>
        <w:fldChar w:fldCharType="end"/>
      </w:r>
    </w:p>
    <w:p w14:paraId="73285866" w14:textId="484ED0F0" w:rsidR="00F83CFF" w:rsidRDefault="00F83CFF">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_Toc138361624 \h </w:instrText>
      </w:r>
      <w:r>
        <w:rPr>
          <w:noProof/>
        </w:rPr>
      </w:r>
      <w:r>
        <w:rPr>
          <w:noProof/>
        </w:rPr>
        <w:fldChar w:fldCharType="separate"/>
      </w:r>
      <w:r>
        <w:rPr>
          <w:noProof/>
        </w:rPr>
        <w:t>131</w:t>
      </w:r>
      <w:r>
        <w:rPr>
          <w:noProof/>
        </w:rPr>
        <w:fldChar w:fldCharType="end"/>
      </w:r>
    </w:p>
    <w:p w14:paraId="6DD43664" w14:textId="20E64A69" w:rsidR="00F83CFF" w:rsidRDefault="00F83CFF">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fldLock="1"/>
      </w:r>
      <w:r>
        <w:rPr>
          <w:noProof/>
        </w:rPr>
        <w:instrText xml:space="preserve"> PAGEREF _Toc138361625 \h </w:instrText>
      </w:r>
      <w:r>
        <w:rPr>
          <w:noProof/>
        </w:rPr>
      </w:r>
      <w:r>
        <w:rPr>
          <w:noProof/>
        </w:rPr>
        <w:fldChar w:fldCharType="separate"/>
      </w:r>
      <w:r>
        <w:rPr>
          <w:noProof/>
        </w:rPr>
        <w:t>132</w:t>
      </w:r>
      <w:r>
        <w:rPr>
          <w:noProof/>
        </w:rPr>
        <w:fldChar w:fldCharType="end"/>
      </w:r>
    </w:p>
    <w:p w14:paraId="0137858E" w14:textId="2FD514D4" w:rsidR="00F83CFF" w:rsidRDefault="00F83CFF">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fldLock="1"/>
      </w:r>
      <w:r>
        <w:rPr>
          <w:noProof/>
        </w:rPr>
        <w:instrText xml:space="preserve"> PAGEREF _Toc138361626 \h </w:instrText>
      </w:r>
      <w:r>
        <w:rPr>
          <w:noProof/>
        </w:rPr>
      </w:r>
      <w:r>
        <w:rPr>
          <w:noProof/>
        </w:rPr>
        <w:fldChar w:fldCharType="separate"/>
      </w:r>
      <w:r>
        <w:rPr>
          <w:noProof/>
        </w:rPr>
        <w:t>133</w:t>
      </w:r>
      <w:r>
        <w:rPr>
          <w:noProof/>
        </w:rPr>
        <w:fldChar w:fldCharType="end"/>
      </w:r>
    </w:p>
    <w:p w14:paraId="4A0B495D" w14:textId="2B81C050" w:rsidR="00F83CFF" w:rsidRDefault="00F83CFF">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_Toc138361627 \h </w:instrText>
      </w:r>
      <w:r>
        <w:rPr>
          <w:noProof/>
        </w:rPr>
      </w:r>
      <w:r>
        <w:rPr>
          <w:noProof/>
        </w:rPr>
        <w:fldChar w:fldCharType="separate"/>
      </w:r>
      <w:r>
        <w:rPr>
          <w:noProof/>
        </w:rPr>
        <w:t>134</w:t>
      </w:r>
      <w:r>
        <w:rPr>
          <w:noProof/>
        </w:rPr>
        <w:fldChar w:fldCharType="end"/>
      </w:r>
    </w:p>
    <w:p w14:paraId="2E0A5825" w14:textId="01A0CEB0" w:rsidR="00F83CFF" w:rsidRDefault="00F83CFF">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fldLock="1"/>
      </w:r>
      <w:r>
        <w:rPr>
          <w:noProof/>
        </w:rPr>
        <w:instrText xml:space="preserve"> PAGEREF _Toc138361628 \h </w:instrText>
      </w:r>
      <w:r>
        <w:rPr>
          <w:noProof/>
        </w:rPr>
      </w:r>
      <w:r>
        <w:rPr>
          <w:noProof/>
        </w:rPr>
        <w:fldChar w:fldCharType="separate"/>
      </w:r>
      <w:r>
        <w:rPr>
          <w:noProof/>
        </w:rPr>
        <w:t>134</w:t>
      </w:r>
      <w:r>
        <w:rPr>
          <w:noProof/>
        </w:rPr>
        <w:fldChar w:fldCharType="end"/>
      </w:r>
    </w:p>
    <w:p w14:paraId="5DE43CD6" w14:textId="25754AD3" w:rsidR="00F83CFF" w:rsidRDefault="00F83CFF">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fldLock="1"/>
      </w:r>
      <w:r>
        <w:rPr>
          <w:noProof/>
        </w:rPr>
        <w:instrText xml:space="preserve"> PAGEREF _Toc138361629 \h </w:instrText>
      </w:r>
      <w:r>
        <w:rPr>
          <w:noProof/>
        </w:rPr>
      </w:r>
      <w:r>
        <w:rPr>
          <w:noProof/>
        </w:rPr>
        <w:fldChar w:fldCharType="separate"/>
      </w:r>
      <w:r>
        <w:rPr>
          <w:noProof/>
        </w:rPr>
        <w:t>135</w:t>
      </w:r>
      <w:r>
        <w:rPr>
          <w:noProof/>
        </w:rPr>
        <w:fldChar w:fldCharType="end"/>
      </w:r>
    </w:p>
    <w:p w14:paraId="17FEBCD4" w14:textId="73CA1448" w:rsidR="00F83CFF" w:rsidRDefault="00F83CFF">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_Toc138361630 \h </w:instrText>
      </w:r>
      <w:r>
        <w:rPr>
          <w:noProof/>
        </w:rPr>
      </w:r>
      <w:r>
        <w:rPr>
          <w:noProof/>
        </w:rPr>
        <w:fldChar w:fldCharType="separate"/>
      </w:r>
      <w:r>
        <w:rPr>
          <w:noProof/>
        </w:rPr>
        <w:t>135</w:t>
      </w:r>
      <w:r>
        <w:rPr>
          <w:noProof/>
        </w:rPr>
        <w:fldChar w:fldCharType="end"/>
      </w:r>
    </w:p>
    <w:p w14:paraId="229ED7C0" w14:textId="387ED090" w:rsidR="00F83CFF" w:rsidRDefault="00F83CFF">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_Toc138361631 \h </w:instrText>
      </w:r>
      <w:r>
        <w:rPr>
          <w:noProof/>
        </w:rPr>
      </w:r>
      <w:r>
        <w:rPr>
          <w:noProof/>
        </w:rPr>
        <w:fldChar w:fldCharType="separate"/>
      </w:r>
      <w:r>
        <w:rPr>
          <w:noProof/>
        </w:rPr>
        <w:t>135</w:t>
      </w:r>
      <w:r>
        <w:rPr>
          <w:noProof/>
        </w:rPr>
        <w:fldChar w:fldCharType="end"/>
      </w:r>
    </w:p>
    <w:p w14:paraId="42C7A635" w14:textId="2038EB00" w:rsidR="00F83CFF" w:rsidRDefault="00F83CFF">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_Toc138361632 \h </w:instrText>
      </w:r>
      <w:r>
        <w:rPr>
          <w:noProof/>
        </w:rPr>
      </w:r>
      <w:r>
        <w:rPr>
          <w:noProof/>
        </w:rPr>
        <w:fldChar w:fldCharType="separate"/>
      </w:r>
      <w:r>
        <w:rPr>
          <w:noProof/>
        </w:rPr>
        <w:t>136</w:t>
      </w:r>
      <w:r>
        <w:rPr>
          <w:noProof/>
        </w:rPr>
        <w:fldChar w:fldCharType="end"/>
      </w:r>
    </w:p>
    <w:p w14:paraId="004027B5" w14:textId="5D83F0EE" w:rsidR="00F83CFF" w:rsidRDefault="00F83CFF">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fldLock="1"/>
      </w:r>
      <w:r>
        <w:rPr>
          <w:noProof/>
        </w:rPr>
        <w:instrText xml:space="preserve"> PAGEREF _Toc138361633 \h </w:instrText>
      </w:r>
      <w:r>
        <w:rPr>
          <w:noProof/>
        </w:rPr>
      </w:r>
      <w:r>
        <w:rPr>
          <w:noProof/>
        </w:rPr>
        <w:fldChar w:fldCharType="separate"/>
      </w:r>
      <w:r>
        <w:rPr>
          <w:noProof/>
        </w:rPr>
        <w:t>136</w:t>
      </w:r>
      <w:r>
        <w:rPr>
          <w:noProof/>
        </w:rPr>
        <w:fldChar w:fldCharType="end"/>
      </w:r>
    </w:p>
    <w:p w14:paraId="3840062C" w14:textId="3670BE68" w:rsidR="00F83CFF" w:rsidRDefault="00F83CFF">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_Toc138361634 \h </w:instrText>
      </w:r>
      <w:r>
        <w:rPr>
          <w:noProof/>
        </w:rPr>
      </w:r>
      <w:r>
        <w:rPr>
          <w:noProof/>
        </w:rPr>
        <w:fldChar w:fldCharType="separate"/>
      </w:r>
      <w:r>
        <w:rPr>
          <w:noProof/>
        </w:rPr>
        <w:t>136</w:t>
      </w:r>
      <w:r>
        <w:rPr>
          <w:noProof/>
        </w:rPr>
        <w:fldChar w:fldCharType="end"/>
      </w:r>
    </w:p>
    <w:p w14:paraId="0B39A167" w14:textId="3D4BBCF9" w:rsidR="00F83CFF" w:rsidRDefault="00F83CFF">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fldLock="1"/>
      </w:r>
      <w:r>
        <w:rPr>
          <w:noProof/>
        </w:rPr>
        <w:instrText xml:space="preserve"> PAGEREF _Toc138361635 \h </w:instrText>
      </w:r>
      <w:r>
        <w:rPr>
          <w:noProof/>
        </w:rPr>
      </w:r>
      <w:r>
        <w:rPr>
          <w:noProof/>
        </w:rPr>
        <w:fldChar w:fldCharType="separate"/>
      </w:r>
      <w:r>
        <w:rPr>
          <w:noProof/>
        </w:rPr>
        <w:t>136</w:t>
      </w:r>
      <w:r>
        <w:rPr>
          <w:noProof/>
        </w:rPr>
        <w:fldChar w:fldCharType="end"/>
      </w:r>
    </w:p>
    <w:p w14:paraId="3CF19EFF" w14:textId="62D63DD0" w:rsidR="00F83CFF" w:rsidRDefault="00F83CFF">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fldLock="1"/>
      </w:r>
      <w:r>
        <w:rPr>
          <w:noProof/>
        </w:rPr>
        <w:instrText xml:space="preserve"> PAGEREF _Toc138361636 \h </w:instrText>
      </w:r>
      <w:r>
        <w:rPr>
          <w:noProof/>
        </w:rPr>
      </w:r>
      <w:r>
        <w:rPr>
          <w:noProof/>
        </w:rPr>
        <w:fldChar w:fldCharType="separate"/>
      </w:r>
      <w:r>
        <w:rPr>
          <w:noProof/>
        </w:rPr>
        <w:t>137</w:t>
      </w:r>
      <w:r>
        <w:rPr>
          <w:noProof/>
        </w:rPr>
        <w:fldChar w:fldCharType="end"/>
      </w:r>
    </w:p>
    <w:p w14:paraId="1C6D676B" w14:textId="3C6B8A1F" w:rsidR="00F83CFF" w:rsidRDefault="00F83CFF">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fldLock="1"/>
      </w:r>
      <w:r>
        <w:rPr>
          <w:noProof/>
        </w:rPr>
        <w:instrText xml:space="preserve"> PAGEREF _Toc138361637 \h </w:instrText>
      </w:r>
      <w:r>
        <w:rPr>
          <w:noProof/>
        </w:rPr>
      </w:r>
      <w:r>
        <w:rPr>
          <w:noProof/>
        </w:rPr>
        <w:fldChar w:fldCharType="separate"/>
      </w:r>
      <w:r>
        <w:rPr>
          <w:noProof/>
        </w:rPr>
        <w:t>138</w:t>
      </w:r>
      <w:r>
        <w:rPr>
          <w:noProof/>
        </w:rPr>
        <w:fldChar w:fldCharType="end"/>
      </w:r>
    </w:p>
    <w:p w14:paraId="2C2531FD" w14:textId="0685900C" w:rsidR="00F83CFF" w:rsidRDefault="00F83CFF">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_Toc138361638 \h </w:instrText>
      </w:r>
      <w:r>
        <w:rPr>
          <w:noProof/>
        </w:rPr>
      </w:r>
      <w:r>
        <w:rPr>
          <w:noProof/>
        </w:rPr>
        <w:fldChar w:fldCharType="separate"/>
      </w:r>
      <w:r>
        <w:rPr>
          <w:noProof/>
        </w:rPr>
        <w:t>138</w:t>
      </w:r>
      <w:r>
        <w:rPr>
          <w:noProof/>
        </w:rPr>
        <w:fldChar w:fldCharType="end"/>
      </w:r>
    </w:p>
    <w:p w14:paraId="29FB80A4" w14:textId="68EF7798" w:rsidR="00F83CFF" w:rsidRDefault="00F83CFF">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_Toc138361639 \h </w:instrText>
      </w:r>
      <w:r>
        <w:rPr>
          <w:noProof/>
        </w:rPr>
      </w:r>
      <w:r>
        <w:rPr>
          <w:noProof/>
        </w:rPr>
        <w:fldChar w:fldCharType="separate"/>
      </w:r>
      <w:r>
        <w:rPr>
          <w:noProof/>
        </w:rPr>
        <w:t>138</w:t>
      </w:r>
      <w:r>
        <w:rPr>
          <w:noProof/>
        </w:rPr>
        <w:fldChar w:fldCharType="end"/>
      </w:r>
    </w:p>
    <w:p w14:paraId="3082E33A" w14:textId="7E6A8F21" w:rsidR="00F83CFF" w:rsidRDefault="00F83CFF">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fldLock="1"/>
      </w:r>
      <w:r>
        <w:rPr>
          <w:noProof/>
        </w:rPr>
        <w:instrText xml:space="preserve"> PAGEREF _Toc138361640 \h </w:instrText>
      </w:r>
      <w:r>
        <w:rPr>
          <w:noProof/>
        </w:rPr>
      </w:r>
      <w:r>
        <w:rPr>
          <w:noProof/>
        </w:rPr>
        <w:fldChar w:fldCharType="separate"/>
      </w:r>
      <w:r>
        <w:rPr>
          <w:noProof/>
        </w:rPr>
        <w:t>138</w:t>
      </w:r>
      <w:r>
        <w:rPr>
          <w:noProof/>
        </w:rPr>
        <w:fldChar w:fldCharType="end"/>
      </w:r>
    </w:p>
    <w:p w14:paraId="28540522" w14:textId="0754BD63" w:rsidR="00F83CFF" w:rsidRDefault="00F83CFF">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fldLock="1"/>
      </w:r>
      <w:r>
        <w:rPr>
          <w:noProof/>
        </w:rPr>
        <w:instrText xml:space="preserve"> PAGEREF _Toc138361641 \h </w:instrText>
      </w:r>
      <w:r>
        <w:rPr>
          <w:noProof/>
        </w:rPr>
      </w:r>
      <w:r>
        <w:rPr>
          <w:noProof/>
        </w:rPr>
        <w:fldChar w:fldCharType="separate"/>
      </w:r>
      <w:r>
        <w:rPr>
          <w:noProof/>
        </w:rPr>
        <w:t>139</w:t>
      </w:r>
      <w:r>
        <w:rPr>
          <w:noProof/>
        </w:rPr>
        <w:fldChar w:fldCharType="end"/>
      </w:r>
    </w:p>
    <w:p w14:paraId="3A55B3C2" w14:textId="7D995111" w:rsidR="00F83CFF" w:rsidRDefault="00F83CFF">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_Toc138361642 \h </w:instrText>
      </w:r>
      <w:r>
        <w:rPr>
          <w:noProof/>
        </w:rPr>
      </w:r>
      <w:r>
        <w:rPr>
          <w:noProof/>
        </w:rPr>
        <w:fldChar w:fldCharType="separate"/>
      </w:r>
      <w:r>
        <w:rPr>
          <w:noProof/>
        </w:rPr>
        <w:t>139</w:t>
      </w:r>
      <w:r>
        <w:rPr>
          <w:noProof/>
        </w:rPr>
        <w:fldChar w:fldCharType="end"/>
      </w:r>
    </w:p>
    <w:p w14:paraId="04DDDB1E" w14:textId="352C8026" w:rsidR="00F83CFF" w:rsidRDefault="00F83CFF">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fldLock="1"/>
      </w:r>
      <w:r>
        <w:rPr>
          <w:noProof/>
        </w:rPr>
        <w:instrText xml:space="preserve"> PAGEREF _Toc138361643 \h </w:instrText>
      </w:r>
      <w:r>
        <w:rPr>
          <w:noProof/>
        </w:rPr>
      </w:r>
      <w:r>
        <w:rPr>
          <w:noProof/>
        </w:rPr>
        <w:fldChar w:fldCharType="separate"/>
      </w:r>
      <w:r>
        <w:rPr>
          <w:noProof/>
        </w:rPr>
        <w:t>139</w:t>
      </w:r>
      <w:r>
        <w:rPr>
          <w:noProof/>
        </w:rPr>
        <w:fldChar w:fldCharType="end"/>
      </w:r>
    </w:p>
    <w:p w14:paraId="4E2BC5DF" w14:textId="7390B59C" w:rsidR="00F83CFF" w:rsidRDefault="00F83CFF">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fldLock="1"/>
      </w:r>
      <w:r>
        <w:rPr>
          <w:noProof/>
        </w:rPr>
        <w:instrText xml:space="preserve"> PAGEREF _Toc138361644 \h </w:instrText>
      </w:r>
      <w:r>
        <w:rPr>
          <w:noProof/>
        </w:rPr>
      </w:r>
      <w:r>
        <w:rPr>
          <w:noProof/>
        </w:rPr>
        <w:fldChar w:fldCharType="separate"/>
      </w:r>
      <w:r>
        <w:rPr>
          <w:noProof/>
        </w:rPr>
        <w:t>141</w:t>
      </w:r>
      <w:r>
        <w:rPr>
          <w:noProof/>
        </w:rPr>
        <w:fldChar w:fldCharType="end"/>
      </w:r>
    </w:p>
    <w:p w14:paraId="0052C9CB" w14:textId="262668A5" w:rsidR="00F83CFF" w:rsidRDefault="00F83CFF">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fldLock="1"/>
      </w:r>
      <w:r>
        <w:rPr>
          <w:noProof/>
        </w:rPr>
        <w:instrText xml:space="preserve"> PAGEREF _Toc138361645 \h </w:instrText>
      </w:r>
      <w:r>
        <w:rPr>
          <w:noProof/>
        </w:rPr>
      </w:r>
      <w:r>
        <w:rPr>
          <w:noProof/>
        </w:rPr>
        <w:fldChar w:fldCharType="separate"/>
      </w:r>
      <w:r>
        <w:rPr>
          <w:noProof/>
        </w:rPr>
        <w:t>141</w:t>
      </w:r>
      <w:r>
        <w:rPr>
          <w:noProof/>
        </w:rPr>
        <w:fldChar w:fldCharType="end"/>
      </w:r>
    </w:p>
    <w:p w14:paraId="031412B1" w14:textId="1123A215" w:rsidR="00F83CFF" w:rsidRDefault="00F83CFF">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_Toc138361646 \h </w:instrText>
      </w:r>
      <w:r>
        <w:rPr>
          <w:noProof/>
        </w:rPr>
      </w:r>
      <w:r>
        <w:rPr>
          <w:noProof/>
        </w:rPr>
        <w:fldChar w:fldCharType="separate"/>
      </w:r>
      <w:r>
        <w:rPr>
          <w:noProof/>
        </w:rPr>
        <w:t>142</w:t>
      </w:r>
      <w:r>
        <w:rPr>
          <w:noProof/>
        </w:rPr>
        <w:fldChar w:fldCharType="end"/>
      </w:r>
    </w:p>
    <w:p w14:paraId="341DCEA5" w14:textId="0E525ADD" w:rsidR="00F83CFF" w:rsidRDefault="00F83CFF">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fldLock="1"/>
      </w:r>
      <w:r>
        <w:rPr>
          <w:noProof/>
        </w:rPr>
        <w:instrText xml:space="preserve"> PAGEREF _Toc138361647 \h </w:instrText>
      </w:r>
      <w:r>
        <w:rPr>
          <w:noProof/>
        </w:rPr>
      </w:r>
      <w:r>
        <w:rPr>
          <w:noProof/>
        </w:rPr>
        <w:fldChar w:fldCharType="separate"/>
      </w:r>
      <w:r>
        <w:rPr>
          <w:noProof/>
        </w:rPr>
        <w:t>142</w:t>
      </w:r>
      <w:r>
        <w:rPr>
          <w:noProof/>
        </w:rPr>
        <w:fldChar w:fldCharType="end"/>
      </w:r>
    </w:p>
    <w:p w14:paraId="768D5696" w14:textId="0FB1B6BF" w:rsidR="00F83CFF" w:rsidRDefault="00F83CFF">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fldLock="1"/>
      </w:r>
      <w:r>
        <w:rPr>
          <w:noProof/>
        </w:rPr>
        <w:instrText xml:space="preserve"> PAGEREF _Toc138361648 \h </w:instrText>
      </w:r>
      <w:r>
        <w:rPr>
          <w:noProof/>
        </w:rPr>
      </w:r>
      <w:r>
        <w:rPr>
          <w:noProof/>
        </w:rPr>
        <w:fldChar w:fldCharType="separate"/>
      </w:r>
      <w:r>
        <w:rPr>
          <w:noProof/>
        </w:rPr>
        <w:t>142</w:t>
      </w:r>
      <w:r>
        <w:rPr>
          <w:noProof/>
        </w:rPr>
        <w:fldChar w:fldCharType="end"/>
      </w:r>
    </w:p>
    <w:p w14:paraId="273F9D76" w14:textId="3B3D01FB" w:rsidR="00F83CFF" w:rsidRDefault="00F83CFF">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fldLock="1"/>
      </w:r>
      <w:r>
        <w:rPr>
          <w:noProof/>
        </w:rPr>
        <w:instrText xml:space="preserve"> PAGEREF _Toc138361649 \h </w:instrText>
      </w:r>
      <w:r>
        <w:rPr>
          <w:noProof/>
        </w:rPr>
      </w:r>
      <w:r>
        <w:rPr>
          <w:noProof/>
        </w:rPr>
        <w:fldChar w:fldCharType="separate"/>
      </w:r>
      <w:r>
        <w:rPr>
          <w:noProof/>
        </w:rPr>
        <w:t>143</w:t>
      </w:r>
      <w:r>
        <w:rPr>
          <w:noProof/>
        </w:rPr>
        <w:fldChar w:fldCharType="end"/>
      </w:r>
    </w:p>
    <w:p w14:paraId="4E887562" w14:textId="31004F82" w:rsidR="00F83CFF" w:rsidRDefault="00F83CFF">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fldLock="1"/>
      </w:r>
      <w:r>
        <w:rPr>
          <w:noProof/>
        </w:rPr>
        <w:instrText xml:space="preserve"> PAGEREF _Toc138361650 \h </w:instrText>
      </w:r>
      <w:r>
        <w:rPr>
          <w:noProof/>
        </w:rPr>
      </w:r>
      <w:r>
        <w:rPr>
          <w:noProof/>
        </w:rPr>
        <w:fldChar w:fldCharType="separate"/>
      </w:r>
      <w:r>
        <w:rPr>
          <w:noProof/>
        </w:rPr>
        <w:t>144</w:t>
      </w:r>
      <w:r>
        <w:rPr>
          <w:noProof/>
        </w:rPr>
        <w:fldChar w:fldCharType="end"/>
      </w:r>
    </w:p>
    <w:p w14:paraId="640C0F4F" w14:textId="44EC9DEE" w:rsidR="00F83CFF" w:rsidRDefault="00F83CFF">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_Toc138361651 \h </w:instrText>
      </w:r>
      <w:r>
        <w:rPr>
          <w:noProof/>
        </w:rPr>
      </w:r>
      <w:r>
        <w:rPr>
          <w:noProof/>
        </w:rPr>
        <w:fldChar w:fldCharType="separate"/>
      </w:r>
      <w:r>
        <w:rPr>
          <w:noProof/>
        </w:rPr>
        <w:t>144</w:t>
      </w:r>
      <w:r>
        <w:rPr>
          <w:noProof/>
        </w:rPr>
        <w:fldChar w:fldCharType="end"/>
      </w:r>
    </w:p>
    <w:p w14:paraId="3DB43A51" w14:textId="7E29DAC2" w:rsidR="00F83CFF" w:rsidRDefault="00F83CFF">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_Toc138361652 \h </w:instrText>
      </w:r>
      <w:r>
        <w:rPr>
          <w:noProof/>
        </w:rPr>
      </w:r>
      <w:r>
        <w:rPr>
          <w:noProof/>
        </w:rPr>
        <w:fldChar w:fldCharType="separate"/>
      </w:r>
      <w:r>
        <w:rPr>
          <w:noProof/>
        </w:rPr>
        <w:t>144</w:t>
      </w:r>
      <w:r>
        <w:rPr>
          <w:noProof/>
        </w:rPr>
        <w:fldChar w:fldCharType="end"/>
      </w:r>
    </w:p>
    <w:p w14:paraId="462E0F7D" w14:textId="6884B36C" w:rsidR="00F83CFF" w:rsidRDefault="00F83CFF">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fldLock="1"/>
      </w:r>
      <w:r>
        <w:rPr>
          <w:noProof/>
        </w:rPr>
        <w:instrText xml:space="preserve"> PAGEREF _Toc138361653 \h </w:instrText>
      </w:r>
      <w:r>
        <w:rPr>
          <w:noProof/>
        </w:rPr>
      </w:r>
      <w:r>
        <w:rPr>
          <w:noProof/>
        </w:rPr>
        <w:fldChar w:fldCharType="separate"/>
      </w:r>
      <w:r>
        <w:rPr>
          <w:noProof/>
        </w:rPr>
        <w:t>144</w:t>
      </w:r>
      <w:r>
        <w:rPr>
          <w:noProof/>
        </w:rPr>
        <w:fldChar w:fldCharType="end"/>
      </w:r>
    </w:p>
    <w:p w14:paraId="701514FC" w14:textId="13839218" w:rsidR="00F83CFF" w:rsidRDefault="00F83CFF">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_Toc138361654 \h </w:instrText>
      </w:r>
      <w:r>
        <w:rPr>
          <w:noProof/>
        </w:rPr>
      </w:r>
      <w:r>
        <w:rPr>
          <w:noProof/>
        </w:rPr>
        <w:fldChar w:fldCharType="separate"/>
      </w:r>
      <w:r>
        <w:rPr>
          <w:noProof/>
        </w:rPr>
        <w:t>144</w:t>
      </w:r>
      <w:r>
        <w:rPr>
          <w:noProof/>
        </w:rPr>
        <w:fldChar w:fldCharType="end"/>
      </w:r>
    </w:p>
    <w:p w14:paraId="73D2FAEF" w14:textId="1DC0C380" w:rsidR="00F83CFF" w:rsidRDefault="00F83CFF">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_Toc138361655 \h </w:instrText>
      </w:r>
      <w:r>
        <w:rPr>
          <w:noProof/>
        </w:rPr>
      </w:r>
      <w:r>
        <w:rPr>
          <w:noProof/>
        </w:rPr>
        <w:fldChar w:fldCharType="separate"/>
      </w:r>
      <w:r>
        <w:rPr>
          <w:noProof/>
        </w:rPr>
        <w:t>144</w:t>
      </w:r>
      <w:r>
        <w:rPr>
          <w:noProof/>
        </w:rPr>
        <w:fldChar w:fldCharType="end"/>
      </w:r>
    </w:p>
    <w:p w14:paraId="7FF19888" w14:textId="128C92EE" w:rsidR="00F83CFF" w:rsidRDefault="00F83CFF">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fldLock="1"/>
      </w:r>
      <w:r>
        <w:rPr>
          <w:noProof/>
        </w:rPr>
        <w:instrText xml:space="preserve"> PAGEREF _Toc138361656 \h </w:instrText>
      </w:r>
      <w:r>
        <w:rPr>
          <w:noProof/>
        </w:rPr>
      </w:r>
      <w:r>
        <w:rPr>
          <w:noProof/>
        </w:rPr>
        <w:fldChar w:fldCharType="separate"/>
      </w:r>
      <w:r>
        <w:rPr>
          <w:noProof/>
        </w:rPr>
        <w:t>148</w:t>
      </w:r>
      <w:r>
        <w:rPr>
          <w:noProof/>
        </w:rPr>
        <w:fldChar w:fldCharType="end"/>
      </w:r>
    </w:p>
    <w:p w14:paraId="7275A765" w14:textId="5E02FA05" w:rsidR="00F83CFF" w:rsidRDefault="00F83CFF">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_Toc138361657 \h </w:instrText>
      </w:r>
      <w:r>
        <w:rPr>
          <w:noProof/>
        </w:rPr>
      </w:r>
      <w:r>
        <w:rPr>
          <w:noProof/>
        </w:rPr>
        <w:fldChar w:fldCharType="separate"/>
      </w:r>
      <w:r>
        <w:rPr>
          <w:noProof/>
        </w:rPr>
        <w:t>151</w:t>
      </w:r>
      <w:r>
        <w:rPr>
          <w:noProof/>
        </w:rPr>
        <w:fldChar w:fldCharType="end"/>
      </w:r>
    </w:p>
    <w:p w14:paraId="26A3AFA0" w14:textId="37AB3309" w:rsidR="00F83CFF" w:rsidRDefault="00F83CFF">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_Toc138361658 \h </w:instrText>
      </w:r>
      <w:r>
        <w:rPr>
          <w:noProof/>
        </w:rPr>
      </w:r>
      <w:r>
        <w:rPr>
          <w:noProof/>
        </w:rPr>
        <w:fldChar w:fldCharType="separate"/>
      </w:r>
      <w:r>
        <w:rPr>
          <w:noProof/>
        </w:rPr>
        <w:t>151</w:t>
      </w:r>
      <w:r>
        <w:rPr>
          <w:noProof/>
        </w:rPr>
        <w:fldChar w:fldCharType="end"/>
      </w:r>
    </w:p>
    <w:p w14:paraId="7095502F" w14:textId="07A051F2" w:rsidR="00F83CFF" w:rsidRDefault="00F83CFF">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_Toc138361659 \h </w:instrText>
      </w:r>
      <w:r>
        <w:rPr>
          <w:noProof/>
        </w:rPr>
      </w:r>
      <w:r>
        <w:rPr>
          <w:noProof/>
        </w:rPr>
        <w:fldChar w:fldCharType="separate"/>
      </w:r>
      <w:r>
        <w:rPr>
          <w:noProof/>
        </w:rPr>
        <w:t>152</w:t>
      </w:r>
      <w:r>
        <w:rPr>
          <w:noProof/>
        </w:rPr>
        <w:fldChar w:fldCharType="end"/>
      </w:r>
    </w:p>
    <w:p w14:paraId="2B320AB8" w14:textId="7DF84BCF" w:rsidR="00F83CFF" w:rsidRDefault="00F83CFF">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_Toc138361660 \h </w:instrText>
      </w:r>
      <w:r>
        <w:rPr>
          <w:noProof/>
        </w:rPr>
      </w:r>
      <w:r>
        <w:rPr>
          <w:noProof/>
        </w:rPr>
        <w:fldChar w:fldCharType="separate"/>
      </w:r>
      <w:r>
        <w:rPr>
          <w:noProof/>
        </w:rPr>
        <w:t>152</w:t>
      </w:r>
      <w:r>
        <w:rPr>
          <w:noProof/>
        </w:rPr>
        <w:fldChar w:fldCharType="end"/>
      </w:r>
    </w:p>
    <w:p w14:paraId="39D20132" w14:textId="0B3089AF" w:rsidR="00F83CFF" w:rsidRDefault="00F83CFF">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fldLock="1"/>
      </w:r>
      <w:r>
        <w:rPr>
          <w:noProof/>
        </w:rPr>
        <w:instrText xml:space="preserve"> PAGEREF _Toc138361661 \h </w:instrText>
      </w:r>
      <w:r>
        <w:rPr>
          <w:noProof/>
        </w:rPr>
      </w:r>
      <w:r>
        <w:rPr>
          <w:noProof/>
        </w:rPr>
        <w:fldChar w:fldCharType="separate"/>
      </w:r>
      <w:r>
        <w:rPr>
          <w:noProof/>
        </w:rPr>
        <w:t>153</w:t>
      </w:r>
      <w:r>
        <w:rPr>
          <w:noProof/>
        </w:rPr>
        <w:fldChar w:fldCharType="end"/>
      </w:r>
    </w:p>
    <w:p w14:paraId="4884B886" w14:textId="7BD8E65F" w:rsidR="00F83CFF" w:rsidRDefault="00F83CFF">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_Toc138361662 \h </w:instrText>
      </w:r>
      <w:r>
        <w:rPr>
          <w:noProof/>
        </w:rPr>
      </w:r>
      <w:r>
        <w:rPr>
          <w:noProof/>
        </w:rPr>
        <w:fldChar w:fldCharType="separate"/>
      </w:r>
      <w:r>
        <w:rPr>
          <w:noProof/>
        </w:rPr>
        <w:t>153</w:t>
      </w:r>
      <w:r>
        <w:rPr>
          <w:noProof/>
        </w:rPr>
        <w:fldChar w:fldCharType="end"/>
      </w:r>
    </w:p>
    <w:p w14:paraId="26A7D2F5" w14:textId="3A3BE1A6" w:rsidR="00F83CFF" w:rsidRDefault="00F83CFF">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fldLock="1"/>
      </w:r>
      <w:r>
        <w:rPr>
          <w:noProof/>
        </w:rPr>
        <w:instrText xml:space="preserve"> PAGEREF _Toc138361663 \h </w:instrText>
      </w:r>
      <w:r>
        <w:rPr>
          <w:noProof/>
        </w:rPr>
      </w:r>
      <w:r>
        <w:rPr>
          <w:noProof/>
        </w:rPr>
        <w:fldChar w:fldCharType="separate"/>
      </w:r>
      <w:r>
        <w:rPr>
          <w:noProof/>
        </w:rPr>
        <w:t>153</w:t>
      </w:r>
      <w:r>
        <w:rPr>
          <w:noProof/>
        </w:rPr>
        <w:fldChar w:fldCharType="end"/>
      </w:r>
    </w:p>
    <w:p w14:paraId="0F54D886" w14:textId="44238A7D" w:rsidR="00F83CFF" w:rsidRDefault="00F83CFF">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_Toc138361664 \h </w:instrText>
      </w:r>
      <w:r>
        <w:rPr>
          <w:noProof/>
        </w:rPr>
      </w:r>
      <w:r>
        <w:rPr>
          <w:noProof/>
        </w:rPr>
        <w:fldChar w:fldCharType="separate"/>
      </w:r>
      <w:r>
        <w:rPr>
          <w:noProof/>
        </w:rPr>
        <w:t>154</w:t>
      </w:r>
      <w:r>
        <w:rPr>
          <w:noProof/>
        </w:rPr>
        <w:fldChar w:fldCharType="end"/>
      </w:r>
    </w:p>
    <w:p w14:paraId="45034626" w14:textId="14F533E6" w:rsidR="00F83CFF" w:rsidRDefault="00F83CFF">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fldLock="1"/>
      </w:r>
      <w:r>
        <w:rPr>
          <w:noProof/>
        </w:rPr>
        <w:instrText xml:space="preserve"> PAGEREF _Toc138361665 \h </w:instrText>
      </w:r>
      <w:r>
        <w:rPr>
          <w:noProof/>
        </w:rPr>
      </w:r>
      <w:r>
        <w:rPr>
          <w:noProof/>
        </w:rPr>
        <w:fldChar w:fldCharType="separate"/>
      </w:r>
      <w:r>
        <w:rPr>
          <w:noProof/>
        </w:rPr>
        <w:t>155</w:t>
      </w:r>
      <w:r>
        <w:rPr>
          <w:noProof/>
        </w:rPr>
        <w:fldChar w:fldCharType="end"/>
      </w:r>
    </w:p>
    <w:p w14:paraId="29A705DC" w14:textId="6832F4F2" w:rsidR="00F83CFF" w:rsidRDefault="00F83CFF">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_Toc138361666 \h </w:instrText>
      </w:r>
      <w:r>
        <w:rPr>
          <w:noProof/>
        </w:rPr>
      </w:r>
      <w:r>
        <w:rPr>
          <w:noProof/>
        </w:rPr>
        <w:fldChar w:fldCharType="separate"/>
      </w:r>
      <w:r>
        <w:rPr>
          <w:noProof/>
        </w:rPr>
        <w:t>155</w:t>
      </w:r>
      <w:r>
        <w:rPr>
          <w:noProof/>
        </w:rPr>
        <w:fldChar w:fldCharType="end"/>
      </w:r>
    </w:p>
    <w:p w14:paraId="07988B89" w14:textId="2E821446" w:rsidR="00F83CFF" w:rsidRDefault="00F83CFF">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fldLock="1"/>
      </w:r>
      <w:r>
        <w:rPr>
          <w:noProof/>
        </w:rPr>
        <w:instrText xml:space="preserve"> PAGEREF _Toc138361667 \h </w:instrText>
      </w:r>
      <w:r>
        <w:rPr>
          <w:noProof/>
        </w:rPr>
      </w:r>
      <w:r>
        <w:rPr>
          <w:noProof/>
        </w:rPr>
        <w:fldChar w:fldCharType="separate"/>
      </w:r>
      <w:r>
        <w:rPr>
          <w:noProof/>
        </w:rPr>
        <w:t>155</w:t>
      </w:r>
      <w:r>
        <w:rPr>
          <w:noProof/>
        </w:rPr>
        <w:fldChar w:fldCharType="end"/>
      </w:r>
    </w:p>
    <w:p w14:paraId="022DCC9B" w14:textId="116D134C" w:rsidR="00F83CFF" w:rsidRDefault="00F83CFF">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_Toc138361668 \h </w:instrText>
      </w:r>
      <w:r>
        <w:rPr>
          <w:noProof/>
        </w:rPr>
      </w:r>
      <w:r>
        <w:rPr>
          <w:noProof/>
        </w:rPr>
        <w:fldChar w:fldCharType="separate"/>
      </w:r>
      <w:r>
        <w:rPr>
          <w:noProof/>
        </w:rPr>
        <w:t>155</w:t>
      </w:r>
      <w:r>
        <w:rPr>
          <w:noProof/>
        </w:rPr>
        <w:fldChar w:fldCharType="end"/>
      </w:r>
    </w:p>
    <w:p w14:paraId="320F14E0" w14:textId="5E2B1A5C" w:rsidR="00F83CFF" w:rsidRDefault="00F83CFF">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fldLock="1"/>
      </w:r>
      <w:r>
        <w:rPr>
          <w:noProof/>
        </w:rPr>
        <w:instrText xml:space="preserve"> PAGEREF _Toc138361669 \h </w:instrText>
      </w:r>
      <w:r>
        <w:rPr>
          <w:noProof/>
        </w:rPr>
      </w:r>
      <w:r>
        <w:rPr>
          <w:noProof/>
        </w:rPr>
        <w:fldChar w:fldCharType="separate"/>
      </w:r>
      <w:r>
        <w:rPr>
          <w:noProof/>
        </w:rPr>
        <w:t>156</w:t>
      </w:r>
      <w:r>
        <w:rPr>
          <w:noProof/>
        </w:rPr>
        <w:fldChar w:fldCharType="end"/>
      </w:r>
    </w:p>
    <w:p w14:paraId="07A0A28F" w14:textId="5CA3ED3E" w:rsidR="00F83CFF" w:rsidRDefault="00F83CFF">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fldLock="1"/>
      </w:r>
      <w:r>
        <w:rPr>
          <w:noProof/>
        </w:rPr>
        <w:instrText xml:space="preserve"> PAGEREF _Toc138361670 \h </w:instrText>
      </w:r>
      <w:r>
        <w:rPr>
          <w:noProof/>
        </w:rPr>
      </w:r>
      <w:r>
        <w:rPr>
          <w:noProof/>
        </w:rPr>
        <w:fldChar w:fldCharType="separate"/>
      </w:r>
      <w:r>
        <w:rPr>
          <w:noProof/>
        </w:rPr>
        <w:t>157</w:t>
      </w:r>
      <w:r>
        <w:rPr>
          <w:noProof/>
        </w:rPr>
        <w:fldChar w:fldCharType="end"/>
      </w:r>
    </w:p>
    <w:p w14:paraId="3888EF83" w14:textId="4BCA059A" w:rsidR="00F83CFF" w:rsidRDefault="00F83CFF">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fldLock="1"/>
      </w:r>
      <w:r>
        <w:rPr>
          <w:noProof/>
        </w:rPr>
        <w:instrText xml:space="preserve"> PAGEREF _Toc138361671 \h </w:instrText>
      </w:r>
      <w:r>
        <w:rPr>
          <w:noProof/>
        </w:rPr>
      </w:r>
      <w:r>
        <w:rPr>
          <w:noProof/>
        </w:rPr>
        <w:fldChar w:fldCharType="separate"/>
      </w:r>
      <w:r>
        <w:rPr>
          <w:noProof/>
        </w:rPr>
        <w:t>157</w:t>
      </w:r>
      <w:r>
        <w:rPr>
          <w:noProof/>
        </w:rPr>
        <w:fldChar w:fldCharType="end"/>
      </w:r>
    </w:p>
    <w:p w14:paraId="78594AD4" w14:textId="08DD012A" w:rsidR="00F83CFF" w:rsidRDefault="00F83CFF">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fldLock="1"/>
      </w:r>
      <w:r>
        <w:rPr>
          <w:noProof/>
        </w:rPr>
        <w:instrText xml:space="preserve"> PAGEREF _Toc138361672 \h </w:instrText>
      </w:r>
      <w:r>
        <w:rPr>
          <w:noProof/>
        </w:rPr>
      </w:r>
      <w:r>
        <w:rPr>
          <w:noProof/>
        </w:rPr>
        <w:fldChar w:fldCharType="separate"/>
      </w:r>
      <w:r>
        <w:rPr>
          <w:noProof/>
        </w:rPr>
        <w:t>158</w:t>
      </w:r>
      <w:r>
        <w:rPr>
          <w:noProof/>
        </w:rPr>
        <w:fldChar w:fldCharType="end"/>
      </w:r>
    </w:p>
    <w:p w14:paraId="1498A9D8" w14:textId="3ACF93CA" w:rsidR="00F83CFF" w:rsidRDefault="00F83CFF">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fldLock="1"/>
      </w:r>
      <w:r>
        <w:rPr>
          <w:noProof/>
        </w:rPr>
        <w:instrText xml:space="preserve"> PAGEREF _Toc138361673 \h </w:instrText>
      </w:r>
      <w:r>
        <w:rPr>
          <w:noProof/>
        </w:rPr>
      </w:r>
      <w:r>
        <w:rPr>
          <w:noProof/>
        </w:rPr>
        <w:fldChar w:fldCharType="separate"/>
      </w:r>
      <w:r>
        <w:rPr>
          <w:noProof/>
        </w:rPr>
        <w:t>158</w:t>
      </w:r>
      <w:r>
        <w:rPr>
          <w:noProof/>
        </w:rPr>
        <w:fldChar w:fldCharType="end"/>
      </w:r>
    </w:p>
    <w:p w14:paraId="3FB87CA4" w14:textId="2A105D11" w:rsidR="00F83CFF" w:rsidRDefault="00F83CFF">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_Toc138361674 \h </w:instrText>
      </w:r>
      <w:r>
        <w:rPr>
          <w:noProof/>
        </w:rPr>
      </w:r>
      <w:r>
        <w:rPr>
          <w:noProof/>
        </w:rPr>
        <w:fldChar w:fldCharType="separate"/>
      </w:r>
      <w:r>
        <w:rPr>
          <w:noProof/>
        </w:rPr>
        <w:t>158</w:t>
      </w:r>
      <w:r>
        <w:rPr>
          <w:noProof/>
        </w:rPr>
        <w:fldChar w:fldCharType="end"/>
      </w:r>
    </w:p>
    <w:p w14:paraId="239269C2" w14:textId="72567209" w:rsidR="00F83CFF" w:rsidRDefault="00F83CFF">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_Toc138361675 \h </w:instrText>
      </w:r>
      <w:r>
        <w:rPr>
          <w:noProof/>
        </w:rPr>
      </w:r>
      <w:r>
        <w:rPr>
          <w:noProof/>
        </w:rPr>
        <w:fldChar w:fldCharType="separate"/>
      </w:r>
      <w:r>
        <w:rPr>
          <w:noProof/>
        </w:rPr>
        <w:t>158</w:t>
      </w:r>
      <w:r>
        <w:rPr>
          <w:noProof/>
        </w:rPr>
        <w:fldChar w:fldCharType="end"/>
      </w:r>
    </w:p>
    <w:p w14:paraId="42F00A92" w14:textId="16EDB1CE" w:rsidR="00F83CFF" w:rsidRDefault="00F83CFF">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fldLock="1"/>
      </w:r>
      <w:r>
        <w:rPr>
          <w:noProof/>
        </w:rPr>
        <w:instrText xml:space="preserve"> PAGEREF _Toc138361676 \h </w:instrText>
      </w:r>
      <w:r>
        <w:rPr>
          <w:noProof/>
        </w:rPr>
      </w:r>
      <w:r>
        <w:rPr>
          <w:noProof/>
        </w:rPr>
        <w:fldChar w:fldCharType="separate"/>
      </w:r>
      <w:r>
        <w:rPr>
          <w:noProof/>
        </w:rPr>
        <w:t>159</w:t>
      </w:r>
      <w:r>
        <w:rPr>
          <w:noProof/>
        </w:rPr>
        <w:fldChar w:fldCharType="end"/>
      </w:r>
    </w:p>
    <w:p w14:paraId="0DD26DBE" w14:textId="65D0840E" w:rsidR="00F83CFF" w:rsidRDefault="00F83CFF">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_Toc138361677 \h </w:instrText>
      </w:r>
      <w:r>
        <w:rPr>
          <w:noProof/>
        </w:rPr>
      </w:r>
      <w:r>
        <w:rPr>
          <w:noProof/>
        </w:rPr>
        <w:fldChar w:fldCharType="separate"/>
      </w:r>
      <w:r>
        <w:rPr>
          <w:noProof/>
        </w:rPr>
        <w:t>159</w:t>
      </w:r>
      <w:r>
        <w:rPr>
          <w:noProof/>
        </w:rPr>
        <w:fldChar w:fldCharType="end"/>
      </w:r>
    </w:p>
    <w:p w14:paraId="5CC8B84F" w14:textId="5814CBF0" w:rsidR="00F83CFF" w:rsidRDefault="00F83CFF">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_Toc138361678 \h </w:instrText>
      </w:r>
      <w:r>
        <w:rPr>
          <w:noProof/>
        </w:rPr>
      </w:r>
      <w:r>
        <w:rPr>
          <w:noProof/>
        </w:rPr>
        <w:fldChar w:fldCharType="separate"/>
      </w:r>
      <w:r>
        <w:rPr>
          <w:noProof/>
        </w:rPr>
        <w:t>159</w:t>
      </w:r>
      <w:r>
        <w:rPr>
          <w:noProof/>
        </w:rPr>
        <w:fldChar w:fldCharType="end"/>
      </w:r>
    </w:p>
    <w:p w14:paraId="1B53A7F0" w14:textId="5B8E2377" w:rsidR="00F83CFF" w:rsidRDefault="00F83CFF">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_Toc138361679 \h </w:instrText>
      </w:r>
      <w:r>
        <w:rPr>
          <w:noProof/>
        </w:rPr>
      </w:r>
      <w:r>
        <w:rPr>
          <w:noProof/>
        </w:rPr>
        <w:fldChar w:fldCharType="separate"/>
      </w:r>
      <w:r>
        <w:rPr>
          <w:noProof/>
        </w:rPr>
        <w:t>159</w:t>
      </w:r>
      <w:r>
        <w:rPr>
          <w:noProof/>
        </w:rPr>
        <w:fldChar w:fldCharType="end"/>
      </w:r>
    </w:p>
    <w:p w14:paraId="735E519D" w14:textId="785A8C81" w:rsidR="00F83CFF" w:rsidRDefault="00F83CFF">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_Toc138361680 \h </w:instrText>
      </w:r>
      <w:r>
        <w:rPr>
          <w:noProof/>
        </w:rPr>
      </w:r>
      <w:r>
        <w:rPr>
          <w:noProof/>
        </w:rPr>
        <w:fldChar w:fldCharType="separate"/>
      </w:r>
      <w:r>
        <w:rPr>
          <w:noProof/>
        </w:rPr>
        <w:t>159</w:t>
      </w:r>
      <w:r>
        <w:rPr>
          <w:noProof/>
        </w:rPr>
        <w:fldChar w:fldCharType="end"/>
      </w:r>
    </w:p>
    <w:p w14:paraId="046DF36B" w14:textId="256853E0" w:rsidR="00F83CFF" w:rsidRDefault="00F83CFF">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_Toc138361681 \h </w:instrText>
      </w:r>
      <w:r>
        <w:rPr>
          <w:noProof/>
        </w:rPr>
      </w:r>
      <w:r>
        <w:rPr>
          <w:noProof/>
        </w:rPr>
        <w:fldChar w:fldCharType="separate"/>
      </w:r>
      <w:r>
        <w:rPr>
          <w:noProof/>
        </w:rPr>
        <w:t>160</w:t>
      </w:r>
      <w:r>
        <w:rPr>
          <w:noProof/>
        </w:rPr>
        <w:fldChar w:fldCharType="end"/>
      </w:r>
    </w:p>
    <w:p w14:paraId="091FFB42" w14:textId="01563AEE" w:rsidR="00F83CFF" w:rsidRDefault="00F83CFF">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_Toc138361682 \h </w:instrText>
      </w:r>
      <w:r>
        <w:rPr>
          <w:noProof/>
        </w:rPr>
      </w:r>
      <w:r>
        <w:rPr>
          <w:noProof/>
        </w:rPr>
        <w:fldChar w:fldCharType="separate"/>
      </w:r>
      <w:r>
        <w:rPr>
          <w:noProof/>
        </w:rPr>
        <w:t>161</w:t>
      </w:r>
      <w:r>
        <w:rPr>
          <w:noProof/>
        </w:rPr>
        <w:fldChar w:fldCharType="end"/>
      </w:r>
    </w:p>
    <w:p w14:paraId="2AF6CCF9" w14:textId="6E2F7C19" w:rsidR="00F83CFF" w:rsidRDefault="00F83CFF">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_Toc138361683 \h </w:instrText>
      </w:r>
      <w:r>
        <w:rPr>
          <w:noProof/>
        </w:rPr>
      </w:r>
      <w:r>
        <w:rPr>
          <w:noProof/>
        </w:rPr>
        <w:fldChar w:fldCharType="separate"/>
      </w:r>
      <w:r>
        <w:rPr>
          <w:noProof/>
        </w:rPr>
        <w:t>162</w:t>
      </w:r>
      <w:r>
        <w:rPr>
          <w:noProof/>
        </w:rPr>
        <w:fldChar w:fldCharType="end"/>
      </w:r>
    </w:p>
    <w:p w14:paraId="5922368F" w14:textId="16184837" w:rsidR="00F83CFF" w:rsidRDefault="00F83CFF">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fldLock="1"/>
      </w:r>
      <w:r>
        <w:rPr>
          <w:noProof/>
        </w:rPr>
        <w:instrText xml:space="preserve"> PAGEREF _Toc138361684 \h </w:instrText>
      </w:r>
      <w:r>
        <w:rPr>
          <w:noProof/>
        </w:rPr>
      </w:r>
      <w:r>
        <w:rPr>
          <w:noProof/>
        </w:rPr>
        <w:fldChar w:fldCharType="separate"/>
      </w:r>
      <w:r>
        <w:rPr>
          <w:noProof/>
        </w:rPr>
        <w:t>163</w:t>
      </w:r>
      <w:r>
        <w:rPr>
          <w:noProof/>
        </w:rPr>
        <w:fldChar w:fldCharType="end"/>
      </w:r>
    </w:p>
    <w:p w14:paraId="1093FE71" w14:textId="685E6CFF" w:rsidR="00F83CFF" w:rsidRDefault="00F83CFF">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fldLock="1"/>
      </w:r>
      <w:r>
        <w:rPr>
          <w:noProof/>
        </w:rPr>
        <w:instrText xml:space="preserve"> PAGEREF _Toc138361685 \h </w:instrText>
      </w:r>
      <w:r>
        <w:rPr>
          <w:noProof/>
        </w:rPr>
      </w:r>
      <w:r>
        <w:rPr>
          <w:noProof/>
        </w:rPr>
        <w:fldChar w:fldCharType="separate"/>
      </w:r>
      <w:r>
        <w:rPr>
          <w:noProof/>
        </w:rPr>
        <w:t>164</w:t>
      </w:r>
      <w:r>
        <w:rPr>
          <w:noProof/>
        </w:rPr>
        <w:fldChar w:fldCharType="end"/>
      </w:r>
    </w:p>
    <w:p w14:paraId="1894FD82" w14:textId="5B1D88DF" w:rsidR="00F83CFF" w:rsidRDefault="00F83CFF">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_Toc138361686 \h </w:instrText>
      </w:r>
      <w:r>
        <w:rPr>
          <w:noProof/>
        </w:rPr>
      </w:r>
      <w:r>
        <w:rPr>
          <w:noProof/>
        </w:rPr>
        <w:fldChar w:fldCharType="separate"/>
      </w:r>
      <w:r>
        <w:rPr>
          <w:noProof/>
        </w:rPr>
        <w:t>164</w:t>
      </w:r>
      <w:r>
        <w:rPr>
          <w:noProof/>
        </w:rPr>
        <w:fldChar w:fldCharType="end"/>
      </w:r>
    </w:p>
    <w:p w14:paraId="26CE3081" w14:textId="6DEDA803" w:rsidR="00F83CFF" w:rsidRDefault="00F83CFF">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fldLock="1"/>
      </w:r>
      <w:r>
        <w:rPr>
          <w:noProof/>
        </w:rPr>
        <w:instrText xml:space="preserve"> PAGEREF _Toc138361687 \h </w:instrText>
      </w:r>
      <w:r>
        <w:rPr>
          <w:noProof/>
        </w:rPr>
      </w:r>
      <w:r>
        <w:rPr>
          <w:noProof/>
        </w:rPr>
        <w:fldChar w:fldCharType="separate"/>
      </w:r>
      <w:r>
        <w:rPr>
          <w:noProof/>
        </w:rPr>
        <w:t>165</w:t>
      </w:r>
      <w:r>
        <w:rPr>
          <w:noProof/>
        </w:rPr>
        <w:fldChar w:fldCharType="end"/>
      </w:r>
    </w:p>
    <w:p w14:paraId="4F279B41" w14:textId="0368064E" w:rsidR="00F83CFF" w:rsidRDefault="00F83CFF">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_Toc138361688 \h </w:instrText>
      </w:r>
      <w:r>
        <w:rPr>
          <w:noProof/>
        </w:rPr>
      </w:r>
      <w:r>
        <w:rPr>
          <w:noProof/>
        </w:rPr>
        <w:fldChar w:fldCharType="separate"/>
      </w:r>
      <w:r>
        <w:rPr>
          <w:noProof/>
        </w:rPr>
        <w:t>165</w:t>
      </w:r>
      <w:r>
        <w:rPr>
          <w:noProof/>
        </w:rPr>
        <w:fldChar w:fldCharType="end"/>
      </w:r>
    </w:p>
    <w:p w14:paraId="3D7BF703" w14:textId="77D0BC25" w:rsidR="00F83CFF" w:rsidRDefault="00F83CFF">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fldLock="1"/>
      </w:r>
      <w:r>
        <w:rPr>
          <w:noProof/>
        </w:rPr>
        <w:instrText xml:space="preserve"> PAGEREF _Toc138361689 \h </w:instrText>
      </w:r>
      <w:r>
        <w:rPr>
          <w:noProof/>
        </w:rPr>
      </w:r>
      <w:r>
        <w:rPr>
          <w:noProof/>
        </w:rPr>
        <w:fldChar w:fldCharType="separate"/>
      </w:r>
      <w:r>
        <w:rPr>
          <w:noProof/>
        </w:rPr>
        <w:t>165</w:t>
      </w:r>
      <w:r>
        <w:rPr>
          <w:noProof/>
        </w:rPr>
        <w:fldChar w:fldCharType="end"/>
      </w:r>
    </w:p>
    <w:p w14:paraId="57C0053B" w14:textId="1B382863" w:rsidR="00F83CFF" w:rsidRDefault="00F83CFF">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fldLock="1"/>
      </w:r>
      <w:r>
        <w:rPr>
          <w:noProof/>
        </w:rPr>
        <w:instrText xml:space="preserve"> PAGEREF _Toc138361690 \h </w:instrText>
      </w:r>
      <w:r>
        <w:rPr>
          <w:noProof/>
        </w:rPr>
      </w:r>
      <w:r>
        <w:rPr>
          <w:noProof/>
        </w:rPr>
        <w:fldChar w:fldCharType="separate"/>
      </w:r>
      <w:r>
        <w:rPr>
          <w:noProof/>
        </w:rPr>
        <w:t>165</w:t>
      </w:r>
      <w:r>
        <w:rPr>
          <w:noProof/>
        </w:rPr>
        <w:fldChar w:fldCharType="end"/>
      </w:r>
    </w:p>
    <w:p w14:paraId="7C958BC9" w14:textId="1C929459" w:rsidR="00F83CFF" w:rsidRDefault="00F83CFF">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fldLock="1"/>
      </w:r>
      <w:r>
        <w:rPr>
          <w:noProof/>
        </w:rPr>
        <w:instrText xml:space="preserve"> PAGEREF _Toc138361691 \h </w:instrText>
      </w:r>
      <w:r>
        <w:rPr>
          <w:noProof/>
        </w:rPr>
      </w:r>
      <w:r>
        <w:rPr>
          <w:noProof/>
        </w:rPr>
        <w:fldChar w:fldCharType="separate"/>
      </w:r>
      <w:r>
        <w:rPr>
          <w:noProof/>
        </w:rPr>
        <w:t>165</w:t>
      </w:r>
      <w:r>
        <w:rPr>
          <w:noProof/>
        </w:rPr>
        <w:fldChar w:fldCharType="end"/>
      </w:r>
    </w:p>
    <w:p w14:paraId="102098AE" w14:textId="3B9E2E1A" w:rsidR="00F83CFF" w:rsidRDefault="00F83CFF">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_Toc138361692 \h </w:instrText>
      </w:r>
      <w:r>
        <w:rPr>
          <w:noProof/>
        </w:rPr>
      </w:r>
      <w:r>
        <w:rPr>
          <w:noProof/>
        </w:rPr>
        <w:fldChar w:fldCharType="separate"/>
      </w:r>
      <w:r>
        <w:rPr>
          <w:noProof/>
        </w:rPr>
        <w:t>165</w:t>
      </w:r>
      <w:r>
        <w:rPr>
          <w:noProof/>
        </w:rPr>
        <w:fldChar w:fldCharType="end"/>
      </w:r>
    </w:p>
    <w:p w14:paraId="4D8E0C06" w14:textId="6AC044AA" w:rsidR="00F83CFF" w:rsidRDefault="00F83CFF">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_Toc138361693 \h </w:instrText>
      </w:r>
      <w:r>
        <w:rPr>
          <w:noProof/>
        </w:rPr>
      </w:r>
      <w:r>
        <w:rPr>
          <w:noProof/>
        </w:rPr>
        <w:fldChar w:fldCharType="separate"/>
      </w:r>
      <w:r>
        <w:rPr>
          <w:noProof/>
        </w:rPr>
        <w:t>165</w:t>
      </w:r>
      <w:r>
        <w:rPr>
          <w:noProof/>
        </w:rPr>
        <w:fldChar w:fldCharType="end"/>
      </w:r>
    </w:p>
    <w:p w14:paraId="5D702096" w14:textId="2B804261" w:rsidR="00F83CFF" w:rsidRDefault="00F83CFF">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fldLock="1"/>
      </w:r>
      <w:r>
        <w:rPr>
          <w:noProof/>
        </w:rPr>
        <w:instrText xml:space="preserve"> PAGEREF _Toc138361694 \h </w:instrText>
      </w:r>
      <w:r>
        <w:rPr>
          <w:noProof/>
        </w:rPr>
      </w:r>
      <w:r>
        <w:rPr>
          <w:noProof/>
        </w:rPr>
        <w:fldChar w:fldCharType="separate"/>
      </w:r>
      <w:r>
        <w:rPr>
          <w:noProof/>
        </w:rPr>
        <w:t>166</w:t>
      </w:r>
      <w:r>
        <w:rPr>
          <w:noProof/>
        </w:rPr>
        <w:fldChar w:fldCharType="end"/>
      </w:r>
    </w:p>
    <w:p w14:paraId="319F159A" w14:textId="74B9E6E7" w:rsidR="00F83CFF" w:rsidRDefault="00F83CFF">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_Toc138361695 \h </w:instrText>
      </w:r>
      <w:r>
        <w:rPr>
          <w:noProof/>
        </w:rPr>
      </w:r>
      <w:r>
        <w:rPr>
          <w:noProof/>
        </w:rPr>
        <w:fldChar w:fldCharType="separate"/>
      </w:r>
      <w:r>
        <w:rPr>
          <w:noProof/>
        </w:rPr>
        <w:t>166</w:t>
      </w:r>
      <w:r>
        <w:rPr>
          <w:noProof/>
        </w:rPr>
        <w:fldChar w:fldCharType="end"/>
      </w:r>
    </w:p>
    <w:p w14:paraId="3F0C7921" w14:textId="39220D0E" w:rsidR="00F83CFF" w:rsidRDefault="00F83CFF">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_Toc138361696 \h </w:instrText>
      </w:r>
      <w:r>
        <w:rPr>
          <w:noProof/>
        </w:rPr>
      </w:r>
      <w:r>
        <w:rPr>
          <w:noProof/>
        </w:rPr>
        <w:fldChar w:fldCharType="separate"/>
      </w:r>
      <w:r>
        <w:rPr>
          <w:noProof/>
        </w:rPr>
        <w:t>166</w:t>
      </w:r>
      <w:r>
        <w:rPr>
          <w:noProof/>
        </w:rPr>
        <w:fldChar w:fldCharType="end"/>
      </w:r>
    </w:p>
    <w:p w14:paraId="5C8FCC11" w14:textId="0CB15B7A" w:rsidR="00F83CFF" w:rsidRDefault="00F83CFF">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fldLock="1"/>
      </w:r>
      <w:r>
        <w:rPr>
          <w:noProof/>
        </w:rPr>
        <w:instrText xml:space="preserve"> PAGEREF _Toc138361697 \h </w:instrText>
      </w:r>
      <w:r>
        <w:rPr>
          <w:noProof/>
        </w:rPr>
      </w:r>
      <w:r>
        <w:rPr>
          <w:noProof/>
        </w:rPr>
        <w:fldChar w:fldCharType="separate"/>
      </w:r>
      <w:r>
        <w:rPr>
          <w:noProof/>
        </w:rPr>
        <w:t>166</w:t>
      </w:r>
      <w:r>
        <w:rPr>
          <w:noProof/>
        </w:rPr>
        <w:fldChar w:fldCharType="end"/>
      </w:r>
    </w:p>
    <w:p w14:paraId="1394834B" w14:textId="3926E0AA" w:rsidR="00F83CFF" w:rsidRDefault="00F83CFF">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_Toc138361698 \h </w:instrText>
      </w:r>
      <w:r>
        <w:rPr>
          <w:noProof/>
        </w:rPr>
      </w:r>
      <w:r>
        <w:rPr>
          <w:noProof/>
        </w:rPr>
        <w:fldChar w:fldCharType="separate"/>
      </w:r>
      <w:r>
        <w:rPr>
          <w:noProof/>
        </w:rPr>
        <w:t>166</w:t>
      </w:r>
      <w:r>
        <w:rPr>
          <w:noProof/>
        </w:rPr>
        <w:fldChar w:fldCharType="end"/>
      </w:r>
    </w:p>
    <w:p w14:paraId="437D82ED" w14:textId="59F30C00" w:rsidR="00F83CFF" w:rsidRDefault="00F83CFF">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_Toc138361699 \h </w:instrText>
      </w:r>
      <w:r>
        <w:rPr>
          <w:noProof/>
        </w:rPr>
      </w:r>
      <w:r>
        <w:rPr>
          <w:noProof/>
        </w:rPr>
        <w:fldChar w:fldCharType="separate"/>
      </w:r>
      <w:r>
        <w:rPr>
          <w:noProof/>
        </w:rPr>
        <w:t>167</w:t>
      </w:r>
      <w:r>
        <w:rPr>
          <w:noProof/>
        </w:rPr>
        <w:fldChar w:fldCharType="end"/>
      </w:r>
    </w:p>
    <w:p w14:paraId="41149E28" w14:textId="4174DBA3" w:rsidR="00F83CFF" w:rsidRDefault="00F83CFF">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_Toc138361700 \h </w:instrText>
      </w:r>
      <w:r>
        <w:rPr>
          <w:noProof/>
        </w:rPr>
      </w:r>
      <w:r>
        <w:rPr>
          <w:noProof/>
        </w:rPr>
        <w:fldChar w:fldCharType="separate"/>
      </w:r>
      <w:r>
        <w:rPr>
          <w:noProof/>
        </w:rPr>
        <w:t>167</w:t>
      </w:r>
      <w:r>
        <w:rPr>
          <w:noProof/>
        </w:rPr>
        <w:fldChar w:fldCharType="end"/>
      </w:r>
    </w:p>
    <w:p w14:paraId="4F043920" w14:textId="74A15C95" w:rsidR="00F83CFF" w:rsidRDefault="00F83CFF">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_Toc138361701 \h </w:instrText>
      </w:r>
      <w:r>
        <w:rPr>
          <w:noProof/>
        </w:rPr>
      </w:r>
      <w:r>
        <w:rPr>
          <w:noProof/>
        </w:rPr>
        <w:fldChar w:fldCharType="separate"/>
      </w:r>
      <w:r>
        <w:rPr>
          <w:noProof/>
        </w:rPr>
        <w:t>167</w:t>
      </w:r>
      <w:r>
        <w:rPr>
          <w:noProof/>
        </w:rPr>
        <w:fldChar w:fldCharType="end"/>
      </w:r>
    </w:p>
    <w:p w14:paraId="70105D3C" w14:textId="51EBFEF9" w:rsidR="00F83CFF" w:rsidRDefault="00F83CFF">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_Toc138361702 \h </w:instrText>
      </w:r>
      <w:r>
        <w:rPr>
          <w:noProof/>
        </w:rPr>
      </w:r>
      <w:r>
        <w:rPr>
          <w:noProof/>
        </w:rPr>
        <w:fldChar w:fldCharType="separate"/>
      </w:r>
      <w:r>
        <w:rPr>
          <w:noProof/>
        </w:rPr>
        <w:t>167</w:t>
      </w:r>
      <w:r>
        <w:rPr>
          <w:noProof/>
        </w:rPr>
        <w:fldChar w:fldCharType="end"/>
      </w:r>
    </w:p>
    <w:p w14:paraId="3ED5B41E" w14:textId="46D6201B" w:rsidR="00F83CFF" w:rsidRDefault="00F83CFF">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_Toc138361703 \h </w:instrText>
      </w:r>
      <w:r>
        <w:rPr>
          <w:noProof/>
        </w:rPr>
      </w:r>
      <w:r>
        <w:rPr>
          <w:noProof/>
        </w:rPr>
        <w:fldChar w:fldCharType="separate"/>
      </w:r>
      <w:r>
        <w:rPr>
          <w:noProof/>
        </w:rPr>
        <w:t>167</w:t>
      </w:r>
      <w:r>
        <w:rPr>
          <w:noProof/>
        </w:rPr>
        <w:fldChar w:fldCharType="end"/>
      </w:r>
    </w:p>
    <w:p w14:paraId="276BBD57" w14:textId="397CDB1B" w:rsidR="00F83CFF" w:rsidRDefault="00F83CFF">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_Toc138361704 \h </w:instrText>
      </w:r>
      <w:r>
        <w:rPr>
          <w:noProof/>
        </w:rPr>
      </w:r>
      <w:r>
        <w:rPr>
          <w:noProof/>
        </w:rPr>
        <w:fldChar w:fldCharType="separate"/>
      </w:r>
      <w:r>
        <w:rPr>
          <w:noProof/>
        </w:rPr>
        <w:t>167</w:t>
      </w:r>
      <w:r>
        <w:rPr>
          <w:noProof/>
        </w:rPr>
        <w:fldChar w:fldCharType="end"/>
      </w:r>
    </w:p>
    <w:p w14:paraId="6B4B6F4C" w14:textId="3E2DFDFE" w:rsidR="00F83CFF" w:rsidRDefault="00F83CFF">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_Toc138361705 \h </w:instrText>
      </w:r>
      <w:r>
        <w:rPr>
          <w:noProof/>
        </w:rPr>
      </w:r>
      <w:r>
        <w:rPr>
          <w:noProof/>
        </w:rPr>
        <w:fldChar w:fldCharType="separate"/>
      </w:r>
      <w:r>
        <w:rPr>
          <w:noProof/>
        </w:rPr>
        <w:t>167</w:t>
      </w:r>
      <w:r>
        <w:rPr>
          <w:noProof/>
        </w:rPr>
        <w:fldChar w:fldCharType="end"/>
      </w:r>
    </w:p>
    <w:p w14:paraId="47F99565" w14:textId="11F91A83" w:rsidR="00F83CFF" w:rsidRDefault="00F83CFF">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fldLock="1"/>
      </w:r>
      <w:r>
        <w:rPr>
          <w:noProof/>
        </w:rPr>
        <w:instrText xml:space="preserve"> PAGEREF _Toc138361706 \h </w:instrText>
      </w:r>
      <w:r>
        <w:rPr>
          <w:noProof/>
        </w:rPr>
      </w:r>
      <w:r>
        <w:rPr>
          <w:noProof/>
        </w:rPr>
        <w:fldChar w:fldCharType="separate"/>
      </w:r>
      <w:r>
        <w:rPr>
          <w:noProof/>
        </w:rPr>
        <w:t>167</w:t>
      </w:r>
      <w:r>
        <w:rPr>
          <w:noProof/>
        </w:rPr>
        <w:fldChar w:fldCharType="end"/>
      </w:r>
    </w:p>
    <w:p w14:paraId="4CE514FD" w14:textId="4B176F7B" w:rsidR="00F83CFF" w:rsidRDefault="00F83CFF">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_Toc138361707 \h </w:instrText>
      </w:r>
      <w:r>
        <w:rPr>
          <w:noProof/>
        </w:rPr>
      </w:r>
      <w:r>
        <w:rPr>
          <w:noProof/>
        </w:rPr>
        <w:fldChar w:fldCharType="separate"/>
      </w:r>
      <w:r>
        <w:rPr>
          <w:noProof/>
        </w:rPr>
        <w:t>167</w:t>
      </w:r>
      <w:r>
        <w:rPr>
          <w:noProof/>
        </w:rPr>
        <w:fldChar w:fldCharType="end"/>
      </w:r>
    </w:p>
    <w:p w14:paraId="0B630AD3" w14:textId="56DB1848" w:rsidR="00F83CFF" w:rsidRDefault="00F83CFF">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fldLock="1"/>
      </w:r>
      <w:r>
        <w:rPr>
          <w:noProof/>
        </w:rPr>
        <w:instrText xml:space="preserve"> PAGEREF _Toc138361708 \h </w:instrText>
      </w:r>
      <w:r>
        <w:rPr>
          <w:noProof/>
        </w:rPr>
      </w:r>
      <w:r>
        <w:rPr>
          <w:noProof/>
        </w:rPr>
        <w:fldChar w:fldCharType="separate"/>
      </w:r>
      <w:r>
        <w:rPr>
          <w:noProof/>
        </w:rPr>
        <w:t>167</w:t>
      </w:r>
      <w:r>
        <w:rPr>
          <w:noProof/>
        </w:rPr>
        <w:fldChar w:fldCharType="end"/>
      </w:r>
    </w:p>
    <w:p w14:paraId="71A2FD1E" w14:textId="7E9C0410" w:rsidR="00F83CFF" w:rsidRDefault="00F83CFF">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fldLock="1"/>
      </w:r>
      <w:r>
        <w:rPr>
          <w:noProof/>
        </w:rPr>
        <w:instrText xml:space="preserve"> PAGEREF _Toc138361709 \h </w:instrText>
      </w:r>
      <w:r>
        <w:rPr>
          <w:noProof/>
        </w:rPr>
      </w:r>
      <w:r>
        <w:rPr>
          <w:noProof/>
        </w:rPr>
        <w:fldChar w:fldCharType="separate"/>
      </w:r>
      <w:r>
        <w:rPr>
          <w:noProof/>
        </w:rPr>
        <w:t>174</w:t>
      </w:r>
      <w:r>
        <w:rPr>
          <w:noProof/>
        </w:rPr>
        <w:fldChar w:fldCharType="end"/>
      </w:r>
    </w:p>
    <w:p w14:paraId="14D55825" w14:textId="316C9D8B" w:rsidR="00F83CFF" w:rsidRDefault="00F83CFF">
      <w:pPr>
        <w:pStyle w:val="TOC5"/>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fldLock="1"/>
      </w:r>
      <w:r>
        <w:rPr>
          <w:noProof/>
        </w:rPr>
        <w:instrText xml:space="preserve"> PAGEREF _Toc138361710 \h </w:instrText>
      </w:r>
      <w:r>
        <w:rPr>
          <w:noProof/>
        </w:rPr>
      </w:r>
      <w:r>
        <w:rPr>
          <w:noProof/>
        </w:rPr>
        <w:fldChar w:fldCharType="separate"/>
      </w:r>
      <w:r>
        <w:rPr>
          <w:noProof/>
        </w:rPr>
        <w:t>174</w:t>
      </w:r>
      <w:r>
        <w:rPr>
          <w:noProof/>
        </w:rPr>
        <w:fldChar w:fldCharType="end"/>
      </w:r>
    </w:p>
    <w:p w14:paraId="57A33AD0" w14:textId="728FA75A" w:rsidR="00F83CFF" w:rsidRDefault="00F83CFF">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fldLock="1"/>
      </w:r>
      <w:r>
        <w:rPr>
          <w:noProof/>
        </w:rPr>
        <w:instrText xml:space="preserve"> PAGEREF _Toc138361711 \h </w:instrText>
      </w:r>
      <w:r>
        <w:rPr>
          <w:noProof/>
        </w:rPr>
      </w:r>
      <w:r>
        <w:rPr>
          <w:noProof/>
        </w:rPr>
        <w:fldChar w:fldCharType="separate"/>
      </w:r>
      <w:r>
        <w:rPr>
          <w:noProof/>
        </w:rPr>
        <w:t>174</w:t>
      </w:r>
      <w:r>
        <w:rPr>
          <w:noProof/>
        </w:rPr>
        <w:fldChar w:fldCharType="end"/>
      </w:r>
    </w:p>
    <w:p w14:paraId="2C142052" w14:textId="32C2FB00" w:rsidR="00F83CFF" w:rsidRDefault="00F83CFF">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_Toc138361712 \h </w:instrText>
      </w:r>
      <w:r>
        <w:rPr>
          <w:noProof/>
        </w:rPr>
      </w:r>
      <w:r>
        <w:rPr>
          <w:noProof/>
        </w:rPr>
        <w:fldChar w:fldCharType="separate"/>
      </w:r>
      <w:r>
        <w:rPr>
          <w:noProof/>
        </w:rPr>
        <w:t>175</w:t>
      </w:r>
      <w:r>
        <w:rPr>
          <w:noProof/>
        </w:rPr>
        <w:fldChar w:fldCharType="end"/>
      </w:r>
    </w:p>
    <w:p w14:paraId="1B28ACB4" w14:textId="63D92F93" w:rsidR="00F83CFF" w:rsidRDefault="00F83CFF">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fldLock="1"/>
      </w:r>
      <w:r>
        <w:rPr>
          <w:noProof/>
        </w:rPr>
        <w:instrText xml:space="preserve"> PAGEREF _Toc138361713 \h </w:instrText>
      </w:r>
      <w:r>
        <w:rPr>
          <w:noProof/>
        </w:rPr>
      </w:r>
      <w:r>
        <w:rPr>
          <w:noProof/>
        </w:rPr>
        <w:fldChar w:fldCharType="separate"/>
      </w:r>
      <w:r>
        <w:rPr>
          <w:noProof/>
        </w:rPr>
        <w:t>175</w:t>
      </w:r>
      <w:r>
        <w:rPr>
          <w:noProof/>
        </w:rPr>
        <w:fldChar w:fldCharType="end"/>
      </w:r>
    </w:p>
    <w:p w14:paraId="027630BD" w14:textId="7ADA4BE9" w:rsidR="00F83CFF" w:rsidRDefault="00F83CFF">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_Toc138361714 \h </w:instrText>
      </w:r>
      <w:r>
        <w:rPr>
          <w:noProof/>
        </w:rPr>
      </w:r>
      <w:r>
        <w:rPr>
          <w:noProof/>
        </w:rPr>
        <w:fldChar w:fldCharType="separate"/>
      </w:r>
      <w:r>
        <w:rPr>
          <w:noProof/>
        </w:rPr>
        <w:t>175</w:t>
      </w:r>
      <w:r>
        <w:rPr>
          <w:noProof/>
        </w:rPr>
        <w:fldChar w:fldCharType="end"/>
      </w:r>
    </w:p>
    <w:p w14:paraId="0B3870BF" w14:textId="4F9A65DF" w:rsidR="00F83CFF" w:rsidRDefault="00F83CFF">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_Toc138361715 \h </w:instrText>
      </w:r>
      <w:r>
        <w:rPr>
          <w:noProof/>
        </w:rPr>
      </w:r>
      <w:r>
        <w:rPr>
          <w:noProof/>
        </w:rPr>
        <w:fldChar w:fldCharType="separate"/>
      </w:r>
      <w:r>
        <w:rPr>
          <w:noProof/>
        </w:rPr>
        <w:t>175</w:t>
      </w:r>
      <w:r>
        <w:rPr>
          <w:noProof/>
        </w:rPr>
        <w:fldChar w:fldCharType="end"/>
      </w:r>
    </w:p>
    <w:p w14:paraId="0F49F7B4" w14:textId="2B9AFDC1" w:rsidR="00F83CFF" w:rsidRDefault="00F83CFF">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fldLock="1"/>
      </w:r>
      <w:r>
        <w:rPr>
          <w:noProof/>
        </w:rPr>
        <w:instrText xml:space="preserve"> PAGEREF _Toc138361716 \h </w:instrText>
      </w:r>
      <w:r>
        <w:rPr>
          <w:noProof/>
        </w:rPr>
      </w:r>
      <w:r>
        <w:rPr>
          <w:noProof/>
        </w:rPr>
        <w:fldChar w:fldCharType="separate"/>
      </w:r>
      <w:r>
        <w:rPr>
          <w:noProof/>
        </w:rPr>
        <w:t>175</w:t>
      </w:r>
      <w:r>
        <w:rPr>
          <w:noProof/>
        </w:rPr>
        <w:fldChar w:fldCharType="end"/>
      </w:r>
    </w:p>
    <w:p w14:paraId="23B07439" w14:textId="21EC0B12" w:rsidR="00F83CFF" w:rsidRDefault="00F83CFF">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_Toc138361717 \h </w:instrText>
      </w:r>
      <w:r>
        <w:rPr>
          <w:noProof/>
        </w:rPr>
      </w:r>
      <w:r>
        <w:rPr>
          <w:noProof/>
        </w:rPr>
        <w:fldChar w:fldCharType="separate"/>
      </w:r>
      <w:r>
        <w:rPr>
          <w:noProof/>
        </w:rPr>
        <w:t>175</w:t>
      </w:r>
      <w:r>
        <w:rPr>
          <w:noProof/>
        </w:rPr>
        <w:fldChar w:fldCharType="end"/>
      </w:r>
    </w:p>
    <w:p w14:paraId="43677002" w14:textId="371DAA9E" w:rsidR="00F83CFF" w:rsidRDefault="00F83CFF">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fldLock="1"/>
      </w:r>
      <w:r>
        <w:rPr>
          <w:noProof/>
        </w:rPr>
        <w:instrText xml:space="preserve"> PAGEREF _Toc138361718 \h </w:instrText>
      </w:r>
      <w:r>
        <w:rPr>
          <w:noProof/>
        </w:rPr>
      </w:r>
      <w:r>
        <w:rPr>
          <w:noProof/>
        </w:rPr>
        <w:fldChar w:fldCharType="separate"/>
      </w:r>
      <w:r>
        <w:rPr>
          <w:noProof/>
        </w:rPr>
        <w:t>176</w:t>
      </w:r>
      <w:r>
        <w:rPr>
          <w:noProof/>
        </w:rPr>
        <w:fldChar w:fldCharType="end"/>
      </w:r>
    </w:p>
    <w:p w14:paraId="7240CEE2" w14:textId="662D591F" w:rsidR="00F83CFF" w:rsidRDefault="00F83CFF">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_Toc138361719 \h </w:instrText>
      </w:r>
      <w:r>
        <w:rPr>
          <w:noProof/>
        </w:rPr>
      </w:r>
      <w:r>
        <w:rPr>
          <w:noProof/>
        </w:rPr>
        <w:fldChar w:fldCharType="separate"/>
      </w:r>
      <w:r>
        <w:rPr>
          <w:noProof/>
        </w:rPr>
        <w:t>176</w:t>
      </w:r>
      <w:r>
        <w:rPr>
          <w:noProof/>
        </w:rPr>
        <w:fldChar w:fldCharType="end"/>
      </w:r>
    </w:p>
    <w:p w14:paraId="3B4DA7A4" w14:textId="12D60634" w:rsidR="00F83CFF" w:rsidRDefault="00F83CFF">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_Toc138361720 \h </w:instrText>
      </w:r>
      <w:r>
        <w:rPr>
          <w:noProof/>
        </w:rPr>
      </w:r>
      <w:r>
        <w:rPr>
          <w:noProof/>
        </w:rPr>
        <w:fldChar w:fldCharType="separate"/>
      </w:r>
      <w:r>
        <w:rPr>
          <w:noProof/>
        </w:rPr>
        <w:t>177</w:t>
      </w:r>
      <w:r>
        <w:rPr>
          <w:noProof/>
        </w:rPr>
        <w:fldChar w:fldCharType="end"/>
      </w:r>
    </w:p>
    <w:p w14:paraId="2D251C04" w14:textId="53577D0A" w:rsidR="00F83CFF" w:rsidRDefault="00F83CFF">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_Toc138361721 \h </w:instrText>
      </w:r>
      <w:r>
        <w:rPr>
          <w:noProof/>
        </w:rPr>
      </w:r>
      <w:r>
        <w:rPr>
          <w:noProof/>
        </w:rPr>
        <w:fldChar w:fldCharType="separate"/>
      </w:r>
      <w:r>
        <w:rPr>
          <w:noProof/>
        </w:rPr>
        <w:t>177</w:t>
      </w:r>
      <w:r>
        <w:rPr>
          <w:noProof/>
        </w:rPr>
        <w:fldChar w:fldCharType="end"/>
      </w:r>
    </w:p>
    <w:p w14:paraId="03B08C57" w14:textId="55CA7BA0" w:rsidR="00F83CFF" w:rsidRDefault="00F83CFF">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_Toc138361722 \h </w:instrText>
      </w:r>
      <w:r>
        <w:rPr>
          <w:noProof/>
        </w:rPr>
      </w:r>
      <w:r>
        <w:rPr>
          <w:noProof/>
        </w:rPr>
        <w:fldChar w:fldCharType="separate"/>
      </w:r>
      <w:r>
        <w:rPr>
          <w:noProof/>
        </w:rPr>
        <w:t>177</w:t>
      </w:r>
      <w:r>
        <w:rPr>
          <w:noProof/>
        </w:rPr>
        <w:fldChar w:fldCharType="end"/>
      </w:r>
    </w:p>
    <w:p w14:paraId="270492A4" w14:textId="06BDF283" w:rsidR="00F83CFF" w:rsidRDefault="00F83CFF">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_Toc138361723 \h </w:instrText>
      </w:r>
      <w:r>
        <w:rPr>
          <w:noProof/>
        </w:rPr>
      </w:r>
      <w:r>
        <w:rPr>
          <w:noProof/>
        </w:rPr>
        <w:fldChar w:fldCharType="separate"/>
      </w:r>
      <w:r>
        <w:rPr>
          <w:noProof/>
        </w:rPr>
        <w:t>179</w:t>
      </w:r>
      <w:r>
        <w:rPr>
          <w:noProof/>
        </w:rPr>
        <w:fldChar w:fldCharType="end"/>
      </w:r>
    </w:p>
    <w:p w14:paraId="757A576B" w14:textId="75885AB1" w:rsidR="00F83CFF" w:rsidRDefault="00F83CFF">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_Toc138361724 \h </w:instrText>
      </w:r>
      <w:r>
        <w:rPr>
          <w:noProof/>
        </w:rPr>
      </w:r>
      <w:r>
        <w:rPr>
          <w:noProof/>
        </w:rPr>
        <w:fldChar w:fldCharType="separate"/>
      </w:r>
      <w:r>
        <w:rPr>
          <w:noProof/>
        </w:rPr>
        <w:t>179</w:t>
      </w:r>
      <w:r>
        <w:rPr>
          <w:noProof/>
        </w:rPr>
        <w:fldChar w:fldCharType="end"/>
      </w:r>
    </w:p>
    <w:p w14:paraId="7178ACC3" w14:textId="3B3CB033" w:rsidR="00F83CFF" w:rsidRDefault="00F83CFF">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_Toc138361725 \h </w:instrText>
      </w:r>
      <w:r>
        <w:rPr>
          <w:noProof/>
        </w:rPr>
      </w:r>
      <w:r>
        <w:rPr>
          <w:noProof/>
        </w:rPr>
        <w:fldChar w:fldCharType="separate"/>
      </w:r>
      <w:r>
        <w:rPr>
          <w:noProof/>
        </w:rPr>
        <w:t>179</w:t>
      </w:r>
      <w:r>
        <w:rPr>
          <w:noProof/>
        </w:rPr>
        <w:fldChar w:fldCharType="end"/>
      </w:r>
    </w:p>
    <w:p w14:paraId="3D88AFA6" w14:textId="4CD4BFED" w:rsidR="00F83CFF" w:rsidRDefault="00F83CFF">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_Toc138361726 \h </w:instrText>
      </w:r>
      <w:r>
        <w:rPr>
          <w:noProof/>
        </w:rPr>
      </w:r>
      <w:r>
        <w:rPr>
          <w:noProof/>
        </w:rPr>
        <w:fldChar w:fldCharType="separate"/>
      </w:r>
      <w:r>
        <w:rPr>
          <w:noProof/>
        </w:rPr>
        <w:t>179</w:t>
      </w:r>
      <w:r>
        <w:rPr>
          <w:noProof/>
        </w:rPr>
        <w:fldChar w:fldCharType="end"/>
      </w:r>
    </w:p>
    <w:p w14:paraId="3FC7420E" w14:textId="32C69E85" w:rsidR="00F83CFF" w:rsidRDefault="00F83CFF">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_Toc138361727 \h </w:instrText>
      </w:r>
      <w:r>
        <w:rPr>
          <w:noProof/>
        </w:rPr>
      </w:r>
      <w:r>
        <w:rPr>
          <w:noProof/>
        </w:rPr>
        <w:fldChar w:fldCharType="separate"/>
      </w:r>
      <w:r>
        <w:rPr>
          <w:noProof/>
        </w:rPr>
        <w:t>181</w:t>
      </w:r>
      <w:r>
        <w:rPr>
          <w:noProof/>
        </w:rPr>
        <w:fldChar w:fldCharType="end"/>
      </w:r>
    </w:p>
    <w:p w14:paraId="5A3DE941" w14:textId="04F26740" w:rsidR="00F83CFF" w:rsidRDefault="00F83CFF">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_Toc138361728 \h </w:instrText>
      </w:r>
      <w:r>
        <w:rPr>
          <w:noProof/>
        </w:rPr>
      </w:r>
      <w:r>
        <w:rPr>
          <w:noProof/>
        </w:rPr>
        <w:fldChar w:fldCharType="separate"/>
      </w:r>
      <w:r>
        <w:rPr>
          <w:noProof/>
        </w:rPr>
        <w:t>181</w:t>
      </w:r>
      <w:r>
        <w:rPr>
          <w:noProof/>
        </w:rPr>
        <w:fldChar w:fldCharType="end"/>
      </w:r>
    </w:p>
    <w:p w14:paraId="142A381C" w14:textId="7BE6A1B4" w:rsidR="00F83CFF" w:rsidRDefault="00F83CFF">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_Toc138361729 \h </w:instrText>
      </w:r>
      <w:r>
        <w:rPr>
          <w:noProof/>
        </w:rPr>
      </w:r>
      <w:r>
        <w:rPr>
          <w:noProof/>
        </w:rPr>
        <w:fldChar w:fldCharType="separate"/>
      </w:r>
      <w:r>
        <w:rPr>
          <w:noProof/>
        </w:rPr>
        <w:t>181</w:t>
      </w:r>
      <w:r>
        <w:rPr>
          <w:noProof/>
        </w:rPr>
        <w:fldChar w:fldCharType="end"/>
      </w:r>
    </w:p>
    <w:p w14:paraId="32B74751" w14:textId="497ED007" w:rsidR="00F83CFF" w:rsidRDefault="00F83CFF">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fldLock="1"/>
      </w:r>
      <w:r>
        <w:rPr>
          <w:noProof/>
        </w:rPr>
        <w:instrText xml:space="preserve"> PAGEREF _Toc138361730 \h </w:instrText>
      </w:r>
      <w:r>
        <w:rPr>
          <w:noProof/>
        </w:rPr>
      </w:r>
      <w:r>
        <w:rPr>
          <w:noProof/>
        </w:rPr>
        <w:fldChar w:fldCharType="separate"/>
      </w:r>
      <w:r>
        <w:rPr>
          <w:noProof/>
        </w:rPr>
        <w:t>181</w:t>
      </w:r>
      <w:r>
        <w:rPr>
          <w:noProof/>
        </w:rPr>
        <w:fldChar w:fldCharType="end"/>
      </w:r>
    </w:p>
    <w:p w14:paraId="3C37AA4B" w14:textId="46B0427C" w:rsidR="00F83CFF" w:rsidRDefault="00F83CFF">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fldLock="1"/>
      </w:r>
      <w:r>
        <w:rPr>
          <w:noProof/>
        </w:rPr>
        <w:instrText xml:space="preserve"> PAGEREF _Toc138361731 \h </w:instrText>
      </w:r>
      <w:r>
        <w:rPr>
          <w:noProof/>
        </w:rPr>
      </w:r>
      <w:r>
        <w:rPr>
          <w:noProof/>
        </w:rPr>
        <w:fldChar w:fldCharType="separate"/>
      </w:r>
      <w:r>
        <w:rPr>
          <w:noProof/>
        </w:rPr>
        <w:t>183</w:t>
      </w:r>
      <w:r>
        <w:rPr>
          <w:noProof/>
        </w:rPr>
        <w:fldChar w:fldCharType="end"/>
      </w:r>
    </w:p>
    <w:p w14:paraId="3E8CDE1B" w14:textId="1145DC6B" w:rsidR="00F83CFF" w:rsidRDefault="00F83CFF">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_Toc138361732 \h </w:instrText>
      </w:r>
      <w:r>
        <w:rPr>
          <w:noProof/>
        </w:rPr>
      </w:r>
      <w:r>
        <w:rPr>
          <w:noProof/>
        </w:rPr>
        <w:fldChar w:fldCharType="separate"/>
      </w:r>
      <w:r>
        <w:rPr>
          <w:noProof/>
        </w:rPr>
        <w:t>183</w:t>
      </w:r>
      <w:r>
        <w:rPr>
          <w:noProof/>
        </w:rPr>
        <w:fldChar w:fldCharType="end"/>
      </w:r>
    </w:p>
    <w:p w14:paraId="3D318A00" w14:textId="7CF40B9B" w:rsidR="00F83CFF" w:rsidRDefault="00F83CFF">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_Toc138361733 \h </w:instrText>
      </w:r>
      <w:r>
        <w:rPr>
          <w:noProof/>
        </w:rPr>
      </w:r>
      <w:r>
        <w:rPr>
          <w:noProof/>
        </w:rPr>
        <w:fldChar w:fldCharType="separate"/>
      </w:r>
      <w:r>
        <w:rPr>
          <w:noProof/>
        </w:rPr>
        <w:t>183</w:t>
      </w:r>
      <w:r>
        <w:rPr>
          <w:noProof/>
        </w:rPr>
        <w:fldChar w:fldCharType="end"/>
      </w:r>
    </w:p>
    <w:p w14:paraId="3087F3D3" w14:textId="163E5A10" w:rsidR="00F83CFF" w:rsidRDefault="00F83CFF">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fldLock="1"/>
      </w:r>
      <w:r>
        <w:rPr>
          <w:noProof/>
        </w:rPr>
        <w:instrText xml:space="preserve"> PAGEREF _Toc138361734 \h </w:instrText>
      </w:r>
      <w:r>
        <w:rPr>
          <w:noProof/>
        </w:rPr>
      </w:r>
      <w:r>
        <w:rPr>
          <w:noProof/>
        </w:rPr>
        <w:fldChar w:fldCharType="separate"/>
      </w:r>
      <w:r>
        <w:rPr>
          <w:noProof/>
        </w:rPr>
        <w:t>184</w:t>
      </w:r>
      <w:r>
        <w:rPr>
          <w:noProof/>
        </w:rPr>
        <w:fldChar w:fldCharType="end"/>
      </w:r>
    </w:p>
    <w:p w14:paraId="6AA1A69D" w14:textId="4DE8C2C2" w:rsidR="00F83CFF" w:rsidRDefault="00F83CFF">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fldLock="1"/>
      </w:r>
      <w:r>
        <w:rPr>
          <w:noProof/>
        </w:rPr>
        <w:instrText xml:space="preserve"> PAGEREF _Toc138361735 \h </w:instrText>
      </w:r>
      <w:r>
        <w:rPr>
          <w:noProof/>
        </w:rPr>
      </w:r>
      <w:r>
        <w:rPr>
          <w:noProof/>
        </w:rPr>
        <w:fldChar w:fldCharType="separate"/>
      </w:r>
      <w:r>
        <w:rPr>
          <w:noProof/>
        </w:rPr>
        <w:t>184</w:t>
      </w:r>
      <w:r>
        <w:rPr>
          <w:noProof/>
        </w:rPr>
        <w:fldChar w:fldCharType="end"/>
      </w:r>
    </w:p>
    <w:p w14:paraId="5681C161" w14:textId="35B0C34A" w:rsidR="00F83CFF" w:rsidRDefault="00F83CFF">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_Toc138361736 \h </w:instrText>
      </w:r>
      <w:r>
        <w:rPr>
          <w:noProof/>
        </w:rPr>
      </w:r>
      <w:r>
        <w:rPr>
          <w:noProof/>
        </w:rPr>
        <w:fldChar w:fldCharType="separate"/>
      </w:r>
      <w:r>
        <w:rPr>
          <w:noProof/>
        </w:rPr>
        <w:t>184</w:t>
      </w:r>
      <w:r>
        <w:rPr>
          <w:noProof/>
        </w:rPr>
        <w:fldChar w:fldCharType="end"/>
      </w:r>
    </w:p>
    <w:p w14:paraId="4AE4991A" w14:textId="2C688977" w:rsidR="00F83CFF" w:rsidRDefault="00F83CFF">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fldLock="1"/>
      </w:r>
      <w:r>
        <w:rPr>
          <w:noProof/>
        </w:rPr>
        <w:instrText xml:space="preserve"> PAGEREF _Toc138361737 \h </w:instrText>
      </w:r>
      <w:r>
        <w:rPr>
          <w:noProof/>
        </w:rPr>
      </w:r>
      <w:r>
        <w:rPr>
          <w:noProof/>
        </w:rPr>
        <w:fldChar w:fldCharType="separate"/>
      </w:r>
      <w:r>
        <w:rPr>
          <w:noProof/>
        </w:rPr>
        <w:t>184</w:t>
      </w:r>
      <w:r>
        <w:rPr>
          <w:noProof/>
        </w:rPr>
        <w:fldChar w:fldCharType="end"/>
      </w:r>
    </w:p>
    <w:p w14:paraId="3ED265BE" w14:textId="15E160AB" w:rsidR="00F83CFF" w:rsidRDefault="00F83CFF">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fldLock="1"/>
      </w:r>
      <w:r>
        <w:rPr>
          <w:noProof/>
        </w:rPr>
        <w:instrText xml:space="preserve"> PAGEREF _Toc138361738 \h </w:instrText>
      </w:r>
      <w:r>
        <w:rPr>
          <w:noProof/>
        </w:rPr>
      </w:r>
      <w:r>
        <w:rPr>
          <w:noProof/>
        </w:rPr>
        <w:fldChar w:fldCharType="separate"/>
      </w:r>
      <w:r>
        <w:rPr>
          <w:noProof/>
        </w:rPr>
        <w:t>187</w:t>
      </w:r>
      <w:r>
        <w:rPr>
          <w:noProof/>
        </w:rPr>
        <w:fldChar w:fldCharType="end"/>
      </w:r>
    </w:p>
    <w:p w14:paraId="2896080F" w14:textId="43E50E51" w:rsidR="00F83CFF" w:rsidRDefault="00F83CFF">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fldLock="1"/>
      </w:r>
      <w:r>
        <w:rPr>
          <w:noProof/>
        </w:rPr>
        <w:instrText xml:space="preserve"> PAGEREF _Toc138361739 \h </w:instrText>
      </w:r>
      <w:r>
        <w:rPr>
          <w:noProof/>
        </w:rPr>
      </w:r>
      <w:r>
        <w:rPr>
          <w:noProof/>
        </w:rPr>
        <w:fldChar w:fldCharType="separate"/>
      </w:r>
      <w:r>
        <w:rPr>
          <w:noProof/>
        </w:rPr>
        <w:t>188</w:t>
      </w:r>
      <w:r>
        <w:rPr>
          <w:noProof/>
        </w:rPr>
        <w:fldChar w:fldCharType="end"/>
      </w:r>
    </w:p>
    <w:p w14:paraId="1EBFFFB8" w14:textId="4AE1EF35" w:rsidR="00F83CFF" w:rsidRDefault="00F83CFF">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_Toc138361740 \h </w:instrText>
      </w:r>
      <w:r>
        <w:rPr>
          <w:noProof/>
        </w:rPr>
      </w:r>
      <w:r>
        <w:rPr>
          <w:noProof/>
        </w:rPr>
        <w:fldChar w:fldCharType="separate"/>
      </w:r>
      <w:r>
        <w:rPr>
          <w:noProof/>
        </w:rPr>
        <w:t>188</w:t>
      </w:r>
      <w:r>
        <w:rPr>
          <w:noProof/>
        </w:rPr>
        <w:fldChar w:fldCharType="end"/>
      </w:r>
    </w:p>
    <w:p w14:paraId="46C1E845" w14:textId="3D32C65A" w:rsidR="00F83CFF" w:rsidRDefault="00F83CFF">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fldLock="1"/>
      </w:r>
      <w:r>
        <w:rPr>
          <w:noProof/>
        </w:rPr>
        <w:instrText xml:space="preserve"> PAGEREF _Toc138361741 \h </w:instrText>
      </w:r>
      <w:r>
        <w:rPr>
          <w:noProof/>
        </w:rPr>
      </w:r>
      <w:r>
        <w:rPr>
          <w:noProof/>
        </w:rPr>
        <w:fldChar w:fldCharType="separate"/>
      </w:r>
      <w:r>
        <w:rPr>
          <w:noProof/>
        </w:rPr>
        <w:t>188</w:t>
      </w:r>
      <w:r>
        <w:rPr>
          <w:noProof/>
        </w:rPr>
        <w:fldChar w:fldCharType="end"/>
      </w:r>
    </w:p>
    <w:p w14:paraId="17F88246" w14:textId="362EAB5F" w:rsidR="00F83CFF" w:rsidRDefault="00F83CFF">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fldLock="1"/>
      </w:r>
      <w:r>
        <w:rPr>
          <w:noProof/>
        </w:rPr>
        <w:instrText xml:space="preserve"> PAGEREF _Toc138361742 \h </w:instrText>
      </w:r>
      <w:r>
        <w:rPr>
          <w:noProof/>
        </w:rPr>
      </w:r>
      <w:r>
        <w:rPr>
          <w:noProof/>
        </w:rPr>
        <w:fldChar w:fldCharType="separate"/>
      </w:r>
      <w:r>
        <w:rPr>
          <w:noProof/>
        </w:rPr>
        <w:t>190</w:t>
      </w:r>
      <w:r>
        <w:rPr>
          <w:noProof/>
        </w:rPr>
        <w:fldChar w:fldCharType="end"/>
      </w:r>
    </w:p>
    <w:p w14:paraId="33AA7DCA" w14:textId="1DBB272F" w:rsidR="00F83CFF" w:rsidRDefault="00F83CFF">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_Toc138361743 \h </w:instrText>
      </w:r>
      <w:r>
        <w:rPr>
          <w:noProof/>
        </w:rPr>
      </w:r>
      <w:r>
        <w:rPr>
          <w:noProof/>
        </w:rPr>
        <w:fldChar w:fldCharType="separate"/>
      </w:r>
      <w:r>
        <w:rPr>
          <w:noProof/>
        </w:rPr>
        <w:t>190</w:t>
      </w:r>
      <w:r>
        <w:rPr>
          <w:noProof/>
        </w:rPr>
        <w:fldChar w:fldCharType="end"/>
      </w:r>
    </w:p>
    <w:p w14:paraId="2EA8775D" w14:textId="4D173FBD" w:rsidR="00F83CFF" w:rsidRDefault="00F83CFF">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fldLock="1"/>
      </w:r>
      <w:r>
        <w:rPr>
          <w:noProof/>
        </w:rPr>
        <w:instrText xml:space="preserve"> PAGEREF _Toc138361744 \h </w:instrText>
      </w:r>
      <w:r>
        <w:rPr>
          <w:noProof/>
        </w:rPr>
      </w:r>
      <w:r>
        <w:rPr>
          <w:noProof/>
        </w:rPr>
        <w:fldChar w:fldCharType="separate"/>
      </w:r>
      <w:r>
        <w:rPr>
          <w:noProof/>
        </w:rPr>
        <w:t>191</w:t>
      </w:r>
      <w:r>
        <w:rPr>
          <w:noProof/>
        </w:rPr>
        <w:fldChar w:fldCharType="end"/>
      </w:r>
    </w:p>
    <w:p w14:paraId="0FF8017B" w14:textId="5B99A802" w:rsidR="00F83CFF" w:rsidRDefault="00F83CFF">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_Toc138361745 \h </w:instrText>
      </w:r>
      <w:r>
        <w:rPr>
          <w:noProof/>
        </w:rPr>
      </w:r>
      <w:r>
        <w:rPr>
          <w:noProof/>
        </w:rPr>
        <w:fldChar w:fldCharType="separate"/>
      </w:r>
      <w:r>
        <w:rPr>
          <w:noProof/>
        </w:rPr>
        <w:t>191</w:t>
      </w:r>
      <w:r>
        <w:rPr>
          <w:noProof/>
        </w:rPr>
        <w:fldChar w:fldCharType="end"/>
      </w:r>
    </w:p>
    <w:p w14:paraId="385D853B" w14:textId="59DAAACF" w:rsidR="00F83CFF" w:rsidRDefault="00F83CFF">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fldLock="1"/>
      </w:r>
      <w:r>
        <w:rPr>
          <w:noProof/>
        </w:rPr>
        <w:instrText xml:space="preserve"> PAGEREF _Toc138361746 \h </w:instrText>
      </w:r>
      <w:r>
        <w:rPr>
          <w:noProof/>
        </w:rPr>
      </w:r>
      <w:r>
        <w:rPr>
          <w:noProof/>
        </w:rPr>
        <w:fldChar w:fldCharType="separate"/>
      </w:r>
      <w:r>
        <w:rPr>
          <w:noProof/>
        </w:rPr>
        <w:t>191</w:t>
      </w:r>
      <w:r>
        <w:rPr>
          <w:noProof/>
        </w:rPr>
        <w:fldChar w:fldCharType="end"/>
      </w:r>
    </w:p>
    <w:p w14:paraId="76CCEF17" w14:textId="4B273815" w:rsidR="00F83CFF" w:rsidRDefault="00F83CFF">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fldLock="1"/>
      </w:r>
      <w:r>
        <w:rPr>
          <w:noProof/>
        </w:rPr>
        <w:instrText xml:space="preserve"> PAGEREF _Toc138361747 \h </w:instrText>
      </w:r>
      <w:r>
        <w:rPr>
          <w:noProof/>
        </w:rPr>
      </w:r>
      <w:r>
        <w:rPr>
          <w:noProof/>
        </w:rPr>
        <w:fldChar w:fldCharType="separate"/>
      </w:r>
      <w:r>
        <w:rPr>
          <w:noProof/>
        </w:rPr>
        <w:t>192</w:t>
      </w:r>
      <w:r>
        <w:rPr>
          <w:noProof/>
        </w:rPr>
        <w:fldChar w:fldCharType="end"/>
      </w:r>
    </w:p>
    <w:p w14:paraId="2EFD2A36" w14:textId="544496C3" w:rsidR="00F83CFF" w:rsidRDefault="00F83CFF">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fldLock="1"/>
      </w:r>
      <w:r>
        <w:rPr>
          <w:noProof/>
        </w:rPr>
        <w:instrText xml:space="preserve"> PAGEREF _Toc138361748 \h </w:instrText>
      </w:r>
      <w:r>
        <w:rPr>
          <w:noProof/>
        </w:rPr>
      </w:r>
      <w:r>
        <w:rPr>
          <w:noProof/>
        </w:rPr>
        <w:fldChar w:fldCharType="separate"/>
      </w:r>
      <w:r>
        <w:rPr>
          <w:noProof/>
        </w:rPr>
        <w:t>192</w:t>
      </w:r>
      <w:r>
        <w:rPr>
          <w:noProof/>
        </w:rPr>
        <w:fldChar w:fldCharType="end"/>
      </w:r>
    </w:p>
    <w:p w14:paraId="41491FFA" w14:textId="524E1DCE" w:rsidR="00F83CFF" w:rsidRDefault="00F83CFF">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_Toc138361749 \h </w:instrText>
      </w:r>
      <w:r>
        <w:rPr>
          <w:noProof/>
        </w:rPr>
      </w:r>
      <w:r>
        <w:rPr>
          <w:noProof/>
        </w:rPr>
        <w:fldChar w:fldCharType="separate"/>
      </w:r>
      <w:r>
        <w:rPr>
          <w:noProof/>
        </w:rPr>
        <w:t>192</w:t>
      </w:r>
      <w:r>
        <w:rPr>
          <w:noProof/>
        </w:rPr>
        <w:fldChar w:fldCharType="end"/>
      </w:r>
    </w:p>
    <w:p w14:paraId="2D5C82CD" w14:textId="4EE9AF1E" w:rsidR="00F83CFF" w:rsidRDefault="00F83CFF">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fldLock="1"/>
      </w:r>
      <w:r>
        <w:rPr>
          <w:noProof/>
        </w:rPr>
        <w:instrText xml:space="preserve"> PAGEREF _Toc138361750 \h </w:instrText>
      </w:r>
      <w:r>
        <w:rPr>
          <w:noProof/>
        </w:rPr>
      </w:r>
      <w:r>
        <w:rPr>
          <w:noProof/>
        </w:rPr>
        <w:fldChar w:fldCharType="separate"/>
      </w:r>
      <w:r>
        <w:rPr>
          <w:noProof/>
        </w:rPr>
        <w:t>192</w:t>
      </w:r>
      <w:r>
        <w:rPr>
          <w:noProof/>
        </w:rPr>
        <w:fldChar w:fldCharType="end"/>
      </w:r>
    </w:p>
    <w:p w14:paraId="5112C92A" w14:textId="1F938253" w:rsidR="00F83CFF" w:rsidRDefault="00F83CFF">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_Toc138361751 \h </w:instrText>
      </w:r>
      <w:r>
        <w:rPr>
          <w:noProof/>
        </w:rPr>
      </w:r>
      <w:r>
        <w:rPr>
          <w:noProof/>
        </w:rPr>
        <w:fldChar w:fldCharType="separate"/>
      </w:r>
      <w:r>
        <w:rPr>
          <w:noProof/>
        </w:rPr>
        <w:t>193</w:t>
      </w:r>
      <w:r>
        <w:rPr>
          <w:noProof/>
        </w:rPr>
        <w:fldChar w:fldCharType="end"/>
      </w:r>
    </w:p>
    <w:p w14:paraId="58BC302A" w14:textId="39A08113" w:rsidR="00F83CFF" w:rsidRDefault="00F83CFF">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_Toc138361752 \h </w:instrText>
      </w:r>
      <w:r>
        <w:rPr>
          <w:noProof/>
        </w:rPr>
      </w:r>
      <w:r>
        <w:rPr>
          <w:noProof/>
        </w:rPr>
        <w:fldChar w:fldCharType="separate"/>
      </w:r>
      <w:r>
        <w:rPr>
          <w:noProof/>
        </w:rPr>
        <w:t>194</w:t>
      </w:r>
      <w:r>
        <w:rPr>
          <w:noProof/>
        </w:rPr>
        <w:fldChar w:fldCharType="end"/>
      </w:r>
    </w:p>
    <w:p w14:paraId="4690A847" w14:textId="55349457" w:rsidR="00F83CFF" w:rsidRDefault="00F83CFF">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fldLock="1"/>
      </w:r>
      <w:r>
        <w:rPr>
          <w:noProof/>
        </w:rPr>
        <w:instrText xml:space="preserve"> PAGEREF _Toc138361753 \h </w:instrText>
      </w:r>
      <w:r>
        <w:rPr>
          <w:noProof/>
        </w:rPr>
      </w:r>
      <w:r>
        <w:rPr>
          <w:noProof/>
        </w:rPr>
        <w:fldChar w:fldCharType="separate"/>
      </w:r>
      <w:r>
        <w:rPr>
          <w:noProof/>
        </w:rPr>
        <w:t>194</w:t>
      </w:r>
      <w:r>
        <w:rPr>
          <w:noProof/>
        </w:rPr>
        <w:fldChar w:fldCharType="end"/>
      </w:r>
    </w:p>
    <w:p w14:paraId="369490A6" w14:textId="7EB2E4D4" w:rsidR="00F83CFF" w:rsidRDefault="00F83CFF">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fldLock="1"/>
      </w:r>
      <w:r>
        <w:rPr>
          <w:noProof/>
        </w:rPr>
        <w:instrText xml:space="preserve"> PAGEREF _Toc138361754 \h </w:instrText>
      </w:r>
      <w:r>
        <w:rPr>
          <w:noProof/>
        </w:rPr>
      </w:r>
      <w:r>
        <w:rPr>
          <w:noProof/>
        </w:rPr>
        <w:fldChar w:fldCharType="separate"/>
      </w:r>
      <w:r>
        <w:rPr>
          <w:noProof/>
        </w:rPr>
        <w:t>195</w:t>
      </w:r>
      <w:r>
        <w:rPr>
          <w:noProof/>
        </w:rPr>
        <w:fldChar w:fldCharType="end"/>
      </w:r>
    </w:p>
    <w:p w14:paraId="7C7DF682" w14:textId="3BBD91BE" w:rsidR="00F83CFF" w:rsidRDefault="00F83CFF">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_Toc138361755 \h </w:instrText>
      </w:r>
      <w:r>
        <w:rPr>
          <w:noProof/>
        </w:rPr>
      </w:r>
      <w:r>
        <w:rPr>
          <w:noProof/>
        </w:rPr>
        <w:fldChar w:fldCharType="separate"/>
      </w:r>
      <w:r>
        <w:rPr>
          <w:noProof/>
        </w:rPr>
        <w:t>195</w:t>
      </w:r>
      <w:r>
        <w:rPr>
          <w:noProof/>
        </w:rPr>
        <w:fldChar w:fldCharType="end"/>
      </w:r>
    </w:p>
    <w:p w14:paraId="0766E100" w14:textId="421C05A9" w:rsidR="00F83CFF" w:rsidRDefault="00F83CFF">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fldLock="1"/>
      </w:r>
      <w:r>
        <w:rPr>
          <w:noProof/>
        </w:rPr>
        <w:instrText xml:space="preserve"> PAGEREF _Toc138361756 \h </w:instrText>
      </w:r>
      <w:r>
        <w:rPr>
          <w:noProof/>
        </w:rPr>
      </w:r>
      <w:r>
        <w:rPr>
          <w:noProof/>
        </w:rPr>
        <w:fldChar w:fldCharType="separate"/>
      </w:r>
      <w:r>
        <w:rPr>
          <w:noProof/>
        </w:rPr>
        <w:t>195</w:t>
      </w:r>
      <w:r>
        <w:rPr>
          <w:noProof/>
        </w:rPr>
        <w:fldChar w:fldCharType="end"/>
      </w:r>
    </w:p>
    <w:p w14:paraId="10D27593" w14:textId="5E88F035" w:rsidR="00F83CFF" w:rsidRDefault="00F83CFF">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fldLock="1"/>
      </w:r>
      <w:r>
        <w:rPr>
          <w:noProof/>
        </w:rPr>
        <w:instrText xml:space="preserve"> PAGEREF _Toc138361757 \h </w:instrText>
      </w:r>
      <w:r>
        <w:rPr>
          <w:noProof/>
        </w:rPr>
      </w:r>
      <w:r>
        <w:rPr>
          <w:noProof/>
        </w:rPr>
        <w:fldChar w:fldCharType="separate"/>
      </w:r>
      <w:r>
        <w:rPr>
          <w:noProof/>
        </w:rPr>
        <w:t>195</w:t>
      </w:r>
      <w:r>
        <w:rPr>
          <w:noProof/>
        </w:rPr>
        <w:fldChar w:fldCharType="end"/>
      </w:r>
    </w:p>
    <w:p w14:paraId="74F54132" w14:textId="039A08DD" w:rsidR="00F83CFF" w:rsidRDefault="00F83CFF">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_Toc138361758 \h </w:instrText>
      </w:r>
      <w:r>
        <w:rPr>
          <w:noProof/>
        </w:rPr>
      </w:r>
      <w:r>
        <w:rPr>
          <w:noProof/>
        </w:rPr>
        <w:fldChar w:fldCharType="separate"/>
      </w:r>
      <w:r>
        <w:rPr>
          <w:noProof/>
        </w:rPr>
        <w:t>195</w:t>
      </w:r>
      <w:r>
        <w:rPr>
          <w:noProof/>
        </w:rPr>
        <w:fldChar w:fldCharType="end"/>
      </w:r>
    </w:p>
    <w:p w14:paraId="7FD30F39" w14:textId="69DEA173" w:rsidR="00F83CFF" w:rsidRDefault="00F83CFF">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_Toc138361759 \h </w:instrText>
      </w:r>
      <w:r>
        <w:rPr>
          <w:noProof/>
        </w:rPr>
      </w:r>
      <w:r>
        <w:rPr>
          <w:noProof/>
        </w:rPr>
        <w:fldChar w:fldCharType="separate"/>
      </w:r>
      <w:r>
        <w:rPr>
          <w:noProof/>
        </w:rPr>
        <w:t>195</w:t>
      </w:r>
      <w:r>
        <w:rPr>
          <w:noProof/>
        </w:rPr>
        <w:fldChar w:fldCharType="end"/>
      </w:r>
    </w:p>
    <w:p w14:paraId="5EFC0BD8" w14:textId="7A0F853B" w:rsidR="00F83CFF" w:rsidRDefault="00F83CFF">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_Toc138361760 \h </w:instrText>
      </w:r>
      <w:r>
        <w:rPr>
          <w:noProof/>
        </w:rPr>
      </w:r>
      <w:r>
        <w:rPr>
          <w:noProof/>
        </w:rPr>
        <w:fldChar w:fldCharType="separate"/>
      </w:r>
      <w:r>
        <w:rPr>
          <w:noProof/>
        </w:rPr>
        <w:t>196</w:t>
      </w:r>
      <w:r>
        <w:rPr>
          <w:noProof/>
        </w:rPr>
        <w:fldChar w:fldCharType="end"/>
      </w:r>
    </w:p>
    <w:p w14:paraId="065F4D57" w14:textId="33EA042A" w:rsidR="00F83CFF" w:rsidRDefault="00F83CFF">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fldLock="1"/>
      </w:r>
      <w:r>
        <w:rPr>
          <w:noProof/>
        </w:rPr>
        <w:instrText xml:space="preserve"> PAGEREF _Toc138361761 \h </w:instrText>
      </w:r>
      <w:r>
        <w:rPr>
          <w:noProof/>
        </w:rPr>
      </w:r>
      <w:r>
        <w:rPr>
          <w:noProof/>
        </w:rPr>
        <w:fldChar w:fldCharType="separate"/>
      </w:r>
      <w:r>
        <w:rPr>
          <w:noProof/>
        </w:rPr>
        <w:t>197</w:t>
      </w:r>
      <w:r>
        <w:rPr>
          <w:noProof/>
        </w:rPr>
        <w:fldChar w:fldCharType="end"/>
      </w:r>
    </w:p>
    <w:p w14:paraId="1126BD5A" w14:textId="745613A6" w:rsidR="00F83CFF" w:rsidRDefault="00F83CFF">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_Toc138361762 \h </w:instrText>
      </w:r>
      <w:r>
        <w:rPr>
          <w:noProof/>
        </w:rPr>
      </w:r>
      <w:r>
        <w:rPr>
          <w:noProof/>
        </w:rPr>
        <w:fldChar w:fldCharType="separate"/>
      </w:r>
      <w:r>
        <w:rPr>
          <w:noProof/>
        </w:rPr>
        <w:t>197</w:t>
      </w:r>
      <w:r>
        <w:rPr>
          <w:noProof/>
        </w:rPr>
        <w:fldChar w:fldCharType="end"/>
      </w:r>
    </w:p>
    <w:p w14:paraId="163AE8C2" w14:textId="4A91B069" w:rsidR="00F83CFF" w:rsidRDefault="00F83CFF">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fldLock="1"/>
      </w:r>
      <w:r>
        <w:rPr>
          <w:noProof/>
        </w:rPr>
        <w:instrText xml:space="preserve"> PAGEREF _Toc138361763 \h </w:instrText>
      </w:r>
      <w:r>
        <w:rPr>
          <w:noProof/>
        </w:rPr>
      </w:r>
      <w:r>
        <w:rPr>
          <w:noProof/>
        </w:rPr>
        <w:fldChar w:fldCharType="separate"/>
      </w:r>
      <w:r>
        <w:rPr>
          <w:noProof/>
        </w:rPr>
        <w:t>197</w:t>
      </w:r>
      <w:r>
        <w:rPr>
          <w:noProof/>
        </w:rPr>
        <w:fldChar w:fldCharType="end"/>
      </w:r>
    </w:p>
    <w:p w14:paraId="6D0023C1" w14:textId="2A825E63" w:rsidR="00F83CFF" w:rsidRDefault="00F83CFF">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fldLock="1"/>
      </w:r>
      <w:r>
        <w:rPr>
          <w:noProof/>
        </w:rPr>
        <w:instrText xml:space="preserve"> PAGEREF _Toc138361764 \h </w:instrText>
      </w:r>
      <w:r>
        <w:rPr>
          <w:noProof/>
        </w:rPr>
      </w:r>
      <w:r>
        <w:rPr>
          <w:noProof/>
        </w:rPr>
        <w:fldChar w:fldCharType="separate"/>
      </w:r>
      <w:r>
        <w:rPr>
          <w:noProof/>
        </w:rPr>
        <w:t>198</w:t>
      </w:r>
      <w:r>
        <w:rPr>
          <w:noProof/>
        </w:rPr>
        <w:fldChar w:fldCharType="end"/>
      </w:r>
    </w:p>
    <w:p w14:paraId="396895AE" w14:textId="13F309D7" w:rsidR="00F83CFF" w:rsidRDefault="00F83CFF">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_Toc138361765 \h </w:instrText>
      </w:r>
      <w:r>
        <w:rPr>
          <w:noProof/>
        </w:rPr>
      </w:r>
      <w:r>
        <w:rPr>
          <w:noProof/>
        </w:rPr>
        <w:fldChar w:fldCharType="separate"/>
      </w:r>
      <w:r>
        <w:rPr>
          <w:noProof/>
        </w:rPr>
        <w:t>198</w:t>
      </w:r>
      <w:r>
        <w:rPr>
          <w:noProof/>
        </w:rPr>
        <w:fldChar w:fldCharType="end"/>
      </w:r>
    </w:p>
    <w:p w14:paraId="7C4303B5" w14:textId="7B305F25" w:rsidR="00F83CFF" w:rsidRDefault="00F83CFF">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_Toc138361766 \h </w:instrText>
      </w:r>
      <w:r>
        <w:rPr>
          <w:noProof/>
        </w:rPr>
      </w:r>
      <w:r>
        <w:rPr>
          <w:noProof/>
        </w:rPr>
        <w:fldChar w:fldCharType="separate"/>
      </w:r>
      <w:r>
        <w:rPr>
          <w:noProof/>
        </w:rPr>
        <w:t>198</w:t>
      </w:r>
      <w:r>
        <w:rPr>
          <w:noProof/>
        </w:rPr>
        <w:fldChar w:fldCharType="end"/>
      </w:r>
    </w:p>
    <w:p w14:paraId="31F22C3E" w14:textId="462CFE6D" w:rsidR="00F83CFF" w:rsidRDefault="00F83CFF">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fldLock="1"/>
      </w:r>
      <w:r>
        <w:rPr>
          <w:noProof/>
        </w:rPr>
        <w:instrText xml:space="preserve"> PAGEREF _Toc138361767 \h </w:instrText>
      </w:r>
      <w:r>
        <w:rPr>
          <w:noProof/>
        </w:rPr>
      </w:r>
      <w:r>
        <w:rPr>
          <w:noProof/>
        </w:rPr>
        <w:fldChar w:fldCharType="separate"/>
      </w:r>
      <w:r>
        <w:rPr>
          <w:noProof/>
        </w:rPr>
        <w:t>199</w:t>
      </w:r>
      <w:r>
        <w:rPr>
          <w:noProof/>
        </w:rPr>
        <w:fldChar w:fldCharType="end"/>
      </w:r>
    </w:p>
    <w:p w14:paraId="3298192C" w14:textId="0B8A8AB4" w:rsidR="00F83CFF" w:rsidRDefault="00F83CFF">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_Toc138361768 \h </w:instrText>
      </w:r>
      <w:r>
        <w:rPr>
          <w:noProof/>
        </w:rPr>
      </w:r>
      <w:r>
        <w:rPr>
          <w:noProof/>
        </w:rPr>
        <w:fldChar w:fldCharType="separate"/>
      </w:r>
      <w:r>
        <w:rPr>
          <w:noProof/>
        </w:rPr>
        <w:t>199</w:t>
      </w:r>
      <w:r>
        <w:rPr>
          <w:noProof/>
        </w:rPr>
        <w:fldChar w:fldCharType="end"/>
      </w:r>
    </w:p>
    <w:p w14:paraId="100A6DE0" w14:textId="053739E8" w:rsidR="00F83CFF" w:rsidRDefault="00F83CFF">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_Toc138361769 \h </w:instrText>
      </w:r>
      <w:r>
        <w:rPr>
          <w:noProof/>
        </w:rPr>
      </w:r>
      <w:r>
        <w:rPr>
          <w:noProof/>
        </w:rPr>
        <w:fldChar w:fldCharType="separate"/>
      </w:r>
      <w:r>
        <w:rPr>
          <w:noProof/>
        </w:rPr>
        <w:t>199</w:t>
      </w:r>
      <w:r>
        <w:rPr>
          <w:noProof/>
        </w:rPr>
        <w:fldChar w:fldCharType="end"/>
      </w:r>
    </w:p>
    <w:p w14:paraId="7B25E963" w14:textId="12B2CBC0" w:rsidR="00F83CFF" w:rsidRDefault="00F83CFF">
      <w:pPr>
        <w:pStyle w:val="TOC4"/>
        <w:rPr>
          <w:rFonts w:asciiTheme="minorHAnsi" w:eastAsiaTheme="minorEastAsia" w:hAnsiTheme="minorHAnsi" w:cstheme="minorBidi"/>
          <w:noProof/>
          <w:sz w:val="22"/>
          <w:szCs w:val="22"/>
          <w:lang w:eastAsia="en-GB"/>
        </w:rPr>
      </w:pPr>
      <w:r>
        <w:rPr>
          <w:noProof/>
          <w:lang w:eastAsia="zh-CN"/>
        </w:rPr>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_Toc138361770 \h </w:instrText>
      </w:r>
      <w:r>
        <w:rPr>
          <w:noProof/>
        </w:rPr>
      </w:r>
      <w:r>
        <w:rPr>
          <w:noProof/>
        </w:rPr>
        <w:fldChar w:fldCharType="separate"/>
      </w:r>
      <w:r>
        <w:rPr>
          <w:noProof/>
        </w:rPr>
        <w:t>199</w:t>
      </w:r>
      <w:r>
        <w:rPr>
          <w:noProof/>
        </w:rPr>
        <w:fldChar w:fldCharType="end"/>
      </w:r>
    </w:p>
    <w:p w14:paraId="787771F3" w14:textId="52F3023F" w:rsidR="00F83CFF" w:rsidRDefault="00F83CFF">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_Toc138361771 \h </w:instrText>
      </w:r>
      <w:r>
        <w:rPr>
          <w:noProof/>
        </w:rPr>
      </w:r>
      <w:r>
        <w:rPr>
          <w:noProof/>
        </w:rPr>
        <w:fldChar w:fldCharType="separate"/>
      </w:r>
      <w:r>
        <w:rPr>
          <w:noProof/>
        </w:rPr>
        <w:t>200</w:t>
      </w:r>
      <w:r>
        <w:rPr>
          <w:noProof/>
        </w:rPr>
        <w:fldChar w:fldCharType="end"/>
      </w:r>
    </w:p>
    <w:p w14:paraId="195B6234" w14:textId="786CA3F8" w:rsidR="00F83CFF" w:rsidRDefault="00F83CFF">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_Toc138361772 \h </w:instrText>
      </w:r>
      <w:r>
        <w:rPr>
          <w:noProof/>
        </w:rPr>
      </w:r>
      <w:r>
        <w:rPr>
          <w:noProof/>
        </w:rPr>
        <w:fldChar w:fldCharType="separate"/>
      </w:r>
      <w:r>
        <w:rPr>
          <w:noProof/>
        </w:rPr>
        <w:t>200</w:t>
      </w:r>
      <w:r>
        <w:rPr>
          <w:noProof/>
        </w:rPr>
        <w:fldChar w:fldCharType="end"/>
      </w:r>
    </w:p>
    <w:p w14:paraId="61D32028" w14:textId="72B5C3AA" w:rsidR="00F83CFF" w:rsidRDefault="00F83CFF">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fldLock="1"/>
      </w:r>
      <w:r>
        <w:rPr>
          <w:noProof/>
        </w:rPr>
        <w:instrText xml:space="preserve"> PAGEREF _Toc138361773 \h </w:instrText>
      </w:r>
      <w:r>
        <w:rPr>
          <w:noProof/>
        </w:rPr>
      </w:r>
      <w:r>
        <w:rPr>
          <w:noProof/>
        </w:rPr>
        <w:fldChar w:fldCharType="separate"/>
      </w:r>
      <w:r>
        <w:rPr>
          <w:noProof/>
        </w:rPr>
        <w:t>200</w:t>
      </w:r>
      <w:r>
        <w:rPr>
          <w:noProof/>
        </w:rPr>
        <w:fldChar w:fldCharType="end"/>
      </w:r>
    </w:p>
    <w:p w14:paraId="7B85925E" w14:textId="1F439D80" w:rsidR="00F83CFF" w:rsidRDefault="00F83CFF">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_Toc138361774 \h </w:instrText>
      </w:r>
      <w:r>
        <w:rPr>
          <w:noProof/>
        </w:rPr>
      </w:r>
      <w:r>
        <w:rPr>
          <w:noProof/>
        </w:rPr>
        <w:fldChar w:fldCharType="separate"/>
      </w:r>
      <w:r>
        <w:rPr>
          <w:noProof/>
        </w:rPr>
        <w:t>200</w:t>
      </w:r>
      <w:r>
        <w:rPr>
          <w:noProof/>
        </w:rPr>
        <w:fldChar w:fldCharType="end"/>
      </w:r>
    </w:p>
    <w:p w14:paraId="4E4D194F" w14:textId="3F5244C4" w:rsidR="00F83CFF" w:rsidRDefault="00F83CFF">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fldLock="1"/>
      </w:r>
      <w:r>
        <w:rPr>
          <w:noProof/>
        </w:rPr>
        <w:instrText xml:space="preserve"> PAGEREF _Toc138361775 \h </w:instrText>
      </w:r>
      <w:r>
        <w:rPr>
          <w:noProof/>
        </w:rPr>
      </w:r>
      <w:r>
        <w:rPr>
          <w:noProof/>
        </w:rPr>
        <w:fldChar w:fldCharType="separate"/>
      </w:r>
      <w:r>
        <w:rPr>
          <w:noProof/>
        </w:rPr>
        <w:t>200</w:t>
      </w:r>
      <w:r>
        <w:rPr>
          <w:noProof/>
        </w:rPr>
        <w:fldChar w:fldCharType="end"/>
      </w:r>
    </w:p>
    <w:p w14:paraId="7ED0BA98" w14:textId="1BDEC151" w:rsidR="00F83CFF" w:rsidRDefault="00F83CFF">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_Toc138361776 \h </w:instrText>
      </w:r>
      <w:r>
        <w:rPr>
          <w:noProof/>
        </w:rPr>
      </w:r>
      <w:r>
        <w:rPr>
          <w:noProof/>
        </w:rPr>
        <w:fldChar w:fldCharType="separate"/>
      </w:r>
      <w:r>
        <w:rPr>
          <w:noProof/>
        </w:rPr>
        <w:t>200</w:t>
      </w:r>
      <w:r>
        <w:rPr>
          <w:noProof/>
        </w:rPr>
        <w:fldChar w:fldCharType="end"/>
      </w:r>
    </w:p>
    <w:p w14:paraId="289363B0" w14:textId="59308A32" w:rsidR="00F83CFF" w:rsidRDefault="00F83CFF">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fldLock="1"/>
      </w:r>
      <w:r>
        <w:rPr>
          <w:noProof/>
        </w:rPr>
        <w:instrText xml:space="preserve"> PAGEREF _Toc138361777 \h </w:instrText>
      </w:r>
      <w:r>
        <w:rPr>
          <w:noProof/>
        </w:rPr>
      </w:r>
      <w:r>
        <w:rPr>
          <w:noProof/>
        </w:rPr>
        <w:fldChar w:fldCharType="separate"/>
      </w:r>
      <w:r>
        <w:rPr>
          <w:noProof/>
        </w:rPr>
        <w:t>201</w:t>
      </w:r>
      <w:r>
        <w:rPr>
          <w:noProof/>
        </w:rPr>
        <w:fldChar w:fldCharType="end"/>
      </w:r>
    </w:p>
    <w:p w14:paraId="39642430" w14:textId="3D08C331" w:rsidR="00F83CFF" w:rsidRDefault="00F83CFF">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fldLock="1"/>
      </w:r>
      <w:r>
        <w:rPr>
          <w:noProof/>
        </w:rPr>
        <w:instrText xml:space="preserve"> PAGEREF _Toc138361778 \h </w:instrText>
      </w:r>
      <w:r>
        <w:rPr>
          <w:noProof/>
        </w:rPr>
      </w:r>
      <w:r>
        <w:rPr>
          <w:noProof/>
        </w:rPr>
        <w:fldChar w:fldCharType="separate"/>
      </w:r>
      <w:r>
        <w:rPr>
          <w:noProof/>
        </w:rPr>
        <w:t>201</w:t>
      </w:r>
      <w:r>
        <w:rPr>
          <w:noProof/>
        </w:rPr>
        <w:fldChar w:fldCharType="end"/>
      </w:r>
    </w:p>
    <w:p w14:paraId="51CD29B1" w14:textId="6D56B540" w:rsidR="00F83CFF" w:rsidRDefault="00F83CFF">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fldLock="1"/>
      </w:r>
      <w:r>
        <w:rPr>
          <w:noProof/>
        </w:rPr>
        <w:instrText xml:space="preserve"> PAGEREF _Toc138361779 \h </w:instrText>
      </w:r>
      <w:r>
        <w:rPr>
          <w:noProof/>
        </w:rPr>
      </w:r>
      <w:r>
        <w:rPr>
          <w:noProof/>
        </w:rPr>
        <w:fldChar w:fldCharType="separate"/>
      </w:r>
      <w:r>
        <w:rPr>
          <w:noProof/>
        </w:rPr>
        <w:t>202</w:t>
      </w:r>
      <w:r>
        <w:rPr>
          <w:noProof/>
        </w:rPr>
        <w:fldChar w:fldCharType="end"/>
      </w:r>
    </w:p>
    <w:p w14:paraId="46C5467D" w14:textId="663B18D0" w:rsidR="00F83CFF" w:rsidRDefault="00F83CFF">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_Toc138361780 \h </w:instrText>
      </w:r>
      <w:r>
        <w:rPr>
          <w:noProof/>
        </w:rPr>
      </w:r>
      <w:r>
        <w:rPr>
          <w:noProof/>
        </w:rPr>
        <w:fldChar w:fldCharType="separate"/>
      </w:r>
      <w:r>
        <w:rPr>
          <w:noProof/>
        </w:rPr>
        <w:t>202</w:t>
      </w:r>
      <w:r>
        <w:rPr>
          <w:noProof/>
        </w:rPr>
        <w:fldChar w:fldCharType="end"/>
      </w:r>
    </w:p>
    <w:p w14:paraId="192E056D" w14:textId="50CDB1BA" w:rsidR="00F83CFF" w:rsidRDefault="00F83CFF">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fldLock="1"/>
      </w:r>
      <w:r>
        <w:rPr>
          <w:noProof/>
        </w:rPr>
        <w:instrText xml:space="preserve"> PAGEREF _Toc138361781 \h </w:instrText>
      </w:r>
      <w:r>
        <w:rPr>
          <w:noProof/>
        </w:rPr>
      </w:r>
      <w:r>
        <w:rPr>
          <w:noProof/>
        </w:rPr>
        <w:fldChar w:fldCharType="separate"/>
      </w:r>
      <w:r>
        <w:rPr>
          <w:noProof/>
        </w:rPr>
        <w:t>202</w:t>
      </w:r>
      <w:r>
        <w:rPr>
          <w:noProof/>
        </w:rPr>
        <w:fldChar w:fldCharType="end"/>
      </w:r>
    </w:p>
    <w:p w14:paraId="1592DC2D" w14:textId="258F9932" w:rsidR="00F83CFF" w:rsidRDefault="00F83CFF">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fldLock="1"/>
      </w:r>
      <w:r>
        <w:rPr>
          <w:noProof/>
        </w:rPr>
        <w:instrText xml:space="preserve"> PAGEREF _Toc138361782 \h </w:instrText>
      </w:r>
      <w:r>
        <w:rPr>
          <w:noProof/>
        </w:rPr>
      </w:r>
      <w:r>
        <w:rPr>
          <w:noProof/>
        </w:rPr>
        <w:fldChar w:fldCharType="separate"/>
      </w:r>
      <w:r>
        <w:rPr>
          <w:noProof/>
        </w:rPr>
        <w:t>202</w:t>
      </w:r>
      <w:r>
        <w:rPr>
          <w:noProof/>
        </w:rPr>
        <w:fldChar w:fldCharType="end"/>
      </w:r>
    </w:p>
    <w:p w14:paraId="3E1558F4" w14:textId="644FA468" w:rsidR="00F83CFF" w:rsidRDefault="00F83CFF">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_Toc138361783 \h </w:instrText>
      </w:r>
      <w:r>
        <w:rPr>
          <w:noProof/>
        </w:rPr>
      </w:r>
      <w:r>
        <w:rPr>
          <w:noProof/>
        </w:rPr>
        <w:fldChar w:fldCharType="separate"/>
      </w:r>
      <w:r>
        <w:rPr>
          <w:noProof/>
        </w:rPr>
        <w:t>202</w:t>
      </w:r>
      <w:r>
        <w:rPr>
          <w:noProof/>
        </w:rPr>
        <w:fldChar w:fldCharType="end"/>
      </w:r>
    </w:p>
    <w:p w14:paraId="540261BB" w14:textId="31A5EA83" w:rsidR="00F83CFF" w:rsidRDefault="00F83CFF">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fldLock="1"/>
      </w:r>
      <w:r>
        <w:rPr>
          <w:noProof/>
        </w:rPr>
        <w:instrText xml:space="preserve"> PAGEREF _Toc138361784 \h </w:instrText>
      </w:r>
      <w:r>
        <w:rPr>
          <w:noProof/>
        </w:rPr>
      </w:r>
      <w:r>
        <w:rPr>
          <w:noProof/>
        </w:rPr>
        <w:fldChar w:fldCharType="separate"/>
      </w:r>
      <w:r>
        <w:rPr>
          <w:noProof/>
        </w:rPr>
        <w:t>202</w:t>
      </w:r>
      <w:r>
        <w:rPr>
          <w:noProof/>
        </w:rPr>
        <w:fldChar w:fldCharType="end"/>
      </w:r>
    </w:p>
    <w:p w14:paraId="7A6C1BA5" w14:textId="0E82AF1B" w:rsidR="00F83CFF" w:rsidRDefault="00F83CFF">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_Toc138361785 \h </w:instrText>
      </w:r>
      <w:r>
        <w:rPr>
          <w:noProof/>
        </w:rPr>
      </w:r>
      <w:r>
        <w:rPr>
          <w:noProof/>
        </w:rPr>
        <w:fldChar w:fldCharType="separate"/>
      </w:r>
      <w:r>
        <w:rPr>
          <w:noProof/>
        </w:rPr>
        <w:t>202</w:t>
      </w:r>
      <w:r>
        <w:rPr>
          <w:noProof/>
        </w:rPr>
        <w:fldChar w:fldCharType="end"/>
      </w:r>
    </w:p>
    <w:p w14:paraId="206D8B8B" w14:textId="2BF12472" w:rsidR="00F83CFF" w:rsidRDefault="00F83CFF">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_Toc138361786 \h </w:instrText>
      </w:r>
      <w:r>
        <w:rPr>
          <w:noProof/>
        </w:rPr>
      </w:r>
      <w:r>
        <w:rPr>
          <w:noProof/>
        </w:rPr>
        <w:fldChar w:fldCharType="separate"/>
      </w:r>
      <w:r>
        <w:rPr>
          <w:noProof/>
        </w:rPr>
        <w:t>202</w:t>
      </w:r>
      <w:r>
        <w:rPr>
          <w:noProof/>
        </w:rPr>
        <w:fldChar w:fldCharType="end"/>
      </w:r>
    </w:p>
    <w:p w14:paraId="258F1E0D" w14:textId="68DCA71A" w:rsidR="00F83CFF" w:rsidRDefault="00F83CFF">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fldLock="1"/>
      </w:r>
      <w:r>
        <w:rPr>
          <w:noProof/>
        </w:rPr>
        <w:instrText xml:space="preserve"> PAGEREF _Toc138361787 \h </w:instrText>
      </w:r>
      <w:r>
        <w:rPr>
          <w:noProof/>
        </w:rPr>
      </w:r>
      <w:r>
        <w:rPr>
          <w:noProof/>
        </w:rPr>
        <w:fldChar w:fldCharType="separate"/>
      </w:r>
      <w:r>
        <w:rPr>
          <w:noProof/>
        </w:rPr>
        <w:t>203</w:t>
      </w:r>
      <w:r>
        <w:rPr>
          <w:noProof/>
        </w:rPr>
        <w:fldChar w:fldCharType="end"/>
      </w:r>
    </w:p>
    <w:p w14:paraId="7E80A84B" w14:textId="7C18EC28" w:rsidR="00F83CFF" w:rsidRDefault="00F83CFF">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_Toc138361788 \h </w:instrText>
      </w:r>
      <w:r>
        <w:rPr>
          <w:noProof/>
        </w:rPr>
      </w:r>
      <w:r>
        <w:rPr>
          <w:noProof/>
        </w:rPr>
        <w:fldChar w:fldCharType="separate"/>
      </w:r>
      <w:r>
        <w:rPr>
          <w:noProof/>
        </w:rPr>
        <w:t>203</w:t>
      </w:r>
      <w:r>
        <w:rPr>
          <w:noProof/>
        </w:rPr>
        <w:fldChar w:fldCharType="end"/>
      </w:r>
    </w:p>
    <w:p w14:paraId="28C541B4" w14:textId="0F96BC07" w:rsidR="00F83CFF" w:rsidRDefault="00F83CFF">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fldLock="1"/>
      </w:r>
      <w:r>
        <w:rPr>
          <w:noProof/>
        </w:rPr>
        <w:instrText xml:space="preserve"> PAGEREF _Toc138361789 \h </w:instrText>
      </w:r>
      <w:r>
        <w:rPr>
          <w:noProof/>
        </w:rPr>
      </w:r>
      <w:r>
        <w:rPr>
          <w:noProof/>
        </w:rPr>
        <w:fldChar w:fldCharType="separate"/>
      </w:r>
      <w:r>
        <w:rPr>
          <w:noProof/>
        </w:rPr>
        <w:t>203</w:t>
      </w:r>
      <w:r>
        <w:rPr>
          <w:noProof/>
        </w:rPr>
        <w:fldChar w:fldCharType="end"/>
      </w:r>
    </w:p>
    <w:p w14:paraId="327664FE" w14:textId="7E322DC5" w:rsidR="00F83CFF" w:rsidRDefault="00F83CFF">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fldLock="1"/>
      </w:r>
      <w:r>
        <w:rPr>
          <w:noProof/>
        </w:rPr>
        <w:instrText xml:space="preserve"> PAGEREF _Toc138361790 \h </w:instrText>
      </w:r>
      <w:r>
        <w:rPr>
          <w:noProof/>
        </w:rPr>
      </w:r>
      <w:r>
        <w:rPr>
          <w:noProof/>
        </w:rPr>
        <w:fldChar w:fldCharType="separate"/>
      </w:r>
      <w:r>
        <w:rPr>
          <w:noProof/>
        </w:rPr>
        <w:t>203</w:t>
      </w:r>
      <w:r>
        <w:rPr>
          <w:noProof/>
        </w:rPr>
        <w:fldChar w:fldCharType="end"/>
      </w:r>
    </w:p>
    <w:p w14:paraId="030D2C82" w14:textId="10EF4116" w:rsidR="00F83CFF" w:rsidRDefault="00F83CFF">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_Toc138361791 \h </w:instrText>
      </w:r>
      <w:r>
        <w:rPr>
          <w:noProof/>
        </w:rPr>
      </w:r>
      <w:r>
        <w:rPr>
          <w:noProof/>
        </w:rPr>
        <w:fldChar w:fldCharType="separate"/>
      </w:r>
      <w:r>
        <w:rPr>
          <w:noProof/>
        </w:rPr>
        <w:t>203</w:t>
      </w:r>
      <w:r>
        <w:rPr>
          <w:noProof/>
        </w:rPr>
        <w:fldChar w:fldCharType="end"/>
      </w:r>
    </w:p>
    <w:p w14:paraId="2B712E9A" w14:textId="7A64CBD9" w:rsidR="00F83CFF" w:rsidRDefault="00F83CFF">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_Toc138361792 \h </w:instrText>
      </w:r>
      <w:r>
        <w:rPr>
          <w:noProof/>
        </w:rPr>
      </w:r>
      <w:r>
        <w:rPr>
          <w:noProof/>
        </w:rPr>
        <w:fldChar w:fldCharType="separate"/>
      </w:r>
      <w:r>
        <w:rPr>
          <w:noProof/>
        </w:rPr>
        <w:t>203</w:t>
      </w:r>
      <w:r>
        <w:rPr>
          <w:noProof/>
        </w:rPr>
        <w:fldChar w:fldCharType="end"/>
      </w:r>
    </w:p>
    <w:p w14:paraId="30158657" w14:textId="5DD2EFA1" w:rsidR="00F83CFF" w:rsidRDefault="00F83CFF">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_Toc138361793 \h </w:instrText>
      </w:r>
      <w:r>
        <w:rPr>
          <w:noProof/>
        </w:rPr>
      </w:r>
      <w:r>
        <w:rPr>
          <w:noProof/>
        </w:rPr>
        <w:fldChar w:fldCharType="separate"/>
      </w:r>
      <w:r>
        <w:rPr>
          <w:noProof/>
        </w:rPr>
        <w:t>205</w:t>
      </w:r>
      <w:r>
        <w:rPr>
          <w:noProof/>
        </w:rPr>
        <w:fldChar w:fldCharType="end"/>
      </w:r>
    </w:p>
    <w:p w14:paraId="44CF9185" w14:textId="69A8684F" w:rsidR="00F83CFF" w:rsidRDefault="00F83CFF">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_Toc138361794 \h </w:instrText>
      </w:r>
      <w:r>
        <w:rPr>
          <w:noProof/>
        </w:rPr>
      </w:r>
      <w:r>
        <w:rPr>
          <w:noProof/>
        </w:rPr>
        <w:fldChar w:fldCharType="separate"/>
      </w:r>
      <w:r>
        <w:rPr>
          <w:noProof/>
        </w:rPr>
        <w:t>207</w:t>
      </w:r>
      <w:r>
        <w:rPr>
          <w:noProof/>
        </w:rPr>
        <w:fldChar w:fldCharType="end"/>
      </w:r>
    </w:p>
    <w:p w14:paraId="6A0E73F4" w14:textId="1A1A2B9E" w:rsidR="00F83CFF" w:rsidRDefault="00F83CFF">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_Toc138361795 \h </w:instrText>
      </w:r>
      <w:r>
        <w:rPr>
          <w:noProof/>
        </w:rPr>
      </w:r>
      <w:r>
        <w:rPr>
          <w:noProof/>
        </w:rPr>
        <w:fldChar w:fldCharType="separate"/>
      </w:r>
      <w:r>
        <w:rPr>
          <w:noProof/>
        </w:rPr>
        <w:t>207</w:t>
      </w:r>
      <w:r>
        <w:rPr>
          <w:noProof/>
        </w:rPr>
        <w:fldChar w:fldCharType="end"/>
      </w:r>
    </w:p>
    <w:p w14:paraId="47835346" w14:textId="2A09881B" w:rsidR="00F83CFF" w:rsidRDefault="00F83CFF">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_Toc138361796 \h </w:instrText>
      </w:r>
      <w:r>
        <w:rPr>
          <w:noProof/>
        </w:rPr>
      </w:r>
      <w:r>
        <w:rPr>
          <w:noProof/>
        </w:rPr>
        <w:fldChar w:fldCharType="separate"/>
      </w:r>
      <w:r>
        <w:rPr>
          <w:noProof/>
        </w:rPr>
        <w:t>207</w:t>
      </w:r>
      <w:r>
        <w:rPr>
          <w:noProof/>
        </w:rPr>
        <w:fldChar w:fldCharType="end"/>
      </w:r>
    </w:p>
    <w:p w14:paraId="141E7308" w14:textId="2908D24E" w:rsidR="00F83CFF" w:rsidRDefault="00F83CFF">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_Toc138361797 \h </w:instrText>
      </w:r>
      <w:r>
        <w:rPr>
          <w:noProof/>
        </w:rPr>
      </w:r>
      <w:r>
        <w:rPr>
          <w:noProof/>
        </w:rPr>
        <w:fldChar w:fldCharType="separate"/>
      </w:r>
      <w:r>
        <w:rPr>
          <w:noProof/>
        </w:rPr>
        <w:t>208</w:t>
      </w:r>
      <w:r>
        <w:rPr>
          <w:noProof/>
        </w:rPr>
        <w:fldChar w:fldCharType="end"/>
      </w:r>
    </w:p>
    <w:p w14:paraId="6F2FC222" w14:textId="311E20B5" w:rsidR="00F83CFF" w:rsidRDefault="00F83CFF">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fldLock="1"/>
      </w:r>
      <w:r>
        <w:rPr>
          <w:noProof/>
        </w:rPr>
        <w:instrText xml:space="preserve"> PAGEREF _Toc138361798 \h </w:instrText>
      </w:r>
      <w:r>
        <w:rPr>
          <w:noProof/>
        </w:rPr>
      </w:r>
      <w:r>
        <w:rPr>
          <w:noProof/>
        </w:rPr>
        <w:fldChar w:fldCharType="separate"/>
      </w:r>
      <w:r>
        <w:rPr>
          <w:noProof/>
        </w:rPr>
        <w:t>208</w:t>
      </w:r>
      <w:r>
        <w:rPr>
          <w:noProof/>
        </w:rPr>
        <w:fldChar w:fldCharType="end"/>
      </w:r>
    </w:p>
    <w:p w14:paraId="16379674" w14:textId="0BE23A33" w:rsidR="00F83CFF" w:rsidRDefault="00F83CFF">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_Toc138361799 \h </w:instrText>
      </w:r>
      <w:r>
        <w:rPr>
          <w:noProof/>
        </w:rPr>
      </w:r>
      <w:r>
        <w:rPr>
          <w:noProof/>
        </w:rPr>
        <w:fldChar w:fldCharType="separate"/>
      </w:r>
      <w:r>
        <w:rPr>
          <w:noProof/>
        </w:rPr>
        <w:t>208</w:t>
      </w:r>
      <w:r>
        <w:rPr>
          <w:noProof/>
        </w:rPr>
        <w:fldChar w:fldCharType="end"/>
      </w:r>
    </w:p>
    <w:p w14:paraId="6D939C9B" w14:textId="23BBE08F" w:rsidR="00F83CFF" w:rsidRDefault="00F83CFF">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fldLock="1"/>
      </w:r>
      <w:r>
        <w:rPr>
          <w:noProof/>
        </w:rPr>
        <w:instrText xml:space="preserve"> PAGEREF _Toc138361800 \h </w:instrText>
      </w:r>
      <w:r>
        <w:rPr>
          <w:noProof/>
        </w:rPr>
      </w:r>
      <w:r>
        <w:rPr>
          <w:noProof/>
        </w:rPr>
        <w:fldChar w:fldCharType="separate"/>
      </w:r>
      <w:r>
        <w:rPr>
          <w:noProof/>
        </w:rPr>
        <w:t>208</w:t>
      </w:r>
      <w:r>
        <w:rPr>
          <w:noProof/>
        </w:rPr>
        <w:fldChar w:fldCharType="end"/>
      </w:r>
    </w:p>
    <w:p w14:paraId="52EBD68D" w14:textId="2678091E" w:rsidR="00F83CFF" w:rsidRDefault="00F83CFF">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fldLock="1"/>
      </w:r>
      <w:r>
        <w:rPr>
          <w:noProof/>
        </w:rPr>
        <w:instrText xml:space="preserve"> PAGEREF _Toc138361801 \h </w:instrText>
      </w:r>
      <w:r>
        <w:rPr>
          <w:noProof/>
        </w:rPr>
      </w:r>
      <w:r>
        <w:rPr>
          <w:noProof/>
        </w:rPr>
        <w:fldChar w:fldCharType="separate"/>
      </w:r>
      <w:r>
        <w:rPr>
          <w:noProof/>
        </w:rPr>
        <w:t>209</w:t>
      </w:r>
      <w:r>
        <w:rPr>
          <w:noProof/>
        </w:rPr>
        <w:fldChar w:fldCharType="end"/>
      </w:r>
    </w:p>
    <w:p w14:paraId="3C92BCF5" w14:textId="5563C31A" w:rsidR="00F83CFF" w:rsidRDefault="00F83CFF">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fldLock="1"/>
      </w:r>
      <w:r>
        <w:rPr>
          <w:noProof/>
        </w:rPr>
        <w:instrText xml:space="preserve"> PAGEREF _Toc138361802 \h </w:instrText>
      </w:r>
      <w:r>
        <w:rPr>
          <w:noProof/>
        </w:rPr>
      </w:r>
      <w:r>
        <w:rPr>
          <w:noProof/>
        </w:rPr>
        <w:fldChar w:fldCharType="separate"/>
      </w:r>
      <w:r>
        <w:rPr>
          <w:noProof/>
        </w:rPr>
        <w:t>209</w:t>
      </w:r>
      <w:r>
        <w:rPr>
          <w:noProof/>
        </w:rPr>
        <w:fldChar w:fldCharType="end"/>
      </w:r>
    </w:p>
    <w:p w14:paraId="6467E5C2" w14:textId="45FFCF73" w:rsidR="00F83CFF" w:rsidRDefault="00F83CFF">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fldLock="1"/>
      </w:r>
      <w:r>
        <w:rPr>
          <w:noProof/>
        </w:rPr>
        <w:instrText xml:space="preserve"> PAGEREF _Toc138361803 \h </w:instrText>
      </w:r>
      <w:r>
        <w:rPr>
          <w:noProof/>
        </w:rPr>
      </w:r>
      <w:r>
        <w:rPr>
          <w:noProof/>
        </w:rPr>
        <w:fldChar w:fldCharType="separate"/>
      </w:r>
      <w:r>
        <w:rPr>
          <w:noProof/>
        </w:rPr>
        <w:t>209</w:t>
      </w:r>
      <w:r>
        <w:rPr>
          <w:noProof/>
        </w:rPr>
        <w:fldChar w:fldCharType="end"/>
      </w:r>
    </w:p>
    <w:p w14:paraId="00E62CC1" w14:textId="48AD1091" w:rsidR="00F83CFF" w:rsidRDefault="00F83CFF">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_Toc138361804 \h </w:instrText>
      </w:r>
      <w:r>
        <w:rPr>
          <w:noProof/>
        </w:rPr>
      </w:r>
      <w:r>
        <w:rPr>
          <w:noProof/>
        </w:rPr>
        <w:fldChar w:fldCharType="separate"/>
      </w:r>
      <w:r>
        <w:rPr>
          <w:noProof/>
        </w:rPr>
        <w:t>210</w:t>
      </w:r>
      <w:r>
        <w:rPr>
          <w:noProof/>
        </w:rPr>
        <w:fldChar w:fldCharType="end"/>
      </w:r>
    </w:p>
    <w:p w14:paraId="194FA376" w14:textId="65F6D417" w:rsidR="00F83CFF" w:rsidRDefault="00F83CFF">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_Toc138361805 \h </w:instrText>
      </w:r>
      <w:r>
        <w:rPr>
          <w:noProof/>
        </w:rPr>
      </w:r>
      <w:r>
        <w:rPr>
          <w:noProof/>
        </w:rPr>
        <w:fldChar w:fldCharType="separate"/>
      </w:r>
      <w:r>
        <w:rPr>
          <w:noProof/>
        </w:rPr>
        <w:t>210</w:t>
      </w:r>
      <w:r>
        <w:rPr>
          <w:noProof/>
        </w:rPr>
        <w:fldChar w:fldCharType="end"/>
      </w:r>
    </w:p>
    <w:p w14:paraId="1F3E93F4" w14:textId="70AF9EFA" w:rsidR="00F83CFF" w:rsidRDefault="00F83CFF">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fldLock="1"/>
      </w:r>
      <w:r>
        <w:rPr>
          <w:noProof/>
        </w:rPr>
        <w:instrText xml:space="preserve"> PAGEREF _Toc138361806 \h </w:instrText>
      </w:r>
      <w:r>
        <w:rPr>
          <w:noProof/>
        </w:rPr>
      </w:r>
      <w:r>
        <w:rPr>
          <w:noProof/>
        </w:rPr>
        <w:fldChar w:fldCharType="separate"/>
      </w:r>
      <w:r>
        <w:rPr>
          <w:noProof/>
        </w:rPr>
        <w:t>210</w:t>
      </w:r>
      <w:r>
        <w:rPr>
          <w:noProof/>
        </w:rPr>
        <w:fldChar w:fldCharType="end"/>
      </w:r>
    </w:p>
    <w:p w14:paraId="3EBEAB74" w14:textId="5D82537E" w:rsidR="00F83CFF" w:rsidRDefault="00F83CFF">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_Toc138361807 \h </w:instrText>
      </w:r>
      <w:r>
        <w:rPr>
          <w:noProof/>
        </w:rPr>
      </w:r>
      <w:r>
        <w:rPr>
          <w:noProof/>
        </w:rPr>
        <w:fldChar w:fldCharType="separate"/>
      </w:r>
      <w:r>
        <w:rPr>
          <w:noProof/>
        </w:rPr>
        <w:t>210</w:t>
      </w:r>
      <w:r>
        <w:rPr>
          <w:noProof/>
        </w:rPr>
        <w:fldChar w:fldCharType="end"/>
      </w:r>
    </w:p>
    <w:p w14:paraId="33C45EFD" w14:textId="512E75EB" w:rsidR="00F83CFF" w:rsidRDefault="00F83CFF">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fldLock="1"/>
      </w:r>
      <w:r>
        <w:rPr>
          <w:noProof/>
        </w:rPr>
        <w:instrText xml:space="preserve"> PAGEREF _Toc138361808 \h </w:instrText>
      </w:r>
      <w:r>
        <w:rPr>
          <w:noProof/>
        </w:rPr>
      </w:r>
      <w:r>
        <w:rPr>
          <w:noProof/>
        </w:rPr>
        <w:fldChar w:fldCharType="separate"/>
      </w:r>
      <w:r>
        <w:rPr>
          <w:noProof/>
        </w:rPr>
        <w:t>210</w:t>
      </w:r>
      <w:r>
        <w:rPr>
          <w:noProof/>
        </w:rPr>
        <w:fldChar w:fldCharType="end"/>
      </w:r>
    </w:p>
    <w:p w14:paraId="0F7CE9FA" w14:textId="0A666715" w:rsidR="00F83CFF" w:rsidRDefault="00F83CFF">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_Toc138361809 \h </w:instrText>
      </w:r>
      <w:r>
        <w:rPr>
          <w:noProof/>
        </w:rPr>
      </w:r>
      <w:r>
        <w:rPr>
          <w:noProof/>
        </w:rPr>
        <w:fldChar w:fldCharType="separate"/>
      </w:r>
      <w:r>
        <w:rPr>
          <w:noProof/>
        </w:rPr>
        <w:t>211</w:t>
      </w:r>
      <w:r>
        <w:rPr>
          <w:noProof/>
        </w:rPr>
        <w:fldChar w:fldCharType="end"/>
      </w:r>
    </w:p>
    <w:p w14:paraId="4628DC09" w14:textId="79D2706A" w:rsidR="00F83CFF" w:rsidRDefault="00F83CFF">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fldLock="1"/>
      </w:r>
      <w:r>
        <w:rPr>
          <w:noProof/>
        </w:rPr>
        <w:instrText xml:space="preserve"> PAGEREF _Toc138361810 \h </w:instrText>
      </w:r>
      <w:r>
        <w:rPr>
          <w:noProof/>
        </w:rPr>
      </w:r>
      <w:r>
        <w:rPr>
          <w:noProof/>
        </w:rPr>
        <w:fldChar w:fldCharType="separate"/>
      </w:r>
      <w:r>
        <w:rPr>
          <w:noProof/>
        </w:rPr>
        <w:t>212</w:t>
      </w:r>
      <w:r>
        <w:rPr>
          <w:noProof/>
        </w:rPr>
        <w:fldChar w:fldCharType="end"/>
      </w:r>
    </w:p>
    <w:p w14:paraId="288E124C" w14:textId="66ED272E" w:rsidR="00F83CFF" w:rsidRDefault="00F83CFF">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fldLock="1"/>
      </w:r>
      <w:r>
        <w:rPr>
          <w:noProof/>
        </w:rPr>
        <w:instrText xml:space="preserve"> PAGEREF _Toc138361811 \h </w:instrText>
      </w:r>
      <w:r>
        <w:rPr>
          <w:noProof/>
        </w:rPr>
      </w:r>
      <w:r>
        <w:rPr>
          <w:noProof/>
        </w:rPr>
        <w:fldChar w:fldCharType="separate"/>
      </w:r>
      <w:r>
        <w:rPr>
          <w:noProof/>
        </w:rPr>
        <w:t>212</w:t>
      </w:r>
      <w:r>
        <w:rPr>
          <w:noProof/>
        </w:rPr>
        <w:fldChar w:fldCharType="end"/>
      </w:r>
    </w:p>
    <w:p w14:paraId="6D60BCF5" w14:textId="3F2B72EE" w:rsidR="00F83CFF" w:rsidRDefault="00F83CFF">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_Toc138361812 \h </w:instrText>
      </w:r>
      <w:r>
        <w:rPr>
          <w:noProof/>
        </w:rPr>
      </w:r>
      <w:r>
        <w:rPr>
          <w:noProof/>
        </w:rPr>
        <w:fldChar w:fldCharType="separate"/>
      </w:r>
      <w:r>
        <w:rPr>
          <w:noProof/>
        </w:rPr>
        <w:t>212</w:t>
      </w:r>
      <w:r>
        <w:rPr>
          <w:noProof/>
        </w:rPr>
        <w:fldChar w:fldCharType="end"/>
      </w:r>
    </w:p>
    <w:p w14:paraId="333DEA8E" w14:textId="24C8BE02" w:rsidR="00F83CFF" w:rsidRDefault="00F83CFF">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fldLock="1"/>
      </w:r>
      <w:r>
        <w:rPr>
          <w:noProof/>
        </w:rPr>
        <w:instrText xml:space="preserve"> PAGEREF _Toc138361813 \h </w:instrText>
      </w:r>
      <w:r>
        <w:rPr>
          <w:noProof/>
        </w:rPr>
      </w:r>
      <w:r>
        <w:rPr>
          <w:noProof/>
        </w:rPr>
        <w:fldChar w:fldCharType="separate"/>
      </w:r>
      <w:r>
        <w:rPr>
          <w:noProof/>
        </w:rPr>
        <w:t>212</w:t>
      </w:r>
      <w:r>
        <w:rPr>
          <w:noProof/>
        </w:rPr>
        <w:fldChar w:fldCharType="end"/>
      </w:r>
    </w:p>
    <w:p w14:paraId="695C249F" w14:textId="16EB3049" w:rsidR="00F83CFF" w:rsidRDefault="00F83CFF">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fldLock="1"/>
      </w:r>
      <w:r>
        <w:rPr>
          <w:noProof/>
        </w:rPr>
        <w:instrText xml:space="preserve"> PAGEREF _Toc138361814 \h </w:instrText>
      </w:r>
      <w:r>
        <w:rPr>
          <w:noProof/>
        </w:rPr>
      </w:r>
      <w:r>
        <w:rPr>
          <w:noProof/>
        </w:rPr>
        <w:fldChar w:fldCharType="separate"/>
      </w:r>
      <w:r>
        <w:rPr>
          <w:noProof/>
        </w:rPr>
        <w:t>212</w:t>
      </w:r>
      <w:r>
        <w:rPr>
          <w:noProof/>
        </w:rPr>
        <w:fldChar w:fldCharType="end"/>
      </w:r>
    </w:p>
    <w:p w14:paraId="0EF5DC34" w14:textId="610F48ED" w:rsidR="00F83CFF" w:rsidRDefault="00F83CFF">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fldLock="1"/>
      </w:r>
      <w:r>
        <w:rPr>
          <w:noProof/>
        </w:rPr>
        <w:instrText xml:space="preserve"> PAGEREF _Toc138361815 \h </w:instrText>
      </w:r>
      <w:r>
        <w:rPr>
          <w:noProof/>
        </w:rPr>
      </w:r>
      <w:r>
        <w:rPr>
          <w:noProof/>
        </w:rPr>
        <w:fldChar w:fldCharType="separate"/>
      </w:r>
      <w:r>
        <w:rPr>
          <w:noProof/>
        </w:rPr>
        <w:t>213</w:t>
      </w:r>
      <w:r>
        <w:rPr>
          <w:noProof/>
        </w:rPr>
        <w:fldChar w:fldCharType="end"/>
      </w:r>
    </w:p>
    <w:p w14:paraId="090D74B6" w14:textId="55043680" w:rsidR="00F83CFF" w:rsidRDefault="00F83CFF">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_Toc138361816 \h </w:instrText>
      </w:r>
      <w:r>
        <w:rPr>
          <w:noProof/>
        </w:rPr>
      </w:r>
      <w:r>
        <w:rPr>
          <w:noProof/>
        </w:rPr>
        <w:fldChar w:fldCharType="separate"/>
      </w:r>
      <w:r>
        <w:rPr>
          <w:noProof/>
        </w:rPr>
        <w:t>213</w:t>
      </w:r>
      <w:r>
        <w:rPr>
          <w:noProof/>
        </w:rPr>
        <w:fldChar w:fldCharType="end"/>
      </w:r>
    </w:p>
    <w:p w14:paraId="644317F9" w14:textId="239CB5FE" w:rsidR="00F83CFF" w:rsidRDefault="00F83CFF">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fldLock="1"/>
      </w:r>
      <w:r>
        <w:rPr>
          <w:noProof/>
        </w:rPr>
        <w:instrText xml:space="preserve"> PAGEREF _Toc138361817 \h </w:instrText>
      </w:r>
      <w:r>
        <w:rPr>
          <w:noProof/>
        </w:rPr>
      </w:r>
      <w:r>
        <w:rPr>
          <w:noProof/>
        </w:rPr>
        <w:fldChar w:fldCharType="separate"/>
      </w:r>
      <w:r>
        <w:rPr>
          <w:noProof/>
        </w:rPr>
        <w:t>213</w:t>
      </w:r>
      <w:r>
        <w:rPr>
          <w:noProof/>
        </w:rPr>
        <w:fldChar w:fldCharType="end"/>
      </w:r>
    </w:p>
    <w:p w14:paraId="7CFB8B96" w14:textId="7E6A9DA6" w:rsidR="00F83CFF" w:rsidRDefault="00F83CFF">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fldLock="1"/>
      </w:r>
      <w:r>
        <w:rPr>
          <w:noProof/>
        </w:rPr>
        <w:instrText xml:space="preserve"> PAGEREF _Toc138361818 \h </w:instrText>
      </w:r>
      <w:r>
        <w:rPr>
          <w:noProof/>
        </w:rPr>
      </w:r>
      <w:r>
        <w:rPr>
          <w:noProof/>
        </w:rPr>
        <w:fldChar w:fldCharType="separate"/>
      </w:r>
      <w:r>
        <w:rPr>
          <w:noProof/>
        </w:rPr>
        <w:t>213</w:t>
      </w:r>
      <w:r>
        <w:rPr>
          <w:noProof/>
        </w:rPr>
        <w:fldChar w:fldCharType="end"/>
      </w:r>
    </w:p>
    <w:p w14:paraId="5926FB6B" w14:textId="0168B6D9" w:rsidR="00F83CFF" w:rsidRDefault="00F83CFF">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_Toc138361819 \h </w:instrText>
      </w:r>
      <w:r>
        <w:rPr>
          <w:noProof/>
        </w:rPr>
      </w:r>
      <w:r>
        <w:rPr>
          <w:noProof/>
        </w:rPr>
        <w:fldChar w:fldCharType="separate"/>
      </w:r>
      <w:r>
        <w:rPr>
          <w:noProof/>
        </w:rPr>
        <w:t>213</w:t>
      </w:r>
      <w:r>
        <w:rPr>
          <w:noProof/>
        </w:rPr>
        <w:fldChar w:fldCharType="end"/>
      </w:r>
    </w:p>
    <w:p w14:paraId="47881083" w14:textId="77E27787" w:rsidR="00F83CFF" w:rsidRDefault="00F83CFF">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fldLock="1"/>
      </w:r>
      <w:r>
        <w:rPr>
          <w:noProof/>
        </w:rPr>
        <w:instrText xml:space="preserve"> PAGEREF _Toc138361820 \h </w:instrText>
      </w:r>
      <w:r>
        <w:rPr>
          <w:noProof/>
        </w:rPr>
      </w:r>
      <w:r>
        <w:rPr>
          <w:noProof/>
        </w:rPr>
        <w:fldChar w:fldCharType="separate"/>
      </w:r>
      <w:r>
        <w:rPr>
          <w:noProof/>
        </w:rPr>
        <w:t>213</w:t>
      </w:r>
      <w:r>
        <w:rPr>
          <w:noProof/>
        </w:rPr>
        <w:fldChar w:fldCharType="end"/>
      </w:r>
    </w:p>
    <w:p w14:paraId="49EE46DC" w14:textId="2386FD7A" w:rsidR="00F83CFF" w:rsidRDefault="00F83CFF">
      <w:pPr>
        <w:pStyle w:val="TOC4"/>
        <w:tabs>
          <w:tab w:val="left" w:pos="6452"/>
        </w:tabs>
        <w:rPr>
          <w:rFonts w:asciiTheme="minorHAnsi" w:eastAsiaTheme="minorEastAsia" w:hAnsiTheme="minorHAnsi" w:cstheme="minorBidi"/>
          <w:noProof/>
          <w:sz w:val="22"/>
          <w:szCs w:val="22"/>
          <w:lang w:eastAsia="en-GB"/>
        </w:rPr>
      </w:pPr>
      <w:r>
        <w:rPr>
          <w:noProof/>
        </w:rPr>
        <w:t>The 5G DDNMF discovery is the same as described in clause 6.1.2.2.8.2.12.2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_Toc138361821 \h </w:instrText>
      </w:r>
      <w:r>
        <w:rPr>
          <w:noProof/>
        </w:rPr>
      </w:r>
      <w:r>
        <w:rPr>
          <w:noProof/>
        </w:rPr>
        <w:fldChar w:fldCharType="separate"/>
      </w:r>
      <w:r>
        <w:rPr>
          <w:noProof/>
        </w:rPr>
        <w:t>213</w:t>
      </w:r>
      <w:r>
        <w:rPr>
          <w:noProof/>
        </w:rPr>
        <w:fldChar w:fldCharType="end"/>
      </w:r>
    </w:p>
    <w:p w14:paraId="55213485" w14:textId="2777827F" w:rsidR="00F83CFF" w:rsidRDefault="00F83CFF">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fldLock="1"/>
      </w:r>
      <w:r>
        <w:rPr>
          <w:noProof/>
        </w:rPr>
        <w:instrText xml:space="preserve"> PAGEREF _Toc138361822 \h </w:instrText>
      </w:r>
      <w:r>
        <w:rPr>
          <w:noProof/>
        </w:rPr>
      </w:r>
      <w:r>
        <w:rPr>
          <w:noProof/>
        </w:rPr>
        <w:fldChar w:fldCharType="separate"/>
      </w:r>
      <w:r>
        <w:rPr>
          <w:noProof/>
        </w:rPr>
        <w:t>213</w:t>
      </w:r>
      <w:r>
        <w:rPr>
          <w:noProof/>
        </w:rPr>
        <w:fldChar w:fldCharType="end"/>
      </w:r>
    </w:p>
    <w:p w14:paraId="75E8C0E8" w14:textId="1F962C4D" w:rsidR="00F83CFF" w:rsidRDefault="00F83CFF">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fldLock="1"/>
      </w:r>
      <w:r>
        <w:rPr>
          <w:noProof/>
        </w:rPr>
        <w:instrText xml:space="preserve"> PAGEREF _Toc138361823 \h </w:instrText>
      </w:r>
      <w:r>
        <w:rPr>
          <w:noProof/>
        </w:rPr>
      </w:r>
      <w:r>
        <w:rPr>
          <w:noProof/>
        </w:rPr>
        <w:fldChar w:fldCharType="separate"/>
      </w:r>
      <w:r>
        <w:rPr>
          <w:noProof/>
        </w:rPr>
        <w:t>214</w:t>
      </w:r>
      <w:r>
        <w:rPr>
          <w:noProof/>
        </w:rPr>
        <w:fldChar w:fldCharType="end"/>
      </w:r>
    </w:p>
    <w:p w14:paraId="7D3D8860" w14:textId="0FB470D7" w:rsidR="00F83CFF" w:rsidRDefault="00F83CFF">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_Toc138361824 \h </w:instrText>
      </w:r>
      <w:r>
        <w:rPr>
          <w:noProof/>
        </w:rPr>
      </w:r>
      <w:r>
        <w:rPr>
          <w:noProof/>
        </w:rPr>
        <w:fldChar w:fldCharType="separate"/>
      </w:r>
      <w:r>
        <w:rPr>
          <w:noProof/>
        </w:rPr>
        <w:t>214</w:t>
      </w:r>
      <w:r>
        <w:rPr>
          <w:noProof/>
        </w:rPr>
        <w:fldChar w:fldCharType="end"/>
      </w:r>
    </w:p>
    <w:p w14:paraId="3CA5D412" w14:textId="79EFA917" w:rsidR="00F83CFF" w:rsidRDefault="00F83CFF">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_Toc138361825 \h </w:instrText>
      </w:r>
      <w:r>
        <w:rPr>
          <w:noProof/>
        </w:rPr>
      </w:r>
      <w:r>
        <w:rPr>
          <w:noProof/>
        </w:rPr>
        <w:fldChar w:fldCharType="separate"/>
      </w:r>
      <w:r>
        <w:rPr>
          <w:noProof/>
        </w:rPr>
        <w:t>214</w:t>
      </w:r>
      <w:r>
        <w:rPr>
          <w:noProof/>
        </w:rPr>
        <w:fldChar w:fldCharType="end"/>
      </w:r>
    </w:p>
    <w:p w14:paraId="40C5807E" w14:textId="1285AA37" w:rsidR="00F83CFF" w:rsidRDefault="00F83CFF">
      <w:pPr>
        <w:pStyle w:val="TOC6"/>
        <w:rPr>
          <w:rFonts w:asciiTheme="minorHAnsi" w:eastAsiaTheme="minorEastAsia" w:hAnsiTheme="minorHAnsi" w:cstheme="minorBidi"/>
          <w:noProof/>
          <w:sz w:val="22"/>
          <w:szCs w:val="22"/>
          <w:lang w:eastAsia="en-GB"/>
        </w:rPr>
      </w:pPr>
      <w:r>
        <w:rPr>
          <w:noProof/>
        </w:rPr>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_Toc138361826 \h </w:instrText>
      </w:r>
      <w:r>
        <w:rPr>
          <w:noProof/>
        </w:rPr>
      </w:r>
      <w:r>
        <w:rPr>
          <w:noProof/>
        </w:rPr>
        <w:fldChar w:fldCharType="separate"/>
      </w:r>
      <w:r>
        <w:rPr>
          <w:noProof/>
        </w:rPr>
        <w:t>215</w:t>
      </w:r>
      <w:r>
        <w:rPr>
          <w:noProof/>
        </w:rPr>
        <w:fldChar w:fldCharType="end"/>
      </w:r>
    </w:p>
    <w:p w14:paraId="73DF4653" w14:textId="017CDF2C" w:rsidR="00F83CFF" w:rsidRDefault="00F83CFF">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_Toc138361827 \h </w:instrText>
      </w:r>
      <w:r>
        <w:rPr>
          <w:noProof/>
        </w:rPr>
      </w:r>
      <w:r>
        <w:rPr>
          <w:noProof/>
        </w:rPr>
        <w:fldChar w:fldCharType="separate"/>
      </w:r>
      <w:r>
        <w:rPr>
          <w:noProof/>
        </w:rPr>
        <w:t>217</w:t>
      </w:r>
      <w:r>
        <w:rPr>
          <w:noProof/>
        </w:rPr>
        <w:fldChar w:fldCharType="end"/>
      </w:r>
    </w:p>
    <w:p w14:paraId="5799D536" w14:textId="7E45D812" w:rsidR="00F83CFF" w:rsidRDefault="00F83CFF">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_Toc138361828 \h </w:instrText>
      </w:r>
      <w:r>
        <w:rPr>
          <w:noProof/>
        </w:rPr>
      </w:r>
      <w:r>
        <w:rPr>
          <w:noProof/>
        </w:rPr>
        <w:fldChar w:fldCharType="separate"/>
      </w:r>
      <w:r>
        <w:rPr>
          <w:noProof/>
        </w:rPr>
        <w:t>217</w:t>
      </w:r>
      <w:r>
        <w:rPr>
          <w:noProof/>
        </w:rPr>
        <w:fldChar w:fldCharType="end"/>
      </w:r>
    </w:p>
    <w:p w14:paraId="43956A95" w14:textId="380A8DE1" w:rsidR="00F83CFF" w:rsidRDefault="00F83CFF">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fldLock="1"/>
      </w:r>
      <w:r>
        <w:rPr>
          <w:noProof/>
        </w:rPr>
        <w:instrText xml:space="preserve"> PAGEREF _Toc138361829 \h </w:instrText>
      </w:r>
      <w:r>
        <w:rPr>
          <w:noProof/>
        </w:rPr>
      </w:r>
      <w:r>
        <w:rPr>
          <w:noProof/>
        </w:rPr>
        <w:fldChar w:fldCharType="separate"/>
      </w:r>
      <w:r>
        <w:rPr>
          <w:noProof/>
        </w:rPr>
        <w:t>217</w:t>
      </w:r>
      <w:r>
        <w:rPr>
          <w:noProof/>
        </w:rPr>
        <w:fldChar w:fldCharType="end"/>
      </w:r>
    </w:p>
    <w:p w14:paraId="5626BA88" w14:textId="3F726172" w:rsidR="00F83CFF" w:rsidRDefault="00F83CFF">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fldLock="1"/>
      </w:r>
      <w:r>
        <w:rPr>
          <w:noProof/>
        </w:rPr>
        <w:instrText xml:space="preserve"> PAGEREF _Toc138361830 \h </w:instrText>
      </w:r>
      <w:r>
        <w:rPr>
          <w:noProof/>
        </w:rPr>
      </w:r>
      <w:r>
        <w:rPr>
          <w:noProof/>
        </w:rPr>
        <w:fldChar w:fldCharType="separate"/>
      </w:r>
      <w:r>
        <w:rPr>
          <w:noProof/>
        </w:rPr>
        <w:t>218</w:t>
      </w:r>
      <w:r>
        <w:rPr>
          <w:noProof/>
        </w:rPr>
        <w:fldChar w:fldCharType="end"/>
      </w:r>
    </w:p>
    <w:p w14:paraId="26CEDC88" w14:textId="0A7547BE" w:rsidR="00F83CFF" w:rsidRDefault="00F83CFF">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fldLock="1"/>
      </w:r>
      <w:r>
        <w:rPr>
          <w:noProof/>
        </w:rPr>
        <w:instrText xml:space="preserve"> PAGEREF _Toc138361831 \h </w:instrText>
      </w:r>
      <w:r>
        <w:rPr>
          <w:noProof/>
        </w:rPr>
      </w:r>
      <w:r>
        <w:rPr>
          <w:noProof/>
        </w:rPr>
        <w:fldChar w:fldCharType="separate"/>
      </w:r>
      <w:r>
        <w:rPr>
          <w:noProof/>
        </w:rPr>
        <w:t>218</w:t>
      </w:r>
      <w:r>
        <w:rPr>
          <w:noProof/>
        </w:rPr>
        <w:fldChar w:fldCharType="end"/>
      </w:r>
    </w:p>
    <w:p w14:paraId="68EF212D" w14:textId="4C853D77" w:rsidR="00F83CFF" w:rsidRDefault="00F83CFF">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_Toc138361832 \h </w:instrText>
      </w:r>
      <w:r>
        <w:rPr>
          <w:noProof/>
        </w:rPr>
      </w:r>
      <w:r>
        <w:rPr>
          <w:noProof/>
        </w:rPr>
        <w:fldChar w:fldCharType="separate"/>
      </w:r>
      <w:r>
        <w:rPr>
          <w:noProof/>
        </w:rPr>
        <w:t>218</w:t>
      </w:r>
      <w:r>
        <w:rPr>
          <w:noProof/>
        </w:rPr>
        <w:fldChar w:fldCharType="end"/>
      </w:r>
    </w:p>
    <w:p w14:paraId="38D89809" w14:textId="5C4D7970" w:rsidR="00F83CFF" w:rsidRDefault="00F83CFF">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_Toc138361833 \h </w:instrText>
      </w:r>
      <w:r>
        <w:rPr>
          <w:noProof/>
        </w:rPr>
      </w:r>
      <w:r>
        <w:rPr>
          <w:noProof/>
        </w:rPr>
        <w:fldChar w:fldCharType="separate"/>
      </w:r>
      <w:r>
        <w:rPr>
          <w:noProof/>
        </w:rPr>
        <w:t>218</w:t>
      </w:r>
      <w:r>
        <w:rPr>
          <w:noProof/>
        </w:rPr>
        <w:fldChar w:fldCharType="end"/>
      </w:r>
    </w:p>
    <w:p w14:paraId="684D5F31" w14:textId="4FC671F2" w:rsidR="00F83CFF" w:rsidRDefault="00F83CFF">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fldLock="1"/>
      </w:r>
      <w:r>
        <w:rPr>
          <w:noProof/>
        </w:rPr>
        <w:instrText xml:space="preserve"> PAGEREF _Toc138361834 \h </w:instrText>
      </w:r>
      <w:r>
        <w:rPr>
          <w:noProof/>
        </w:rPr>
      </w:r>
      <w:r>
        <w:rPr>
          <w:noProof/>
        </w:rPr>
        <w:fldChar w:fldCharType="separate"/>
      </w:r>
      <w:r>
        <w:rPr>
          <w:noProof/>
        </w:rPr>
        <w:t>218</w:t>
      </w:r>
      <w:r>
        <w:rPr>
          <w:noProof/>
        </w:rPr>
        <w:fldChar w:fldCharType="end"/>
      </w:r>
    </w:p>
    <w:p w14:paraId="7B49D767" w14:textId="7AFE6BAD" w:rsidR="00F83CFF" w:rsidRDefault="00F83CFF">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_Toc138361835 \h </w:instrText>
      </w:r>
      <w:r>
        <w:rPr>
          <w:noProof/>
        </w:rPr>
      </w:r>
      <w:r>
        <w:rPr>
          <w:noProof/>
        </w:rPr>
        <w:fldChar w:fldCharType="separate"/>
      </w:r>
      <w:r>
        <w:rPr>
          <w:noProof/>
        </w:rPr>
        <w:t>219</w:t>
      </w:r>
      <w:r>
        <w:rPr>
          <w:noProof/>
        </w:rPr>
        <w:fldChar w:fldCharType="end"/>
      </w:r>
    </w:p>
    <w:p w14:paraId="5AD98D3E" w14:textId="3C9D683A" w:rsidR="00F83CFF" w:rsidRDefault="00F83CFF">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fldLock="1"/>
      </w:r>
      <w:r>
        <w:rPr>
          <w:noProof/>
        </w:rPr>
        <w:instrText xml:space="preserve"> PAGEREF _Toc138361836 \h </w:instrText>
      </w:r>
      <w:r>
        <w:rPr>
          <w:noProof/>
        </w:rPr>
      </w:r>
      <w:r>
        <w:rPr>
          <w:noProof/>
        </w:rPr>
        <w:fldChar w:fldCharType="separate"/>
      </w:r>
      <w:r>
        <w:rPr>
          <w:noProof/>
        </w:rPr>
        <w:t>219</w:t>
      </w:r>
      <w:r>
        <w:rPr>
          <w:noProof/>
        </w:rPr>
        <w:fldChar w:fldCharType="end"/>
      </w:r>
    </w:p>
    <w:p w14:paraId="670C630E" w14:textId="110C3B55" w:rsidR="00F83CFF" w:rsidRDefault="00F83CFF">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fldLock="1"/>
      </w:r>
      <w:r>
        <w:rPr>
          <w:noProof/>
        </w:rPr>
        <w:instrText xml:space="preserve"> PAGEREF _Toc138361837 \h </w:instrText>
      </w:r>
      <w:r>
        <w:rPr>
          <w:noProof/>
        </w:rPr>
      </w:r>
      <w:r>
        <w:rPr>
          <w:noProof/>
        </w:rPr>
        <w:fldChar w:fldCharType="separate"/>
      </w:r>
      <w:r>
        <w:rPr>
          <w:noProof/>
        </w:rPr>
        <w:t>219</w:t>
      </w:r>
      <w:r>
        <w:rPr>
          <w:noProof/>
        </w:rPr>
        <w:fldChar w:fldCharType="end"/>
      </w:r>
    </w:p>
    <w:p w14:paraId="614100A0" w14:textId="7DE916CF" w:rsidR="00F83CFF" w:rsidRDefault="00F83CFF">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fldLock="1"/>
      </w:r>
      <w:r>
        <w:rPr>
          <w:noProof/>
        </w:rPr>
        <w:instrText xml:space="preserve"> PAGEREF _Toc138361838 \h </w:instrText>
      </w:r>
      <w:r>
        <w:rPr>
          <w:noProof/>
        </w:rPr>
      </w:r>
      <w:r>
        <w:rPr>
          <w:noProof/>
        </w:rPr>
        <w:fldChar w:fldCharType="separate"/>
      </w:r>
      <w:r>
        <w:rPr>
          <w:noProof/>
        </w:rPr>
        <w:t>219</w:t>
      </w:r>
      <w:r>
        <w:rPr>
          <w:noProof/>
        </w:rPr>
        <w:fldChar w:fldCharType="end"/>
      </w:r>
    </w:p>
    <w:p w14:paraId="15C1F396" w14:textId="772B2D0E" w:rsidR="00F83CFF" w:rsidRDefault="00F83CFF">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fldLock="1"/>
      </w:r>
      <w:r>
        <w:rPr>
          <w:noProof/>
        </w:rPr>
        <w:instrText xml:space="preserve"> PAGEREF _Toc138361839 \h </w:instrText>
      </w:r>
      <w:r>
        <w:rPr>
          <w:noProof/>
        </w:rPr>
      </w:r>
      <w:r>
        <w:rPr>
          <w:noProof/>
        </w:rPr>
        <w:fldChar w:fldCharType="separate"/>
      </w:r>
      <w:r>
        <w:rPr>
          <w:noProof/>
        </w:rPr>
        <w:t>219</w:t>
      </w:r>
      <w:r>
        <w:rPr>
          <w:noProof/>
        </w:rPr>
        <w:fldChar w:fldCharType="end"/>
      </w:r>
    </w:p>
    <w:p w14:paraId="4CAA85D4" w14:textId="35000461" w:rsidR="00F83CFF" w:rsidRDefault="00F83CFF">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fldLock="1"/>
      </w:r>
      <w:r>
        <w:rPr>
          <w:noProof/>
        </w:rPr>
        <w:instrText xml:space="preserve"> PAGEREF _Toc138361840 \h </w:instrText>
      </w:r>
      <w:r>
        <w:rPr>
          <w:noProof/>
        </w:rPr>
      </w:r>
      <w:r>
        <w:rPr>
          <w:noProof/>
        </w:rPr>
        <w:fldChar w:fldCharType="separate"/>
      </w:r>
      <w:r>
        <w:rPr>
          <w:noProof/>
        </w:rPr>
        <w:t>219</w:t>
      </w:r>
      <w:r>
        <w:rPr>
          <w:noProof/>
        </w:rPr>
        <w:fldChar w:fldCharType="end"/>
      </w:r>
    </w:p>
    <w:p w14:paraId="44DCE2AB" w14:textId="142DAAED" w:rsidR="00F83CFF" w:rsidRDefault="00F83CFF">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fldLock="1"/>
      </w:r>
      <w:r>
        <w:rPr>
          <w:noProof/>
        </w:rPr>
        <w:instrText xml:space="preserve"> PAGEREF _Toc138361841 \h </w:instrText>
      </w:r>
      <w:r>
        <w:rPr>
          <w:noProof/>
        </w:rPr>
      </w:r>
      <w:r>
        <w:rPr>
          <w:noProof/>
        </w:rPr>
        <w:fldChar w:fldCharType="separate"/>
      </w:r>
      <w:r>
        <w:rPr>
          <w:noProof/>
        </w:rPr>
        <w:t>219</w:t>
      </w:r>
      <w:r>
        <w:rPr>
          <w:noProof/>
        </w:rPr>
        <w:fldChar w:fldCharType="end"/>
      </w:r>
    </w:p>
    <w:p w14:paraId="68F08CFD" w14:textId="74B753F5" w:rsidR="00F83CFF" w:rsidRDefault="00F83CFF">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fldLock="1"/>
      </w:r>
      <w:r>
        <w:rPr>
          <w:noProof/>
        </w:rPr>
        <w:instrText xml:space="preserve"> PAGEREF _Toc138361842 \h </w:instrText>
      </w:r>
      <w:r>
        <w:rPr>
          <w:noProof/>
        </w:rPr>
      </w:r>
      <w:r>
        <w:rPr>
          <w:noProof/>
        </w:rPr>
        <w:fldChar w:fldCharType="separate"/>
      </w:r>
      <w:r>
        <w:rPr>
          <w:noProof/>
        </w:rPr>
        <w:t>219</w:t>
      </w:r>
      <w:r>
        <w:rPr>
          <w:noProof/>
        </w:rPr>
        <w:fldChar w:fldCharType="end"/>
      </w:r>
    </w:p>
    <w:p w14:paraId="6F5DC210" w14:textId="15632AAA" w:rsidR="00F83CFF" w:rsidRDefault="00F83CFF">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fldLock="1"/>
      </w:r>
      <w:r>
        <w:rPr>
          <w:noProof/>
        </w:rPr>
        <w:instrText xml:space="preserve"> PAGEREF _Toc138361843 \h </w:instrText>
      </w:r>
      <w:r>
        <w:rPr>
          <w:noProof/>
        </w:rPr>
      </w:r>
      <w:r>
        <w:rPr>
          <w:noProof/>
        </w:rPr>
        <w:fldChar w:fldCharType="separate"/>
      </w:r>
      <w:r>
        <w:rPr>
          <w:noProof/>
        </w:rPr>
        <w:t>219</w:t>
      </w:r>
      <w:r>
        <w:rPr>
          <w:noProof/>
        </w:rPr>
        <w:fldChar w:fldCharType="end"/>
      </w:r>
    </w:p>
    <w:p w14:paraId="7AEADF30" w14:textId="3BDD6484" w:rsidR="00F83CFF" w:rsidRDefault="00F83CFF">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fldLock="1"/>
      </w:r>
      <w:r>
        <w:rPr>
          <w:noProof/>
        </w:rPr>
        <w:instrText xml:space="preserve"> PAGEREF _Toc138361844 \h </w:instrText>
      </w:r>
      <w:r>
        <w:rPr>
          <w:noProof/>
        </w:rPr>
      </w:r>
      <w:r>
        <w:rPr>
          <w:noProof/>
        </w:rPr>
        <w:fldChar w:fldCharType="separate"/>
      </w:r>
      <w:r>
        <w:rPr>
          <w:noProof/>
        </w:rPr>
        <w:t>219</w:t>
      </w:r>
      <w:r>
        <w:rPr>
          <w:noProof/>
        </w:rPr>
        <w:fldChar w:fldCharType="end"/>
      </w:r>
    </w:p>
    <w:p w14:paraId="1F812C8D" w14:textId="7731C0C0" w:rsidR="00F83CFF" w:rsidRDefault="00F83CFF">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fldLock="1"/>
      </w:r>
      <w:r>
        <w:rPr>
          <w:noProof/>
        </w:rPr>
        <w:instrText xml:space="preserve"> PAGEREF _Toc138361845 \h </w:instrText>
      </w:r>
      <w:r>
        <w:rPr>
          <w:noProof/>
        </w:rPr>
      </w:r>
      <w:r>
        <w:rPr>
          <w:noProof/>
        </w:rPr>
        <w:fldChar w:fldCharType="separate"/>
      </w:r>
      <w:r>
        <w:rPr>
          <w:noProof/>
        </w:rPr>
        <w:t>220</w:t>
      </w:r>
      <w:r>
        <w:rPr>
          <w:noProof/>
        </w:rPr>
        <w:fldChar w:fldCharType="end"/>
      </w:r>
    </w:p>
    <w:p w14:paraId="3996D74B" w14:textId="48C10AE5" w:rsidR="00F83CFF" w:rsidRDefault="00F83CFF">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_Toc138361846 \h </w:instrText>
      </w:r>
      <w:r>
        <w:rPr>
          <w:noProof/>
        </w:rPr>
      </w:r>
      <w:r>
        <w:rPr>
          <w:noProof/>
        </w:rPr>
        <w:fldChar w:fldCharType="separate"/>
      </w:r>
      <w:r>
        <w:rPr>
          <w:noProof/>
        </w:rPr>
        <w:t>220</w:t>
      </w:r>
      <w:r>
        <w:rPr>
          <w:noProof/>
        </w:rPr>
        <w:fldChar w:fldCharType="end"/>
      </w:r>
    </w:p>
    <w:p w14:paraId="6ACE2951" w14:textId="03D78E62" w:rsidR="00F83CFF" w:rsidRDefault="00F83CFF">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fldLock="1"/>
      </w:r>
      <w:r>
        <w:rPr>
          <w:noProof/>
        </w:rPr>
        <w:instrText xml:space="preserve"> PAGEREF _Toc138361847 \h </w:instrText>
      </w:r>
      <w:r>
        <w:rPr>
          <w:noProof/>
        </w:rPr>
      </w:r>
      <w:r>
        <w:rPr>
          <w:noProof/>
        </w:rPr>
        <w:fldChar w:fldCharType="separate"/>
      </w:r>
      <w:r>
        <w:rPr>
          <w:noProof/>
        </w:rPr>
        <w:t>220</w:t>
      </w:r>
      <w:r>
        <w:rPr>
          <w:noProof/>
        </w:rPr>
        <w:fldChar w:fldCharType="end"/>
      </w:r>
    </w:p>
    <w:p w14:paraId="0213F6CD" w14:textId="3A5F93B3" w:rsidR="00F83CFF" w:rsidRDefault="00F83CFF">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fldLock="1"/>
      </w:r>
      <w:r>
        <w:rPr>
          <w:noProof/>
        </w:rPr>
        <w:instrText xml:space="preserve"> PAGEREF _Toc138361848 \h </w:instrText>
      </w:r>
      <w:r>
        <w:rPr>
          <w:noProof/>
        </w:rPr>
      </w:r>
      <w:r>
        <w:rPr>
          <w:noProof/>
        </w:rPr>
        <w:fldChar w:fldCharType="separate"/>
      </w:r>
      <w:r>
        <w:rPr>
          <w:noProof/>
        </w:rPr>
        <w:t>220</w:t>
      </w:r>
      <w:r>
        <w:rPr>
          <w:noProof/>
        </w:rPr>
        <w:fldChar w:fldCharType="end"/>
      </w:r>
    </w:p>
    <w:p w14:paraId="52EFB904" w14:textId="5402E142" w:rsidR="00F83CFF" w:rsidRDefault="00F83CFF">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fldLock="1"/>
      </w:r>
      <w:r>
        <w:rPr>
          <w:noProof/>
        </w:rPr>
        <w:instrText xml:space="preserve"> PAGEREF _Toc138361849 \h </w:instrText>
      </w:r>
      <w:r>
        <w:rPr>
          <w:noProof/>
        </w:rPr>
      </w:r>
      <w:r>
        <w:rPr>
          <w:noProof/>
        </w:rPr>
        <w:fldChar w:fldCharType="separate"/>
      </w:r>
      <w:r>
        <w:rPr>
          <w:noProof/>
        </w:rPr>
        <w:t>220</w:t>
      </w:r>
      <w:r>
        <w:rPr>
          <w:noProof/>
        </w:rPr>
        <w:fldChar w:fldCharType="end"/>
      </w:r>
    </w:p>
    <w:p w14:paraId="51999E2E" w14:textId="519B8DBB" w:rsidR="00F83CFF" w:rsidRDefault="00F83CFF">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fldLock="1"/>
      </w:r>
      <w:r>
        <w:rPr>
          <w:noProof/>
        </w:rPr>
        <w:instrText xml:space="preserve"> PAGEREF _Toc138361850 \h </w:instrText>
      </w:r>
      <w:r>
        <w:rPr>
          <w:noProof/>
        </w:rPr>
      </w:r>
      <w:r>
        <w:rPr>
          <w:noProof/>
        </w:rPr>
        <w:fldChar w:fldCharType="separate"/>
      </w:r>
      <w:r>
        <w:rPr>
          <w:noProof/>
        </w:rPr>
        <w:t>220</w:t>
      </w:r>
      <w:r>
        <w:rPr>
          <w:noProof/>
        </w:rPr>
        <w:fldChar w:fldCharType="end"/>
      </w:r>
    </w:p>
    <w:p w14:paraId="0D561F62" w14:textId="09D3DE0B" w:rsidR="00F83CFF" w:rsidRDefault="00F83CFF">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_Toc138361851 \h </w:instrText>
      </w:r>
      <w:r>
        <w:rPr>
          <w:noProof/>
        </w:rPr>
      </w:r>
      <w:r>
        <w:rPr>
          <w:noProof/>
        </w:rPr>
        <w:fldChar w:fldCharType="separate"/>
      </w:r>
      <w:r>
        <w:rPr>
          <w:noProof/>
        </w:rPr>
        <w:t>220</w:t>
      </w:r>
      <w:r>
        <w:rPr>
          <w:noProof/>
        </w:rPr>
        <w:fldChar w:fldCharType="end"/>
      </w:r>
    </w:p>
    <w:p w14:paraId="3BFEAFD2" w14:textId="7140C958" w:rsidR="00F83CFF" w:rsidRDefault="00F83CFF">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fldLock="1"/>
      </w:r>
      <w:r>
        <w:rPr>
          <w:noProof/>
        </w:rPr>
        <w:instrText xml:space="preserve"> PAGEREF _Toc138361852 \h </w:instrText>
      </w:r>
      <w:r>
        <w:rPr>
          <w:noProof/>
        </w:rPr>
      </w:r>
      <w:r>
        <w:rPr>
          <w:noProof/>
        </w:rPr>
        <w:fldChar w:fldCharType="separate"/>
      </w:r>
      <w:r>
        <w:rPr>
          <w:noProof/>
        </w:rPr>
        <w:t>220</w:t>
      </w:r>
      <w:r>
        <w:rPr>
          <w:noProof/>
        </w:rPr>
        <w:fldChar w:fldCharType="end"/>
      </w:r>
    </w:p>
    <w:p w14:paraId="34ABCE20" w14:textId="48B50271" w:rsidR="00F83CFF" w:rsidRDefault="00F83CFF">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_Toc138361853 \h </w:instrText>
      </w:r>
      <w:r>
        <w:rPr>
          <w:noProof/>
        </w:rPr>
      </w:r>
      <w:r>
        <w:rPr>
          <w:noProof/>
        </w:rPr>
        <w:fldChar w:fldCharType="separate"/>
      </w:r>
      <w:r>
        <w:rPr>
          <w:noProof/>
        </w:rPr>
        <w:t>220</w:t>
      </w:r>
      <w:r>
        <w:rPr>
          <w:noProof/>
        </w:rPr>
        <w:fldChar w:fldCharType="end"/>
      </w:r>
    </w:p>
    <w:p w14:paraId="3E0F7C5D" w14:textId="3D00545E" w:rsidR="00F83CFF" w:rsidRDefault="00F83CFF">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fldLock="1"/>
      </w:r>
      <w:r>
        <w:rPr>
          <w:noProof/>
        </w:rPr>
        <w:instrText xml:space="preserve"> PAGEREF _Toc138361854 \h </w:instrText>
      </w:r>
      <w:r>
        <w:rPr>
          <w:noProof/>
        </w:rPr>
      </w:r>
      <w:r>
        <w:rPr>
          <w:noProof/>
        </w:rPr>
        <w:fldChar w:fldCharType="separate"/>
      </w:r>
      <w:r>
        <w:rPr>
          <w:noProof/>
        </w:rPr>
        <w:t>224</w:t>
      </w:r>
      <w:r>
        <w:rPr>
          <w:noProof/>
        </w:rPr>
        <w:fldChar w:fldCharType="end"/>
      </w:r>
    </w:p>
    <w:p w14:paraId="7322D459" w14:textId="579622D2" w:rsidR="00F83CFF" w:rsidRDefault="00F83CFF">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_Toc138361855 \h </w:instrText>
      </w:r>
      <w:r>
        <w:rPr>
          <w:noProof/>
        </w:rPr>
      </w:r>
      <w:r>
        <w:rPr>
          <w:noProof/>
        </w:rPr>
        <w:fldChar w:fldCharType="separate"/>
      </w:r>
      <w:r>
        <w:rPr>
          <w:noProof/>
        </w:rPr>
        <w:t>224</w:t>
      </w:r>
      <w:r>
        <w:rPr>
          <w:noProof/>
        </w:rPr>
        <w:fldChar w:fldCharType="end"/>
      </w:r>
    </w:p>
    <w:p w14:paraId="1A394EFF" w14:textId="5216D33A" w:rsidR="00F83CFF" w:rsidRDefault="00F83CFF">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_Toc138361856 \h </w:instrText>
      </w:r>
      <w:r>
        <w:rPr>
          <w:noProof/>
        </w:rPr>
      </w:r>
      <w:r>
        <w:rPr>
          <w:noProof/>
        </w:rPr>
        <w:fldChar w:fldCharType="separate"/>
      </w:r>
      <w:r>
        <w:rPr>
          <w:noProof/>
        </w:rPr>
        <w:t>225</w:t>
      </w:r>
      <w:r>
        <w:rPr>
          <w:noProof/>
        </w:rPr>
        <w:fldChar w:fldCharType="end"/>
      </w:r>
    </w:p>
    <w:p w14:paraId="23985F6F" w14:textId="2384ADF8" w:rsidR="00F83CFF" w:rsidRDefault="00F83CFF">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fldLock="1"/>
      </w:r>
      <w:r>
        <w:rPr>
          <w:noProof/>
        </w:rPr>
        <w:instrText xml:space="preserve"> PAGEREF _Toc138361857 \h </w:instrText>
      </w:r>
      <w:r>
        <w:rPr>
          <w:noProof/>
        </w:rPr>
      </w:r>
      <w:r>
        <w:rPr>
          <w:noProof/>
        </w:rPr>
        <w:fldChar w:fldCharType="separate"/>
      </w:r>
      <w:r>
        <w:rPr>
          <w:noProof/>
        </w:rPr>
        <w:t>225</w:t>
      </w:r>
      <w:r>
        <w:rPr>
          <w:noProof/>
        </w:rPr>
        <w:fldChar w:fldCharType="end"/>
      </w:r>
    </w:p>
    <w:p w14:paraId="2791F427" w14:textId="39669F2C" w:rsidR="00F83CFF" w:rsidRDefault="00F83CFF">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fldLock="1"/>
      </w:r>
      <w:r>
        <w:rPr>
          <w:noProof/>
        </w:rPr>
        <w:instrText xml:space="preserve"> PAGEREF _Toc138361858 \h </w:instrText>
      </w:r>
      <w:r>
        <w:rPr>
          <w:noProof/>
        </w:rPr>
      </w:r>
      <w:r>
        <w:rPr>
          <w:noProof/>
        </w:rPr>
        <w:fldChar w:fldCharType="separate"/>
      </w:r>
      <w:r>
        <w:rPr>
          <w:noProof/>
        </w:rPr>
        <w:t>225</w:t>
      </w:r>
      <w:r>
        <w:rPr>
          <w:noProof/>
        </w:rPr>
        <w:fldChar w:fldCharType="end"/>
      </w:r>
    </w:p>
    <w:p w14:paraId="255032F1" w14:textId="144ACEC5" w:rsidR="00F83CFF" w:rsidRDefault="00F83CFF">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fldLock="1"/>
      </w:r>
      <w:r>
        <w:rPr>
          <w:noProof/>
        </w:rPr>
        <w:instrText xml:space="preserve"> PAGEREF _Toc138361859 \h </w:instrText>
      </w:r>
      <w:r>
        <w:rPr>
          <w:noProof/>
        </w:rPr>
      </w:r>
      <w:r>
        <w:rPr>
          <w:noProof/>
        </w:rPr>
        <w:fldChar w:fldCharType="separate"/>
      </w:r>
      <w:r>
        <w:rPr>
          <w:noProof/>
        </w:rPr>
        <w:t>225</w:t>
      </w:r>
      <w:r>
        <w:rPr>
          <w:noProof/>
        </w:rPr>
        <w:fldChar w:fldCharType="end"/>
      </w:r>
    </w:p>
    <w:p w14:paraId="10BF18ED" w14:textId="521BBCA4" w:rsidR="00F83CFF" w:rsidRDefault="00F83CFF">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fldLock="1"/>
      </w:r>
      <w:r>
        <w:rPr>
          <w:noProof/>
        </w:rPr>
        <w:instrText xml:space="preserve"> PAGEREF _Toc138361860 \h </w:instrText>
      </w:r>
      <w:r>
        <w:rPr>
          <w:noProof/>
        </w:rPr>
      </w:r>
      <w:r>
        <w:rPr>
          <w:noProof/>
        </w:rPr>
        <w:fldChar w:fldCharType="separate"/>
      </w:r>
      <w:r>
        <w:rPr>
          <w:noProof/>
        </w:rPr>
        <w:t>225</w:t>
      </w:r>
      <w:r>
        <w:rPr>
          <w:noProof/>
        </w:rPr>
        <w:fldChar w:fldCharType="end"/>
      </w:r>
    </w:p>
    <w:p w14:paraId="0E2BF99E" w14:textId="54D28177" w:rsidR="00F83CFF" w:rsidRDefault="00F83CFF">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fldLock="1"/>
      </w:r>
      <w:r>
        <w:rPr>
          <w:noProof/>
        </w:rPr>
        <w:instrText xml:space="preserve"> PAGEREF _Toc138361861 \h </w:instrText>
      </w:r>
      <w:r>
        <w:rPr>
          <w:noProof/>
        </w:rPr>
      </w:r>
      <w:r>
        <w:rPr>
          <w:noProof/>
        </w:rPr>
        <w:fldChar w:fldCharType="separate"/>
      </w:r>
      <w:r>
        <w:rPr>
          <w:noProof/>
        </w:rPr>
        <w:t>225</w:t>
      </w:r>
      <w:r>
        <w:rPr>
          <w:noProof/>
        </w:rPr>
        <w:fldChar w:fldCharType="end"/>
      </w:r>
    </w:p>
    <w:p w14:paraId="4813DABF" w14:textId="6BBD96D8" w:rsidR="00F83CFF" w:rsidRDefault="00F83CFF">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_Toc138361862 \h </w:instrText>
      </w:r>
      <w:r>
        <w:rPr>
          <w:noProof/>
        </w:rPr>
      </w:r>
      <w:r>
        <w:rPr>
          <w:noProof/>
        </w:rPr>
        <w:fldChar w:fldCharType="separate"/>
      </w:r>
      <w:r>
        <w:rPr>
          <w:noProof/>
        </w:rPr>
        <w:t>225</w:t>
      </w:r>
      <w:r>
        <w:rPr>
          <w:noProof/>
        </w:rPr>
        <w:fldChar w:fldCharType="end"/>
      </w:r>
    </w:p>
    <w:p w14:paraId="3CBB9BA4" w14:textId="740213D4" w:rsidR="00F83CFF" w:rsidRDefault="00F83CFF">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fldLock="1"/>
      </w:r>
      <w:r>
        <w:rPr>
          <w:noProof/>
        </w:rPr>
        <w:instrText xml:space="preserve"> PAGEREF _Toc138361863 \h </w:instrText>
      </w:r>
      <w:r>
        <w:rPr>
          <w:noProof/>
        </w:rPr>
      </w:r>
      <w:r>
        <w:rPr>
          <w:noProof/>
        </w:rPr>
        <w:fldChar w:fldCharType="separate"/>
      </w:r>
      <w:r>
        <w:rPr>
          <w:noProof/>
        </w:rPr>
        <w:t>226</w:t>
      </w:r>
      <w:r>
        <w:rPr>
          <w:noProof/>
        </w:rPr>
        <w:fldChar w:fldCharType="end"/>
      </w:r>
    </w:p>
    <w:p w14:paraId="044EBCA5" w14:textId="1A4CD08D" w:rsidR="00F83CFF" w:rsidRDefault="00F83CFF">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_Toc138361864 \h </w:instrText>
      </w:r>
      <w:r>
        <w:rPr>
          <w:noProof/>
        </w:rPr>
      </w:r>
      <w:r>
        <w:rPr>
          <w:noProof/>
        </w:rPr>
        <w:fldChar w:fldCharType="separate"/>
      </w:r>
      <w:r>
        <w:rPr>
          <w:noProof/>
        </w:rPr>
        <w:t>226</w:t>
      </w:r>
      <w:r>
        <w:rPr>
          <w:noProof/>
        </w:rPr>
        <w:fldChar w:fldCharType="end"/>
      </w:r>
    </w:p>
    <w:p w14:paraId="5BA7C627" w14:textId="6CE3629C" w:rsidR="00F83CFF" w:rsidRDefault="00F83CFF">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_Toc138361865 \h </w:instrText>
      </w:r>
      <w:r>
        <w:rPr>
          <w:noProof/>
        </w:rPr>
      </w:r>
      <w:r>
        <w:rPr>
          <w:noProof/>
        </w:rPr>
        <w:fldChar w:fldCharType="separate"/>
      </w:r>
      <w:r>
        <w:rPr>
          <w:noProof/>
        </w:rPr>
        <w:t>227</w:t>
      </w:r>
      <w:r>
        <w:rPr>
          <w:noProof/>
        </w:rPr>
        <w:fldChar w:fldCharType="end"/>
      </w:r>
    </w:p>
    <w:p w14:paraId="4E69B98F" w14:textId="215150A4" w:rsidR="00F83CFF" w:rsidRDefault="00F83CFF">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143433">
        <w:rPr>
          <w:noProof/>
          <w:vertAlign w:val="subscript"/>
        </w:rPr>
        <w:t>NRP-sess</w:t>
      </w:r>
      <w:r>
        <w:rPr>
          <w:noProof/>
        </w:rPr>
        <w:t xml:space="preserve"> ID</w:t>
      </w:r>
      <w:r>
        <w:rPr>
          <w:noProof/>
        </w:rPr>
        <w:tab/>
      </w:r>
      <w:r>
        <w:rPr>
          <w:noProof/>
        </w:rPr>
        <w:fldChar w:fldCharType="begin" w:fldLock="1"/>
      </w:r>
      <w:r>
        <w:rPr>
          <w:noProof/>
        </w:rPr>
        <w:instrText xml:space="preserve"> PAGEREF _Toc138361866 \h </w:instrText>
      </w:r>
      <w:r>
        <w:rPr>
          <w:noProof/>
        </w:rPr>
      </w:r>
      <w:r>
        <w:rPr>
          <w:noProof/>
        </w:rPr>
        <w:fldChar w:fldCharType="separate"/>
      </w:r>
      <w:r>
        <w:rPr>
          <w:noProof/>
        </w:rPr>
        <w:t>227</w:t>
      </w:r>
      <w:r>
        <w:rPr>
          <w:noProof/>
        </w:rPr>
        <w:fldChar w:fldCharType="end"/>
      </w:r>
    </w:p>
    <w:p w14:paraId="4900724C" w14:textId="01A8F94A" w:rsidR="00F83CFF" w:rsidRDefault="00F83CFF">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143433">
        <w:rPr>
          <w:rFonts w:cs="Arial"/>
          <w:noProof/>
        </w:rPr>
        <w:t>K</w:t>
      </w:r>
      <w:r w:rsidRPr="00143433">
        <w:rPr>
          <w:rFonts w:cs="Arial"/>
          <w:noProof/>
          <w:vertAlign w:val="subscript"/>
        </w:rPr>
        <w:t>NRP</w:t>
      </w:r>
      <w:r w:rsidRPr="00143433">
        <w:rPr>
          <w:rFonts w:cs="Arial"/>
          <w:noProof/>
        </w:rPr>
        <w:t xml:space="preserve"> ID</w:t>
      </w:r>
      <w:r>
        <w:rPr>
          <w:noProof/>
        </w:rPr>
        <w:tab/>
      </w:r>
      <w:r>
        <w:rPr>
          <w:noProof/>
        </w:rPr>
        <w:fldChar w:fldCharType="begin" w:fldLock="1"/>
      </w:r>
      <w:r>
        <w:rPr>
          <w:noProof/>
        </w:rPr>
        <w:instrText xml:space="preserve"> PAGEREF _Toc138361867 \h </w:instrText>
      </w:r>
      <w:r>
        <w:rPr>
          <w:noProof/>
        </w:rPr>
      </w:r>
      <w:r>
        <w:rPr>
          <w:noProof/>
        </w:rPr>
        <w:fldChar w:fldCharType="separate"/>
      </w:r>
      <w:r>
        <w:rPr>
          <w:noProof/>
        </w:rPr>
        <w:t>227</w:t>
      </w:r>
      <w:r>
        <w:rPr>
          <w:noProof/>
        </w:rPr>
        <w:fldChar w:fldCharType="end"/>
      </w:r>
    </w:p>
    <w:p w14:paraId="312DB529" w14:textId="7B1C7C8F" w:rsidR="00F83CFF" w:rsidRDefault="00F83CFF">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_Toc138361868 \h </w:instrText>
      </w:r>
      <w:r>
        <w:rPr>
          <w:noProof/>
        </w:rPr>
      </w:r>
      <w:r>
        <w:rPr>
          <w:noProof/>
        </w:rPr>
        <w:fldChar w:fldCharType="separate"/>
      </w:r>
      <w:r>
        <w:rPr>
          <w:noProof/>
        </w:rPr>
        <w:t>227</w:t>
      </w:r>
      <w:r>
        <w:rPr>
          <w:noProof/>
        </w:rPr>
        <w:fldChar w:fldCharType="end"/>
      </w:r>
    </w:p>
    <w:p w14:paraId="418BC0C8" w14:textId="427B3611" w:rsidR="00F83CFF" w:rsidRDefault="00F83CFF">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fldLock="1"/>
      </w:r>
      <w:r>
        <w:rPr>
          <w:noProof/>
        </w:rPr>
        <w:instrText xml:space="preserve"> PAGEREF _Toc138361869 \h </w:instrText>
      </w:r>
      <w:r>
        <w:rPr>
          <w:noProof/>
        </w:rPr>
      </w:r>
      <w:r>
        <w:rPr>
          <w:noProof/>
        </w:rPr>
        <w:fldChar w:fldCharType="separate"/>
      </w:r>
      <w:r>
        <w:rPr>
          <w:noProof/>
        </w:rPr>
        <w:t>227</w:t>
      </w:r>
      <w:r>
        <w:rPr>
          <w:noProof/>
        </w:rPr>
        <w:fldChar w:fldCharType="end"/>
      </w:r>
    </w:p>
    <w:p w14:paraId="296F9F29" w14:textId="01A9E6DD" w:rsidR="00F83CFF" w:rsidRDefault="00F83CFF">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fldLock="1"/>
      </w:r>
      <w:r>
        <w:rPr>
          <w:noProof/>
        </w:rPr>
        <w:instrText xml:space="preserve"> PAGEREF _Toc138361870 \h </w:instrText>
      </w:r>
      <w:r>
        <w:rPr>
          <w:noProof/>
        </w:rPr>
      </w:r>
      <w:r>
        <w:rPr>
          <w:noProof/>
        </w:rPr>
        <w:fldChar w:fldCharType="separate"/>
      </w:r>
      <w:r>
        <w:rPr>
          <w:noProof/>
        </w:rPr>
        <w:t>227</w:t>
      </w:r>
      <w:r>
        <w:rPr>
          <w:noProof/>
        </w:rPr>
        <w:fldChar w:fldCharType="end"/>
      </w:r>
    </w:p>
    <w:p w14:paraId="3A39ADF4" w14:textId="61C5DCC1" w:rsidR="00F83CFF" w:rsidRDefault="00F83CFF">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_Toc138361871 \h </w:instrText>
      </w:r>
      <w:r>
        <w:rPr>
          <w:noProof/>
        </w:rPr>
      </w:r>
      <w:r>
        <w:rPr>
          <w:noProof/>
        </w:rPr>
        <w:fldChar w:fldCharType="separate"/>
      </w:r>
      <w:r>
        <w:rPr>
          <w:noProof/>
        </w:rPr>
        <w:t>227</w:t>
      </w:r>
      <w:r>
        <w:rPr>
          <w:noProof/>
        </w:rPr>
        <w:fldChar w:fldCharType="end"/>
      </w:r>
    </w:p>
    <w:p w14:paraId="51D33D1C" w14:textId="5A2FE3B3" w:rsidR="00F83CFF" w:rsidRDefault="00F83CF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_Toc138361872 \h </w:instrText>
      </w:r>
      <w:r>
        <w:rPr>
          <w:noProof/>
        </w:rPr>
      </w:r>
      <w:r>
        <w:rPr>
          <w:noProof/>
        </w:rPr>
        <w:fldChar w:fldCharType="separate"/>
      </w:r>
      <w:r>
        <w:rPr>
          <w:noProof/>
        </w:rPr>
        <w:t>227</w:t>
      </w:r>
      <w:r>
        <w:rPr>
          <w:noProof/>
        </w:rPr>
        <w:fldChar w:fldCharType="end"/>
      </w:r>
    </w:p>
    <w:p w14:paraId="2FDC4259" w14:textId="349959E6" w:rsidR="00F83CFF" w:rsidRDefault="00F83CFF">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_Toc138361873 \h </w:instrText>
      </w:r>
      <w:r>
        <w:rPr>
          <w:noProof/>
        </w:rPr>
      </w:r>
      <w:r>
        <w:rPr>
          <w:noProof/>
        </w:rPr>
        <w:fldChar w:fldCharType="separate"/>
      </w:r>
      <w:r>
        <w:rPr>
          <w:noProof/>
        </w:rPr>
        <w:t>227</w:t>
      </w:r>
      <w:r>
        <w:rPr>
          <w:noProof/>
        </w:rPr>
        <w:fldChar w:fldCharType="end"/>
      </w:r>
    </w:p>
    <w:p w14:paraId="2FEA2EBE" w14:textId="1F7B0A3C" w:rsidR="00F83CFF" w:rsidRDefault="00F83CFF">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_Toc138361874 \h </w:instrText>
      </w:r>
      <w:r>
        <w:rPr>
          <w:noProof/>
        </w:rPr>
      </w:r>
      <w:r>
        <w:rPr>
          <w:noProof/>
        </w:rPr>
        <w:fldChar w:fldCharType="separate"/>
      </w:r>
      <w:r>
        <w:rPr>
          <w:noProof/>
        </w:rPr>
        <w:t>227</w:t>
      </w:r>
      <w:r>
        <w:rPr>
          <w:noProof/>
        </w:rPr>
        <w:fldChar w:fldCharType="end"/>
      </w:r>
    </w:p>
    <w:p w14:paraId="461003C4" w14:textId="1DDA8C72" w:rsidR="00F83CFF" w:rsidRDefault="00F83CFF">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ProSe direct link establishment accept</w:t>
      </w:r>
      <w:r>
        <w:rPr>
          <w:noProof/>
        </w:rPr>
        <w:tab/>
      </w:r>
      <w:r>
        <w:rPr>
          <w:noProof/>
        </w:rPr>
        <w:fldChar w:fldCharType="begin" w:fldLock="1"/>
      </w:r>
      <w:r>
        <w:rPr>
          <w:noProof/>
        </w:rPr>
        <w:instrText xml:space="preserve"> PAGEREF _Toc138361875 \h </w:instrText>
      </w:r>
      <w:r>
        <w:rPr>
          <w:noProof/>
        </w:rPr>
      </w:r>
      <w:r>
        <w:rPr>
          <w:noProof/>
        </w:rPr>
        <w:fldChar w:fldCharType="separate"/>
      </w:r>
      <w:r>
        <w:rPr>
          <w:noProof/>
        </w:rPr>
        <w:t>228</w:t>
      </w:r>
      <w:r>
        <w:rPr>
          <w:noProof/>
        </w:rPr>
        <w:fldChar w:fldCharType="end"/>
      </w:r>
    </w:p>
    <w:p w14:paraId="6F6D60C0" w14:textId="318690D3" w:rsidR="00F83CFF" w:rsidRDefault="00F83CFF">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_Toc138361876 \h </w:instrText>
      </w:r>
      <w:r>
        <w:rPr>
          <w:noProof/>
        </w:rPr>
      </w:r>
      <w:r>
        <w:rPr>
          <w:noProof/>
        </w:rPr>
        <w:fldChar w:fldCharType="separate"/>
      </w:r>
      <w:r>
        <w:rPr>
          <w:noProof/>
        </w:rPr>
        <w:t>228</w:t>
      </w:r>
      <w:r>
        <w:rPr>
          <w:noProof/>
        </w:rPr>
        <w:fldChar w:fldCharType="end"/>
      </w:r>
    </w:p>
    <w:p w14:paraId="52258AD4" w14:textId="5DF0A55D" w:rsidR="00F83CFF" w:rsidRDefault="00F83CFF">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_Toc138361877 \h </w:instrText>
      </w:r>
      <w:r>
        <w:rPr>
          <w:noProof/>
        </w:rPr>
      </w:r>
      <w:r>
        <w:rPr>
          <w:noProof/>
        </w:rPr>
        <w:fldChar w:fldCharType="separate"/>
      </w:r>
      <w:r>
        <w:rPr>
          <w:noProof/>
        </w:rPr>
        <w:t>228</w:t>
      </w:r>
      <w:r>
        <w:rPr>
          <w:noProof/>
        </w:rPr>
        <w:fldChar w:fldCharType="end"/>
      </w:r>
    </w:p>
    <w:p w14:paraId="054BC235" w14:textId="2E65255B" w:rsidR="00F83CFF" w:rsidRDefault="00F83CFF">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_Toc138361878 \h </w:instrText>
      </w:r>
      <w:r>
        <w:rPr>
          <w:noProof/>
        </w:rPr>
      </w:r>
      <w:r>
        <w:rPr>
          <w:noProof/>
        </w:rPr>
        <w:fldChar w:fldCharType="separate"/>
      </w:r>
      <w:r>
        <w:rPr>
          <w:noProof/>
        </w:rPr>
        <w:t>228</w:t>
      </w:r>
      <w:r>
        <w:rPr>
          <w:noProof/>
        </w:rPr>
        <w:fldChar w:fldCharType="end"/>
      </w:r>
    </w:p>
    <w:p w14:paraId="466620E7" w14:textId="47B57D1A" w:rsidR="00F83CFF" w:rsidRDefault="00F83CFF">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_Toc138361879 \h </w:instrText>
      </w:r>
      <w:r>
        <w:rPr>
          <w:noProof/>
        </w:rPr>
      </w:r>
      <w:r>
        <w:rPr>
          <w:noProof/>
        </w:rPr>
        <w:fldChar w:fldCharType="separate"/>
      </w:r>
      <w:r>
        <w:rPr>
          <w:noProof/>
        </w:rPr>
        <w:t>228</w:t>
      </w:r>
      <w:r>
        <w:rPr>
          <w:noProof/>
        </w:rPr>
        <w:fldChar w:fldCharType="end"/>
      </w:r>
    </w:p>
    <w:p w14:paraId="570919DB" w14:textId="4EFD304C" w:rsidR="00F83CFF" w:rsidRDefault="00F83CFF">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_Toc138361880 \h </w:instrText>
      </w:r>
      <w:r>
        <w:rPr>
          <w:noProof/>
        </w:rPr>
      </w:r>
      <w:r>
        <w:rPr>
          <w:noProof/>
        </w:rPr>
        <w:fldChar w:fldCharType="separate"/>
      </w:r>
      <w:r>
        <w:rPr>
          <w:noProof/>
        </w:rPr>
        <w:t>228</w:t>
      </w:r>
      <w:r>
        <w:rPr>
          <w:noProof/>
        </w:rPr>
        <w:fldChar w:fldCharType="end"/>
      </w:r>
    </w:p>
    <w:p w14:paraId="1331BB88" w14:textId="4A46DFAB" w:rsidR="00F83CFF" w:rsidRDefault="00F83CFF">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_Toc138361881 \h </w:instrText>
      </w:r>
      <w:r>
        <w:rPr>
          <w:noProof/>
        </w:rPr>
      </w:r>
      <w:r>
        <w:rPr>
          <w:noProof/>
        </w:rPr>
        <w:fldChar w:fldCharType="separate"/>
      </w:r>
      <w:r>
        <w:rPr>
          <w:noProof/>
        </w:rPr>
        <w:t>229</w:t>
      </w:r>
      <w:r>
        <w:rPr>
          <w:noProof/>
        </w:rPr>
        <w:fldChar w:fldCharType="end"/>
      </w:r>
    </w:p>
    <w:p w14:paraId="75F40321" w14:textId="2199597A" w:rsidR="00F83CFF" w:rsidRDefault="00F83CFF">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_Toc138361882 \h </w:instrText>
      </w:r>
      <w:r>
        <w:rPr>
          <w:noProof/>
        </w:rPr>
      </w:r>
      <w:r>
        <w:rPr>
          <w:noProof/>
        </w:rPr>
        <w:fldChar w:fldCharType="separate"/>
      </w:r>
      <w:r>
        <w:rPr>
          <w:noProof/>
        </w:rPr>
        <w:t>229</w:t>
      </w:r>
      <w:r>
        <w:rPr>
          <w:noProof/>
        </w:rPr>
        <w:fldChar w:fldCharType="end"/>
      </w:r>
    </w:p>
    <w:p w14:paraId="2D290811" w14:textId="37DA9B48" w:rsidR="00F83CFF" w:rsidRDefault="00F83CFF">
      <w:pPr>
        <w:pStyle w:val="TOC4"/>
        <w:rPr>
          <w:rFonts w:asciiTheme="minorHAnsi" w:eastAsiaTheme="minorEastAsia" w:hAnsiTheme="minorHAnsi" w:cstheme="minorBidi"/>
          <w:noProof/>
          <w:sz w:val="22"/>
          <w:szCs w:val="22"/>
          <w:lang w:eastAsia="en-GB"/>
        </w:rPr>
      </w:pPr>
      <w:r>
        <w:rPr>
          <w:noProof/>
        </w:rPr>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_Toc138361883 \h </w:instrText>
      </w:r>
      <w:r>
        <w:rPr>
          <w:noProof/>
        </w:rPr>
      </w:r>
      <w:r>
        <w:rPr>
          <w:noProof/>
        </w:rPr>
        <w:fldChar w:fldCharType="separate"/>
      </w:r>
      <w:r>
        <w:rPr>
          <w:noProof/>
        </w:rPr>
        <w:t>229</w:t>
      </w:r>
      <w:r>
        <w:rPr>
          <w:noProof/>
        </w:rPr>
        <w:fldChar w:fldCharType="end"/>
      </w:r>
    </w:p>
    <w:p w14:paraId="1A27506A" w14:textId="507E6820" w:rsidR="00F83CFF" w:rsidRDefault="00F83CFF">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_Toc138361884 \h </w:instrText>
      </w:r>
      <w:r>
        <w:rPr>
          <w:noProof/>
        </w:rPr>
      </w:r>
      <w:r>
        <w:rPr>
          <w:noProof/>
        </w:rPr>
        <w:fldChar w:fldCharType="separate"/>
      </w:r>
      <w:r>
        <w:rPr>
          <w:noProof/>
        </w:rPr>
        <w:t>229</w:t>
      </w:r>
      <w:r>
        <w:rPr>
          <w:noProof/>
        </w:rPr>
        <w:fldChar w:fldCharType="end"/>
      </w:r>
    </w:p>
    <w:p w14:paraId="7144BCFC" w14:textId="413E9B7E" w:rsidR="00F83CFF" w:rsidRDefault="00F83CFF">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_Toc138361885 \h </w:instrText>
      </w:r>
      <w:r>
        <w:rPr>
          <w:noProof/>
        </w:rPr>
      </w:r>
      <w:r>
        <w:rPr>
          <w:noProof/>
        </w:rPr>
        <w:fldChar w:fldCharType="separate"/>
      </w:r>
      <w:r>
        <w:rPr>
          <w:noProof/>
        </w:rPr>
        <w:t>229</w:t>
      </w:r>
      <w:r>
        <w:rPr>
          <w:noProof/>
        </w:rPr>
        <w:fldChar w:fldCharType="end"/>
      </w:r>
    </w:p>
    <w:p w14:paraId="7512FE83" w14:textId="6761BC08" w:rsidR="00F83CFF" w:rsidRDefault="00F83CFF">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_Toc138361886 \h </w:instrText>
      </w:r>
      <w:r>
        <w:rPr>
          <w:noProof/>
        </w:rPr>
      </w:r>
      <w:r>
        <w:rPr>
          <w:noProof/>
        </w:rPr>
        <w:fldChar w:fldCharType="separate"/>
      </w:r>
      <w:r>
        <w:rPr>
          <w:noProof/>
        </w:rPr>
        <w:t>229</w:t>
      </w:r>
      <w:r>
        <w:rPr>
          <w:noProof/>
        </w:rPr>
        <w:fldChar w:fldCharType="end"/>
      </w:r>
    </w:p>
    <w:p w14:paraId="74BAE83D" w14:textId="1C1C9D40" w:rsidR="00F83CFF" w:rsidRDefault="00F83CFF">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fldLock="1"/>
      </w:r>
      <w:r>
        <w:rPr>
          <w:noProof/>
        </w:rPr>
        <w:instrText xml:space="preserve"> PAGEREF _Toc138361887 \h </w:instrText>
      </w:r>
      <w:r>
        <w:rPr>
          <w:noProof/>
        </w:rPr>
      </w:r>
      <w:r>
        <w:rPr>
          <w:noProof/>
        </w:rPr>
        <w:fldChar w:fldCharType="separate"/>
      </w:r>
      <w:r>
        <w:rPr>
          <w:noProof/>
        </w:rPr>
        <w:t>230</w:t>
      </w:r>
      <w:r>
        <w:rPr>
          <w:noProof/>
        </w:rPr>
        <w:fldChar w:fldCharType="end"/>
      </w:r>
    </w:p>
    <w:p w14:paraId="416C67B8" w14:textId="719E5BE6" w:rsidR="00F83CFF" w:rsidRDefault="00F83CFF">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_Toc138361888 \h </w:instrText>
      </w:r>
      <w:r>
        <w:rPr>
          <w:noProof/>
        </w:rPr>
      </w:r>
      <w:r>
        <w:rPr>
          <w:noProof/>
        </w:rPr>
        <w:fldChar w:fldCharType="separate"/>
      </w:r>
      <w:r>
        <w:rPr>
          <w:noProof/>
        </w:rPr>
        <w:t>230</w:t>
      </w:r>
      <w:r>
        <w:rPr>
          <w:noProof/>
        </w:rPr>
        <w:fldChar w:fldCharType="end"/>
      </w:r>
    </w:p>
    <w:p w14:paraId="76D3C58C" w14:textId="71A24FEC" w:rsidR="00F83CFF" w:rsidRDefault="00F83CFF">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_Toc138361889 \h </w:instrText>
      </w:r>
      <w:r>
        <w:rPr>
          <w:noProof/>
        </w:rPr>
      </w:r>
      <w:r>
        <w:rPr>
          <w:noProof/>
        </w:rPr>
        <w:fldChar w:fldCharType="separate"/>
      </w:r>
      <w:r>
        <w:rPr>
          <w:noProof/>
        </w:rPr>
        <w:t>230</w:t>
      </w:r>
      <w:r>
        <w:rPr>
          <w:noProof/>
        </w:rPr>
        <w:fldChar w:fldCharType="end"/>
      </w:r>
    </w:p>
    <w:p w14:paraId="354E858B" w14:textId="3F907299" w:rsidR="00F83CFF" w:rsidRDefault="00F83CFF">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fldLock="1"/>
      </w:r>
      <w:r>
        <w:rPr>
          <w:noProof/>
        </w:rPr>
        <w:instrText xml:space="preserve"> PAGEREF _Toc138361890 \h </w:instrText>
      </w:r>
      <w:r>
        <w:rPr>
          <w:noProof/>
        </w:rPr>
      </w:r>
      <w:r>
        <w:rPr>
          <w:noProof/>
        </w:rPr>
        <w:fldChar w:fldCharType="separate"/>
      </w:r>
      <w:r>
        <w:rPr>
          <w:noProof/>
        </w:rPr>
        <w:t>230</w:t>
      </w:r>
      <w:r>
        <w:rPr>
          <w:noProof/>
        </w:rPr>
        <w:fldChar w:fldCharType="end"/>
      </w:r>
    </w:p>
    <w:p w14:paraId="2065FEBD" w14:textId="647A282D" w:rsidR="00F83CFF" w:rsidRDefault="00F83CFF">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_Toc138361891 \h </w:instrText>
      </w:r>
      <w:r>
        <w:rPr>
          <w:noProof/>
        </w:rPr>
      </w:r>
      <w:r>
        <w:rPr>
          <w:noProof/>
        </w:rPr>
        <w:fldChar w:fldCharType="separate"/>
      </w:r>
      <w:r>
        <w:rPr>
          <w:noProof/>
        </w:rPr>
        <w:t>230</w:t>
      </w:r>
      <w:r>
        <w:rPr>
          <w:noProof/>
        </w:rPr>
        <w:fldChar w:fldCharType="end"/>
      </w:r>
    </w:p>
    <w:p w14:paraId="03EA58F4" w14:textId="392FD51B" w:rsidR="00F83CFF" w:rsidRDefault="00F83CFF">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_Toc138361892 \h </w:instrText>
      </w:r>
      <w:r>
        <w:rPr>
          <w:noProof/>
        </w:rPr>
      </w:r>
      <w:r>
        <w:rPr>
          <w:noProof/>
        </w:rPr>
        <w:fldChar w:fldCharType="separate"/>
      </w:r>
      <w:r>
        <w:rPr>
          <w:noProof/>
        </w:rPr>
        <w:t>231</w:t>
      </w:r>
      <w:r>
        <w:rPr>
          <w:noProof/>
        </w:rPr>
        <w:fldChar w:fldCharType="end"/>
      </w:r>
    </w:p>
    <w:p w14:paraId="50633645" w14:textId="558CFAE3" w:rsidR="00F83CFF" w:rsidRDefault="00F83CFF">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fldLock="1"/>
      </w:r>
      <w:r>
        <w:rPr>
          <w:noProof/>
        </w:rPr>
        <w:instrText xml:space="preserve"> PAGEREF _Toc138361893 \h </w:instrText>
      </w:r>
      <w:r>
        <w:rPr>
          <w:noProof/>
        </w:rPr>
      </w:r>
      <w:r>
        <w:rPr>
          <w:noProof/>
        </w:rPr>
        <w:fldChar w:fldCharType="separate"/>
      </w:r>
      <w:r>
        <w:rPr>
          <w:noProof/>
        </w:rPr>
        <w:t>231</w:t>
      </w:r>
      <w:r>
        <w:rPr>
          <w:noProof/>
        </w:rPr>
        <w:fldChar w:fldCharType="end"/>
      </w:r>
    </w:p>
    <w:p w14:paraId="0925E6A9" w14:textId="283280F4" w:rsidR="00F83CFF" w:rsidRDefault="00F83CFF">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_Toc138361894 \h </w:instrText>
      </w:r>
      <w:r>
        <w:rPr>
          <w:noProof/>
        </w:rPr>
      </w:r>
      <w:r>
        <w:rPr>
          <w:noProof/>
        </w:rPr>
        <w:fldChar w:fldCharType="separate"/>
      </w:r>
      <w:r>
        <w:rPr>
          <w:noProof/>
        </w:rPr>
        <w:t>231</w:t>
      </w:r>
      <w:r>
        <w:rPr>
          <w:noProof/>
        </w:rPr>
        <w:fldChar w:fldCharType="end"/>
      </w:r>
    </w:p>
    <w:p w14:paraId="0E0EA2F6" w14:textId="08A07D88" w:rsidR="00F83CFF" w:rsidRDefault="00F83CFF">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_Toc138361895 \h </w:instrText>
      </w:r>
      <w:r>
        <w:rPr>
          <w:noProof/>
        </w:rPr>
      </w:r>
      <w:r>
        <w:rPr>
          <w:noProof/>
        </w:rPr>
        <w:fldChar w:fldCharType="separate"/>
      </w:r>
      <w:r>
        <w:rPr>
          <w:noProof/>
        </w:rPr>
        <w:t>231</w:t>
      </w:r>
      <w:r>
        <w:rPr>
          <w:noProof/>
        </w:rPr>
        <w:fldChar w:fldCharType="end"/>
      </w:r>
    </w:p>
    <w:p w14:paraId="628E685E" w14:textId="767363BC" w:rsidR="00F83CFF" w:rsidRDefault="00F83CFF">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_Toc138361896 \h </w:instrText>
      </w:r>
      <w:r>
        <w:rPr>
          <w:noProof/>
        </w:rPr>
      </w:r>
      <w:r>
        <w:rPr>
          <w:noProof/>
        </w:rPr>
        <w:fldChar w:fldCharType="separate"/>
      </w:r>
      <w:r>
        <w:rPr>
          <w:noProof/>
        </w:rPr>
        <w:t>231</w:t>
      </w:r>
      <w:r>
        <w:rPr>
          <w:noProof/>
        </w:rPr>
        <w:fldChar w:fldCharType="end"/>
      </w:r>
    </w:p>
    <w:p w14:paraId="0C46D669" w14:textId="416B374E" w:rsidR="00F83CFF" w:rsidRDefault="00F83CFF">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fldLock="1"/>
      </w:r>
      <w:r>
        <w:rPr>
          <w:noProof/>
        </w:rPr>
        <w:instrText xml:space="preserve"> PAGEREF _Toc138361897 \h </w:instrText>
      </w:r>
      <w:r>
        <w:rPr>
          <w:noProof/>
        </w:rPr>
      </w:r>
      <w:r>
        <w:rPr>
          <w:noProof/>
        </w:rPr>
        <w:fldChar w:fldCharType="separate"/>
      </w:r>
      <w:r>
        <w:rPr>
          <w:noProof/>
        </w:rPr>
        <w:t>232</w:t>
      </w:r>
      <w:r>
        <w:rPr>
          <w:noProof/>
        </w:rPr>
        <w:fldChar w:fldCharType="end"/>
      </w:r>
    </w:p>
    <w:p w14:paraId="149C4214" w14:textId="5A4E587E" w:rsidR="00F83CFF" w:rsidRDefault="00F83CFF">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_Toc138361898 \h </w:instrText>
      </w:r>
      <w:r>
        <w:rPr>
          <w:noProof/>
        </w:rPr>
      </w:r>
      <w:r>
        <w:rPr>
          <w:noProof/>
        </w:rPr>
        <w:fldChar w:fldCharType="separate"/>
      </w:r>
      <w:r>
        <w:rPr>
          <w:noProof/>
        </w:rPr>
        <w:t>232</w:t>
      </w:r>
      <w:r>
        <w:rPr>
          <w:noProof/>
        </w:rPr>
        <w:fldChar w:fldCharType="end"/>
      </w:r>
    </w:p>
    <w:p w14:paraId="499FBB21" w14:textId="3401A282" w:rsidR="00F83CFF" w:rsidRDefault="00F83CFF">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_Toc138361899 \h </w:instrText>
      </w:r>
      <w:r>
        <w:rPr>
          <w:noProof/>
        </w:rPr>
      </w:r>
      <w:r>
        <w:rPr>
          <w:noProof/>
        </w:rPr>
        <w:fldChar w:fldCharType="separate"/>
      </w:r>
      <w:r>
        <w:rPr>
          <w:noProof/>
        </w:rPr>
        <w:t>232</w:t>
      </w:r>
      <w:r>
        <w:rPr>
          <w:noProof/>
        </w:rPr>
        <w:fldChar w:fldCharType="end"/>
      </w:r>
    </w:p>
    <w:p w14:paraId="0FDAADDE" w14:textId="4B7FE8F9" w:rsidR="00F83CFF" w:rsidRDefault="00F83CFF">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fldLock="1"/>
      </w:r>
      <w:r>
        <w:rPr>
          <w:noProof/>
        </w:rPr>
        <w:instrText xml:space="preserve"> PAGEREF _Toc138361900 \h </w:instrText>
      </w:r>
      <w:r>
        <w:rPr>
          <w:noProof/>
        </w:rPr>
      </w:r>
      <w:r>
        <w:rPr>
          <w:noProof/>
        </w:rPr>
        <w:fldChar w:fldCharType="separate"/>
      </w:r>
      <w:r>
        <w:rPr>
          <w:noProof/>
        </w:rPr>
        <w:t>232</w:t>
      </w:r>
      <w:r>
        <w:rPr>
          <w:noProof/>
        </w:rPr>
        <w:fldChar w:fldCharType="end"/>
      </w:r>
    </w:p>
    <w:p w14:paraId="534CDF0F" w14:textId="00468F42" w:rsidR="00F83CFF" w:rsidRDefault="00F83CFF">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_Toc138361901 \h </w:instrText>
      </w:r>
      <w:r>
        <w:rPr>
          <w:noProof/>
        </w:rPr>
      </w:r>
      <w:r>
        <w:rPr>
          <w:noProof/>
        </w:rPr>
        <w:fldChar w:fldCharType="separate"/>
      </w:r>
      <w:r>
        <w:rPr>
          <w:noProof/>
        </w:rPr>
        <w:t>232</w:t>
      </w:r>
      <w:r>
        <w:rPr>
          <w:noProof/>
        </w:rPr>
        <w:fldChar w:fldCharType="end"/>
      </w:r>
    </w:p>
    <w:p w14:paraId="4716323E" w14:textId="4B76DACC" w:rsidR="00F83CFF" w:rsidRDefault="00F83CFF">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fldLock="1"/>
      </w:r>
      <w:r>
        <w:rPr>
          <w:noProof/>
        </w:rPr>
        <w:instrText xml:space="preserve"> PAGEREF _Toc138361902 \h </w:instrText>
      </w:r>
      <w:r>
        <w:rPr>
          <w:noProof/>
        </w:rPr>
      </w:r>
      <w:r>
        <w:rPr>
          <w:noProof/>
        </w:rPr>
        <w:fldChar w:fldCharType="separate"/>
      </w:r>
      <w:r>
        <w:rPr>
          <w:noProof/>
        </w:rPr>
        <w:t>233</w:t>
      </w:r>
      <w:r>
        <w:rPr>
          <w:noProof/>
        </w:rPr>
        <w:fldChar w:fldCharType="end"/>
      </w:r>
    </w:p>
    <w:p w14:paraId="39924EAA" w14:textId="1BFC39F8" w:rsidR="00F83CFF" w:rsidRDefault="00F83CFF">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_Toc138361903 \h </w:instrText>
      </w:r>
      <w:r>
        <w:rPr>
          <w:noProof/>
        </w:rPr>
      </w:r>
      <w:r>
        <w:rPr>
          <w:noProof/>
        </w:rPr>
        <w:fldChar w:fldCharType="separate"/>
      </w:r>
      <w:r>
        <w:rPr>
          <w:noProof/>
        </w:rPr>
        <w:t>233</w:t>
      </w:r>
      <w:r>
        <w:rPr>
          <w:noProof/>
        </w:rPr>
        <w:fldChar w:fldCharType="end"/>
      </w:r>
    </w:p>
    <w:p w14:paraId="3CE096F1" w14:textId="6E7899F5" w:rsidR="00F83CFF" w:rsidRDefault="00F83CFF">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fldLock="1"/>
      </w:r>
      <w:r>
        <w:rPr>
          <w:noProof/>
        </w:rPr>
        <w:instrText xml:space="preserve"> PAGEREF _Toc138361904 \h </w:instrText>
      </w:r>
      <w:r>
        <w:rPr>
          <w:noProof/>
        </w:rPr>
      </w:r>
      <w:r>
        <w:rPr>
          <w:noProof/>
        </w:rPr>
        <w:fldChar w:fldCharType="separate"/>
      </w:r>
      <w:r>
        <w:rPr>
          <w:noProof/>
        </w:rPr>
        <w:t>233</w:t>
      </w:r>
      <w:r>
        <w:rPr>
          <w:noProof/>
        </w:rPr>
        <w:fldChar w:fldCharType="end"/>
      </w:r>
    </w:p>
    <w:p w14:paraId="0F0B6476" w14:textId="13362E9F" w:rsidR="00F83CFF" w:rsidRDefault="00F83CFF">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_Toc138361905 \h </w:instrText>
      </w:r>
      <w:r>
        <w:rPr>
          <w:noProof/>
        </w:rPr>
      </w:r>
      <w:r>
        <w:rPr>
          <w:noProof/>
        </w:rPr>
        <w:fldChar w:fldCharType="separate"/>
      </w:r>
      <w:r>
        <w:rPr>
          <w:noProof/>
        </w:rPr>
        <w:t>233</w:t>
      </w:r>
      <w:r>
        <w:rPr>
          <w:noProof/>
        </w:rPr>
        <w:fldChar w:fldCharType="end"/>
      </w:r>
    </w:p>
    <w:p w14:paraId="4319AC3A" w14:textId="1A013D6C" w:rsidR="00F83CFF" w:rsidRDefault="00F83CFF">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fldLock="1"/>
      </w:r>
      <w:r>
        <w:rPr>
          <w:noProof/>
        </w:rPr>
        <w:instrText xml:space="preserve"> PAGEREF _Toc138361906 \h </w:instrText>
      </w:r>
      <w:r>
        <w:rPr>
          <w:noProof/>
        </w:rPr>
      </w:r>
      <w:r>
        <w:rPr>
          <w:noProof/>
        </w:rPr>
        <w:fldChar w:fldCharType="separate"/>
      </w:r>
      <w:r>
        <w:rPr>
          <w:noProof/>
        </w:rPr>
        <w:t>233</w:t>
      </w:r>
      <w:r>
        <w:rPr>
          <w:noProof/>
        </w:rPr>
        <w:fldChar w:fldCharType="end"/>
      </w:r>
    </w:p>
    <w:p w14:paraId="4AF11119" w14:textId="20176D04" w:rsidR="00F83CFF" w:rsidRDefault="00F83CFF">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_Toc138361907 \h </w:instrText>
      </w:r>
      <w:r>
        <w:rPr>
          <w:noProof/>
        </w:rPr>
      </w:r>
      <w:r>
        <w:rPr>
          <w:noProof/>
        </w:rPr>
        <w:fldChar w:fldCharType="separate"/>
      </w:r>
      <w:r>
        <w:rPr>
          <w:noProof/>
        </w:rPr>
        <w:t>233</w:t>
      </w:r>
      <w:r>
        <w:rPr>
          <w:noProof/>
        </w:rPr>
        <w:fldChar w:fldCharType="end"/>
      </w:r>
    </w:p>
    <w:p w14:paraId="1D29D8BB" w14:textId="7F7876E0" w:rsidR="00F83CFF" w:rsidRDefault="00F83CFF">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fldLock="1"/>
      </w:r>
      <w:r>
        <w:rPr>
          <w:noProof/>
        </w:rPr>
        <w:instrText xml:space="preserve"> PAGEREF _Toc138361908 \h </w:instrText>
      </w:r>
      <w:r>
        <w:rPr>
          <w:noProof/>
        </w:rPr>
      </w:r>
      <w:r>
        <w:rPr>
          <w:noProof/>
        </w:rPr>
        <w:fldChar w:fldCharType="separate"/>
      </w:r>
      <w:r>
        <w:rPr>
          <w:noProof/>
        </w:rPr>
        <w:t>234</w:t>
      </w:r>
      <w:r>
        <w:rPr>
          <w:noProof/>
        </w:rPr>
        <w:fldChar w:fldCharType="end"/>
      </w:r>
    </w:p>
    <w:p w14:paraId="696C3FF1" w14:textId="73CE53A6" w:rsidR="00F83CFF" w:rsidRDefault="00F83CFF">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_Toc138361909 \h </w:instrText>
      </w:r>
      <w:r>
        <w:rPr>
          <w:noProof/>
        </w:rPr>
      </w:r>
      <w:r>
        <w:rPr>
          <w:noProof/>
        </w:rPr>
        <w:fldChar w:fldCharType="separate"/>
      </w:r>
      <w:r>
        <w:rPr>
          <w:noProof/>
        </w:rPr>
        <w:t>234</w:t>
      </w:r>
      <w:r>
        <w:rPr>
          <w:noProof/>
        </w:rPr>
        <w:fldChar w:fldCharType="end"/>
      </w:r>
    </w:p>
    <w:p w14:paraId="78DE01B9" w14:textId="51CD5071" w:rsidR="00F83CFF" w:rsidRDefault="00F83CFF">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fldLock="1"/>
      </w:r>
      <w:r>
        <w:rPr>
          <w:noProof/>
        </w:rPr>
        <w:instrText xml:space="preserve"> PAGEREF _Toc138361910 \h </w:instrText>
      </w:r>
      <w:r>
        <w:rPr>
          <w:noProof/>
        </w:rPr>
      </w:r>
      <w:r>
        <w:rPr>
          <w:noProof/>
        </w:rPr>
        <w:fldChar w:fldCharType="separate"/>
      </w:r>
      <w:r>
        <w:rPr>
          <w:noProof/>
        </w:rPr>
        <w:t>234</w:t>
      </w:r>
      <w:r>
        <w:rPr>
          <w:noProof/>
        </w:rPr>
        <w:fldChar w:fldCharType="end"/>
      </w:r>
    </w:p>
    <w:p w14:paraId="77F51C1A" w14:textId="6C6A65FE" w:rsidR="00F83CFF" w:rsidRDefault="00F83CFF">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fldLock="1"/>
      </w:r>
      <w:r>
        <w:rPr>
          <w:noProof/>
        </w:rPr>
        <w:instrText xml:space="preserve"> PAGEREF _Toc138361911 \h </w:instrText>
      </w:r>
      <w:r>
        <w:rPr>
          <w:noProof/>
        </w:rPr>
      </w:r>
      <w:r>
        <w:rPr>
          <w:noProof/>
        </w:rPr>
        <w:fldChar w:fldCharType="separate"/>
      </w:r>
      <w:r>
        <w:rPr>
          <w:noProof/>
        </w:rPr>
        <w:t>235</w:t>
      </w:r>
      <w:r>
        <w:rPr>
          <w:noProof/>
        </w:rPr>
        <w:fldChar w:fldCharType="end"/>
      </w:r>
    </w:p>
    <w:p w14:paraId="11440211" w14:textId="5055F4D2" w:rsidR="00F83CFF" w:rsidRDefault="00F83CFF">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_Toc138361912 \h </w:instrText>
      </w:r>
      <w:r>
        <w:rPr>
          <w:noProof/>
        </w:rPr>
      </w:r>
      <w:r>
        <w:rPr>
          <w:noProof/>
        </w:rPr>
        <w:fldChar w:fldCharType="separate"/>
      </w:r>
      <w:r>
        <w:rPr>
          <w:noProof/>
        </w:rPr>
        <w:t>235</w:t>
      </w:r>
      <w:r>
        <w:rPr>
          <w:noProof/>
        </w:rPr>
        <w:fldChar w:fldCharType="end"/>
      </w:r>
    </w:p>
    <w:p w14:paraId="790FF9F3" w14:textId="670A7FE1" w:rsidR="00F83CFF" w:rsidRDefault="00F83CFF">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143433">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_Toc138361913 \h </w:instrText>
      </w:r>
      <w:r>
        <w:rPr>
          <w:noProof/>
        </w:rPr>
      </w:r>
      <w:r>
        <w:rPr>
          <w:noProof/>
        </w:rPr>
        <w:fldChar w:fldCharType="separate"/>
      </w:r>
      <w:r>
        <w:rPr>
          <w:noProof/>
        </w:rPr>
        <w:t>235</w:t>
      </w:r>
      <w:r>
        <w:rPr>
          <w:noProof/>
        </w:rPr>
        <w:fldChar w:fldCharType="end"/>
      </w:r>
    </w:p>
    <w:p w14:paraId="74F4CCD2" w14:textId="7D592A80" w:rsidR="00F83CFF" w:rsidRDefault="00F83CFF">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fldLock="1"/>
      </w:r>
      <w:r>
        <w:rPr>
          <w:noProof/>
        </w:rPr>
        <w:instrText xml:space="preserve"> PAGEREF _Toc138361914 \h </w:instrText>
      </w:r>
      <w:r>
        <w:rPr>
          <w:noProof/>
        </w:rPr>
      </w:r>
      <w:r>
        <w:rPr>
          <w:noProof/>
        </w:rPr>
        <w:fldChar w:fldCharType="separate"/>
      </w:r>
      <w:r>
        <w:rPr>
          <w:noProof/>
        </w:rPr>
        <w:t>235</w:t>
      </w:r>
      <w:r>
        <w:rPr>
          <w:noProof/>
        </w:rPr>
        <w:fldChar w:fldCharType="end"/>
      </w:r>
    </w:p>
    <w:p w14:paraId="6E6283B4" w14:textId="5922C021" w:rsidR="00F83CFF" w:rsidRDefault="00F83CFF">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_Toc138361915 \h </w:instrText>
      </w:r>
      <w:r>
        <w:rPr>
          <w:noProof/>
        </w:rPr>
      </w:r>
      <w:r>
        <w:rPr>
          <w:noProof/>
        </w:rPr>
        <w:fldChar w:fldCharType="separate"/>
      </w:r>
      <w:r>
        <w:rPr>
          <w:noProof/>
        </w:rPr>
        <w:t>235</w:t>
      </w:r>
      <w:r>
        <w:rPr>
          <w:noProof/>
        </w:rPr>
        <w:fldChar w:fldCharType="end"/>
      </w:r>
    </w:p>
    <w:p w14:paraId="5463947D" w14:textId="128147A0" w:rsidR="00F83CFF" w:rsidRDefault="00F83CFF">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_Toc138361916 \h </w:instrText>
      </w:r>
      <w:r>
        <w:rPr>
          <w:noProof/>
        </w:rPr>
      </w:r>
      <w:r>
        <w:rPr>
          <w:noProof/>
        </w:rPr>
        <w:fldChar w:fldCharType="separate"/>
      </w:r>
      <w:r>
        <w:rPr>
          <w:noProof/>
        </w:rPr>
        <w:t>235</w:t>
      </w:r>
      <w:r>
        <w:rPr>
          <w:noProof/>
        </w:rPr>
        <w:fldChar w:fldCharType="end"/>
      </w:r>
    </w:p>
    <w:p w14:paraId="0B44623E" w14:textId="18B1070B" w:rsidR="00F83CFF" w:rsidRDefault="00F83CFF">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fldLock="1"/>
      </w:r>
      <w:r>
        <w:rPr>
          <w:noProof/>
        </w:rPr>
        <w:instrText xml:space="preserve"> PAGEREF _Toc138361917 \h </w:instrText>
      </w:r>
      <w:r>
        <w:rPr>
          <w:noProof/>
        </w:rPr>
      </w:r>
      <w:r>
        <w:rPr>
          <w:noProof/>
        </w:rPr>
        <w:fldChar w:fldCharType="separate"/>
      </w:r>
      <w:r>
        <w:rPr>
          <w:noProof/>
        </w:rPr>
        <w:t>235</w:t>
      </w:r>
      <w:r>
        <w:rPr>
          <w:noProof/>
        </w:rPr>
        <w:fldChar w:fldCharType="end"/>
      </w:r>
    </w:p>
    <w:p w14:paraId="5979AE67" w14:textId="61BE9C17" w:rsidR="00F83CFF" w:rsidRDefault="00F83CFF">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_Toc138361918 \h </w:instrText>
      </w:r>
      <w:r>
        <w:rPr>
          <w:noProof/>
        </w:rPr>
      </w:r>
      <w:r>
        <w:rPr>
          <w:noProof/>
        </w:rPr>
        <w:fldChar w:fldCharType="separate"/>
      </w:r>
      <w:r>
        <w:rPr>
          <w:noProof/>
        </w:rPr>
        <w:t>235</w:t>
      </w:r>
      <w:r>
        <w:rPr>
          <w:noProof/>
        </w:rPr>
        <w:fldChar w:fldCharType="end"/>
      </w:r>
    </w:p>
    <w:p w14:paraId="2C248301" w14:textId="286F5D1B" w:rsidR="00F83CFF" w:rsidRDefault="00F83CFF">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_Toc138361919 \h </w:instrText>
      </w:r>
      <w:r>
        <w:rPr>
          <w:noProof/>
        </w:rPr>
      </w:r>
      <w:r>
        <w:rPr>
          <w:noProof/>
        </w:rPr>
        <w:fldChar w:fldCharType="separate"/>
      </w:r>
      <w:r>
        <w:rPr>
          <w:noProof/>
        </w:rPr>
        <w:t>236</w:t>
      </w:r>
      <w:r>
        <w:rPr>
          <w:noProof/>
        </w:rPr>
        <w:fldChar w:fldCharType="end"/>
      </w:r>
    </w:p>
    <w:p w14:paraId="0FC2922F" w14:textId="582078FD" w:rsidR="00F83CFF" w:rsidRDefault="00F83CFF">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fldLock="1"/>
      </w:r>
      <w:r>
        <w:rPr>
          <w:noProof/>
        </w:rPr>
        <w:instrText xml:space="preserve"> PAGEREF _Toc138361920 \h </w:instrText>
      </w:r>
      <w:r>
        <w:rPr>
          <w:noProof/>
        </w:rPr>
      </w:r>
      <w:r>
        <w:rPr>
          <w:noProof/>
        </w:rPr>
        <w:fldChar w:fldCharType="separate"/>
      </w:r>
      <w:r>
        <w:rPr>
          <w:noProof/>
        </w:rPr>
        <w:t>236</w:t>
      </w:r>
      <w:r>
        <w:rPr>
          <w:noProof/>
        </w:rPr>
        <w:fldChar w:fldCharType="end"/>
      </w:r>
    </w:p>
    <w:p w14:paraId="366EE03A" w14:textId="3A5A56B8" w:rsidR="00F83CFF" w:rsidRDefault="00F83CFF">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143433">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_Toc138361921 \h </w:instrText>
      </w:r>
      <w:r>
        <w:rPr>
          <w:noProof/>
        </w:rPr>
      </w:r>
      <w:r>
        <w:rPr>
          <w:noProof/>
        </w:rPr>
        <w:fldChar w:fldCharType="separate"/>
      </w:r>
      <w:r>
        <w:rPr>
          <w:noProof/>
        </w:rPr>
        <w:t>236</w:t>
      </w:r>
      <w:r>
        <w:rPr>
          <w:noProof/>
        </w:rPr>
        <w:fldChar w:fldCharType="end"/>
      </w:r>
    </w:p>
    <w:p w14:paraId="569CF207" w14:textId="32C20594" w:rsidR="00F83CFF" w:rsidRDefault="00F83CFF">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_Toc138361922 \h </w:instrText>
      </w:r>
      <w:r>
        <w:rPr>
          <w:noProof/>
        </w:rPr>
      </w:r>
      <w:r>
        <w:rPr>
          <w:noProof/>
        </w:rPr>
        <w:fldChar w:fldCharType="separate"/>
      </w:r>
      <w:r>
        <w:rPr>
          <w:noProof/>
        </w:rPr>
        <w:t>236</w:t>
      </w:r>
      <w:r>
        <w:rPr>
          <w:noProof/>
        </w:rPr>
        <w:fldChar w:fldCharType="end"/>
      </w:r>
    </w:p>
    <w:p w14:paraId="5DFDD207" w14:textId="08FB7402" w:rsidR="00F83CFF" w:rsidRDefault="00F83CFF">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fldLock="1"/>
      </w:r>
      <w:r>
        <w:rPr>
          <w:noProof/>
        </w:rPr>
        <w:instrText xml:space="preserve"> PAGEREF _Toc138361923 \h </w:instrText>
      </w:r>
      <w:r>
        <w:rPr>
          <w:noProof/>
        </w:rPr>
      </w:r>
      <w:r>
        <w:rPr>
          <w:noProof/>
        </w:rPr>
        <w:fldChar w:fldCharType="separate"/>
      </w:r>
      <w:r>
        <w:rPr>
          <w:noProof/>
        </w:rPr>
        <w:t>236</w:t>
      </w:r>
      <w:r>
        <w:rPr>
          <w:noProof/>
        </w:rPr>
        <w:fldChar w:fldCharType="end"/>
      </w:r>
    </w:p>
    <w:p w14:paraId="6D6F4E6D" w14:textId="08483ABF" w:rsidR="00F83CFF" w:rsidRDefault="00F83CFF">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fldLock="1"/>
      </w:r>
      <w:r>
        <w:rPr>
          <w:noProof/>
        </w:rPr>
        <w:instrText xml:space="preserve"> PAGEREF _Toc138361924 \h </w:instrText>
      </w:r>
      <w:r>
        <w:rPr>
          <w:noProof/>
        </w:rPr>
      </w:r>
      <w:r>
        <w:rPr>
          <w:noProof/>
        </w:rPr>
        <w:fldChar w:fldCharType="separate"/>
      </w:r>
      <w:r>
        <w:rPr>
          <w:noProof/>
        </w:rPr>
        <w:t>237</w:t>
      </w:r>
      <w:r>
        <w:rPr>
          <w:noProof/>
        </w:rPr>
        <w:fldChar w:fldCharType="end"/>
      </w:r>
    </w:p>
    <w:p w14:paraId="62209D69" w14:textId="22948B80" w:rsidR="00F83CFF" w:rsidRDefault="00F83CFF">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_Toc138361925 \h </w:instrText>
      </w:r>
      <w:r>
        <w:rPr>
          <w:noProof/>
        </w:rPr>
      </w:r>
      <w:r>
        <w:rPr>
          <w:noProof/>
        </w:rPr>
        <w:fldChar w:fldCharType="separate"/>
      </w:r>
      <w:r>
        <w:rPr>
          <w:noProof/>
        </w:rPr>
        <w:t>237</w:t>
      </w:r>
      <w:r>
        <w:rPr>
          <w:noProof/>
        </w:rPr>
        <w:fldChar w:fldCharType="end"/>
      </w:r>
    </w:p>
    <w:p w14:paraId="1843C20E" w14:textId="6F53EAAB" w:rsidR="00F83CFF" w:rsidRDefault="00F83CFF">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_Toc138361926 \h </w:instrText>
      </w:r>
      <w:r>
        <w:rPr>
          <w:noProof/>
        </w:rPr>
      </w:r>
      <w:r>
        <w:rPr>
          <w:noProof/>
        </w:rPr>
        <w:fldChar w:fldCharType="separate"/>
      </w:r>
      <w:r>
        <w:rPr>
          <w:noProof/>
        </w:rPr>
        <w:t>237</w:t>
      </w:r>
      <w:r>
        <w:rPr>
          <w:noProof/>
        </w:rPr>
        <w:fldChar w:fldCharType="end"/>
      </w:r>
    </w:p>
    <w:p w14:paraId="7A783EB1" w14:textId="17ABDF7F" w:rsidR="00F83CFF" w:rsidRDefault="00F83CFF">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_Toc138361927 \h </w:instrText>
      </w:r>
      <w:r>
        <w:rPr>
          <w:noProof/>
        </w:rPr>
      </w:r>
      <w:r>
        <w:rPr>
          <w:noProof/>
        </w:rPr>
        <w:fldChar w:fldCharType="separate"/>
      </w:r>
      <w:r>
        <w:rPr>
          <w:noProof/>
        </w:rPr>
        <w:t>237</w:t>
      </w:r>
      <w:r>
        <w:rPr>
          <w:noProof/>
        </w:rPr>
        <w:fldChar w:fldCharType="end"/>
      </w:r>
    </w:p>
    <w:p w14:paraId="720A0190" w14:textId="783E428A" w:rsidR="00F83CFF" w:rsidRDefault="00F83CFF">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fldLock="1"/>
      </w:r>
      <w:r>
        <w:rPr>
          <w:noProof/>
        </w:rPr>
        <w:instrText xml:space="preserve"> PAGEREF _Toc138361928 \h </w:instrText>
      </w:r>
      <w:r>
        <w:rPr>
          <w:noProof/>
        </w:rPr>
      </w:r>
      <w:r>
        <w:rPr>
          <w:noProof/>
        </w:rPr>
        <w:fldChar w:fldCharType="separate"/>
      </w:r>
      <w:r>
        <w:rPr>
          <w:noProof/>
        </w:rPr>
        <w:t>237</w:t>
      </w:r>
      <w:r>
        <w:rPr>
          <w:noProof/>
        </w:rPr>
        <w:fldChar w:fldCharType="end"/>
      </w:r>
    </w:p>
    <w:p w14:paraId="04EAD57F" w14:textId="29A4C276" w:rsidR="00F83CFF" w:rsidRDefault="00F83CFF">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_Toc138361929 \h </w:instrText>
      </w:r>
      <w:r>
        <w:rPr>
          <w:noProof/>
        </w:rPr>
      </w:r>
      <w:r>
        <w:rPr>
          <w:noProof/>
        </w:rPr>
        <w:fldChar w:fldCharType="separate"/>
      </w:r>
      <w:r>
        <w:rPr>
          <w:noProof/>
        </w:rPr>
        <w:t>237</w:t>
      </w:r>
      <w:r>
        <w:rPr>
          <w:noProof/>
        </w:rPr>
        <w:fldChar w:fldCharType="end"/>
      </w:r>
    </w:p>
    <w:p w14:paraId="400D1711" w14:textId="3B7F05E3" w:rsidR="00F83CFF" w:rsidRDefault="00F83CFF">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_Toc138361930 \h </w:instrText>
      </w:r>
      <w:r>
        <w:rPr>
          <w:noProof/>
        </w:rPr>
      </w:r>
      <w:r>
        <w:rPr>
          <w:noProof/>
        </w:rPr>
        <w:fldChar w:fldCharType="separate"/>
      </w:r>
      <w:r>
        <w:rPr>
          <w:noProof/>
        </w:rPr>
        <w:t>238</w:t>
      </w:r>
      <w:r>
        <w:rPr>
          <w:noProof/>
        </w:rPr>
        <w:fldChar w:fldCharType="end"/>
      </w:r>
    </w:p>
    <w:p w14:paraId="513ACE47" w14:textId="050ED19A" w:rsidR="00F83CFF" w:rsidRDefault="00F83CFF">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fldLock="1"/>
      </w:r>
      <w:r>
        <w:rPr>
          <w:noProof/>
        </w:rPr>
        <w:instrText xml:space="preserve"> PAGEREF _Toc138361931 \h </w:instrText>
      </w:r>
      <w:r>
        <w:rPr>
          <w:noProof/>
        </w:rPr>
      </w:r>
      <w:r>
        <w:rPr>
          <w:noProof/>
        </w:rPr>
        <w:fldChar w:fldCharType="separate"/>
      </w:r>
      <w:r>
        <w:rPr>
          <w:noProof/>
        </w:rPr>
        <w:t>238</w:t>
      </w:r>
      <w:r>
        <w:rPr>
          <w:noProof/>
        </w:rPr>
        <w:fldChar w:fldCharType="end"/>
      </w:r>
    </w:p>
    <w:p w14:paraId="5808513C" w14:textId="5E1BD10D" w:rsidR="00F83CFF" w:rsidRDefault="00F83CFF">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fldLock="1"/>
      </w:r>
      <w:r>
        <w:rPr>
          <w:noProof/>
        </w:rPr>
        <w:instrText xml:space="preserve"> PAGEREF _Toc138361932 \h </w:instrText>
      </w:r>
      <w:r>
        <w:rPr>
          <w:noProof/>
        </w:rPr>
      </w:r>
      <w:r>
        <w:rPr>
          <w:noProof/>
        </w:rPr>
        <w:fldChar w:fldCharType="separate"/>
      </w:r>
      <w:r>
        <w:rPr>
          <w:noProof/>
        </w:rPr>
        <w:t>238</w:t>
      </w:r>
      <w:r>
        <w:rPr>
          <w:noProof/>
        </w:rPr>
        <w:fldChar w:fldCharType="end"/>
      </w:r>
    </w:p>
    <w:p w14:paraId="522143A9" w14:textId="555106D8" w:rsidR="00F83CFF" w:rsidRDefault="00F83CFF">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_Toc138361933 \h </w:instrText>
      </w:r>
      <w:r>
        <w:rPr>
          <w:noProof/>
        </w:rPr>
      </w:r>
      <w:r>
        <w:rPr>
          <w:noProof/>
        </w:rPr>
        <w:fldChar w:fldCharType="separate"/>
      </w:r>
      <w:r>
        <w:rPr>
          <w:noProof/>
        </w:rPr>
        <w:t>238</w:t>
      </w:r>
      <w:r>
        <w:rPr>
          <w:noProof/>
        </w:rPr>
        <w:fldChar w:fldCharType="end"/>
      </w:r>
    </w:p>
    <w:p w14:paraId="612D9491" w14:textId="006987B7" w:rsidR="00F83CFF" w:rsidRDefault="00F83CFF">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_Toc138361934 \h </w:instrText>
      </w:r>
      <w:r>
        <w:rPr>
          <w:noProof/>
        </w:rPr>
      </w:r>
      <w:r>
        <w:rPr>
          <w:noProof/>
        </w:rPr>
        <w:fldChar w:fldCharType="separate"/>
      </w:r>
      <w:r>
        <w:rPr>
          <w:noProof/>
        </w:rPr>
        <w:t>238</w:t>
      </w:r>
      <w:r>
        <w:rPr>
          <w:noProof/>
        </w:rPr>
        <w:fldChar w:fldCharType="end"/>
      </w:r>
    </w:p>
    <w:p w14:paraId="2CA96747" w14:textId="3B30EE86" w:rsidR="00F83CFF" w:rsidRDefault="00F83CFF">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fldLock="1"/>
      </w:r>
      <w:r>
        <w:rPr>
          <w:noProof/>
        </w:rPr>
        <w:instrText xml:space="preserve"> PAGEREF _Toc138361935 \h </w:instrText>
      </w:r>
      <w:r>
        <w:rPr>
          <w:noProof/>
        </w:rPr>
      </w:r>
      <w:r>
        <w:rPr>
          <w:noProof/>
        </w:rPr>
        <w:fldChar w:fldCharType="separate"/>
      </w:r>
      <w:r>
        <w:rPr>
          <w:noProof/>
        </w:rPr>
        <w:t>238</w:t>
      </w:r>
      <w:r>
        <w:rPr>
          <w:noProof/>
        </w:rPr>
        <w:fldChar w:fldCharType="end"/>
      </w:r>
    </w:p>
    <w:p w14:paraId="79EBD825" w14:textId="52063BC7" w:rsidR="00F83CFF" w:rsidRDefault="00F83CFF">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fldLock="1"/>
      </w:r>
      <w:r>
        <w:rPr>
          <w:noProof/>
        </w:rPr>
        <w:instrText xml:space="preserve"> PAGEREF _Toc138361936 \h </w:instrText>
      </w:r>
      <w:r>
        <w:rPr>
          <w:noProof/>
        </w:rPr>
      </w:r>
      <w:r>
        <w:rPr>
          <w:noProof/>
        </w:rPr>
        <w:fldChar w:fldCharType="separate"/>
      </w:r>
      <w:r>
        <w:rPr>
          <w:noProof/>
        </w:rPr>
        <w:t>239</w:t>
      </w:r>
      <w:r>
        <w:rPr>
          <w:noProof/>
        </w:rPr>
        <w:fldChar w:fldCharType="end"/>
      </w:r>
    </w:p>
    <w:p w14:paraId="67CFFCF9" w14:textId="0A9E3EF6" w:rsidR="00F83CFF" w:rsidRDefault="00F83CFF">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_Toc138361937 \h </w:instrText>
      </w:r>
      <w:r>
        <w:rPr>
          <w:noProof/>
        </w:rPr>
      </w:r>
      <w:r>
        <w:rPr>
          <w:noProof/>
        </w:rPr>
        <w:fldChar w:fldCharType="separate"/>
      </w:r>
      <w:r>
        <w:rPr>
          <w:noProof/>
        </w:rPr>
        <w:t>239</w:t>
      </w:r>
      <w:r>
        <w:rPr>
          <w:noProof/>
        </w:rPr>
        <w:fldChar w:fldCharType="end"/>
      </w:r>
    </w:p>
    <w:p w14:paraId="3128CE46" w14:textId="7E57F35E" w:rsidR="00F83CFF" w:rsidRDefault="00F83CFF">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fldLock="1"/>
      </w:r>
      <w:r>
        <w:rPr>
          <w:noProof/>
        </w:rPr>
        <w:instrText xml:space="preserve"> PAGEREF _Toc138361938 \h </w:instrText>
      </w:r>
      <w:r>
        <w:rPr>
          <w:noProof/>
        </w:rPr>
      </w:r>
      <w:r>
        <w:rPr>
          <w:noProof/>
        </w:rPr>
        <w:fldChar w:fldCharType="separate"/>
      </w:r>
      <w:r>
        <w:rPr>
          <w:noProof/>
        </w:rPr>
        <w:t>239</w:t>
      </w:r>
      <w:r>
        <w:rPr>
          <w:noProof/>
        </w:rPr>
        <w:fldChar w:fldCharType="end"/>
      </w:r>
    </w:p>
    <w:p w14:paraId="057E29E7" w14:textId="44295F34" w:rsidR="00F83CFF" w:rsidRDefault="00F83CFF">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_Toc138361939 \h </w:instrText>
      </w:r>
      <w:r>
        <w:rPr>
          <w:noProof/>
        </w:rPr>
      </w:r>
      <w:r>
        <w:rPr>
          <w:noProof/>
        </w:rPr>
        <w:fldChar w:fldCharType="separate"/>
      </w:r>
      <w:r>
        <w:rPr>
          <w:noProof/>
        </w:rPr>
        <w:t>239</w:t>
      </w:r>
      <w:r>
        <w:rPr>
          <w:noProof/>
        </w:rPr>
        <w:fldChar w:fldCharType="end"/>
      </w:r>
    </w:p>
    <w:p w14:paraId="541A278F" w14:textId="7675D94C" w:rsidR="00F83CFF" w:rsidRDefault="00F83CFF">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fldLock="1"/>
      </w:r>
      <w:r>
        <w:rPr>
          <w:noProof/>
        </w:rPr>
        <w:instrText xml:space="preserve"> PAGEREF _Toc138361940 \h </w:instrText>
      </w:r>
      <w:r>
        <w:rPr>
          <w:noProof/>
        </w:rPr>
      </w:r>
      <w:r>
        <w:rPr>
          <w:noProof/>
        </w:rPr>
        <w:fldChar w:fldCharType="separate"/>
      </w:r>
      <w:r>
        <w:rPr>
          <w:noProof/>
        </w:rPr>
        <w:t>239</w:t>
      </w:r>
      <w:r>
        <w:rPr>
          <w:noProof/>
        </w:rPr>
        <w:fldChar w:fldCharType="end"/>
      </w:r>
    </w:p>
    <w:p w14:paraId="0A6C6BF9" w14:textId="55252165" w:rsidR="00F83CFF" w:rsidRDefault="00F83CFF">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_Toc138361941 \h </w:instrText>
      </w:r>
      <w:r>
        <w:rPr>
          <w:noProof/>
        </w:rPr>
      </w:r>
      <w:r>
        <w:rPr>
          <w:noProof/>
        </w:rPr>
        <w:fldChar w:fldCharType="separate"/>
      </w:r>
      <w:r>
        <w:rPr>
          <w:noProof/>
        </w:rPr>
        <w:t>239</w:t>
      </w:r>
      <w:r>
        <w:rPr>
          <w:noProof/>
        </w:rPr>
        <w:fldChar w:fldCharType="end"/>
      </w:r>
    </w:p>
    <w:p w14:paraId="7C76ECD2" w14:textId="1854425A" w:rsidR="00F83CFF" w:rsidRDefault="00F83CFF">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_Toc138361942 \h </w:instrText>
      </w:r>
      <w:r>
        <w:rPr>
          <w:noProof/>
        </w:rPr>
      </w:r>
      <w:r>
        <w:rPr>
          <w:noProof/>
        </w:rPr>
        <w:fldChar w:fldCharType="separate"/>
      </w:r>
      <w:r>
        <w:rPr>
          <w:noProof/>
        </w:rPr>
        <w:t>240</w:t>
      </w:r>
      <w:r>
        <w:rPr>
          <w:noProof/>
        </w:rPr>
        <w:fldChar w:fldCharType="end"/>
      </w:r>
    </w:p>
    <w:p w14:paraId="79682B6C" w14:textId="03CF6517" w:rsidR="00F83CFF" w:rsidRDefault="00F83CFF">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_Toc138361943 \h </w:instrText>
      </w:r>
      <w:r>
        <w:rPr>
          <w:noProof/>
        </w:rPr>
      </w:r>
      <w:r>
        <w:rPr>
          <w:noProof/>
        </w:rPr>
        <w:fldChar w:fldCharType="separate"/>
      </w:r>
      <w:r>
        <w:rPr>
          <w:noProof/>
        </w:rPr>
        <w:t>240</w:t>
      </w:r>
      <w:r>
        <w:rPr>
          <w:noProof/>
        </w:rPr>
        <w:fldChar w:fldCharType="end"/>
      </w:r>
    </w:p>
    <w:p w14:paraId="2C56C73F" w14:textId="4D232D28" w:rsidR="00F83CFF" w:rsidRDefault="00F83CFF">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_Toc138361944 \h </w:instrText>
      </w:r>
      <w:r>
        <w:rPr>
          <w:noProof/>
        </w:rPr>
      </w:r>
      <w:r>
        <w:rPr>
          <w:noProof/>
        </w:rPr>
        <w:fldChar w:fldCharType="separate"/>
      </w:r>
      <w:r>
        <w:rPr>
          <w:noProof/>
        </w:rPr>
        <w:t>240</w:t>
      </w:r>
      <w:r>
        <w:rPr>
          <w:noProof/>
        </w:rPr>
        <w:fldChar w:fldCharType="end"/>
      </w:r>
    </w:p>
    <w:p w14:paraId="18267CDA" w14:textId="766698A8" w:rsidR="00F83CFF" w:rsidRDefault="00F83CFF">
      <w:pPr>
        <w:pStyle w:val="TOC4"/>
        <w:rPr>
          <w:rFonts w:asciiTheme="minorHAnsi" w:eastAsiaTheme="minorEastAsia" w:hAnsiTheme="minorHAnsi" w:cstheme="minorBidi"/>
          <w:noProof/>
          <w:sz w:val="22"/>
          <w:szCs w:val="22"/>
          <w:lang w:eastAsia="en-GB"/>
        </w:rPr>
      </w:pPr>
      <w:r>
        <w:rPr>
          <w:noProof/>
        </w:rPr>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_Toc138361945 \h </w:instrText>
      </w:r>
      <w:r>
        <w:rPr>
          <w:noProof/>
        </w:rPr>
      </w:r>
      <w:r>
        <w:rPr>
          <w:noProof/>
        </w:rPr>
        <w:fldChar w:fldCharType="separate"/>
      </w:r>
      <w:r>
        <w:rPr>
          <w:noProof/>
        </w:rPr>
        <w:t>240</w:t>
      </w:r>
      <w:r>
        <w:rPr>
          <w:noProof/>
        </w:rPr>
        <w:fldChar w:fldCharType="end"/>
      </w:r>
    </w:p>
    <w:p w14:paraId="17907D2E" w14:textId="16FA61DD" w:rsidR="00F83CFF" w:rsidRDefault="00F83CFF">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fldLock="1"/>
      </w:r>
      <w:r>
        <w:rPr>
          <w:noProof/>
        </w:rPr>
        <w:instrText xml:space="preserve"> PAGEREF _Toc138361946 \h </w:instrText>
      </w:r>
      <w:r>
        <w:rPr>
          <w:noProof/>
        </w:rPr>
      </w:r>
      <w:r>
        <w:rPr>
          <w:noProof/>
        </w:rPr>
        <w:fldChar w:fldCharType="separate"/>
      </w:r>
      <w:r>
        <w:rPr>
          <w:noProof/>
        </w:rPr>
        <w:t>240</w:t>
      </w:r>
      <w:r>
        <w:rPr>
          <w:noProof/>
        </w:rPr>
        <w:fldChar w:fldCharType="end"/>
      </w:r>
    </w:p>
    <w:p w14:paraId="1D1F1A37" w14:textId="2FCB5E66" w:rsidR="00F83CFF" w:rsidRDefault="00F83CFF">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fldLock="1"/>
      </w:r>
      <w:r>
        <w:rPr>
          <w:noProof/>
        </w:rPr>
        <w:instrText xml:space="preserve"> PAGEREF _Toc138361947 \h </w:instrText>
      </w:r>
      <w:r>
        <w:rPr>
          <w:noProof/>
        </w:rPr>
      </w:r>
      <w:r>
        <w:rPr>
          <w:noProof/>
        </w:rPr>
        <w:fldChar w:fldCharType="separate"/>
      </w:r>
      <w:r>
        <w:rPr>
          <w:noProof/>
        </w:rPr>
        <w:t>240</w:t>
      </w:r>
      <w:r>
        <w:rPr>
          <w:noProof/>
        </w:rPr>
        <w:fldChar w:fldCharType="end"/>
      </w:r>
    </w:p>
    <w:p w14:paraId="4D3D74EA" w14:textId="1BA9B5A7" w:rsidR="00F83CFF" w:rsidRDefault="00F83CFF">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_Toc138361948 \h </w:instrText>
      </w:r>
      <w:r>
        <w:rPr>
          <w:noProof/>
        </w:rPr>
      </w:r>
      <w:r>
        <w:rPr>
          <w:noProof/>
        </w:rPr>
        <w:fldChar w:fldCharType="separate"/>
      </w:r>
      <w:r>
        <w:rPr>
          <w:noProof/>
        </w:rPr>
        <w:t>241</w:t>
      </w:r>
      <w:r>
        <w:rPr>
          <w:noProof/>
        </w:rPr>
        <w:fldChar w:fldCharType="end"/>
      </w:r>
    </w:p>
    <w:p w14:paraId="49BB130B" w14:textId="61A014D0" w:rsidR="00F83CFF" w:rsidRDefault="00F83CFF">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_Toc138361949 \h </w:instrText>
      </w:r>
      <w:r>
        <w:rPr>
          <w:noProof/>
        </w:rPr>
      </w:r>
      <w:r>
        <w:rPr>
          <w:noProof/>
        </w:rPr>
        <w:fldChar w:fldCharType="separate"/>
      </w:r>
      <w:r>
        <w:rPr>
          <w:noProof/>
        </w:rPr>
        <w:t>241</w:t>
      </w:r>
      <w:r>
        <w:rPr>
          <w:noProof/>
        </w:rPr>
        <w:fldChar w:fldCharType="end"/>
      </w:r>
    </w:p>
    <w:p w14:paraId="28D66543" w14:textId="13F76715" w:rsidR="00F83CFF" w:rsidRDefault="00F83CFF">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fldLock="1"/>
      </w:r>
      <w:r>
        <w:rPr>
          <w:noProof/>
        </w:rPr>
        <w:instrText xml:space="preserve"> PAGEREF _Toc138361950 \h </w:instrText>
      </w:r>
      <w:r>
        <w:rPr>
          <w:noProof/>
        </w:rPr>
      </w:r>
      <w:r>
        <w:rPr>
          <w:noProof/>
        </w:rPr>
        <w:fldChar w:fldCharType="separate"/>
      </w:r>
      <w:r>
        <w:rPr>
          <w:noProof/>
        </w:rPr>
        <w:t>241</w:t>
      </w:r>
      <w:r>
        <w:rPr>
          <w:noProof/>
        </w:rPr>
        <w:fldChar w:fldCharType="end"/>
      </w:r>
    </w:p>
    <w:p w14:paraId="43F79421" w14:textId="1C77F2AE" w:rsidR="00F83CFF" w:rsidRDefault="00F83CFF">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fldLock="1"/>
      </w:r>
      <w:r>
        <w:rPr>
          <w:noProof/>
        </w:rPr>
        <w:instrText xml:space="preserve"> PAGEREF _Toc138361951 \h </w:instrText>
      </w:r>
      <w:r>
        <w:rPr>
          <w:noProof/>
        </w:rPr>
      </w:r>
      <w:r>
        <w:rPr>
          <w:noProof/>
        </w:rPr>
        <w:fldChar w:fldCharType="separate"/>
      </w:r>
      <w:r>
        <w:rPr>
          <w:noProof/>
        </w:rPr>
        <w:t>241</w:t>
      </w:r>
      <w:r>
        <w:rPr>
          <w:noProof/>
        </w:rPr>
        <w:fldChar w:fldCharType="end"/>
      </w:r>
    </w:p>
    <w:p w14:paraId="0BFA9932" w14:textId="00FDE7E3" w:rsidR="00F83CFF" w:rsidRDefault="00F83CFF">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_Toc138361952 \h </w:instrText>
      </w:r>
      <w:r>
        <w:rPr>
          <w:noProof/>
        </w:rPr>
      </w:r>
      <w:r>
        <w:rPr>
          <w:noProof/>
        </w:rPr>
        <w:fldChar w:fldCharType="separate"/>
      </w:r>
      <w:r>
        <w:rPr>
          <w:noProof/>
        </w:rPr>
        <w:t>241</w:t>
      </w:r>
      <w:r>
        <w:rPr>
          <w:noProof/>
        </w:rPr>
        <w:fldChar w:fldCharType="end"/>
      </w:r>
    </w:p>
    <w:p w14:paraId="27D3D986" w14:textId="20D13B9C" w:rsidR="00F83CFF" w:rsidRDefault="00F83CFF">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_Toc138361953 \h </w:instrText>
      </w:r>
      <w:r>
        <w:rPr>
          <w:noProof/>
        </w:rPr>
      </w:r>
      <w:r>
        <w:rPr>
          <w:noProof/>
        </w:rPr>
        <w:fldChar w:fldCharType="separate"/>
      </w:r>
      <w:r>
        <w:rPr>
          <w:noProof/>
        </w:rPr>
        <w:t>241</w:t>
      </w:r>
      <w:r>
        <w:rPr>
          <w:noProof/>
        </w:rPr>
        <w:fldChar w:fldCharType="end"/>
      </w:r>
    </w:p>
    <w:p w14:paraId="054CB2AA" w14:textId="3ED6FC52" w:rsidR="00F83CFF" w:rsidRDefault="00F83CFF">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fldLock="1"/>
      </w:r>
      <w:r>
        <w:rPr>
          <w:noProof/>
        </w:rPr>
        <w:instrText xml:space="preserve"> PAGEREF _Toc138361954 \h </w:instrText>
      </w:r>
      <w:r>
        <w:rPr>
          <w:noProof/>
        </w:rPr>
      </w:r>
      <w:r>
        <w:rPr>
          <w:noProof/>
        </w:rPr>
        <w:fldChar w:fldCharType="separate"/>
      </w:r>
      <w:r>
        <w:rPr>
          <w:noProof/>
        </w:rPr>
        <w:t>242</w:t>
      </w:r>
      <w:r>
        <w:rPr>
          <w:noProof/>
        </w:rPr>
        <w:fldChar w:fldCharType="end"/>
      </w:r>
    </w:p>
    <w:p w14:paraId="6A6ED416" w14:textId="1B801D37" w:rsidR="00F83CFF" w:rsidRDefault="00F83CFF">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_Toc138361955 \h </w:instrText>
      </w:r>
      <w:r>
        <w:rPr>
          <w:noProof/>
        </w:rPr>
      </w:r>
      <w:r>
        <w:rPr>
          <w:noProof/>
        </w:rPr>
        <w:fldChar w:fldCharType="separate"/>
      </w:r>
      <w:r>
        <w:rPr>
          <w:noProof/>
        </w:rPr>
        <w:t>242</w:t>
      </w:r>
      <w:r>
        <w:rPr>
          <w:noProof/>
        </w:rPr>
        <w:fldChar w:fldCharType="end"/>
      </w:r>
    </w:p>
    <w:p w14:paraId="38CB2FE7" w14:textId="50B1344D" w:rsidR="00F83CFF" w:rsidRDefault="00F83CFF">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fldLock="1"/>
      </w:r>
      <w:r>
        <w:rPr>
          <w:noProof/>
        </w:rPr>
        <w:instrText xml:space="preserve"> PAGEREF _Toc138361956 \h </w:instrText>
      </w:r>
      <w:r>
        <w:rPr>
          <w:noProof/>
        </w:rPr>
      </w:r>
      <w:r>
        <w:rPr>
          <w:noProof/>
        </w:rPr>
        <w:fldChar w:fldCharType="separate"/>
      </w:r>
      <w:r>
        <w:rPr>
          <w:noProof/>
        </w:rPr>
        <w:t>242</w:t>
      </w:r>
      <w:r>
        <w:rPr>
          <w:noProof/>
        </w:rPr>
        <w:fldChar w:fldCharType="end"/>
      </w:r>
    </w:p>
    <w:p w14:paraId="65F97793" w14:textId="36D404F6" w:rsidR="00F83CFF" w:rsidRDefault="00F83CFF">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_Toc138361957 \h </w:instrText>
      </w:r>
      <w:r>
        <w:rPr>
          <w:noProof/>
        </w:rPr>
      </w:r>
      <w:r>
        <w:rPr>
          <w:noProof/>
        </w:rPr>
        <w:fldChar w:fldCharType="separate"/>
      </w:r>
      <w:r>
        <w:rPr>
          <w:noProof/>
        </w:rPr>
        <w:t>242</w:t>
      </w:r>
      <w:r>
        <w:rPr>
          <w:noProof/>
        </w:rPr>
        <w:fldChar w:fldCharType="end"/>
      </w:r>
    </w:p>
    <w:p w14:paraId="2E6D2742" w14:textId="35118A42" w:rsidR="00F83CFF" w:rsidRDefault="00F83CFF">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_Toc138361958 \h </w:instrText>
      </w:r>
      <w:r>
        <w:rPr>
          <w:noProof/>
        </w:rPr>
      </w:r>
      <w:r>
        <w:rPr>
          <w:noProof/>
        </w:rPr>
        <w:fldChar w:fldCharType="separate"/>
      </w:r>
      <w:r>
        <w:rPr>
          <w:noProof/>
        </w:rPr>
        <w:t>243</w:t>
      </w:r>
      <w:r>
        <w:rPr>
          <w:noProof/>
        </w:rPr>
        <w:fldChar w:fldCharType="end"/>
      </w:r>
    </w:p>
    <w:p w14:paraId="2C87D530" w14:textId="64717EE8" w:rsidR="00F83CFF" w:rsidRDefault="00F83CFF">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fldLock="1"/>
      </w:r>
      <w:r>
        <w:rPr>
          <w:noProof/>
        </w:rPr>
        <w:instrText xml:space="preserve"> PAGEREF _Toc138361959 \h </w:instrText>
      </w:r>
      <w:r>
        <w:rPr>
          <w:noProof/>
        </w:rPr>
      </w:r>
      <w:r>
        <w:rPr>
          <w:noProof/>
        </w:rPr>
        <w:fldChar w:fldCharType="separate"/>
      </w:r>
      <w:r>
        <w:rPr>
          <w:noProof/>
        </w:rPr>
        <w:t>243</w:t>
      </w:r>
      <w:r>
        <w:rPr>
          <w:noProof/>
        </w:rPr>
        <w:fldChar w:fldCharType="end"/>
      </w:r>
    </w:p>
    <w:p w14:paraId="720A4D7A" w14:textId="4256F863" w:rsidR="00F83CFF" w:rsidRDefault="00F83CFF">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_Toc138361960 \h </w:instrText>
      </w:r>
      <w:r>
        <w:rPr>
          <w:noProof/>
        </w:rPr>
      </w:r>
      <w:r>
        <w:rPr>
          <w:noProof/>
        </w:rPr>
        <w:fldChar w:fldCharType="separate"/>
      </w:r>
      <w:r>
        <w:rPr>
          <w:noProof/>
        </w:rPr>
        <w:t>243</w:t>
      </w:r>
      <w:r>
        <w:rPr>
          <w:noProof/>
        </w:rPr>
        <w:fldChar w:fldCharType="end"/>
      </w:r>
    </w:p>
    <w:p w14:paraId="104B469F" w14:textId="445292C8" w:rsidR="00F83CFF" w:rsidRDefault="00F83CFF">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_Toc138361961 \h </w:instrText>
      </w:r>
      <w:r>
        <w:rPr>
          <w:noProof/>
        </w:rPr>
      </w:r>
      <w:r>
        <w:rPr>
          <w:noProof/>
        </w:rPr>
        <w:fldChar w:fldCharType="separate"/>
      </w:r>
      <w:r>
        <w:rPr>
          <w:noProof/>
        </w:rPr>
        <w:t>243</w:t>
      </w:r>
      <w:r>
        <w:rPr>
          <w:noProof/>
        </w:rPr>
        <w:fldChar w:fldCharType="end"/>
      </w:r>
    </w:p>
    <w:p w14:paraId="32E0FAA2" w14:textId="2C642E68" w:rsidR="00F83CFF" w:rsidRDefault="00F83CFF">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_Toc138361962 \h </w:instrText>
      </w:r>
      <w:r>
        <w:rPr>
          <w:noProof/>
        </w:rPr>
      </w:r>
      <w:r>
        <w:rPr>
          <w:noProof/>
        </w:rPr>
        <w:fldChar w:fldCharType="separate"/>
      </w:r>
      <w:r>
        <w:rPr>
          <w:noProof/>
        </w:rPr>
        <w:t>243</w:t>
      </w:r>
      <w:r>
        <w:rPr>
          <w:noProof/>
        </w:rPr>
        <w:fldChar w:fldCharType="end"/>
      </w:r>
    </w:p>
    <w:p w14:paraId="7BFBED84" w14:textId="26264EB9" w:rsidR="00F83CFF" w:rsidRDefault="00F83CFF">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fldLock="1"/>
      </w:r>
      <w:r>
        <w:rPr>
          <w:noProof/>
        </w:rPr>
        <w:instrText xml:space="preserve"> PAGEREF _Toc138361963 \h </w:instrText>
      </w:r>
      <w:r>
        <w:rPr>
          <w:noProof/>
        </w:rPr>
      </w:r>
      <w:r>
        <w:rPr>
          <w:noProof/>
        </w:rPr>
        <w:fldChar w:fldCharType="separate"/>
      </w:r>
      <w:r>
        <w:rPr>
          <w:noProof/>
        </w:rPr>
        <w:t>243</w:t>
      </w:r>
      <w:r>
        <w:rPr>
          <w:noProof/>
        </w:rPr>
        <w:fldChar w:fldCharType="end"/>
      </w:r>
    </w:p>
    <w:p w14:paraId="0AD3EAE6" w14:textId="5C37FF50" w:rsidR="00F83CFF" w:rsidRDefault="00F83CFF">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fldLock="1"/>
      </w:r>
      <w:r>
        <w:rPr>
          <w:noProof/>
        </w:rPr>
        <w:instrText xml:space="preserve"> PAGEREF _Toc138361964 \h </w:instrText>
      </w:r>
      <w:r>
        <w:rPr>
          <w:noProof/>
        </w:rPr>
      </w:r>
      <w:r>
        <w:rPr>
          <w:noProof/>
        </w:rPr>
        <w:fldChar w:fldCharType="separate"/>
      </w:r>
      <w:r>
        <w:rPr>
          <w:noProof/>
        </w:rPr>
        <w:t>243</w:t>
      </w:r>
      <w:r>
        <w:rPr>
          <w:noProof/>
        </w:rPr>
        <w:fldChar w:fldCharType="end"/>
      </w:r>
    </w:p>
    <w:p w14:paraId="7EE73C76" w14:textId="28FADD6F" w:rsidR="00F83CFF" w:rsidRDefault="00F83CFF">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_Toc138361965 \h </w:instrText>
      </w:r>
      <w:r>
        <w:rPr>
          <w:noProof/>
        </w:rPr>
      </w:r>
      <w:r>
        <w:rPr>
          <w:noProof/>
        </w:rPr>
        <w:fldChar w:fldCharType="separate"/>
      </w:r>
      <w:r>
        <w:rPr>
          <w:noProof/>
        </w:rPr>
        <w:t>244</w:t>
      </w:r>
      <w:r>
        <w:rPr>
          <w:noProof/>
        </w:rPr>
        <w:fldChar w:fldCharType="end"/>
      </w:r>
    </w:p>
    <w:p w14:paraId="080782F1" w14:textId="394D3B2B" w:rsidR="00F83CFF" w:rsidRDefault="00F83CFF">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fldLock="1"/>
      </w:r>
      <w:r>
        <w:rPr>
          <w:noProof/>
        </w:rPr>
        <w:instrText xml:space="preserve"> PAGEREF _Toc138361966 \h </w:instrText>
      </w:r>
      <w:r>
        <w:rPr>
          <w:noProof/>
        </w:rPr>
      </w:r>
      <w:r>
        <w:rPr>
          <w:noProof/>
        </w:rPr>
        <w:fldChar w:fldCharType="separate"/>
      </w:r>
      <w:r>
        <w:rPr>
          <w:noProof/>
        </w:rPr>
        <w:t>244</w:t>
      </w:r>
      <w:r>
        <w:rPr>
          <w:noProof/>
        </w:rPr>
        <w:fldChar w:fldCharType="end"/>
      </w:r>
    </w:p>
    <w:p w14:paraId="233705A2" w14:textId="12FCA41F" w:rsidR="00F83CFF" w:rsidRDefault="00F83CFF">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_Toc138361967 \h </w:instrText>
      </w:r>
      <w:r>
        <w:rPr>
          <w:noProof/>
        </w:rPr>
      </w:r>
      <w:r>
        <w:rPr>
          <w:noProof/>
        </w:rPr>
        <w:fldChar w:fldCharType="separate"/>
      </w:r>
      <w:r>
        <w:rPr>
          <w:noProof/>
        </w:rPr>
        <w:t>244</w:t>
      </w:r>
      <w:r>
        <w:rPr>
          <w:noProof/>
        </w:rPr>
        <w:fldChar w:fldCharType="end"/>
      </w:r>
    </w:p>
    <w:p w14:paraId="10DFE688" w14:textId="2BACB634" w:rsidR="00F83CFF" w:rsidRDefault="00F83CFF">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fldLock="1"/>
      </w:r>
      <w:r>
        <w:rPr>
          <w:noProof/>
        </w:rPr>
        <w:instrText xml:space="preserve"> PAGEREF _Toc138361968 \h </w:instrText>
      </w:r>
      <w:r>
        <w:rPr>
          <w:noProof/>
        </w:rPr>
      </w:r>
      <w:r>
        <w:rPr>
          <w:noProof/>
        </w:rPr>
        <w:fldChar w:fldCharType="separate"/>
      </w:r>
      <w:r>
        <w:rPr>
          <w:noProof/>
        </w:rPr>
        <w:t>244</w:t>
      </w:r>
      <w:r>
        <w:rPr>
          <w:noProof/>
        </w:rPr>
        <w:fldChar w:fldCharType="end"/>
      </w:r>
    </w:p>
    <w:p w14:paraId="789B983D" w14:textId="78E71484" w:rsidR="00F83CFF" w:rsidRDefault="00F83CFF">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fldLock="1"/>
      </w:r>
      <w:r>
        <w:rPr>
          <w:noProof/>
        </w:rPr>
        <w:instrText xml:space="preserve"> PAGEREF _Toc138361969 \h </w:instrText>
      </w:r>
      <w:r>
        <w:rPr>
          <w:noProof/>
        </w:rPr>
      </w:r>
      <w:r>
        <w:rPr>
          <w:noProof/>
        </w:rPr>
        <w:fldChar w:fldCharType="separate"/>
      </w:r>
      <w:r>
        <w:rPr>
          <w:noProof/>
        </w:rPr>
        <w:t>244</w:t>
      </w:r>
      <w:r>
        <w:rPr>
          <w:noProof/>
        </w:rPr>
        <w:fldChar w:fldCharType="end"/>
      </w:r>
    </w:p>
    <w:p w14:paraId="042C5C24" w14:textId="172FD640" w:rsidR="00F83CFF" w:rsidRDefault="00F83CF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fldLock="1"/>
      </w:r>
      <w:r>
        <w:rPr>
          <w:noProof/>
        </w:rPr>
        <w:instrText xml:space="preserve"> PAGEREF _Toc138361970 \h </w:instrText>
      </w:r>
      <w:r>
        <w:rPr>
          <w:noProof/>
        </w:rPr>
      </w:r>
      <w:r>
        <w:rPr>
          <w:noProof/>
        </w:rPr>
        <w:fldChar w:fldCharType="separate"/>
      </w:r>
      <w:r>
        <w:rPr>
          <w:noProof/>
        </w:rPr>
        <w:t>244</w:t>
      </w:r>
      <w:r>
        <w:rPr>
          <w:noProof/>
        </w:rPr>
        <w:fldChar w:fldCharType="end"/>
      </w:r>
    </w:p>
    <w:p w14:paraId="34D78DD9" w14:textId="7FE68A59" w:rsidR="00F83CFF" w:rsidRDefault="00F83CFF">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fldLock="1"/>
      </w:r>
      <w:r>
        <w:rPr>
          <w:noProof/>
        </w:rPr>
        <w:instrText xml:space="preserve"> PAGEREF _Toc138361971 \h </w:instrText>
      </w:r>
      <w:r>
        <w:rPr>
          <w:noProof/>
        </w:rPr>
      </w:r>
      <w:r>
        <w:rPr>
          <w:noProof/>
        </w:rPr>
        <w:fldChar w:fldCharType="separate"/>
      </w:r>
      <w:r>
        <w:rPr>
          <w:noProof/>
        </w:rPr>
        <w:t>245</w:t>
      </w:r>
      <w:r>
        <w:rPr>
          <w:noProof/>
        </w:rPr>
        <w:fldChar w:fldCharType="end"/>
      </w:r>
    </w:p>
    <w:p w14:paraId="4C697D39" w14:textId="0A18995A" w:rsidR="00F83CFF" w:rsidRDefault="00F83CFF">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fldLock="1"/>
      </w:r>
      <w:r>
        <w:rPr>
          <w:noProof/>
        </w:rPr>
        <w:instrText xml:space="preserve"> PAGEREF _Toc138361972 \h </w:instrText>
      </w:r>
      <w:r>
        <w:rPr>
          <w:noProof/>
        </w:rPr>
      </w:r>
      <w:r>
        <w:rPr>
          <w:noProof/>
        </w:rPr>
        <w:fldChar w:fldCharType="separate"/>
      </w:r>
      <w:r>
        <w:rPr>
          <w:noProof/>
        </w:rPr>
        <w:t>245</w:t>
      </w:r>
      <w:r>
        <w:rPr>
          <w:noProof/>
        </w:rPr>
        <w:fldChar w:fldCharType="end"/>
      </w:r>
    </w:p>
    <w:p w14:paraId="05F5C0D0" w14:textId="36FF27B2" w:rsidR="00F83CFF" w:rsidRDefault="00F83CFF">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_Toc138361973 \h </w:instrText>
      </w:r>
      <w:r>
        <w:rPr>
          <w:noProof/>
        </w:rPr>
      </w:r>
      <w:r>
        <w:rPr>
          <w:noProof/>
        </w:rPr>
        <w:fldChar w:fldCharType="separate"/>
      </w:r>
      <w:r>
        <w:rPr>
          <w:noProof/>
        </w:rPr>
        <w:t>245</w:t>
      </w:r>
      <w:r>
        <w:rPr>
          <w:noProof/>
        </w:rPr>
        <w:fldChar w:fldCharType="end"/>
      </w:r>
    </w:p>
    <w:p w14:paraId="3FF29B84" w14:textId="59648678" w:rsidR="00F83CFF" w:rsidRDefault="00F83CFF">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_Toc138361974 \h </w:instrText>
      </w:r>
      <w:r>
        <w:rPr>
          <w:noProof/>
        </w:rPr>
      </w:r>
      <w:r>
        <w:rPr>
          <w:noProof/>
        </w:rPr>
        <w:fldChar w:fldCharType="separate"/>
      </w:r>
      <w:r>
        <w:rPr>
          <w:noProof/>
        </w:rPr>
        <w:t>245</w:t>
      </w:r>
      <w:r>
        <w:rPr>
          <w:noProof/>
        </w:rPr>
        <w:fldChar w:fldCharType="end"/>
      </w:r>
    </w:p>
    <w:p w14:paraId="5944FA62" w14:textId="2BF24DE2" w:rsidR="00F83CFF" w:rsidRDefault="00F83CFF">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_Toc138361975 \h </w:instrText>
      </w:r>
      <w:r>
        <w:rPr>
          <w:noProof/>
        </w:rPr>
      </w:r>
      <w:r>
        <w:rPr>
          <w:noProof/>
        </w:rPr>
        <w:fldChar w:fldCharType="separate"/>
      </w:r>
      <w:r>
        <w:rPr>
          <w:noProof/>
        </w:rPr>
        <w:t>245</w:t>
      </w:r>
      <w:r>
        <w:rPr>
          <w:noProof/>
        </w:rPr>
        <w:fldChar w:fldCharType="end"/>
      </w:r>
    </w:p>
    <w:p w14:paraId="46465CDD" w14:textId="4DDB1A50" w:rsidR="00F83CFF" w:rsidRDefault="00F83CFF">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_Toc138361976 \h </w:instrText>
      </w:r>
      <w:r>
        <w:rPr>
          <w:noProof/>
        </w:rPr>
      </w:r>
      <w:r>
        <w:rPr>
          <w:noProof/>
        </w:rPr>
        <w:fldChar w:fldCharType="separate"/>
      </w:r>
      <w:r>
        <w:rPr>
          <w:noProof/>
        </w:rPr>
        <w:t>254</w:t>
      </w:r>
      <w:r>
        <w:rPr>
          <w:noProof/>
        </w:rPr>
        <w:fldChar w:fldCharType="end"/>
      </w:r>
    </w:p>
    <w:p w14:paraId="14656D45" w14:textId="0D5B804C" w:rsidR="00F83CFF" w:rsidRDefault="00F83CFF">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_Toc138361977 \h </w:instrText>
      </w:r>
      <w:r>
        <w:rPr>
          <w:noProof/>
        </w:rPr>
      </w:r>
      <w:r>
        <w:rPr>
          <w:noProof/>
        </w:rPr>
        <w:fldChar w:fldCharType="separate"/>
      </w:r>
      <w:r>
        <w:rPr>
          <w:noProof/>
        </w:rPr>
        <w:t>254</w:t>
      </w:r>
      <w:r>
        <w:rPr>
          <w:noProof/>
        </w:rPr>
        <w:fldChar w:fldCharType="end"/>
      </w:r>
    </w:p>
    <w:p w14:paraId="121DA186" w14:textId="2D7D2556" w:rsidR="00F83CFF" w:rsidRDefault="00F83CFF">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fldLock="1"/>
      </w:r>
      <w:r>
        <w:rPr>
          <w:noProof/>
        </w:rPr>
        <w:instrText xml:space="preserve"> PAGEREF _Toc138361978 \h </w:instrText>
      </w:r>
      <w:r>
        <w:rPr>
          <w:noProof/>
        </w:rPr>
      </w:r>
      <w:r>
        <w:rPr>
          <w:noProof/>
        </w:rPr>
        <w:fldChar w:fldCharType="separate"/>
      </w:r>
      <w:r>
        <w:rPr>
          <w:noProof/>
        </w:rPr>
        <w:t>254</w:t>
      </w:r>
      <w:r>
        <w:rPr>
          <w:noProof/>
        </w:rPr>
        <w:fldChar w:fldCharType="end"/>
      </w:r>
    </w:p>
    <w:p w14:paraId="15CA40AA" w14:textId="6883C23E" w:rsidR="00F83CFF" w:rsidRDefault="00F83CFF">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fldLock="1"/>
      </w:r>
      <w:r>
        <w:rPr>
          <w:noProof/>
        </w:rPr>
        <w:instrText xml:space="preserve"> PAGEREF _Toc138361979 \h </w:instrText>
      </w:r>
      <w:r>
        <w:rPr>
          <w:noProof/>
        </w:rPr>
      </w:r>
      <w:r>
        <w:rPr>
          <w:noProof/>
        </w:rPr>
        <w:fldChar w:fldCharType="separate"/>
      </w:r>
      <w:r>
        <w:rPr>
          <w:noProof/>
        </w:rPr>
        <w:t>256</w:t>
      </w:r>
      <w:r>
        <w:rPr>
          <w:noProof/>
        </w:rPr>
        <w:fldChar w:fldCharType="end"/>
      </w:r>
    </w:p>
    <w:p w14:paraId="0B1F68F7" w14:textId="4B4A3916" w:rsidR="00F83CFF" w:rsidRDefault="00F83CFF">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fldLock="1"/>
      </w:r>
      <w:r>
        <w:rPr>
          <w:noProof/>
        </w:rPr>
        <w:instrText xml:space="preserve"> PAGEREF _Toc138361980 \h </w:instrText>
      </w:r>
      <w:r>
        <w:rPr>
          <w:noProof/>
        </w:rPr>
      </w:r>
      <w:r>
        <w:rPr>
          <w:noProof/>
        </w:rPr>
        <w:fldChar w:fldCharType="separate"/>
      </w:r>
      <w:r>
        <w:rPr>
          <w:noProof/>
        </w:rPr>
        <w:t>258</w:t>
      </w:r>
      <w:r>
        <w:rPr>
          <w:noProof/>
        </w:rPr>
        <w:fldChar w:fldCharType="end"/>
      </w:r>
    </w:p>
    <w:p w14:paraId="4F0A8FD7" w14:textId="1F681713" w:rsidR="00F83CFF" w:rsidRDefault="00F83CFF">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fldLock="1"/>
      </w:r>
      <w:r>
        <w:rPr>
          <w:noProof/>
        </w:rPr>
        <w:instrText xml:space="preserve"> PAGEREF _Toc138361981 \h </w:instrText>
      </w:r>
      <w:r>
        <w:rPr>
          <w:noProof/>
        </w:rPr>
      </w:r>
      <w:r>
        <w:rPr>
          <w:noProof/>
        </w:rPr>
        <w:fldChar w:fldCharType="separate"/>
      </w:r>
      <w:r>
        <w:rPr>
          <w:noProof/>
        </w:rPr>
        <w:t>259</w:t>
      </w:r>
      <w:r>
        <w:rPr>
          <w:noProof/>
        </w:rPr>
        <w:fldChar w:fldCharType="end"/>
      </w:r>
    </w:p>
    <w:p w14:paraId="633D0937" w14:textId="70FE175A" w:rsidR="00F83CFF" w:rsidRDefault="00F83CFF">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_Toc138361982 \h </w:instrText>
      </w:r>
      <w:r>
        <w:rPr>
          <w:noProof/>
        </w:rPr>
      </w:r>
      <w:r>
        <w:rPr>
          <w:noProof/>
        </w:rPr>
        <w:fldChar w:fldCharType="separate"/>
      </w:r>
      <w:r>
        <w:rPr>
          <w:noProof/>
        </w:rPr>
        <w:t>260</w:t>
      </w:r>
      <w:r>
        <w:rPr>
          <w:noProof/>
        </w:rPr>
        <w:fldChar w:fldCharType="end"/>
      </w:r>
    </w:p>
    <w:p w14:paraId="37976237" w14:textId="63D5762C" w:rsidR="00F83CFF" w:rsidRDefault="00F83CFF">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_Toc138361983 \h </w:instrText>
      </w:r>
      <w:r>
        <w:rPr>
          <w:noProof/>
        </w:rPr>
      </w:r>
      <w:r>
        <w:rPr>
          <w:noProof/>
        </w:rPr>
        <w:fldChar w:fldCharType="separate"/>
      </w:r>
      <w:r>
        <w:rPr>
          <w:noProof/>
        </w:rPr>
        <w:t>261</w:t>
      </w:r>
      <w:r>
        <w:rPr>
          <w:noProof/>
        </w:rPr>
        <w:fldChar w:fldCharType="end"/>
      </w:r>
    </w:p>
    <w:p w14:paraId="459FACA6" w14:textId="673D82BF" w:rsidR="00F83CFF" w:rsidRDefault="00F83CFF">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fldLock="1"/>
      </w:r>
      <w:r>
        <w:rPr>
          <w:noProof/>
        </w:rPr>
        <w:instrText xml:space="preserve"> PAGEREF _Toc138361984 \h </w:instrText>
      </w:r>
      <w:r>
        <w:rPr>
          <w:noProof/>
        </w:rPr>
      </w:r>
      <w:r>
        <w:rPr>
          <w:noProof/>
        </w:rPr>
        <w:fldChar w:fldCharType="separate"/>
      </w:r>
      <w:r>
        <w:rPr>
          <w:noProof/>
        </w:rPr>
        <w:t>261</w:t>
      </w:r>
      <w:r>
        <w:rPr>
          <w:noProof/>
        </w:rPr>
        <w:fldChar w:fldCharType="end"/>
      </w:r>
    </w:p>
    <w:p w14:paraId="19AF3FE3" w14:textId="489E6550" w:rsidR="00F83CFF" w:rsidRDefault="00F83CFF">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fldLock="1"/>
      </w:r>
      <w:r>
        <w:rPr>
          <w:noProof/>
        </w:rPr>
        <w:instrText xml:space="preserve"> PAGEREF _Toc138361985 \h </w:instrText>
      </w:r>
      <w:r>
        <w:rPr>
          <w:noProof/>
        </w:rPr>
      </w:r>
      <w:r>
        <w:rPr>
          <w:noProof/>
        </w:rPr>
        <w:fldChar w:fldCharType="separate"/>
      </w:r>
      <w:r>
        <w:rPr>
          <w:noProof/>
        </w:rPr>
        <w:t>262</w:t>
      </w:r>
      <w:r>
        <w:rPr>
          <w:noProof/>
        </w:rPr>
        <w:fldChar w:fldCharType="end"/>
      </w:r>
    </w:p>
    <w:p w14:paraId="7332AA4C" w14:textId="5E7EA4A7" w:rsidR="00F83CFF" w:rsidRDefault="00F83CFF">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fldLock="1"/>
      </w:r>
      <w:r>
        <w:rPr>
          <w:noProof/>
        </w:rPr>
        <w:instrText xml:space="preserve"> PAGEREF _Toc138361986 \h </w:instrText>
      </w:r>
      <w:r>
        <w:rPr>
          <w:noProof/>
        </w:rPr>
      </w:r>
      <w:r>
        <w:rPr>
          <w:noProof/>
        </w:rPr>
        <w:fldChar w:fldCharType="separate"/>
      </w:r>
      <w:r>
        <w:rPr>
          <w:noProof/>
        </w:rPr>
        <w:t>262</w:t>
      </w:r>
      <w:r>
        <w:rPr>
          <w:noProof/>
        </w:rPr>
        <w:fldChar w:fldCharType="end"/>
      </w:r>
    </w:p>
    <w:p w14:paraId="79BC26B5" w14:textId="145487D6" w:rsidR="00F83CFF" w:rsidRDefault="00F83CFF">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fldLock="1"/>
      </w:r>
      <w:r>
        <w:rPr>
          <w:noProof/>
        </w:rPr>
        <w:instrText xml:space="preserve"> PAGEREF _Toc138361987 \h </w:instrText>
      </w:r>
      <w:r>
        <w:rPr>
          <w:noProof/>
        </w:rPr>
      </w:r>
      <w:r>
        <w:rPr>
          <w:noProof/>
        </w:rPr>
        <w:fldChar w:fldCharType="separate"/>
      </w:r>
      <w:r>
        <w:rPr>
          <w:noProof/>
        </w:rPr>
        <w:t>262</w:t>
      </w:r>
      <w:r>
        <w:rPr>
          <w:noProof/>
        </w:rPr>
        <w:fldChar w:fldCharType="end"/>
      </w:r>
    </w:p>
    <w:p w14:paraId="4225ECC2" w14:textId="14788E2E" w:rsidR="00F83CFF" w:rsidRDefault="00F83CFF">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fldLock="1"/>
      </w:r>
      <w:r>
        <w:rPr>
          <w:noProof/>
        </w:rPr>
        <w:instrText xml:space="preserve"> PAGEREF _Toc138361988 \h </w:instrText>
      </w:r>
      <w:r>
        <w:rPr>
          <w:noProof/>
        </w:rPr>
      </w:r>
      <w:r>
        <w:rPr>
          <w:noProof/>
        </w:rPr>
        <w:fldChar w:fldCharType="separate"/>
      </w:r>
      <w:r>
        <w:rPr>
          <w:noProof/>
        </w:rPr>
        <w:t>263</w:t>
      </w:r>
      <w:r>
        <w:rPr>
          <w:noProof/>
        </w:rPr>
        <w:fldChar w:fldCharType="end"/>
      </w:r>
    </w:p>
    <w:p w14:paraId="43F8A3D2" w14:textId="6B243E2A" w:rsidR="00F83CFF" w:rsidRDefault="00F83CFF">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fldLock="1"/>
      </w:r>
      <w:r>
        <w:rPr>
          <w:noProof/>
        </w:rPr>
        <w:instrText xml:space="preserve"> PAGEREF _Toc138361989 \h </w:instrText>
      </w:r>
      <w:r>
        <w:rPr>
          <w:noProof/>
        </w:rPr>
      </w:r>
      <w:r>
        <w:rPr>
          <w:noProof/>
        </w:rPr>
        <w:fldChar w:fldCharType="separate"/>
      </w:r>
      <w:r>
        <w:rPr>
          <w:noProof/>
        </w:rPr>
        <w:t>263</w:t>
      </w:r>
      <w:r>
        <w:rPr>
          <w:noProof/>
        </w:rPr>
        <w:fldChar w:fldCharType="end"/>
      </w:r>
    </w:p>
    <w:p w14:paraId="34B184DC" w14:textId="4B1B5F2C" w:rsidR="00F83CFF" w:rsidRDefault="00F83CFF">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fldLock="1"/>
      </w:r>
      <w:r>
        <w:rPr>
          <w:noProof/>
        </w:rPr>
        <w:instrText xml:space="preserve"> PAGEREF _Toc138361990 \h </w:instrText>
      </w:r>
      <w:r>
        <w:rPr>
          <w:noProof/>
        </w:rPr>
      </w:r>
      <w:r>
        <w:rPr>
          <w:noProof/>
        </w:rPr>
        <w:fldChar w:fldCharType="separate"/>
      </w:r>
      <w:r>
        <w:rPr>
          <w:noProof/>
        </w:rPr>
        <w:t>263</w:t>
      </w:r>
      <w:r>
        <w:rPr>
          <w:noProof/>
        </w:rPr>
        <w:fldChar w:fldCharType="end"/>
      </w:r>
    </w:p>
    <w:p w14:paraId="1942B009" w14:textId="42535F14" w:rsidR="00F83CFF" w:rsidRDefault="00F83CFF">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_Toc138361991 \h </w:instrText>
      </w:r>
      <w:r>
        <w:rPr>
          <w:noProof/>
        </w:rPr>
      </w:r>
      <w:r>
        <w:rPr>
          <w:noProof/>
        </w:rPr>
        <w:fldChar w:fldCharType="separate"/>
      </w:r>
      <w:r>
        <w:rPr>
          <w:noProof/>
        </w:rPr>
        <w:t>263</w:t>
      </w:r>
      <w:r>
        <w:rPr>
          <w:noProof/>
        </w:rPr>
        <w:fldChar w:fldCharType="end"/>
      </w:r>
    </w:p>
    <w:p w14:paraId="2E680105" w14:textId="4AAB5E8E" w:rsidR="00F83CFF" w:rsidRDefault="00F83CFF">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_Toc138361992 \h </w:instrText>
      </w:r>
      <w:r>
        <w:rPr>
          <w:noProof/>
        </w:rPr>
      </w:r>
      <w:r>
        <w:rPr>
          <w:noProof/>
        </w:rPr>
        <w:fldChar w:fldCharType="separate"/>
      </w:r>
      <w:r>
        <w:rPr>
          <w:noProof/>
        </w:rPr>
        <w:t>263</w:t>
      </w:r>
      <w:r>
        <w:rPr>
          <w:noProof/>
        </w:rPr>
        <w:fldChar w:fldCharType="end"/>
      </w:r>
    </w:p>
    <w:p w14:paraId="66FBD5AF" w14:textId="5A349CD3" w:rsidR="00F83CFF" w:rsidRDefault="00F83CFF">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_Toc138361993 \h </w:instrText>
      </w:r>
      <w:r>
        <w:rPr>
          <w:noProof/>
        </w:rPr>
      </w:r>
      <w:r>
        <w:rPr>
          <w:noProof/>
        </w:rPr>
        <w:fldChar w:fldCharType="separate"/>
      </w:r>
      <w:r>
        <w:rPr>
          <w:noProof/>
        </w:rPr>
        <w:t>263</w:t>
      </w:r>
      <w:r>
        <w:rPr>
          <w:noProof/>
        </w:rPr>
        <w:fldChar w:fldCharType="end"/>
      </w:r>
    </w:p>
    <w:p w14:paraId="6641959B" w14:textId="4B9738A2" w:rsidR="00F83CFF" w:rsidRDefault="00F83CFF">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_Toc138361994 \h </w:instrText>
      </w:r>
      <w:r>
        <w:rPr>
          <w:noProof/>
        </w:rPr>
      </w:r>
      <w:r>
        <w:rPr>
          <w:noProof/>
        </w:rPr>
        <w:fldChar w:fldCharType="separate"/>
      </w:r>
      <w:r>
        <w:rPr>
          <w:noProof/>
        </w:rPr>
        <w:t>269</w:t>
      </w:r>
      <w:r>
        <w:rPr>
          <w:noProof/>
        </w:rPr>
        <w:fldChar w:fldCharType="end"/>
      </w:r>
    </w:p>
    <w:p w14:paraId="7D153EE3" w14:textId="5F20D9F0" w:rsidR="00F83CFF" w:rsidRDefault="00F83CFF">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_Toc138361995 \h </w:instrText>
      </w:r>
      <w:r>
        <w:rPr>
          <w:noProof/>
        </w:rPr>
      </w:r>
      <w:r>
        <w:rPr>
          <w:noProof/>
        </w:rPr>
        <w:fldChar w:fldCharType="separate"/>
      </w:r>
      <w:r>
        <w:rPr>
          <w:noProof/>
        </w:rPr>
        <w:t>269</w:t>
      </w:r>
      <w:r>
        <w:rPr>
          <w:noProof/>
        </w:rPr>
        <w:fldChar w:fldCharType="end"/>
      </w:r>
    </w:p>
    <w:p w14:paraId="331A73AA" w14:textId="6F510FCD" w:rsidR="00F83CFF" w:rsidRDefault="00F83CFF">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fldLock="1"/>
      </w:r>
      <w:r>
        <w:rPr>
          <w:noProof/>
        </w:rPr>
        <w:instrText xml:space="preserve"> PAGEREF _Toc138361996 \h </w:instrText>
      </w:r>
      <w:r>
        <w:rPr>
          <w:noProof/>
        </w:rPr>
      </w:r>
      <w:r>
        <w:rPr>
          <w:noProof/>
        </w:rPr>
        <w:fldChar w:fldCharType="separate"/>
      </w:r>
      <w:r>
        <w:rPr>
          <w:noProof/>
        </w:rPr>
        <w:t>269</w:t>
      </w:r>
      <w:r>
        <w:rPr>
          <w:noProof/>
        </w:rPr>
        <w:fldChar w:fldCharType="end"/>
      </w:r>
    </w:p>
    <w:p w14:paraId="18D41B80" w14:textId="46FAE9A2" w:rsidR="00F83CFF" w:rsidRDefault="00F83CFF">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fldLock="1"/>
      </w:r>
      <w:r>
        <w:rPr>
          <w:noProof/>
        </w:rPr>
        <w:instrText xml:space="preserve"> PAGEREF _Toc138361997 \h </w:instrText>
      </w:r>
      <w:r>
        <w:rPr>
          <w:noProof/>
        </w:rPr>
      </w:r>
      <w:r>
        <w:rPr>
          <w:noProof/>
        </w:rPr>
        <w:fldChar w:fldCharType="separate"/>
      </w:r>
      <w:r>
        <w:rPr>
          <w:noProof/>
        </w:rPr>
        <w:t>270</w:t>
      </w:r>
      <w:r>
        <w:rPr>
          <w:noProof/>
        </w:rPr>
        <w:fldChar w:fldCharType="end"/>
      </w:r>
    </w:p>
    <w:p w14:paraId="1C2FAFB4" w14:textId="01758222" w:rsidR="00F83CFF" w:rsidRDefault="00F83CFF">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fldLock="1"/>
      </w:r>
      <w:r>
        <w:rPr>
          <w:noProof/>
        </w:rPr>
        <w:instrText xml:space="preserve"> PAGEREF _Toc138361998 \h </w:instrText>
      </w:r>
      <w:r>
        <w:rPr>
          <w:noProof/>
        </w:rPr>
      </w:r>
      <w:r>
        <w:rPr>
          <w:noProof/>
        </w:rPr>
        <w:fldChar w:fldCharType="separate"/>
      </w:r>
      <w:r>
        <w:rPr>
          <w:noProof/>
        </w:rPr>
        <w:t>273</w:t>
      </w:r>
      <w:r>
        <w:rPr>
          <w:noProof/>
        </w:rPr>
        <w:fldChar w:fldCharType="end"/>
      </w:r>
    </w:p>
    <w:p w14:paraId="6C745AB0" w14:textId="6270E430" w:rsidR="00F83CFF" w:rsidRDefault="00F83CFF">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fldLock="1"/>
      </w:r>
      <w:r>
        <w:rPr>
          <w:noProof/>
        </w:rPr>
        <w:instrText xml:space="preserve"> PAGEREF _Toc138361999 \h </w:instrText>
      </w:r>
      <w:r>
        <w:rPr>
          <w:noProof/>
        </w:rPr>
      </w:r>
      <w:r>
        <w:rPr>
          <w:noProof/>
        </w:rPr>
        <w:fldChar w:fldCharType="separate"/>
      </w:r>
      <w:r>
        <w:rPr>
          <w:noProof/>
        </w:rPr>
        <w:t>273</w:t>
      </w:r>
      <w:r>
        <w:rPr>
          <w:noProof/>
        </w:rPr>
        <w:fldChar w:fldCharType="end"/>
      </w:r>
    </w:p>
    <w:p w14:paraId="46C80B06" w14:textId="341A41F0" w:rsidR="00F83CFF" w:rsidRDefault="00F83CFF">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fldLock="1"/>
      </w:r>
      <w:r>
        <w:rPr>
          <w:noProof/>
        </w:rPr>
        <w:instrText xml:space="preserve"> PAGEREF _Toc138362000 \h </w:instrText>
      </w:r>
      <w:r>
        <w:rPr>
          <w:noProof/>
        </w:rPr>
      </w:r>
      <w:r>
        <w:rPr>
          <w:noProof/>
        </w:rPr>
        <w:fldChar w:fldCharType="separate"/>
      </w:r>
      <w:r>
        <w:rPr>
          <w:noProof/>
        </w:rPr>
        <w:t>274</w:t>
      </w:r>
      <w:r>
        <w:rPr>
          <w:noProof/>
        </w:rPr>
        <w:fldChar w:fldCharType="end"/>
      </w:r>
    </w:p>
    <w:p w14:paraId="035BAD0A" w14:textId="71111EF4" w:rsidR="00F83CFF" w:rsidRDefault="00F83CFF">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fldLock="1"/>
      </w:r>
      <w:r>
        <w:rPr>
          <w:noProof/>
        </w:rPr>
        <w:instrText xml:space="preserve"> PAGEREF _Toc138362001 \h </w:instrText>
      </w:r>
      <w:r>
        <w:rPr>
          <w:noProof/>
        </w:rPr>
      </w:r>
      <w:r>
        <w:rPr>
          <w:noProof/>
        </w:rPr>
        <w:fldChar w:fldCharType="separate"/>
      </w:r>
      <w:r>
        <w:rPr>
          <w:noProof/>
        </w:rPr>
        <w:t>275</w:t>
      </w:r>
      <w:r>
        <w:rPr>
          <w:noProof/>
        </w:rPr>
        <w:fldChar w:fldCharType="end"/>
      </w:r>
    </w:p>
    <w:p w14:paraId="6F0A1386" w14:textId="55C24891" w:rsidR="00F83CFF" w:rsidRDefault="00F83CFF">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_Toc138362002 \h </w:instrText>
      </w:r>
      <w:r>
        <w:rPr>
          <w:noProof/>
        </w:rPr>
      </w:r>
      <w:r>
        <w:rPr>
          <w:noProof/>
        </w:rPr>
        <w:fldChar w:fldCharType="separate"/>
      </w:r>
      <w:r>
        <w:rPr>
          <w:noProof/>
        </w:rPr>
        <w:t>275</w:t>
      </w:r>
      <w:r>
        <w:rPr>
          <w:noProof/>
        </w:rPr>
        <w:fldChar w:fldCharType="end"/>
      </w:r>
    </w:p>
    <w:p w14:paraId="709BF30A" w14:textId="0FB93550" w:rsidR="00F83CFF" w:rsidRDefault="00F83CFF">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_Toc138362003 \h </w:instrText>
      </w:r>
      <w:r>
        <w:rPr>
          <w:noProof/>
        </w:rPr>
      </w:r>
      <w:r>
        <w:rPr>
          <w:noProof/>
        </w:rPr>
        <w:fldChar w:fldCharType="separate"/>
      </w:r>
      <w:r>
        <w:rPr>
          <w:noProof/>
        </w:rPr>
        <w:t>275</w:t>
      </w:r>
      <w:r>
        <w:rPr>
          <w:noProof/>
        </w:rPr>
        <w:fldChar w:fldCharType="end"/>
      </w:r>
    </w:p>
    <w:p w14:paraId="29C7AE1C" w14:textId="0A419316" w:rsidR="00F83CFF" w:rsidRDefault="00F83CFF">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_Toc138362004 \h </w:instrText>
      </w:r>
      <w:r>
        <w:rPr>
          <w:noProof/>
        </w:rPr>
      </w:r>
      <w:r>
        <w:rPr>
          <w:noProof/>
        </w:rPr>
        <w:fldChar w:fldCharType="separate"/>
      </w:r>
      <w:r>
        <w:rPr>
          <w:noProof/>
        </w:rPr>
        <w:t>276</w:t>
      </w:r>
      <w:r>
        <w:rPr>
          <w:noProof/>
        </w:rPr>
        <w:fldChar w:fldCharType="end"/>
      </w:r>
    </w:p>
    <w:p w14:paraId="6C6F3C2A" w14:textId="4173BE57" w:rsidR="00F83CFF" w:rsidRDefault="00F83CFF">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_Toc138362005 \h </w:instrText>
      </w:r>
      <w:r>
        <w:rPr>
          <w:noProof/>
        </w:rPr>
      </w:r>
      <w:r>
        <w:rPr>
          <w:noProof/>
        </w:rPr>
        <w:fldChar w:fldCharType="separate"/>
      </w:r>
      <w:r>
        <w:rPr>
          <w:noProof/>
        </w:rPr>
        <w:t>276</w:t>
      </w:r>
      <w:r>
        <w:rPr>
          <w:noProof/>
        </w:rPr>
        <w:fldChar w:fldCharType="end"/>
      </w:r>
    </w:p>
    <w:p w14:paraId="026408DA" w14:textId="4848D07B" w:rsidR="00F83CFF" w:rsidRDefault="00F83CFF">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_Toc138362006 \h </w:instrText>
      </w:r>
      <w:r>
        <w:rPr>
          <w:noProof/>
        </w:rPr>
      </w:r>
      <w:r>
        <w:rPr>
          <w:noProof/>
        </w:rPr>
        <w:fldChar w:fldCharType="separate"/>
      </w:r>
      <w:r>
        <w:rPr>
          <w:noProof/>
        </w:rPr>
        <w:t>279</w:t>
      </w:r>
      <w:r>
        <w:rPr>
          <w:noProof/>
        </w:rPr>
        <w:fldChar w:fldCharType="end"/>
      </w:r>
    </w:p>
    <w:p w14:paraId="52B454C2" w14:textId="04A7A282" w:rsidR="00F83CFF" w:rsidRDefault="00F83CFF">
      <w:pPr>
        <w:pStyle w:val="TOC4"/>
        <w:rPr>
          <w:rFonts w:asciiTheme="minorHAnsi" w:eastAsiaTheme="minorEastAsia" w:hAnsiTheme="minorHAnsi" w:cstheme="minorBidi"/>
          <w:noProof/>
          <w:sz w:val="22"/>
          <w:szCs w:val="22"/>
          <w:lang w:eastAsia="en-GB"/>
        </w:rPr>
      </w:pPr>
      <w:r>
        <w:rPr>
          <w:noProof/>
        </w:rPr>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_Toc138362007 \h </w:instrText>
      </w:r>
      <w:r>
        <w:rPr>
          <w:noProof/>
        </w:rPr>
      </w:r>
      <w:r>
        <w:rPr>
          <w:noProof/>
        </w:rPr>
        <w:fldChar w:fldCharType="separate"/>
      </w:r>
      <w:r>
        <w:rPr>
          <w:noProof/>
        </w:rPr>
        <w:t>279</w:t>
      </w:r>
      <w:r>
        <w:rPr>
          <w:noProof/>
        </w:rPr>
        <w:fldChar w:fldCharType="end"/>
      </w:r>
    </w:p>
    <w:p w14:paraId="6B246DD8" w14:textId="4502B143" w:rsidR="00F83CFF" w:rsidRDefault="00F83CFF">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143433">
        <w:rPr>
          <w:noProof/>
          <w:lang w:val="en-US"/>
        </w:rPr>
        <w:t>&lt;</w:t>
      </w:r>
      <w:r w:rsidRPr="00143433">
        <w:rPr>
          <w:noProof/>
          <w:lang w:val="en-US" w:eastAsia="zh-CN"/>
        </w:rPr>
        <w:t>PROSE_</w:t>
      </w:r>
      <w:r w:rsidRPr="00143433">
        <w:rPr>
          <w:noProof/>
          <w:lang w:val="en-US"/>
        </w:rPr>
        <w:t>USAGE_INFORMATION_REPORT_LIST&gt;</w:t>
      </w:r>
      <w:r>
        <w:rPr>
          <w:noProof/>
        </w:rPr>
        <w:tab/>
      </w:r>
      <w:r>
        <w:rPr>
          <w:noProof/>
        </w:rPr>
        <w:fldChar w:fldCharType="begin" w:fldLock="1"/>
      </w:r>
      <w:r>
        <w:rPr>
          <w:noProof/>
        </w:rPr>
        <w:instrText xml:space="preserve"> PAGEREF _Toc138362008 \h </w:instrText>
      </w:r>
      <w:r>
        <w:rPr>
          <w:noProof/>
        </w:rPr>
      </w:r>
      <w:r>
        <w:rPr>
          <w:noProof/>
        </w:rPr>
        <w:fldChar w:fldCharType="separate"/>
      </w:r>
      <w:r>
        <w:rPr>
          <w:noProof/>
        </w:rPr>
        <w:t>280</w:t>
      </w:r>
      <w:r>
        <w:rPr>
          <w:noProof/>
        </w:rPr>
        <w:fldChar w:fldCharType="end"/>
      </w:r>
    </w:p>
    <w:p w14:paraId="6F96E05E" w14:textId="759AE243" w:rsidR="00F83CFF" w:rsidRDefault="00F83CFF">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143433">
        <w:rPr>
          <w:noProof/>
          <w:lang w:val="en-US"/>
        </w:rPr>
        <w:t>&lt;</w:t>
      </w:r>
      <w:r w:rsidRPr="00143433">
        <w:rPr>
          <w:noProof/>
          <w:lang w:val="en-US" w:eastAsia="zh-CN"/>
        </w:rPr>
        <w:t>PROSE_</w:t>
      </w:r>
      <w:r w:rsidRPr="00143433">
        <w:rPr>
          <w:noProof/>
          <w:lang w:val="en-US"/>
        </w:rPr>
        <w:t>USAGE_INFORMATION_REPORT_LIST_RESPONSE&gt;</w:t>
      </w:r>
      <w:r>
        <w:rPr>
          <w:noProof/>
        </w:rPr>
        <w:tab/>
      </w:r>
      <w:r>
        <w:rPr>
          <w:noProof/>
        </w:rPr>
        <w:fldChar w:fldCharType="begin" w:fldLock="1"/>
      </w:r>
      <w:r>
        <w:rPr>
          <w:noProof/>
        </w:rPr>
        <w:instrText xml:space="preserve"> PAGEREF _Toc138362009 \h </w:instrText>
      </w:r>
      <w:r>
        <w:rPr>
          <w:noProof/>
        </w:rPr>
      </w:r>
      <w:r>
        <w:rPr>
          <w:noProof/>
        </w:rPr>
        <w:fldChar w:fldCharType="separate"/>
      </w:r>
      <w:r>
        <w:rPr>
          <w:noProof/>
        </w:rPr>
        <w:t>285</w:t>
      </w:r>
      <w:r>
        <w:rPr>
          <w:noProof/>
        </w:rPr>
        <w:fldChar w:fldCharType="end"/>
      </w:r>
    </w:p>
    <w:p w14:paraId="0A2A5B61" w14:textId="4727DB29" w:rsidR="00F83CFF" w:rsidRDefault="00F83CFF">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fldLock="1"/>
      </w:r>
      <w:r>
        <w:rPr>
          <w:noProof/>
        </w:rPr>
        <w:instrText xml:space="preserve"> PAGEREF _Toc138362010 \h </w:instrText>
      </w:r>
      <w:r>
        <w:rPr>
          <w:noProof/>
        </w:rPr>
      </w:r>
      <w:r>
        <w:rPr>
          <w:noProof/>
        </w:rPr>
        <w:fldChar w:fldCharType="separate"/>
      </w:r>
      <w:r>
        <w:rPr>
          <w:noProof/>
        </w:rPr>
        <w:t>286</w:t>
      </w:r>
      <w:r>
        <w:rPr>
          <w:noProof/>
        </w:rPr>
        <w:fldChar w:fldCharType="end"/>
      </w:r>
    </w:p>
    <w:p w14:paraId="16005B01" w14:textId="01BD23DB" w:rsidR="00F83CFF" w:rsidRDefault="00F83CFF">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_Toc138362011 \h </w:instrText>
      </w:r>
      <w:r>
        <w:rPr>
          <w:noProof/>
        </w:rPr>
      </w:r>
      <w:r>
        <w:rPr>
          <w:noProof/>
        </w:rPr>
        <w:fldChar w:fldCharType="separate"/>
      </w:r>
      <w:r>
        <w:rPr>
          <w:noProof/>
        </w:rPr>
        <w:t>286</w:t>
      </w:r>
      <w:r>
        <w:rPr>
          <w:noProof/>
        </w:rPr>
        <w:fldChar w:fldCharType="end"/>
      </w:r>
    </w:p>
    <w:p w14:paraId="26AFE2C6" w14:textId="47CAD4AA" w:rsidR="00F83CFF" w:rsidRDefault="00F83CFF">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fldLock="1"/>
      </w:r>
      <w:r>
        <w:rPr>
          <w:noProof/>
        </w:rPr>
        <w:instrText xml:space="preserve"> PAGEREF _Toc138362012 \h </w:instrText>
      </w:r>
      <w:r>
        <w:rPr>
          <w:noProof/>
        </w:rPr>
      </w:r>
      <w:r>
        <w:rPr>
          <w:noProof/>
        </w:rPr>
        <w:fldChar w:fldCharType="separate"/>
      </w:r>
      <w:r>
        <w:rPr>
          <w:noProof/>
        </w:rPr>
        <w:t>286</w:t>
      </w:r>
      <w:r>
        <w:rPr>
          <w:noProof/>
        </w:rPr>
        <w:fldChar w:fldCharType="end"/>
      </w:r>
    </w:p>
    <w:p w14:paraId="449B7C41" w14:textId="20B92AC8" w:rsidR="00F83CFF" w:rsidRDefault="00F83CFF">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fldLock="1"/>
      </w:r>
      <w:r>
        <w:rPr>
          <w:noProof/>
        </w:rPr>
        <w:instrText xml:space="preserve"> PAGEREF _Toc138362013 \h </w:instrText>
      </w:r>
      <w:r>
        <w:rPr>
          <w:noProof/>
        </w:rPr>
      </w:r>
      <w:r>
        <w:rPr>
          <w:noProof/>
        </w:rPr>
        <w:fldChar w:fldCharType="separate"/>
      </w:r>
      <w:r>
        <w:rPr>
          <w:noProof/>
        </w:rPr>
        <w:t>286</w:t>
      </w:r>
      <w:r>
        <w:rPr>
          <w:noProof/>
        </w:rPr>
        <w:fldChar w:fldCharType="end"/>
      </w:r>
    </w:p>
    <w:p w14:paraId="1BFA978B" w14:textId="0F39E57B" w:rsidR="00F83CFF" w:rsidRDefault="00F83CFF">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_Toc138362014 \h </w:instrText>
      </w:r>
      <w:r>
        <w:rPr>
          <w:noProof/>
        </w:rPr>
      </w:r>
      <w:r>
        <w:rPr>
          <w:noProof/>
        </w:rPr>
        <w:fldChar w:fldCharType="separate"/>
      </w:r>
      <w:r>
        <w:rPr>
          <w:noProof/>
        </w:rPr>
        <w:t>287</w:t>
      </w:r>
      <w:r>
        <w:rPr>
          <w:noProof/>
        </w:rPr>
        <w:fldChar w:fldCharType="end"/>
      </w:r>
    </w:p>
    <w:p w14:paraId="77945F5F" w14:textId="580EBC6E" w:rsidR="00F83CFF" w:rsidRDefault="00F83CFF">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_Toc138362015 \h </w:instrText>
      </w:r>
      <w:r>
        <w:rPr>
          <w:noProof/>
        </w:rPr>
      </w:r>
      <w:r>
        <w:rPr>
          <w:noProof/>
        </w:rPr>
        <w:fldChar w:fldCharType="separate"/>
      </w:r>
      <w:r>
        <w:rPr>
          <w:noProof/>
        </w:rPr>
        <w:t>287</w:t>
      </w:r>
      <w:r>
        <w:rPr>
          <w:noProof/>
        </w:rPr>
        <w:fldChar w:fldCharType="end"/>
      </w:r>
    </w:p>
    <w:p w14:paraId="121BC257" w14:textId="018A2799" w:rsidR="00F83CFF" w:rsidRDefault="00F83CFF">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_Toc138362016 \h </w:instrText>
      </w:r>
      <w:r>
        <w:rPr>
          <w:noProof/>
        </w:rPr>
      </w:r>
      <w:r>
        <w:rPr>
          <w:noProof/>
        </w:rPr>
        <w:fldChar w:fldCharType="separate"/>
      </w:r>
      <w:r>
        <w:rPr>
          <w:noProof/>
        </w:rPr>
        <w:t>288</w:t>
      </w:r>
      <w:r>
        <w:rPr>
          <w:noProof/>
        </w:rPr>
        <w:fldChar w:fldCharType="end"/>
      </w:r>
    </w:p>
    <w:p w14:paraId="4DFB3CC6" w14:textId="320D84DD" w:rsidR="00F83CFF" w:rsidRDefault="00F83CFF">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_Toc138362017 \h </w:instrText>
      </w:r>
      <w:r>
        <w:rPr>
          <w:noProof/>
        </w:rPr>
      </w:r>
      <w:r>
        <w:rPr>
          <w:noProof/>
        </w:rPr>
        <w:fldChar w:fldCharType="separate"/>
      </w:r>
      <w:r>
        <w:rPr>
          <w:noProof/>
        </w:rPr>
        <w:t>288</w:t>
      </w:r>
      <w:r>
        <w:rPr>
          <w:noProof/>
        </w:rPr>
        <w:fldChar w:fldCharType="end"/>
      </w:r>
    </w:p>
    <w:p w14:paraId="3A576879" w14:textId="75C5EB09" w:rsidR="00F83CFF" w:rsidRDefault="00F83CFF">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fldLock="1"/>
      </w:r>
      <w:r>
        <w:rPr>
          <w:noProof/>
        </w:rPr>
        <w:instrText xml:space="preserve"> PAGEREF _Toc138362018 \h </w:instrText>
      </w:r>
      <w:r>
        <w:rPr>
          <w:noProof/>
        </w:rPr>
      </w:r>
      <w:r>
        <w:rPr>
          <w:noProof/>
        </w:rPr>
        <w:fldChar w:fldCharType="separate"/>
      </w:r>
      <w:r>
        <w:rPr>
          <w:noProof/>
        </w:rPr>
        <w:t>288</w:t>
      </w:r>
      <w:r>
        <w:rPr>
          <w:noProof/>
        </w:rPr>
        <w:fldChar w:fldCharType="end"/>
      </w:r>
    </w:p>
    <w:p w14:paraId="464FBD0D" w14:textId="4C8B7136" w:rsidR="00F83CFF" w:rsidRDefault="00F83CFF">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fldLock="1"/>
      </w:r>
      <w:r>
        <w:rPr>
          <w:noProof/>
        </w:rPr>
        <w:instrText xml:space="preserve"> PAGEREF _Toc138362019 \h </w:instrText>
      </w:r>
      <w:r>
        <w:rPr>
          <w:noProof/>
        </w:rPr>
      </w:r>
      <w:r>
        <w:rPr>
          <w:noProof/>
        </w:rPr>
        <w:fldChar w:fldCharType="separate"/>
      </w:r>
      <w:r>
        <w:rPr>
          <w:noProof/>
        </w:rPr>
        <w:t>288</w:t>
      </w:r>
      <w:r>
        <w:rPr>
          <w:noProof/>
        </w:rPr>
        <w:fldChar w:fldCharType="end"/>
      </w:r>
    </w:p>
    <w:p w14:paraId="7C14866B" w14:textId="2BF2A50F" w:rsidR="00F83CFF" w:rsidRDefault="00F83CFF">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fldLock="1"/>
      </w:r>
      <w:r>
        <w:rPr>
          <w:noProof/>
        </w:rPr>
        <w:instrText xml:space="preserve"> PAGEREF _Toc138362020 \h </w:instrText>
      </w:r>
      <w:r>
        <w:rPr>
          <w:noProof/>
        </w:rPr>
      </w:r>
      <w:r>
        <w:rPr>
          <w:noProof/>
        </w:rPr>
        <w:fldChar w:fldCharType="separate"/>
      </w:r>
      <w:r>
        <w:rPr>
          <w:noProof/>
        </w:rPr>
        <w:t>288</w:t>
      </w:r>
      <w:r>
        <w:rPr>
          <w:noProof/>
        </w:rPr>
        <w:fldChar w:fldCharType="end"/>
      </w:r>
    </w:p>
    <w:p w14:paraId="3A75A9E3" w14:textId="0DC3A263" w:rsidR="00F83CFF" w:rsidRDefault="00F83CFF">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fldLock="1"/>
      </w:r>
      <w:r>
        <w:rPr>
          <w:noProof/>
        </w:rPr>
        <w:instrText xml:space="preserve"> PAGEREF _Toc138362021 \h </w:instrText>
      </w:r>
      <w:r>
        <w:rPr>
          <w:noProof/>
        </w:rPr>
      </w:r>
      <w:r>
        <w:rPr>
          <w:noProof/>
        </w:rPr>
        <w:fldChar w:fldCharType="separate"/>
      </w:r>
      <w:r>
        <w:rPr>
          <w:noProof/>
        </w:rPr>
        <w:t>289</w:t>
      </w:r>
      <w:r>
        <w:rPr>
          <w:noProof/>
        </w:rPr>
        <w:fldChar w:fldCharType="end"/>
      </w:r>
    </w:p>
    <w:p w14:paraId="4F033C69" w14:textId="74043779" w:rsidR="00F83CFF" w:rsidRDefault="00F83CFF">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fldLock="1"/>
      </w:r>
      <w:r>
        <w:rPr>
          <w:noProof/>
        </w:rPr>
        <w:instrText xml:space="preserve"> PAGEREF _Toc138362022 \h </w:instrText>
      </w:r>
      <w:r>
        <w:rPr>
          <w:noProof/>
        </w:rPr>
      </w:r>
      <w:r>
        <w:rPr>
          <w:noProof/>
        </w:rPr>
        <w:fldChar w:fldCharType="separate"/>
      </w:r>
      <w:r>
        <w:rPr>
          <w:noProof/>
        </w:rPr>
        <w:t>289</w:t>
      </w:r>
      <w:r>
        <w:rPr>
          <w:noProof/>
        </w:rPr>
        <w:fldChar w:fldCharType="end"/>
      </w:r>
    </w:p>
    <w:p w14:paraId="4A3164E8" w14:textId="16B0A362" w:rsidR="00F83CFF" w:rsidRDefault="00F83CFF">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fldLock="1"/>
      </w:r>
      <w:r>
        <w:rPr>
          <w:noProof/>
        </w:rPr>
        <w:instrText xml:space="preserve"> PAGEREF _Toc138362023 \h </w:instrText>
      </w:r>
      <w:r>
        <w:rPr>
          <w:noProof/>
        </w:rPr>
      </w:r>
      <w:r>
        <w:rPr>
          <w:noProof/>
        </w:rPr>
        <w:fldChar w:fldCharType="separate"/>
      </w:r>
      <w:r>
        <w:rPr>
          <w:noProof/>
        </w:rPr>
        <w:t>289</w:t>
      </w:r>
      <w:r>
        <w:rPr>
          <w:noProof/>
        </w:rPr>
        <w:fldChar w:fldCharType="end"/>
      </w:r>
    </w:p>
    <w:p w14:paraId="63F8ED2C" w14:textId="58A4EB2B" w:rsidR="00F83CFF" w:rsidRDefault="00F83CFF">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_Toc138362024 \h </w:instrText>
      </w:r>
      <w:r>
        <w:rPr>
          <w:noProof/>
        </w:rPr>
      </w:r>
      <w:r>
        <w:rPr>
          <w:noProof/>
        </w:rPr>
        <w:fldChar w:fldCharType="separate"/>
      </w:r>
      <w:r>
        <w:rPr>
          <w:noProof/>
        </w:rPr>
        <w:t>290</w:t>
      </w:r>
      <w:r>
        <w:rPr>
          <w:noProof/>
        </w:rPr>
        <w:fldChar w:fldCharType="end"/>
      </w:r>
    </w:p>
    <w:p w14:paraId="5FAFA978" w14:textId="07FA4F74" w:rsidR="00F83CFF" w:rsidRDefault="00F83CFF">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_Toc138362025 \h </w:instrText>
      </w:r>
      <w:r>
        <w:rPr>
          <w:noProof/>
        </w:rPr>
      </w:r>
      <w:r>
        <w:rPr>
          <w:noProof/>
        </w:rPr>
        <w:fldChar w:fldCharType="separate"/>
      </w:r>
      <w:r>
        <w:rPr>
          <w:noProof/>
        </w:rPr>
        <w:t>290</w:t>
      </w:r>
      <w:r>
        <w:rPr>
          <w:noProof/>
        </w:rPr>
        <w:fldChar w:fldCharType="end"/>
      </w:r>
    </w:p>
    <w:p w14:paraId="71053D6D" w14:textId="2A9AD77F" w:rsidR="00F83CFF" w:rsidRDefault="00F83CFF">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fldLock="1"/>
      </w:r>
      <w:r>
        <w:rPr>
          <w:noProof/>
        </w:rPr>
        <w:instrText xml:space="preserve"> PAGEREF _Toc138362026 \h </w:instrText>
      </w:r>
      <w:r>
        <w:rPr>
          <w:noProof/>
        </w:rPr>
      </w:r>
      <w:r>
        <w:rPr>
          <w:noProof/>
        </w:rPr>
        <w:fldChar w:fldCharType="separate"/>
      </w:r>
      <w:r>
        <w:rPr>
          <w:noProof/>
        </w:rPr>
        <w:t>291</w:t>
      </w:r>
      <w:r>
        <w:rPr>
          <w:noProof/>
        </w:rPr>
        <w:fldChar w:fldCharType="end"/>
      </w:r>
    </w:p>
    <w:p w14:paraId="711280D2" w14:textId="3B8BE6CF" w:rsidR="00F83CFF" w:rsidRDefault="00F83CFF">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fldLock="1"/>
      </w:r>
      <w:r>
        <w:rPr>
          <w:noProof/>
        </w:rPr>
        <w:instrText xml:space="preserve"> PAGEREF _Toc138362027 \h </w:instrText>
      </w:r>
      <w:r>
        <w:rPr>
          <w:noProof/>
        </w:rPr>
      </w:r>
      <w:r>
        <w:rPr>
          <w:noProof/>
        </w:rPr>
        <w:fldChar w:fldCharType="separate"/>
      </w:r>
      <w:r>
        <w:rPr>
          <w:noProof/>
        </w:rPr>
        <w:t>291</w:t>
      </w:r>
      <w:r>
        <w:rPr>
          <w:noProof/>
        </w:rPr>
        <w:fldChar w:fldCharType="end"/>
      </w:r>
    </w:p>
    <w:p w14:paraId="6DE4ECCD" w14:textId="6E558CF3" w:rsidR="00F83CFF" w:rsidRDefault="00F83CFF">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fldLock="1"/>
      </w:r>
      <w:r>
        <w:rPr>
          <w:noProof/>
        </w:rPr>
        <w:instrText xml:space="preserve"> PAGEREF _Toc138362028 \h </w:instrText>
      </w:r>
      <w:r>
        <w:rPr>
          <w:noProof/>
        </w:rPr>
      </w:r>
      <w:r>
        <w:rPr>
          <w:noProof/>
        </w:rPr>
        <w:fldChar w:fldCharType="separate"/>
      </w:r>
      <w:r>
        <w:rPr>
          <w:noProof/>
        </w:rPr>
        <w:t>291</w:t>
      </w:r>
      <w:r>
        <w:rPr>
          <w:noProof/>
        </w:rPr>
        <w:fldChar w:fldCharType="end"/>
      </w:r>
    </w:p>
    <w:p w14:paraId="025D5FB3" w14:textId="0CDFF996" w:rsidR="00F83CFF" w:rsidRDefault="00F83CFF">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_Toc138362029 \h </w:instrText>
      </w:r>
      <w:r>
        <w:rPr>
          <w:noProof/>
        </w:rPr>
      </w:r>
      <w:r>
        <w:rPr>
          <w:noProof/>
        </w:rPr>
        <w:fldChar w:fldCharType="separate"/>
      </w:r>
      <w:r>
        <w:rPr>
          <w:noProof/>
        </w:rPr>
        <w:t>292</w:t>
      </w:r>
      <w:r>
        <w:rPr>
          <w:noProof/>
        </w:rPr>
        <w:fldChar w:fldCharType="end"/>
      </w:r>
    </w:p>
    <w:p w14:paraId="532D06CE" w14:textId="1012A540" w:rsidR="00F83CFF" w:rsidRDefault="00F83CFF">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fldLock="1"/>
      </w:r>
      <w:r>
        <w:rPr>
          <w:noProof/>
        </w:rPr>
        <w:instrText xml:space="preserve"> PAGEREF _Toc138362030 \h </w:instrText>
      </w:r>
      <w:r>
        <w:rPr>
          <w:noProof/>
        </w:rPr>
      </w:r>
      <w:r>
        <w:rPr>
          <w:noProof/>
        </w:rPr>
        <w:fldChar w:fldCharType="separate"/>
      </w:r>
      <w:r>
        <w:rPr>
          <w:noProof/>
        </w:rPr>
        <w:t>292</w:t>
      </w:r>
      <w:r>
        <w:rPr>
          <w:noProof/>
        </w:rPr>
        <w:fldChar w:fldCharType="end"/>
      </w:r>
    </w:p>
    <w:p w14:paraId="016AF033" w14:textId="44BF130A" w:rsidR="00F83CFF" w:rsidRDefault="00F83CFF">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fldLock="1"/>
      </w:r>
      <w:r>
        <w:rPr>
          <w:noProof/>
        </w:rPr>
        <w:instrText xml:space="preserve"> PAGEREF _Toc138362031 \h </w:instrText>
      </w:r>
      <w:r>
        <w:rPr>
          <w:noProof/>
        </w:rPr>
      </w:r>
      <w:r>
        <w:rPr>
          <w:noProof/>
        </w:rPr>
        <w:fldChar w:fldCharType="separate"/>
      </w:r>
      <w:r>
        <w:rPr>
          <w:noProof/>
        </w:rPr>
        <w:t>293</w:t>
      </w:r>
      <w:r>
        <w:rPr>
          <w:noProof/>
        </w:rPr>
        <w:fldChar w:fldCharType="end"/>
      </w:r>
    </w:p>
    <w:p w14:paraId="7E8D7318" w14:textId="085FEF88" w:rsidR="00F83CFF" w:rsidRDefault="00F83CFF">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fldLock="1"/>
      </w:r>
      <w:r>
        <w:rPr>
          <w:noProof/>
        </w:rPr>
        <w:instrText xml:space="preserve"> PAGEREF _Toc138362032 \h </w:instrText>
      </w:r>
      <w:r>
        <w:rPr>
          <w:noProof/>
        </w:rPr>
      </w:r>
      <w:r>
        <w:rPr>
          <w:noProof/>
        </w:rPr>
        <w:fldChar w:fldCharType="separate"/>
      </w:r>
      <w:r>
        <w:rPr>
          <w:noProof/>
        </w:rPr>
        <w:t>294</w:t>
      </w:r>
      <w:r>
        <w:rPr>
          <w:noProof/>
        </w:rPr>
        <w:fldChar w:fldCharType="end"/>
      </w:r>
    </w:p>
    <w:p w14:paraId="1385641F" w14:textId="4F0CC2FC" w:rsidR="00F83CFF" w:rsidRDefault="00F83CFF">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fldLock="1"/>
      </w:r>
      <w:r>
        <w:rPr>
          <w:noProof/>
        </w:rPr>
        <w:instrText xml:space="preserve"> PAGEREF _Toc138362033 \h </w:instrText>
      </w:r>
      <w:r>
        <w:rPr>
          <w:noProof/>
        </w:rPr>
      </w:r>
      <w:r>
        <w:rPr>
          <w:noProof/>
        </w:rPr>
        <w:fldChar w:fldCharType="separate"/>
      </w:r>
      <w:r>
        <w:rPr>
          <w:noProof/>
        </w:rPr>
        <w:t>301</w:t>
      </w:r>
      <w:r>
        <w:rPr>
          <w:noProof/>
        </w:rPr>
        <w:fldChar w:fldCharType="end"/>
      </w:r>
    </w:p>
    <w:p w14:paraId="7F5EB6C6" w14:textId="6E8DEDEC" w:rsidR="00F83CFF" w:rsidRDefault="00F83CFF">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fldLock="1"/>
      </w:r>
      <w:r>
        <w:rPr>
          <w:noProof/>
        </w:rPr>
        <w:instrText xml:space="preserve"> PAGEREF _Toc138362034 \h </w:instrText>
      </w:r>
      <w:r>
        <w:rPr>
          <w:noProof/>
        </w:rPr>
      </w:r>
      <w:r>
        <w:rPr>
          <w:noProof/>
        </w:rPr>
        <w:fldChar w:fldCharType="separate"/>
      </w:r>
      <w:r>
        <w:rPr>
          <w:noProof/>
        </w:rPr>
        <w:t>302</w:t>
      </w:r>
      <w:r>
        <w:rPr>
          <w:noProof/>
        </w:rPr>
        <w:fldChar w:fldCharType="end"/>
      </w:r>
    </w:p>
    <w:p w14:paraId="6F96CF00" w14:textId="346D14D4" w:rsidR="00F83CFF" w:rsidRDefault="00F83CFF">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fldLock="1"/>
      </w:r>
      <w:r>
        <w:rPr>
          <w:noProof/>
        </w:rPr>
        <w:instrText xml:space="preserve"> PAGEREF _Toc138362035 \h </w:instrText>
      </w:r>
      <w:r>
        <w:rPr>
          <w:noProof/>
        </w:rPr>
      </w:r>
      <w:r>
        <w:rPr>
          <w:noProof/>
        </w:rPr>
        <w:fldChar w:fldCharType="separate"/>
      </w:r>
      <w:r>
        <w:rPr>
          <w:noProof/>
        </w:rPr>
        <w:t>302</w:t>
      </w:r>
      <w:r>
        <w:rPr>
          <w:noProof/>
        </w:rPr>
        <w:fldChar w:fldCharType="end"/>
      </w:r>
    </w:p>
    <w:p w14:paraId="0790239F" w14:textId="2D0C085C" w:rsidR="00F83CFF" w:rsidRDefault="00F83CFF">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fldLock="1"/>
      </w:r>
      <w:r>
        <w:rPr>
          <w:noProof/>
        </w:rPr>
        <w:instrText xml:space="preserve"> PAGEREF _Toc138362036 \h </w:instrText>
      </w:r>
      <w:r>
        <w:rPr>
          <w:noProof/>
        </w:rPr>
      </w:r>
      <w:r>
        <w:rPr>
          <w:noProof/>
        </w:rPr>
        <w:fldChar w:fldCharType="separate"/>
      </w:r>
      <w:r>
        <w:rPr>
          <w:noProof/>
        </w:rPr>
        <w:t>303</w:t>
      </w:r>
      <w:r>
        <w:rPr>
          <w:noProof/>
        </w:rPr>
        <w:fldChar w:fldCharType="end"/>
      </w:r>
    </w:p>
    <w:p w14:paraId="3FB33E8A" w14:textId="250DDF13" w:rsidR="00F83CFF" w:rsidRDefault="00F83CFF">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fldLock="1"/>
      </w:r>
      <w:r>
        <w:rPr>
          <w:noProof/>
        </w:rPr>
        <w:instrText xml:space="preserve"> PAGEREF _Toc138362037 \h </w:instrText>
      </w:r>
      <w:r>
        <w:rPr>
          <w:noProof/>
        </w:rPr>
      </w:r>
      <w:r>
        <w:rPr>
          <w:noProof/>
        </w:rPr>
        <w:fldChar w:fldCharType="separate"/>
      </w:r>
      <w:r>
        <w:rPr>
          <w:noProof/>
        </w:rPr>
        <w:t>303</w:t>
      </w:r>
      <w:r>
        <w:rPr>
          <w:noProof/>
        </w:rPr>
        <w:fldChar w:fldCharType="end"/>
      </w:r>
    </w:p>
    <w:p w14:paraId="5A72FB50" w14:textId="658E1A0B" w:rsidR="00F83CFF" w:rsidRDefault="00F83CFF">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fldLock="1"/>
      </w:r>
      <w:r>
        <w:rPr>
          <w:noProof/>
        </w:rPr>
        <w:instrText xml:space="preserve"> PAGEREF _Toc138362038 \h </w:instrText>
      </w:r>
      <w:r>
        <w:rPr>
          <w:noProof/>
        </w:rPr>
      </w:r>
      <w:r>
        <w:rPr>
          <w:noProof/>
        </w:rPr>
        <w:fldChar w:fldCharType="separate"/>
      </w:r>
      <w:r>
        <w:rPr>
          <w:noProof/>
        </w:rPr>
        <w:t>304</w:t>
      </w:r>
      <w:r>
        <w:rPr>
          <w:noProof/>
        </w:rPr>
        <w:fldChar w:fldCharType="end"/>
      </w:r>
    </w:p>
    <w:p w14:paraId="08201B56" w14:textId="0D6AF9C3" w:rsidR="00F83CFF" w:rsidRDefault="00F83CFF">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fldLock="1"/>
      </w:r>
      <w:r>
        <w:rPr>
          <w:noProof/>
        </w:rPr>
        <w:instrText xml:space="preserve"> PAGEREF _Toc138362039 \h </w:instrText>
      </w:r>
      <w:r>
        <w:rPr>
          <w:noProof/>
        </w:rPr>
      </w:r>
      <w:r>
        <w:rPr>
          <w:noProof/>
        </w:rPr>
        <w:fldChar w:fldCharType="separate"/>
      </w:r>
      <w:r>
        <w:rPr>
          <w:noProof/>
        </w:rPr>
        <w:t>307</w:t>
      </w:r>
      <w:r>
        <w:rPr>
          <w:noProof/>
        </w:rPr>
        <w:fldChar w:fldCharType="end"/>
      </w:r>
    </w:p>
    <w:p w14:paraId="52C55B9A" w14:textId="03B04AA5" w:rsidR="00F83CFF" w:rsidRDefault="00F83CFF">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143433">
        <w:rPr>
          <w:noProof/>
          <w:vertAlign w:val="subscript"/>
        </w:rPr>
        <w:t>NRP-sess</w:t>
      </w:r>
      <w:r>
        <w:rPr>
          <w:noProof/>
        </w:rPr>
        <w:t xml:space="preserve"> ID</w:t>
      </w:r>
      <w:r>
        <w:rPr>
          <w:noProof/>
        </w:rPr>
        <w:tab/>
      </w:r>
      <w:r>
        <w:rPr>
          <w:noProof/>
        </w:rPr>
        <w:fldChar w:fldCharType="begin" w:fldLock="1"/>
      </w:r>
      <w:r>
        <w:rPr>
          <w:noProof/>
        </w:rPr>
        <w:instrText xml:space="preserve"> PAGEREF _Toc138362040 \h </w:instrText>
      </w:r>
      <w:r>
        <w:rPr>
          <w:noProof/>
        </w:rPr>
      </w:r>
      <w:r>
        <w:rPr>
          <w:noProof/>
        </w:rPr>
        <w:fldChar w:fldCharType="separate"/>
      </w:r>
      <w:r>
        <w:rPr>
          <w:noProof/>
        </w:rPr>
        <w:t>307</w:t>
      </w:r>
      <w:r>
        <w:rPr>
          <w:noProof/>
        </w:rPr>
        <w:fldChar w:fldCharType="end"/>
      </w:r>
    </w:p>
    <w:p w14:paraId="785806F9" w14:textId="46613AB2" w:rsidR="00F83CFF" w:rsidRDefault="00F83CFF">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 xml:space="preserve"> ID</w:t>
      </w:r>
      <w:r>
        <w:rPr>
          <w:noProof/>
        </w:rPr>
        <w:tab/>
      </w:r>
      <w:r>
        <w:rPr>
          <w:noProof/>
        </w:rPr>
        <w:fldChar w:fldCharType="begin" w:fldLock="1"/>
      </w:r>
      <w:r>
        <w:rPr>
          <w:noProof/>
        </w:rPr>
        <w:instrText xml:space="preserve"> PAGEREF _Toc138362041 \h </w:instrText>
      </w:r>
      <w:r>
        <w:rPr>
          <w:noProof/>
        </w:rPr>
      </w:r>
      <w:r>
        <w:rPr>
          <w:noProof/>
        </w:rPr>
        <w:fldChar w:fldCharType="separate"/>
      </w:r>
      <w:r>
        <w:rPr>
          <w:noProof/>
        </w:rPr>
        <w:t>308</w:t>
      </w:r>
      <w:r>
        <w:rPr>
          <w:noProof/>
        </w:rPr>
        <w:fldChar w:fldCharType="end"/>
      </w:r>
    </w:p>
    <w:p w14:paraId="64106B1A" w14:textId="0449D52C" w:rsidR="00F83CFF" w:rsidRDefault="00F83CFF">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143433">
        <w:rPr>
          <w:noProof/>
          <w:vertAlign w:val="subscript"/>
        </w:rPr>
        <w:t>NRP-sess</w:t>
      </w:r>
      <w:r>
        <w:rPr>
          <w:noProof/>
        </w:rPr>
        <w:t xml:space="preserve"> ID</w:t>
      </w:r>
      <w:r>
        <w:rPr>
          <w:noProof/>
        </w:rPr>
        <w:tab/>
      </w:r>
      <w:r>
        <w:rPr>
          <w:noProof/>
        </w:rPr>
        <w:fldChar w:fldCharType="begin" w:fldLock="1"/>
      </w:r>
      <w:r>
        <w:rPr>
          <w:noProof/>
        </w:rPr>
        <w:instrText xml:space="preserve"> PAGEREF _Toc138362042 \h </w:instrText>
      </w:r>
      <w:r>
        <w:rPr>
          <w:noProof/>
        </w:rPr>
      </w:r>
      <w:r>
        <w:rPr>
          <w:noProof/>
        </w:rPr>
        <w:fldChar w:fldCharType="separate"/>
      </w:r>
      <w:r>
        <w:rPr>
          <w:noProof/>
        </w:rPr>
        <w:t>308</w:t>
      </w:r>
      <w:r>
        <w:rPr>
          <w:noProof/>
        </w:rPr>
        <w:fldChar w:fldCharType="end"/>
      </w:r>
    </w:p>
    <w:p w14:paraId="64E9ACF8" w14:textId="73ED0C8D" w:rsidR="00F83CFF" w:rsidRDefault="00F83CFF">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143433">
        <w:rPr>
          <w:noProof/>
          <w:vertAlign w:val="subscript"/>
        </w:rPr>
        <w:t>NRP</w:t>
      </w:r>
      <w:r>
        <w:rPr>
          <w:noProof/>
        </w:rPr>
        <w:t xml:space="preserve"> ID</w:t>
      </w:r>
      <w:r>
        <w:rPr>
          <w:noProof/>
        </w:rPr>
        <w:tab/>
      </w:r>
      <w:r>
        <w:rPr>
          <w:noProof/>
        </w:rPr>
        <w:fldChar w:fldCharType="begin" w:fldLock="1"/>
      </w:r>
      <w:r>
        <w:rPr>
          <w:noProof/>
        </w:rPr>
        <w:instrText xml:space="preserve"> PAGEREF _Toc138362043 \h </w:instrText>
      </w:r>
      <w:r>
        <w:rPr>
          <w:noProof/>
        </w:rPr>
      </w:r>
      <w:r>
        <w:rPr>
          <w:noProof/>
        </w:rPr>
        <w:fldChar w:fldCharType="separate"/>
      </w:r>
      <w:r>
        <w:rPr>
          <w:noProof/>
        </w:rPr>
        <w:t>309</w:t>
      </w:r>
      <w:r>
        <w:rPr>
          <w:noProof/>
        </w:rPr>
        <w:fldChar w:fldCharType="end"/>
      </w:r>
    </w:p>
    <w:p w14:paraId="739D8ED7" w14:textId="68C3004A" w:rsidR="00F83CFF" w:rsidRDefault="00F83CFF">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143433">
        <w:rPr>
          <w:noProof/>
          <w:vertAlign w:val="subscript"/>
        </w:rPr>
        <w:t>NRP</w:t>
      </w:r>
      <w:r>
        <w:rPr>
          <w:noProof/>
        </w:rPr>
        <w:t xml:space="preserve"> ID</w:t>
      </w:r>
      <w:r>
        <w:rPr>
          <w:noProof/>
        </w:rPr>
        <w:tab/>
      </w:r>
      <w:r>
        <w:rPr>
          <w:noProof/>
        </w:rPr>
        <w:fldChar w:fldCharType="begin" w:fldLock="1"/>
      </w:r>
      <w:r>
        <w:rPr>
          <w:noProof/>
        </w:rPr>
        <w:instrText xml:space="preserve"> PAGEREF _Toc138362044 \h </w:instrText>
      </w:r>
      <w:r>
        <w:rPr>
          <w:noProof/>
        </w:rPr>
      </w:r>
      <w:r>
        <w:rPr>
          <w:noProof/>
        </w:rPr>
        <w:fldChar w:fldCharType="separate"/>
      </w:r>
      <w:r>
        <w:rPr>
          <w:noProof/>
        </w:rPr>
        <w:t>309</w:t>
      </w:r>
      <w:r>
        <w:rPr>
          <w:noProof/>
        </w:rPr>
        <w:fldChar w:fldCharType="end"/>
      </w:r>
    </w:p>
    <w:p w14:paraId="7E7DCBC2" w14:textId="21810275" w:rsidR="00F83CFF" w:rsidRDefault="00F83CFF">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fldLock="1"/>
      </w:r>
      <w:r>
        <w:rPr>
          <w:noProof/>
        </w:rPr>
        <w:instrText xml:space="preserve"> PAGEREF _Toc138362045 \h </w:instrText>
      </w:r>
      <w:r>
        <w:rPr>
          <w:noProof/>
        </w:rPr>
      </w:r>
      <w:r>
        <w:rPr>
          <w:noProof/>
        </w:rPr>
        <w:fldChar w:fldCharType="separate"/>
      </w:r>
      <w:r>
        <w:rPr>
          <w:noProof/>
        </w:rPr>
        <w:t>309</w:t>
      </w:r>
      <w:r>
        <w:rPr>
          <w:noProof/>
        </w:rPr>
        <w:fldChar w:fldCharType="end"/>
      </w:r>
    </w:p>
    <w:p w14:paraId="3AFEC2D8" w14:textId="7DAFE58B" w:rsidR="00F83CFF" w:rsidRDefault="00F83CFF">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fldLock="1"/>
      </w:r>
      <w:r>
        <w:rPr>
          <w:noProof/>
        </w:rPr>
        <w:instrText xml:space="preserve"> PAGEREF _Toc138362046 \h </w:instrText>
      </w:r>
      <w:r>
        <w:rPr>
          <w:noProof/>
        </w:rPr>
      </w:r>
      <w:r>
        <w:rPr>
          <w:noProof/>
        </w:rPr>
        <w:fldChar w:fldCharType="separate"/>
      </w:r>
      <w:r>
        <w:rPr>
          <w:noProof/>
        </w:rPr>
        <w:t>310</w:t>
      </w:r>
      <w:r>
        <w:rPr>
          <w:noProof/>
        </w:rPr>
        <w:fldChar w:fldCharType="end"/>
      </w:r>
    </w:p>
    <w:p w14:paraId="5A85AB90" w14:textId="0A50C788" w:rsidR="00F83CFF" w:rsidRDefault="00F83CFF">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fldLock="1"/>
      </w:r>
      <w:r>
        <w:rPr>
          <w:noProof/>
        </w:rPr>
        <w:instrText xml:space="preserve"> PAGEREF _Toc138362047 \h </w:instrText>
      </w:r>
      <w:r>
        <w:rPr>
          <w:noProof/>
        </w:rPr>
      </w:r>
      <w:r>
        <w:rPr>
          <w:noProof/>
        </w:rPr>
        <w:fldChar w:fldCharType="separate"/>
      </w:r>
      <w:r>
        <w:rPr>
          <w:noProof/>
        </w:rPr>
        <w:t>311</w:t>
      </w:r>
      <w:r>
        <w:rPr>
          <w:noProof/>
        </w:rPr>
        <w:fldChar w:fldCharType="end"/>
      </w:r>
    </w:p>
    <w:p w14:paraId="55139E02" w14:textId="288ACD8B" w:rsidR="00F83CFF" w:rsidRDefault="00F83CFF">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fldLock="1"/>
      </w:r>
      <w:r>
        <w:rPr>
          <w:noProof/>
        </w:rPr>
        <w:instrText xml:space="preserve"> PAGEREF _Toc138362048 \h </w:instrText>
      </w:r>
      <w:r>
        <w:rPr>
          <w:noProof/>
        </w:rPr>
      </w:r>
      <w:r>
        <w:rPr>
          <w:noProof/>
        </w:rPr>
        <w:fldChar w:fldCharType="separate"/>
      </w:r>
      <w:r>
        <w:rPr>
          <w:noProof/>
        </w:rPr>
        <w:t>311</w:t>
      </w:r>
      <w:r>
        <w:rPr>
          <w:noProof/>
        </w:rPr>
        <w:fldChar w:fldCharType="end"/>
      </w:r>
    </w:p>
    <w:p w14:paraId="6CA1A5BD" w14:textId="02D69F86" w:rsidR="00F83CFF" w:rsidRDefault="00F83CFF">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fldLock="1"/>
      </w:r>
      <w:r>
        <w:rPr>
          <w:noProof/>
        </w:rPr>
        <w:instrText xml:space="preserve"> PAGEREF _Toc138362049 \h </w:instrText>
      </w:r>
      <w:r>
        <w:rPr>
          <w:noProof/>
        </w:rPr>
      </w:r>
      <w:r>
        <w:rPr>
          <w:noProof/>
        </w:rPr>
        <w:fldChar w:fldCharType="separate"/>
      </w:r>
      <w:r>
        <w:rPr>
          <w:noProof/>
        </w:rPr>
        <w:t>312</w:t>
      </w:r>
      <w:r>
        <w:rPr>
          <w:noProof/>
        </w:rPr>
        <w:fldChar w:fldCharType="end"/>
      </w:r>
    </w:p>
    <w:p w14:paraId="10603CE6" w14:textId="55A8434A" w:rsidR="00F83CFF" w:rsidRDefault="00F83CFF">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fldLock="1"/>
      </w:r>
      <w:r>
        <w:rPr>
          <w:noProof/>
        </w:rPr>
        <w:instrText xml:space="preserve"> PAGEREF _Toc138362050 \h </w:instrText>
      </w:r>
      <w:r>
        <w:rPr>
          <w:noProof/>
        </w:rPr>
      </w:r>
      <w:r>
        <w:rPr>
          <w:noProof/>
        </w:rPr>
        <w:fldChar w:fldCharType="separate"/>
      </w:r>
      <w:r>
        <w:rPr>
          <w:noProof/>
        </w:rPr>
        <w:t>312</w:t>
      </w:r>
      <w:r>
        <w:rPr>
          <w:noProof/>
        </w:rPr>
        <w:fldChar w:fldCharType="end"/>
      </w:r>
    </w:p>
    <w:p w14:paraId="570CF322" w14:textId="1DE1C966" w:rsidR="00F83CFF" w:rsidRDefault="00F83CFF">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fldLock="1"/>
      </w:r>
      <w:r>
        <w:rPr>
          <w:noProof/>
        </w:rPr>
        <w:instrText xml:space="preserve"> PAGEREF _Toc138362051 \h </w:instrText>
      </w:r>
      <w:r>
        <w:rPr>
          <w:noProof/>
        </w:rPr>
      </w:r>
      <w:r>
        <w:rPr>
          <w:noProof/>
        </w:rPr>
        <w:fldChar w:fldCharType="separate"/>
      </w:r>
      <w:r>
        <w:rPr>
          <w:noProof/>
        </w:rPr>
        <w:t>313</w:t>
      </w:r>
      <w:r>
        <w:rPr>
          <w:noProof/>
        </w:rPr>
        <w:fldChar w:fldCharType="end"/>
      </w:r>
    </w:p>
    <w:p w14:paraId="26D8464E" w14:textId="6F7393DD" w:rsidR="00F83CFF" w:rsidRDefault="00F83CFF">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fldLock="1"/>
      </w:r>
      <w:r>
        <w:rPr>
          <w:noProof/>
        </w:rPr>
        <w:instrText xml:space="preserve"> PAGEREF _Toc138362052 \h </w:instrText>
      </w:r>
      <w:r>
        <w:rPr>
          <w:noProof/>
        </w:rPr>
      </w:r>
      <w:r>
        <w:rPr>
          <w:noProof/>
        </w:rPr>
        <w:fldChar w:fldCharType="separate"/>
      </w:r>
      <w:r>
        <w:rPr>
          <w:noProof/>
        </w:rPr>
        <w:t>314</w:t>
      </w:r>
      <w:r>
        <w:rPr>
          <w:noProof/>
        </w:rPr>
        <w:fldChar w:fldCharType="end"/>
      </w:r>
    </w:p>
    <w:p w14:paraId="520DE7D7" w14:textId="16F44EAE" w:rsidR="00F83CFF" w:rsidRDefault="00F83CFF">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_Toc138362053 \h </w:instrText>
      </w:r>
      <w:r>
        <w:rPr>
          <w:noProof/>
        </w:rPr>
      </w:r>
      <w:r>
        <w:rPr>
          <w:noProof/>
        </w:rPr>
        <w:fldChar w:fldCharType="separate"/>
      </w:r>
      <w:r>
        <w:rPr>
          <w:noProof/>
        </w:rPr>
        <w:t>314</w:t>
      </w:r>
      <w:r>
        <w:rPr>
          <w:noProof/>
        </w:rPr>
        <w:fldChar w:fldCharType="end"/>
      </w:r>
    </w:p>
    <w:p w14:paraId="7A840436" w14:textId="3DD887AA" w:rsidR="00F83CFF" w:rsidRDefault="00F83CFF">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fldLock="1"/>
      </w:r>
      <w:r>
        <w:rPr>
          <w:noProof/>
        </w:rPr>
        <w:instrText xml:space="preserve"> PAGEREF _Toc138362054 \h </w:instrText>
      </w:r>
      <w:r>
        <w:rPr>
          <w:noProof/>
        </w:rPr>
      </w:r>
      <w:r>
        <w:rPr>
          <w:noProof/>
        </w:rPr>
        <w:fldChar w:fldCharType="separate"/>
      </w:r>
      <w:r>
        <w:rPr>
          <w:noProof/>
        </w:rPr>
        <w:t>315</w:t>
      </w:r>
      <w:r>
        <w:rPr>
          <w:noProof/>
        </w:rPr>
        <w:fldChar w:fldCharType="end"/>
      </w:r>
    </w:p>
    <w:p w14:paraId="35A2750B" w14:textId="7E82B1EB" w:rsidR="00F83CFF" w:rsidRDefault="00F83CFF">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_Toc138362055 \h </w:instrText>
      </w:r>
      <w:r>
        <w:rPr>
          <w:noProof/>
        </w:rPr>
      </w:r>
      <w:r>
        <w:rPr>
          <w:noProof/>
        </w:rPr>
        <w:fldChar w:fldCharType="separate"/>
      </w:r>
      <w:r>
        <w:rPr>
          <w:noProof/>
        </w:rPr>
        <w:t>315</w:t>
      </w:r>
      <w:r>
        <w:rPr>
          <w:noProof/>
        </w:rPr>
        <w:fldChar w:fldCharType="end"/>
      </w:r>
    </w:p>
    <w:p w14:paraId="3470F05A" w14:textId="178747CC" w:rsidR="00F83CFF" w:rsidRDefault="00F83CFF">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fldLock="1"/>
      </w:r>
      <w:r>
        <w:rPr>
          <w:noProof/>
        </w:rPr>
        <w:instrText xml:space="preserve"> PAGEREF _Toc138362056 \h </w:instrText>
      </w:r>
      <w:r>
        <w:rPr>
          <w:noProof/>
        </w:rPr>
      </w:r>
      <w:r>
        <w:rPr>
          <w:noProof/>
        </w:rPr>
        <w:fldChar w:fldCharType="separate"/>
      </w:r>
      <w:r>
        <w:rPr>
          <w:noProof/>
        </w:rPr>
        <w:t>315</w:t>
      </w:r>
      <w:r>
        <w:rPr>
          <w:noProof/>
        </w:rPr>
        <w:fldChar w:fldCharType="end"/>
      </w:r>
    </w:p>
    <w:p w14:paraId="6BC17FDD" w14:textId="6C93228D" w:rsidR="00F83CFF" w:rsidRDefault="00F83CFF">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fldLock="1"/>
      </w:r>
      <w:r>
        <w:rPr>
          <w:noProof/>
        </w:rPr>
        <w:instrText xml:space="preserve"> PAGEREF _Toc138362057 \h </w:instrText>
      </w:r>
      <w:r>
        <w:rPr>
          <w:noProof/>
        </w:rPr>
      </w:r>
      <w:r>
        <w:rPr>
          <w:noProof/>
        </w:rPr>
        <w:fldChar w:fldCharType="separate"/>
      </w:r>
      <w:r>
        <w:rPr>
          <w:noProof/>
        </w:rPr>
        <w:t>323</w:t>
      </w:r>
      <w:r>
        <w:rPr>
          <w:noProof/>
        </w:rPr>
        <w:fldChar w:fldCharType="end"/>
      </w:r>
    </w:p>
    <w:p w14:paraId="795332F3" w14:textId="6418DDFB" w:rsidR="00F83CFF" w:rsidRDefault="00F83CFF">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fldLock="1"/>
      </w:r>
      <w:r>
        <w:rPr>
          <w:noProof/>
        </w:rPr>
        <w:instrText xml:space="preserve"> PAGEREF _Toc138362058 \h </w:instrText>
      </w:r>
      <w:r>
        <w:rPr>
          <w:noProof/>
        </w:rPr>
      </w:r>
      <w:r>
        <w:rPr>
          <w:noProof/>
        </w:rPr>
        <w:fldChar w:fldCharType="separate"/>
      </w:r>
      <w:r>
        <w:rPr>
          <w:noProof/>
        </w:rPr>
        <w:t>323</w:t>
      </w:r>
      <w:r>
        <w:rPr>
          <w:noProof/>
        </w:rPr>
        <w:fldChar w:fldCharType="end"/>
      </w:r>
    </w:p>
    <w:p w14:paraId="07D68340" w14:textId="6B68318F" w:rsidR="00F83CFF" w:rsidRDefault="00F83CF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fldLock="1"/>
      </w:r>
      <w:r>
        <w:rPr>
          <w:noProof/>
        </w:rPr>
        <w:instrText xml:space="preserve"> PAGEREF _Toc138362059 \h </w:instrText>
      </w:r>
      <w:r>
        <w:rPr>
          <w:noProof/>
        </w:rPr>
      </w:r>
      <w:r>
        <w:rPr>
          <w:noProof/>
        </w:rPr>
        <w:fldChar w:fldCharType="separate"/>
      </w:r>
      <w:r>
        <w:rPr>
          <w:noProof/>
        </w:rPr>
        <w:t>323</w:t>
      </w:r>
      <w:r>
        <w:rPr>
          <w:noProof/>
        </w:rPr>
        <w:fldChar w:fldCharType="end"/>
      </w:r>
    </w:p>
    <w:p w14:paraId="4B75E22D" w14:textId="20A61609" w:rsidR="00F83CFF" w:rsidRDefault="00F83CFF">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fldLock="1"/>
      </w:r>
      <w:r>
        <w:rPr>
          <w:noProof/>
        </w:rPr>
        <w:instrText xml:space="preserve"> PAGEREF _Toc138362060 \h </w:instrText>
      </w:r>
      <w:r>
        <w:rPr>
          <w:noProof/>
        </w:rPr>
      </w:r>
      <w:r>
        <w:rPr>
          <w:noProof/>
        </w:rPr>
        <w:fldChar w:fldCharType="separate"/>
      </w:r>
      <w:r>
        <w:rPr>
          <w:noProof/>
        </w:rPr>
        <w:t>323</w:t>
      </w:r>
      <w:r>
        <w:rPr>
          <w:noProof/>
        </w:rPr>
        <w:fldChar w:fldCharType="end"/>
      </w:r>
    </w:p>
    <w:p w14:paraId="0472AD78" w14:textId="4E45EAD2" w:rsidR="00F83CFF" w:rsidRDefault="00F83CFF">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fldLock="1"/>
      </w:r>
      <w:r>
        <w:rPr>
          <w:noProof/>
        </w:rPr>
        <w:instrText xml:space="preserve"> PAGEREF _Toc138362061 \h </w:instrText>
      </w:r>
      <w:r>
        <w:rPr>
          <w:noProof/>
        </w:rPr>
      </w:r>
      <w:r>
        <w:rPr>
          <w:noProof/>
        </w:rPr>
        <w:fldChar w:fldCharType="separate"/>
      </w:r>
      <w:r>
        <w:rPr>
          <w:noProof/>
        </w:rPr>
        <w:t>324</w:t>
      </w:r>
      <w:r>
        <w:rPr>
          <w:noProof/>
        </w:rPr>
        <w:fldChar w:fldCharType="end"/>
      </w:r>
    </w:p>
    <w:p w14:paraId="3E759542" w14:textId="5C4719A6" w:rsidR="00F83CFF" w:rsidRDefault="00F83CFF">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_Toc138362062 \h </w:instrText>
      </w:r>
      <w:r>
        <w:rPr>
          <w:noProof/>
        </w:rPr>
      </w:r>
      <w:r>
        <w:rPr>
          <w:noProof/>
        </w:rPr>
        <w:fldChar w:fldCharType="separate"/>
      </w:r>
      <w:r>
        <w:rPr>
          <w:noProof/>
        </w:rPr>
        <w:t>324</w:t>
      </w:r>
      <w:r>
        <w:rPr>
          <w:noProof/>
        </w:rPr>
        <w:fldChar w:fldCharType="end"/>
      </w:r>
    </w:p>
    <w:p w14:paraId="3FEBD573" w14:textId="1D1515B2" w:rsidR="00F83CFF" w:rsidRDefault="00F83CFF">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_Toc138362063 \h </w:instrText>
      </w:r>
      <w:r>
        <w:rPr>
          <w:noProof/>
        </w:rPr>
      </w:r>
      <w:r>
        <w:rPr>
          <w:noProof/>
        </w:rPr>
        <w:fldChar w:fldCharType="separate"/>
      </w:r>
      <w:r>
        <w:rPr>
          <w:noProof/>
        </w:rPr>
        <w:t>324</w:t>
      </w:r>
      <w:r>
        <w:rPr>
          <w:noProof/>
        </w:rPr>
        <w:fldChar w:fldCharType="end"/>
      </w:r>
    </w:p>
    <w:p w14:paraId="556879C3" w14:textId="0128CBEE" w:rsidR="00F83CFF" w:rsidRDefault="00F83CFF">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_Toc138362064 \h </w:instrText>
      </w:r>
      <w:r>
        <w:rPr>
          <w:noProof/>
        </w:rPr>
      </w:r>
      <w:r>
        <w:rPr>
          <w:noProof/>
        </w:rPr>
        <w:fldChar w:fldCharType="separate"/>
      </w:r>
      <w:r>
        <w:rPr>
          <w:noProof/>
        </w:rPr>
        <w:t>325</w:t>
      </w:r>
      <w:r>
        <w:rPr>
          <w:noProof/>
        </w:rPr>
        <w:fldChar w:fldCharType="end"/>
      </w:r>
    </w:p>
    <w:p w14:paraId="241417A4" w14:textId="0CEF78AD" w:rsidR="00F83CFF" w:rsidRDefault="00F83CFF">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_Toc138362065 \h </w:instrText>
      </w:r>
      <w:r>
        <w:rPr>
          <w:noProof/>
        </w:rPr>
      </w:r>
      <w:r>
        <w:rPr>
          <w:noProof/>
        </w:rPr>
        <w:fldChar w:fldCharType="separate"/>
      </w:r>
      <w:r>
        <w:rPr>
          <w:noProof/>
        </w:rPr>
        <w:t>325</w:t>
      </w:r>
      <w:r>
        <w:rPr>
          <w:noProof/>
        </w:rPr>
        <w:fldChar w:fldCharType="end"/>
      </w:r>
    </w:p>
    <w:p w14:paraId="31DBB456" w14:textId="7BA2A4DE" w:rsidR="00F83CFF" w:rsidRDefault="00F83CFF">
      <w:pPr>
        <w:pStyle w:val="TOC3"/>
        <w:rPr>
          <w:rFonts w:asciiTheme="minorHAnsi" w:eastAsiaTheme="minorEastAsia" w:hAnsiTheme="minorHAnsi" w:cstheme="minorBidi"/>
          <w:noProof/>
          <w:sz w:val="22"/>
          <w:szCs w:val="22"/>
          <w:lang w:eastAsia="en-GB"/>
        </w:rPr>
      </w:pPr>
      <w:r>
        <w:rPr>
          <w:noProof/>
        </w:rPr>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fldLock="1"/>
      </w:r>
      <w:r>
        <w:rPr>
          <w:noProof/>
        </w:rPr>
        <w:instrText xml:space="preserve"> PAGEREF _Toc138362066 \h </w:instrText>
      </w:r>
      <w:r>
        <w:rPr>
          <w:noProof/>
        </w:rPr>
      </w:r>
      <w:r>
        <w:rPr>
          <w:noProof/>
        </w:rPr>
        <w:fldChar w:fldCharType="separate"/>
      </w:r>
      <w:r>
        <w:rPr>
          <w:noProof/>
        </w:rPr>
        <w:t>326</w:t>
      </w:r>
      <w:r>
        <w:rPr>
          <w:noProof/>
        </w:rPr>
        <w:fldChar w:fldCharType="end"/>
      </w:r>
    </w:p>
    <w:p w14:paraId="54A22534" w14:textId="3EBE2447" w:rsidR="00F83CFF" w:rsidRDefault="00F83CFF">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fldLock="1"/>
      </w:r>
      <w:r>
        <w:rPr>
          <w:noProof/>
        </w:rPr>
        <w:instrText xml:space="preserve"> PAGEREF _Toc138362067 \h </w:instrText>
      </w:r>
      <w:r>
        <w:rPr>
          <w:noProof/>
        </w:rPr>
      </w:r>
      <w:r>
        <w:rPr>
          <w:noProof/>
        </w:rPr>
        <w:fldChar w:fldCharType="separate"/>
      </w:r>
      <w:r>
        <w:rPr>
          <w:noProof/>
        </w:rPr>
        <w:t>326</w:t>
      </w:r>
      <w:r>
        <w:rPr>
          <w:noProof/>
        </w:rPr>
        <w:fldChar w:fldCharType="end"/>
      </w:r>
    </w:p>
    <w:p w14:paraId="6B7A0D2F" w14:textId="1794BDEA" w:rsidR="00F83CFF" w:rsidRDefault="00F83CFF">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_Toc138362068 \h </w:instrText>
      </w:r>
      <w:r>
        <w:rPr>
          <w:noProof/>
        </w:rPr>
      </w:r>
      <w:r>
        <w:rPr>
          <w:noProof/>
        </w:rPr>
        <w:fldChar w:fldCharType="separate"/>
      </w:r>
      <w:r>
        <w:rPr>
          <w:noProof/>
        </w:rPr>
        <w:t>326</w:t>
      </w:r>
      <w:r>
        <w:rPr>
          <w:noProof/>
        </w:rPr>
        <w:fldChar w:fldCharType="end"/>
      </w:r>
    </w:p>
    <w:p w14:paraId="4458C759" w14:textId="1E2F5E4F" w:rsidR="00F83CFF" w:rsidRDefault="00F83CFF">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fldLock="1"/>
      </w:r>
      <w:r>
        <w:rPr>
          <w:noProof/>
        </w:rPr>
        <w:instrText xml:space="preserve"> PAGEREF _Toc138362069 \h </w:instrText>
      </w:r>
      <w:r>
        <w:rPr>
          <w:noProof/>
        </w:rPr>
      </w:r>
      <w:r>
        <w:rPr>
          <w:noProof/>
        </w:rPr>
        <w:fldChar w:fldCharType="separate"/>
      </w:r>
      <w:r>
        <w:rPr>
          <w:noProof/>
        </w:rPr>
        <w:t>326</w:t>
      </w:r>
      <w:r>
        <w:rPr>
          <w:noProof/>
        </w:rPr>
        <w:fldChar w:fldCharType="end"/>
      </w:r>
    </w:p>
    <w:p w14:paraId="1CE4842A" w14:textId="6698615C" w:rsidR="00F83CFF" w:rsidRDefault="00F83CFF">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_Toc138362070 \h </w:instrText>
      </w:r>
      <w:r>
        <w:rPr>
          <w:noProof/>
        </w:rPr>
      </w:r>
      <w:r>
        <w:rPr>
          <w:noProof/>
        </w:rPr>
        <w:fldChar w:fldCharType="separate"/>
      </w:r>
      <w:r>
        <w:rPr>
          <w:noProof/>
        </w:rPr>
        <w:t>326</w:t>
      </w:r>
      <w:r>
        <w:rPr>
          <w:noProof/>
        </w:rPr>
        <w:fldChar w:fldCharType="end"/>
      </w:r>
    </w:p>
    <w:p w14:paraId="05AF0924" w14:textId="55F52C4B" w:rsidR="00F83CFF" w:rsidRDefault="00F83CFF">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fldLock="1"/>
      </w:r>
      <w:r>
        <w:rPr>
          <w:noProof/>
        </w:rPr>
        <w:instrText xml:space="preserve"> PAGEREF _Toc138362071 \h </w:instrText>
      </w:r>
      <w:r>
        <w:rPr>
          <w:noProof/>
        </w:rPr>
      </w:r>
      <w:r>
        <w:rPr>
          <w:noProof/>
        </w:rPr>
        <w:fldChar w:fldCharType="separate"/>
      </w:r>
      <w:r>
        <w:rPr>
          <w:noProof/>
        </w:rPr>
        <w:t>327</w:t>
      </w:r>
      <w:r>
        <w:rPr>
          <w:noProof/>
        </w:rPr>
        <w:fldChar w:fldCharType="end"/>
      </w:r>
    </w:p>
    <w:p w14:paraId="26FE614D" w14:textId="7627BC9B" w:rsidR="00F83CFF" w:rsidRDefault="00F83CFF">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_Toc138362072 \h </w:instrText>
      </w:r>
      <w:r>
        <w:rPr>
          <w:noProof/>
        </w:rPr>
      </w:r>
      <w:r>
        <w:rPr>
          <w:noProof/>
        </w:rPr>
        <w:fldChar w:fldCharType="separate"/>
      </w:r>
      <w:r>
        <w:rPr>
          <w:noProof/>
        </w:rPr>
        <w:t>327</w:t>
      </w:r>
      <w:r>
        <w:rPr>
          <w:noProof/>
        </w:rPr>
        <w:fldChar w:fldCharType="end"/>
      </w:r>
    </w:p>
    <w:p w14:paraId="07E79BCC" w14:textId="2F87DEE6" w:rsidR="00F83CFF" w:rsidRDefault="00F83CFF">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fldLock="1"/>
      </w:r>
      <w:r>
        <w:rPr>
          <w:noProof/>
        </w:rPr>
        <w:instrText xml:space="preserve"> PAGEREF _Toc138362073 \h </w:instrText>
      </w:r>
      <w:r>
        <w:rPr>
          <w:noProof/>
        </w:rPr>
      </w:r>
      <w:r>
        <w:rPr>
          <w:noProof/>
        </w:rPr>
        <w:fldChar w:fldCharType="separate"/>
      </w:r>
      <w:r>
        <w:rPr>
          <w:noProof/>
        </w:rPr>
        <w:t>327</w:t>
      </w:r>
      <w:r>
        <w:rPr>
          <w:noProof/>
        </w:rPr>
        <w:fldChar w:fldCharType="end"/>
      </w:r>
    </w:p>
    <w:p w14:paraId="5B5085E6" w14:textId="4BCBC611" w:rsidR="00F83CFF" w:rsidRDefault="00F83CFF">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fldLock="1"/>
      </w:r>
      <w:r>
        <w:rPr>
          <w:noProof/>
        </w:rPr>
        <w:instrText xml:space="preserve"> PAGEREF _Toc138362074 \h </w:instrText>
      </w:r>
      <w:r>
        <w:rPr>
          <w:noProof/>
        </w:rPr>
      </w:r>
      <w:r>
        <w:rPr>
          <w:noProof/>
        </w:rPr>
        <w:fldChar w:fldCharType="separate"/>
      </w:r>
      <w:r>
        <w:rPr>
          <w:noProof/>
        </w:rPr>
        <w:t>327</w:t>
      </w:r>
      <w:r>
        <w:rPr>
          <w:noProof/>
        </w:rPr>
        <w:fldChar w:fldCharType="end"/>
      </w:r>
    </w:p>
    <w:p w14:paraId="3B2DA983" w14:textId="66A16C6A" w:rsidR="00F83CFF" w:rsidRDefault="00F83CFF">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fldLock="1"/>
      </w:r>
      <w:r>
        <w:rPr>
          <w:noProof/>
        </w:rPr>
        <w:instrText xml:space="preserve"> PAGEREF _Toc138362075 \h </w:instrText>
      </w:r>
      <w:r>
        <w:rPr>
          <w:noProof/>
        </w:rPr>
      </w:r>
      <w:r>
        <w:rPr>
          <w:noProof/>
        </w:rPr>
        <w:fldChar w:fldCharType="separate"/>
      </w:r>
      <w:r>
        <w:rPr>
          <w:noProof/>
        </w:rPr>
        <w:t>327</w:t>
      </w:r>
      <w:r>
        <w:rPr>
          <w:noProof/>
        </w:rPr>
        <w:fldChar w:fldCharType="end"/>
      </w:r>
    </w:p>
    <w:p w14:paraId="61CCE213" w14:textId="7E1B78BD" w:rsidR="00F83CFF" w:rsidRDefault="00F83CFF">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fldLock="1"/>
      </w:r>
      <w:r>
        <w:rPr>
          <w:noProof/>
        </w:rPr>
        <w:instrText xml:space="preserve"> PAGEREF _Toc138362076 \h </w:instrText>
      </w:r>
      <w:r>
        <w:rPr>
          <w:noProof/>
        </w:rPr>
      </w:r>
      <w:r>
        <w:rPr>
          <w:noProof/>
        </w:rPr>
        <w:fldChar w:fldCharType="separate"/>
      </w:r>
      <w:r>
        <w:rPr>
          <w:noProof/>
        </w:rPr>
        <w:t>327</w:t>
      </w:r>
      <w:r>
        <w:rPr>
          <w:noProof/>
        </w:rPr>
        <w:fldChar w:fldCharType="end"/>
      </w:r>
    </w:p>
    <w:p w14:paraId="0C09EACB" w14:textId="1FD53537" w:rsidR="00F83CFF" w:rsidRDefault="00F83CFF">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fldLock="1"/>
      </w:r>
      <w:r>
        <w:rPr>
          <w:noProof/>
        </w:rPr>
        <w:instrText xml:space="preserve"> PAGEREF _Toc138362077 \h </w:instrText>
      </w:r>
      <w:r>
        <w:rPr>
          <w:noProof/>
        </w:rPr>
      </w:r>
      <w:r>
        <w:rPr>
          <w:noProof/>
        </w:rPr>
        <w:fldChar w:fldCharType="separate"/>
      </w:r>
      <w:r>
        <w:rPr>
          <w:noProof/>
        </w:rPr>
        <w:t>327</w:t>
      </w:r>
      <w:r>
        <w:rPr>
          <w:noProof/>
        </w:rPr>
        <w:fldChar w:fldCharType="end"/>
      </w:r>
    </w:p>
    <w:p w14:paraId="738112D5" w14:textId="604D6FCD" w:rsidR="00F83CFF" w:rsidRDefault="00F83CFF">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fldLock="1"/>
      </w:r>
      <w:r>
        <w:rPr>
          <w:noProof/>
        </w:rPr>
        <w:instrText xml:space="preserve"> PAGEREF _Toc138362078 \h </w:instrText>
      </w:r>
      <w:r>
        <w:rPr>
          <w:noProof/>
        </w:rPr>
      </w:r>
      <w:r>
        <w:rPr>
          <w:noProof/>
        </w:rPr>
        <w:fldChar w:fldCharType="separate"/>
      </w:r>
      <w:r>
        <w:rPr>
          <w:noProof/>
        </w:rPr>
        <w:t>328</w:t>
      </w:r>
      <w:r>
        <w:rPr>
          <w:noProof/>
        </w:rPr>
        <w:fldChar w:fldCharType="end"/>
      </w:r>
    </w:p>
    <w:p w14:paraId="39BC7236" w14:textId="202169D9" w:rsidR="00F83CFF" w:rsidRDefault="00F83CFF">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fldLock="1"/>
      </w:r>
      <w:r>
        <w:rPr>
          <w:noProof/>
        </w:rPr>
        <w:instrText xml:space="preserve"> PAGEREF _Toc138362079 \h </w:instrText>
      </w:r>
      <w:r>
        <w:rPr>
          <w:noProof/>
        </w:rPr>
      </w:r>
      <w:r>
        <w:rPr>
          <w:noProof/>
        </w:rPr>
        <w:fldChar w:fldCharType="separate"/>
      </w:r>
      <w:r>
        <w:rPr>
          <w:noProof/>
        </w:rPr>
        <w:t>328</w:t>
      </w:r>
      <w:r>
        <w:rPr>
          <w:noProof/>
        </w:rPr>
        <w:fldChar w:fldCharType="end"/>
      </w:r>
    </w:p>
    <w:p w14:paraId="0D764CC6" w14:textId="1DA7CBA3" w:rsidR="00F83CFF" w:rsidRDefault="00F83CFF">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fldLock="1"/>
      </w:r>
      <w:r>
        <w:rPr>
          <w:noProof/>
        </w:rPr>
        <w:instrText xml:space="preserve"> PAGEREF _Toc138362080 \h </w:instrText>
      </w:r>
      <w:r>
        <w:rPr>
          <w:noProof/>
        </w:rPr>
      </w:r>
      <w:r>
        <w:rPr>
          <w:noProof/>
        </w:rPr>
        <w:fldChar w:fldCharType="separate"/>
      </w:r>
      <w:r>
        <w:rPr>
          <w:noProof/>
        </w:rPr>
        <w:t>328</w:t>
      </w:r>
      <w:r>
        <w:rPr>
          <w:noProof/>
        </w:rPr>
        <w:fldChar w:fldCharType="end"/>
      </w:r>
    </w:p>
    <w:p w14:paraId="0E6C0287" w14:textId="53DBD27B" w:rsidR="00F83CFF" w:rsidRDefault="00F83CFF">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fldLock="1"/>
      </w:r>
      <w:r>
        <w:rPr>
          <w:noProof/>
        </w:rPr>
        <w:instrText xml:space="preserve"> PAGEREF _Toc138362081 \h </w:instrText>
      </w:r>
      <w:r>
        <w:rPr>
          <w:noProof/>
        </w:rPr>
      </w:r>
      <w:r>
        <w:rPr>
          <w:noProof/>
        </w:rPr>
        <w:fldChar w:fldCharType="separate"/>
      </w:r>
      <w:r>
        <w:rPr>
          <w:noProof/>
        </w:rPr>
        <w:t>328</w:t>
      </w:r>
      <w:r>
        <w:rPr>
          <w:noProof/>
        </w:rPr>
        <w:fldChar w:fldCharType="end"/>
      </w:r>
    </w:p>
    <w:p w14:paraId="60A9AA2A" w14:textId="3A0AAA2A" w:rsidR="00F83CFF" w:rsidRDefault="00F83CFF">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fldLock="1"/>
      </w:r>
      <w:r>
        <w:rPr>
          <w:noProof/>
        </w:rPr>
        <w:instrText xml:space="preserve"> PAGEREF _Toc138362082 \h </w:instrText>
      </w:r>
      <w:r>
        <w:rPr>
          <w:noProof/>
        </w:rPr>
      </w:r>
      <w:r>
        <w:rPr>
          <w:noProof/>
        </w:rPr>
        <w:fldChar w:fldCharType="separate"/>
      </w:r>
      <w:r>
        <w:rPr>
          <w:noProof/>
        </w:rPr>
        <w:t>329</w:t>
      </w:r>
      <w:r>
        <w:rPr>
          <w:noProof/>
        </w:rPr>
        <w:fldChar w:fldCharType="end"/>
      </w:r>
    </w:p>
    <w:p w14:paraId="67F20524" w14:textId="49290BD6" w:rsidR="00F83CFF" w:rsidRDefault="00F83CFF">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fldLock="1"/>
      </w:r>
      <w:r>
        <w:rPr>
          <w:noProof/>
        </w:rPr>
        <w:instrText xml:space="preserve"> PAGEREF _Toc138362083 \h </w:instrText>
      </w:r>
      <w:r>
        <w:rPr>
          <w:noProof/>
        </w:rPr>
      </w:r>
      <w:r>
        <w:rPr>
          <w:noProof/>
        </w:rPr>
        <w:fldChar w:fldCharType="separate"/>
      </w:r>
      <w:r>
        <w:rPr>
          <w:noProof/>
        </w:rPr>
        <w:t>329</w:t>
      </w:r>
      <w:r>
        <w:rPr>
          <w:noProof/>
        </w:rPr>
        <w:fldChar w:fldCharType="end"/>
      </w:r>
    </w:p>
    <w:p w14:paraId="4ABC27E5" w14:textId="009EEC8B" w:rsidR="00F83CFF" w:rsidRDefault="00F83CFF">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fldLock="1"/>
      </w:r>
      <w:r>
        <w:rPr>
          <w:noProof/>
        </w:rPr>
        <w:instrText xml:space="preserve"> PAGEREF _Toc138362084 \h </w:instrText>
      </w:r>
      <w:r>
        <w:rPr>
          <w:noProof/>
        </w:rPr>
      </w:r>
      <w:r>
        <w:rPr>
          <w:noProof/>
        </w:rPr>
        <w:fldChar w:fldCharType="separate"/>
      </w:r>
      <w:r>
        <w:rPr>
          <w:noProof/>
        </w:rPr>
        <w:t>329</w:t>
      </w:r>
      <w:r>
        <w:rPr>
          <w:noProof/>
        </w:rPr>
        <w:fldChar w:fldCharType="end"/>
      </w:r>
    </w:p>
    <w:p w14:paraId="2F5352A9" w14:textId="387FD53B" w:rsidR="00F83CFF" w:rsidRDefault="00F83CFF">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_Toc138362085 \h </w:instrText>
      </w:r>
      <w:r>
        <w:rPr>
          <w:noProof/>
        </w:rPr>
      </w:r>
      <w:r>
        <w:rPr>
          <w:noProof/>
        </w:rPr>
        <w:fldChar w:fldCharType="separate"/>
      </w:r>
      <w:r>
        <w:rPr>
          <w:noProof/>
        </w:rPr>
        <w:t>329</w:t>
      </w:r>
      <w:r>
        <w:rPr>
          <w:noProof/>
        </w:rPr>
        <w:fldChar w:fldCharType="end"/>
      </w:r>
    </w:p>
    <w:p w14:paraId="2A96E866" w14:textId="21E1DAE0" w:rsidR="00F83CFF" w:rsidRDefault="00F83CFF">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_Toc138362086 \h </w:instrText>
      </w:r>
      <w:r>
        <w:rPr>
          <w:noProof/>
        </w:rPr>
      </w:r>
      <w:r>
        <w:rPr>
          <w:noProof/>
        </w:rPr>
        <w:fldChar w:fldCharType="separate"/>
      </w:r>
      <w:r>
        <w:rPr>
          <w:noProof/>
        </w:rPr>
        <w:t>329</w:t>
      </w:r>
      <w:r>
        <w:rPr>
          <w:noProof/>
        </w:rPr>
        <w:fldChar w:fldCharType="end"/>
      </w:r>
    </w:p>
    <w:p w14:paraId="7A5E6412" w14:textId="69466E62" w:rsidR="00F83CFF" w:rsidRDefault="00F83CFF">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fldLock="1"/>
      </w:r>
      <w:r>
        <w:rPr>
          <w:noProof/>
        </w:rPr>
        <w:instrText xml:space="preserve"> PAGEREF _Toc138362087 \h </w:instrText>
      </w:r>
      <w:r>
        <w:rPr>
          <w:noProof/>
        </w:rPr>
      </w:r>
      <w:r>
        <w:rPr>
          <w:noProof/>
        </w:rPr>
        <w:fldChar w:fldCharType="separate"/>
      </w:r>
      <w:r>
        <w:rPr>
          <w:noProof/>
        </w:rPr>
        <w:t>329</w:t>
      </w:r>
      <w:r>
        <w:rPr>
          <w:noProof/>
        </w:rPr>
        <w:fldChar w:fldCharType="end"/>
      </w:r>
    </w:p>
    <w:p w14:paraId="123210A3" w14:textId="7EFA6326" w:rsidR="00F83CFF" w:rsidRDefault="00F83CFF">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fldLock="1"/>
      </w:r>
      <w:r>
        <w:rPr>
          <w:noProof/>
        </w:rPr>
        <w:instrText xml:space="preserve"> PAGEREF _Toc138362088 \h </w:instrText>
      </w:r>
      <w:r>
        <w:rPr>
          <w:noProof/>
        </w:rPr>
      </w:r>
      <w:r>
        <w:rPr>
          <w:noProof/>
        </w:rPr>
        <w:fldChar w:fldCharType="separate"/>
      </w:r>
      <w:r>
        <w:rPr>
          <w:noProof/>
        </w:rPr>
        <w:t>329</w:t>
      </w:r>
      <w:r>
        <w:rPr>
          <w:noProof/>
        </w:rPr>
        <w:fldChar w:fldCharType="end"/>
      </w:r>
    </w:p>
    <w:p w14:paraId="25B4E7B3" w14:textId="548DABFE" w:rsidR="00F83CFF" w:rsidRDefault="00F83CFF">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fldLock="1"/>
      </w:r>
      <w:r>
        <w:rPr>
          <w:noProof/>
        </w:rPr>
        <w:instrText xml:space="preserve"> PAGEREF _Toc138362089 \h </w:instrText>
      </w:r>
      <w:r>
        <w:rPr>
          <w:noProof/>
        </w:rPr>
      </w:r>
      <w:r>
        <w:rPr>
          <w:noProof/>
        </w:rPr>
        <w:fldChar w:fldCharType="separate"/>
      </w:r>
      <w:r>
        <w:rPr>
          <w:noProof/>
        </w:rPr>
        <w:t>329</w:t>
      </w:r>
      <w:r>
        <w:rPr>
          <w:noProof/>
        </w:rPr>
        <w:fldChar w:fldCharType="end"/>
      </w:r>
    </w:p>
    <w:p w14:paraId="2829977E" w14:textId="72CCF60D" w:rsidR="00F83CFF" w:rsidRDefault="00F83CFF">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_Toc138362090 \h </w:instrText>
      </w:r>
      <w:r>
        <w:rPr>
          <w:noProof/>
        </w:rPr>
      </w:r>
      <w:r>
        <w:rPr>
          <w:noProof/>
        </w:rPr>
        <w:fldChar w:fldCharType="separate"/>
      </w:r>
      <w:r>
        <w:rPr>
          <w:noProof/>
        </w:rPr>
        <w:t>330</w:t>
      </w:r>
      <w:r>
        <w:rPr>
          <w:noProof/>
        </w:rPr>
        <w:fldChar w:fldCharType="end"/>
      </w:r>
    </w:p>
    <w:p w14:paraId="5EA591F7" w14:textId="1A4524AE" w:rsidR="00F83CFF" w:rsidRDefault="00F83CFF">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fldLock="1"/>
      </w:r>
      <w:r>
        <w:rPr>
          <w:noProof/>
        </w:rPr>
        <w:instrText xml:space="preserve"> PAGEREF _Toc138362091 \h </w:instrText>
      </w:r>
      <w:r>
        <w:rPr>
          <w:noProof/>
        </w:rPr>
      </w:r>
      <w:r>
        <w:rPr>
          <w:noProof/>
        </w:rPr>
        <w:fldChar w:fldCharType="separate"/>
      </w:r>
      <w:r>
        <w:rPr>
          <w:noProof/>
        </w:rPr>
        <w:t>330</w:t>
      </w:r>
      <w:r>
        <w:rPr>
          <w:noProof/>
        </w:rPr>
        <w:fldChar w:fldCharType="end"/>
      </w:r>
    </w:p>
    <w:p w14:paraId="10DD9EBA" w14:textId="091ACCF9" w:rsidR="00F83CFF" w:rsidRDefault="00F83CFF">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fldLock="1"/>
      </w:r>
      <w:r>
        <w:rPr>
          <w:noProof/>
        </w:rPr>
        <w:instrText xml:space="preserve"> PAGEREF _Toc138362092 \h </w:instrText>
      </w:r>
      <w:r>
        <w:rPr>
          <w:noProof/>
        </w:rPr>
      </w:r>
      <w:r>
        <w:rPr>
          <w:noProof/>
        </w:rPr>
        <w:fldChar w:fldCharType="separate"/>
      </w:r>
      <w:r>
        <w:rPr>
          <w:noProof/>
        </w:rPr>
        <w:t>330</w:t>
      </w:r>
      <w:r>
        <w:rPr>
          <w:noProof/>
        </w:rPr>
        <w:fldChar w:fldCharType="end"/>
      </w:r>
    </w:p>
    <w:p w14:paraId="211F11ED" w14:textId="155B0106" w:rsidR="00F83CFF" w:rsidRDefault="00F83CFF">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fldLock="1"/>
      </w:r>
      <w:r>
        <w:rPr>
          <w:noProof/>
        </w:rPr>
        <w:instrText xml:space="preserve"> PAGEREF _Toc138362093 \h </w:instrText>
      </w:r>
      <w:r>
        <w:rPr>
          <w:noProof/>
        </w:rPr>
      </w:r>
      <w:r>
        <w:rPr>
          <w:noProof/>
        </w:rPr>
        <w:fldChar w:fldCharType="separate"/>
      </w:r>
      <w:r>
        <w:rPr>
          <w:noProof/>
        </w:rPr>
        <w:t>330</w:t>
      </w:r>
      <w:r>
        <w:rPr>
          <w:noProof/>
        </w:rPr>
        <w:fldChar w:fldCharType="end"/>
      </w:r>
    </w:p>
    <w:p w14:paraId="3FFF6818" w14:textId="143F3A27" w:rsidR="00F83CFF" w:rsidRDefault="00F83CFF">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fldLock="1"/>
      </w:r>
      <w:r>
        <w:rPr>
          <w:noProof/>
        </w:rPr>
        <w:instrText xml:space="preserve"> PAGEREF _Toc138362094 \h </w:instrText>
      </w:r>
      <w:r>
        <w:rPr>
          <w:noProof/>
        </w:rPr>
      </w:r>
      <w:r>
        <w:rPr>
          <w:noProof/>
        </w:rPr>
        <w:fldChar w:fldCharType="separate"/>
      </w:r>
      <w:r>
        <w:rPr>
          <w:noProof/>
        </w:rPr>
        <w:t>331</w:t>
      </w:r>
      <w:r>
        <w:rPr>
          <w:noProof/>
        </w:rPr>
        <w:fldChar w:fldCharType="end"/>
      </w:r>
    </w:p>
    <w:p w14:paraId="444946FF" w14:textId="20228045" w:rsidR="00F83CFF" w:rsidRDefault="00F83CFF">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fldLock="1"/>
      </w:r>
      <w:r>
        <w:rPr>
          <w:noProof/>
        </w:rPr>
        <w:instrText xml:space="preserve"> PAGEREF _Toc138362095 \h </w:instrText>
      </w:r>
      <w:r>
        <w:rPr>
          <w:noProof/>
        </w:rPr>
      </w:r>
      <w:r>
        <w:rPr>
          <w:noProof/>
        </w:rPr>
        <w:fldChar w:fldCharType="separate"/>
      </w:r>
      <w:r>
        <w:rPr>
          <w:noProof/>
        </w:rPr>
        <w:t>331</w:t>
      </w:r>
      <w:r>
        <w:rPr>
          <w:noProof/>
        </w:rPr>
        <w:fldChar w:fldCharType="end"/>
      </w:r>
    </w:p>
    <w:p w14:paraId="4A357C27" w14:textId="09F0491C" w:rsidR="00F83CFF" w:rsidRDefault="00F83CFF">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fldLock="1"/>
      </w:r>
      <w:r>
        <w:rPr>
          <w:noProof/>
        </w:rPr>
        <w:instrText xml:space="preserve"> PAGEREF _Toc138362096 \h </w:instrText>
      </w:r>
      <w:r>
        <w:rPr>
          <w:noProof/>
        </w:rPr>
      </w:r>
      <w:r>
        <w:rPr>
          <w:noProof/>
        </w:rPr>
        <w:fldChar w:fldCharType="separate"/>
      </w:r>
      <w:r>
        <w:rPr>
          <w:noProof/>
        </w:rPr>
        <w:t>331</w:t>
      </w:r>
      <w:r>
        <w:rPr>
          <w:noProof/>
        </w:rPr>
        <w:fldChar w:fldCharType="end"/>
      </w:r>
    </w:p>
    <w:p w14:paraId="00E8C401" w14:textId="43D968A3" w:rsidR="00F83CFF" w:rsidRDefault="00F83CFF">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fldLock="1"/>
      </w:r>
      <w:r>
        <w:rPr>
          <w:noProof/>
        </w:rPr>
        <w:instrText xml:space="preserve"> PAGEREF _Toc138362097 \h </w:instrText>
      </w:r>
      <w:r>
        <w:rPr>
          <w:noProof/>
        </w:rPr>
      </w:r>
      <w:r>
        <w:rPr>
          <w:noProof/>
        </w:rPr>
        <w:fldChar w:fldCharType="separate"/>
      </w:r>
      <w:r>
        <w:rPr>
          <w:noProof/>
        </w:rPr>
        <w:t>331</w:t>
      </w:r>
      <w:r>
        <w:rPr>
          <w:noProof/>
        </w:rPr>
        <w:fldChar w:fldCharType="end"/>
      </w:r>
    </w:p>
    <w:p w14:paraId="7CB41A0D" w14:textId="3831A6ED" w:rsidR="00F83CFF" w:rsidRDefault="00F83CFF">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fldLock="1"/>
      </w:r>
      <w:r>
        <w:rPr>
          <w:noProof/>
        </w:rPr>
        <w:instrText xml:space="preserve"> PAGEREF _Toc138362098 \h </w:instrText>
      </w:r>
      <w:r>
        <w:rPr>
          <w:noProof/>
        </w:rPr>
      </w:r>
      <w:r>
        <w:rPr>
          <w:noProof/>
        </w:rPr>
        <w:fldChar w:fldCharType="separate"/>
      </w:r>
      <w:r>
        <w:rPr>
          <w:noProof/>
        </w:rPr>
        <w:t>331</w:t>
      </w:r>
      <w:r>
        <w:rPr>
          <w:noProof/>
        </w:rPr>
        <w:fldChar w:fldCharType="end"/>
      </w:r>
    </w:p>
    <w:p w14:paraId="24584DB3" w14:textId="008C2194" w:rsidR="00F83CFF" w:rsidRDefault="00F83CFF">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fldLock="1"/>
      </w:r>
      <w:r>
        <w:rPr>
          <w:noProof/>
        </w:rPr>
        <w:instrText xml:space="preserve"> PAGEREF _Toc138362099 \h </w:instrText>
      </w:r>
      <w:r>
        <w:rPr>
          <w:noProof/>
        </w:rPr>
      </w:r>
      <w:r>
        <w:rPr>
          <w:noProof/>
        </w:rPr>
        <w:fldChar w:fldCharType="separate"/>
      </w:r>
      <w:r>
        <w:rPr>
          <w:noProof/>
        </w:rPr>
        <w:t>331</w:t>
      </w:r>
      <w:r>
        <w:rPr>
          <w:noProof/>
        </w:rPr>
        <w:fldChar w:fldCharType="end"/>
      </w:r>
    </w:p>
    <w:p w14:paraId="6AA99D79" w14:textId="47D38254" w:rsidR="00F83CFF" w:rsidRDefault="00F83CFF">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fldLock="1"/>
      </w:r>
      <w:r>
        <w:rPr>
          <w:noProof/>
        </w:rPr>
        <w:instrText xml:space="preserve"> PAGEREF _Toc138362100 \h </w:instrText>
      </w:r>
      <w:r>
        <w:rPr>
          <w:noProof/>
        </w:rPr>
      </w:r>
      <w:r>
        <w:rPr>
          <w:noProof/>
        </w:rPr>
        <w:fldChar w:fldCharType="separate"/>
      </w:r>
      <w:r>
        <w:rPr>
          <w:noProof/>
        </w:rPr>
        <w:t>332</w:t>
      </w:r>
      <w:r>
        <w:rPr>
          <w:noProof/>
        </w:rPr>
        <w:fldChar w:fldCharType="end"/>
      </w:r>
    </w:p>
    <w:p w14:paraId="080B15CF" w14:textId="08D69861" w:rsidR="00F83CFF" w:rsidRDefault="00F83CFF">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fldLock="1"/>
      </w:r>
      <w:r>
        <w:rPr>
          <w:noProof/>
        </w:rPr>
        <w:instrText xml:space="preserve"> PAGEREF _Toc138362101 \h </w:instrText>
      </w:r>
      <w:r>
        <w:rPr>
          <w:noProof/>
        </w:rPr>
      </w:r>
      <w:r>
        <w:rPr>
          <w:noProof/>
        </w:rPr>
        <w:fldChar w:fldCharType="separate"/>
      </w:r>
      <w:r>
        <w:rPr>
          <w:noProof/>
        </w:rPr>
        <w:t>332</w:t>
      </w:r>
      <w:r>
        <w:rPr>
          <w:noProof/>
        </w:rPr>
        <w:fldChar w:fldCharType="end"/>
      </w:r>
    </w:p>
    <w:p w14:paraId="2C505A6D" w14:textId="20E3D163" w:rsidR="00F83CFF" w:rsidRDefault="00F83CFF">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fldLock="1"/>
      </w:r>
      <w:r>
        <w:rPr>
          <w:noProof/>
        </w:rPr>
        <w:instrText xml:space="preserve"> PAGEREF _Toc138362102 \h </w:instrText>
      </w:r>
      <w:r>
        <w:rPr>
          <w:noProof/>
        </w:rPr>
      </w:r>
      <w:r>
        <w:rPr>
          <w:noProof/>
        </w:rPr>
        <w:fldChar w:fldCharType="separate"/>
      </w:r>
      <w:r>
        <w:rPr>
          <w:noProof/>
        </w:rPr>
        <w:t>332</w:t>
      </w:r>
      <w:r>
        <w:rPr>
          <w:noProof/>
        </w:rPr>
        <w:fldChar w:fldCharType="end"/>
      </w:r>
    </w:p>
    <w:p w14:paraId="21A9D23A" w14:textId="7C0540B2" w:rsidR="00F83CFF" w:rsidRDefault="00F83CFF">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fldLock="1"/>
      </w:r>
      <w:r>
        <w:rPr>
          <w:noProof/>
        </w:rPr>
        <w:instrText xml:space="preserve"> PAGEREF _Toc138362103 \h </w:instrText>
      </w:r>
      <w:r>
        <w:rPr>
          <w:noProof/>
        </w:rPr>
      </w:r>
      <w:r>
        <w:rPr>
          <w:noProof/>
        </w:rPr>
        <w:fldChar w:fldCharType="separate"/>
      </w:r>
      <w:r>
        <w:rPr>
          <w:noProof/>
        </w:rPr>
        <w:t>333</w:t>
      </w:r>
      <w:r>
        <w:rPr>
          <w:noProof/>
        </w:rPr>
        <w:fldChar w:fldCharType="end"/>
      </w:r>
    </w:p>
    <w:p w14:paraId="0AF2D19E" w14:textId="16A3726E" w:rsidR="00F83CFF" w:rsidRDefault="00F83CFF">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fldLock="1"/>
      </w:r>
      <w:r>
        <w:rPr>
          <w:noProof/>
        </w:rPr>
        <w:instrText xml:space="preserve"> PAGEREF _Toc138362104 \h </w:instrText>
      </w:r>
      <w:r>
        <w:rPr>
          <w:noProof/>
        </w:rPr>
      </w:r>
      <w:r>
        <w:rPr>
          <w:noProof/>
        </w:rPr>
        <w:fldChar w:fldCharType="separate"/>
      </w:r>
      <w:r>
        <w:rPr>
          <w:noProof/>
        </w:rPr>
        <w:t>333</w:t>
      </w:r>
      <w:r>
        <w:rPr>
          <w:noProof/>
        </w:rPr>
        <w:fldChar w:fldCharType="end"/>
      </w:r>
    </w:p>
    <w:p w14:paraId="20604602" w14:textId="6050632C" w:rsidR="00F83CFF" w:rsidRDefault="00F83CFF">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fldLock="1"/>
      </w:r>
      <w:r>
        <w:rPr>
          <w:noProof/>
        </w:rPr>
        <w:instrText xml:space="preserve"> PAGEREF _Toc138362105 \h </w:instrText>
      </w:r>
      <w:r>
        <w:rPr>
          <w:noProof/>
        </w:rPr>
      </w:r>
      <w:r>
        <w:rPr>
          <w:noProof/>
        </w:rPr>
        <w:fldChar w:fldCharType="separate"/>
      </w:r>
      <w:r>
        <w:rPr>
          <w:noProof/>
        </w:rPr>
        <w:t>333</w:t>
      </w:r>
      <w:r>
        <w:rPr>
          <w:noProof/>
        </w:rPr>
        <w:fldChar w:fldCharType="end"/>
      </w:r>
    </w:p>
    <w:p w14:paraId="286A89A1" w14:textId="287BE74D" w:rsidR="00F83CFF" w:rsidRDefault="00F83CFF">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fldLock="1"/>
      </w:r>
      <w:r>
        <w:rPr>
          <w:noProof/>
        </w:rPr>
        <w:instrText xml:space="preserve"> PAGEREF _Toc138362106 \h </w:instrText>
      </w:r>
      <w:r>
        <w:rPr>
          <w:noProof/>
        </w:rPr>
      </w:r>
      <w:r>
        <w:rPr>
          <w:noProof/>
        </w:rPr>
        <w:fldChar w:fldCharType="separate"/>
      </w:r>
      <w:r>
        <w:rPr>
          <w:noProof/>
        </w:rPr>
        <w:t>333</w:t>
      </w:r>
      <w:r>
        <w:rPr>
          <w:noProof/>
        </w:rPr>
        <w:fldChar w:fldCharType="end"/>
      </w:r>
    </w:p>
    <w:p w14:paraId="1A2EA33B" w14:textId="2D85ADE4" w:rsidR="00F83CFF" w:rsidRDefault="00F83CFF">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fldLock="1"/>
      </w:r>
      <w:r>
        <w:rPr>
          <w:noProof/>
        </w:rPr>
        <w:instrText xml:space="preserve"> PAGEREF _Toc138362107 \h </w:instrText>
      </w:r>
      <w:r>
        <w:rPr>
          <w:noProof/>
        </w:rPr>
      </w:r>
      <w:r>
        <w:rPr>
          <w:noProof/>
        </w:rPr>
        <w:fldChar w:fldCharType="separate"/>
      </w:r>
      <w:r>
        <w:rPr>
          <w:noProof/>
        </w:rPr>
        <w:t>333</w:t>
      </w:r>
      <w:r>
        <w:rPr>
          <w:noProof/>
        </w:rPr>
        <w:fldChar w:fldCharType="end"/>
      </w:r>
    </w:p>
    <w:p w14:paraId="0A38DBB0" w14:textId="16CA289B" w:rsidR="00F83CFF" w:rsidRDefault="00F83CFF">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fldLock="1"/>
      </w:r>
      <w:r>
        <w:rPr>
          <w:noProof/>
        </w:rPr>
        <w:instrText xml:space="preserve"> PAGEREF _Toc138362108 \h </w:instrText>
      </w:r>
      <w:r>
        <w:rPr>
          <w:noProof/>
        </w:rPr>
      </w:r>
      <w:r>
        <w:rPr>
          <w:noProof/>
        </w:rPr>
        <w:fldChar w:fldCharType="separate"/>
      </w:r>
      <w:r>
        <w:rPr>
          <w:noProof/>
        </w:rPr>
        <w:t>334</w:t>
      </w:r>
      <w:r>
        <w:rPr>
          <w:noProof/>
        </w:rPr>
        <w:fldChar w:fldCharType="end"/>
      </w:r>
    </w:p>
    <w:p w14:paraId="4250ACD4" w14:textId="607618E1" w:rsidR="00F83CFF" w:rsidRDefault="00F83CFF">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fldLock="1"/>
      </w:r>
      <w:r>
        <w:rPr>
          <w:noProof/>
        </w:rPr>
        <w:instrText xml:space="preserve"> PAGEREF _Toc138362109 \h </w:instrText>
      </w:r>
      <w:r>
        <w:rPr>
          <w:noProof/>
        </w:rPr>
      </w:r>
      <w:r>
        <w:rPr>
          <w:noProof/>
        </w:rPr>
        <w:fldChar w:fldCharType="separate"/>
      </w:r>
      <w:r>
        <w:rPr>
          <w:noProof/>
        </w:rPr>
        <w:t>334</w:t>
      </w:r>
      <w:r>
        <w:rPr>
          <w:noProof/>
        </w:rPr>
        <w:fldChar w:fldCharType="end"/>
      </w:r>
    </w:p>
    <w:p w14:paraId="2C031C34" w14:textId="553ED5FB" w:rsidR="00F83CFF" w:rsidRDefault="00F83CFF">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fldLock="1"/>
      </w:r>
      <w:r>
        <w:rPr>
          <w:noProof/>
        </w:rPr>
        <w:instrText xml:space="preserve"> PAGEREF _Toc138362110 \h </w:instrText>
      </w:r>
      <w:r>
        <w:rPr>
          <w:noProof/>
        </w:rPr>
      </w:r>
      <w:r>
        <w:rPr>
          <w:noProof/>
        </w:rPr>
        <w:fldChar w:fldCharType="separate"/>
      </w:r>
      <w:r>
        <w:rPr>
          <w:noProof/>
        </w:rPr>
        <w:t>334</w:t>
      </w:r>
      <w:r>
        <w:rPr>
          <w:noProof/>
        </w:rPr>
        <w:fldChar w:fldCharType="end"/>
      </w:r>
    </w:p>
    <w:p w14:paraId="0E5DD2E8" w14:textId="79CC61FF" w:rsidR="00F83CFF" w:rsidRDefault="00F83CFF">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fldLock="1"/>
      </w:r>
      <w:r>
        <w:rPr>
          <w:noProof/>
        </w:rPr>
        <w:instrText xml:space="preserve"> PAGEREF _Toc138362111 \h </w:instrText>
      </w:r>
      <w:r>
        <w:rPr>
          <w:noProof/>
        </w:rPr>
      </w:r>
      <w:r>
        <w:rPr>
          <w:noProof/>
        </w:rPr>
        <w:fldChar w:fldCharType="separate"/>
      </w:r>
      <w:r>
        <w:rPr>
          <w:noProof/>
        </w:rPr>
        <w:t>334</w:t>
      </w:r>
      <w:r>
        <w:rPr>
          <w:noProof/>
        </w:rPr>
        <w:fldChar w:fldCharType="end"/>
      </w:r>
    </w:p>
    <w:p w14:paraId="4070C3DB" w14:textId="3D424269" w:rsidR="00F83CFF" w:rsidRDefault="00F83CFF">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fldLock="1"/>
      </w:r>
      <w:r>
        <w:rPr>
          <w:noProof/>
        </w:rPr>
        <w:instrText xml:space="preserve"> PAGEREF _Toc138362112 \h </w:instrText>
      </w:r>
      <w:r>
        <w:rPr>
          <w:noProof/>
        </w:rPr>
      </w:r>
      <w:r>
        <w:rPr>
          <w:noProof/>
        </w:rPr>
        <w:fldChar w:fldCharType="separate"/>
      </w:r>
      <w:r>
        <w:rPr>
          <w:noProof/>
        </w:rPr>
        <w:t>334</w:t>
      </w:r>
      <w:r>
        <w:rPr>
          <w:noProof/>
        </w:rPr>
        <w:fldChar w:fldCharType="end"/>
      </w:r>
    </w:p>
    <w:p w14:paraId="41167D87" w14:textId="3C293F69" w:rsidR="00F83CFF" w:rsidRDefault="00F83CFF">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fldLock="1"/>
      </w:r>
      <w:r>
        <w:rPr>
          <w:noProof/>
        </w:rPr>
        <w:instrText xml:space="preserve"> PAGEREF _Toc138362113 \h </w:instrText>
      </w:r>
      <w:r>
        <w:rPr>
          <w:noProof/>
        </w:rPr>
      </w:r>
      <w:r>
        <w:rPr>
          <w:noProof/>
        </w:rPr>
        <w:fldChar w:fldCharType="separate"/>
      </w:r>
      <w:r>
        <w:rPr>
          <w:noProof/>
        </w:rPr>
        <w:t>334</w:t>
      </w:r>
      <w:r>
        <w:rPr>
          <w:noProof/>
        </w:rPr>
        <w:fldChar w:fldCharType="end"/>
      </w:r>
    </w:p>
    <w:p w14:paraId="16DA7D23" w14:textId="50963C02" w:rsidR="00F83CFF" w:rsidRDefault="00F83CFF">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fldLock="1"/>
      </w:r>
      <w:r>
        <w:rPr>
          <w:noProof/>
        </w:rPr>
        <w:instrText xml:space="preserve"> PAGEREF _Toc138362114 \h </w:instrText>
      </w:r>
      <w:r>
        <w:rPr>
          <w:noProof/>
        </w:rPr>
      </w:r>
      <w:r>
        <w:rPr>
          <w:noProof/>
        </w:rPr>
        <w:fldChar w:fldCharType="separate"/>
      </w:r>
      <w:r>
        <w:rPr>
          <w:noProof/>
        </w:rPr>
        <w:t>334</w:t>
      </w:r>
      <w:r>
        <w:rPr>
          <w:noProof/>
        </w:rPr>
        <w:fldChar w:fldCharType="end"/>
      </w:r>
    </w:p>
    <w:p w14:paraId="56FF5A11" w14:textId="5159BB15" w:rsidR="00F83CFF" w:rsidRDefault="00F83CFF">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fldLock="1"/>
      </w:r>
      <w:r>
        <w:rPr>
          <w:noProof/>
        </w:rPr>
        <w:instrText xml:space="preserve"> PAGEREF _Toc138362115 \h </w:instrText>
      </w:r>
      <w:r>
        <w:rPr>
          <w:noProof/>
        </w:rPr>
      </w:r>
      <w:r>
        <w:rPr>
          <w:noProof/>
        </w:rPr>
        <w:fldChar w:fldCharType="separate"/>
      </w:r>
      <w:r>
        <w:rPr>
          <w:noProof/>
        </w:rPr>
        <w:t>335</w:t>
      </w:r>
      <w:r>
        <w:rPr>
          <w:noProof/>
        </w:rPr>
        <w:fldChar w:fldCharType="end"/>
      </w:r>
    </w:p>
    <w:p w14:paraId="1D2F1A6A" w14:textId="0B63A701" w:rsidR="00F83CFF" w:rsidRDefault="00F83CFF">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fldLock="1"/>
      </w:r>
      <w:r>
        <w:rPr>
          <w:noProof/>
        </w:rPr>
        <w:instrText xml:space="preserve"> PAGEREF _Toc138362116 \h </w:instrText>
      </w:r>
      <w:r>
        <w:rPr>
          <w:noProof/>
        </w:rPr>
      </w:r>
      <w:r>
        <w:rPr>
          <w:noProof/>
        </w:rPr>
        <w:fldChar w:fldCharType="separate"/>
      </w:r>
      <w:r>
        <w:rPr>
          <w:noProof/>
        </w:rPr>
        <w:t>335</w:t>
      </w:r>
      <w:r>
        <w:rPr>
          <w:noProof/>
        </w:rPr>
        <w:fldChar w:fldCharType="end"/>
      </w:r>
    </w:p>
    <w:p w14:paraId="33151EFD" w14:textId="1BC89DF1" w:rsidR="00F83CFF" w:rsidRDefault="00F83CFF">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fldLock="1"/>
      </w:r>
      <w:r>
        <w:rPr>
          <w:noProof/>
        </w:rPr>
        <w:instrText xml:space="preserve"> PAGEREF _Toc138362117 \h </w:instrText>
      </w:r>
      <w:r>
        <w:rPr>
          <w:noProof/>
        </w:rPr>
      </w:r>
      <w:r>
        <w:rPr>
          <w:noProof/>
        </w:rPr>
        <w:fldChar w:fldCharType="separate"/>
      </w:r>
      <w:r>
        <w:rPr>
          <w:noProof/>
        </w:rPr>
        <w:t>335</w:t>
      </w:r>
      <w:r>
        <w:rPr>
          <w:noProof/>
        </w:rPr>
        <w:fldChar w:fldCharType="end"/>
      </w:r>
    </w:p>
    <w:p w14:paraId="4C529884" w14:textId="18259A7B" w:rsidR="00F83CFF" w:rsidRDefault="00F83CFF">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fldLock="1"/>
      </w:r>
      <w:r>
        <w:rPr>
          <w:noProof/>
        </w:rPr>
        <w:instrText xml:space="preserve"> PAGEREF _Toc138362118 \h </w:instrText>
      </w:r>
      <w:r>
        <w:rPr>
          <w:noProof/>
        </w:rPr>
      </w:r>
      <w:r>
        <w:rPr>
          <w:noProof/>
        </w:rPr>
        <w:fldChar w:fldCharType="separate"/>
      </w:r>
      <w:r>
        <w:rPr>
          <w:noProof/>
        </w:rPr>
        <w:t>335</w:t>
      </w:r>
      <w:r>
        <w:rPr>
          <w:noProof/>
        </w:rPr>
        <w:fldChar w:fldCharType="end"/>
      </w:r>
    </w:p>
    <w:p w14:paraId="17B1DA2B" w14:textId="495DB092" w:rsidR="00F83CFF" w:rsidRDefault="00F83CFF">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fldLock="1"/>
      </w:r>
      <w:r>
        <w:rPr>
          <w:noProof/>
        </w:rPr>
        <w:instrText xml:space="preserve"> PAGEREF _Toc138362119 \h </w:instrText>
      </w:r>
      <w:r>
        <w:rPr>
          <w:noProof/>
        </w:rPr>
      </w:r>
      <w:r>
        <w:rPr>
          <w:noProof/>
        </w:rPr>
        <w:fldChar w:fldCharType="separate"/>
      </w:r>
      <w:r>
        <w:rPr>
          <w:noProof/>
        </w:rPr>
        <w:t>335</w:t>
      </w:r>
      <w:r>
        <w:rPr>
          <w:noProof/>
        </w:rPr>
        <w:fldChar w:fldCharType="end"/>
      </w:r>
    </w:p>
    <w:p w14:paraId="1D0B71C6" w14:textId="04BBD36C" w:rsidR="00F83CFF" w:rsidRDefault="00F83CFF">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_Toc138362120 \h </w:instrText>
      </w:r>
      <w:r>
        <w:rPr>
          <w:noProof/>
        </w:rPr>
      </w:r>
      <w:r>
        <w:rPr>
          <w:noProof/>
        </w:rPr>
        <w:fldChar w:fldCharType="separate"/>
      </w:r>
      <w:r>
        <w:rPr>
          <w:noProof/>
        </w:rPr>
        <w:t>335</w:t>
      </w:r>
      <w:r>
        <w:rPr>
          <w:noProof/>
        </w:rPr>
        <w:fldChar w:fldCharType="end"/>
      </w:r>
    </w:p>
    <w:p w14:paraId="5B187DB6" w14:textId="5888782D" w:rsidR="00F83CFF" w:rsidRDefault="00F83CFF">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fldLock="1"/>
      </w:r>
      <w:r>
        <w:rPr>
          <w:noProof/>
        </w:rPr>
        <w:instrText xml:space="preserve"> PAGEREF _Toc138362121 \h </w:instrText>
      </w:r>
      <w:r>
        <w:rPr>
          <w:noProof/>
        </w:rPr>
      </w:r>
      <w:r>
        <w:rPr>
          <w:noProof/>
        </w:rPr>
        <w:fldChar w:fldCharType="separate"/>
      </w:r>
      <w:r>
        <w:rPr>
          <w:noProof/>
        </w:rPr>
        <w:t>335</w:t>
      </w:r>
      <w:r>
        <w:rPr>
          <w:noProof/>
        </w:rPr>
        <w:fldChar w:fldCharType="end"/>
      </w:r>
    </w:p>
    <w:p w14:paraId="559BA594" w14:textId="59B8A08B" w:rsidR="00F83CFF" w:rsidRDefault="00F83CFF">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fldLock="1"/>
      </w:r>
      <w:r>
        <w:rPr>
          <w:noProof/>
        </w:rPr>
        <w:instrText xml:space="preserve"> PAGEREF _Toc138362122 \h </w:instrText>
      </w:r>
      <w:r>
        <w:rPr>
          <w:noProof/>
        </w:rPr>
      </w:r>
      <w:r>
        <w:rPr>
          <w:noProof/>
        </w:rPr>
        <w:fldChar w:fldCharType="separate"/>
      </w:r>
      <w:r>
        <w:rPr>
          <w:noProof/>
        </w:rPr>
        <w:t>335</w:t>
      </w:r>
      <w:r>
        <w:rPr>
          <w:noProof/>
        </w:rPr>
        <w:fldChar w:fldCharType="end"/>
      </w:r>
    </w:p>
    <w:p w14:paraId="4F2BFF46" w14:textId="2C8DBD46" w:rsidR="00F83CFF" w:rsidRDefault="00F83CFF">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_Toc138362123 \h </w:instrText>
      </w:r>
      <w:r>
        <w:rPr>
          <w:noProof/>
        </w:rPr>
      </w:r>
      <w:r>
        <w:rPr>
          <w:noProof/>
        </w:rPr>
        <w:fldChar w:fldCharType="separate"/>
      </w:r>
      <w:r>
        <w:rPr>
          <w:noProof/>
        </w:rPr>
        <w:t>337</w:t>
      </w:r>
      <w:r>
        <w:rPr>
          <w:noProof/>
        </w:rPr>
        <w:fldChar w:fldCharType="end"/>
      </w:r>
    </w:p>
    <w:p w14:paraId="65ECF878" w14:textId="2DDB0B5F" w:rsidR="00F83CFF" w:rsidRDefault="00F83CFF">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fldLock="1"/>
      </w:r>
      <w:r>
        <w:rPr>
          <w:noProof/>
        </w:rPr>
        <w:instrText xml:space="preserve"> PAGEREF _Toc138362124 \h </w:instrText>
      </w:r>
      <w:r>
        <w:rPr>
          <w:noProof/>
        </w:rPr>
      </w:r>
      <w:r>
        <w:rPr>
          <w:noProof/>
        </w:rPr>
        <w:fldChar w:fldCharType="separate"/>
      </w:r>
      <w:r>
        <w:rPr>
          <w:noProof/>
        </w:rPr>
        <w:t>337</w:t>
      </w:r>
      <w:r>
        <w:rPr>
          <w:noProof/>
        </w:rPr>
        <w:fldChar w:fldCharType="end"/>
      </w:r>
    </w:p>
    <w:p w14:paraId="4F04FDD7" w14:textId="7A76EA20" w:rsidR="00F83CFF" w:rsidRDefault="00F83CFF">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_Toc138362125 \h </w:instrText>
      </w:r>
      <w:r>
        <w:rPr>
          <w:noProof/>
        </w:rPr>
      </w:r>
      <w:r>
        <w:rPr>
          <w:noProof/>
        </w:rPr>
        <w:fldChar w:fldCharType="separate"/>
      </w:r>
      <w:r>
        <w:rPr>
          <w:noProof/>
        </w:rPr>
        <w:t>337</w:t>
      </w:r>
      <w:r>
        <w:rPr>
          <w:noProof/>
        </w:rPr>
        <w:fldChar w:fldCharType="end"/>
      </w:r>
    </w:p>
    <w:p w14:paraId="0D8B10AD" w14:textId="1507DCFD" w:rsidR="00F83CFF" w:rsidRDefault="00F83CFF">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fldLock="1"/>
      </w:r>
      <w:r>
        <w:rPr>
          <w:noProof/>
        </w:rPr>
        <w:instrText xml:space="preserve"> PAGEREF _Toc138362126 \h </w:instrText>
      </w:r>
      <w:r>
        <w:rPr>
          <w:noProof/>
        </w:rPr>
      </w:r>
      <w:r>
        <w:rPr>
          <w:noProof/>
        </w:rPr>
        <w:fldChar w:fldCharType="separate"/>
      </w:r>
      <w:r>
        <w:rPr>
          <w:noProof/>
        </w:rPr>
        <w:t>338</w:t>
      </w:r>
      <w:r>
        <w:rPr>
          <w:noProof/>
        </w:rPr>
        <w:fldChar w:fldCharType="end"/>
      </w:r>
    </w:p>
    <w:p w14:paraId="2B0B8215" w14:textId="2280AA32" w:rsidR="00F83CFF" w:rsidRDefault="00F83CFF">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_Toc138362127 \h </w:instrText>
      </w:r>
      <w:r>
        <w:rPr>
          <w:noProof/>
        </w:rPr>
      </w:r>
      <w:r>
        <w:rPr>
          <w:noProof/>
        </w:rPr>
        <w:fldChar w:fldCharType="separate"/>
      </w:r>
      <w:r>
        <w:rPr>
          <w:noProof/>
        </w:rPr>
        <w:t>338</w:t>
      </w:r>
      <w:r>
        <w:rPr>
          <w:noProof/>
        </w:rPr>
        <w:fldChar w:fldCharType="end"/>
      </w:r>
    </w:p>
    <w:p w14:paraId="738A332C" w14:textId="03898F78" w:rsidR="00F83CFF" w:rsidRDefault="00F83CFF">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UP-PRUK</w:t>
      </w:r>
      <w:r>
        <w:rPr>
          <w:noProof/>
        </w:rPr>
        <w:tab/>
      </w:r>
      <w:r>
        <w:rPr>
          <w:noProof/>
        </w:rPr>
        <w:fldChar w:fldCharType="begin" w:fldLock="1"/>
      </w:r>
      <w:r>
        <w:rPr>
          <w:noProof/>
        </w:rPr>
        <w:instrText xml:space="preserve"> PAGEREF _Toc138362128 \h </w:instrText>
      </w:r>
      <w:r>
        <w:rPr>
          <w:noProof/>
        </w:rPr>
      </w:r>
      <w:r>
        <w:rPr>
          <w:noProof/>
        </w:rPr>
        <w:fldChar w:fldCharType="separate"/>
      </w:r>
      <w:r>
        <w:rPr>
          <w:noProof/>
        </w:rPr>
        <w:t>338</w:t>
      </w:r>
      <w:r>
        <w:rPr>
          <w:noProof/>
        </w:rPr>
        <w:fldChar w:fldCharType="end"/>
      </w:r>
    </w:p>
    <w:p w14:paraId="17DA0D22" w14:textId="077BD007" w:rsidR="00F83CFF" w:rsidRDefault="00F83CFF">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UP-PRUK ID</w:t>
      </w:r>
      <w:r>
        <w:rPr>
          <w:noProof/>
        </w:rPr>
        <w:tab/>
      </w:r>
      <w:r>
        <w:rPr>
          <w:noProof/>
        </w:rPr>
        <w:fldChar w:fldCharType="begin" w:fldLock="1"/>
      </w:r>
      <w:r>
        <w:rPr>
          <w:noProof/>
        </w:rPr>
        <w:instrText xml:space="preserve"> PAGEREF _Toc138362129 \h </w:instrText>
      </w:r>
      <w:r>
        <w:rPr>
          <w:noProof/>
        </w:rPr>
      </w:r>
      <w:r>
        <w:rPr>
          <w:noProof/>
        </w:rPr>
        <w:fldChar w:fldCharType="separate"/>
      </w:r>
      <w:r>
        <w:rPr>
          <w:noProof/>
        </w:rPr>
        <w:t>338</w:t>
      </w:r>
      <w:r>
        <w:rPr>
          <w:noProof/>
        </w:rPr>
        <w:fldChar w:fldCharType="end"/>
      </w:r>
    </w:p>
    <w:p w14:paraId="2336856E" w14:textId="04C891D5" w:rsidR="00F83CFF" w:rsidRDefault="00F83CFF">
      <w:pPr>
        <w:pStyle w:val="TOC4"/>
        <w:rPr>
          <w:rFonts w:asciiTheme="minorHAnsi" w:eastAsiaTheme="minorEastAsia" w:hAnsiTheme="minorHAnsi" w:cstheme="minorBidi"/>
          <w:noProof/>
          <w:sz w:val="22"/>
          <w:szCs w:val="22"/>
          <w:lang w:eastAsia="en-GB"/>
        </w:rPr>
      </w:pPr>
      <w:r>
        <w:rPr>
          <w:noProof/>
        </w:rPr>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fldLock="1"/>
      </w:r>
      <w:r>
        <w:rPr>
          <w:noProof/>
        </w:rPr>
        <w:instrText xml:space="preserve"> PAGEREF _Toc138362130 \h </w:instrText>
      </w:r>
      <w:r>
        <w:rPr>
          <w:noProof/>
        </w:rPr>
      </w:r>
      <w:r>
        <w:rPr>
          <w:noProof/>
        </w:rPr>
        <w:fldChar w:fldCharType="separate"/>
      </w:r>
      <w:r>
        <w:rPr>
          <w:noProof/>
        </w:rPr>
        <w:t>338</w:t>
      </w:r>
      <w:r>
        <w:rPr>
          <w:noProof/>
        </w:rPr>
        <w:fldChar w:fldCharType="end"/>
      </w:r>
    </w:p>
    <w:p w14:paraId="7DA989A6" w14:textId="00ED5FD2" w:rsidR="00F83CFF" w:rsidRDefault="00F83CFF">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fldLock="1"/>
      </w:r>
      <w:r>
        <w:rPr>
          <w:noProof/>
        </w:rPr>
        <w:instrText xml:space="preserve"> PAGEREF _Toc138362131 \h </w:instrText>
      </w:r>
      <w:r>
        <w:rPr>
          <w:noProof/>
        </w:rPr>
      </w:r>
      <w:r>
        <w:rPr>
          <w:noProof/>
        </w:rPr>
        <w:fldChar w:fldCharType="separate"/>
      </w:r>
      <w:r>
        <w:rPr>
          <w:noProof/>
        </w:rPr>
        <w:t>338</w:t>
      </w:r>
      <w:r>
        <w:rPr>
          <w:noProof/>
        </w:rPr>
        <w:fldChar w:fldCharType="end"/>
      </w:r>
    </w:p>
    <w:p w14:paraId="6C12AA73" w14:textId="53E1E037" w:rsidR="00F83CFF" w:rsidRDefault="00F83CFF">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fldLock="1"/>
      </w:r>
      <w:r>
        <w:rPr>
          <w:noProof/>
        </w:rPr>
        <w:instrText xml:space="preserve"> PAGEREF _Toc138362132 \h </w:instrText>
      </w:r>
      <w:r>
        <w:rPr>
          <w:noProof/>
        </w:rPr>
      </w:r>
      <w:r>
        <w:rPr>
          <w:noProof/>
        </w:rPr>
        <w:fldChar w:fldCharType="separate"/>
      </w:r>
      <w:r>
        <w:rPr>
          <w:noProof/>
        </w:rPr>
        <w:t>338</w:t>
      </w:r>
      <w:r>
        <w:rPr>
          <w:noProof/>
        </w:rPr>
        <w:fldChar w:fldCharType="end"/>
      </w:r>
    </w:p>
    <w:p w14:paraId="2321F571" w14:textId="0EBFCA28" w:rsidR="00F83CFF" w:rsidRDefault="00F83CFF">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fldLock="1"/>
      </w:r>
      <w:r>
        <w:rPr>
          <w:noProof/>
        </w:rPr>
        <w:instrText xml:space="preserve"> PAGEREF _Toc138362133 \h </w:instrText>
      </w:r>
      <w:r>
        <w:rPr>
          <w:noProof/>
        </w:rPr>
      </w:r>
      <w:r>
        <w:rPr>
          <w:noProof/>
        </w:rPr>
        <w:fldChar w:fldCharType="separate"/>
      </w:r>
      <w:r>
        <w:rPr>
          <w:noProof/>
        </w:rPr>
        <w:t>338</w:t>
      </w:r>
      <w:r>
        <w:rPr>
          <w:noProof/>
        </w:rPr>
        <w:fldChar w:fldCharType="end"/>
      </w:r>
    </w:p>
    <w:p w14:paraId="68D1A6AC" w14:textId="75EB7457" w:rsidR="00F83CFF" w:rsidRDefault="00F83CFF">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fldLock="1"/>
      </w:r>
      <w:r>
        <w:rPr>
          <w:noProof/>
        </w:rPr>
        <w:instrText xml:space="preserve"> PAGEREF _Toc138362134 \h </w:instrText>
      </w:r>
      <w:r>
        <w:rPr>
          <w:noProof/>
        </w:rPr>
      </w:r>
      <w:r>
        <w:rPr>
          <w:noProof/>
        </w:rPr>
        <w:fldChar w:fldCharType="separate"/>
      </w:r>
      <w:r>
        <w:rPr>
          <w:noProof/>
        </w:rPr>
        <w:t>339</w:t>
      </w:r>
      <w:r>
        <w:rPr>
          <w:noProof/>
        </w:rPr>
        <w:fldChar w:fldCharType="end"/>
      </w:r>
    </w:p>
    <w:p w14:paraId="4DF3FE48" w14:textId="65ED21A0" w:rsidR="00F83CFF" w:rsidRDefault="00F83CFF">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fldLock="1"/>
      </w:r>
      <w:r>
        <w:rPr>
          <w:noProof/>
        </w:rPr>
        <w:instrText xml:space="preserve"> PAGEREF _Toc138362135 \h </w:instrText>
      </w:r>
      <w:r>
        <w:rPr>
          <w:noProof/>
        </w:rPr>
      </w:r>
      <w:r>
        <w:rPr>
          <w:noProof/>
        </w:rPr>
        <w:fldChar w:fldCharType="separate"/>
      </w:r>
      <w:r>
        <w:rPr>
          <w:noProof/>
        </w:rPr>
        <w:t>339</w:t>
      </w:r>
      <w:r>
        <w:rPr>
          <w:noProof/>
        </w:rPr>
        <w:fldChar w:fldCharType="end"/>
      </w:r>
    </w:p>
    <w:p w14:paraId="246EFC48" w14:textId="587C5937" w:rsidR="00F83CFF" w:rsidRDefault="00F83CFF">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fldLock="1"/>
      </w:r>
      <w:r>
        <w:rPr>
          <w:noProof/>
        </w:rPr>
        <w:instrText xml:space="preserve"> PAGEREF _Toc138362136 \h </w:instrText>
      </w:r>
      <w:r>
        <w:rPr>
          <w:noProof/>
        </w:rPr>
      </w:r>
      <w:r>
        <w:rPr>
          <w:noProof/>
        </w:rPr>
        <w:fldChar w:fldCharType="separate"/>
      </w:r>
      <w:r>
        <w:rPr>
          <w:noProof/>
        </w:rPr>
        <w:t>339</w:t>
      </w:r>
      <w:r>
        <w:rPr>
          <w:noProof/>
        </w:rPr>
        <w:fldChar w:fldCharType="end"/>
      </w:r>
    </w:p>
    <w:p w14:paraId="50D10DC1" w14:textId="77BEC7BD" w:rsidR="00F83CFF" w:rsidRDefault="00F83CFF">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fldLock="1"/>
      </w:r>
      <w:r>
        <w:rPr>
          <w:noProof/>
        </w:rPr>
        <w:instrText xml:space="preserve"> PAGEREF _Toc138362137 \h </w:instrText>
      </w:r>
      <w:r>
        <w:rPr>
          <w:noProof/>
        </w:rPr>
      </w:r>
      <w:r>
        <w:rPr>
          <w:noProof/>
        </w:rPr>
        <w:fldChar w:fldCharType="separate"/>
      </w:r>
      <w:r>
        <w:rPr>
          <w:noProof/>
        </w:rPr>
        <w:t>339</w:t>
      </w:r>
      <w:r>
        <w:rPr>
          <w:noProof/>
        </w:rPr>
        <w:fldChar w:fldCharType="end"/>
      </w:r>
    </w:p>
    <w:p w14:paraId="7F097668" w14:textId="678D2B37" w:rsidR="00F83CFF" w:rsidRDefault="00F83CFF">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fldLock="1"/>
      </w:r>
      <w:r>
        <w:rPr>
          <w:noProof/>
        </w:rPr>
        <w:instrText xml:space="preserve"> PAGEREF _Toc138362138 \h </w:instrText>
      </w:r>
      <w:r>
        <w:rPr>
          <w:noProof/>
        </w:rPr>
      </w:r>
      <w:r>
        <w:rPr>
          <w:noProof/>
        </w:rPr>
        <w:fldChar w:fldCharType="separate"/>
      </w:r>
      <w:r>
        <w:rPr>
          <w:noProof/>
        </w:rPr>
        <w:t>339</w:t>
      </w:r>
      <w:r>
        <w:rPr>
          <w:noProof/>
        </w:rPr>
        <w:fldChar w:fldCharType="end"/>
      </w:r>
    </w:p>
    <w:p w14:paraId="2910770F" w14:textId="492254D6" w:rsidR="00F83CFF" w:rsidRDefault="00F83CFF">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fldLock="1"/>
      </w:r>
      <w:r>
        <w:rPr>
          <w:noProof/>
        </w:rPr>
        <w:instrText xml:space="preserve"> PAGEREF _Toc138362139 \h </w:instrText>
      </w:r>
      <w:r>
        <w:rPr>
          <w:noProof/>
        </w:rPr>
      </w:r>
      <w:r>
        <w:rPr>
          <w:noProof/>
        </w:rPr>
        <w:fldChar w:fldCharType="separate"/>
      </w:r>
      <w:r>
        <w:rPr>
          <w:noProof/>
        </w:rPr>
        <w:t>339</w:t>
      </w:r>
      <w:r>
        <w:rPr>
          <w:noProof/>
        </w:rPr>
        <w:fldChar w:fldCharType="end"/>
      </w:r>
    </w:p>
    <w:p w14:paraId="77B436EA" w14:textId="782CEC22" w:rsidR="00F83CFF" w:rsidRDefault="00F83CFF">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fldLock="1"/>
      </w:r>
      <w:r>
        <w:rPr>
          <w:noProof/>
        </w:rPr>
        <w:instrText xml:space="preserve"> PAGEREF _Toc138362140 \h </w:instrText>
      </w:r>
      <w:r>
        <w:rPr>
          <w:noProof/>
        </w:rPr>
      </w:r>
      <w:r>
        <w:rPr>
          <w:noProof/>
        </w:rPr>
        <w:fldChar w:fldCharType="separate"/>
      </w:r>
      <w:r>
        <w:rPr>
          <w:noProof/>
        </w:rPr>
        <w:t>339</w:t>
      </w:r>
      <w:r>
        <w:rPr>
          <w:noProof/>
        </w:rPr>
        <w:fldChar w:fldCharType="end"/>
      </w:r>
    </w:p>
    <w:p w14:paraId="57AB9F40" w14:textId="02854498" w:rsidR="00F83CFF" w:rsidRDefault="00F83CFF">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fldLock="1"/>
      </w:r>
      <w:r>
        <w:rPr>
          <w:noProof/>
        </w:rPr>
        <w:instrText xml:space="preserve"> PAGEREF _Toc138362141 \h </w:instrText>
      </w:r>
      <w:r>
        <w:rPr>
          <w:noProof/>
        </w:rPr>
      </w:r>
      <w:r>
        <w:rPr>
          <w:noProof/>
        </w:rPr>
        <w:fldChar w:fldCharType="separate"/>
      </w:r>
      <w:r>
        <w:rPr>
          <w:noProof/>
        </w:rPr>
        <w:t>339</w:t>
      </w:r>
      <w:r>
        <w:rPr>
          <w:noProof/>
        </w:rPr>
        <w:fldChar w:fldCharType="end"/>
      </w:r>
    </w:p>
    <w:p w14:paraId="6E0937FC" w14:textId="422CB1D6" w:rsidR="00F83CFF" w:rsidRDefault="00F83CFF">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fldLock="1"/>
      </w:r>
      <w:r>
        <w:rPr>
          <w:noProof/>
        </w:rPr>
        <w:instrText xml:space="preserve"> PAGEREF _Toc138362142 \h </w:instrText>
      </w:r>
      <w:r>
        <w:rPr>
          <w:noProof/>
        </w:rPr>
      </w:r>
      <w:r>
        <w:rPr>
          <w:noProof/>
        </w:rPr>
        <w:fldChar w:fldCharType="separate"/>
      </w:r>
      <w:r>
        <w:rPr>
          <w:noProof/>
        </w:rPr>
        <w:t>339</w:t>
      </w:r>
      <w:r>
        <w:rPr>
          <w:noProof/>
        </w:rPr>
        <w:fldChar w:fldCharType="end"/>
      </w:r>
    </w:p>
    <w:p w14:paraId="72B5A14D" w14:textId="3B1D7C10" w:rsidR="00F83CFF" w:rsidRDefault="00F83CFF">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fldLock="1"/>
      </w:r>
      <w:r>
        <w:rPr>
          <w:noProof/>
        </w:rPr>
        <w:instrText xml:space="preserve"> PAGEREF _Toc138362143 \h </w:instrText>
      </w:r>
      <w:r>
        <w:rPr>
          <w:noProof/>
        </w:rPr>
      </w:r>
      <w:r>
        <w:rPr>
          <w:noProof/>
        </w:rPr>
        <w:fldChar w:fldCharType="separate"/>
      </w:r>
      <w:r>
        <w:rPr>
          <w:noProof/>
        </w:rPr>
        <w:t>339</w:t>
      </w:r>
      <w:r>
        <w:rPr>
          <w:noProof/>
        </w:rPr>
        <w:fldChar w:fldCharType="end"/>
      </w:r>
    </w:p>
    <w:p w14:paraId="3CF9F066" w14:textId="62E06EF3" w:rsidR="00F83CFF" w:rsidRDefault="00F83CFF">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fldLock="1"/>
      </w:r>
      <w:r>
        <w:rPr>
          <w:noProof/>
        </w:rPr>
        <w:instrText xml:space="preserve"> PAGEREF _Toc138362144 \h </w:instrText>
      </w:r>
      <w:r>
        <w:rPr>
          <w:noProof/>
        </w:rPr>
      </w:r>
      <w:r>
        <w:rPr>
          <w:noProof/>
        </w:rPr>
        <w:fldChar w:fldCharType="separate"/>
      </w:r>
      <w:r>
        <w:rPr>
          <w:noProof/>
        </w:rPr>
        <w:t>339</w:t>
      </w:r>
      <w:r>
        <w:rPr>
          <w:noProof/>
        </w:rPr>
        <w:fldChar w:fldCharType="end"/>
      </w:r>
    </w:p>
    <w:p w14:paraId="5B884268" w14:textId="57574C3B" w:rsidR="00F83CFF" w:rsidRDefault="00F83CFF">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fldLock="1"/>
      </w:r>
      <w:r>
        <w:rPr>
          <w:noProof/>
        </w:rPr>
        <w:instrText xml:space="preserve"> PAGEREF _Toc138362145 \h </w:instrText>
      </w:r>
      <w:r>
        <w:rPr>
          <w:noProof/>
        </w:rPr>
      </w:r>
      <w:r>
        <w:rPr>
          <w:noProof/>
        </w:rPr>
        <w:fldChar w:fldCharType="separate"/>
      </w:r>
      <w:r>
        <w:rPr>
          <w:noProof/>
        </w:rPr>
        <w:t>339</w:t>
      </w:r>
      <w:r>
        <w:rPr>
          <w:noProof/>
        </w:rPr>
        <w:fldChar w:fldCharType="end"/>
      </w:r>
    </w:p>
    <w:p w14:paraId="15688951" w14:textId="32C3D8C9" w:rsidR="00F83CFF" w:rsidRDefault="00F83CFF">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fldLock="1"/>
      </w:r>
      <w:r>
        <w:rPr>
          <w:noProof/>
        </w:rPr>
        <w:instrText xml:space="preserve"> PAGEREF _Toc138362146 \h </w:instrText>
      </w:r>
      <w:r>
        <w:rPr>
          <w:noProof/>
        </w:rPr>
      </w:r>
      <w:r>
        <w:rPr>
          <w:noProof/>
        </w:rPr>
        <w:fldChar w:fldCharType="separate"/>
      </w:r>
      <w:r>
        <w:rPr>
          <w:noProof/>
        </w:rPr>
        <w:t>340</w:t>
      </w:r>
      <w:r>
        <w:rPr>
          <w:noProof/>
        </w:rPr>
        <w:fldChar w:fldCharType="end"/>
      </w:r>
    </w:p>
    <w:p w14:paraId="6668B3BA" w14:textId="7E7DDA3F" w:rsidR="00F83CFF" w:rsidRDefault="00F83CFF">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fldLock="1"/>
      </w:r>
      <w:r>
        <w:rPr>
          <w:noProof/>
        </w:rPr>
        <w:instrText xml:space="preserve"> PAGEREF _Toc138362147 \h </w:instrText>
      </w:r>
      <w:r>
        <w:rPr>
          <w:noProof/>
        </w:rPr>
      </w:r>
      <w:r>
        <w:rPr>
          <w:noProof/>
        </w:rPr>
        <w:fldChar w:fldCharType="separate"/>
      </w:r>
      <w:r>
        <w:rPr>
          <w:noProof/>
        </w:rPr>
        <w:t>340</w:t>
      </w:r>
      <w:r>
        <w:rPr>
          <w:noProof/>
        </w:rPr>
        <w:fldChar w:fldCharType="end"/>
      </w:r>
    </w:p>
    <w:p w14:paraId="59C3D577" w14:textId="193082BF" w:rsidR="00F83CFF" w:rsidRDefault="00F83CFF">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_Toc138362148 \h </w:instrText>
      </w:r>
      <w:r>
        <w:rPr>
          <w:noProof/>
        </w:rPr>
      </w:r>
      <w:r>
        <w:rPr>
          <w:noProof/>
        </w:rPr>
        <w:fldChar w:fldCharType="separate"/>
      </w:r>
      <w:r>
        <w:rPr>
          <w:noProof/>
        </w:rPr>
        <w:t>340</w:t>
      </w:r>
      <w:r>
        <w:rPr>
          <w:noProof/>
        </w:rPr>
        <w:fldChar w:fldCharType="end"/>
      </w:r>
    </w:p>
    <w:p w14:paraId="48E1097A" w14:textId="099CB810" w:rsidR="00F83CFF" w:rsidRDefault="00F83CFF">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_Toc138362149 \h </w:instrText>
      </w:r>
      <w:r>
        <w:rPr>
          <w:noProof/>
        </w:rPr>
      </w:r>
      <w:r>
        <w:rPr>
          <w:noProof/>
        </w:rPr>
        <w:fldChar w:fldCharType="separate"/>
      </w:r>
      <w:r>
        <w:rPr>
          <w:noProof/>
        </w:rPr>
        <w:t>340</w:t>
      </w:r>
      <w:r>
        <w:rPr>
          <w:noProof/>
        </w:rPr>
        <w:fldChar w:fldCharType="end"/>
      </w:r>
    </w:p>
    <w:p w14:paraId="7C355F97" w14:textId="67E80036" w:rsidR="00F83CFF" w:rsidRDefault="00F83CFF">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_Toc138362150 \h </w:instrText>
      </w:r>
      <w:r>
        <w:rPr>
          <w:noProof/>
        </w:rPr>
      </w:r>
      <w:r>
        <w:rPr>
          <w:noProof/>
        </w:rPr>
        <w:fldChar w:fldCharType="separate"/>
      </w:r>
      <w:r>
        <w:rPr>
          <w:noProof/>
        </w:rPr>
        <w:t>340</w:t>
      </w:r>
      <w:r>
        <w:rPr>
          <w:noProof/>
        </w:rPr>
        <w:fldChar w:fldCharType="end"/>
      </w:r>
    </w:p>
    <w:p w14:paraId="26A10EA1" w14:textId="6D5F3CDE" w:rsidR="00F83CFF" w:rsidRDefault="00F83CFF">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ab/>
      </w:r>
      <w:r>
        <w:rPr>
          <w:noProof/>
        </w:rPr>
        <w:fldChar w:fldCharType="begin" w:fldLock="1"/>
      </w:r>
      <w:r>
        <w:rPr>
          <w:noProof/>
        </w:rPr>
        <w:instrText xml:space="preserve"> PAGEREF _Toc138362151 \h </w:instrText>
      </w:r>
      <w:r>
        <w:rPr>
          <w:noProof/>
        </w:rPr>
      </w:r>
      <w:r>
        <w:rPr>
          <w:noProof/>
        </w:rPr>
        <w:fldChar w:fldCharType="separate"/>
      </w:r>
      <w:r>
        <w:rPr>
          <w:noProof/>
        </w:rPr>
        <w:t>340</w:t>
      </w:r>
      <w:r>
        <w:rPr>
          <w:noProof/>
        </w:rPr>
        <w:fldChar w:fldCharType="end"/>
      </w:r>
    </w:p>
    <w:p w14:paraId="0BBB0A30" w14:textId="476CF972" w:rsidR="00F83CFF" w:rsidRDefault="00F83CFF">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143433">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_Toc138362152 \h </w:instrText>
      </w:r>
      <w:r>
        <w:rPr>
          <w:noProof/>
        </w:rPr>
      </w:r>
      <w:r>
        <w:rPr>
          <w:noProof/>
        </w:rPr>
        <w:fldChar w:fldCharType="separate"/>
      </w:r>
      <w:r>
        <w:rPr>
          <w:noProof/>
        </w:rPr>
        <w:t>340</w:t>
      </w:r>
      <w:r>
        <w:rPr>
          <w:noProof/>
        </w:rPr>
        <w:fldChar w:fldCharType="end"/>
      </w:r>
    </w:p>
    <w:p w14:paraId="218282CB" w14:textId="15CD490E" w:rsidR="00F83CFF" w:rsidRDefault="00F83CFF">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fldLock="1"/>
      </w:r>
      <w:r>
        <w:rPr>
          <w:noProof/>
        </w:rPr>
        <w:instrText xml:space="preserve"> PAGEREF _Toc138362153 \h </w:instrText>
      </w:r>
      <w:r>
        <w:rPr>
          <w:noProof/>
        </w:rPr>
      </w:r>
      <w:r>
        <w:rPr>
          <w:noProof/>
        </w:rPr>
        <w:fldChar w:fldCharType="separate"/>
      </w:r>
      <w:r>
        <w:rPr>
          <w:noProof/>
        </w:rPr>
        <w:t>340</w:t>
      </w:r>
      <w:r>
        <w:rPr>
          <w:noProof/>
        </w:rPr>
        <w:fldChar w:fldCharType="end"/>
      </w:r>
    </w:p>
    <w:p w14:paraId="26E077CB" w14:textId="42B2F297" w:rsidR="00F83CFF" w:rsidRDefault="00F83CFF">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fldLock="1"/>
      </w:r>
      <w:r>
        <w:rPr>
          <w:noProof/>
        </w:rPr>
        <w:instrText xml:space="preserve"> PAGEREF _Toc138362154 \h </w:instrText>
      </w:r>
      <w:r>
        <w:rPr>
          <w:noProof/>
        </w:rPr>
      </w:r>
      <w:r>
        <w:rPr>
          <w:noProof/>
        </w:rPr>
        <w:fldChar w:fldCharType="separate"/>
      </w:r>
      <w:r>
        <w:rPr>
          <w:noProof/>
        </w:rPr>
        <w:t>340</w:t>
      </w:r>
      <w:r>
        <w:rPr>
          <w:noProof/>
        </w:rPr>
        <w:fldChar w:fldCharType="end"/>
      </w:r>
    </w:p>
    <w:p w14:paraId="0C607C9E" w14:textId="6F8EEBDD" w:rsidR="00F83CFF" w:rsidRDefault="00F83CFF">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fldLock="1"/>
      </w:r>
      <w:r>
        <w:rPr>
          <w:noProof/>
        </w:rPr>
        <w:instrText xml:space="preserve"> PAGEREF _Toc138362155 \h </w:instrText>
      </w:r>
      <w:r>
        <w:rPr>
          <w:noProof/>
        </w:rPr>
      </w:r>
      <w:r>
        <w:rPr>
          <w:noProof/>
        </w:rPr>
        <w:fldChar w:fldCharType="separate"/>
      </w:r>
      <w:r>
        <w:rPr>
          <w:noProof/>
        </w:rPr>
        <w:t>341</w:t>
      </w:r>
      <w:r>
        <w:rPr>
          <w:noProof/>
        </w:rPr>
        <w:fldChar w:fldCharType="end"/>
      </w:r>
    </w:p>
    <w:p w14:paraId="6C997304" w14:textId="3F339A03" w:rsidR="00F83CFF" w:rsidRDefault="00F83CFF">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fldLock="1"/>
      </w:r>
      <w:r>
        <w:rPr>
          <w:noProof/>
        </w:rPr>
        <w:instrText xml:space="preserve"> PAGEREF _Toc138362156 \h </w:instrText>
      </w:r>
      <w:r>
        <w:rPr>
          <w:noProof/>
        </w:rPr>
      </w:r>
      <w:r>
        <w:rPr>
          <w:noProof/>
        </w:rPr>
        <w:fldChar w:fldCharType="separate"/>
      </w:r>
      <w:r>
        <w:rPr>
          <w:noProof/>
        </w:rPr>
        <w:t>341</w:t>
      </w:r>
      <w:r>
        <w:rPr>
          <w:noProof/>
        </w:rPr>
        <w:fldChar w:fldCharType="end"/>
      </w:r>
    </w:p>
    <w:p w14:paraId="55DE5471" w14:textId="0CFE6854"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fldLock="1"/>
      </w:r>
      <w:r>
        <w:rPr>
          <w:noProof/>
        </w:rPr>
        <w:instrText xml:space="preserve"> PAGEREF _Toc138362157 \h </w:instrText>
      </w:r>
      <w:r>
        <w:rPr>
          <w:noProof/>
        </w:rPr>
      </w:r>
      <w:r>
        <w:rPr>
          <w:noProof/>
        </w:rPr>
        <w:fldChar w:fldCharType="separate"/>
      </w:r>
      <w:r>
        <w:rPr>
          <w:noProof/>
        </w:rPr>
        <w:t>341</w:t>
      </w:r>
      <w:r>
        <w:rPr>
          <w:noProof/>
        </w:rPr>
        <w:fldChar w:fldCharType="end"/>
      </w:r>
    </w:p>
    <w:p w14:paraId="4D5A53C8" w14:textId="3C81398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fldLock="1"/>
      </w:r>
      <w:r>
        <w:rPr>
          <w:noProof/>
        </w:rPr>
        <w:instrText xml:space="preserve"> PAGEREF _Toc138362158 \h </w:instrText>
      </w:r>
      <w:r>
        <w:rPr>
          <w:noProof/>
        </w:rPr>
      </w:r>
      <w:r>
        <w:rPr>
          <w:noProof/>
        </w:rPr>
        <w:fldChar w:fldCharType="separate"/>
      </w:r>
      <w:r>
        <w:rPr>
          <w:noProof/>
        </w:rPr>
        <w:t>341</w:t>
      </w:r>
      <w:r>
        <w:rPr>
          <w:noProof/>
        </w:rPr>
        <w:fldChar w:fldCharType="end"/>
      </w:r>
    </w:p>
    <w:p w14:paraId="1D4D0C9B" w14:textId="27E228C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fldLock="1"/>
      </w:r>
      <w:r>
        <w:rPr>
          <w:noProof/>
        </w:rPr>
        <w:instrText xml:space="preserve"> PAGEREF _Toc138362159 \h </w:instrText>
      </w:r>
      <w:r>
        <w:rPr>
          <w:noProof/>
        </w:rPr>
      </w:r>
      <w:r>
        <w:rPr>
          <w:noProof/>
        </w:rPr>
        <w:fldChar w:fldCharType="separate"/>
      </w:r>
      <w:r>
        <w:rPr>
          <w:noProof/>
        </w:rPr>
        <w:t>341</w:t>
      </w:r>
      <w:r>
        <w:rPr>
          <w:noProof/>
        </w:rPr>
        <w:fldChar w:fldCharType="end"/>
      </w:r>
    </w:p>
    <w:p w14:paraId="2FE94DD5" w14:textId="7EB36D8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fldLock="1"/>
      </w:r>
      <w:r>
        <w:rPr>
          <w:noProof/>
        </w:rPr>
        <w:instrText xml:space="preserve"> PAGEREF _Toc138362160 \h </w:instrText>
      </w:r>
      <w:r>
        <w:rPr>
          <w:noProof/>
        </w:rPr>
      </w:r>
      <w:r>
        <w:rPr>
          <w:noProof/>
        </w:rPr>
        <w:fldChar w:fldCharType="separate"/>
      </w:r>
      <w:r>
        <w:rPr>
          <w:noProof/>
        </w:rPr>
        <w:t>341</w:t>
      </w:r>
      <w:r>
        <w:rPr>
          <w:noProof/>
        </w:rPr>
        <w:fldChar w:fldCharType="end"/>
      </w:r>
    </w:p>
    <w:p w14:paraId="245BAEB6" w14:textId="22619FA5"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fldLock="1"/>
      </w:r>
      <w:r>
        <w:rPr>
          <w:noProof/>
        </w:rPr>
        <w:instrText xml:space="preserve"> PAGEREF _Toc138362161 \h </w:instrText>
      </w:r>
      <w:r>
        <w:rPr>
          <w:noProof/>
        </w:rPr>
      </w:r>
      <w:r>
        <w:rPr>
          <w:noProof/>
        </w:rPr>
        <w:fldChar w:fldCharType="separate"/>
      </w:r>
      <w:r>
        <w:rPr>
          <w:noProof/>
        </w:rPr>
        <w:t>341</w:t>
      </w:r>
      <w:r>
        <w:rPr>
          <w:noProof/>
        </w:rPr>
        <w:fldChar w:fldCharType="end"/>
      </w:r>
    </w:p>
    <w:p w14:paraId="6C4A36C9" w14:textId="1681EF4C"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fldLock="1"/>
      </w:r>
      <w:r>
        <w:rPr>
          <w:noProof/>
        </w:rPr>
        <w:instrText xml:space="preserve"> PAGEREF _Toc138362162 \h </w:instrText>
      </w:r>
      <w:r>
        <w:rPr>
          <w:noProof/>
        </w:rPr>
      </w:r>
      <w:r>
        <w:rPr>
          <w:noProof/>
        </w:rPr>
        <w:fldChar w:fldCharType="separate"/>
      </w:r>
      <w:r>
        <w:rPr>
          <w:noProof/>
        </w:rPr>
        <w:t>341</w:t>
      </w:r>
      <w:r>
        <w:rPr>
          <w:noProof/>
        </w:rPr>
        <w:fldChar w:fldCharType="end"/>
      </w:r>
    </w:p>
    <w:p w14:paraId="76249F79" w14:textId="2D965623"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_Toc138362163 \h </w:instrText>
      </w:r>
      <w:r>
        <w:rPr>
          <w:noProof/>
        </w:rPr>
      </w:r>
      <w:r>
        <w:rPr>
          <w:noProof/>
        </w:rPr>
        <w:fldChar w:fldCharType="separate"/>
      </w:r>
      <w:r>
        <w:rPr>
          <w:noProof/>
        </w:rPr>
        <w:t>341</w:t>
      </w:r>
      <w:r>
        <w:rPr>
          <w:noProof/>
        </w:rPr>
        <w:fldChar w:fldCharType="end"/>
      </w:r>
    </w:p>
    <w:p w14:paraId="7606D8DE" w14:textId="686A3360"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fldLock="1"/>
      </w:r>
      <w:r>
        <w:rPr>
          <w:noProof/>
        </w:rPr>
        <w:instrText xml:space="preserve"> PAGEREF _Toc138362164 \h </w:instrText>
      </w:r>
      <w:r>
        <w:rPr>
          <w:noProof/>
        </w:rPr>
      </w:r>
      <w:r>
        <w:rPr>
          <w:noProof/>
        </w:rPr>
        <w:fldChar w:fldCharType="separate"/>
      </w:r>
      <w:r>
        <w:rPr>
          <w:noProof/>
        </w:rPr>
        <w:t>342</w:t>
      </w:r>
      <w:r>
        <w:rPr>
          <w:noProof/>
        </w:rPr>
        <w:fldChar w:fldCharType="end"/>
      </w:r>
    </w:p>
    <w:p w14:paraId="7FBABCD9" w14:textId="67398B8B"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fldLock="1"/>
      </w:r>
      <w:r>
        <w:rPr>
          <w:noProof/>
        </w:rPr>
        <w:instrText xml:space="preserve"> PAGEREF _Toc138362165 \h </w:instrText>
      </w:r>
      <w:r>
        <w:rPr>
          <w:noProof/>
        </w:rPr>
      </w:r>
      <w:r>
        <w:rPr>
          <w:noProof/>
        </w:rPr>
        <w:fldChar w:fldCharType="separate"/>
      </w:r>
      <w:r>
        <w:rPr>
          <w:noProof/>
        </w:rPr>
        <w:t>342</w:t>
      </w:r>
      <w:r>
        <w:rPr>
          <w:noProof/>
        </w:rPr>
        <w:fldChar w:fldCharType="end"/>
      </w:r>
    </w:p>
    <w:p w14:paraId="39EBC8F1" w14:textId="53E3A34A"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_Toc138362166 \h </w:instrText>
      </w:r>
      <w:r>
        <w:rPr>
          <w:noProof/>
        </w:rPr>
      </w:r>
      <w:r>
        <w:rPr>
          <w:noProof/>
        </w:rPr>
        <w:fldChar w:fldCharType="separate"/>
      </w:r>
      <w:r>
        <w:rPr>
          <w:noProof/>
        </w:rPr>
        <w:t>342</w:t>
      </w:r>
      <w:r>
        <w:rPr>
          <w:noProof/>
        </w:rPr>
        <w:fldChar w:fldCharType="end"/>
      </w:r>
    </w:p>
    <w:p w14:paraId="2588A5FC" w14:textId="0857147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fldLock="1"/>
      </w:r>
      <w:r>
        <w:rPr>
          <w:noProof/>
        </w:rPr>
        <w:instrText xml:space="preserve"> PAGEREF _Toc138362167 \h </w:instrText>
      </w:r>
      <w:r>
        <w:rPr>
          <w:noProof/>
        </w:rPr>
      </w:r>
      <w:r>
        <w:rPr>
          <w:noProof/>
        </w:rPr>
        <w:fldChar w:fldCharType="separate"/>
      </w:r>
      <w:r>
        <w:rPr>
          <w:noProof/>
        </w:rPr>
        <w:t>342</w:t>
      </w:r>
      <w:r>
        <w:rPr>
          <w:noProof/>
        </w:rPr>
        <w:fldChar w:fldCharType="end"/>
      </w:r>
    </w:p>
    <w:p w14:paraId="065485A0" w14:textId="1983CE8F"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fldLock="1"/>
      </w:r>
      <w:r>
        <w:rPr>
          <w:noProof/>
        </w:rPr>
        <w:instrText xml:space="preserve"> PAGEREF _Toc138362168 \h </w:instrText>
      </w:r>
      <w:r>
        <w:rPr>
          <w:noProof/>
        </w:rPr>
      </w:r>
      <w:r>
        <w:rPr>
          <w:noProof/>
        </w:rPr>
        <w:fldChar w:fldCharType="separate"/>
      </w:r>
      <w:r>
        <w:rPr>
          <w:noProof/>
        </w:rPr>
        <w:t>342</w:t>
      </w:r>
      <w:r>
        <w:rPr>
          <w:noProof/>
        </w:rPr>
        <w:fldChar w:fldCharType="end"/>
      </w:r>
    </w:p>
    <w:p w14:paraId="7396ECC4" w14:textId="595E2674"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fldLock="1"/>
      </w:r>
      <w:r>
        <w:rPr>
          <w:noProof/>
        </w:rPr>
        <w:instrText xml:space="preserve"> PAGEREF _Toc138362169 \h </w:instrText>
      </w:r>
      <w:r>
        <w:rPr>
          <w:noProof/>
        </w:rPr>
      </w:r>
      <w:r>
        <w:rPr>
          <w:noProof/>
        </w:rPr>
        <w:fldChar w:fldCharType="separate"/>
      </w:r>
      <w:r>
        <w:rPr>
          <w:noProof/>
        </w:rPr>
        <w:t>342</w:t>
      </w:r>
      <w:r>
        <w:rPr>
          <w:noProof/>
        </w:rPr>
        <w:fldChar w:fldCharType="end"/>
      </w:r>
    </w:p>
    <w:p w14:paraId="00060A67" w14:textId="6FB9585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_Toc138362170 \h </w:instrText>
      </w:r>
      <w:r>
        <w:rPr>
          <w:noProof/>
        </w:rPr>
      </w:r>
      <w:r>
        <w:rPr>
          <w:noProof/>
        </w:rPr>
        <w:fldChar w:fldCharType="separate"/>
      </w:r>
      <w:r>
        <w:rPr>
          <w:noProof/>
        </w:rPr>
        <w:t>342</w:t>
      </w:r>
      <w:r>
        <w:rPr>
          <w:noProof/>
        </w:rPr>
        <w:fldChar w:fldCharType="end"/>
      </w:r>
    </w:p>
    <w:p w14:paraId="02C9B3D0" w14:textId="54CFD9F0"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fldLock="1"/>
      </w:r>
      <w:r>
        <w:rPr>
          <w:noProof/>
        </w:rPr>
        <w:instrText xml:space="preserve"> PAGEREF _Toc138362171 \h </w:instrText>
      </w:r>
      <w:r>
        <w:rPr>
          <w:noProof/>
        </w:rPr>
      </w:r>
      <w:r>
        <w:rPr>
          <w:noProof/>
        </w:rPr>
        <w:fldChar w:fldCharType="separate"/>
      </w:r>
      <w:r>
        <w:rPr>
          <w:noProof/>
        </w:rPr>
        <w:t>342</w:t>
      </w:r>
      <w:r>
        <w:rPr>
          <w:noProof/>
        </w:rPr>
        <w:fldChar w:fldCharType="end"/>
      </w:r>
    </w:p>
    <w:p w14:paraId="0F03F45B" w14:textId="284F4817"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143433">
        <w:rPr>
          <w:noProof/>
          <w:lang w:val="en-US"/>
        </w:rPr>
        <w:t>GFBR</w:t>
      </w:r>
      <w:r>
        <w:rPr>
          <w:noProof/>
        </w:rPr>
        <w:tab/>
      </w:r>
      <w:r>
        <w:rPr>
          <w:noProof/>
        </w:rPr>
        <w:fldChar w:fldCharType="begin" w:fldLock="1"/>
      </w:r>
      <w:r>
        <w:rPr>
          <w:noProof/>
        </w:rPr>
        <w:instrText xml:space="preserve"> PAGEREF _Toc138362172 \h </w:instrText>
      </w:r>
      <w:r>
        <w:rPr>
          <w:noProof/>
        </w:rPr>
      </w:r>
      <w:r>
        <w:rPr>
          <w:noProof/>
        </w:rPr>
        <w:fldChar w:fldCharType="separate"/>
      </w:r>
      <w:r>
        <w:rPr>
          <w:noProof/>
        </w:rPr>
        <w:t>342</w:t>
      </w:r>
      <w:r>
        <w:rPr>
          <w:noProof/>
        </w:rPr>
        <w:fldChar w:fldCharType="end"/>
      </w:r>
    </w:p>
    <w:p w14:paraId="25C1F443" w14:textId="75E9AFE5"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fldLock="1"/>
      </w:r>
      <w:r>
        <w:rPr>
          <w:noProof/>
        </w:rPr>
        <w:instrText xml:space="preserve"> PAGEREF _Toc138362173 \h </w:instrText>
      </w:r>
      <w:r>
        <w:rPr>
          <w:noProof/>
        </w:rPr>
      </w:r>
      <w:r>
        <w:rPr>
          <w:noProof/>
        </w:rPr>
        <w:fldChar w:fldCharType="separate"/>
      </w:r>
      <w:r>
        <w:rPr>
          <w:noProof/>
        </w:rPr>
        <w:t>343</w:t>
      </w:r>
      <w:r>
        <w:rPr>
          <w:noProof/>
        </w:rPr>
        <w:fldChar w:fldCharType="end"/>
      </w:r>
    </w:p>
    <w:p w14:paraId="1CC46E46" w14:textId="190F28C7"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143433">
        <w:rPr>
          <w:noProof/>
          <w:lang w:val="en-US" w:eastAsia="zh-CN"/>
        </w:rPr>
        <w:t>A</w:t>
      </w:r>
      <w:r w:rsidRPr="00143433">
        <w:rPr>
          <w:noProof/>
          <w:lang w:val="en-US"/>
        </w:rPr>
        <w:t>veraging window</w:t>
      </w:r>
      <w:r>
        <w:rPr>
          <w:noProof/>
        </w:rPr>
        <w:tab/>
      </w:r>
      <w:r>
        <w:rPr>
          <w:noProof/>
        </w:rPr>
        <w:fldChar w:fldCharType="begin" w:fldLock="1"/>
      </w:r>
      <w:r>
        <w:rPr>
          <w:noProof/>
        </w:rPr>
        <w:instrText xml:space="preserve"> PAGEREF _Toc138362174 \h </w:instrText>
      </w:r>
      <w:r>
        <w:rPr>
          <w:noProof/>
        </w:rPr>
      </w:r>
      <w:r>
        <w:rPr>
          <w:noProof/>
        </w:rPr>
        <w:fldChar w:fldCharType="separate"/>
      </w:r>
      <w:r>
        <w:rPr>
          <w:noProof/>
        </w:rPr>
        <w:t>343</w:t>
      </w:r>
      <w:r>
        <w:rPr>
          <w:noProof/>
        </w:rPr>
        <w:fldChar w:fldCharType="end"/>
      </w:r>
    </w:p>
    <w:p w14:paraId="36C74314" w14:textId="4B0FCFD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fldLock="1"/>
      </w:r>
      <w:r>
        <w:rPr>
          <w:noProof/>
        </w:rPr>
        <w:instrText xml:space="preserve"> PAGEREF _Toc138362175 \h </w:instrText>
      </w:r>
      <w:r>
        <w:rPr>
          <w:noProof/>
        </w:rPr>
      </w:r>
      <w:r>
        <w:rPr>
          <w:noProof/>
        </w:rPr>
        <w:fldChar w:fldCharType="separate"/>
      </w:r>
      <w:r>
        <w:rPr>
          <w:noProof/>
        </w:rPr>
        <w:t>343</w:t>
      </w:r>
      <w:r>
        <w:rPr>
          <w:noProof/>
        </w:rPr>
        <w:fldChar w:fldCharType="end"/>
      </w:r>
    </w:p>
    <w:p w14:paraId="15653354" w14:textId="0C458372"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fldLock="1"/>
      </w:r>
      <w:r>
        <w:rPr>
          <w:noProof/>
        </w:rPr>
        <w:instrText xml:space="preserve"> PAGEREF _Toc138362176 \h </w:instrText>
      </w:r>
      <w:r>
        <w:rPr>
          <w:noProof/>
        </w:rPr>
      </w:r>
      <w:r>
        <w:rPr>
          <w:noProof/>
        </w:rPr>
        <w:fldChar w:fldCharType="separate"/>
      </w:r>
      <w:r>
        <w:rPr>
          <w:noProof/>
        </w:rPr>
        <w:t>343</w:t>
      </w:r>
      <w:r>
        <w:rPr>
          <w:noProof/>
        </w:rPr>
        <w:fldChar w:fldCharType="end"/>
      </w:r>
    </w:p>
    <w:p w14:paraId="666EE7EB" w14:textId="1634C807"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fldLock="1"/>
      </w:r>
      <w:r>
        <w:rPr>
          <w:noProof/>
        </w:rPr>
        <w:instrText xml:space="preserve"> PAGEREF _Toc138362177 \h </w:instrText>
      </w:r>
      <w:r>
        <w:rPr>
          <w:noProof/>
        </w:rPr>
      </w:r>
      <w:r>
        <w:rPr>
          <w:noProof/>
        </w:rPr>
        <w:fldChar w:fldCharType="separate"/>
      </w:r>
      <w:r>
        <w:rPr>
          <w:noProof/>
        </w:rPr>
        <w:t>343</w:t>
      </w:r>
      <w:r>
        <w:rPr>
          <w:noProof/>
        </w:rPr>
        <w:fldChar w:fldCharType="end"/>
      </w:r>
    </w:p>
    <w:p w14:paraId="47C40A5F" w14:textId="04C06E76"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fldLock="1"/>
      </w:r>
      <w:r>
        <w:rPr>
          <w:noProof/>
        </w:rPr>
        <w:instrText xml:space="preserve"> PAGEREF _Toc138362178 \h </w:instrText>
      </w:r>
      <w:r>
        <w:rPr>
          <w:noProof/>
        </w:rPr>
      </w:r>
      <w:r>
        <w:rPr>
          <w:noProof/>
        </w:rPr>
        <w:fldChar w:fldCharType="separate"/>
      </w:r>
      <w:r>
        <w:rPr>
          <w:noProof/>
        </w:rPr>
        <w:t>343</w:t>
      </w:r>
      <w:r>
        <w:rPr>
          <w:noProof/>
        </w:rPr>
        <w:fldChar w:fldCharType="end"/>
      </w:r>
    </w:p>
    <w:p w14:paraId="46CEBCD9" w14:textId="4C3358A1" w:rsidR="00F83CFF" w:rsidRDefault="00F83CFF">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_Toc138362179 \h </w:instrText>
      </w:r>
      <w:r>
        <w:rPr>
          <w:noProof/>
        </w:rPr>
      </w:r>
      <w:r>
        <w:rPr>
          <w:noProof/>
        </w:rPr>
        <w:fldChar w:fldCharType="separate"/>
      </w:r>
      <w:r>
        <w:rPr>
          <w:noProof/>
        </w:rPr>
        <w:t>343</w:t>
      </w:r>
      <w:r>
        <w:rPr>
          <w:noProof/>
        </w:rPr>
        <w:fldChar w:fldCharType="end"/>
      </w:r>
    </w:p>
    <w:p w14:paraId="042F9E9D" w14:textId="6F6C410E" w:rsidR="00F83CFF" w:rsidRDefault="00F83CFF">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fldLock="1"/>
      </w:r>
      <w:r>
        <w:rPr>
          <w:noProof/>
        </w:rPr>
        <w:instrText xml:space="preserve"> PAGEREF _Toc138362180 \h </w:instrText>
      </w:r>
      <w:r>
        <w:rPr>
          <w:noProof/>
        </w:rPr>
      </w:r>
      <w:r>
        <w:rPr>
          <w:noProof/>
        </w:rPr>
        <w:fldChar w:fldCharType="separate"/>
      </w:r>
      <w:r>
        <w:rPr>
          <w:noProof/>
        </w:rPr>
        <w:t>343</w:t>
      </w:r>
      <w:r>
        <w:rPr>
          <w:noProof/>
        </w:rPr>
        <w:fldChar w:fldCharType="end"/>
      </w:r>
    </w:p>
    <w:p w14:paraId="31E48EFB" w14:textId="6146F6F9" w:rsidR="00F83CFF" w:rsidRDefault="00F83CFF">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_Toc138362181 \h </w:instrText>
      </w:r>
      <w:r>
        <w:rPr>
          <w:noProof/>
        </w:rPr>
      </w:r>
      <w:r>
        <w:rPr>
          <w:noProof/>
        </w:rPr>
        <w:fldChar w:fldCharType="separate"/>
      </w:r>
      <w:r>
        <w:rPr>
          <w:noProof/>
        </w:rPr>
        <w:t>343</w:t>
      </w:r>
      <w:r>
        <w:rPr>
          <w:noProof/>
        </w:rPr>
        <w:fldChar w:fldCharType="end"/>
      </w:r>
    </w:p>
    <w:p w14:paraId="284DF187" w14:textId="79FAB824" w:rsidR="00F83CFF" w:rsidRDefault="00F83CFF">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fldLock="1"/>
      </w:r>
      <w:r>
        <w:rPr>
          <w:noProof/>
        </w:rPr>
        <w:instrText xml:space="preserve"> PAGEREF _Toc138362182 \h </w:instrText>
      </w:r>
      <w:r>
        <w:rPr>
          <w:noProof/>
        </w:rPr>
      </w:r>
      <w:r>
        <w:rPr>
          <w:noProof/>
        </w:rPr>
        <w:fldChar w:fldCharType="separate"/>
      </w:r>
      <w:r>
        <w:rPr>
          <w:noProof/>
        </w:rPr>
        <w:t>343</w:t>
      </w:r>
      <w:r>
        <w:rPr>
          <w:noProof/>
        </w:rPr>
        <w:fldChar w:fldCharType="end"/>
      </w:r>
    </w:p>
    <w:p w14:paraId="51378050" w14:textId="4F43E712" w:rsidR="00F83CFF" w:rsidRDefault="00F83CFF">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fldLock="1"/>
      </w:r>
      <w:r>
        <w:rPr>
          <w:noProof/>
        </w:rPr>
        <w:instrText xml:space="preserve"> PAGEREF _Toc138362183 \h </w:instrText>
      </w:r>
      <w:r>
        <w:rPr>
          <w:noProof/>
        </w:rPr>
      </w:r>
      <w:r>
        <w:rPr>
          <w:noProof/>
        </w:rPr>
        <w:fldChar w:fldCharType="separate"/>
      </w:r>
      <w:r>
        <w:rPr>
          <w:noProof/>
        </w:rPr>
        <w:t>346</w:t>
      </w:r>
      <w:r>
        <w:rPr>
          <w:noProof/>
        </w:rPr>
        <w:fldChar w:fldCharType="end"/>
      </w:r>
    </w:p>
    <w:p w14:paraId="594266B6" w14:textId="4C19F0A2" w:rsidR="00F83CFF" w:rsidRDefault="00F83CFF">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fldLock="1"/>
      </w:r>
      <w:r>
        <w:rPr>
          <w:noProof/>
        </w:rPr>
        <w:instrText xml:space="preserve"> PAGEREF _Toc138362184 \h </w:instrText>
      </w:r>
      <w:r>
        <w:rPr>
          <w:noProof/>
        </w:rPr>
      </w:r>
      <w:r>
        <w:rPr>
          <w:noProof/>
        </w:rPr>
        <w:fldChar w:fldCharType="separate"/>
      </w:r>
      <w:r>
        <w:rPr>
          <w:noProof/>
        </w:rPr>
        <w:t>351</w:t>
      </w:r>
      <w:r>
        <w:rPr>
          <w:noProof/>
        </w:rPr>
        <w:fldChar w:fldCharType="end"/>
      </w:r>
    </w:p>
    <w:p w14:paraId="636B324D" w14:textId="274953AA" w:rsidR="00F83CFF" w:rsidRDefault="00F83CFF">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fldLock="1"/>
      </w:r>
      <w:r>
        <w:rPr>
          <w:noProof/>
        </w:rPr>
        <w:instrText xml:space="preserve"> PAGEREF _Toc138362185 \h </w:instrText>
      </w:r>
      <w:r>
        <w:rPr>
          <w:noProof/>
        </w:rPr>
      </w:r>
      <w:r>
        <w:rPr>
          <w:noProof/>
        </w:rPr>
        <w:fldChar w:fldCharType="separate"/>
      </w:r>
      <w:r>
        <w:rPr>
          <w:noProof/>
        </w:rPr>
        <w:t>359</w:t>
      </w:r>
      <w:r>
        <w:rPr>
          <w:noProof/>
        </w:rPr>
        <w:fldChar w:fldCharType="end"/>
      </w:r>
    </w:p>
    <w:p w14:paraId="22759A2D" w14:textId="4D6802E6" w:rsidR="00F83CFF" w:rsidRDefault="00F83CFF">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fldLock="1"/>
      </w:r>
      <w:r>
        <w:rPr>
          <w:noProof/>
        </w:rPr>
        <w:instrText xml:space="preserve"> PAGEREF _Toc138362186 \h </w:instrText>
      </w:r>
      <w:r>
        <w:rPr>
          <w:noProof/>
        </w:rPr>
      </w:r>
      <w:r>
        <w:rPr>
          <w:noProof/>
        </w:rPr>
        <w:fldChar w:fldCharType="separate"/>
      </w:r>
      <w:r>
        <w:rPr>
          <w:noProof/>
        </w:rPr>
        <w:t>360</w:t>
      </w:r>
      <w:r>
        <w:rPr>
          <w:noProof/>
        </w:rPr>
        <w:fldChar w:fldCharType="end"/>
      </w:r>
    </w:p>
    <w:p w14:paraId="14A880E6" w14:textId="468E85AA" w:rsidR="00F83CFF" w:rsidRDefault="00F83CFF">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_Toc138362187 \h </w:instrText>
      </w:r>
      <w:r>
        <w:rPr>
          <w:noProof/>
        </w:rPr>
      </w:r>
      <w:r>
        <w:rPr>
          <w:noProof/>
        </w:rPr>
        <w:fldChar w:fldCharType="separate"/>
      </w:r>
      <w:r>
        <w:rPr>
          <w:noProof/>
        </w:rPr>
        <w:t>360</w:t>
      </w:r>
      <w:r>
        <w:rPr>
          <w:noProof/>
        </w:rPr>
        <w:fldChar w:fldCharType="end"/>
      </w:r>
    </w:p>
    <w:p w14:paraId="1F65B526" w14:textId="0EB02462" w:rsidR="00F83CFF" w:rsidRDefault="00F83CFF">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fldLock="1"/>
      </w:r>
      <w:r>
        <w:rPr>
          <w:noProof/>
        </w:rPr>
        <w:instrText xml:space="preserve"> PAGEREF _Toc138362188 \h </w:instrText>
      </w:r>
      <w:r>
        <w:rPr>
          <w:noProof/>
        </w:rPr>
      </w:r>
      <w:r>
        <w:rPr>
          <w:noProof/>
        </w:rPr>
        <w:fldChar w:fldCharType="separate"/>
      </w:r>
      <w:r>
        <w:rPr>
          <w:noProof/>
        </w:rPr>
        <w:t>361</w:t>
      </w:r>
      <w:r>
        <w:rPr>
          <w:noProof/>
        </w:rPr>
        <w:fldChar w:fldCharType="end"/>
      </w:r>
    </w:p>
    <w:p w14:paraId="1BE3321F" w14:textId="7FCE2AB6" w:rsidR="00F83CFF" w:rsidRDefault="00F83CFF">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fldLock="1"/>
      </w:r>
      <w:r>
        <w:rPr>
          <w:noProof/>
        </w:rPr>
        <w:instrText xml:space="preserve"> PAGEREF _Toc138362189 \h </w:instrText>
      </w:r>
      <w:r>
        <w:rPr>
          <w:noProof/>
        </w:rPr>
      </w:r>
      <w:r>
        <w:rPr>
          <w:noProof/>
        </w:rPr>
        <w:fldChar w:fldCharType="separate"/>
      </w:r>
      <w:r>
        <w:rPr>
          <w:noProof/>
        </w:rPr>
        <w:t>361</w:t>
      </w:r>
      <w:r>
        <w:rPr>
          <w:noProof/>
        </w:rPr>
        <w:fldChar w:fldCharType="end"/>
      </w:r>
    </w:p>
    <w:p w14:paraId="76069564" w14:textId="3988EEE6" w:rsidR="00F83CFF" w:rsidRDefault="00F83CFF">
      <w:pPr>
        <w:pStyle w:val="TOC2"/>
        <w:rPr>
          <w:rFonts w:asciiTheme="minorHAnsi" w:eastAsiaTheme="minorEastAsia" w:hAnsiTheme="minorHAnsi" w:cstheme="minorBidi"/>
          <w:noProof/>
          <w:sz w:val="22"/>
          <w:szCs w:val="22"/>
          <w:lang w:eastAsia="en-GB"/>
        </w:rPr>
      </w:pPr>
      <w:r>
        <w:rPr>
          <w:noProof/>
          <w:lang w:eastAsia="zh-CN"/>
        </w:rPr>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_Toc138362190 \h </w:instrText>
      </w:r>
      <w:r>
        <w:rPr>
          <w:noProof/>
        </w:rPr>
      </w:r>
      <w:r>
        <w:rPr>
          <w:noProof/>
        </w:rPr>
        <w:fldChar w:fldCharType="separate"/>
      </w:r>
      <w:r>
        <w:rPr>
          <w:noProof/>
        </w:rPr>
        <w:t>362</w:t>
      </w:r>
      <w:r>
        <w:rPr>
          <w:noProof/>
        </w:rPr>
        <w:fldChar w:fldCharType="end"/>
      </w:r>
    </w:p>
    <w:p w14:paraId="759E1E20" w14:textId="3371D60E" w:rsidR="00F83CFF" w:rsidRDefault="00F83CFF">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fldLock="1"/>
      </w:r>
      <w:r>
        <w:rPr>
          <w:noProof/>
        </w:rPr>
        <w:instrText xml:space="preserve"> PAGEREF _Toc138362191 \h </w:instrText>
      </w:r>
      <w:r>
        <w:rPr>
          <w:noProof/>
        </w:rPr>
      </w:r>
      <w:r>
        <w:rPr>
          <w:noProof/>
        </w:rPr>
        <w:fldChar w:fldCharType="separate"/>
      </w:r>
      <w:r>
        <w:rPr>
          <w:noProof/>
        </w:rPr>
        <w:t>363</w:t>
      </w:r>
      <w:r>
        <w:rPr>
          <w:noProof/>
        </w:rPr>
        <w:fldChar w:fldCharType="end"/>
      </w:r>
    </w:p>
    <w:p w14:paraId="4DF6BB1E" w14:textId="1BB45C46" w:rsidR="00F83CFF" w:rsidRDefault="00F83CFF">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fldLock="1"/>
      </w:r>
      <w:r>
        <w:rPr>
          <w:noProof/>
        </w:rPr>
        <w:instrText xml:space="preserve"> PAGEREF _Toc138362192 \h </w:instrText>
      </w:r>
      <w:r>
        <w:rPr>
          <w:noProof/>
        </w:rPr>
      </w:r>
      <w:r>
        <w:rPr>
          <w:noProof/>
        </w:rPr>
        <w:fldChar w:fldCharType="separate"/>
      </w:r>
      <w:r>
        <w:rPr>
          <w:noProof/>
        </w:rPr>
        <w:t>363</w:t>
      </w:r>
      <w:r>
        <w:rPr>
          <w:noProof/>
        </w:rPr>
        <w:fldChar w:fldCharType="end"/>
      </w:r>
    </w:p>
    <w:p w14:paraId="0D7553BB" w14:textId="6E15A79F" w:rsidR="00F83CFF" w:rsidRDefault="00F83CFF">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_Toc138362193 \h </w:instrText>
      </w:r>
      <w:r>
        <w:rPr>
          <w:noProof/>
        </w:rPr>
      </w:r>
      <w:r>
        <w:rPr>
          <w:noProof/>
        </w:rPr>
        <w:fldChar w:fldCharType="separate"/>
      </w:r>
      <w:r>
        <w:rPr>
          <w:noProof/>
        </w:rPr>
        <w:t>363</w:t>
      </w:r>
      <w:r>
        <w:rPr>
          <w:noProof/>
        </w:rPr>
        <w:fldChar w:fldCharType="end"/>
      </w:r>
    </w:p>
    <w:p w14:paraId="6919DAA3" w14:textId="384DE77A" w:rsidR="00F83CFF" w:rsidRDefault="00F83CFF">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application/vnd.3gpp-prose-pc3a+xml</w:t>
      </w:r>
      <w:r>
        <w:rPr>
          <w:noProof/>
        </w:rPr>
        <w:tab/>
      </w:r>
      <w:r>
        <w:rPr>
          <w:noProof/>
        </w:rPr>
        <w:fldChar w:fldCharType="begin" w:fldLock="1"/>
      </w:r>
      <w:r>
        <w:rPr>
          <w:noProof/>
        </w:rPr>
        <w:instrText xml:space="preserve"> PAGEREF _Toc138362194 \h </w:instrText>
      </w:r>
      <w:r>
        <w:rPr>
          <w:noProof/>
        </w:rPr>
      </w:r>
      <w:r>
        <w:rPr>
          <w:noProof/>
        </w:rPr>
        <w:fldChar w:fldCharType="separate"/>
      </w:r>
      <w:r>
        <w:rPr>
          <w:noProof/>
        </w:rPr>
        <w:t>363</w:t>
      </w:r>
      <w:r>
        <w:rPr>
          <w:noProof/>
        </w:rPr>
        <w:fldChar w:fldCharType="end"/>
      </w:r>
    </w:p>
    <w:p w14:paraId="1FE597C7" w14:textId="5F936CE0" w:rsidR="00F83CFF" w:rsidRDefault="00F83CFF">
      <w:pPr>
        <w:pStyle w:val="TOC2"/>
        <w:rPr>
          <w:rFonts w:asciiTheme="minorHAnsi" w:eastAsiaTheme="minorEastAsia" w:hAnsiTheme="minorHAnsi" w:cstheme="minorBidi"/>
          <w:noProof/>
          <w:sz w:val="22"/>
          <w:szCs w:val="22"/>
          <w:lang w:eastAsia="en-GB"/>
        </w:rPr>
      </w:pPr>
      <w:r>
        <w:rPr>
          <w:noProof/>
        </w:rPr>
        <w:t>A.1.2A</w:t>
      </w:r>
      <w:r>
        <w:rPr>
          <w:rFonts w:asciiTheme="minorHAnsi" w:eastAsiaTheme="minorEastAsia" w:hAnsiTheme="minorHAnsi" w:cstheme="minorBidi"/>
          <w:noProof/>
          <w:sz w:val="22"/>
          <w:szCs w:val="22"/>
          <w:lang w:eastAsia="en-GB"/>
        </w:rPr>
        <w:tab/>
      </w:r>
      <w:r>
        <w:rPr>
          <w:noProof/>
        </w:rPr>
        <w:t>application/vnd.3gpp-prose-pc8+xml</w:t>
      </w:r>
      <w:r>
        <w:rPr>
          <w:noProof/>
        </w:rPr>
        <w:tab/>
      </w:r>
      <w:r>
        <w:rPr>
          <w:noProof/>
        </w:rPr>
        <w:fldChar w:fldCharType="begin" w:fldLock="1"/>
      </w:r>
      <w:r>
        <w:rPr>
          <w:noProof/>
        </w:rPr>
        <w:instrText xml:space="preserve"> PAGEREF _Toc138362195 \h </w:instrText>
      </w:r>
      <w:r>
        <w:rPr>
          <w:noProof/>
        </w:rPr>
      </w:r>
      <w:r>
        <w:rPr>
          <w:noProof/>
        </w:rPr>
        <w:fldChar w:fldCharType="separate"/>
      </w:r>
      <w:r>
        <w:rPr>
          <w:noProof/>
        </w:rPr>
        <w:t>364</w:t>
      </w:r>
      <w:r>
        <w:rPr>
          <w:noProof/>
        </w:rPr>
        <w:fldChar w:fldCharType="end"/>
      </w:r>
    </w:p>
    <w:p w14:paraId="45FC6ABC" w14:textId="6D6B7A17" w:rsidR="00F83CFF" w:rsidRDefault="00F83CFF">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application/vnd.3gpp-prose-pc3ach+xml</w:t>
      </w:r>
      <w:r>
        <w:rPr>
          <w:noProof/>
        </w:rPr>
        <w:tab/>
      </w:r>
      <w:r>
        <w:rPr>
          <w:noProof/>
        </w:rPr>
        <w:fldChar w:fldCharType="begin" w:fldLock="1"/>
      </w:r>
      <w:r>
        <w:rPr>
          <w:noProof/>
        </w:rPr>
        <w:instrText xml:space="preserve"> PAGEREF _Toc138362196 \h </w:instrText>
      </w:r>
      <w:r>
        <w:rPr>
          <w:noProof/>
        </w:rPr>
      </w:r>
      <w:r>
        <w:rPr>
          <w:noProof/>
        </w:rPr>
        <w:fldChar w:fldCharType="separate"/>
      </w:r>
      <w:r>
        <w:rPr>
          <w:noProof/>
        </w:rPr>
        <w:t>366</w:t>
      </w:r>
      <w:r>
        <w:rPr>
          <w:noProof/>
        </w:rPr>
        <w:fldChar w:fldCharType="end"/>
      </w:r>
    </w:p>
    <w:p w14:paraId="7F978609" w14:textId="6C297709" w:rsidR="00F83CFF" w:rsidRDefault="00F83CFF">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_Toc138362197 \h </w:instrText>
      </w:r>
      <w:r>
        <w:rPr>
          <w:noProof/>
        </w:rPr>
      </w:r>
      <w:r>
        <w:rPr>
          <w:noProof/>
        </w:rPr>
        <w:fldChar w:fldCharType="separate"/>
      </w:r>
      <w:r>
        <w:rPr>
          <w:noProof/>
        </w:rPr>
        <w:t>368</w:t>
      </w:r>
      <w:r>
        <w:rPr>
          <w:noProof/>
        </w:rPr>
        <w:fldChar w:fldCharType="end"/>
      </w:r>
    </w:p>
    <w:p w14:paraId="6C394403" w14:textId="72FDFC01"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38361409"/>
      <w:bookmarkEnd w:id="16"/>
      <w:r w:rsidRPr="00C33F68">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38361410"/>
      <w:bookmarkEnd w:id="20"/>
      <w:r w:rsidRPr="00C33F68">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5F052CBC" w:rsidR="00075451" w:rsidRPr="00C33F68" w:rsidRDefault="00075451" w:rsidP="00075451">
      <w:pPr>
        <w:pStyle w:val="B1"/>
        <w:rPr>
          <w:noProof/>
          <w:lang w:eastAsia="zh-CN"/>
        </w:rPr>
      </w:pPr>
      <w:r w:rsidRPr="00C33F68">
        <w:rPr>
          <w:noProof/>
          <w:lang w:eastAsia="zh-CN"/>
        </w:rPr>
        <w:t>c)</w:t>
      </w:r>
      <w:r w:rsidRPr="00C33F68">
        <w:rPr>
          <w:noProof/>
          <w:lang w:eastAsia="zh-CN"/>
        </w:rPr>
        <w:tab/>
        <w:t>5G ProSe UE-to-network relay</w:t>
      </w:r>
      <w:r w:rsidR="006F5E36" w:rsidRPr="00C33F68">
        <w:rPr>
          <w:noProof/>
          <w:lang w:eastAsia="zh-CN"/>
        </w:rPr>
        <w:t>.</w:t>
      </w:r>
    </w:p>
    <w:p w14:paraId="5CAED484" w14:textId="0A0A04A7" w:rsidR="002905FC" w:rsidRPr="00C33F68" w:rsidRDefault="002905FC" w:rsidP="002905FC">
      <w:pPr>
        <w:rPr>
          <w:noProof/>
          <w:lang w:eastAsia="zh-CN"/>
        </w:rPr>
      </w:pPr>
      <w:r w:rsidRPr="00C33F68">
        <w:rPr>
          <w:noProof/>
          <w:lang w:eastAsia="zh-CN"/>
        </w:rPr>
        <w:t>The present document defines the associated procedures</w:t>
      </w:r>
      <w:r w:rsidRPr="00C33F68">
        <w:rPr>
          <w:lang w:eastAsia="zh-CN"/>
        </w:rPr>
        <w:t xml:space="preserve"> for 5G ProSe service </w:t>
      </w:r>
      <w:r>
        <w:rPr>
          <w:lang w:eastAsia="zh-CN"/>
        </w:rPr>
        <w:t>authorization</w:t>
      </w:r>
      <w:r>
        <w:rPr>
          <w:rFonts w:hint="eastAsia"/>
          <w:lang w:eastAsia="zh-CN"/>
        </w:rPr>
        <w:t xml:space="preserve"> and configuration</w:t>
      </w:r>
      <w:r w:rsidRPr="00C33F68">
        <w:rPr>
          <w:lang w:eastAsia="zh-CN"/>
        </w:rPr>
        <w:t xml:space="preserve">, 5G ProSe direct discovery, </w:t>
      </w:r>
      <w:r w:rsidRPr="00C33F68">
        <w:t>5G ProSe direct communication</w:t>
      </w:r>
      <w:r>
        <w:rPr>
          <w:rFonts w:hint="eastAsia"/>
          <w:lang w:eastAsia="zh-CN"/>
        </w:rPr>
        <w:t xml:space="preserve">, and </w:t>
      </w:r>
      <w:r w:rsidRPr="00C33F68">
        <w:rPr>
          <w:lang w:eastAsia="zh-CN"/>
        </w:rPr>
        <w:t>5G ProSe UE-to-network relay.</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38361411"/>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FC24A4" w:rsidR="007F5A55"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41164DCB" w14:textId="798D7861" w:rsidR="00906A58" w:rsidRPr="00C33F68" w:rsidRDefault="00906A58" w:rsidP="00DA4189">
      <w:pPr>
        <w:pStyle w:val="EX"/>
        <w:rPr>
          <w:lang w:eastAsia="zh-CN"/>
        </w:rPr>
      </w:pPr>
      <w:r w:rsidRPr="00554836">
        <w:t>[</w:t>
      </w:r>
      <w:r>
        <w:t>5</w:t>
      </w:r>
      <w:r>
        <w:rPr>
          <w:rFonts w:hint="eastAsia"/>
          <w:lang w:eastAsia="zh-CN"/>
        </w:rPr>
        <w:t>1</w:t>
      </w:r>
      <w:r w:rsidRPr="00554836">
        <w:t>]</w:t>
      </w:r>
      <w:r w:rsidRPr="00554836">
        <w:tab/>
      </w:r>
      <w:r w:rsidRPr="00CB5EC9">
        <w:t>3GPP</w:t>
      </w:r>
      <w:r>
        <w:t> </w:t>
      </w:r>
      <w:r w:rsidRPr="00CB5EC9">
        <w:t>TS</w:t>
      </w:r>
      <w:r>
        <w:t> </w:t>
      </w:r>
      <w:r w:rsidRPr="00CB5EC9">
        <w:t>23.502: "Procedures for the 5G System (5GS); Stage</w:t>
      </w:r>
      <w:r>
        <w:t> </w:t>
      </w:r>
      <w:r w:rsidRPr="00CB5EC9">
        <w:t>2".</w:t>
      </w:r>
    </w:p>
    <w:p w14:paraId="650D45E1" w14:textId="77777777" w:rsidR="00080512" w:rsidRPr="00C33F68" w:rsidRDefault="00080512">
      <w:pPr>
        <w:pStyle w:val="Heading1"/>
      </w:pPr>
      <w:bookmarkStart w:id="25" w:name="_Toc138361412"/>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38361413"/>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59D834A5" w14:textId="77777777" w:rsidR="004623D6" w:rsidRPr="00C33F68" w:rsidRDefault="004623D6" w:rsidP="004623D6">
      <w:pPr>
        <w:pStyle w:val="EW"/>
        <w:rPr>
          <w:b/>
          <w:bCs/>
          <w:lang w:eastAsia="zh-CN"/>
        </w:rPr>
      </w:pPr>
      <w:r w:rsidRPr="00CB5EC9">
        <w:rPr>
          <w:b/>
          <w:lang w:eastAsia="zh-CN"/>
        </w:rPr>
        <w:t>I</w:t>
      </w:r>
      <w:r w:rsidRPr="00CB5EC9">
        <w:rPr>
          <w:b/>
        </w:rPr>
        <w:t xml:space="preserve">ndirect </w:t>
      </w:r>
      <w:r>
        <w:rPr>
          <w:rFonts w:hint="eastAsia"/>
          <w:b/>
          <w:lang w:eastAsia="zh-CN"/>
        </w:rPr>
        <w:t>n</w:t>
      </w:r>
      <w:r w:rsidRPr="00CB5EC9">
        <w:rPr>
          <w:b/>
        </w:rPr>
        <w:t xml:space="preserve">etwork </w:t>
      </w:r>
      <w:r>
        <w:rPr>
          <w:rFonts w:hint="eastAsia"/>
          <w:b/>
          <w:lang w:eastAsia="zh-CN"/>
        </w:rPr>
        <w:t>c</w:t>
      </w:r>
      <w:r w:rsidRPr="00CB5EC9">
        <w:rPr>
          <w:b/>
          <w:lang w:eastAsia="zh-CN"/>
        </w:rPr>
        <w:t>ommunication</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4A1FEF" w:rsidRDefault="003C2756" w:rsidP="003A13E4">
      <w:pPr>
        <w:pStyle w:val="EW"/>
        <w:rPr>
          <w:b/>
          <w:bCs/>
          <w:lang w:val="fr-FR"/>
        </w:rPr>
      </w:pPr>
      <w:r w:rsidRPr="004A1FEF">
        <w:rPr>
          <w:b/>
          <w:bCs/>
          <w:lang w:val="fr-FR"/>
        </w:rPr>
        <w:t>ProSe application code</w:t>
      </w:r>
    </w:p>
    <w:p w14:paraId="5710E8E4" w14:textId="3E5127EA" w:rsidR="003C2756" w:rsidRPr="004A1FEF" w:rsidRDefault="003C2756" w:rsidP="003A13E4">
      <w:pPr>
        <w:pStyle w:val="EW"/>
        <w:rPr>
          <w:b/>
          <w:bCs/>
          <w:lang w:val="fr-FR"/>
        </w:rPr>
      </w:pPr>
      <w:r w:rsidRPr="004A1FEF">
        <w:rPr>
          <w:b/>
          <w:bCs/>
          <w:lang w:val="fr-FR"/>
        </w:rPr>
        <w:t>ProSe application mask</w:t>
      </w:r>
    </w:p>
    <w:p w14:paraId="3EC35DD3" w14:textId="4A7508E2" w:rsidR="003C2756" w:rsidRPr="00C33F68" w:rsidRDefault="003C2756" w:rsidP="003A13E4">
      <w:pPr>
        <w:pStyle w:val="EW"/>
        <w:rPr>
          <w:b/>
          <w:bCs/>
        </w:rPr>
      </w:pPr>
      <w:r w:rsidRPr="00C33F68">
        <w:rPr>
          <w:b/>
          <w:bCs/>
        </w:rPr>
        <w:t>ProSe application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4A1FEF" w:rsidRDefault="003C2756" w:rsidP="003A13E4">
      <w:pPr>
        <w:pStyle w:val="EW"/>
        <w:rPr>
          <w:b/>
          <w:bCs/>
          <w:lang w:val="fr-FR"/>
        </w:rPr>
      </w:pPr>
      <w:r w:rsidRPr="004A1FEF">
        <w:rPr>
          <w:b/>
          <w:bCs/>
          <w:lang w:val="fr-FR"/>
        </w:rPr>
        <w:t>ProSe query code</w:t>
      </w:r>
    </w:p>
    <w:p w14:paraId="2F2E3CC3" w14:textId="0AA3E906" w:rsidR="003C2756" w:rsidRPr="004A1FEF" w:rsidRDefault="003C2756" w:rsidP="003A13E4">
      <w:pPr>
        <w:pStyle w:val="EW"/>
        <w:rPr>
          <w:b/>
          <w:bCs/>
          <w:lang w:val="fr-FR"/>
        </w:rPr>
      </w:pPr>
      <w:r w:rsidRPr="004A1FEF">
        <w:rPr>
          <w:b/>
          <w:bCs/>
          <w:lang w:val="fr-FR"/>
        </w:rPr>
        <w:t>ProSe response code</w:t>
      </w:r>
    </w:p>
    <w:p w14:paraId="1BDDC235" w14:textId="4D2F5416" w:rsidR="003C2756" w:rsidRPr="004A1FEF" w:rsidRDefault="003C2756" w:rsidP="003A13E4">
      <w:pPr>
        <w:pStyle w:val="EW"/>
        <w:rPr>
          <w:b/>
          <w:bCs/>
          <w:lang w:val="fr-FR"/>
        </w:rPr>
      </w:pPr>
      <w:r w:rsidRPr="004A1FEF">
        <w:rPr>
          <w:b/>
          <w:bCs/>
          <w:lang w:val="fr-FR"/>
        </w:rPr>
        <w:t>ProSe restricted code</w:t>
      </w:r>
    </w:p>
    <w:p w14:paraId="25703C07" w14:textId="2BB99FB8" w:rsidR="003C2756" w:rsidRPr="004A1FEF" w:rsidRDefault="003C2756" w:rsidP="003A13E4">
      <w:pPr>
        <w:pStyle w:val="EW"/>
        <w:rPr>
          <w:b/>
          <w:bCs/>
          <w:lang w:val="fr-FR"/>
        </w:rPr>
      </w:pPr>
      <w:r w:rsidRPr="004A1FEF">
        <w:rPr>
          <w:b/>
          <w:bCs/>
          <w:lang w:val="fr-FR"/>
        </w:rPr>
        <w:t>ProSe restricted code prefix</w:t>
      </w:r>
    </w:p>
    <w:p w14:paraId="5DBBAB0A" w14:textId="0B311383" w:rsidR="003C2756" w:rsidRPr="004A1FEF" w:rsidRDefault="003C2756" w:rsidP="003A13E4">
      <w:pPr>
        <w:pStyle w:val="EW"/>
        <w:rPr>
          <w:b/>
          <w:bCs/>
          <w:lang w:val="fr-FR"/>
        </w:rPr>
      </w:pPr>
      <w:r w:rsidRPr="004A1FEF">
        <w:rPr>
          <w:b/>
          <w:bCs/>
          <w:lang w:val="fr-FR"/>
        </w:rPr>
        <w:t>ProSe restricted code suffix</w:t>
      </w:r>
    </w:p>
    <w:p w14:paraId="039D77F4" w14:textId="74C64EDF" w:rsidR="003C2756" w:rsidRPr="004A1FEF" w:rsidRDefault="003C2756" w:rsidP="003A13E4">
      <w:pPr>
        <w:pStyle w:val="EW"/>
        <w:rPr>
          <w:b/>
          <w:bCs/>
          <w:lang w:val="fr-FR"/>
        </w:rPr>
      </w:pPr>
      <w:r w:rsidRPr="004A1FEF">
        <w:rPr>
          <w:b/>
          <w:bCs/>
          <w:lang w:val="fr-FR"/>
        </w:rPr>
        <w:t>Relay service code</w:t>
      </w:r>
    </w:p>
    <w:p w14:paraId="4B0F6C89" w14:textId="76CCA962" w:rsidR="003C2756" w:rsidRPr="004A1FEF" w:rsidRDefault="003C2756" w:rsidP="003A13E4">
      <w:pPr>
        <w:pStyle w:val="EW"/>
        <w:rPr>
          <w:b/>
          <w:bCs/>
          <w:lang w:val="fr-FR"/>
        </w:rPr>
      </w:pPr>
      <w:r w:rsidRPr="004A1FEF">
        <w:rPr>
          <w:b/>
          <w:bCs/>
          <w:lang w:val="fr-FR"/>
        </w:rPr>
        <w:t>Restricted ProSe application user ID</w:t>
      </w:r>
    </w:p>
    <w:p w14:paraId="2463AFEF" w14:textId="06D232C7" w:rsidR="003C2756" w:rsidRPr="004A1FEF" w:rsidRDefault="003C2756" w:rsidP="003A13E4">
      <w:pPr>
        <w:pStyle w:val="EW"/>
        <w:rPr>
          <w:b/>
          <w:bCs/>
          <w:lang w:val="fr-FR"/>
        </w:rPr>
      </w:pPr>
      <w:r w:rsidRPr="004A1FEF">
        <w:rPr>
          <w:b/>
          <w:bCs/>
          <w:lang w:val="fr-FR"/>
        </w:rPr>
        <w:t>Source layer-2 ID</w:t>
      </w:r>
    </w:p>
    <w:p w14:paraId="3A6FD8D7" w14:textId="77777777" w:rsidR="00C33F68" w:rsidRDefault="00C33F68" w:rsidP="00C33F68">
      <w:pPr>
        <w:pStyle w:val="EW"/>
        <w:rPr>
          <w:b/>
          <w:bCs/>
        </w:rPr>
      </w:pPr>
      <w:r>
        <w:rPr>
          <w:b/>
          <w:bCs/>
        </w:rPr>
        <w:t>NR Tx profile</w:t>
      </w:r>
    </w:p>
    <w:p w14:paraId="29939591" w14:textId="20227BE8" w:rsidR="00C33F68" w:rsidRPr="00C33F68" w:rsidRDefault="00C33F68" w:rsidP="00C33F68">
      <w:pPr>
        <w:pStyle w:val="EW"/>
        <w:rPr>
          <w:b/>
          <w:bCs/>
        </w:rPr>
      </w:pPr>
      <w:r>
        <w:rPr>
          <w:b/>
          <w:bCs/>
        </w:rPr>
        <w:t>User info ID</w:t>
      </w:r>
    </w:p>
    <w:p w14:paraId="20227DF1" w14:textId="77777777" w:rsidR="00080512" w:rsidRPr="00C33F68" w:rsidRDefault="00080512">
      <w:pPr>
        <w:pStyle w:val="Heading2"/>
      </w:pPr>
      <w:bookmarkStart w:id="27" w:name="_Toc138361414"/>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299CA507" w14:textId="77777777" w:rsidR="0096619C" w:rsidRDefault="0096619C" w:rsidP="0096619C">
      <w:pPr>
        <w:pStyle w:val="EW"/>
      </w:pPr>
      <w:r>
        <w:t>CP-PRUK</w:t>
      </w:r>
      <w:r>
        <w:tab/>
        <w:t>Control Plane ProSe Remote User Key</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00AFF42A" w14:textId="77777777" w:rsidR="00E75553" w:rsidRPr="00C33F68" w:rsidRDefault="00E75553" w:rsidP="00E75553">
      <w:pPr>
        <w:pStyle w:val="EW"/>
        <w:rPr>
          <w:lang w:eastAsia="zh-CN"/>
        </w:rPr>
      </w:pPr>
      <w:r w:rsidRPr="00E51685">
        <w:rPr>
          <w:lang w:eastAsia="zh-CN"/>
        </w:rPr>
        <w:t>FQDN</w:t>
      </w:r>
      <w:r>
        <w:rPr>
          <w:lang w:eastAsia="zh-CN"/>
        </w:rPr>
        <w:tab/>
        <w:t>Fully Qualified Domain Name</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3AF952E" w14:textId="77777777" w:rsidR="001E6B39" w:rsidRPr="0067702D" w:rsidRDefault="001E6B39" w:rsidP="001E6B39">
      <w:pPr>
        <w:pStyle w:val="EW"/>
      </w:pPr>
      <w:r>
        <w:t>MOBIKE</w:t>
      </w:r>
      <w:r w:rsidRPr="00804452">
        <w:t xml:space="preserve"> </w:t>
      </w:r>
      <w:r>
        <w:tab/>
      </w:r>
      <w:r w:rsidRPr="00804452">
        <w:t>IKEv2</w:t>
      </w:r>
      <w:r>
        <w:rPr>
          <w:rFonts w:hint="eastAsia"/>
        </w:rPr>
        <w:t xml:space="preserve"> </w:t>
      </w:r>
      <w:r w:rsidRPr="00804452">
        <w:t>Mobility</w:t>
      </w:r>
      <w:r>
        <w:rPr>
          <w:rFonts w:hint="eastAsia"/>
        </w:rPr>
        <w:t xml:space="preserve"> </w:t>
      </w:r>
      <w:r w:rsidRPr="00804452">
        <w:t>and</w:t>
      </w:r>
      <w:r>
        <w:rPr>
          <w:rFonts w:hint="eastAsia"/>
        </w:rPr>
        <w:t xml:space="preserve"> </w:t>
      </w:r>
      <w:r w:rsidRPr="00804452">
        <w:t>Multihoming</w:t>
      </w:r>
      <w:r>
        <w:rPr>
          <w:rFonts w:hint="eastAsia"/>
        </w:rPr>
        <w:t xml:space="preserve"> </w:t>
      </w:r>
      <w:r w:rsidRPr="001B7C50">
        <w:t>Protocol</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3DEA7FA8" w14:textId="77777777" w:rsidR="00384C77" w:rsidRDefault="00384C77" w:rsidP="00384C77">
      <w:pPr>
        <w:pStyle w:val="EW"/>
      </w:pPr>
      <w:r>
        <w:t>UP-PRUK</w:t>
      </w:r>
      <w:r>
        <w:tab/>
        <w:t>User Plane ProSe Remote User Key</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38361415"/>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38361416"/>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3836141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38361418"/>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3836141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38361420"/>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4D6B6A5"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38361421"/>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1C29C4E4"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w:t>
      </w:r>
      <w:r w:rsidRPr="00C33F68">
        <w:rPr>
          <w:noProof/>
        </w:rPr>
        <w:t>can be:</w:t>
      </w:r>
    </w:p>
    <w:p w14:paraId="31038C06" w14:textId="77777777" w:rsidR="00580FC1" w:rsidRPr="00C33F68" w:rsidRDefault="00580FC1" w:rsidP="00580FC1">
      <w:pPr>
        <w:pStyle w:val="B1"/>
        <w:rPr>
          <w:noProof/>
        </w:rPr>
      </w:pPr>
      <w:r w:rsidRPr="00C33F68">
        <w:rPr>
          <w:noProof/>
        </w:rPr>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61C9F74" w14:textId="77777777" w:rsidR="00C530B9" w:rsidRDefault="00C530B9" w:rsidP="00C530B9">
      <w:pPr>
        <w:pStyle w:val="NO"/>
        <w:rPr>
          <w:noProof/>
          <w:lang w:eastAsia="zh-CN"/>
        </w:rPr>
      </w:pPr>
      <w:r w:rsidRPr="005C14FC">
        <w:t>NOTE:</w:t>
      </w:r>
      <w:r w:rsidRPr="005C14FC">
        <w:rPr>
          <w:rFonts w:hint="eastAsia"/>
          <w:lang w:eastAsia="zh-CN"/>
        </w:rPr>
        <w:tab/>
        <w:t>I</w:t>
      </w:r>
      <w:r w:rsidRPr="005C14FC">
        <w:t xml:space="preserve">t is not </w:t>
      </w:r>
      <w:r w:rsidRPr="005C14FC">
        <w:rPr>
          <w:rFonts w:hint="eastAsia"/>
          <w:lang w:eastAsia="zh-CN"/>
        </w:rPr>
        <w:t xml:space="preserve">supported for the UE </w:t>
      </w:r>
      <w:r w:rsidRPr="005C14FC">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33F68" w:rsidRDefault="002C52DA" w:rsidP="002C52DA">
      <w:pPr>
        <w:pStyle w:val="Heading3"/>
        <w:rPr>
          <w:lang w:eastAsia="zh-CN"/>
        </w:rPr>
      </w:pPr>
      <w:bookmarkStart w:id="46" w:name="_Toc13836142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77CF07E7" w:rsidR="00426724"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5C6F3243" w14:textId="44635CC8" w:rsidR="00065C74" w:rsidRPr="00C33F68" w:rsidRDefault="00065C74" w:rsidP="00C62E9E">
      <w:pPr>
        <w:pStyle w:val="NO"/>
      </w:pPr>
      <w:r>
        <w:t>NOTE 3:</w:t>
      </w:r>
      <w:r>
        <w:tab/>
        <w:t xml:space="preserve">The </w:t>
      </w:r>
      <w:r w:rsidRPr="001B73AD">
        <w:rPr>
          <w:lang w:eastAsia="zh-CN"/>
        </w:rPr>
        <w:t>ProSe identifiers to default destination layer-2 ID for initial discovery signalling mapping rule</w:t>
      </w:r>
      <w:r>
        <w:rPr>
          <w:lang w:eastAsia="zh-CN"/>
        </w:rPr>
        <w:t xml:space="preserve"> can include a default configuration</w:t>
      </w:r>
      <w:r>
        <w:t xml:space="preserve"> entry with the lowest priority </w:t>
      </w:r>
      <w:r>
        <w:rPr>
          <w:lang w:eastAsia="zh-CN"/>
        </w:rPr>
        <w:t>for</w:t>
      </w:r>
      <w:r>
        <w:t xml:space="preserve"> the ProSe services that do not have corresponding </w:t>
      </w:r>
      <w:r>
        <w:rPr>
          <w:lang w:eastAsia="zh-CN"/>
        </w:rPr>
        <w:t>configurations in the mapping rule (see 3GPP TS </w:t>
      </w:r>
      <w:r>
        <w:t>24.555</w:t>
      </w:r>
      <w:r>
        <w:rPr>
          <w:lang w:eastAsia="zh-CN"/>
        </w:rPr>
        <w:t> [17])</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2FB8FE8" w:rsidR="00426724" w:rsidRPr="00C33F68" w:rsidRDefault="00426724" w:rsidP="00426724">
      <w:pPr>
        <w:pStyle w:val="B1"/>
        <w:rPr>
          <w:lang w:eastAsia="zh-CN"/>
        </w:rPr>
      </w:pPr>
      <w:r>
        <w:rPr>
          <w:lang w:eastAsia="zh-CN"/>
        </w:rPr>
        <w:t>o)</w:t>
      </w:r>
      <w:r>
        <w:rPr>
          <w:lang w:eastAsia="zh-CN"/>
        </w:rPr>
        <w:tab/>
        <w:t xml:space="preserve">optionally, the 5G DDNMF </w:t>
      </w:r>
      <w:r w:rsidR="003D3D87">
        <w:rPr>
          <w:lang w:eastAsia="zh-CN"/>
        </w:rPr>
        <w:t xml:space="preserve">address information </w:t>
      </w:r>
      <w:r>
        <w:rPr>
          <w:lang w:eastAsia="zh-CN"/>
        </w:rPr>
        <w:t>in the HPLMN.</w:t>
      </w:r>
    </w:p>
    <w:p w14:paraId="77FDBBBC" w14:textId="65F82F99" w:rsidR="00F846FC" w:rsidRPr="00C33F68" w:rsidRDefault="00F846FC" w:rsidP="00F846FC">
      <w:pPr>
        <w:pStyle w:val="NO"/>
      </w:pPr>
      <w:r>
        <w:t>NOTE </w:t>
      </w:r>
      <w:r w:rsidR="00065C74">
        <w:t>4</w:t>
      </w:r>
      <w:r>
        <w:t>:</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38361423"/>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7D46E2E2" w:rsidR="00EF2DE5" w:rsidRPr="00C33F68" w:rsidRDefault="00EF2DE5" w:rsidP="00EF2DE5">
      <w:pPr>
        <w:pStyle w:val="B1"/>
        <w:rPr>
          <w:noProof/>
        </w:rPr>
      </w:pPr>
      <w:r w:rsidRPr="00C33F68">
        <w:rPr>
          <w:noProof/>
        </w:rPr>
        <w:t>i)</w:t>
      </w:r>
      <w:r w:rsidR="00186F4F">
        <w:rPr>
          <w:noProof/>
        </w:rPr>
        <w:tab/>
      </w:r>
      <w:r w:rsidR="00DB79DF">
        <w:rPr>
          <w:noProof/>
        </w:rPr>
        <w:t>a list of ProSe identifier to d</w:t>
      </w:r>
      <w:r w:rsidR="00DB79DF">
        <w:t xml:space="preserve">estination layer-2 ID for groupcast </w:t>
      </w:r>
      <w:r w:rsidR="00DB79DF">
        <w:rPr>
          <w:noProof/>
        </w:rPr>
        <w:t xml:space="preserve">mapping rules. Each mapping rule contains one or more ProSe identifiers and the </w:t>
      </w:r>
      <w:r w:rsidR="00DB79DF">
        <w:t>destination layer-2 ID for groupcast</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77777777" w:rsidR="00624E64" w:rsidRDefault="00624E64" w:rsidP="00624E64">
      <w:pPr>
        <w:pStyle w:val="B1"/>
      </w:pPr>
      <w:r>
        <w:t>q)</w:t>
      </w:r>
      <w:r>
        <w:tab/>
        <w:t xml:space="preserve">the PC5 DRX configuration for broadcast, groupcast </w:t>
      </w:r>
      <w:r>
        <w:rPr>
          <w:lang w:eastAsia="ko-KR"/>
        </w:rPr>
        <w:t xml:space="preserve">and initial signalling of </w:t>
      </w:r>
      <w:r w:rsidRPr="00857500">
        <w:rPr>
          <w:noProof/>
          <w:lang w:eastAsia="zh-CN"/>
        </w:rPr>
        <w:t>5G ProSe direct link establishment</w:t>
      </w:r>
      <w:r>
        <w:t>, as specified in 3GPP TS 38.331 [13], including the mapping of PC5 QoS profile(s) to PC5 DRX cycle(s) and the default PC5 DRX configuration when the UE is not served by NG-RAN.</w:t>
      </w:r>
    </w:p>
    <w:p w14:paraId="15A988E0" w14:textId="7D7CE265" w:rsidR="00894A5C"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3B062A16" w14:textId="2BB92840" w:rsidR="003E2E85" w:rsidRPr="00C33F68" w:rsidRDefault="003E2E85" w:rsidP="003D6AD9">
      <w:pPr>
        <w:pStyle w:val="NO"/>
        <w:rPr>
          <w:lang w:eastAsia="zh-CN"/>
        </w:rPr>
      </w:pPr>
      <w:bookmarkStart w:id="48" w:name="_Hlk128469071"/>
      <w:r>
        <w:rPr>
          <w:lang w:eastAsia="zh-CN"/>
        </w:rPr>
        <w:t>NOTE 3:</w:t>
      </w:r>
      <w:r>
        <w:rPr>
          <w:lang w:eastAsia="zh-CN"/>
        </w:rPr>
        <w:tab/>
      </w:r>
      <w:bookmarkStart w:id="49" w:name="_Hlk128469617"/>
      <w:r>
        <w:rPr>
          <w:lang w:eastAsia="zh-CN"/>
        </w:rPr>
        <w:t>Each mapping rule above can include a default configuration</w:t>
      </w:r>
      <w:r>
        <w:t xml:space="preserve"> entry with the lowest priority</w:t>
      </w:r>
      <w:r>
        <w:rPr>
          <w:lang w:eastAsia="zh-CN"/>
        </w:rPr>
        <w:t xml:space="preserve"> for</w:t>
      </w:r>
      <w:r>
        <w:t xml:space="preserve"> the ProSe services that do not have corresponding </w:t>
      </w:r>
      <w:r>
        <w:rPr>
          <w:lang w:eastAsia="zh-CN"/>
        </w:rPr>
        <w:t>configurations in the mapping rules (see 3GPP TS </w:t>
      </w:r>
      <w:r>
        <w:t>24.555</w:t>
      </w:r>
      <w:r>
        <w:rPr>
          <w:lang w:eastAsia="zh-CN"/>
        </w:rPr>
        <w:t> [17])</w:t>
      </w:r>
      <w:bookmarkEnd w:id="49"/>
      <w:r>
        <w:rPr>
          <w:lang w:eastAsia="zh-CN"/>
        </w:rPr>
        <w:t>.</w:t>
      </w:r>
      <w:bookmarkEnd w:id="48"/>
    </w:p>
    <w:p w14:paraId="0517825B" w14:textId="3FB4A962" w:rsidR="00CC5EF2" w:rsidRPr="00C33F68" w:rsidRDefault="00CC5EF2" w:rsidP="00CC5EF2">
      <w:pPr>
        <w:pStyle w:val="Heading3"/>
        <w:rPr>
          <w:lang w:eastAsia="zh-CN"/>
        </w:rPr>
      </w:pPr>
      <w:bookmarkStart w:id="50" w:name="_Toc138361424"/>
      <w:r w:rsidRPr="00C33F68">
        <w:t>5.2.5</w:t>
      </w:r>
      <w:r w:rsidRPr="00C33F68">
        <w:tab/>
        <w:t xml:space="preserve">Configuration parameters for 5G ProSe UE-to-network </w:t>
      </w:r>
      <w:r w:rsidR="006C6FDD" w:rsidRPr="00C33F68">
        <w:t>relay</w:t>
      </w:r>
      <w:bookmarkEnd w:id="50"/>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06A3EADC" w:rsidR="00CC5EF2" w:rsidRPr="00C33F68" w:rsidRDefault="00CC5EF2" w:rsidP="00CC5EF2">
      <w:pPr>
        <w:pStyle w:val="B3"/>
      </w:pPr>
      <w:r w:rsidRPr="00C33F68">
        <w:t>i)</w:t>
      </w:r>
      <w:r w:rsidRPr="00C33F68">
        <w:tab/>
        <w:t xml:space="preserve">PDU </w:t>
      </w:r>
      <w:r w:rsidR="00074CA3">
        <w:t>s</w:t>
      </w:r>
      <w:r w:rsidRPr="00C33F68">
        <w:t>ession type;</w:t>
      </w:r>
    </w:p>
    <w:p w14:paraId="2D0BD330" w14:textId="4A2E94A0" w:rsidR="00CC5EF2" w:rsidRPr="00C33F68" w:rsidRDefault="00CC5EF2" w:rsidP="00CC5EF2">
      <w:pPr>
        <w:pStyle w:val="B3"/>
      </w:pPr>
      <w:r w:rsidRPr="00C33F68">
        <w:t>ii)</w:t>
      </w:r>
      <w:r w:rsidRPr="00C33F68">
        <w:tab/>
        <w:t>DNN;</w:t>
      </w:r>
    </w:p>
    <w:p w14:paraId="39B1A996" w14:textId="5975B6C3"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SSC </w:t>
      </w:r>
      <w:r w:rsidR="00074CA3">
        <w:t>m</w:t>
      </w:r>
      <w:r w:rsidRPr="00C33F68">
        <w:t>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t>iv)</w:t>
      </w:r>
      <w:r w:rsidRPr="00C33F68">
        <w:rPr>
          <w:noProof/>
        </w:rPr>
        <w:tab/>
        <w:t>the user plane ciphering policy;</w:t>
      </w:r>
      <w:r>
        <w:rPr>
          <w:noProof/>
        </w:rPr>
        <w:t xml:space="preserve"> and</w:t>
      </w:r>
    </w:p>
    <w:p w14:paraId="3D2E0BC3" w14:textId="29B9B44B"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a</w:t>
      </w:r>
      <w:r w:rsidR="00F269B8">
        <w:rPr>
          <w:noProof/>
        </w:rPr>
        <w:t xml:space="preserve"> </w:t>
      </w:r>
      <w:r w:rsidR="0044368C">
        <w:rPr>
          <w:noProof/>
        </w:rPr>
        <w:t xml:space="preserve">control plane security indication to indicate </w:t>
      </w:r>
      <w:r>
        <w:rPr>
          <w:noProof/>
        </w:rPr>
        <w:t xml:space="preserve">whether to </w:t>
      </w:r>
      <w:r w:rsidRPr="00F92792">
        <w:rPr>
          <w:noProof/>
        </w:rPr>
        <w:t>use the security procedure over control plane as specified in 3GPP TS 33.503 [34]</w:t>
      </w:r>
      <w:r>
        <w:rPr>
          <w:noProof/>
        </w:rPr>
        <w:t xml:space="preserve">. </w:t>
      </w:r>
      <w:r w:rsidRPr="00E2318C">
        <w:rPr>
          <w:noProof/>
        </w:rPr>
        <w:t xml:space="preserve">If </w:t>
      </w:r>
      <w:r w:rsidR="008C2C42">
        <w:rPr>
          <w:noProof/>
        </w:rPr>
        <w:t xml:space="preserve">the control plane security indication </w:t>
      </w:r>
      <w:r w:rsidRPr="00E2318C">
        <w:rPr>
          <w:noProof/>
        </w:rPr>
        <w:t>indicates not to use the security procedure over control plane, the 5G ProSe UE-to-network relay UE uses the security procedure over user plane as specified in 3GPP TS 33.503 [34]</w:t>
      </w:r>
      <w:r>
        <w:rPr>
          <w:noProof/>
        </w:rPr>
        <w:t>;</w:t>
      </w:r>
    </w:p>
    <w:p w14:paraId="2A861E7E" w14:textId="544677F0" w:rsidR="00C4376C" w:rsidRPr="00C33F68" w:rsidRDefault="00C4376C" w:rsidP="00EE5137">
      <w:pPr>
        <w:pStyle w:val="NO"/>
      </w:pPr>
      <w:r>
        <w:rPr>
          <w:noProof/>
        </w:rPr>
        <w:t>NOTE 2:</w:t>
      </w:r>
      <w:r>
        <w:rPr>
          <w:noProof/>
        </w:rPr>
        <w:tab/>
        <w:t xml:space="preserve">If </w:t>
      </w:r>
      <w:r w:rsidR="00696872">
        <w:rPr>
          <w:noProof/>
        </w:rPr>
        <w:t>the c</w:t>
      </w:r>
      <w:r w:rsidR="00696872" w:rsidRPr="0003200F">
        <w:rPr>
          <w:noProof/>
        </w:rPr>
        <w:t xml:space="preserve">ontrol </w:t>
      </w:r>
      <w:r w:rsidR="00696872">
        <w:rPr>
          <w:noProof/>
        </w:rPr>
        <w:t>p</w:t>
      </w:r>
      <w:r w:rsidR="00696872" w:rsidRPr="0003200F">
        <w:rPr>
          <w:noProof/>
        </w:rPr>
        <w:t xml:space="preserve">lane </w:t>
      </w:r>
      <w:r w:rsidR="00696872">
        <w:rPr>
          <w:noProof/>
        </w:rPr>
        <w:t>s</w:t>
      </w:r>
      <w:r w:rsidR="00696872" w:rsidRPr="0003200F">
        <w:rPr>
          <w:noProof/>
        </w:rPr>
        <w:t xml:space="preserve">ecurity </w:t>
      </w:r>
      <w:r w:rsidR="00696872">
        <w:rPr>
          <w:noProof/>
        </w:rPr>
        <w:t>i</w:t>
      </w:r>
      <w:r w:rsidR="00696872" w:rsidRPr="0003200F">
        <w:rPr>
          <w:noProof/>
        </w:rPr>
        <w:t>ndicat</w:t>
      </w:r>
      <w:r w:rsidR="00696872">
        <w:rPr>
          <w:noProof/>
        </w:rPr>
        <w:t>i</w:t>
      </w:r>
      <w:r w:rsidR="00696872" w:rsidRPr="0003200F">
        <w:rPr>
          <w:noProof/>
        </w:rPr>
        <w:t>o</w:t>
      </w:r>
      <w:r w:rsidR="00696872">
        <w:rPr>
          <w:noProof/>
        </w:rPr>
        <w:t>n</w:t>
      </w:r>
      <w:r w:rsidRPr="00FB2627">
        <w:rPr>
          <w:noProof/>
        </w:rPr>
        <w:t xml:space="preserve">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2E741219"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w:t>
      </w:r>
    </w:p>
    <w:p w14:paraId="6507382F" w14:textId="35E70FBE" w:rsidR="00660D01" w:rsidRPr="00C33F68" w:rsidRDefault="00CD5A44" w:rsidP="00CD5A44">
      <w:pPr>
        <w:pStyle w:val="B1"/>
      </w:pPr>
      <w:r w:rsidRPr="00C33F68">
        <w:t>k)</w:t>
      </w:r>
      <w:r w:rsidRPr="00C33F68">
        <w:tab/>
        <w:t>optionally, the</w:t>
      </w:r>
      <w:r w:rsidR="001E3E01">
        <w:t xml:space="preserve"> 5G </w:t>
      </w:r>
      <w:r w:rsidRPr="00C33F68">
        <w:t>PKMF address</w:t>
      </w:r>
      <w:r w:rsidR="001E3E01">
        <w:t xml:space="preserve"> information</w:t>
      </w:r>
      <w:r w:rsidR="007B3CA5">
        <w:t>;</w:t>
      </w:r>
    </w:p>
    <w:p w14:paraId="15606487" w14:textId="7C53AA83" w:rsidR="007B3CA5" w:rsidRPr="00C33F68" w:rsidRDefault="007B3CA5" w:rsidP="007B3CA5">
      <w:pPr>
        <w:pStyle w:val="B1"/>
      </w:pPr>
      <w:r>
        <w:t>l)</w:t>
      </w:r>
      <w:r>
        <w:tab/>
        <w:t>for 5G ProSe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30C1502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21024378" w14:textId="032D1661"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73C046C6" w:rsidR="00CC5EF2" w:rsidRPr="00C33F68" w:rsidRDefault="002239CF" w:rsidP="003A13E4">
      <w:pPr>
        <w:pStyle w:val="B4"/>
      </w:pPr>
      <w:r w:rsidRPr="00C33F68">
        <w:t>A</w:t>
      </w:r>
      <w:r w:rsidR="00CC5EF2" w:rsidRPr="00C33F68">
        <w:t>)</w:t>
      </w:r>
      <w:r w:rsidR="00CC5EF2" w:rsidRPr="00C33F68">
        <w:tab/>
        <w:t xml:space="preserve">PDU </w:t>
      </w:r>
      <w:r w:rsidR="00D11A44">
        <w:t>s</w:t>
      </w:r>
      <w:r w:rsidR="00CC5EF2" w:rsidRPr="00C33F68">
        <w:t>ession type;</w:t>
      </w:r>
    </w:p>
    <w:p w14:paraId="3870AD2E" w14:textId="72A01E9F" w:rsidR="00CC5EF2" w:rsidRPr="00C33F68" w:rsidRDefault="002239CF" w:rsidP="003A13E4">
      <w:pPr>
        <w:pStyle w:val="B4"/>
      </w:pPr>
      <w:r w:rsidRPr="00C33F68">
        <w:t>B</w:t>
      </w:r>
      <w:r w:rsidR="00CC5EF2" w:rsidRPr="00C33F68">
        <w:t>)</w:t>
      </w:r>
      <w:r w:rsidR="00CC5EF2" w:rsidRPr="00C33F68">
        <w:tab/>
        <w:t>DNN;</w:t>
      </w:r>
    </w:p>
    <w:p w14:paraId="55B093A7" w14:textId="32681B56"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 xml:space="preserve">SSC </w:t>
      </w:r>
      <w:r w:rsidR="00D11A44">
        <w:t>m</w:t>
      </w:r>
      <w:r w:rsidR="00CC5EF2" w:rsidRPr="00C33F68">
        <w:t>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5EED70F5"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6C6BB27C" w:rsidR="00CD5A44" w:rsidRPr="00C33F68" w:rsidRDefault="00CD5A44" w:rsidP="00CD5A44">
      <w:pPr>
        <w:pStyle w:val="B3"/>
        <w:rPr>
          <w:noProof/>
        </w:rPr>
      </w:pPr>
      <w:r w:rsidRPr="00C33F68">
        <w:rPr>
          <w:noProof/>
        </w:rPr>
        <w:t>iii)</w:t>
      </w:r>
      <w:r w:rsidRPr="00C33F68">
        <w:rPr>
          <w:noProof/>
        </w:rPr>
        <w:tab/>
        <w:t>the user plane integrity protection policy;</w:t>
      </w:r>
      <w:r w:rsidR="0019699B">
        <w:rPr>
          <w:noProof/>
        </w:rPr>
        <w:t xml:space="preserve"> and</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5613421E" w:rsidR="00C4376C" w:rsidRDefault="00C4376C" w:rsidP="00C4376C">
      <w:pPr>
        <w:pStyle w:val="B2"/>
        <w:rPr>
          <w:lang w:eastAsia="zh-CN"/>
        </w:rPr>
      </w:pPr>
      <w:r>
        <w:rPr>
          <w:lang w:eastAsia="zh-CN"/>
        </w:rPr>
        <w:t>5)</w:t>
      </w:r>
      <w:r>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Default="00C4376C" w:rsidP="00C4376C">
      <w:pPr>
        <w:pStyle w:val="B2"/>
        <w:rPr>
          <w:lang w:eastAsia="zh-CN"/>
        </w:rPr>
      </w:pPr>
      <w:r>
        <w:rPr>
          <w:lang w:eastAsia="zh-CN"/>
        </w:rPr>
        <w:t>6</w:t>
      </w:r>
      <w:r w:rsidRPr="00780874">
        <w:rPr>
          <w:lang w:eastAsia="zh-CN"/>
        </w:rPr>
        <w:t>)</w:t>
      </w:r>
      <w:r w:rsidRPr="00780874">
        <w:rPr>
          <w:lang w:eastAsia="zh-CN"/>
        </w:rPr>
        <w:tab/>
      </w:r>
      <w:r w:rsidR="007D7467">
        <w:rPr>
          <w:lang w:eastAsia="zh-CN"/>
        </w:rPr>
        <w:t>for 5G ProSe remote UE using 5G ProSe layer-2 UE-to-network relay or 5G ProSe layer-3 UE-to-network relay</w:t>
      </w:r>
      <w:r w:rsidRPr="00780874">
        <w:rPr>
          <w:lang w:eastAsia="zh-CN"/>
        </w:rPr>
        <w:t xml:space="preserve">, a </w:t>
      </w:r>
      <w:r w:rsidR="00A27821">
        <w:rPr>
          <w:noProof/>
        </w:rPr>
        <w:t>c</w:t>
      </w:r>
      <w:r w:rsidR="00A27821" w:rsidRPr="0003200F">
        <w:rPr>
          <w:noProof/>
        </w:rPr>
        <w:t xml:space="preserve">ontrol </w:t>
      </w:r>
      <w:r w:rsidR="00A27821">
        <w:rPr>
          <w:noProof/>
        </w:rPr>
        <w:t>p</w:t>
      </w:r>
      <w:r w:rsidR="00A27821" w:rsidRPr="0003200F">
        <w:rPr>
          <w:noProof/>
        </w:rPr>
        <w:t xml:space="preserve">lane </w:t>
      </w:r>
      <w:r w:rsidR="00A27821">
        <w:rPr>
          <w:noProof/>
        </w:rPr>
        <w:t>s</w:t>
      </w:r>
      <w:r w:rsidR="00A27821" w:rsidRPr="0003200F">
        <w:rPr>
          <w:noProof/>
        </w:rPr>
        <w:t xml:space="preserve">ecurity </w:t>
      </w:r>
      <w:r w:rsidR="00A27821">
        <w:rPr>
          <w:noProof/>
        </w:rPr>
        <w:t>i</w:t>
      </w:r>
      <w:r w:rsidR="00A27821" w:rsidRPr="0003200F">
        <w:rPr>
          <w:noProof/>
        </w:rPr>
        <w:t>ndicat</w:t>
      </w:r>
      <w:r w:rsidR="00A27821">
        <w:rPr>
          <w:noProof/>
        </w:rPr>
        <w:t>i</w:t>
      </w:r>
      <w:r w:rsidR="00A27821" w:rsidRPr="0003200F">
        <w:rPr>
          <w:noProof/>
        </w:rPr>
        <w:t>o</w:t>
      </w:r>
      <w:r w:rsidR="00A27821">
        <w:rPr>
          <w:noProof/>
        </w:rPr>
        <w:t>n to indicate</w:t>
      </w:r>
      <w:r w:rsidRPr="00780874">
        <w:rPr>
          <w:lang w:eastAsia="zh-CN"/>
        </w:rPr>
        <w:t xml:space="preserve">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E2318C">
        <w:rPr>
          <w:lang w:eastAsia="zh-CN"/>
        </w:rPr>
        <w:t xml:space="preserve">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3BED488" w:rsidR="00C4376C" w:rsidRPr="00C33F68" w:rsidRDefault="00C4376C" w:rsidP="00EE5137">
      <w:pPr>
        <w:pStyle w:val="NO"/>
        <w:rPr>
          <w:lang w:eastAsia="zh-CN"/>
        </w:rPr>
      </w:pPr>
      <w:r>
        <w:rPr>
          <w:noProof/>
        </w:rPr>
        <w:t>NOTE 4:</w:t>
      </w:r>
      <w:r>
        <w:rPr>
          <w:noProof/>
        </w:rPr>
        <w:tab/>
        <w:t xml:space="preserve">If </w:t>
      </w:r>
      <w:r w:rsidR="00C310A7">
        <w:rPr>
          <w:lang w:eastAsia="zh-CN"/>
        </w:rPr>
        <w:t xml:space="preserve">the </w:t>
      </w:r>
      <w:r w:rsidR="00C310A7">
        <w:rPr>
          <w:noProof/>
        </w:rPr>
        <w:t>c</w:t>
      </w:r>
      <w:r w:rsidR="00C310A7" w:rsidRPr="0003200F">
        <w:rPr>
          <w:noProof/>
        </w:rPr>
        <w:t xml:space="preserve">ontrol </w:t>
      </w:r>
      <w:r w:rsidR="00C310A7">
        <w:rPr>
          <w:noProof/>
        </w:rPr>
        <w:t>p</w:t>
      </w:r>
      <w:r w:rsidR="00C310A7" w:rsidRPr="0003200F">
        <w:rPr>
          <w:noProof/>
        </w:rPr>
        <w:t xml:space="preserve">lane </w:t>
      </w:r>
      <w:r w:rsidR="00C310A7">
        <w:rPr>
          <w:noProof/>
        </w:rPr>
        <w:t>s</w:t>
      </w:r>
      <w:r w:rsidR="00C310A7" w:rsidRPr="0003200F">
        <w:rPr>
          <w:noProof/>
        </w:rPr>
        <w:t xml:space="preserve">ecurity </w:t>
      </w:r>
      <w:r w:rsidR="00C310A7">
        <w:rPr>
          <w:noProof/>
        </w:rPr>
        <w:t>i</w:t>
      </w:r>
      <w:r w:rsidR="00C310A7" w:rsidRPr="0003200F">
        <w:rPr>
          <w:noProof/>
        </w:rPr>
        <w:t>ndicat</w:t>
      </w:r>
      <w:r w:rsidR="00C310A7">
        <w:rPr>
          <w:noProof/>
        </w:rPr>
        <w:t>i</w:t>
      </w:r>
      <w:r w:rsidR="00C310A7" w:rsidRPr="0003200F">
        <w:rPr>
          <w:noProof/>
        </w:rPr>
        <w:t>o</w:t>
      </w:r>
      <w:r w:rsidR="00C310A7">
        <w:rPr>
          <w:noProof/>
        </w:rPr>
        <w:t>n</w:t>
      </w:r>
      <w:r w:rsidRPr="00FB2627">
        <w:rPr>
          <w:noProof/>
        </w:rPr>
        <w:t xml:space="preserve">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w:t>
      </w:r>
      <w:r w:rsidR="00C310A7">
        <w:rPr>
          <w:noProof/>
        </w:rPr>
        <w:t>the corresponding</w:t>
      </w:r>
      <w:r w:rsidR="00C310A7" w:rsidRPr="00FB2627">
        <w:rPr>
          <w:noProof/>
        </w:rPr>
        <w:t xml:space="preserve"> </w:t>
      </w:r>
      <w:r w:rsidRPr="00FB2627">
        <w:rPr>
          <w:noProof/>
        </w:rPr>
        <w:t>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7AEC60F6" w:rsidR="00CC5EF2" w:rsidRPr="00C33F68" w:rsidRDefault="00CC5EF2" w:rsidP="00CC5EF2">
      <w:pPr>
        <w:pStyle w:val="NO"/>
      </w:pPr>
      <w:r w:rsidRPr="00C33F68">
        <w:t>NOTE</w:t>
      </w:r>
      <w:r w:rsidR="00BB16B2" w:rsidRPr="00C33F68">
        <w:t> </w:t>
      </w:r>
      <w:r w:rsidR="003E3E8D">
        <w:t>5</w:t>
      </w:r>
      <w:r w:rsidRPr="00C33F68">
        <w:t>:</w:t>
      </w:r>
      <w:r w:rsidRPr="00C33F68">
        <w:tab/>
        <w:t>Whether a frequency band is "operator managed" or "non-operator managed" in a given Geographical Area is defined by local regulations.</w:t>
      </w:r>
    </w:p>
    <w:p w14:paraId="279345F6" w14:textId="59B7AD13" w:rsidR="00735CF5" w:rsidRPr="00C33F68" w:rsidRDefault="00162144" w:rsidP="008472A2">
      <w:pPr>
        <w:pStyle w:val="B1"/>
      </w:pPr>
      <w:r w:rsidRPr="00C33F68">
        <w:t>i</w:t>
      </w:r>
      <w:r w:rsidR="008472A2" w:rsidRPr="00C33F68">
        <w:t>)</w:t>
      </w:r>
      <w:r w:rsidR="008472A2" w:rsidRPr="00C33F68">
        <w:tab/>
      </w:r>
      <w:r w:rsidR="00282051">
        <w:t xml:space="preserve">if </w:t>
      </w:r>
      <w:r w:rsidR="00282051">
        <w:rPr>
          <w:noProof/>
          <w:lang w:eastAsia="zh-CN"/>
        </w:rPr>
        <w:t>at least one relay service code is configured with the indication of using N3IWF access for the relayed traffic,</w:t>
      </w:r>
      <w:r w:rsidR="00282051">
        <w:t xml:space="preserve"> </w:t>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2326D8EB"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w:t>
      </w:r>
      <w:r w:rsidR="0036361C">
        <w:t>, which</w:t>
      </w:r>
      <w:r w:rsidR="008472A2" w:rsidRPr="00C33F68">
        <w:t xml:space="preserve">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950AB70"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 xml:space="preserve"> information</w:t>
      </w:r>
      <w:r w:rsidR="007B3CA5">
        <w:t>;</w:t>
      </w:r>
    </w:p>
    <w:p w14:paraId="7CB96A7D" w14:textId="06CDBB16" w:rsidR="007B3CA5" w:rsidRPr="00C33F68" w:rsidRDefault="007B3CA5" w:rsidP="007B3CA5">
      <w:pPr>
        <w:pStyle w:val="B1"/>
        <w:rPr>
          <w:noProof/>
        </w:rPr>
      </w:pPr>
      <w:r>
        <w:rPr>
          <w:noProof/>
        </w:rPr>
        <w:t>k)</w:t>
      </w:r>
      <w:r>
        <w:rPr>
          <w:noProof/>
        </w:rPr>
        <w:tab/>
        <w:t>for 5G ProSe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51" w:name="_Toc138361425"/>
      <w:r>
        <w:rPr>
          <w:noProof/>
        </w:rPr>
        <w:t>5.2.6</w:t>
      </w:r>
      <w:r>
        <w:rPr>
          <w:noProof/>
        </w:rPr>
        <w:tab/>
        <w:t>Configuration parameters for 5G ProSe usage information reporting</w:t>
      </w:r>
      <w:bookmarkEnd w:id="51"/>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10539847" w:rsidR="007A448E" w:rsidRDefault="007A448E" w:rsidP="007A448E">
      <w:pPr>
        <w:pStyle w:val="B1"/>
      </w:pPr>
      <w:r>
        <w:t>b)</w:t>
      </w:r>
      <w:r>
        <w:tab/>
        <w:t xml:space="preserve">the 5G DDNMF CTF (ADF) </w:t>
      </w:r>
      <w:r w:rsidR="00510150">
        <w:t xml:space="preserve">address information </w:t>
      </w:r>
      <w:r>
        <w:t>to which the UE upload</w:t>
      </w:r>
      <w:r w:rsidR="0011726B">
        <w:t>s</w:t>
      </w:r>
      <w:r>
        <w:t xml:space="preserve">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20589CC" w:rsidR="007A448E" w:rsidRDefault="007A448E" w:rsidP="007A448E">
      <w:pPr>
        <w:pStyle w:val="B1"/>
      </w:pPr>
      <w:r>
        <w:t>e)</w:t>
      </w:r>
      <w:r>
        <w:tab/>
        <w:t>for broadcast and groupcast mode 5G ProSe direct communication, whether or not the UE report</w:t>
      </w:r>
      <w:r w:rsidR="0011726B">
        <w:t>s</w:t>
      </w:r>
      <w:r>
        <w:t xml:space="preserve"> the group parameters in the usage information;</w:t>
      </w:r>
    </w:p>
    <w:p w14:paraId="35CBD8DC" w14:textId="5984452E" w:rsidR="007A448E" w:rsidRDefault="007A448E" w:rsidP="007A448E">
      <w:pPr>
        <w:pStyle w:val="B1"/>
      </w:pPr>
      <w:r>
        <w:t>f)</w:t>
      </w:r>
      <w:r>
        <w:tab/>
        <w:t>whether or not the UE report</w:t>
      </w:r>
      <w:r w:rsidR="0011726B">
        <w:t>s</w:t>
      </w:r>
      <w:r>
        <w:t xml:space="preserve"> the time stamps of the first transmission/reception during the collection period in the usage information;</w:t>
      </w:r>
    </w:p>
    <w:p w14:paraId="02CD9916" w14:textId="425EC91B" w:rsidR="007A448E" w:rsidRDefault="007A448E" w:rsidP="007A448E">
      <w:pPr>
        <w:pStyle w:val="B1"/>
      </w:pPr>
      <w:r>
        <w:t>g)</w:t>
      </w:r>
      <w:r>
        <w:tab/>
        <w:t>whether or not the UE report</w:t>
      </w:r>
      <w:r w:rsidR="0011726B">
        <w:t>s</w:t>
      </w:r>
      <w:r>
        <w:t xml:space="preserve"> the amount of data transmitted during the collection period in the usage information, and whether with location information;</w:t>
      </w:r>
    </w:p>
    <w:p w14:paraId="73169DAE" w14:textId="4955F104" w:rsidR="007A448E" w:rsidRDefault="007A448E" w:rsidP="007A448E">
      <w:pPr>
        <w:pStyle w:val="B1"/>
      </w:pPr>
      <w:r>
        <w:t>h)</w:t>
      </w:r>
      <w:r>
        <w:tab/>
        <w:t>whether or not the UE report</w:t>
      </w:r>
      <w:r w:rsidR="0011726B">
        <w:t>s</w:t>
      </w:r>
      <w:r>
        <w:t xml:space="preserve"> the amount of data received during the collection period in the usage information, and whether with location information;</w:t>
      </w:r>
    </w:p>
    <w:p w14:paraId="680005AD" w14:textId="010C08FD" w:rsidR="007A448E" w:rsidRDefault="007A448E" w:rsidP="007A448E">
      <w:pPr>
        <w:pStyle w:val="B1"/>
      </w:pPr>
      <w:r>
        <w:t>i)</w:t>
      </w:r>
      <w:r>
        <w:tab/>
        <w:t>whether or not the UE report</w:t>
      </w:r>
      <w:r w:rsidR="0011726B">
        <w:t>s</w:t>
      </w:r>
      <w:r>
        <w:t xml:space="preserve"> the time stamps when it went in and out of NG-RAN coverage during the collection period in the usage information;</w:t>
      </w:r>
    </w:p>
    <w:p w14:paraId="2180FF29" w14:textId="45C17FEB" w:rsidR="007A448E" w:rsidRDefault="007A448E" w:rsidP="007A448E">
      <w:pPr>
        <w:pStyle w:val="B1"/>
      </w:pPr>
      <w:r>
        <w:t>j)</w:t>
      </w:r>
      <w:r>
        <w:tab/>
        <w:t>whether or not the UE report</w:t>
      </w:r>
      <w:r w:rsidR="0011726B">
        <w:t>s</w:t>
      </w:r>
      <w:r>
        <w:t xml:space="preserve"> the list of locations of the UE when in NG-RAN coverage during the reporting period in the usage information;</w:t>
      </w:r>
    </w:p>
    <w:p w14:paraId="75F573C2" w14:textId="2B552215" w:rsidR="007A448E" w:rsidRDefault="007A448E" w:rsidP="007A448E">
      <w:pPr>
        <w:pStyle w:val="B1"/>
      </w:pPr>
      <w:r>
        <w:t>k)</w:t>
      </w:r>
      <w:r>
        <w:tab/>
        <w:t>whether or not the UE report</w:t>
      </w:r>
      <w:r w:rsidR="0011726B">
        <w:t>s</w:t>
      </w:r>
      <w:r>
        <w:t xml:space="preserve"> the radio parameters used for 5G ProSe direct communication (i.e. indicator of which radio resources used and radio frequency used) during the reporting period in the usage information; and</w:t>
      </w:r>
    </w:p>
    <w:p w14:paraId="3B0DEE97" w14:textId="7C09380C" w:rsidR="007A448E" w:rsidRDefault="007A448E" w:rsidP="007A448E">
      <w:pPr>
        <w:pStyle w:val="B1"/>
      </w:pPr>
      <w:r>
        <w:t>l)</w:t>
      </w:r>
      <w:r>
        <w:tab/>
        <w:t>whether or not the UE report</w:t>
      </w:r>
      <w:r w:rsidR="0011726B">
        <w:t>s</w:t>
      </w:r>
      <w:r>
        <w:t xml:space="preserve">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2" w:name="_Toc138361426"/>
      <w:r w:rsidRPr="00C33F68">
        <w:rPr>
          <w:noProof/>
        </w:rPr>
        <w:t>5.3</w:t>
      </w:r>
      <w:r w:rsidRPr="00C33F68">
        <w:rPr>
          <w:noProof/>
        </w:rPr>
        <w:tab/>
        <w:t>Procedures</w:t>
      </w:r>
      <w:bookmarkEnd w:id="52"/>
    </w:p>
    <w:p w14:paraId="1151158C" w14:textId="77777777" w:rsidR="00BC4D07" w:rsidRPr="00C33F68" w:rsidRDefault="00BC4D07" w:rsidP="00BC4D07">
      <w:pPr>
        <w:pStyle w:val="Heading3"/>
        <w:rPr>
          <w:noProof/>
        </w:rPr>
      </w:pPr>
      <w:bookmarkStart w:id="53" w:name="_Toc59209143"/>
      <w:bookmarkStart w:id="54" w:name="_Toc59208872"/>
      <w:bookmarkStart w:id="55" w:name="_Toc51951118"/>
      <w:bookmarkStart w:id="56" w:name="_Toc45882568"/>
      <w:bookmarkStart w:id="57" w:name="_Toc45282182"/>
      <w:bookmarkStart w:id="58" w:name="_Toc34404354"/>
      <w:bookmarkStart w:id="59" w:name="_Toc34388583"/>
      <w:bookmarkStart w:id="60" w:name="_Toc25070668"/>
      <w:bookmarkStart w:id="61" w:name="_Toc22039959"/>
      <w:bookmarkStart w:id="62" w:name="_Toc533170250"/>
      <w:bookmarkStart w:id="63" w:name="_Toc138361427"/>
      <w:bookmarkStart w:id="64" w:name="_Toc533170253"/>
      <w:bookmarkStart w:id="65" w:name="_Toc533170262"/>
      <w:r w:rsidRPr="00C33F68">
        <w:rPr>
          <w:noProof/>
        </w:rPr>
        <w:t>5.3.1</w:t>
      </w:r>
      <w:r w:rsidRPr="00C33F68">
        <w:rPr>
          <w:noProof/>
        </w:rPr>
        <w:tab/>
        <w:t>General</w:t>
      </w:r>
      <w:bookmarkEnd w:id="53"/>
      <w:bookmarkEnd w:id="54"/>
      <w:bookmarkEnd w:id="55"/>
      <w:bookmarkEnd w:id="56"/>
      <w:bookmarkEnd w:id="57"/>
      <w:bookmarkEnd w:id="58"/>
      <w:bookmarkEnd w:id="59"/>
      <w:bookmarkEnd w:id="60"/>
      <w:bookmarkEnd w:id="61"/>
      <w:bookmarkEnd w:id="62"/>
      <w:bookmarkEnd w:id="63"/>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6" w:name="_Toc59209144"/>
      <w:bookmarkStart w:id="67" w:name="_Toc59208873"/>
      <w:bookmarkStart w:id="68" w:name="_Toc51951119"/>
      <w:bookmarkStart w:id="69" w:name="_Toc45882569"/>
      <w:bookmarkStart w:id="70" w:name="_Toc45282183"/>
      <w:bookmarkStart w:id="71" w:name="_Toc34404355"/>
      <w:bookmarkStart w:id="72" w:name="_Toc34388584"/>
      <w:bookmarkStart w:id="73" w:name="_Toc25070669"/>
      <w:bookmarkStart w:id="74" w:name="_Toc22039960"/>
      <w:bookmarkStart w:id="75" w:name="_Toc138361428"/>
      <w:bookmarkEnd w:id="64"/>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6"/>
      <w:bookmarkEnd w:id="67"/>
      <w:bookmarkEnd w:id="68"/>
      <w:bookmarkEnd w:id="69"/>
      <w:bookmarkEnd w:id="70"/>
      <w:bookmarkEnd w:id="71"/>
      <w:bookmarkEnd w:id="72"/>
      <w:bookmarkEnd w:id="73"/>
      <w:bookmarkEnd w:id="74"/>
      <w:bookmarkEnd w:id="75"/>
    </w:p>
    <w:p w14:paraId="73B48630" w14:textId="77777777" w:rsidR="00BC4D07" w:rsidRPr="00C33F68" w:rsidRDefault="00BC4D07" w:rsidP="00BC4D07">
      <w:pPr>
        <w:pStyle w:val="Heading4"/>
        <w:rPr>
          <w:noProof/>
        </w:rPr>
      </w:pPr>
      <w:bookmarkStart w:id="76" w:name="_Toc59209145"/>
      <w:bookmarkStart w:id="77" w:name="_Toc59208874"/>
      <w:bookmarkStart w:id="78" w:name="_Toc51951120"/>
      <w:bookmarkStart w:id="79" w:name="_Toc45882570"/>
      <w:bookmarkStart w:id="80" w:name="_Toc45282184"/>
      <w:bookmarkStart w:id="81" w:name="_Toc34404356"/>
      <w:bookmarkStart w:id="82" w:name="_Toc34388585"/>
      <w:bookmarkStart w:id="83" w:name="_Toc25070670"/>
      <w:bookmarkStart w:id="84" w:name="_Toc22039961"/>
      <w:bookmarkStart w:id="85" w:name="_Toc138361429"/>
      <w:r w:rsidRPr="00C33F68">
        <w:rPr>
          <w:noProof/>
        </w:rPr>
        <w:t>5.3.2.1</w:t>
      </w:r>
      <w:r w:rsidRPr="00C33F68">
        <w:rPr>
          <w:noProof/>
        </w:rPr>
        <w:tab/>
        <w:t>General</w:t>
      </w:r>
      <w:bookmarkEnd w:id="76"/>
      <w:bookmarkEnd w:id="77"/>
      <w:bookmarkEnd w:id="78"/>
      <w:bookmarkEnd w:id="79"/>
      <w:bookmarkEnd w:id="80"/>
      <w:bookmarkEnd w:id="81"/>
      <w:bookmarkEnd w:id="82"/>
      <w:bookmarkEnd w:id="83"/>
      <w:bookmarkEnd w:id="84"/>
      <w:bookmarkEnd w:id="85"/>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6" w:name="_Toc59209146"/>
      <w:bookmarkStart w:id="87" w:name="_Toc59208875"/>
      <w:bookmarkStart w:id="88" w:name="_Toc51951121"/>
      <w:bookmarkStart w:id="89" w:name="_Toc45882571"/>
      <w:bookmarkStart w:id="90" w:name="_Toc45282185"/>
      <w:bookmarkStart w:id="91" w:name="_Toc34404357"/>
      <w:bookmarkStart w:id="92" w:name="_Toc34388586"/>
      <w:bookmarkStart w:id="93" w:name="_Toc25070671"/>
      <w:bookmarkStart w:id="94" w:name="_Toc22039962"/>
      <w:bookmarkStart w:id="95" w:name="_Toc533170254"/>
      <w:bookmarkStart w:id="96" w:name="_Toc138361430"/>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6"/>
      <w:bookmarkEnd w:id="87"/>
      <w:bookmarkEnd w:id="88"/>
      <w:bookmarkEnd w:id="89"/>
      <w:bookmarkEnd w:id="90"/>
      <w:bookmarkEnd w:id="91"/>
      <w:bookmarkEnd w:id="92"/>
      <w:bookmarkEnd w:id="93"/>
      <w:bookmarkEnd w:id="94"/>
      <w:bookmarkEnd w:id="95"/>
      <w:bookmarkEnd w:id="96"/>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7"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1" o:title=""/>
          </v:shape>
          <o:OLEObject Type="Embed" ProgID="Visio.Drawing.15" ShapeID="_x0000_i1025" DrawAspect="Content" ObjectID="_1750182514" r:id="rId12"/>
        </w:object>
      </w:r>
    </w:p>
    <w:p w14:paraId="70634E2E" w14:textId="6F7669F3" w:rsidR="00BC4D07" w:rsidRPr="00C33F68" w:rsidRDefault="00BC4D07" w:rsidP="000D7A1B">
      <w:pPr>
        <w:pStyle w:val="TF"/>
        <w:rPr>
          <w:lang w:eastAsia="zh-CN"/>
        </w:rPr>
      </w:pPr>
      <w:bookmarkStart w:id="98" w:name="_Toc34404358"/>
      <w:bookmarkStart w:id="99" w:name="_Toc34388587"/>
      <w:bookmarkStart w:id="100" w:name="_Toc25070672"/>
      <w:bookmarkStart w:id="101"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2" w:name="_Toc59209147"/>
      <w:bookmarkStart w:id="103" w:name="_Toc59208876"/>
      <w:bookmarkStart w:id="104" w:name="_Toc51951122"/>
      <w:bookmarkStart w:id="105" w:name="_Toc45882572"/>
      <w:bookmarkStart w:id="106" w:name="_Toc45282186"/>
      <w:bookmarkStart w:id="107" w:name="_Toc138361431"/>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7"/>
      <w:r w:rsidRPr="00C33F68">
        <w:t>accepted by the network</w:t>
      </w:r>
      <w:bookmarkEnd w:id="98"/>
      <w:bookmarkEnd w:id="99"/>
      <w:bookmarkEnd w:id="100"/>
      <w:bookmarkEnd w:id="101"/>
      <w:bookmarkEnd w:id="102"/>
      <w:bookmarkEnd w:id="103"/>
      <w:bookmarkEnd w:id="104"/>
      <w:bookmarkEnd w:id="105"/>
      <w:bookmarkEnd w:id="106"/>
      <w:bookmarkEnd w:id="107"/>
    </w:p>
    <w:p w14:paraId="5F538318" w14:textId="77777777" w:rsidR="00BC4D07" w:rsidRPr="00C33F68" w:rsidRDefault="00BC4D07" w:rsidP="00BC4D07">
      <w:bookmarkStart w:id="108"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9" w:name="_Toc22039964"/>
      <w:bookmarkStart w:id="110" w:name="_Toc20233348"/>
      <w:bookmarkEnd w:id="108"/>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11" w:name="_Toc59209148"/>
      <w:bookmarkStart w:id="112" w:name="_Toc59208877"/>
      <w:bookmarkStart w:id="113" w:name="_Toc51951123"/>
      <w:bookmarkStart w:id="114" w:name="_Toc45882573"/>
      <w:bookmarkStart w:id="115" w:name="_Toc45282187"/>
      <w:bookmarkStart w:id="116" w:name="_Toc34404359"/>
      <w:bookmarkStart w:id="117" w:name="_Toc34388588"/>
      <w:bookmarkStart w:id="118"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8B81BF3" w:rsidR="00BC4D07" w:rsidRPr="00433206" w:rsidRDefault="00BC4D07" w:rsidP="00BC4D07">
      <w:pPr>
        <w:rPr>
          <w:lang w:eastAsia="zh-CN"/>
        </w:rPr>
      </w:pPr>
      <w:r w:rsidRPr="00433206">
        <w:rPr>
          <w:lang w:eastAsia="zh-CN"/>
        </w:rPr>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w:t>
      </w:r>
      <w:r w:rsidR="004D70F7" w:rsidRPr="00433206">
        <w:rPr>
          <w:lang w:eastAsia="zh-CN"/>
        </w:rPr>
        <w:t>5G ProSe UE-to-network relay UE</w:t>
      </w:r>
      <w:r w:rsidR="00433206" w:rsidRPr="00433206">
        <w:rPr>
          <w:lang w:eastAsia="zh-CN"/>
        </w:rPr>
        <w:t>.</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F360083" w:rsidR="00C4376C" w:rsidRPr="001D4557" w:rsidRDefault="00C4376C" w:rsidP="00C4376C">
      <w:bookmarkStart w:id="119" w:name="_Toc97295821"/>
      <w:r w:rsidRPr="00AF392E">
        <w:t xml:space="preserve">If new UE policies for 5G ProSe usage information reporting are included in the MANAGE UE POLICY COMMAND message, the UE shall stop timer </w:t>
      </w:r>
      <w:r w:rsidR="004D70F7" w:rsidRPr="00AF392E">
        <w:t>T</w:t>
      </w:r>
      <w:r w:rsidR="004D70F7">
        <w:t>5057</w:t>
      </w:r>
      <w:r w:rsidR="004D70F7" w:rsidRPr="0054333A">
        <w:t xml:space="preserve"> </w:t>
      </w:r>
      <w:r w:rsidRPr="0054333A">
        <w:t xml:space="preserve">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20" w:name="_Toc138361432"/>
      <w:bookmarkEnd w:id="119"/>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9"/>
      <w:bookmarkEnd w:id="111"/>
      <w:bookmarkEnd w:id="112"/>
      <w:bookmarkEnd w:id="113"/>
      <w:bookmarkEnd w:id="114"/>
      <w:bookmarkEnd w:id="115"/>
      <w:bookmarkEnd w:id="116"/>
      <w:bookmarkEnd w:id="117"/>
      <w:bookmarkEnd w:id="118"/>
      <w:bookmarkEnd w:id="120"/>
    </w:p>
    <w:p w14:paraId="2D16C2C1" w14:textId="77777777" w:rsidR="00BC4D07" w:rsidRPr="00C33F68" w:rsidRDefault="00BC4D07" w:rsidP="00BC4D07">
      <w:bookmarkStart w:id="121" w:name="_Toc59209149"/>
      <w:bookmarkStart w:id="122" w:name="_Toc59208878"/>
      <w:bookmarkStart w:id="123" w:name="_Toc51951124"/>
      <w:bookmarkStart w:id="124" w:name="_Toc45882574"/>
      <w:bookmarkStart w:id="125" w:name="_Toc45282188"/>
      <w:bookmarkStart w:id="126" w:name="_Toc34404360"/>
      <w:bookmarkStart w:id="127" w:name="_Toc34388589"/>
      <w:bookmarkStart w:id="128" w:name="_Toc25070674"/>
      <w:bookmarkStart w:id="129"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30" w:name="_Toc138361433"/>
      <w:r w:rsidRPr="00C33F68">
        <w:t>5.3.2.5</w:t>
      </w:r>
      <w:r w:rsidRPr="00C33F68">
        <w:tab/>
        <w:t>Abnormal cases on the network side</w:t>
      </w:r>
      <w:bookmarkEnd w:id="110"/>
      <w:bookmarkEnd w:id="121"/>
      <w:bookmarkEnd w:id="122"/>
      <w:bookmarkEnd w:id="123"/>
      <w:bookmarkEnd w:id="124"/>
      <w:bookmarkEnd w:id="125"/>
      <w:bookmarkEnd w:id="126"/>
      <w:bookmarkEnd w:id="127"/>
      <w:bookmarkEnd w:id="128"/>
      <w:bookmarkEnd w:id="129"/>
      <w:bookmarkEnd w:id="130"/>
    </w:p>
    <w:p w14:paraId="1A6476FA" w14:textId="77777777" w:rsidR="00BC4D07" w:rsidRPr="00C33F68" w:rsidRDefault="00BC4D07" w:rsidP="00BC4D07">
      <w:bookmarkStart w:id="131" w:name="_Toc25070675"/>
      <w:bookmarkStart w:id="132"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3" w:name="_Toc59209150"/>
      <w:bookmarkStart w:id="134" w:name="_Toc59208879"/>
      <w:bookmarkStart w:id="135" w:name="_Toc51951125"/>
      <w:bookmarkStart w:id="136" w:name="_Toc45882575"/>
      <w:bookmarkStart w:id="137" w:name="_Toc45282189"/>
      <w:bookmarkStart w:id="138" w:name="_Toc34404361"/>
      <w:bookmarkStart w:id="139" w:name="_Toc34388590"/>
      <w:bookmarkStart w:id="140" w:name="_Toc138361434"/>
      <w:r w:rsidRPr="00C33F68">
        <w:t>5.3.2.6</w:t>
      </w:r>
      <w:r w:rsidRPr="00C33F68">
        <w:tab/>
        <w:t>Abnormal cases on the UE</w:t>
      </w:r>
      <w:bookmarkEnd w:id="131"/>
      <w:bookmarkEnd w:id="133"/>
      <w:bookmarkEnd w:id="134"/>
      <w:bookmarkEnd w:id="135"/>
      <w:bookmarkEnd w:id="136"/>
      <w:bookmarkEnd w:id="137"/>
      <w:bookmarkEnd w:id="138"/>
      <w:bookmarkEnd w:id="139"/>
      <w:bookmarkEnd w:id="140"/>
    </w:p>
    <w:p w14:paraId="5DEACD81" w14:textId="77777777" w:rsidR="00BC4D07" w:rsidRPr="00C33F68" w:rsidRDefault="00BC4D07" w:rsidP="0037175B">
      <w:bookmarkStart w:id="141" w:name="_Toc59209151"/>
      <w:bookmarkStart w:id="142" w:name="_Toc59208880"/>
      <w:bookmarkStart w:id="143" w:name="_Toc51951126"/>
      <w:bookmarkStart w:id="144" w:name="_Toc45882576"/>
      <w:bookmarkStart w:id="145" w:name="_Toc45282190"/>
      <w:bookmarkStart w:id="146" w:name="_Toc34404362"/>
      <w:bookmarkStart w:id="147" w:name="_Toc34388591"/>
      <w:bookmarkStart w:id="148" w:name="_Toc25070676"/>
      <w:r w:rsidRPr="00C33F68">
        <w:t>Handling in 3GPP TS 24.587 [</w:t>
      </w:r>
      <w:r w:rsidR="002A133C" w:rsidRPr="00C33F68">
        <w:t>18</w:t>
      </w:r>
      <w:r w:rsidRPr="00C33F68">
        <w:t xml:space="preserve">] </w:t>
      </w:r>
      <w:r w:rsidR="00432A5C" w:rsidRPr="00C33F68">
        <w:t>clause</w:t>
      </w:r>
      <w:r w:rsidRPr="00C33F68">
        <w:t> 5.3.2.6 shall apply.</w:t>
      </w:r>
      <w:bookmarkEnd w:id="65"/>
      <w:bookmarkEnd w:id="132"/>
      <w:bookmarkEnd w:id="141"/>
      <w:bookmarkEnd w:id="142"/>
      <w:bookmarkEnd w:id="143"/>
      <w:bookmarkEnd w:id="144"/>
      <w:bookmarkEnd w:id="145"/>
      <w:bookmarkEnd w:id="146"/>
      <w:bookmarkEnd w:id="147"/>
      <w:bookmarkEnd w:id="148"/>
    </w:p>
    <w:p w14:paraId="13DAA336" w14:textId="77777777" w:rsidR="005033B4" w:rsidRPr="00C33F68" w:rsidRDefault="005033B4" w:rsidP="005033B4">
      <w:pPr>
        <w:pStyle w:val="Heading1"/>
      </w:pPr>
      <w:bookmarkStart w:id="149" w:name="_Toc138361435"/>
      <w:r w:rsidRPr="00C33F68">
        <w:t>6</w:t>
      </w:r>
      <w:r w:rsidRPr="00C33F68">
        <w:tab/>
      </w:r>
      <w:r w:rsidR="00FF4F78" w:rsidRPr="00C33F68">
        <w:t xml:space="preserve">5G </w:t>
      </w:r>
      <w:r w:rsidRPr="00C33F68">
        <w:t>ProSe direct discovery</w:t>
      </w:r>
      <w:bookmarkEnd w:id="149"/>
    </w:p>
    <w:p w14:paraId="45B3FDD2" w14:textId="77777777" w:rsidR="00CA1977" w:rsidRPr="00C33F68" w:rsidRDefault="00CA1977" w:rsidP="00CA1977">
      <w:pPr>
        <w:pStyle w:val="Heading2"/>
      </w:pPr>
      <w:bookmarkStart w:id="150" w:name="_Toc138361436"/>
      <w:r w:rsidRPr="00C33F68">
        <w:t>6.1</w:t>
      </w:r>
      <w:r w:rsidRPr="00C33F68">
        <w:tab/>
        <w:t>Overview</w:t>
      </w:r>
      <w:bookmarkEnd w:id="150"/>
    </w:p>
    <w:p w14:paraId="251D4BC4" w14:textId="0F977893" w:rsidR="006F5E36" w:rsidRPr="00C33F68" w:rsidRDefault="006F5E36" w:rsidP="006F5E36">
      <w:pPr>
        <w:pStyle w:val="Heading3"/>
      </w:pPr>
      <w:bookmarkStart w:id="151" w:name="_Toc59198963"/>
      <w:bookmarkStart w:id="152" w:name="_Toc59198372"/>
      <w:bookmarkStart w:id="153" w:name="_Toc525230972"/>
      <w:bookmarkStart w:id="154" w:name="_Toc138361437"/>
      <w:r w:rsidRPr="00C33F68">
        <w:t>6.1.1</w:t>
      </w:r>
      <w:r w:rsidRPr="00C33F68">
        <w:tab/>
        <w:t xml:space="preserve">Transport protocol for PC3a </w:t>
      </w:r>
      <w:r w:rsidR="0066563C" w:rsidRPr="00C33F68">
        <w:t>control protocol</w:t>
      </w:r>
      <w:r w:rsidRPr="00C33F68">
        <w:t xml:space="preserve"> messages for 5G ProSe direct discovery</w:t>
      </w:r>
      <w:bookmarkEnd w:id="151"/>
      <w:bookmarkEnd w:id="152"/>
      <w:bookmarkEnd w:id="153"/>
      <w:bookmarkEnd w:id="154"/>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5" w:name="_Toc59198964"/>
      <w:bookmarkStart w:id="156" w:name="_Toc59198373"/>
      <w:bookmarkStart w:id="157" w:name="_Toc525230973"/>
      <w:bookmarkStart w:id="158" w:name="_Toc138361438"/>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5"/>
      <w:bookmarkEnd w:id="156"/>
      <w:bookmarkEnd w:id="157"/>
      <w:bookmarkEnd w:id="158"/>
    </w:p>
    <w:p w14:paraId="0A51B856" w14:textId="77777777" w:rsidR="006F5E36" w:rsidRPr="00C33F68" w:rsidRDefault="006F5E36" w:rsidP="006F5E36">
      <w:pPr>
        <w:pStyle w:val="Heading4"/>
        <w:rPr>
          <w:noProof/>
          <w:lang w:eastAsia="zh-CN"/>
        </w:rPr>
      </w:pPr>
      <w:bookmarkStart w:id="159" w:name="_Toc138361439"/>
      <w:r w:rsidRPr="00C33F68">
        <w:rPr>
          <w:noProof/>
          <w:lang w:eastAsia="zh-CN"/>
        </w:rPr>
        <w:t>6</w:t>
      </w:r>
      <w:r w:rsidRPr="00C33F68">
        <w:rPr>
          <w:noProof/>
        </w:rPr>
        <w:t>.1.</w:t>
      </w:r>
      <w:r w:rsidRPr="00C33F68">
        <w:rPr>
          <w:noProof/>
          <w:lang w:eastAsia="zh-CN"/>
        </w:rPr>
        <w:t>2.1</w:t>
      </w:r>
      <w:r w:rsidRPr="00C33F68">
        <w:rPr>
          <w:noProof/>
        </w:rPr>
        <w:tab/>
        <w:t>General</w:t>
      </w:r>
      <w:bookmarkEnd w:id="159"/>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60" w:name="_Toc138361440"/>
      <w:r w:rsidRPr="00C33F68">
        <w:rPr>
          <w:noProof/>
          <w:lang w:eastAsia="zh-CN"/>
        </w:rPr>
        <w:t>6</w:t>
      </w:r>
      <w:r w:rsidRPr="00C33F68">
        <w:rPr>
          <w:noProof/>
        </w:rPr>
        <w:t>.1.</w:t>
      </w:r>
      <w:r w:rsidRPr="00C33F68">
        <w:rPr>
          <w:noProof/>
          <w:lang w:eastAsia="zh-CN"/>
        </w:rPr>
        <w:t>2.2</w:t>
      </w:r>
      <w:r w:rsidRPr="00C33F68">
        <w:rPr>
          <w:noProof/>
        </w:rPr>
        <w:tab/>
        <w:t>5G DDNMF discovery</w:t>
      </w:r>
      <w:bookmarkEnd w:id="160"/>
    </w:p>
    <w:p w14:paraId="36F7461C" w14:textId="77777777" w:rsidR="00264C6F" w:rsidRDefault="00426724" w:rsidP="007C0130">
      <w:bookmarkStart w:id="161" w:name="_Toc59198965"/>
      <w:bookmarkStart w:id="162" w:name="_Toc59198374"/>
      <w:bookmarkStart w:id="163"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p>
    <w:p w14:paraId="15B5A92A" w14:textId="03FA5E10" w:rsidR="006F5E36" w:rsidRPr="00C33F68" w:rsidRDefault="006F5E36" w:rsidP="004A1FEF">
      <w:pPr>
        <w:pStyle w:val="Heading3"/>
        <w:rPr>
          <w:noProof/>
          <w:lang w:eastAsia="zh-CN"/>
        </w:rPr>
      </w:pPr>
      <w:bookmarkStart w:id="164" w:name="_Toc138361441"/>
      <w:r w:rsidRPr="00C33F68">
        <w:rPr>
          <w:noProof/>
          <w:lang w:eastAsia="zh-CN"/>
        </w:rPr>
        <w:t>6</w:t>
      </w:r>
      <w:r w:rsidRPr="00C33F68">
        <w:rPr>
          <w:noProof/>
        </w:rPr>
        <w:t>.1.3</w:t>
      </w:r>
      <w:r w:rsidRPr="00C33F68">
        <w:rPr>
          <w:noProof/>
        </w:rPr>
        <w:tab/>
        <w:t xml:space="preserve">Handling of </w:t>
      </w:r>
      <w:r w:rsidRPr="00C33F68">
        <w:rPr>
          <w:noProof/>
          <w:lang w:eastAsia="zh-CN"/>
        </w:rPr>
        <w:t>5G DDNMF</w:t>
      </w:r>
      <w:r w:rsidRPr="00C33F68">
        <w:rPr>
          <w:noProof/>
        </w:rPr>
        <w:t>-initiated procedures</w:t>
      </w:r>
      <w:bookmarkEnd w:id="161"/>
      <w:bookmarkEnd w:id="162"/>
      <w:bookmarkEnd w:id="163"/>
      <w:bookmarkEnd w:id="164"/>
    </w:p>
    <w:p w14:paraId="752775F0" w14:textId="77777777" w:rsidR="006F5E36" w:rsidRPr="00C33F68" w:rsidRDefault="006F5E36" w:rsidP="006F5E36">
      <w:pPr>
        <w:pStyle w:val="Heading4"/>
        <w:rPr>
          <w:lang w:eastAsia="zh-CN"/>
        </w:rPr>
      </w:pPr>
      <w:bookmarkStart w:id="165" w:name="_Toc59198966"/>
      <w:bookmarkStart w:id="166" w:name="_Toc59198375"/>
      <w:bookmarkStart w:id="167" w:name="_Toc525230975"/>
      <w:bookmarkStart w:id="168" w:name="_Toc138361442"/>
      <w:r w:rsidRPr="00C33F68">
        <w:rPr>
          <w:lang w:eastAsia="zh-CN"/>
        </w:rPr>
        <w:t>6</w:t>
      </w:r>
      <w:r w:rsidRPr="00C33F68">
        <w:t>.1.3.1</w:t>
      </w:r>
      <w:r w:rsidRPr="00C33F68">
        <w:tab/>
      </w:r>
      <w:r w:rsidRPr="00C33F68">
        <w:rPr>
          <w:lang w:eastAsia="zh-CN"/>
        </w:rPr>
        <w:t>General</w:t>
      </w:r>
      <w:bookmarkEnd w:id="165"/>
      <w:bookmarkEnd w:id="166"/>
      <w:bookmarkEnd w:id="167"/>
      <w:bookmarkEnd w:id="168"/>
    </w:p>
    <w:p w14:paraId="5D61E43B" w14:textId="3B233EAA" w:rsidR="00F8767C" w:rsidRDefault="00F8767C" w:rsidP="00F8767C">
      <w:r>
        <w:t xml:space="preserve">The 5G DDNMF address information (i.e. either IP address or FQDN) in the HPLMN may be pre-configured in the UE. The 5G DDNMF address information (i.e. either IP address or FQDN) in the HPLMN may also be </w:t>
      </w:r>
      <w:r>
        <w:rPr>
          <w:rFonts w:hint="eastAsia"/>
          <w:lang w:eastAsia="zh-CN"/>
        </w:rPr>
        <w:t>p</w:t>
      </w:r>
      <w:r>
        <w:t>rovisioned by the PCF as described in clause 5.2.3. The UE may use the IP address or the FQDN of the 5G DDNMF in the HPLMN to discover the 5G DDNMF.</w:t>
      </w:r>
    </w:p>
    <w:p w14:paraId="3990A744" w14:textId="77777777" w:rsidR="000C48B8" w:rsidRDefault="000C48B8" w:rsidP="000C48B8">
      <w:r>
        <w:t>If the UE has neither the pre-configured 5G DDNMF address information in the HPLMN nor the 5G DDNMF address information in the HPLMN provisioned by the PCF, the UE may self-construct the FQDN of the 5G DDNMF in the HPLMN (e.g. deriving the FQDN from the PLMN ID of the HPLMN).</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9" w:name="_Toc59198967"/>
      <w:bookmarkStart w:id="170" w:name="_Toc59198376"/>
      <w:bookmarkStart w:id="171" w:name="_Toc525230976"/>
      <w:bookmarkStart w:id="172" w:name="_Toc138361443"/>
      <w:r w:rsidRPr="00C33F68">
        <w:rPr>
          <w:lang w:eastAsia="zh-CN"/>
        </w:rPr>
        <w:t>6</w:t>
      </w:r>
      <w:r w:rsidRPr="00C33F68">
        <w:t>.1.3.</w:t>
      </w:r>
      <w:r w:rsidRPr="00C33F68">
        <w:rPr>
          <w:lang w:eastAsia="zh-CN"/>
        </w:rPr>
        <w:t>2</w:t>
      </w:r>
      <w:r w:rsidRPr="00C33F68">
        <w:tab/>
        <w:t>HTTP long polling</w:t>
      </w:r>
      <w:bookmarkEnd w:id="169"/>
      <w:bookmarkEnd w:id="170"/>
      <w:bookmarkEnd w:id="171"/>
      <w:bookmarkEnd w:id="172"/>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3" w:name="_Toc59198968"/>
      <w:bookmarkStart w:id="174" w:name="_Toc59198377"/>
      <w:bookmarkStart w:id="175" w:name="_Toc525230977"/>
      <w:bookmarkStart w:id="176" w:name="_Toc138361444"/>
      <w:r w:rsidRPr="00C33F68">
        <w:rPr>
          <w:lang w:eastAsia="zh-CN"/>
        </w:rPr>
        <w:t>6</w:t>
      </w:r>
      <w:r w:rsidRPr="00C33F68">
        <w:t>.1.3.</w:t>
      </w:r>
      <w:r w:rsidRPr="00C33F68">
        <w:rPr>
          <w:lang w:eastAsia="zh-CN"/>
        </w:rPr>
        <w:t>3</w:t>
      </w:r>
      <w:r w:rsidRPr="00C33F68">
        <w:tab/>
        <w:t>OMA Push</w:t>
      </w:r>
      <w:bookmarkEnd w:id="173"/>
      <w:bookmarkEnd w:id="174"/>
      <w:bookmarkEnd w:id="175"/>
      <w:bookmarkEnd w:id="176"/>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7" w:name="_Toc138361445"/>
      <w:r w:rsidRPr="00C33F68">
        <w:t>6.2</w:t>
      </w:r>
      <w:r w:rsidRPr="00C33F68">
        <w:tab/>
        <w:t>Procedures</w:t>
      </w:r>
      <w:bookmarkEnd w:id="177"/>
    </w:p>
    <w:p w14:paraId="2EBF9476" w14:textId="77777777" w:rsidR="00CE7128" w:rsidRPr="00C33F68" w:rsidRDefault="00CE7128" w:rsidP="00CE7128">
      <w:pPr>
        <w:pStyle w:val="Heading3"/>
      </w:pPr>
      <w:bookmarkStart w:id="178" w:name="_Toc59198970"/>
      <w:bookmarkStart w:id="179" w:name="_Toc59198379"/>
      <w:bookmarkStart w:id="180" w:name="_Toc525230979"/>
      <w:bookmarkStart w:id="181" w:name="_Toc138361446"/>
      <w:r w:rsidRPr="00C33F68">
        <w:t>6.2.</w:t>
      </w:r>
      <w:r w:rsidR="002A133C" w:rsidRPr="00C33F68">
        <w:t>1</w:t>
      </w:r>
      <w:r w:rsidRPr="00C33F68">
        <w:tab/>
        <w:t>Types of 5G ProSe direct discovery procedures</w:t>
      </w:r>
      <w:bookmarkEnd w:id="178"/>
      <w:bookmarkEnd w:id="179"/>
      <w:bookmarkEnd w:id="180"/>
      <w:bookmarkEnd w:id="181"/>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82" w:name="_Toc138361447"/>
      <w:r w:rsidRPr="00C33F68">
        <w:t>6.2.2</w:t>
      </w:r>
      <w:r w:rsidRPr="00C33F68">
        <w:tab/>
        <w:t>Announce request procedure for open</w:t>
      </w:r>
      <w:r w:rsidR="009C6B92" w:rsidRPr="00C33F68">
        <w:t xml:space="preserve"> 5G</w:t>
      </w:r>
      <w:r w:rsidRPr="00C33F68">
        <w:t xml:space="preserve"> ProSe direct discovery</w:t>
      </w:r>
      <w:bookmarkEnd w:id="182"/>
    </w:p>
    <w:p w14:paraId="5711A841" w14:textId="77777777" w:rsidR="006A49A7" w:rsidRPr="00C33F68" w:rsidRDefault="006A49A7" w:rsidP="006A49A7">
      <w:pPr>
        <w:pStyle w:val="Heading4"/>
      </w:pPr>
      <w:bookmarkStart w:id="183" w:name="_Toc59198972"/>
      <w:bookmarkStart w:id="184" w:name="_Toc59198381"/>
      <w:bookmarkStart w:id="185" w:name="_Toc525230981"/>
      <w:bookmarkStart w:id="186" w:name="_Toc138361448"/>
      <w:r w:rsidRPr="00C33F68">
        <w:t>6.2.2.1</w:t>
      </w:r>
      <w:r w:rsidRPr="00C33F68">
        <w:tab/>
        <w:t>General</w:t>
      </w:r>
      <w:bookmarkEnd w:id="183"/>
      <w:bookmarkEnd w:id="184"/>
      <w:bookmarkEnd w:id="185"/>
      <w:bookmarkEnd w:id="186"/>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7" w:name="_Toc59198973"/>
      <w:bookmarkStart w:id="188" w:name="_Toc59198382"/>
      <w:bookmarkStart w:id="189" w:name="_Toc525230982"/>
      <w:bookmarkStart w:id="190" w:name="_Toc138361449"/>
      <w:r w:rsidRPr="00C33F68">
        <w:t>6.2.2.2</w:t>
      </w:r>
      <w:r w:rsidRPr="00C33F68">
        <w:tab/>
        <w:t>Announce request procedure initiation</w:t>
      </w:r>
      <w:bookmarkEnd w:id="187"/>
      <w:bookmarkEnd w:id="188"/>
      <w:bookmarkEnd w:id="189"/>
      <w:bookmarkEnd w:id="190"/>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7pt;height:335.5pt" o:ole="">
            <v:imagedata r:id="rId13" o:title=""/>
          </v:shape>
          <o:OLEObject Type="Embed" ProgID="Visio.Drawing.11" ShapeID="_x0000_i1026" DrawAspect="Content" ObjectID="_1750182515"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91" w:name="_Toc59198974"/>
      <w:bookmarkStart w:id="192" w:name="_Toc59198383"/>
      <w:bookmarkStart w:id="193" w:name="_Toc525230983"/>
      <w:bookmarkStart w:id="194" w:name="_Toc138361450"/>
      <w:r w:rsidRPr="00C33F68">
        <w:rPr>
          <w:lang w:eastAsia="zh-CN"/>
        </w:rPr>
        <w:t>6.2.2.3</w:t>
      </w:r>
      <w:r w:rsidRPr="00C33F68">
        <w:rPr>
          <w:lang w:eastAsia="zh-CN"/>
        </w:rPr>
        <w:tab/>
        <w:t xml:space="preserve">Announce request procedure accepted by the </w:t>
      </w:r>
      <w:bookmarkEnd w:id="191"/>
      <w:bookmarkEnd w:id="192"/>
      <w:bookmarkEnd w:id="193"/>
      <w:r w:rsidRPr="00C33F68">
        <w:t>5G DDNMF</w:t>
      </w:r>
      <w:bookmarkEnd w:id="194"/>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5G 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5" w:name="_Toc59198975"/>
      <w:bookmarkStart w:id="196" w:name="_Toc59198384"/>
      <w:bookmarkStart w:id="197"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8" w:name="_Toc138361451"/>
      <w:r w:rsidRPr="00C33F68">
        <w:rPr>
          <w:lang w:eastAsia="zh-CN"/>
        </w:rPr>
        <w:t>6.2.2.4</w:t>
      </w:r>
      <w:r w:rsidRPr="00C33F68">
        <w:rPr>
          <w:lang w:eastAsia="zh-CN"/>
        </w:rPr>
        <w:tab/>
        <w:t>Announce request procedure completion by the UE</w:t>
      </w:r>
      <w:bookmarkEnd w:id="195"/>
      <w:bookmarkEnd w:id="196"/>
      <w:bookmarkEnd w:id="197"/>
      <w:bookmarkEnd w:id="198"/>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9" w:name="_Toc59198976"/>
      <w:bookmarkStart w:id="200" w:name="_Toc59198385"/>
      <w:bookmarkStart w:id="201" w:name="_Toc525230985"/>
      <w:bookmarkStart w:id="202" w:name="_Toc138361452"/>
      <w:r w:rsidRPr="00C33F68">
        <w:rPr>
          <w:lang w:eastAsia="zh-CN"/>
        </w:rPr>
        <w:t>6.2.2.5</w:t>
      </w:r>
      <w:r w:rsidRPr="00C33F68">
        <w:rPr>
          <w:lang w:eastAsia="zh-CN"/>
        </w:rPr>
        <w:tab/>
        <w:t xml:space="preserve">Announce request procedure not accepted by the </w:t>
      </w:r>
      <w:bookmarkEnd w:id="199"/>
      <w:bookmarkEnd w:id="200"/>
      <w:bookmarkEnd w:id="201"/>
      <w:r w:rsidRPr="00C33F68">
        <w:t>5G DDNMF</w:t>
      </w:r>
      <w:bookmarkEnd w:id="202"/>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3" w:name="_Toc59198977"/>
      <w:bookmarkStart w:id="204" w:name="_Toc59198386"/>
      <w:bookmarkStart w:id="205" w:name="_Toc525230986"/>
      <w:bookmarkStart w:id="206" w:name="_Toc138361453"/>
      <w:r w:rsidRPr="00C33F68">
        <w:rPr>
          <w:lang w:eastAsia="zh-CN"/>
        </w:rPr>
        <w:t>6.2.2.6</w:t>
      </w:r>
      <w:r w:rsidRPr="00C33F68">
        <w:rPr>
          <w:lang w:eastAsia="zh-CN"/>
        </w:rPr>
        <w:tab/>
        <w:t>Abnormal cases</w:t>
      </w:r>
      <w:bookmarkEnd w:id="203"/>
      <w:bookmarkEnd w:id="204"/>
      <w:bookmarkEnd w:id="205"/>
      <w:bookmarkEnd w:id="206"/>
    </w:p>
    <w:p w14:paraId="4CF71486" w14:textId="77777777" w:rsidR="006A49A7" w:rsidRPr="00C33F68" w:rsidRDefault="006A49A7" w:rsidP="006A49A7">
      <w:pPr>
        <w:pStyle w:val="Heading5"/>
        <w:rPr>
          <w:lang w:eastAsia="zh-CN"/>
        </w:rPr>
      </w:pPr>
      <w:bookmarkStart w:id="207" w:name="_Toc59198978"/>
      <w:bookmarkStart w:id="208" w:name="_Toc59198387"/>
      <w:bookmarkStart w:id="209" w:name="_Toc525230987"/>
      <w:bookmarkStart w:id="210" w:name="_Toc138361454"/>
      <w:r w:rsidRPr="00C33F68">
        <w:rPr>
          <w:lang w:eastAsia="zh-CN"/>
        </w:rPr>
        <w:t>6.2.2.6.1</w:t>
      </w:r>
      <w:r w:rsidRPr="00C33F68">
        <w:rPr>
          <w:lang w:eastAsia="zh-CN"/>
        </w:rPr>
        <w:tab/>
        <w:t>Abnormal cases in the UE</w:t>
      </w:r>
      <w:bookmarkEnd w:id="207"/>
      <w:bookmarkEnd w:id="208"/>
      <w:bookmarkEnd w:id="209"/>
      <w:bookmarkEnd w:id="210"/>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11" w:name="_Toc59198979"/>
      <w:bookmarkStart w:id="212" w:name="_Toc59198388"/>
      <w:bookmarkStart w:id="213" w:name="_Toc525230988"/>
      <w:bookmarkStart w:id="214" w:name="_Toc138361455"/>
      <w:r w:rsidRPr="00C33F68">
        <w:rPr>
          <w:lang w:eastAsia="zh-CN"/>
        </w:rPr>
        <w:t>6.2.2.6.2</w:t>
      </w:r>
      <w:r w:rsidRPr="00C33F68">
        <w:rPr>
          <w:lang w:eastAsia="zh-CN"/>
        </w:rPr>
        <w:tab/>
        <w:t xml:space="preserve">Abnormal cases in the </w:t>
      </w:r>
      <w:bookmarkEnd w:id="211"/>
      <w:bookmarkEnd w:id="212"/>
      <w:bookmarkEnd w:id="213"/>
      <w:r w:rsidRPr="00C33F68">
        <w:t>5G DDNMF</w:t>
      </w:r>
      <w:bookmarkEnd w:id="214"/>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5" w:name="_Toc59198980"/>
      <w:bookmarkStart w:id="216" w:name="_Toc59198389"/>
      <w:bookmarkStart w:id="217" w:name="_Toc525230989"/>
      <w:bookmarkStart w:id="218" w:name="_Toc138361456"/>
      <w:r w:rsidRPr="00C33F68">
        <w:t>6.2.3</w:t>
      </w:r>
      <w:r w:rsidRPr="00C33F68">
        <w:tab/>
        <w:t>Announce request procedure for restricted</w:t>
      </w:r>
      <w:r w:rsidR="00714D0F" w:rsidRPr="00C33F68">
        <w:t xml:space="preserve"> 5G</w:t>
      </w:r>
      <w:r w:rsidRPr="00C33F68">
        <w:t xml:space="preserve"> ProSe direct discovery model A</w:t>
      </w:r>
      <w:bookmarkEnd w:id="215"/>
      <w:bookmarkEnd w:id="216"/>
      <w:bookmarkEnd w:id="217"/>
      <w:bookmarkEnd w:id="218"/>
    </w:p>
    <w:p w14:paraId="0D7C8AAF" w14:textId="77777777" w:rsidR="001C6C25" w:rsidRPr="00C33F68" w:rsidRDefault="001C6C25" w:rsidP="001C6C25">
      <w:pPr>
        <w:pStyle w:val="Heading4"/>
      </w:pPr>
      <w:bookmarkStart w:id="219" w:name="_Toc59198981"/>
      <w:bookmarkStart w:id="220" w:name="_Toc59198390"/>
      <w:bookmarkStart w:id="221" w:name="_Toc525230990"/>
      <w:bookmarkStart w:id="222" w:name="_Toc138361457"/>
      <w:r w:rsidRPr="00C33F68">
        <w:t>6.2.3.1</w:t>
      </w:r>
      <w:r w:rsidRPr="00C33F68">
        <w:tab/>
        <w:t>General</w:t>
      </w:r>
      <w:bookmarkEnd w:id="219"/>
      <w:bookmarkEnd w:id="220"/>
      <w:bookmarkEnd w:id="221"/>
      <w:bookmarkEnd w:id="222"/>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3" w:name="_Toc59198982"/>
      <w:bookmarkStart w:id="224" w:name="_Toc59198391"/>
      <w:bookmarkStart w:id="225" w:name="_Toc525230991"/>
      <w:bookmarkStart w:id="226" w:name="_Toc138361458"/>
      <w:r w:rsidRPr="00C33F68">
        <w:t>6.2.3.2</w:t>
      </w:r>
      <w:r w:rsidRPr="00C33F68">
        <w:tab/>
        <w:t>Announce request procedure initiation</w:t>
      </w:r>
      <w:bookmarkEnd w:id="223"/>
      <w:bookmarkEnd w:id="224"/>
      <w:bookmarkEnd w:id="225"/>
      <w:bookmarkEnd w:id="226"/>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7pt;height:335.5pt" o:ole="">
            <v:imagedata r:id="rId15" o:title=""/>
          </v:shape>
          <o:OLEObject Type="Embed" ProgID="Visio.Drawing.11" ShapeID="_x0000_i1027" DrawAspect="Content" ObjectID="_1750182516"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7" w:name="_Toc59198983"/>
      <w:bookmarkStart w:id="228" w:name="_Toc59198392"/>
      <w:bookmarkStart w:id="229" w:name="_Toc525230992"/>
      <w:bookmarkStart w:id="230" w:name="_Toc138361459"/>
      <w:r w:rsidRPr="00C33F68">
        <w:rPr>
          <w:lang w:eastAsia="zh-CN"/>
        </w:rPr>
        <w:t>6.2.3.3</w:t>
      </w:r>
      <w:r w:rsidRPr="00C33F68">
        <w:rPr>
          <w:lang w:eastAsia="zh-CN"/>
        </w:rPr>
        <w:tab/>
        <w:t xml:space="preserve">Announce request procedure accepted by the </w:t>
      </w:r>
      <w:bookmarkEnd w:id="227"/>
      <w:bookmarkEnd w:id="228"/>
      <w:bookmarkEnd w:id="229"/>
      <w:r w:rsidRPr="00C33F68">
        <w:t>5G DDNMF</w:t>
      </w:r>
      <w:bookmarkEnd w:id="230"/>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6C0153AB" w14:textId="0ADEAD2A" w:rsidR="00385FCD" w:rsidRPr="00C33F68" w:rsidRDefault="00385FCD" w:rsidP="00385FCD">
      <w:pPr>
        <w:pStyle w:val="B1"/>
      </w:pPr>
      <w:r w:rsidRPr="00C33F68">
        <w:t>b)</w:t>
      </w:r>
      <w:r w:rsidRPr="00C33F68">
        <w:tab/>
        <w:t>if the on demand announcing enabled indicator is not set to 1 in the UE</w:t>
      </w:r>
      <w:r w:rsidRPr="00C33F68">
        <w:rPr>
          <w:lang w:eastAsia="zh-CN"/>
        </w:rPr>
        <w:t>'</w:t>
      </w:r>
      <w:r w:rsidRPr="00C33F68">
        <w:t xml:space="preserve">s context for this discovery entry, either the ProSe restricted code set to the ProSe restricted code or the ProSe restricted code prefix allocated by the </w:t>
      </w:r>
      <w:r w:rsidRPr="00C33F68">
        <w:rPr>
          <w:lang w:eastAsia="zh-CN"/>
        </w:rPr>
        <w:t>5G DDNMF</w:t>
      </w:r>
      <w:r>
        <w:rPr>
          <w:rFonts w:hint="eastAsia"/>
          <w:lang w:eastAsia="zh-CN"/>
        </w:rPr>
        <w:t>.</w:t>
      </w:r>
      <w:r w:rsidRPr="003F1487">
        <w:rPr>
          <w:rFonts w:hint="eastAsia"/>
          <w:lang w:eastAsia="zh-CN"/>
        </w:rPr>
        <w:t xml:space="preserve"> </w:t>
      </w:r>
      <w:r>
        <w:t xml:space="preserve">If restricted Direct Discovery with application-controlled extension was requested by the announcing UE </w:t>
      </w:r>
      <w:r>
        <w:rPr>
          <w:rFonts w:hint="eastAsia"/>
          <w:lang w:eastAsia="zh-CN"/>
        </w:rPr>
        <w:t>,</w:t>
      </w:r>
      <w:r w:rsidRPr="00C33F68">
        <w:t xml:space="preserve"> </w:t>
      </w:r>
      <w:r>
        <w:t xml:space="preserve">the </w:t>
      </w:r>
      <w:r w:rsidRPr="00C33F68">
        <w:t>DISCOVERY_RESPONSE</w:t>
      </w:r>
      <w:r>
        <w:t xml:space="preserve"> message also contains</w:t>
      </w:r>
      <w:r w:rsidRPr="00C33F68">
        <w:t xml:space="preserve"> one or more ProSe restricted code suffix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31" w:name="_Toc59198984"/>
      <w:bookmarkStart w:id="232" w:name="_Toc59198393"/>
      <w:bookmarkStart w:id="233"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4" w:name="_Toc138361460"/>
      <w:r w:rsidRPr="00C33F68">
        <w:rPr>
          <w:lang w:eastAsia="zh-CN"/>
        </w:rPr>
        <w:t>6.2.3.4</w:t>
      </w:r>
      <w:r w:rsidRPr="00C33F68">
        <w:rPr>
          <w:lang w:eastAsia="zh-CN"/>
        </w:rPr>
        <w:tab/>
        <w:t>Announce request procedure completion by the UE</w:t>
      </w:r>
      <w:bookmarkEnd w:id="231"/>
      <w:bookmarkEnd w:id="232"/>
      <w:bookmarkEnd w:id="233"/>
      <w:bookmarkEnd w:id="234"/>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5" w:name="_Toc59198985"/>
      <w:bookmarkStart w:id="236" w:name="_Toc59198394"/>
      <w:bookmarkStart w:id="237" w:name="_Toc525230994"/>
      <w:bookmarkStart w:id="238" w:name="_Toc138361461"/>
      <w:r w:rsidRPr="00C33F68">
        <w:rPr>
          <w:lang w:eastAsia="zh-CN"/>
        </w:rPr>
        <w:t>6.2.3.5</w:t>
      </w:r>
      <w:r w:rsidRPr="00C33F68">
        <w:rPr>
          <w:lang w:eastAsia="zh-CN"/>
        </w:rPr>
        <w:tab/>
        <w:t xml:space="preserve">Announce request procedure not accepted by the </w:t>
      </w:r>
      <w:bookmarkEnd w:id="235"/>
      <w:bookmarkEnd w:id="236"/>
      <w:bookmarkEnd w:id="237"/>
      <w:r w:rsidRPr="00C33F68">
        <w:rPr>
          <w:lang w:eastAsia="zh-CN"/>
        </w:rPr>
        <w:t>5G DDNMF</w:t>
      </w:r>
      <w:bookmarkEnd w:id="238"/>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9" w:name="_Toc59198986"/>
      <w:bookmarkStart w:id="240" w:name="_Toc59198395"/>
      <w:bookmarkStart w:id="241"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42" w:name="_Toc138361462"/>
      <w:r w:rsidRPr="00C33F68">
        <w:rPr>
          <w:lang w:eastAsia="zh-CN"/>
        </w:rPr>
        <w:t>6.2.3.6</w:t>
      </w:r>
      <w:r w:rsidRPr="00C33F68">
        <w:rPr>
          <w:lang w:eastAsia="zh-CN"/>
        </w:rPr>
        <w:tab/>
        <w:t>Abnormal cases</w:t>
      </w:r>
      <w:bookmarkEnd w:id="239"/>
      <w:bookmarkEnd w:id="240"/>
      <w:bookmarkEnd w:id="241"/>
      <w:bookmarkEnd w:id="242"/>
    </w:p>
    <w:p w14:paraId="21B4B19C" w14:textId="77777777" w:rsidR="001C6C25" w:rsidRPr="00C33F68" w:rsidRDefault="001C6C25" w:rsidP="001C6C25">
      <w:pPr>
        <w:pStyle w:val="Heading5"/>
        <w:rPr>
          <w:lang w:eastAsia="zh-CN"/>
        </w:rPr>
      </w:pPr>
      <w:bookmarkStart w:id="243" w:name="_Toc59198987"/>
      <w:bookmarkStart w:id="244" w:name="_Toc59198396"/>
      <w:bookmarkStart w:id="245" w:name="_Toc525230996"/>
      <w:bookmarkStart w:id="246" w:name="_Toc138361463"/>
      <w:r w:rsidRPr="00C33F68">
        <w:rPr>
          <w:lang w:eastAsia="zh-CN"/>
        </w:rPr>
        <w:t>6.2.3.6.1</w:t>
      </w:r>
      <w:r w:rsidRPr="00C33F68">
        <w:rPr>
          <w:lang w:eastAsia="zh-CN"/>
        </w:rPr>
        <w:tab/>
        <w:t>Abnormal cases in the UE</w:t>
      </w:r>
      <w:bookmarkEnd w:id="243"/>
      <w:bookmarkEnd w:id="244"/>
      <w:bookmarkEnd w:id="245"/>
      <w:bookmarkEnd w:id="246"/>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7" w:name="_Toc59198988"/>
      <w:bookmarkStart w:id="248" w:name="_Toc59198397"/>
      <w:bookmarkStart w:id="249" w:name="_Toc525230997"/>
      <w:bookmarkStart w:id="250" w:name="_Toc138361464"/>
      <w:r w:rsidRPr="00C33F68">
        <w:rPr>
          <w:lang w:eastAsia="zh-CN"/>
        </w:rPr>
        <w:t>6.2.3.6.2</w:t>
      </w:r>
      <w:r w:rsidRPr="00C33F68">
        <w:rPr>
          <w:lang w:eastAsia="zh-CN"/>
        </w:rPr>
        <w:tab/>
        <w:t xml:space="preserve">Abnormal cases in the </w:t>
      </w:r>
      <w:bookmarkEnd w:id="247"/>
      <w:bookmarkEnd w:id="248"/>
      <w:bookmarkEnd w:id="249"/>
      <w:r w:rsidRPr="00C33F68">
        <w:t>5G DDNMF</w:t>
      </w:r>
      <w:bookmarkEnd w:id="250"/>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51" w:name="_Toc138361465"/>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51"/>
    </w:p>
    <w:p w14:paraId="5EFDED74" w14:textId="77777777" w:rsidR="006A49A7" w:rsidRPr="00C33F68" w:rsidRDefault="006A49A7" w:rsidP="006A49A7">
      <w:pPr>
        <w:pStyle w:val="Heading4"/>
      </w:pPr>
      <w:bookmarkStart w:id="252" w:name="_Toc59198999"/>
      <w:bookmarkStart w:id="253" w:name="_Toc59198408"/>
      <w:bookmarkStart w:id="254" w:name="_Toc525231008"/>
      <w:bookmarkStart w:id="255" w:name="_Toc138361466"/>
      <w:r w:rsidRPr="00C33F68">
        <w:t>6.2.</w:t>
      </w:r>
      <w:r w:rsidR="00C737A1" w:rsidRPr="00C33F68">
        <w:t>4</w:t>
      </w:r>
      <w:r w:rsidRPr="00C33F68">
        <w:t>.1</w:t>
      </w:r>
      <w:r w:rsidRPr="00C33F68">
        <w:tab/>
        <w:t>General</w:t>
      </w:r>
      <w:bookmarkEnd w:id="252"/>
      <w:bookmarkEnd w:id="253"/>
      <w:bookmarkEnd w:id="254"/>
      <w:bookmarkEnd w:id="255"/>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6" w:name="_Toc59199000"/>
      <w:bookmarkStart w:id="257" w:name="_Toc59198409"/>
      <w:bookmarkStart w:id="258" w:name="_Toc525231009"/>
      <w:bookmarkStart w:id="259" w:name="_Toc138361467"/>
      <w:r w:rsidRPr="00C33F68">
        <w:t>6.2.</w:t>
      </w:r>
      <w:r w:rsidR="00C737A1" w:rsidRPr="00C33F68">
        <w:t>4</w:t>
      </w:r>
      <w:r w:rsidRPr="00C33F68">
        <w:t>.2</w:t>
      </w:r>
      <w:r w:rsidRPr="00C33F68">
        <w:tab/>
        <w:t>Monitor request procedure Initiation</w:t>
      </w:r>
      <w:bookmarkEnd w:id="256"/>
      <w:bookmarkEnd w:id="257"/>
      <w:bookmarkEnd w:id="258"/>
      <w:bookmarkEnd w:id="259"/>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07DBDB2C"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r w:rsidR="00936F56">
        <w:rPr>
          <w:lang w:eastAsia="zh-CN"/>
        </w:rPr>
        <w:t>;</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7pt;height:335.5pt" o:ole="">
            <v:imagedata r:id="rId17" o:title=""/>
          </v:shape>
          <o:OLEObject Type="Embed" ProgID="Visio.Drawing.11" ShapeID="_x0000_i1028" DrawAspect="Content" ObjectID="_1750182517"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60" w:name="_Toc59199001"/>
      <w:bookmarkStart w:id="261" w:name="_Toc59198410"/>
      <w:bookmarkStart w:id="262" w:name="_Toc525231010"/>
      <w:bookmarkStart w:id="263" w:name="_Toc138361468"/>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60"/>
      <w:bookmarkEnd w:id="261"/>
      <w:bookmarkEnd w:id="262"/>
      <w:r w:rsidRPr="00C33F68">
        <w:t>5G DDNMF</w:t>
      </w:r>
      <w:bookmarkEnd w:id="263"/>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4" w:name="_Toc59199002"/>
      <w:bookmarkStart w:id="265" w:name="_Toc59198411"/>
      <w:bookmarkStart w:id="266"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7" w:name="_Toc138361469"/>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4"/>
      <w:bookmarkEnd w:id="265"/>
      <w:bookmarkEnd w:id="266"/>
      <w:bookmarkEnd w:id="267"/>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8" w:name="_Toc59199003"/>
      <w:bookmarkStart w:id="269" w:name="_Toc59198412"/>
      <w:bookmarkStart w:id="270" w:name="_Toc525231012"/>
      <w:bookmarkStart w:id="271" w:name="_Toc138361470"/>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8"/>
      <w:bookmarkEnd w:id="269"/>
      <w:bookmarkEnd w:id="270"/>
      <w:r w:rsidRPr="00C33F68">
        <w:t>5G DDNMF</w:t>
      </w:r>
      <w:bookmarkEnd w:id="271"/>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72" w:name="_Toc59199004"/>
      <w:bookmarkStart w:id="273" w:name="_Toc59198413"/>
      <w:bookmarkStart w:id="274" w:name="_Toc525231013"/>
      <w:bookmarkStart w:id="275" w:name="_Toc138361471"/>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72"/>
      <w:bookmarkEnd w:id="273"/>
      <w:bookmarkEnd w:id="274"/>
      <w:bookmarkEnd w:id="275"/>
    </w:p>
    <w:p w14:paraId="0B0F1F06" w14:textId="77777777" w:rsidR="006A49A7" w:rsidRPr="00C33F68" w:rsidRDefault="006A49A7" w:rsidP="006A49A7">
      <w:pPr>
        <w:pStyle w:val="Heading5"/>
        <w:rPr>
          <w:lang w:eastAsia="zh-CN"/>
        </w:rPr>
      </w:pPr>
      <w:bookmarkStart w:id="276" w:name="_Toc59199005"/>
      <w:bookmarkStart w:id="277" w:name="_Toc59198414"/>
      <w:bookmarkStart w:id="278" w:name="_Toc525231014"/>
      <w:bookmarkStart w:id="279" w:name="_Toc138361472"/>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6"/>
      <w:bookmarkEnd w:id="277"/>
      <w:bookmarkEnd w:id="278"/>
      <w:bookmarkEnd w:id="279"/>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80" w:name="_Toc59199006"/>
      <w:bookmarkStart w:id="281" w:name="_Toc59198415"/>
      <w:bookmarkStart w:id="282" w:name="_Toc525231015"/>
      <w:bookmarkStart w:id="283" w:name="_Toc138361473"/>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80"/>
      <w:bookmarkEnd w:id="281"/>
      <w:bookmarkEnd w:id="282"/>
      <w:r w:rsidRPr="00C33F68">
        <w:t>5G DDNMF</w:t>
      </w:r>
      <w:bookmarkEnd w:id="283"/>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4" w:name="_Toc59199007"/>
      <w:bookmarkStart w:id="285" w:name="_Toc59198416"/>
      <w:bookmarkStart w:id="286" w:name="_Toc525231016"/>
      <w:bookmarkStart w:id="287" w:name="_Toc138361474"/>
      <w:r w:rsidRPr="00C33F68">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4"/>
      <w:bookmarkEnd w:id="285"/>
      <w:bookmarkEnd w:id="286"/>
      <w:bookmarkEnd w:id="287"/>
    </w:p>
    <w:p w14:paraId="65877DD8" w14:textId="77777777" w:rsidR="00F41346" w:rsidRPr="00C33F68" w:rsidRDefault="00F41346" w:rsidP="00F41346">
      <w:pPr>
        <w:pStyle w:val="Heading4"/>
      </w:pPr>
      <w:bookmarkStart w:id="288" w:name="_Toc59199008"/>
      <w:bookmarkStart w:id="289" w:name="_Toc59198417"/>
      <w:bookmarkStart w:id="290" w:name="_Toc525231017"/>
      <w:bookmarkStart w:id="291" w:name="_Toc138361475"/>
      <w:r w:rsidRPr="00C33F68">
        <w:t>6.2.</w:t>
      </w:r>
      <w:r w:rsidR="003857B9" w:rsidRPr="00C33F68">
        <w:t>5</w:t>
      </w:r>
      <w:r w:rsidRPr="00C33F68">
        <w:t>.1</w:t>
      </w:r>
      <w:r w:rsidRPr="00C33F68">
        <w:tab/>
        <w:t>General</w:t>
      </w:r>
      <w:bookmarkEnd w:id="288"/>
      <w:bookmarkEnd w:id="289"/>
      <w:bookmarkEnd w:id="290"/>
      <w:bookmarkEnd w:id="291"/>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92" w:name="_Toc59199009"/>
      <w:bookmarkStart w:id="293" w:name="_Toc59198418"/>
      <w:bookmarkStart w:id="294" w:name="_Toc525231018"/>
      <w:bookmarkStart w:id="295" w:name="_Toc138361476"/>
      <w:r w:rsidRPr="00C33F68">
        <w:t>6.2.</w:t>
      </w:r>
      <w:r w:rsidR="00EA68C6" w:rsidRPr="00C33F68">
        <w:t>5</w:t>
      </w:r>
      <w:r w:rsidRPr="00C33F68">
        <w:t>.2</w:t>
      </w:r>
      <w:r w:rsidRPr="00C33F68">
        <w:tab/>
        <w:t>Monitor request procedure Initiation</w:t>
      </w:r>
      <w:bookmarkEnd w:id="292"/>
      <w:bookmarkEnd w:id="293"/>
      <w:bookmarkEnd w:id="294"/>
      <w:bookmarkEnd w:id="295"/>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77A6214C"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50CC6057"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r w:rsidR="00051A04">
        <w:t>;</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7pt;height:335.5pt" o:ole="">
            <v:imagedata r:id="rId19" o:title=""/>
          </v:shape>
          <o:OLEObject Type="Embed" ProgID="Visio.Drawing.11" ShapeID="_x0000_i1029" DrawAspect="Content" ObjectID="_1750182518"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6" w:name="_Toc59199010"/>
      <w:bookmarkStart w:id="297" w:name="_Toc59198419"/>
      <w:bookmarkStart w:id="298" w:name="_Toc525231019"/>
      <w:bookmarkStart w:id="299" w:name="_Toc138361477"/>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6"/>
      <w:bookmarkEnd w:id="297"/>
      <w:bookmarkEnd w:id="298"/>
      <w:r w:rsidRPr="00C33F68">
        <w:t>5G DDNMF</w:t>
      </w:r>
      <w:bookmarkEnd w:id="299"/>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300" w:name="_Toc59199011"/>
      <w:bookmarkStart w:id="301" w:name="_Toc59198420"/>
      <w:bookmarkStart w:id="302"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3" w:name="_Toc138361478"/>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300"/>
      <w:bookmarkEnd w:id="301"/>
      <w:bookmarkEnd w:id="302"/>
      <w:bookmarkEnd w:id="303"/>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4" w:name="_Toc59199012"/>
      <w:bookmarkStart w:id="305" w:name="_Toc59198421"/>
      <w:bookmarkStart w:id="306" w:name="_Toc525231021"/>
      <w:bookmarkStart w:id="307" w:name="_Toc138361479"/>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4"/>
      <w:bookmarkEnd w:id="305"/>
      <w:bookmarkEnd w:id="306"/>
      <w:r w:rsidRPr="00C33F68">
        <w:t>5G DDNMF</w:t>
      </w:r>
      <w:bookmarkEnd w:id="307"/>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8" w:name="_Toc59199013"/>
      <w:bookmarkStart w:id="309" w:name="_Toc59198422"/>
      <w:bookmarkStart w:id="310"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11" w:name="_Toc138361480"/>
      <w:r w:rsidRPr="00C33F68">
        <w:rPr>
          <w:lang w:eastAsia="zh-CN"/>
        </w:rPr>
        <w:t>6.2.</w:t>
      </w:r>
      <w:r w:rsidR="00EA68C6" w:rsidRPr="00C33F68">
        <w:rPr>
          <w:lang w:eastAsia="zh-CN"/>
        </w:rPr>
        <w:t>5</w:t>
      </w:r>
      <w:r w:rsidRPr="00C33F68">
        <w:rPr>
          <w:lang w:eastAsia="zh-CN"/>
        </w:rPr>
        <w:t>.6</w:t>
      </w:r>
      <w:r w:rsidRPr="00C33F68">
        <w:rPr>
          <w:lang w:eastAsia="zh-CN"/>
        </w:rPr>
        <w:tab/>
        <w:t>Abnormal cases</w:t>
      </w:r>
      <w:bookmarkEnd w:id="308"/>
      <w:bookmarkEnd w:id="309"/>
      <w:bookmarkEnd w:id="310"/>
      <w:bookmarkEnd w:id="311"/>
    </w:p>
    <w:p w14:paraId="7E3EC4D8" w14:textId="77777777" w:rsidR="00F41346" w:rsidRPr="00C33F68" w:rsidRDefault="00F41346" w:rsidP="00F41346">
      <w:pPr>
        <w:pStyle w:val="Heading5"/>
        <w:rPr>
          <w:lang w:eastAsia="zh-CN"/>
        </w:rPr>
      </w:pPr>
      <w:bookmarkStart w:id="312" w:name="_Toc59199014"/>
      <w:bookmarkStart w:id="313" w:name="_Toc59198423"/>
      <w:bookmarkStart w:id="314" w:name="_Toc525231023"/>
      <w:bookmarkStart w:id="315" w:name="_Toc138361481"/>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12"/>
      <w:bookmarkEnd w:id="313"/>
      <w:bookmarkEnd w:id="314"/>
      <w:bookmarkEnd w:id="315"/>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6" w:name="_Toc59199015"/>
      <w:bookmarkStart w:id="317" w:name="_Toc59198424"/>
      <w:bookmarkStart w:id="318" w:name="_Toc525231024"/>
      <w:bookmarkStart w:id="319" w:name="_Toc138361482"/>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6"/>
      <w:bookmarkEnd w:id="317"/>
      <w:bookmarkEnd w:id="318"/>
      <w:r w:rsidRPr="00C33F68">
        <w:t>5G DDNMF</w:t>
      </w:r>
      <w:bookmarkEnd w:id="319"/>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20" w:name="_Toc59198989"/>
      <w:bookmarkStart w:id="321" w:name="_Toc59198398"/>
      <w:bookmarkStart w:id="322" w:name="_Toc525230998"/>
      <w:bookmarkStart w:id="323" w:name="_Toc138361483"/>
      <w:r w:rsidRPr="00C33F68">
        <w:t>6.2.6</w:t>
      </w:r>
      <w:r w:rsidRPr="00C33F68">
        <w:tab/>
      </w:r>
      <w:bookmarkEnd w:id="320"/>
      <w:bookmarkEnd w:id="321"/>
      <w:bookmarkEnd w:id="322"/>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3"/>
    </w:p>
    <w:p w14:paraId="0566FB75" w14:textId="77777777" w:rsidR="00EB589D" w:rsidRPr="00C33F68" w:rsidRDefault="00EB589D" w:rsidP="00EB589D">
      <w:pPr>
        <w:pStyle w:val="Heading4"/>
      </w:pPr>
      <w:bookmarkStart w:id="324" w:name="_Toc59198990"/>
      <w:bookmarkStart w:id="325" w:name="_Toc59198399"/>
      <w:bookmarkStart w:id="326" w:name="_Toc525230999"/>
      <w:bookmarkStart w:id="327" w:name="_Toc138361484"/>
      <w:r w:rsidRPr="00C33F68">
        <w:t>6.2.6.1</w:t>
      </w:r>
      <w:r w:rsidRPr="00C33F68">
        <w:tab/>
        <w:t>General</w:t>
      </w:r>
      <w:bookmarkEnd w:id="324"/>
      <w:bookmarkEnd w:id="325"/>
      <w:bookmarkEnd w:id="326"/>
      <w:bookmarkEnd w:id="327"/>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PROSE PC5 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8" w:name="_Toc59198991"/>
      <w:bookmarkStart w:id="329" w:name="_Toc59198400"/>
      <w:bookmarkStart w:id="330" w:name="_Toc525231000"/>
      <w:bookmarkStart w:id="331" w:name="_Toc138361485"/>
      <w:r w:rsidRPr="00C33F68">
        <w:t>6.2.</w:t>
      </w:r>
      <w:r w:rsidR="00277C4D" w:rsidRPr="00C33F68">
        <w:t>6</w:t>
      </w:r>
      <w:r w:rsidRPr="00C33F68">
        <w:t>.2</w:t>
      </w:r>
      <w:r w:rsidRPr="00C33F68">
        <w:tab/>
        <w:t>Discoveree request procedure initiation</w:t>
      </w:r>
      <w:bookmarkEnd w:id="328"/>
      <w:bookmarkEnd w:id="329"/>
      <w:bookmarkEnd w:id="330"/>
      <w:bookmarkEnd w:id="331"/>
    </w:p>
    <w:p w14:paraId="20E19F27" w14:textId="3B58689B"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49B1CFDC" w:rsidR="00EB589D" w:rsidRPr="00C33F68" w:rsidRDefault="00EB589D" w:rsidP="00EB589D">
      <w:pPr>
        <w:pStyle w:val="B1"/>
      </w:pPr>
      <w:r w:rsidRPr="00C33F68">
        <w:t>a)</w:t>
      </w:r>
      <w:r w:rsidRPr="00C33F68">
        <w:tab/>
        <w:t xml:space="preserve">when the UE is triggered by an upper layer application to announce a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0848C29D"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r w:rsidR="00833250">
        <w:rPr>
          <w:rFonts w:hint="eastAsia"/>
          <w:lang w:eastAsia="zh-CN"/>
        </w:rPr>
        <w:t xml:space="preserve">, </w:t>
      </w:r>
      <w:r w:rsidR="00833250">
        <w:rPr>
          <w:lang w:eastAsia="zh-CN"/>
        </w:rPr>
        <w:t>and</w:t>
      </w:r>
      <w:r w:rsidR="00833250" w:rsidRPr="00C33F68">
        <w:rPr>
          <w:lang w:eastAsia="zh-CN"/>
        </w:rPr>
        <w:t xml:space="preserve"> the UE does not have a valid allocated ProSe response code for this new PLMN yet</w:t>
      </w:r>
      <w:r w:rsidRPr="00C33F68">
        <w:t>;</w:t>
      </w:r>
      <w:r w:rsidR="00833250">
        <w:t xml:space="preserve"> or</w:t>
      </w:r>
    </w:p>
    <w:p w14:paraId="1A1F920E" w14:textId="007F533D" w:rsidR="00EB589D" w:rsidRPr="00C33F68" w:rsidRDefault="00833250" w:rsidP="00EB589D">
      <w:pPr>
        <w:pStyle w:val="B1"/>
      </w:pPr>
      <w:r>
        <w:t>d</w:t>
      </w:r>
      <w:r w:rsidR="00EB589D" w:rsidRPr="00C33F68">
        <w:t>)</w:t>
      </w:r>
      <w:r w:rsidR="00EB589D" w:rsidRPr="00C33F68">
        <w:tab/>
        <w:t xml:space="preserve">when the UE needs to update a previously sent </w:t>
      </w:r>
      <w:r w:rsidR="00BD0B0D" w:rsidRPr="00C33F68">
        <w:t>restricted 5G ProSe</w:t>
      </w:r>
      <w:r w:rsidR="00EB589D"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7pt;height:335.5pt" o:ole="">
            <v:imagedata r:id="rId21" o:title=""/>
          </v:shape>
          <o:OLEObject Type="Embed" ProgID="Visio.Drawing.11" ShapeID="_x0000_i1030" DrawAspect="Content" ObjectID="_1750182519"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32" w:name="_Toc59198992"/>
      <w:bookmarkStart w:id="333" w:name="_Toc59198401"/>
      <w:bookmarkStart w:id="334" w:name="_Toc525231001"/>
      <w:bookmarkStart w:id="335" w:name="_Toc138361486"/>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32"/>
      <w:bookmarkEnd w:id="333"/>
      <w:bookmarkEnd w:id="334"/>
      <w:bookmarkEnd w:id="335"/>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6" w:name="_Toc59198993"/>
      <w:bookmarkStart w:id="337" w:name="_Toc59198402"/>
      <w:bookmarkStart w:id="338" w:name="_Toc525231002"/>
      <w:r>
        <w:t>The 5G DDNMF may associate the ProSe response code with the PC5 security policies.</w:t>
      </w:r>
    </w:p>
    <w:p w14:paraId="3046CD33" w14:textId="36843461"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9" w:name="_Toc138361487"/>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6"/>
      <w:bookmarkEnd w:id="337"/>
      <w:bookmarkEnd w:id="338"/>
      <w:bookmarkEnd w:id="339"/>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40" w:name="_Toc59198994"/>
      <w:bookmarkStart w:id="341" w:name="_Toc59198403"/>
      <w:bookmarkStart w:id="342"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3" w:name="_Toc138361488"/>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40"/>
      <w:bookmarkEnd w:id="341"/>
      <w:bookmarkEnd w:id="342"/>
      <w:bookmarkEnd w:id="343"/>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4" w:name="_Toc59198995"/>
      <w:bookmarkStart w:id="345" w:name="_Toc59198404"/>
      <w:bookmarkStart w:id="346"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7" w:name="_Toc138361489"/>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4"/>
      <w:bookmarkEnd w:id="345"/>
      <w:bookmarkEnd w:id="346"/>
      <w:bookmarkEnd w:id="347"/>
    </w:p>
    <w:p w14:paraId="59F5CDC3" w14:textId="77777777" w:rsidR="00EB589D" w:rsidRPr="00C33F68" w:rsidRDefault="00EB589D" w:rsidP="00EB589D">
      <w:pPr>
        <w:pStyle w:val="Heading5"/>
        <w:rPr>
          <w:lang w:eastAsia="zh-CN"/>
        </w:rPr>
      </w:pPr>
      <w:bookmarkStart w:id="348" w:name="_Toc59198996"/>
      <w:bookmarkStart w:id="349" w:name="_Toc59198405"/>
      <w:bookmarkStart w:id="350" w:name="_Toc525231005"/>
      <w:bookmarkStart w:id="351" w:name="_Toc138361490"/>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8"/>
      <w:bookmarkEnd w:id="349"/>
      <w:bookmarkEnd w:id="350"/>
      <w:bookmarkEnd w:id="351"/>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52" w:name="_Toc59198997"/>
      <w:bookmarkStart w:id="353" w:name="_Toc59198406"/>
      <w:bookmarkStart w:id="354" w:name="_Toc525231006"/>
      <w:bookmarkStart w:id="355" w:name="_Toc138361491"/>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52"/>
      <w:bookmarkEnd w:id="353"/>
      <w:bookmarkEnd w:id="354"/>
      <w:bookmarkEnd w:id="355"/>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6" w:name="_Toc59199016"/>
      <w:bookmarkStart w:id="357" w:name="_Toc59198425"/>
      <w:bookmarkStart w:id="358" w:name="_Toc525231025"/>
      <w:bookmarkStart w:id="359" w:name="_Toc138361492"/>
      <w:r w:rsidRPr="00C33F68">
        <w:t>6.2.</w:t>
      </w:r>
      <w:r w:rsidR="00661773" w:rsidRPr="00C33F68">
        <w:t>7</w:t>
      </w:r>
      <w:r w:rsidRPr="00C33F68">
        <w:tab/>
      </w:r>
      <w:bookmarkEnd w:id="356"/>
      <w:bookmarkEnd w:id="357"/>
      <w:bookmarkEnd w:id="358"/>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9"/>
    </w:p>
    <w:p w14:paraId="722C09A3" w14:textId="77777777" w:rsidR="00A56CE0" w:rsidRPr="00C33F68" w:rsidRDefault="00A56CE0" w:rsidP="00A56CE0">
      <w:pPr>
        <w:pStyle w:val="Heading4"/>
      </w:pPr>
      <w:bookmarkStart w:id="360" w:name="_Toc59199017"/>
      <w:bookmarkStart w:id="361" w:name="_Toc59198426"/>
      <w:bookmarkStart w:id="362" w:name="_Toc525231026"/>
      <w:bookmarkStart w:id="363" w:name="_Toc138361493"/>
      <w:r w:rsidRPr="00C33F68">
        <w:t>6.2.</w:t>
      </w:r>
      <w:r w:rsidR="00661773" w:rsidRPr="00C33F68">
        <w:t>7</w:t>
      </w:r>
      <w:r w:rsidRPr="00C33F68">
        <w:t>.1</w:t>
      </w:r>
      <w:r w:rsidRPr="00C33F68">
        <w:tab/>
        <w:t>General</w:t>
      </w:r>
      <w:bookmarkEnd w:id="360"/>
      <w:bookmarkEnd w:id="361"/>
      <w:bookmarkEnd w:id="362"/>
      <w:bookmarkEnd w:id="363"/>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4" w:name="_Toc59199018"/>
      <w:bookmarkStart w:id="365" w:name="_Toc59198427"/>
      <w:bookmarkStart w:id="366" w:name="_Toc525231027"/>
      <w:bookmarkStart w:id="367" w:name="_Toc138361494"/>
      <w:r w:rsidRPr="00C33F68">
        <w:t>6.2.</w:t>
      </w:r>
      <w:r w:rsidR="00661773" w:rsidRPr="00C33F68">
        <w:t>7</w:t>
      </w:r>
      <w:r w:rsidRPr="00C33F68">
        <w:t>.2</w:t>
      </w:r>
      <w:r w:rsidRPr="00C33F68">
        <w:tab/>
        <w:t>Discoverer request procedure initiation</w:t>
      </w:r>
      <w:bookmarkEnd w:id="364"/>
      <w:bookmarkEnd w:id="365"/>
      <w:bookmarkEnd w:id="366"/>
      <w:bookmarkEnd w:id="367"/>
    </w:p>
    <w:p w14:paraId="1193781A" w14:textId="2FA8EAB5"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7E40E749"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r w:rsidR="00592994">
        <w:rPr>
          <w:rFonts w:hint="eastAsia"/>
          <w:lang w:eastAsia="zh-CN"/>
        </w:rPr>
        <w:t xml:space="preserve">, </w:t>
      </w:r>
      <w:r w:rsidR="00592994">
        <w:rPr>
          <w:lang w:eastAsia="zh-CN"/>
        </w:rPr>
        <w:t>and</w:t>
      </w:r>
      <w:r w:rsidR="00592994" w:rsidRPr="00C33F68">
        <w:rPr>
          <w:lang w:eastAsia="zh-CN"/>
        </w:rPr>
        <w:t xml:space="preserve"> the UE does not have a valid allocated ProSe response code for this new PLMN yet</w:t>
      </w:r>
      <w:r w:rsidR="00592994" w:rsidRPr="00C33F68">
        <w:t>;</w:t>
      </w:r>
      <w:r w:rsidR="00592994">
        <w:rPr>
          <w:rFonts w:hint="eastAsia"/>
          <w:lang w:eastAsia="zh-CN"/>
        </w:rPr>
        <w:t xml:space="preserve"> o</w:t>
      </w:r>
      <w:r w:rsidR="00592994">
        <w:rPr>
          <w:lang w:eastAsia="zh-CN"/>
        </w:rPr>
        <w:t>r</w:t>
      </w:r>
    </w:p>
    <w:p w14:paraId="27ABE0A3" w14:textId="2A08B47F" w:rsidR="00A56CE0" w:rsidRPr="00C33F68" w:rsidRDefault="00592994" w:rsidP="00A56CE0">
      <w:pPr>
        <w:pStyle w:val="B1"/>
      </w:pPr>
      <w:r>
        <w:t>d</w:t>
      </w:r>
      <w:r w:rsidR="00A56CE0" w:rsidRPr="00C33F68">
        <w:t>)</w:t>
      </w:r>
      <w:r w:rsidR="00A56CE0" w:rsidRPr="00C33F68">
        <w:tab/>
        <w:t xml:space="preserve">when the UE needs to update a previously sent </w:t>
      </w:r>
      <w:r w:rsidR="00BD0B0D" w:rsidRPr="00C33F68">
        <w:t>restricted 5G ProSe</w:t>
      </w:r>
      <w:r w:rsidR="00A56CE0"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7pt;height:335.5pt" o:ole="">
            <v:imagedata r:id="rId23" o:title=""/>
          </v:shape>
          <o:OLEObject Type="Embed" ProgID="Visio.Drawing.11" ShapeID="_x0000_i1031" DrawAspect="Content" ObjectID="_1750182520"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8" w:name="_Toc59199019"/>
      <w:bookmarkStart w:id="369" w:name="_Toc59198428"/>
      <w:bookmarkStart w:id="370" w:name="_Toc525231028"/>
      <w:bookmarkStart w:id="371" w:name="_Toc138361495"/>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8"/>
      <w:bookmarkEnd w:id="369"/>
      <w:bookmarkEnd w:id="370"/>
      <w:bookmarkEnd w:id="371"/>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2B0140BB"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optionally metadata associated 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454F51">
        <w:t>; and</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72" w:name="_Toc59199020"/>
      <w:bookmarkStart w:id="373" w:name="_Toc59198429"/>
      <w:bookmarkStart w:id="374"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5" w:name="_Toc138361496"/>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72"/>
      <w:bookmarkEnd w:id="373"/>
      <w:bookmarkEnd w:id="374"/>
      <w:bookmarkEnd w:id="375"/>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5787674F"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t xml:space="preserve"> or</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6" w:name="_Toc59199021"/>
      <w:bookmarkStart w:id="377" w:name="_Toc59198430"/>
      <w:bookmarkStart w:id="378" w:name="_Toc525231030"/>
      <w:bookmarkStart w:id="379" w:name="_Toc138361497"/>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6"/>
      <w:bookmarkEnd w:id="377"/>
      <w:bookmarkEnd w:id="378"/>
      <w:bookmarkEnd w:id="379"/>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80" w:name="_Toc59199022"/>
      <w:bookmarkStart w:id="381" w:name="_Toc59198431"/>
      <w:bookmarkStart w:id="382"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3" w:name="_Toc138361498"/>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80"/>
      <w:bookmarkEnd w:id="381"/>
      <w:bookmarkEnd w:id="382"/>
      <w:bookmarkEnd w:id="383"/>
    </w:p>
    <w:p w14:paraId="2809CB2F" w14:textId="77777777" w:rsidR="00A56CE0" w:rsidRPr="00C33F68" w:rsidRDefault="00A56CE0" w:rsidP="00A56CE0">
      <w:pPr>
        <w:pStyle w:val="Heading5"/>
        <w:rPr>
          <w:lang w:eastAsia="zh-CN"/>
        </w:rPr>
      </w:pPr>
      <w:bookmarkStart w:id="384" w:name="_Toc59199023"/>
      <w:bookmarkStart w:id="385" w:name="_Toc59198432"/>
      <w:bookmarkStart w:id="386" w:name="_Toc525231032"/>
      <w:bookmarkStart w:id="387" w:name="_Toc138361499"/>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4"/>
      <w:bookmarkEnd w:id="385"/>
      <w:bookmarkEnd w:id="386"/>
      <w:bookmarkEnd w:id="387"/>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8" w:name="_Toc59199024"/>
      <w:bookmarkStart w:id="389" w:name="_Toc59198433"/>
      <w:bookmarkStart w:id="390" w:name="_Toc525231033"/>
      <w:bookmarkStart w:id="391" w:name="_Toc138361500"/>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8"/>
      <w:bookmarkEnd w:id="389"/>
      <w:bookmarkEnd w:id="390"/>
      <w:bookmarkEnd w:id="391"/>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92" w:name="_Toc59199025"/>
      <w:bookmarkStart w:id="393" w:name="_Toc59198434"/>
      <w:bookmarkStart w:id="394" w:name="_Toc525231034"/>
      <w:bookmarkStart w:id="395" w:name="_Toc138361501"/>
      <w:bookmarkStart w:id="396" w:name="_Toc59199033"/>
      <w:bookmarkStart w:id="397" w:name="_Toc59198442"/>
      <w:bookmarkStart w:id="398" w:name="_Toc525231042"/>
      <w:r w:rsidRPr="00C33F68">
        <w:t>6.2.8</w:t>
      </w:r>
      <w:r w:rsidRPr="00C33F68">
        <w:tab/>
        <w:t xml:space="preserve">Match report procedure for open </w:t>
      </w:r>
      <w:r w:rsidR="00714D0F" w:rsidRPr="00C33F68">
        <w:t xml:space="preserve">5G </w:t>
      </w:r>
      <w:r w:rsidRPr="00C33F68">
        <w:t>ProSe direct discovery</w:t>
      </w:r>
      <w:bookmarkEnd w:id="392"/>
      <w:bookmarkEnd w:id="393"/>
      <w:bookmarkEnd w:id="394"/>
      <w:bookmarkEnd w:id="395"/>
    </w:p>
    <w:p w14:paraId="6E4AAE7E" w14:textId="77777777" w:rsidR="00EB589D" w:rsidRPr="00C33F68" w:rsidRDefault="00EB589D" w:rsidP="00EB589D">
      <w:pPr>
        <w:pStyle w:val="Heading4"/>
      </w:pPr>
      <w:bookmarkStart w:id="399" w:name="_Toc59199026"/>
      <w:bookmarkStart w:id="400" w:name="_Toc59198435"/>
      <w:bookmarkStart w:id="401" w:name="_Toc525231035"/>
      <w:bookmarkStart w:id="402" w:name="_Toc138361502"/>
      <w:r w:rsidRPr="00C33F68">
        <w:t>6.2.8.1</w:t>
      </w:r>
      <w:r w:rsidRPr="00C33F68">
        <w:tab/>
        <w:t>General</w:t>
      </w:r>
      <w:bookmarkEnd w:id="399"/>
      <w:bookmarkEnd w:id="400"/>
      <w:bookmarkEnd w:id="401"/>
      <w:bookmarkEnd w:id="402"/>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3" w:name="_Toc59199027"/>
      <w:bookmarkStart w:id="404" w:name="_Toc59198436"/>
      <w:bookmarkStart w:id="405" w:name="_Toc525231036"/>
      <w:bookmarkStart w:id="406" w:name="_Toc138361503"/>
      <w:r w:rsidRPr="00C33F68">
        <w:t>6.2.8.2</w:t>
      </w:r>
      <w:r w:rsidRPr="00C33F68">
        <w:tab/>
        <w:t>Match report procedure initiation</w:t>
      </w:r>
      <w:bookmarkEnd w:id="403"/>
      <w:bookmarkEnd w:id="404"/>
      <w:bookmarkEnd w:id="405"/>
      <w:bookmarkEnd w:id="406"/>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6A1D228B"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7AC31BD0"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EB589D" w:rsidRPr="00C33F68">
        <w:t>;</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2A0EFB4A"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C650E">
        <w:t>5</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7pt;height:335.5pt" o:ole="">
            <v:imagedata r:id="rId25" o:title=""/>
          </v:shape>
          <o:OLEObject Type="Embed" ProgID="Visio.Drawing.11" ShapeID="_x0000_i1032" DrawAspect="Content" ObjectID="_1750182521"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7" w:name="_Toc59199028"/>
      <w:bookmarkStart w:id="408" w:name="_Toc59198437"/>
      <w:bookmarkStart w:id="409" w:name="_Toc525231037"/>
      <w:bookmarkStart w:id="410" w:name="_Toc138361504"/>
      <w:r w:rsidRPr="00C33F68">
        <w:t>6.2.8.3</w:t>
      </w:r>
      <w:r w:rsidRPr="00C33F68">
        <w:tab/>
      </w:r>
      <w:r w:rsidRPr="00C33F68">
        <w:rPr>
          <w:lang w:eastAsia="zh-CN"/>
        </w:rPr>
        <w:t xml:space="preserve">Match report procedure accepted by the </w:t>
      </w:r>
      <w:bookmarkEnd w:id="407"/>
      <w:bookmarkEnd w:id="408"/>
      <w:bookmarkEnd w:id="409"/>
      <w:r w:rsidRPr="00C33F68">
        <w:t>5G DDNMF</w:t>
      </w:r>
      <w:bookmarkEnd w:id="410"/>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11" w:name="_Toc59199029"/>
      <w:bookmarkStart w:id="412" w:name="_Toc59198438"/>
      <w:bookmarkStart w:id="413" w:name="_Toc525231038"/>
      <w:bookmarkStart w:id="414" w:name="_Toc138361505"/>
      <w:r w:rsidRPr="00C33F68">
        <w:rPr>
          <w:lang w:eastAsia="zh-CN"/>
        </w:rPr>
        <w:t>6.2.8.4</w:t>
      </w:r>
      <w:r w:rsidRPr="00C33F68">
        <w:rPr>
          <w:lang w:eastAsia="zh-CN"/>
        </w:rPr>
        <w:tab/>
        <w:t>Match report procedure completion by the UE</w:t>
      </w:r>
      <w:bookmarkEnd w:id="411"/>
      <w:bookmarkEnd w:id="412"/>
      <w:bookmarkEnd w:id="413"/>
      <w:bookmarkEnd w:id="414"/>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5" w:name="_Toc59199030"/>
      <w:bookmarkStart w:id="416" w:name="_Toc59198439"/>
      <w:bookmarkStart w:id="417" w:name="_Toc525231039"/>
      <w:bookmarkStart w:id="418" w:name="_Toc138361506"/>
      <w:r w:rsidRPr="00C33F68">
        <w:rPr>
          <w:lang w:eastAsia="zh-CN"/>
        </w:rPr>
        <w:t>6.2.8.5</w:t>
      </w:r>
      <w:r w:rsidRPr="00C33F68">
        <w:rPr>
          <w:lang w:eastAsia="zh-CN"/>
        </w:rPr>
        <w:tab/>
        <w:t xml:space="preserve">Match report procedure not accepted by the </w:t>
      </w:r>
      <w:bookmarkEnd w:id="415"/>
      <w:bookmarkEnd w:id="416"/>
      <w:bookmarkEnd w:id="417"/>
      <w:r w:rsidRPr="00C33F68">
        <w:t>5G DDNMF</w:t>
      </w:r>
      <w:bookmarkEnd w:id="418"/>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9" w:name="_Toc59199031"/>
      <w:bookmarkStart w:id="420" w:name="_Toc59198440"/>
      <w:bookmarkStart w:id="421" w:name="_Toc525231040"/>
      <w:bookmarkStart w:id="422" w:name="_Toc138361507"/>
      <w:r w:rsidRPr="00C33F68">
        <w:rPr>
          <w:lang w:eastAsia="zh-CN"/>
        </w:rPr>
        <w:t>6.2.8.6</w:t>
      </w:r>
      <w:r w:rsidRPr="00C33F68">
        <w:rPr>
          <w:lang w:eastAsia="zh-CN"/>
        </w:rPr>
        <w:tab/>
        <w:t>Abnormal cases</w:t>
      </w:r>
      <w:bookmarkEnd w:id="419"/>
      <w:bookmarkEnd w:id="420"/>
      <w:bookmarkEnd w:id="421"/>
      <w:bookmarkEnd w:id="422"/>
    </w:p>
    <w:p w14:paraId="20AF9D62" w14:textId="77777777" w:rsidR="00EB589D" w:rsidRPr="00C33F68" w:rsidRDefault="00EB589D" w:rsidP="00EB589D">
      <w:pPr>
        <w:pStyle w:val="Heading5"/>
        <w:rPr>
          <w:lang w:eastAsia="zh-CN"/>
        </w:rPr>
      </w:pPr>
      <w:bookmarkStart w:id="423" w:name="_Toc59199032"/>
      <w:bookmarkStart w:id="424" w:name="_Toc59198441"/>
      <w:bookmarkStart w:id="425" w:name="_Toc525231041"/>
      <w:bookmarkStart w:id="426" w:name="_Toc138361508"/>
      <w:r w:rsidRPr="00C33F68">
        <w:rPr>
          <w:lang w:eastAsia="zh-CN"/>
        </w:rPr>
        <w:t>6.2.8.6.1</w:t>
      </w:r>
      <w:r w:rsidRPr="00C33F68">
        <w:rPr>
          <w:lang w:eastAsia="zh-CN"/>
        </w:rPr>
        <w:tab/>
        <w:t>Abnormal cases in the UE</w:t>
      </w:r>
      <w:bookmarkEnd w:id="423"/>
      <w:bookmarkEnd w:id="424"/>
      <w:bookmarkEnd w:id="425"/>
      <w:bookmarkEnd w:id="426"/>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7" w:name="_Toc138361509"/>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6"/>
      <w:bookmarkEnd w:id="397"/>
      <w:bookmarkEnd w:id="398"/>
      <w:bookmarkEnd w:id="427"/>
    </w:p>
    <w:p w14:paraId="13687B39" w14:textId="77777777" w:rsidR="00EB589D" w:rsidRPr="00C33F68" w:rsidRDefault="00EB589D" w:rsidP="00EB589D">
      <w:pPr>
        <w:pStyle w:val="Heading4"/>
      </w:pPr>
      <w:bookmarkStart w:id="428" w:name="_Toc59199034"/>
      <w:bookmarkStart w:id="429" w:name="_Toc59198443"/>
      <w:bookmarkStart w:id="430" w:name="_Toc525231043"/>
      <w:bookmarkStart w:id="431" w:name="_Toc138361510"/>
      <w:r w:rsidRPr="00C33F68">
        <w:t>6.2.9.1</w:t>
      </w:r>
      <w:r w:rsidRPr="00C33F68">
        <w:tab/>
        <w:t>General</w:t>
      </w:r>
      <w:bookmarkEnd w:id="428"/>
      <w:bookmarkEnd w:id="429"/>
      <w:bookmarkEnd w:id="430"/>
      <w:bookmarkEnd w:id="431"/>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32" w:name="_Toc59199035"/>
      <w:bookmarkStart w:id="433" w:name="_Toc59198444"/>
      <w:bookmarkStart w:id="434" w:name="_Toc525231044"/>
      <w:bookmarkStart w:id="435" w:name="_Toc138361511"/>
      <w:r w:rsidRPr="00C33F68">
        <w:t>6.2.9.2</w:t>
      </w:r>
      <w:r w:rsidRPr="00C33F68">
        <w:tab/>
        <w:t>Match report procedure initiation</w:t>
      </w:r>
      <w:bookmarkEnd w:id="432"/>
      <w:bookmarkEnd w:id="433"/>
      <w:bookmarkEnd w:id="434"/>
      <w:bookmarkEnd w:id="435"/>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593A8C47"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36247641"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EB589D" w:rsidRPr="00C33F68">
        <w:t>;</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2FD97C1F"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9405C3">
        <w:t>5</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pt;height:314.5pt" o:ole="">
            <v:imagedata r:id="rId27" o:title=""/>
          </v:shape>
          <o:OLEObject Type="Embed" ProgID="Visio.Drawing.11" ShapeID="_x0000_i1033" DrawAspect="Content" ObjectID="_1750182522"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6" w:name="_Toc59199036"/>
      <w:bookmarkStart w:id="437" w:name="_Toc59198445"/>
      <w:bookmarkStart w:id="438" w:name="_Toc525231045"/>
      <w:bookmarkStart w:id="439" w:name="_Toc138361512"/>
      <w:r w:rsidRPr="00C33F68">
        <w:t>6.2.</w:t>
      </w:r>
      <w:r w:rsidR="005B3C9B" w:rsidRPr="00C33F68">
        <w:t>9</w:t>
      </w:r>
      <w:r w:rsidRPr="00C33F68">
        <w:t>.3</w:t>
      </w:r>
      <w:r w:rsidRPr="00C33F68">
        <w:tab/>
      </w:r>
      <w:r w:rsidRPr="00C33F68">
        <w:rPr>
          <w:lang w:eastAsia="zh-CN"/>
        </w:rPr>
        <w:t xml:space="preserve">Match report procedure accepted by the </w:t>
      </w:r>
      <w:bookmarkEnd w:id="436"/>
      <w:bookmarkEnd w:id="437"/>
      <w:bookmarkEnd w:id="438"/>
      <w:r w:rsidRPr="00C33F68">
        <w:t>5G DDNMF</w:t>
      </w:r>
      <w:bookmarkEnd w:id="439"/>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40" w:name="_Toc59199037"/>
      <w:bookmarkStart w:id="441" w:name="_Toc59198446"/>
      <w:bookmarkStart w:id="442"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3" w:name="_Toc138361513"/>
      <w:r w:rsidRPr="00C33F68">
        <w:rPr>
          <w:lang w:eastAsia="zh-CN"/>
        </w:rPr>
        <w:t>6.2.9.4</w:t>
      </w:r>
      <w:r w:rsidRPr="00C33F68">
        <w:rPr>
          <w:lang w:eastAsia="zh-CN"/>
        </w:rPr>
        <w:tab/>
        <w:t>Match report procedure completion by the UE</w:t>
      </w:r>
      <w:bookmarkEnd w:id="440"/>
      <w:bookmarkEnd w:id="441"/>
      <w:bookmarkEnd w:id="442"/>
      <w:bookmarkEnd w:id="443"/>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4" w:name="_Toc59199038"/>
      <w:bookmarkStart w:id="445" w:name="_Toc59198447"/>
      <w:bookmarkStart w:id="446" w:name="_Toc525231047"/>
      <w:bookmarkStart w:id="447" w:name="_Toc138361514"/>
      <w:r w:rsidRPr="00C33F68">
        <w:rPr>
          <w:lang w:eastAsia="zh-CN"/>
        </w:rPr>
        <w:t>6.2.9.5</w:t>
      </w:r>
      <w:r w:rsidRPr="00C33F68">
        <w:rPr>
          <w:lang w:eastAsia="zh-CN"/>
        </w:rPr>
        <w:tab/>
        <w:t xml:space="preserve">Match report procedure not accepted by the </w:t>
      </w:r>
      <w:bookmarkEnd w:id="444"/>
      <w:bookmarkEnd w:id="445"/>
      <w:bookmarkEnd w:id="446"/>
      <w:r w:rsidRPr="00C33F68">
        <w:t>5G DDNMF</w:t>
      </w:r>
      <w:bookmarkEnd w:id="447"/>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8" w:name="_Toc59199039"/>
      <w:bookmarkStart w:id="449" w:name="_Toc59198448"/>
      <w:bookmarkStart w:id="450" w:name="_Toc525231048"/>
      <w:bookmarkStart w:id="451" w:name="_Toc138361515"/>
      <w:r w:rsidRPr="00C33F68">
        <w:rPr>
          <w:lang w:eastAsia="zh-CN"/>
        </w:rPr>
        <w:t>6.2.9.6</w:t>
      </w:r>
      <w:r w:rsidRPr="00C33F68">
        <w:rPr>
          <w:lang w:eastAsia="zh-CN"/>
        </w:rPr>
        <w:tab/>
        <w:t>Abnormal cases</w:t>
      </w:r>
      <w:bookmarkEnd w:id="448"/>
      <w:bookmarkEnd w:id="449"/>
      <w:bookmarkEnd w:id="450"/>
      <w:bookmarkEnd w:id="451"/>
    </w:p>
    <w:p w14:paraId="0E282EA0" w14:textId="77777777" w:rsidR="00EB589D" w:rsidRPr="00C33F68" w:rsidRDefault="00EB589D" w:rsidP="00EB589D">
      <w:pPr>
        <w:pStyle w:val="Heading5"/>
        <w:rPr>
          <w:lang w:eastAsia="zh-CN"/>
        </w:rPr>
      </w:pPr>
      <w:bookmarkStart w:id="452" w:name="_Toc59199040"/>
      <w:bookmarkStart w:id="453" w:name="_Toc59198449"/>
      <w:bookmarkStart w:id="454" w:name="_Toc525231049"/>
      <w:bookmarkStart w:id="455" w:name="_Toc138361516"/>
      <w:r w:rsidRPr="00C33F68">
        <w:rPr>
          <w:lang w:eastAsia="zh-CN"/>
        </w:rPr>
        <w:t>6.2.9.6.1</w:t>
      </w:r>
      <w:r w:rsidRPr="00C33F68">
        <w:rPr>
          <w:lang w:eastAsia="zh-CN"/>
        </w:rPr>
        <w:tab/>
        <w:t>Abnormal cases in the UE</w:t>
      </w:r>
      <w:bookmarkEnd w:id="452"/>
      <w:bookmarkEnd w:id="453"/>
      <w:bookmarkEnd w:id="454"/>
      <w:bookmarkEnd w:id="455"/>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6" w:name="_Toc59199041"/>
      <w:bookmarkStart w:id="457" w:name="_Toc59198450"/>
      <w:bookmarkStart w:id="458" w:name="_Toc525231050"/>
      <w:bookmarkStart w:id="459" w:name="_Toc138361517"/>
      <w:r w:rsidRPr="00C33F68">
        <w:t>6.2.10</w:t>
      </w:r>
      <w:r w:rsidRPr="00C33F68">
        <w:tab/>
        <w:t xml:space="preserve">Match report procedure for restricted </w:t>
      </w:r>
      <w:r w:rsidR="00714D0F" w:rsidRPr="00C33F68">
        <w:t xml:space="preserve">5G </w:t>
      </w:r>
      <w:r w:rsidRPr="00C33F68">
        <w:t>ProSe direct discovery model B</w:t>
      </w:r>
      <w:bookmarkEnd w:id="456"/>
      <w:bookmarkEnd w:id="457"/>
      <w:bookmarkEnd w:id="458"/>
      <w:bookmarkEnd w:id="459"/>
    </w:p>
    <w:p w14:paraId="2E4B8931" w14:textId="77777777" w:rsidR="00EB589D" w:rsidRPr="00C33F68" w:rsidRDefault="00EB589D" w:rsidP="00EB589D">
      <w:pPr>
        <w:pStyle w:val="Heading4"/>
      </w:pPr>
      <w:bookmarkStart w:id="460" w:name="_Toc59199042"/>
      <w:bookmarkStart w:id="461" w:name="_Toc59198451"/>
      <w:bookmarkStart w:id="462" w:name="_Toc525231051"/>
      <w:bookmarkStart w:id="463" w:name="_Toc138361518"/>
      <w:r w:rsidRPr="00C33F68">
        <w:t>6.2.10.1</w:t>
      </w:r>
      <w:r w:rsidRPr="00C33F68">
        <w:tab/>
        <w:t>General</w:t>
      </w:r>
      <w:bookmarkEnd w:id="460"/>
      <w:bookmarkEnd w:id="461"/>
      <w:bookmarkEnd w:id="462"/>
      <w:bookmarkEnd w:id="463"/>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4" w:name="_Toc59199043"/>
      <w:bookmarkStart w:id="465" w:name="_Toc59198452"/>
      <w:bookmarkStart w:id="466" w:name="_Toc525231052"/>
      <w:bookmarkStart w:id="467" w:name="_Toc138361519"/>
      <w:r w:rsidRPr="00C33F68">
        <w:t>6.2.10.2</w:t>
      </w:r>
      <w:r w:rsidRPr="00C33F68">
        <w:tab/>
        <w:t>Match report procedure initiation</w:t>
      </w:r>
      <w:bookmarkEnd w:id="464"/>
      <w:bookmarkEnd w:id="465"/>
      <w:bookmarkEnd w:id="466"/>
      <w:bookmarkEnd w:id="467"/>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457B894D"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2F4F3939"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EB589D" w:rsidRPr="00C33F68">
        <w:t>;</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0D5308EA"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w:t>
      </w:r>
      <w:r w:rsidR="00536DEF">
        <w:t>5</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7pt;height:335.5pt" o:ole="">
            <v:imagedata r:id="rId29" o:title=""/>
          </v:shape>
          <o:OLEObject Type="Embed" ProgID="Visio.Drawing.11" ShapeID="_x0000_i1034" DrawAspect="Content" ObjectID="_1750182523"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8" w:name="_Toc59199044"/>
      <w:bookmarkStart w:id="469" w:name="_Toc59198453"/>
      <w:bookmarkStart w:id="470" w:name="_Toc525231053"/>
      <w:bookmarkStart w:id="471" w:name="_Toc138361520"/>
      <w:r w:rsidRPr="00C33F68">
        <w:t>6.2.10.3</w:t>
      </w:r>
      <w:r w:rsidRPr="00C33F68">
        <w:tab/>
      </w:r>
      <w:r w:rsidRPr="00C33F68">
        <w:rPr>
          <w:lang w:eastAsia="zh-CN"/>
        </w:rPr>
        <w:t>Match report procedure accepted by the</w:t>
      </w:r>
      <w:bookmarkEnd w:id="468"/>
      <w:bookmarkEnd w:id="469"/>
      <w:bookmarkEnd w:id="470"/>
      <w:r w:rsidRPr="00C33F68">
        <w:rPr>
          <w:lang w:eastAsia="zh-CN"/>
        </w:rPr>
        <w:t xml:space="preserve"> 5G DDNMF</w:t>
      </w:r>
      <w:bookmarkEnd w:id="471"/>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72" w:name="_Toc59199045"/>
      <w:bookmarkStart w:id="473" w:name="_Toc59198454"/>
      <w:bookmarkStart w:id="474"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5" w:name="_Toc138361521"/>
      <w:r w:rsidRPr="00C33F68">
        <w:rPr>
          <w:lang w:eastAsia="zh-CN"/>
        </w:rPr>
        <w:t>6.2.10.4</w:t>
      </w:r>
      <w:r w:rsidRPr="00C33F68">
        <w:rPr>
          <w:lang w:eastAsia="zh-CN"/>
        </w:rPr>
        <w:tab/>
        <w:t>Match report procedure completion by the UE</w:t>
      </w:r>
      <w:bookmarkEnd w:id="472"/>
      <w:bookmarkEnd w:id="473"/>
      <w:bookmarkEnd w:id="474"/>
      <w:bookmarkEnd w:id="475"/>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6" w:name="_Toc59199046"/>
      <w:bookmarkStart w:id="477" w:name="_Toc59198455"/>
      <w:bookmarkStart w:id="478" w:name="_Toc525231055"/>
      <w:bookmarkStart w:id="479" w:name="_Toc138361522"/>
      <w:r w:rsidRPr="00C33F68">
        <w:rPr>
          <w:lang w:eastAsia="zh-CN"/>
        </w:rPr>
        <w:t>6.2.10.5</w:t>
      </w:r>
      <w:r w:rsidRPr="00C33F68">
        <w:rPr>
          <w:lang w:eastAsia="zh-CN"/>
        </w:rPr>
        <w:tab/>
        <w:t xml:space="preserve">Match report procedure not accepted by the </w:t>
      </w:r>
      <w:bookmarkEnd w:id="476"/>
      <w:bookmarkEnd w:id="477"/>
      <w:bookmarkEnd w:id="478"/>
      <w:r w:rsidRPr="00C33F68">
        <w:t>5G DDNMF</w:t>
      </w:r>
      <w:bookmarkEnd w:id="479"/>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80" w:name="_Toc59199047"/>
      <w:bookmarkStart w:id="481" w:name="_Toc59198456"/>
      <w:bookmarkStart w:id="482" w:name="_Toc525231056"/>
      <w:bookmarkStart w:id="483" w:name="_Toc138361523"/>
      <w:r w:rsidRPr="00C33F68">
        <w:rPr>
          <w:lang w:eastAsia="zh-CN"/>
        </w:rPr>
        <w:t>6.2.10.6</w:t>
      </w:r>
      <w:r w:rsidRPr="00C33F68">
        <w:rPr>
          <w:lang w:eastAsia="zh-CN"/>
        </w:rPr>
        <w:tab/>
        <w:t>Abnormal cases</w:t>
      </w:r>
      <w:bookmarkEnd w:id="480"/>
      <w:bookmarkEnd w:id="481"/>
      <w:bookmarkEnd w:id="482"/>
      <w:bookmarkEnd w:id="483"/>
    </w:p>
    <w:p w14:paraId="1FBADFAA" w14:textId="77777777" w:rsidR="00EB589D" w:rsidRPr="00C33F68" w:rsidRDefault="00EB589D" w:rsidP="00EB589D">
      <w:pPr>
        <w:pStyle w:val="Heading5"/>
        <w:rPr>
          <w:lang w:eastAsia="zh-CN"/>
        </w:rPr>
      </w:pPr>
      <w:bookmarkStart w:id="484" w:name="_Toc59199048"/>
      <w:bookmarkStart w:id="485" w:name="_Toc59198457"/>
      <w:bookmarkStart w:id="486" w:name="_Toc525231057"/>
      <w:bookmarkStart w:id="487" w:name="_Toc138361524"/>
      <w:r w:rsidRPr="00C33F68">
        <w:rPr>
          <w:lang w:eastAsia="zh-CN"/>
        </w:rPr>
        <w:t>6.2.10.6.1</w:t>
      </w:r>
      <w:r w:rsidRPr="00C33F68">
        <w:rPr>
          <w:lang w:eastAsia="zh-CN"/>
        </w:rPr>
        <w:tab/>
        <w:t>Abnormal cases in the UE</w:t>
      </w:r>
      <w:bookmarkEnd w:id="484"/>
      <w:bookmarkEnd w:id="485"/>
      <w:bookmarkEnd w:id="486"/>
      <w:bookmarkEnd w:id="487"/>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8" w:name="_Toc59199068"/>
      <w:bookmarkStart w:id="489" w:name="_Toc59198477"/>
      <w:bookmarkStart w:id="490" w:name="_Toc525231077"/>
      <w:bookmarkStart w:id="491" w:name="_Toc138361525"/>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8"/>
      <w:bookmarkEnd w:id="489"/>
      <w:bookmarkEnd w:id="490"/>
      <w:bookmarkEnd w:id="491"/>
    </w:p>
    <w:p w14:paraId="00DA4AA4" w14:textId="073B5070" w:rsidR="004910C2" w:rsidRPr="00C33F68" w:rsidRDefault="004910C2" w:rsidP="004910C2">
      <w:pPr>
        <w:pStyle w:val="Heading4"/>
        <w:rPr>
          <w:lang w:eastAsia="x-none"/>
        </w:rPr>
      </w:pPr>
      <w:bookmarkStart w:id="492" w:name="_Toc59199069"/>
      <w:bookmarkStart w:id="493" w:name="_Toc59198478"/>
      <w:bookmarkStart w:id="494" w:name="_Toc525231078"/>
      <w:bookmarkStart w:id="495" w:name="_Toc138361526"/>
      <w:r w:rsidRPr="00C33F68">
        <w:t>6.2.1</w:t>
      </w:r>
      <w:r w:rsidR="00983AA4" w:rsidRPr="00C33F68">
        <w:t>1</w:t>
      </w:r>
      <w:r w:rsidR="00AF026B" w:rsidRPr="00C33F68">
        <w:t>.</w:t>
      </w:r>
      <w:r w:rsidRPr="00C33F68">
        <w:t>1</w:t>
      </w:r>
      <w:r w:rsidR="000D7A1B" w:rsidRPr="00C33F68">
        <w:tab/>
      </w:r>
      <w:r w:rsidRPr="00C33F68">
        <w:t>General</w:t>
      </w:r>
      <w:bookmarkEnd w:id="492"/>
      <w:bookmarkEnd w:id="493"/>
      <w:bookmarkEnd w:id="494"/>
      <w:bookmarkEnd w:id="495"/>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6" w:name="_Toc59199070"/>
      <w:bookmarkStart w:id="497" w:name="_Toc59198479"/>
      <w:bookmarkStart w:id="498" w:name="_Toc525231079"/>
      <w:bookmarkStart w:id="499" w:name="_Toc138361527"/>
      <w:r w:rsidRPr="00C33F68">
        <w:t>6.2.1</w:t>
      </w:r>
      <w:r w:rsidR="00983AA4" w:rsidRPr="00C33F68">
        <w:t>1</w:t>
      </w:r>
      <w:r w:rsidR="00AF026B" w:rsidRPr="00C33F68">
        <w:t>.</w:t>
      </w:r>
      <w:r w:rsidRPr="00C33F68">
        <w:t>2</w:t>
      </w:r>
      <w:r w:rsidRPr="00C33F68">
        <w:rPr>
          <w:lang w:eastAsia="zh-CN"/>
        </w:rPr>
        <w:tab/>
        <w:t>Direct discovery update procedure initiation</w:t>
      </w:r>
      <w:bookmarkEnd w:id="496"/>
      <w:bookmarkEnd w:id="497"/>
      <w:bookmarkEnd w:id="498"/>
      <w:bookmarkEnd w:id="499"/>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7pt;height:335.5pt" o:ole="">
            <v:imagedata r:id="rId31" o:title=""/>
          </v:shape>
          <o:OLEObject Type="Embed" ProgID="Visio.Drawing.11" ShapeID="_x0000_i1035" DrawAspect="Content" ObjectID="_1750182524"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500" w:name="_Toc59199071"/>
      <w:bookmarkStart w:id="501" w:name="_Toc59198480"/>
      <w:bookmarkStart w:id="502" w:name="_Toc525231080"/>
      <w:bookmarkStart w:id="503" w:name="_Toc138361528"/>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500"/>
      <w:bookmarkEnd w:id="501"/>
      <w:bookmarkEnd w:id="502"/>
      <w:bookmarkEnd w:id="503"/>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4" w:name="_Toc59199072"/>
      <w:bookmarkStart w:id="505" w:name="_Toc59198481"/>
      <w:bookmarkStart w:id="506" w:name="_Toc525231081"/>
      <w:bookmarkStart w:id="507" w:name="_Toc138361529"/>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4"/>
      <w:bookmarkEnd w:id="505"/>
      <w:bookmarkEnd w:id="506"/>
      <w:r w:rsidRPr="00C33F68">
        <w:t>5G DDNMF</w:t>
      </w:r>
      <w:bookmarkEnd w:id="507"/>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8" w:name="_Toc59199073"/>
      <w:bookmarkStart w:id="509" w:name="_Toc59198482"/>
      <w:bookmarkStart w:id="510" w:name="_Toc525231082"/>
      <w:bookmarkStart w:id="511" w:name="_Toc138361530"/>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8"/>
      <w:bookmarkEnd w:id="509"/>
      <w:bookmarkEnd w:id="510"/>
      <w:bookmarkEnd w:id="511"/>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12" w:name="_Toc59199074"/>
      <w:bookmarkStart w:id="513" w:name="_Toc59198483"/>
      <w:bookmarkStart w:id="514" w:name="_Toc525231083"/>
      <w:bookmarkStart w:id="515" w:name="_Toc13836153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12"/>
      <w:bookmarkEnd w:id="513"/>
      <w:bookmarkEnd w:id="514"/>
      <w:bookmarkEnd w:id="515"/>
    </w:p>
    <w:p w14:paraId="4A713650" w14:textId="77777777" w:rsidR="004910C2" w:rsidRPr="00C33F68" w:rsidRDefault="004910C2" w:rsidP="004910C2">
      <w:pPr>
        <w:pStyle w:val="Heading5"/>
        <w:rPr>
          <w:lang w:eastAsia="zh-CN"/>
        </w:rPr>
      </w:pPr>
      <w:bookmarkStart w:id="516" w:name="_Toc59199075"/>
      <w:bookmarkStart w:id="517" w:name="_Toc59198484"/>
      <w:bookmarkStart w:id="518" w:name="_Toc525231084"/>
      <w:bookmarkStart w:id="519" w:name="_Toc138361532"/>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6"/>
      <w:bookmarkEnd w:id="517"/>
      <w:bookmarkEnd w:id="518"/>
      <w:r w:rsidRPr="00C33F68">
        <w:t>5G DDNMF</w:t>
      </w:r>
      <w:bookmarkEnd w:id="519"/>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20" w:name="_Toc59199076"/>
      <w:bookmarkStart w:id="521" w:name="_Toc59198485"/>
      <w:bookmarkStart w:id="522" w:name="_Toc525231085"/>
      <w:bookmarkStart w:id="523" w:name="_Toc138361533"/>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20"/>
      <w:bookmarkEnd w:id="521"/>
      <w:bookmarkEnd w:id="522"/>
      <w:bookmarkEnd w:id="523"/>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4" w:name="_Toc59199052"/>
      <w:bookmarkStart w:id="525" w:name="_Toc59198461"/>
      <w:bookmarkStart w:id="526" w:name="_Toc525231061"/>
      <w:bookmarkStart w:id="527" w:name="_Toc138361534"/>
      <w:r w:rsidRPr="00C33F68">
        <w:rPr>
          <w:noProof/>
          <w:lang w:eastAsia="zh-CN"/>
        </w:rPr>
        <w:t>6.2.</w:t>
      </w:r>
      <w:r w:rsidR="002E6EFE" w:rsidRPr="00C33F68">
        <w:rPr>
          <w:noProof/>
          <w:lang w:eastAsia="zh-CN"/>
        </w:rPr>
        <w:t>12</w:t>
      </w:r>
      <w:r w:rsidRPr="00C33F68">
        <w:rPr>
          <w:noProof/>
          <w:lang w:eastAsia="zh-CN"/>
        </w:rPr>
        <w:tab/>
      </w:r>
      <w:bookmarkEnd w:id="524"/>
      <w:bookmarkEnd w:id="525"/>
      <w:bookmarkEnd w:id="526"/>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7"/>
    </w:p>
    <w:p w14:paraId="751D4DFC" w14:textId="3C03CDB1" w:rsidR="001E1850" w:rsidRPr="00C33F68" w:rsidRDefault="001E1850" w:rsidP="001E1850">
      <w:pPr>
        <w:pStyle w:val="Heading4"/>
        <w:rPr>
          <w:noProof/>
          <w:lang w:eastAsia="zh-CN"/>
        </w:rPr>
      </w:pPr>
      <w:bookmarkStart w:id="528" w:name="_Toc138361535"/>
      <w:bookmarkStart w:id="529" w:name="_Toc59199053"/>
      <w:bookmarkStart w:id="530" w:name="_Toc59198462"/>
      <w:bookmarkStart w:id="531" w:name="_Toc525231062"/>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28"/>
    </w:p>
    <w:p w14:paraId="0045AC92" w14:textId="4589BE3E"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2B19D6">
        <w:t>restricted</w:t>
      </w:r>
      <w:r w:rsidR="002B19D6" w:rsidRPr="00C33F68">
        <w:t xml:space="preserve"> </w:t>
      </w:r>
      <w:r w:rsidR="009C6B92" w:rsidRPr="00C33F68">
        <w:t>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32" w:name="_Toc138361536"/>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32"/>
    </w:p>
    <w:p w14:paraId="10C9071E" w14:textId="0FD9281B" w:rsidR="001E1850" w:rsidRPr="00C33F68" w:rsidRDefault="001E1850" w:rsidP="001E1850">
      <w:pPr>
        <w:pStyle w:val="Heading5"/>
      </w:pPr>
      <w:bookmarkStart w:id="533" w:name="_Toc13836153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9"/>
      <w:bookmarkEnd w:id="530"/>
      <w:bookmarkEnd w:id="531"/>
      <w:bookmarkEnd w:id="533"/>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5pt;height:110pt" o:ole="">
            <v:imagedata r:id="rId33" o:title=""/>
          </v:shape>
          <o:OLEObject Type="Embed" ProgID="Visio.Drawing.11" ShapeID="_x0000_i1036" DrawAspect="Content" ObjectID="_1750182525"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4" w:name="_Toc59199054"/>
      <w:bookmarkStart w:id="535" w:name="_Toc59198463"/>
      <w:bookmarkStart w:id="536" w:name="_Toc525231063"/>
      <w:bookmarkStart w:id="537" w:name="_Toc138361538"/>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4"/>
      <w:bookmarkEnd w:id="535"/>
      <w:bookmarkEnd w:id="536"/>
      <w:bookmarkEnd w:id="537"/>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370EFA2E"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7F434D" w:rsidRPr="009A1E4F">
        <w:t xml:space="preserve"> </w:t>
      </w:r>
      <w:r w:rsidR="007F434D" w:rsidRPr="00C33F68">
        <w:t>the &lt;response-</w:t>
      </w:r>
      <w:r w:rsidR="007F434D" w:rsidRPr="00C33F68">
        <w:rPr>
          <w:lang w:eastAsia="zh-CN"/>
        </w:rPr>
        <w:t>update</w:t>
      </w:r>
      <w:r w:rsidR="007F434D" w:rsidRPr="00C33F68">
        <w:t>&gt; element</w:t>
      </w:r>
      <w:r w:rsidR="007F434D">
        <w:rPr>
          <w:rFonts w:hint="eastAsia"/>
          <w:lang w:eastAsia="zh-CN"/>
        </w:rPr>
        <w:t xml:space="preserve"> which contains</w:t>
      </w:r>
      <w:r w:rsidRPr="00C33F68">
        <w:rPr>
          <w:lang w:eastAsia="zh-CN"/>
        </w:rPr>
        <w:t>:</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8" w:name="_Toc59199055"/>
      <w:bookmarkStart w:id="539" w:name="_Toc59198464"/>
      <w:bookmarkStart w:id="540" w:name="_Toc525231064"/>
      <w:bookmarkStart w:id="541" w:name="_Toc13836153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8"/>
      <w:bookmarkEnd w:id="539"/>
      <w:bookmarkEnd w:id="540"/>
      <w:bookmarkEnd w:id="541"/>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42" w:name="_Toc59199056"/>
      <w:bookmarkStart w:id="543" w:name="_Toc59198465"/>
      <w:bookmarkStart w:id="544" w:name="_Toc525231065"/>
      <w:bookmarkStart w:id="545" w:name="_Toc13836154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42"/>
      <w:bookmarkEnd w:id="543"/>
      <w:bookmarkEnd w:id="544"/>
      <w:bookmarkEnd w:id="545"/>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6" w:name="_Toc59199057"/>
      <w:bookmarkStart w:id="547" w:name="_Toc59198466"/>
      <w:bookmarkStart w:id="548" w:name="_Toc525231066"/>
      <w:bookmarkStart w:id="549" w:name="_Toc13836154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6"/>
      <w:bookmarkEnd w:id="547"/>
      <w:bookmarkEnd w:id="548"/>
      <w:bookmarkEnd w:id="549"/>
    </w:p>
    <w:p w14:paraId="629B8299" w14:textId="77777777" w:rsidR="001E1850" w:rsidRPr="00C33F68" w:rsidRDefault="001E1850" w:rsidP="001E1850">
      <w:pPr>
        <w:pStyle w:val="Heading6"/>
        <w:rPr>
          <w:lang w:eastAsia="zh-CN"/>
        </w:rPr>
      </w:pPr>
      <w:bookmarkStart w:id="550" w:name="_Toc59199058"/>
      <w:bookmarkStart w:id="551" w:name="_Toc59198467"/>
      <w:bookmarkStart w:id="552" w:name="_Toc525231067"/>
      <w:bookmarkStart w:id="553" w:name="_Toc13836154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50"/>
      <w:bookmarkEnd w:id="551"/>
      <w:bookmarkEnd w:id="552"/>
      <w:bookmarkEnd w:id="553"/>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4" w:name="_Toc59199059"/>
      <w:bookmarkStart w:id="555" w:name="_Toc59198468"/>
      <w:bookmarkStart w:id="556" w:name="_Toc525231068"/>
      <w:bookmarkStart w:id="557" w:name="_Toc138361543"/>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4"/>
      <w:bookmarkEnd w:id="555"/>
      <w:bookmarkEnd w:id="556"/>
      <w:bookmarkEnd w:id="557"/>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8" w:name="_Toc59199060"/>
      <w:bookmarkStart w:id="559" w:name="_Toc59198469"/>
      <w:bookmarkStart w:id="560" w:name="_Toc525231069"/>
      <w:bookmarkStart w:id="561" w:name="_Toc138361544"/>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8"/>
      <w:bookmarkEnd w:id="559"/>
      <w:bookmarkEnd w:id="560"/>
      <w:bookmarkEnd w:id="561"/>
    </w:p>
    <w:p w14:paraId="27E39F04" w14:textId="77777777" w:rsidR="001E1850" w:rsidRPr="00C33F68" w:rsidRDefault="001E1850" w:rsidP="001E1850">
      <w:pPr>
        <w:pStyle w:val="Heading5"/>
      </w:pPr>
      <w:bookmarkStart w:id="562" w:name="_Toc59199061"/>
      <w:bookmarkStart w:id="563" w:name="_Toc59198470"/>
      <w:bookmarkStart w:id="564" w:name="_Toc525231070"/>
      <w:bookmarkStart w:id="565" w:name="_Toc138361545"/>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62"/>
      <w:bookmarkEnd w:id="563"/>
      <w:bookmarkEnd w:id="564"/>
      <w:bookmarkEnd w:id="565"/>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5pt;height:110.5pt" o:ole="">
            <v:imagedata r:id="rId33" o:title=""/>
          </v:shape>
          <o:OLEObject Type="Embed" ProgID="Visio.Drawing.11" ShapeID="_x0000_i1037" DrawAspect="Content" ObjectID="_1750182526"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6" w:name="_Toc59199062"/>
      <w:bookmarkStart w:id="567" w:name="_Toc59198471"/>
      <w:bookmarkStart w:id="568" w:name="_Toc525231071"/>
      <w:bookmarkStart w:id="569" w:name="_Toc13836154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6"/>
      <w:bookmarkEnd w:id="567"/>
      <w:bookmarkEnd w:id="568"/>
      <w:bookmarkEnd w:id="569"/>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390FA160"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r w:rsidR="00261D35" w:rsidRPr="009A1E4F">
        <w:t xml:space="preserve"> </w:t>
      </w:r>
      <w:r w:rsidR="00261D35" w:rsidRPr="00C33F68">
        <w:t>the &lt;response-</w:t>
      </w:r>
      <w:r w:rsidR="00261D35" w:rsidRPr="00C33F68">
        <w:rPr>
          <w:lang w:eastAsia="zh-CN"/>
        </w:rPr>
        <w:t>update</w:t>
      </w:r>
      <w:r w:rsidR="00261D35" w:rsidRPr="00C33F68">
        <w:t>&gt; element</w:t>
      </w:r>
      <w:r w:rsidR="00261D35">
        <w:rPr>
          <w:rFonts w:hint="eastAsia"/>
          <w:lang w:eastAsia="zh-CN"/>
        </w:rPr>
        <w:t xml:space="preserve"> which contains</w:t>
      </w:r>
      <w:r w:rsidRPr="00C33F68">
        <w:rPr>
          <w:lang w:eastAsia="zh-CN"/>
        </w:rPr>
        <w:t>:</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70" w:name="_Toc59199063"/>
      <w:bookmarkStart w:id="571" w:name="_Toc59198472"/>
      <w:bookmarkStart w:id="572" w:name="_Toc525231072"/>
      <w:bookmarkStart w:id="573" w:name="_Toc13836154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70"/>
      <w:bookmarkEnd w:id="571"/>
      <w:bookmarkEnd w:id="572"/>
      <w:bookmarkEnd w:id="573"/>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4" w:name="_Toc59199064"/>
      <w:bookmarkStart w:id="575" w:name="_Toc59198473"/>
      <w:bookmarkStart w:id="576" w:name="_Toc525231073"/>
      <w:bookmarkStart w:id="577" w:name="_Toc13836154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4"/>
      <w:bookmarkEnd w:id="575"/>
      <w:bookmarkEnd w:id="576"/>
      <w:bookmarkEnd w:id="577"/>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8" w:name="_Toc59199065"/>
      <w:bookmarkStart w:id="579" w:name="_Toc59198474"/>
      <w:bookmarkStart w:id="580" w:name="_Toc525231074"/>
      <w:bookmarkStart w:id="581" w:name="_Toc13836154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8"/>
      <w:bookmarkEnd w:id="579"/>
      <w:bookmarkEnd w:id="580"/>
      <w:bookmarkEnd w:id="581"/>
    </w:p>
    <w:p w14:paraId="63F9413B" w14:textId="77777777" w:rsidR="001E1850" w:rsidRPr="00C33F68" w:rsidRDefault="001E1850" w:rsidP="001E1850">
      <w:pPr>
        <w:pStyle w:val="Heading6"/>
        <w:rPr>
          <w:lang w:eastAsia="zh-CN"/>
        </w:rPr>
      </w:pPr>
      <w:bookmarkStart w:id="582" w:name="_Toc59199066"/>
      <w:bookmarkStart w:id="583" w:name="_Toc59198475"/>
      <w:bookmarkStart w:id="584" w:name="_Toc525231075"/>
      <w:bookmarkStart w:id="585" w:name="_Toc13836155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82"/>
      <w:bookmarkEnd w:id="583"/>
      <w:bookmarkEnd w:id="584"/>
      <w:bookmarkEnd w:id="585"/>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6" w:name="_Toc59199067"/>
      <w:bookmarkStart w:id="587" w:name="_Toc59198476"/>
      <w:bookmarkStart w:id="588" w:name="_Toc525231076"/>
      <w:bookmarkStart w:id="589" w:name="_Toc138361551"/>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6"/>
      <w:bookmarkEnd w:id="587"/>
      <w:bookmarkEnd w:id="588"/>
      <w:bookmarkEnd w:id="589"/>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90" w:name="_Toc59199077"/>
      <w:bookmarkStart w:id="591" w:name="_Toc59198486"/>
      <w:bookmarkStart w:id="592" w:name="_Toc525231086"/>
      <w:bookmarkStart w:id="593" w:name="_Toc138361552"/>
      <w:r w:rsidRPr="00C33F68">
        <w:t>6.2.1</w:t>
      </w:r>
      <w:r w:rsidR="00C6434F" w:rsidRPr="00C33F68">
        <w:t>3</w:t>
      </w:r>
      <w:r w:rsidRPr="00C33F68">
        <w:tab/>
        <w:t xml:space="preserve">Announcing </w:t>
      </w:r>
      <w:r w:rsidR="0058472A" w:rsidRPr="00C33F68">
        <w:t>a</w:t>
      </w:r>
      <w:r w:rsidRPr="00C33F68">
        <w:t>lert procedure</w:t>
      </w:r>
      <w:bookmarkEnd w:id="590"/>
      <w:bookmarkEnd w:id="591"/>
      <w:bookmarkEnd w:id="592"/>
      <w:bookmarkEnd w:id="593"/>
    </w:p>
    <w:p w14:paraId="4671A283" w14:textId="77777777" w:rsidR="00F41346" w:rsidRPr="00C33F68" w:rsidRDefault="00F41346" w:rsidP="00F41346">
      <w:pPr>
        <w:pStyle w:val="Heading4"/>
      </w:pPr>
      <w:bookmarkStart w:id="594" w:name="_Toc59199078"/>
      <w:bookmarkStart w:id="595" w:name="_Toc59198487"/>
      <w:bookmarkStart w:id="596" w:name="_Toc525231087"/>
      <w:bookmarkStart w:id="597" w:name="_Toc138361553"/>
      <w:r w:rsidRPr="00C33F68">
        <w:t>6.2.1</w:t>
      </w:r>
      <w:r w:rsidR="00C6434F" w:rsidRPr="00C33F68">
        <w:t>3</w:t>
      </w:r>
      <w:r w:rsidRPr="00C33F68">
        <w:t>.1</w:t>
      </w:r>
      <w:r w:rsidRPr="00C33F68">
        <w:tab/>
        <w:t>General</w:t>
      </w:r>
      <w:bookmarkEnd w:id="594"/>
      <w:bookmarkEnd w:id="595"/>
      <w:bookmarkEnd w:id="596"/>
      <w:bookmarkEnd w:id="597"/>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8" w:name="_Toc59199079"/>
      <w:bookmarkStart w:id="599" w:name="_Toc59198488"/>
      <w:bookmarkStart w:id="600" w:name="_Toc525231088"/>
      <w:bookmarkStart w:id="601" w:name="_Toc138361554"/>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8"/>
      <w:bookmarkEnd w:id="599"/>
      <w:bookmarkEnd w:id="600"/>
      <w:bookmarkEnd w:id="601"/>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D4BE4D7" w14:textId="7C03E2DB" w:rsidR="006A1D5A" w:rsidRPr="00C33F68" w:rsidRDefault="006A1D5A" w:rsidP="006A1D5A">
      <w:pPr>
        <w:pStyle w:val="B1"/>
        <w:rPr>
          <w:lang w:eastAsia="zh-CN"/>
        </w:rPr>
      </w:pPr>
      <w:r>
        <w:rPr>
          <w:lang w:eastAsia="zh-CN"/>
        </w:rPr>
        <w:t>c</w:t>
      </w:r>
      <w:r w:rsidRPr="00C33F68">
        <w:rPr>
          <w:lang w:eastAsia="zh-CN"/>
        </w:rPr>
        <w:t>)</w:t>
      </w:r>
      <w:r w:rsidRPr="00C33F68">
        <w:rPr>
          <w:lang w:eastAsia="zh-CN"/>
        </w:rPr>
        <w:tab/>
        <w:t>the ProSe restricted code set</w:t>
      </w:r>
      <w:r w:rsidRPr="00C33F68">
        <w:t xml:space="preserve"> to</w:t>
      </w:r>
      <w:r w:rsidRPr="00C33F68">
        <w:rPr>
          <w:lang w:eastAsia="zh-CN"/>
        </w:rPr>
        <w:t xml:space="preserve"> the ProSe restricted code </w:t>
      </w:r>
      <w:r w:rsidRPr="00C33F68">
        <w:t>or the ProSe restricted code prefix</w:t>
      </w:r>
      <w:r>
        <w:rPr>
          <w:rFonts w:hint="eastAsia"/>
          <w:lang w:eastAsia="zh-CN"/>
        </w:rPr>
        <w:t>.</w:t>
      </w:r>
      <w:r>
        <w:t xml:space="preserve"> If restricted Direct Discovery with application-controlled extension was requested by the announcing UE </w:t>
      </w:r>
      <w:r>
        <w:rPr>
          <w:rFonts w:hint="eastAsia"/>
          <w:lang w:eastAsia="zh-CN"/>
        </w:rPr>
        <w:t>,</w:t>
      </w:r>
      <w:r w:rsidRPr="00C33F68">
        <w:t xml:space="preserve"> </w:t>
      </w:r>
      <w:r>
        <w:t xml:space="preserve">the </w:t>
      </w:r>
      <w:r w:rsidRPr="00C33F68">
        <w:t>ANNOUNCING_ALERT_REQUEST</w:t>
      </w:r>
      <w:r>
        <w:t xml:space="preserve"> message also contains</w:t>
      </w:r>
      <w:r w:rsidRPr="00C33F68">
        <w:t xml:space="preserve"> one or more ProSe restricted code suffix Ranges which contain the suffix(es) </w:t>
      </w:r>
      <w:r w:rsidRPr="00C33F68">
        <w:rPr>
          <w:lang w:eastAsia="zh-CN"/>
        </w:rPr>
        <w:t>for the RPAUID</w:t>
      </w:r>
      <w:r w:rsidRPr="00C33F68">
        <w:t xml:space="preserve"> </w:t>
      </w:r>
      <w:r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4pt;height:131pt" o:ole="">
            <v:imagedata r:id="rId36" o:title=""/>
          </v:shape>
          <o:OLEObject Type="Embed" ProgID="Visio.Drawing.11" ShapeID="_x0000_i1038" DrawAspect="Content" ObjectID="_1750182527"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602" w:name="_Toc59199080"/>
      <w:bookmarkStart w:id="603" w:name="_Toc59198489"/>
      <w:bookmarkStart w:id="604" w:name="_Toc525231089"/>
      <w:bookmarkStart w:id="605" w:name="_Toc138361555"/>
      <w:r w:rsidRPr="00C33F68">
        <w:rPr>
          <w:lang w:eastAsia="zh-CN"/>
        </w:rPr>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602"/>
      <w:bookmarkEnd w:id="603"/>
      <w:bookmarkEnd w:id="604"/>
      <w:bookmarkEnd w:id="605"/>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E30776F"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w:t>
      </w:r>
      <w:r w:rsidR="0096428F">
        <w:t>5</w:t>
      </w:r>
      <w:r w:rsidRPr="00C33F68">
        <w:t>.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6" w:name="_Toc59199081"/>
      <w:bookmarkStart w:id="607" w:name="_Toc59198490"/>
      <w:bookmarkStart w:id="608" w:name="_Toc525231090"/>
      <w:bookmarkStart w:id="609" w:name="_Toc138361556"/>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6"/>
      <w:bookmarkEnd w:id="607"/>
      <w:bookmarkEnd w:id="608"/>
      <w:r w:rsidRPr="00C33F68">
        <w:t>5G DDNMF</w:t>
      </w:r>
      <w:bookmarkEnd w:id="609"/>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10" w:name="_Toc59199082"/>
      <w:bookmarkStart w:id="611" w:name="_Toc59198491"/>
      <w:bookmarkStart w:id="612" w:name="_Toc525231091"/>
      <w:bookmarkStart w:id="613" w:name="_Toc138361557"/>
      <w:r w:rsidRPr="00C33F68">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10"/>
      <w:bookmarkEnd w:id="611"/>
      <w:bookmarkEnd w:id="612"/>
      <w:bookmarkEnd w:id="613"/>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4" w:name="_Toc59199083"/>
      <w:bookmarkStart w:id="615" w:name="_Toc59198492"/>
      <w:bookmarkStart w:id="616" w:name="_Toc525231092"/>
      <w:bookmarkStart w:id="617" w:name="_Toc138361558"/>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4"/>
      <w:bookmarkEnd w:id="615"/>
      <w:bookmarkEnd w:id="616"/>
      <w:bookmarkEnd w:id="617"/>
    </w:p>
    <w:p w14:paraId="25F18F9E" w14:textId="77777777" w:rsidR="00F41346" w:rsidRPr="00C33F68" w:rsidRDefault="00F41346" w:rsidP="00637B8C">
      <w:pPr>
        <w:pStyle w:val="Heading5"/>
        <w:rPr>
          <w:lang w:eastAsia="zh-CN"/>
        </w:rPr>
      </w:pPr>
      <w:bookmarkStart w:id="618" w:name="_Toc59199084"/>
      <w:bookmarkStart w:id="619" w:name="_Toc59198493"/>
      <w:bookmarkStart w:id="620" w:name="_Toc525231093"/>
      <w:bookmarkStart w:id="621" w:name="_Toc138361559"/>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8"/>
      <w:bookmarkEnd w:id="619"/>
      <w:bookmarkEnd w:id="620"/>
      <w:r w:rsidRPr="00C33F68">
        <w:t>5G DDNMF</w:t>
      </w:r>
      <w:bookmarkEnd w:id="621"/>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22" w:name="_Toc59199085"/>
      <w:bookmarkStart w:id="623" w:name="_Toc59198494"/>
      <w:bookmarkStart w:id="624" w:name="_Toc525231094"/>
      <w:bookmarkStart w:id="625" w:name="_Toc138361560"/>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22"/>
      <w:bookmarkEnd w:id="623"/>
      <w:bookmarkEnd w:id="624"/>
      <w:bookmarkEnd w:id="625"/>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6" w:name="_Toc138361561"/>
      <w:r w:rsidRPr="00C33F68">
        <w:rPr>
          <w:lang w:eastAsia="zh-CN"/>
        </w:rPr>
        <w:t>6.2.</w:t>
      </w:r>
      <w:r w:rsidR="00C6434F" w:rsidRPr="00C33F68">
        <w:rPr>
          <w:lang w:eastAsia="zh-CN"/>
        </w:rPr>
        <w:t>14</w:t>
      </w:r>
      <w:r w:rsidRPr="00C33F68">
        <w:rPr>
          <w:lang w:eastAsia="zh-CN"/>
        </w:rPr>
        <w:tab/>
        <w:t>5G ProSe direct discovery procedure over PC5 interface</w:t>
      </w:r>
      <w:bookmarkEnd w:id="626"/>
    </w:p>
    <w:p w14:paraId="3E8D51E1" w14:textId="77777777" w:rsidR="00866C25" w:rsidRPr="00C33F68" w:rsidRDefault="00866C25" w:rsidP="0037175B">
      <w:pPr>
        <w:pStyle w:val="Heading4"/>
        <w:rPr>
          <w:lang w:eastAsia="zh-CN"/>
        </w:rPr>
      </w:pPr>
      <w:bookmarkStart w:id="627" w:name="_Toc138361562"/>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7"/>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r w:rsidR="00065C74" w:rsidRPr="00065C74">
        <w:t xml:space="preserve"> </w:t>
      </w:r>
      <w:r w:rsidR="00065C74" w:rsidRPr="0077292A">
        <w:t xml:space="preserve">If a UE cannot derive </w:t>
      </w:r>
      <w:r w:rsidR="00065C74">
        <w:t xml:space="preserve">any of </w:t>
      </w:r>
      <w:r w:rsidR="00065C74" w:rsidRPr="0077292A">
        <w:t xml:space="preserve">the necessary configurations (e.g. </w:t>
      </w:r>
      <w:r w:rsidR="00065C74">
        <w:t>default destination layer-2 ID for initial discovery signalling</w:t>
      </w:r>
      <w:r w:rsidR="00065C74" w:rsidRPr="0077292A">
        <w:t xml:space="preserve">) according to the </w:t>
      </w:r>
      <w:r w:rsidR="00065C74">
        <w:t xml:space="preserve">mapping rules for the </w:t>
      </w:r>
      <w:r w:rsidR="00065C74" w:rsidRPr="0077292A">
        <w:t>ProSe identifier of a ProSe service</w:t>
      </w:r>
      <w:r w:rsidR="00065C74">
        <w:t xml:space="preserve"> </w:t>
      </w:r>
      <w:r w:rsidR="00065C74">
        <w:rPr>
          <w:lang w:eastAsia="zh-CN"/>
        </w:rPr>
        <w:t>(see 3GPP TS </w:t>
      </w:r>
      <w:r w:rsidR="00065C74">
        <w:t>24.555</w:t>
      </w:r>
      <w:r w:rsidR="00065C74">
        <w:rPr>
          <w:lang w:eastAsia="zh-CN"/>
        </w:rPr>
        <w:t> [17])</w:t>
      </w:r>
      <w:r w:rsidR="00065C74" w:rsidRPr="0077292A">
        <w:t xml:space="preserve">, then the </w:t>
      </w:r>
      <w:r w:rsidR="00065C74">
        <w:t>UE</w:t>
      </w:r>
      <w:r w:rsidR="00065C74" w:rsidRPr="0077292A">
        <w:t xml:space="preserve"> is not allowed to perform any operation as specified in clause</w:t>
      </w:r>
      <w:r w:rsidR="00065C74">
        <w:rPr>
          <w:lang w:eastAsia="zh-CN"/>
        </w:rPr>
        <w:t xml:space="preserve"> 6.2.14 </w:t>
      </w:r>
      <w:r w:rsidR="00065C74">
        <w:rPr>
          <w:rFonts w:hint="eastAsia"/>
          <w:lang w:eastAsia="zh-CN"/>
        </w:rPr>
        <w:t>f</w:t>
      </w:r>
      <w:r w:rsidR="00065C74">
        <w:rPr>
          <w:lang w:eastAsia="zh-CN"/>
        </w:rPr>
        <w:t>or the ProSe service</w:t>
      </w:r>
      <w:r w:rsidR="00065C74" w:rsidRPr="0077292A">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8" w:name="_Toc138361563"/>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8"/>
    </w:p>
    <w:p w14:paraId="7289C0EC" w14:textId="31E56B47" w:rsidR="00866C25" w:rsidRPr="00C33F68" w:rsidRDefault="00866C25" w:rsidP="0037175B">
      <w:pPr>
        <w:pStyle w:val="Heading5"/>
        <w:rPr>
          <w:lang w:eastAsia="zh-CN"/>
        </w:rPr>
      </w:pPr>
      <w:bookmarkStart w:id="629" w:name="_Toc138361564"/>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9"/>
    </w:p>
    <w:p w14:paraId="4951615A" w14:textId="4164DFDA" w:rsidR="00E64BC3" w:rsidRPr="00C33F68" w:rsidRDefault="00E64BC3" w:rsidP="00826ACB">
      <w:pPr>
        <w:pStyle w:val="Heading6"/>
        <w:rPr>
          <w:lang w:eastAsia="zh-CN"/>
        </w:rPr>
      </w:pPr>
      <w:bookmarkStart w:id="630" w:name="_Toc138361565"/>
      <w:r w:rsidRPr="00C33F68">
        <w:rPr>
          <w:lang w:eastAsia="zh-CN"/>
        </w:rPr>
        <w:t>6.2.14.2.1.</w:t>
      </w:r>
      <w:r w:rsidR="00635C04" w:rsidRPr="00C33F68">
        <w:rPr>
          <w:lang w:eastAsia="zh-CN"/>
        </w:rPr>
        <w:t>1</w:t>
      </w:r>
      <w:r w:rsidRPr="00C33F68">
        <w:rPr>
          <w:lang w:eastAsia="zh-CN"/>
        </w:rPr>
        <w:tab/>
        <w:t>General</w:t>
      </w:r>
      <w:bookmarkEnd w:id="630"/>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31" w:name="_Toc138361566"/>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31"/>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pt;height:74pt" o:ole="">
            <v:imagedata r:id="rId38" o:title=""/>
          </v:shape>
          <o:OLEObject Type="Embed" ProgID="Visio.Drawing.15" ShapeID="_x0000_i1039" DrawAspect="Content" ObjectID="_1750182528"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2462E758" w:rsidR="001845AF" w:rsidRPr="00C33F68" w:rsidRDefault="001845AF" w:rsidP="001845AF">
      <w:pPr>
        <w:pStyle w:val="NO"/>
      </w:pPr>
      <w:r w:rsidRPr="00C33F68">
        <w:t>NOTE </w:t>
      </w:r>
      <w:r>
        <w:t>4:</w:t>
      </w:r>
      <w:r>
        <w:tab/>
        <w:t xml:space="preserve">The announcing UE can stop announcing UE procedure for 5G ProSe direct discovery for power saving by implementation specific means e.g. an implementation-specific maximum number of </w:t>
      </w:r>
      <w:r w:rsidR="005106DA" w:rsidRPr="00E4718D">
        <w:t>5G ProSe direct link</w:t>
      </w:r>
      <w:r w:rsidR="005106DA" w:rsidRPr="00E4718D">
        <w:rPr>
          <w:rFonts w:hint="eastAsia"/>
          <w:lang w:eastAsia="zh-CN"/>
        </w:rPr>
        <w:t xml:space="preserve">s </w:t>
      </w:r>
      <w:r w:rsidR="005106DA">
        <w:rPr>
          <w:rFonts w:hint="eastAsia"/>
          <w:lang w:eastAsia="zh-CN"/>
        </w:rPr>
        <w:t>configured</w:t>
      </w:r>
      <w:r w:rsidR="005106DA" w:rsidRPr="00E4718D">
        <w:rPr>
          <w:rFonts w:hint="eastAsia"/>
          <w:lang w:eastAsia="zh-CN"/>
        </w:rPr>
        <w:t xml:space="preserve"> in </w:t>
      </w:r>
      <w:r>
        <w:t>the UE, or an implementation-specific timer expires.</w:t>
      </w:r>
    </w:p>
    <w:p w14:paraId="59FA8095" w14:textId="2BCD2FE1" w:rsidR="00866C25" w:rsidRPr="00C33F68" w:rsidRDefault="00866C25" w:rsidP="0037175B">
      <w:pPr>
        <w:pStyle w:val="Heading6"/>
        <w:rPr>
          <w:lang w:eastAsia="zh-CN"/>
        </w:rPr>
      </w:pPr>
      <w:bookmarkStart w:id="632" w:name="_Toc138361567"/>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32"/>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0151E4ED" w:rsidR="001845AF" w:rsidRDefault="001845AF" w:rsidP="00357014">
      <w:pPr>
        <w:pStyle w:val="NO"/>
        <w:rPr>
          <w:lang w:eastAsia="zh-CN"/>
        </w:rPr>
      </w:pPr>
      <w:r>
        <w:rPr>
          <w:lang w:eastAsia="zh-CN"/>
        </w:rPr>
        <w:t>NOTE:</w:t>
      </w:r>
      <w:r>
        <w:rPr>
          <w:lang w:eastAsia="zh-CN"/>
        </w:rPr>
        <w:tab/>
        <w:t xml:space="preserve">The announcing UE can stop announcing UE procedure for 5G ProSe direct discovery for power saving by implementation specific means e.g. an implementation-specific maximum number of </w:t>
      </w:r>
      <w:r w:rsidR="001F5A2F" w:rsidRPr="00E4718D">
        <w:t>5G ProSe direct link</w:t>
      </w:r>
      <w:r w:rsidR="001F5A2F" w:rsidRPr="00E4718D">
        <w:rPr>
          <w:rFonts w:hint="eastAsia"/>
          <w:lang w:eastAsia="zh-CN"/>
        </w:rPr>
        <w:t xml:space="preserve">s </w:t>
      </w:r>
      <w:r w:rsidR="001F5A2F">
        <w:rPr>
          <w:rFonts w:hint="eastAsia"/>
          <w:lang w:eastAsia="zh-CN"/>
        </w:rPr>
        <w:t xml:space="preserve">configured </w:t>
      </w:r>
      <w:r w:rsidR="001F5A2F" w:rsidRPr="00E4718D">
        <w:rPr>
          <w:rFonts w:hint="eastAsia"/>
          <w:lang w:eastAsia="zh-CN"/>
        </w:rPr>
        <w:t xml:space="preserve">in </w:t>
      </w:r>
      <w:r>
        <w:rPr>
          <w:lang w:eastAsia="zh-CN"/>
        </w:rPr>
        <w:t>the UE,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3" w:name="_Toc138361568"/>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3"/>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pt;height:69pt" o:ole="">
            <v:imagedata r:id="rId40" o:title=""/>
          </v:shape>
          <o:OLEObject Type="Embed" ProgID="Visio.Drawing.15" ShapeID="_x0000_i1040" DrawAspect="Content" ObjectID="_1750182529"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4" w:name="_Toc138361569"/>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4"/>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5" w:name="_Toc138361570"/>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5"/>
    </w:p>
    <w:p w14:paraId="26DF0D1B" w14:textId="6B2B128D" w:rsidR="00E64BC3" w:rsidRPr="00C33F68" w:rsidRDefault="00E64BC3" w:rsidP="00826ACB">
      <w:pPr>
        <w:pStyle w:val="Heading6"/>
        <w:rPr>
          <w:lang w:eastAsia="zh-CN"/>
        </w:rPr>
      </w:pPr>
      <w:bookmarkStart w:id="636" w:name="_Toc138361571"/>
      <w:r w:rsidRPr="00C33F68">
        <w:rPr>
          <w:lang w:eastAsia="zh-CN"/>
        </w:rPr>
        <w:t>6.2.14.2.2.</w:t>
      </w:r>
      <w:r w:rsidR="00635C04" w:rsidRPr="00C33F68">
        <w:rPr>
          <w:lang w:eastAsia="zh-CN"/>
        </w:rPr>
        <w:t>1</w:t>
      </w:r>
      <w:r w:rsidRPr="00C33F68">
        <w:rPr>
          <w:lang w:eastAsia="zh-CN"/>
        </w:rPr>
        <w:tab/>
        <w:t>General</w:t>
      </w:r>
      <w:bookmarkEnd w:id="636"/>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7" w:name="_Toc138361572"/>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7"/>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pt;height:110pt" o:ole="">
            <v:imagedata r:id="rId42" o:title=""/>
          </v:shape>
          <o:OLEObject Type="Embed" ProgID="Visio.Drawing.15" ShapeID="_x0000_i1041" DrawAspect="Content" ObjectID="_1750182530"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3DC8164A" w:rsidR="001845AF" w:rsidRDefault="001845AF" w:rsidP="00357014">
      <w:pPr>
        <w:pStyle w:val="NO"/>
      </w:pPr>
      <w:r>
        <w:t>NOTE 3:</w:t>
      </w:r>
      <w:r>
        <w:tab/>
        <w:t xml:space="preserve">The discoverer UE can stop discoverer UE procedure for 5G ProSe direct discovery for power saving by implementation specific means e.g. an implementation-specific maximum number of </w:t>
      </w:r>
      <w:r w:rsidR="001936BE" w:rsidRPr="00E4718D">
        <w:t>5G ProSe direct link</w:t>
      </w:r>
      <w:r w:rsidR="001936BE" w:rsidRPr="00E4718D">
        <w:rPr>
          <w:rFonts w:hint="eastAsia"/>
          <w:lang w:eastAsia="zh-CN"/>
        </w:rPr>
        <w:t xml:space="preserve">s </w:t>
      </w:r>
      <w:r w:rsidR="001936BE">
        <w:rPr>
          <w:rFonts w:hint="eastAsia"/>
          <w:lang w:eastAsia="zh-CN"/>
        </w:rPr>
        <w:t xml:space="preserve">configured </w:t>
      </w:r>
      <w:r w:rsidR="001936BE" w:rsidRPr="00E4718D">
        <w:rPr>
          <w:rFonts w:hint="eastAsia"/>
          <w:lang w:eastAsia="zh-CN"/>
        </w:rPr>
        <w:t xml:space="preserve">in </w:t>
      </w:r>
      <w:r>
        <w:t>the UE,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8" w:name="_Toc138361573"/>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8"/>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400BE595" w:rsidR="001845AF" w:rsidRDefault="001845AF" w:rsidP="00357014">
      <w:pPr>
        <w:pStyle w:val="NO"/>
        <w:rPr>
          <w:lang w:eastAsia="zh-CN"/>
        </w:rPr>
      </w:pPr>
      <w:r>
        <w:rPr>
          <w:lang w:eastAsia="zh-CN"/>
        </w:rPr>
        <w:t>NOTE:</w:t>
      </w:r>
      <w:r>
        <w:rPr>
          <w:lang w:eastAsia="zh-CN"/>
        </w:rPr>
        <w:tab/>
        <w:t xml:space="preserve">The discoverer UE can stop discoverer UE procedure for 5G ProSe direct discovery for power saving by implementation specific means e.g. an implementation-specific maximum number of </w:t>
      </w:r>
      <w:r w:rsidR="00C66E00" w:rsidRPr="00E4718D">
        <w:t>5G ProSe direct link</w:t>
      </w:r>
      <w:r w:rsidR="00C66E00" w:rsidRPr="00E4718D">
        <w:rPr>
          <w:rFonts w:hint="eastAsia"/>
          <w:lang w:eastAsia="zh-CN"/>
        </w:rPr>
        <w:t xml:space="preserve">s </w:t>
      </w:r>
      <w:r w:rsidR="00C66E00">
        <w:rPr>
          <w:rFonts w:hint="eastAsia"/>
          <w:lang w:eastAsia="zh-CN"/>
        </w:rPr>
        <w:t xml:space="preserve">configured </w:t>
      </w:r>
      <w:r w:rsidR="00C66E00" w:rsidRPr="00E4718D">
        <w:rPr>
          <w:rFonts w:hint="eastAsia"/>
          <w:lang w:eastAsia="zh-CN"/>
        </w:rPr>
        <w:t xml:space="preserve">in </w:t>
      </w:r>
      <w:r>
        <w:rPr>
          <w:lang w:eastAsia="zh-CN"/>
        </w:rPr>
        <w:t>the UE,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9" w:name="_Toc138361574"/>
      <w:r w:rsidRPr="00C33F68">
        <w:rPr>
          <w:lang w:eastAsia="zh-CN"/>
        </w:rPr>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9"/>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3pt;height:117pt" o:ole="">
            <v:imagedata r:id="rId44" o:title=""/>
          </v:shape>
          <o:OLEObject Type="Embed" ProgID="Visio.Drawing.15" ShapeID="_x0000_i1042" DrawAspect="Content" ObjectID="_1750182531"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40" w:name="_Toc138361575"/>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40"/>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41" w:name="_Toc138361576"/>
      <w:r w:rsidRPr="00C33F68">
        <w:rPr>
          <w:lang w:eastAsia="zh-CN"/>
        </w:rPr>
        <w:t>6.2.</w:t>
      </w:r>
      <w:r w:rsidR="004F14C3" w:rsidRPr="00C33F68">
        <w:rPr>
          <w:lang w:eastAsia="zh-CN"/>
        </w:rPr>
        <w:t>15</w:t>
      </w:r>
      <w:r w:rsidRPr="00C33F68">
        <w:rPr>
          <w:lang w:eastAsia="zh-CN"/>
        </w:rPr>
        <w:tab/>
        <w:t>Group member discovery over PC5 interface</w:t>
      </w:r>
      <w:bookmarkEnd w:id="641"/>
    </w:p>
    <w:p w14:paraId="2A88B1D6" w14:textId="77777777" w:rsidR="00866C25" w:rsidRPr="00C33F68" w:rsidRDefault="00866C25" w:rsidP="00866C25">
      <w:pPr>
        <w:pStyle w:val="Heading4"/>
        <w:rPr>
          <w:lang w:eastAsia="zh-CN"/>
        </w:rPr>
      </w:pPr>
      <w:bookmarkStart w:id="642" w:name="_Toc138361577"/>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42"/>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3" w:name="_Toc138361578"/>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3"/>
    </w:p>
    <w:p w14:paraId="0730546B" w14:textId="4241A355" w:rsidR="00866C25" w:rsidRPr="00C33F68" w:rsidRDefault="00866C25" w:rsidP="00866C25">
      <w:pPr>
        <w:pStyle w:val="Heading5"/>
        <w:rPr>
          <w:lang w:eastAsia="zh-CN"/>
        </w:rPr>
      </w:pPr>
      <w:bookmarkStart w:id="644" w:name="_Toc138361579"/>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4"/>
    </w:p>
    <w:p w14:paraId="6A06E0AF" w14:textId="3201E34C" w:rsidR="009F1BE8" w:rsidRPr="00C33F68" w:rsidRDefault="009F1BE8" w:rsidP="00826ACB">
      <w:pPr>
        <w:pStyle w:val="Heading6"/>
        <w:rPr>
          <w:lang w:eastAsia="zh-CN"/>
        </w:rPr>
      </w:pPr>
      <w:bookmarkStart w:id="645" w:name="_Toc138361580"/>
      <w:r w:rsidRPr="00C33F68">
        <w:rPr>
          <w:lang w:eastAsia="zh-CN"/>
        </w:rPr>
        <w:t>6.2.15.2.1.1</w:t>
      </w:r>
      <w:r w:rsidRPr="00C33F68">
        <w:rPr>
          <w:lang w:eastAsia="zh-CN"/>
        </w:rPr>
        <w:tab/>
        <w:t>General</w:t>
      </w:r>
      <w:bookmarkEnd w:id="645"/>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6" w:name="_Toc138361581"/>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6"/>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pt;height:82pt" o:ole="">
            <v:imagedata r:id="rId46" o:title=""/>
          </v:shape>
          <o:OLEObject Type="Embed" ProgID="Visio.Drawing.15" ShapeID="_x0000_i1043" DrawAspect="Content" ObjectID="_1750182532"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33F68" w:rsidRDefault="001845AF" w:rsidP="001845AF">
      <w:pPr>
        <w:pStyle w:val="NO"/>
      </w:pPr>
      <w:r>
        <w:t>NOTE 4:</w:t>
      </w:r>
      <w:r>
        <w:tab/>
        <w:t xml:space="preserve">The announcing UE can stop announcing UE procedure for group member discovery for power saving by implementation specific means e.g. an implementation-specific maximum number of </w:t>
      </w:r>
      <w:r w:rsidR="00A75FFD" w:rsidRPr="00E4718D">
        <w:t>5G ProSe direct link</w:t>
      </w:r>
      <w:r w:rsidR="00A75FFD" w:rsidRPr="00E4718D">
        <w:rPr>
          <w:rFonts w:hint="eastAsia"/>
          <w:lang w:eastAsia="zh-CN"/>
        </w:rPr>
        <w:t xml:space="preserve">s </w:t>
      </w:r>
      <w:r w:rsidR="00A75FFD">
        <w:rPr>
          <w:rFonts w:hint="eastAsia"/>
          <w:lang w:eastAsia="zh-CN"/>
        </w:rPr>
        <w:t xml:space="preserve">configured </w:t>
      </w:r>
      <w:r w:rsidR="00A75FFD" w:rsidRPr="00E4718D">
        <w:rPr>
          <w:rFonts w:hint="eastAsia"/>
          <w:lang w:eastAsia="zh-CN"/>
        </w:rPr>
        <w:t xml:space="preserve">in </w:t>
      </w:r>
      <w:r>
        <w:t>the UE, or an implementation-specific timer expires.</w:t>
      </w:r>
    </w:p>
    <w:p w14:paraId="380F15CE" w14:textId="02E9E26C" w:rsidR="00866C25" w:rsidRPr="00C33F68" w:rsidRDefault="00866C25" w:rsidP="00866C25">
      <w:pPr>
        <w:pStyle w:val="Heading6"/>
        <w:rPr>
          <w:lang w:eastAsia="zh-CN"/>
        </w:rPr>
      </w:pPr>
      <w:bookmarkStart w:id="647" w:name="_Toc138361582"/>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7"/>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Default="001845AF" w:rsidP="00357014">
      <w:pPr>
        <w:pStyle w:val="NO"/>
        <w:rPr>
          <w:lang w:eastAsia="zh-CN"/>
        </w:rPr>
      </w:pPr>
      <w:r>
        <w:rPr>
          <w:lang w:eastAsia="zh-CN"/>
        </w:rPr>
        <w:t>NOTE:</w:t>
      </w:r>
      <w:r>
        <w:rPr>
          <w:lang w:eastAsia="zh-CN"/>
        </w:rPr>
        <w:tab/>
        <w:t xml:space="preserve">The announcing UE can stop announcing UE procedure for group member discovery for power saving by implementation specific means e.g. an implementation-specific maximum number of </w:t>
      </w:r>
      <w:r w:rsidR="00660426" w:rsidRPr="00E4718D">
        <w:t>5G ProSe direct link</w:t>
      </w:r>
      <w:r w:rsidR="00660426" w:rsidRPr="00E4718D">
        <w:rPr>
          <w:rFonts w:hint="eastAsia"/>
          <w:lang w:eastAsia="zh-CN"/>
        </w:rPr>
        <w:t xml:space="preserve">s </w:t>
      </w:r>
      <w:r w:rsidR="00660426">
        <w:rPr>
          <w:rFonts w:hint="eastAsia"/>
          <w:lang w:eastAsia="zh-CN"/>
        </w:rPr>
        <w:t xml:space="preserve">configured </w:t>
      </w:r>
      <w:r w:rsidR="00660426" w:rsidRPr="00E4718D">
        <w:rPr>
          <w:rFonts w:hint="eastAsia"/>
          <w:lang w:eastAsia="zh-CN"/>
        </w:rPr>
        <w:t xml:space="preserve">in </w:t>
      </w:r>
      <w:r>
        <w:rPr>
          <w:lang w:eastAsia="zh-CN"/>
        </w:rPr>
        <w:t>the UE,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8" w:name="_Toc138361583"/>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8"/>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0.5pt;height:74pt" o:ole="">
            <v:imagedata r:id="rId48" o:title=""/>
          </v:shape>
          <o:OLEObject Type="Embed" ProgID="Visio.Drawing.15" ShapeID="_x0000_i1044" DrawAspect="Content" ObjectID="_1750182533"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9" w:name="_Toc138361584"/>
      <w:r w:rsidRPr="00C33F68">
        <w:rPr>
          <w:lang w:eastAsia="zh-CN"/>
        </w:rPr>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9"/>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50" w:name="_Toc138361585"/>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50"/>
    </w:p>
    <w:p w14:paraId="0A645215" w14:textId="413A07AC" w:rsidR="009F1BE8" w:rsidRPr="00C33F68" w:rsidRDefault="009F1BE8" w:rsidP="00826ACB">
      <w:pPr>
        <w:pStyle w:val="Heading6"/>
        <w:rPr>
          <w:lang w:eastAsia="zh-CN"/>
        </w:rPr>
      </w:pPr>
      <w:bookmarkStart w:id="651" w:name="_Toc138361586"/>
      <w:r w:rsidRPr="00C33F68">
        <w:rPr>
          <w:lang w:eastAsia="zh-CN"/>
        </w:rPr>
        <w:t>6.2.15.2.2.1</w:t>
      </w:r>
      <w:r w:rsidRPr="00C33F68">
        <w:rPr>
          <w:lang w:eastAsia="zh-CN"/>
        </w:rPr>
        <w:tab/>
        <w:t>General</w:t>
      </w:r>
      <w:bookmarkEnd w:id="651"/>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52" w:name="_Toc138361587"/>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52"/>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2D1B7DC0"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3pt;height:112pt" o:ole="">
            <v:imagedata r:id="rId50" o:title=""/>
          </v:shape>
          <o:OLEObject Type="Embed" ProgID="Visio.Drawing.15" ShapeID="_x0000_i1045" DrawAspect="Content" ObjectID="_1750182534"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12B3EEBE" w:rsidR="001845AF" w:rsidRDefault="001845AF" w:rsidP="00357014">
      <w:pPr>
        <w:pStyle w:val="NO"/>
      </w:pPr>
      <w:r>
        <w:t>NOTE 5:</w:t>
      </w:r>
      <w:r>
        <w:tab/>
        <w:t xml:space="preserve">The discoverer UE can stop discoverer UE procedure for group member discovery for power saving by implementation specific means e.g. an implementation-specific maximum number of </w:t>
      </w:r>
      <w:r w:rsidR="005735E3" w:rsidRPr="00E4718D">
        <w:t>5G ProSe direct link</w:t>
      </w:r>
      <w:r w:rsidR="005735E3" w:rsidRPr="00E4718D">
        <w:rPr>
          <w:rFonts w:hint="eastAsia"/>
          <w:lang w:eastAsia="zh-CN"/>
        </w:rPr>
        <w:t xml:space="preserve">s </w:t>
      </w:r>
      <w:r w:rsidR="005735E3">
        <w:rPr>
          <w:rFonts w:hint="eastAsia"/>
          <w:lang w:eastAsia="zh-CN"/>
        </w:rPr>
        <w:t xml:space="preserve">configured </w:t>
      </w:r>
      <w:r w:rsidR="005735E3" w:rsidRPr="00E4718D">
        <w:rPr>
          <w:rFonts w:hint="eastAsia"/>
          <w:lang w:eastAsia="zh-CN"/>
        </w:rPr>
        <w:t xml:space="preserve">in </w:t>
      </w:r>
      <w:r>
        <w:t>the UE,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38EE264A" w14:textId="1BDAA726" w:rsidR="008C2056" w:rsidRDefault="00866C25" w:rsidP="00AC7EE3">
      <w:r w:rsidRPr="00C33F68">
        <w:t>Then if</w:t>
      </w:r>
      <w:r w:rsidR="008C2056">
        <w:t>:</w:t>
      </w:r>
    </w:p>
    <w:p w14:paraId="1A80107A" w14:textId="7EBC4506" w:rsidR="008C2056" w:rsidRDefault="008C2056" w:rsidP="004A1FEF">
      <w:pPr>
        <w:pStyle w:val="B1"/>
      </w:pPr>
      <w:r>
        <w:t>a)</w:t>
      </w:r>
      <w:r>
        <w:tab/>
      </w:r>
      <w:r w:rsidR="00866C25" w:rsidRPr="00C33F68">
        <w:t xml:space="preserve">the </w:t>
      </w:r>
      <w:r w:rsidR="00714D0F" w:rsidRPr="00C33F68">
        <w:t>application layer group</w:t>
      </w:r>
      <w:r w:rsidR="00F254F9" w:rsidRPr="00C33F68">
        <w:t xml:space="preserve"> ID</w:t>
      </w:r>
      <w:r w:rsidR="00866C25"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00866C25" w:rsidRPr="00C33F68">
        <w:t xml:space="preserve"> parameter of the PROSE PC5 DISCOVERY message for group member discovery solicitation, </w:t>
      </w:r>
      <w:r w:rsidR="00C83B71">
        <w:t>and</w:t>
      </w:r>
    </w:p>
    <w:p w14:paraId="3A8AFBA0" w14:textId="77777777" w:rsidR="00FC11BA" w:rsidRDefault="00FC11BA" w:rsidP="00FC11BA">
      <w:pPr>
        <w:pStyle w:val="B1"/>
        <w:rPr>
          <w:lang w:eastAsia="zh-CN"/>
        </w:rPr>
      </w:pPr>
      <w:r w:rsidRPr="00C33F68">
        <w:t>b)</w:t>
      </w:r>
      <w:r w:rsidRPr="00C33F68">
        <w:tab/>
        <w:t>the target info</w:t>
      </w:r>
      <w:r>
        <w:rPr>
          <w:rFonts w:hint="eastAsia"/>
          <w:lang w:eastAsia="zh-CN"/>
        </w:rPr>
        <w:t>rmation</w:t>
      </w:r>
      <w:r w:rsidRPr="00C33F68">
        <w:t xml:space="preserve"> </w:t>
      </w:r>
      <w:r>
        <w:rPr>
          <w:rFonts w:hint="eastAsia"/>
          <w:lang w:eastAsia="zh-CN"/>
        </w:rPr>
        <w:t xml:space="preserve">is not </w:t>
      </w:r>
      <w:r w:rsidRPr="00C33F68">
        <w:t>provided by the upper layers</w:t>
      </w:r>
      <w:r>
        <w:rPr>
          <w:rFonts w:hint="eastAsia"/>
          <w:lang w:eastAsia="zh-CN"/>
        </w:rPr>
        <w:t xml:space="preserve"> </w:t>
      </w:r>
      <w:r w:rsidRPr="00C33F68">
        <w:t>to identify a specific group member of the application layer group</w:t>
      </w:r>
      <w:r>
        <w:rPr>
          <w:rFonts w:hint="eastAsia"/>
          <w:lang w:eastAsia="zh-CN"/>
        </w:rPr>
        <w:t xml:space="preserve">, </w:t>
      </w:r>
      <w:r w:rsidRPr="00C33F68">
        <w:t>or the discoveree info in the PROSE PC5 DISCOVERY message for group member discovery response is the same as the target info</w:t>
      </w:r>
      <w:r>
        <w:rPr>
          <w:rFonts w:hint="eastAsia"/>
          <w:lang w:eastAsia="zh-CN"/>
        </w:rPr>
        <w:t>rmation</w:t>
      </w:r>
      <w:r w:rsidRPr="00C33F68">
        <w:t xml:space="preserve"> </w:t>
      </w:r>
      <w:r>
        <w:rPr>
          <w:rFonts w:hint="eastAsia"/>
          <w:lang w:eastAsia="zh-CN"/>
        </w:rPr>
        <w:t xml:space="preserve">if </w:t>
      </w:r>
      <w:r w:rsidRPr="00C33F68">
        <w:t>the target info</w:t>
      </w:r>
      <w:r>
        <w:rPr>
          <w:rFonts w:hint="eastAsia"/>
          <w:lang w:eastAsia="zh-CN"/>
        </w:rPr>
        <w:t>rmation</w:t>
      </w:r>
      <w:r w:rsidRPr="00C33F68">
        <w:t xml:space="preserve"> </w:t>
      </w:r>
      <w:r>
        <w:rPr>
          <w:rFonts w:hint="eastAsia"/>
          <w:lang w:eastAsia="zh-CN"/>
        </w:rPr>
        <w:t xml:space="preserve">is </w:t>
      </w:r>
      <w:r w:rsidRPr="00C33F68">
        <w:t>provided by the upper layer</w:t>
      </w:r>
      <w:r>
        <w:rPr>
          <w:rFonts w:hint="eastAsia"/>
          <w:lang w:eastAsia="zh-CN"/>
        </w:rPr>
        <w:t>s,</w:t>
      </w:r>
    </w:p>
    <w:p w14:paraId="70791D9B" w14:textId="1C844CB9" w:rsidR="00866C25" w:rsidRPr="00C33F68" w:rsidRDefault="00866C25" w:rsidP="00AC7EE3">
      <w:r w:rsidRPr="00C33F68">
        <w:t>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3" w:name="_Toc138361588"/>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3"/>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2E4B1228" w:rsidR="001845AF" w:rsidRDefault="001845AF" w:rsidP="00357014">
      <w:pPr>
        <w:pStyle w:val="NO"/>
      </w:pPr>
      <w:r>
        <w:t>NOTE:</w:t>
      </w:r>
      <w:r>
        <w:tab/>
        <w:t xml:space="preserve">The discoverer UE can stop discoverer UE procedure for group member discovery for power saving by implementation specific means e.g. an implementation-specific maximum number of </w:t>
      </w:r>
      <w:r w:rsidR="00721857" w:rsidRPr="00E4718D">
        <w:t>5G ProSe direct link</w:t>
      </w:r>
      <w:r w:rsidR="00721857" w:rsidRPr="00E4718D">
        <w:rPr>
          <w:rFonts w:hint="eastAsia"/>
          <w:lang w:eastAsia="zh-CN"/>
        </w:rPr>
        <w:t xml:space="preserve">s </w:t>
      </w:r>
      <w:r w:rsidR="00721857">
        <w:rPr>
          <w:rFonts w:hint="eastAsia"/>
          <w:lang w:eastAsia="zh-CN"/>
        </w:rPr>
        <w:t xml:space="preserve">configured </w:t>
      </w:r>
      <w:r w:rsidR="00721857" w:rsidRPr="00E4718D">
        <w:rPr>
          <w:rFonts w:hint="eastAsia"/>
          <w:lang w:eastAsia="zh-CN"/>
        </w:rPr>
        <w:t xml:space="preserve">in </w:t>
      </w:r>
      <w:r>
        <w:t>the UE,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4" w:name="_Toc138361589"/>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4"/>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pt;height:121pt" o:ole="">
            <v:imagedata r:id="rId52" o:title=""/>
          </v:shape>
          <o:OLEObject Type="Embed" ProgID="Visio.Drawing.15" ShapeID="_x0000_i1046" DrawAspect="Content" ObjectID="_1750182535"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C61D4AB"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 xml:space="preserve">user info </w:t>
      </w:r>
      <w:r w:rsidR="00334C89">
        <w:rPr>
          <w:rFonts w:hint="eastAsia"/>
          <w:lang w:eastAsia="zh-CN"/>
        </w:rPr>
        <w:t>ID</w:t>
      </w:r>
      <w:r w:rsidR="00334C89" w:rsidRPr="005F1C71">
        <w:t xml:space="preserve"> </w:t>
      </w:r>
      <w:r w:rsidR="00334C89" w:rsidRPr="00C33F68">
        <w:t xml:space="preserve">for </w:t>
      </w:r>
      <w:r w:rsidR="00334C89">
        <w:rPr>
          <w:rFonts w:hint="eastAsia"/>
          <w:lang w:eastAsia="zh-CN"/>
        </w:rPr>
        <w:t xml:space="preserve">the </w:t>
      </w:r>
      <w:r w:rsidR="00334C89" w:rsidRPr="00C33F68">
        <w:rPr>
          <w:lang w:eastAsia="ko-KR"/>
        </w:rPr>
        <w:t>group member discovery</w:t>
      </w:r>
      <w:r w:rsidR="00334C89">
        <w:rPr>
          <w:rFonts w:hint="eastAsia"/>
          <w:lang w:eastAsia="zh-CN"/>
        </w:rPr>
        <w:t xml:space="preserve"> </w:t>
      </w:r>
      <w:r w:rsidR="004D1452" w:rsidRPr="00C33F68">
        <w:t xml:space="preserve">provided by the upper layers </w:t>
      </w:r>
      <w:r w:rsidR="00AD592A">
        <w:rPr>
          <w:rFonts w:hint="eastAsia"/>
          <w:lang w:eastAsia="zh-CN"/>
        </w:rPr>
        <w:t xml:space="preserve"> or same as </w:t>
      </w:r>
      <w:r w:rsidR="00AD592A" w:rsidRPr="00C33F68">
        <w:t>the</w:t>
      </w:r>
      <w:r w:rsidR="00AD592A">
        <w:rPr>
          <w:rFonts w:hint="eastAsia"/>
          <w:lang w:eastAsia="zh-CN"/>
        </w:rPr>
        <w:t xml:space="preserve"> configured</w:t>
      </w:r>
      <w:r w:rsidR="00AD592A" w:rsidRPr="00C33F68">
        <w:t xml:space="preserve"> </w:t>
      </w:r>
      <w:r w:rsidR="00AD592A">
        <w:rPr>
          <w:rFonts w:hint="eastAsia"/>
          <w:lang w:eastAsia="zh-CN"/>
        </w:rPr>
        <w:t>u</w:t>
      </w:r>
      <w:r w:rsidR="00AD592A" w:rsidRPr="00C33F68">
        <w:t xml:space="preserve">ser info ID for </w:t>
      </w:r>
      <w:r w:rsidR="00AD592A">
        <w:rPr>
          <w:rFonts w:hint="eastAsia"/>
          <w:lang w:eastAsia="zh-CN"/>
        </w:rPr>
        <w:t xml:space="preserve">the </w:t>
      </w:r>
      <w:r w:rsidR="00AD592A" w:rsidRPr="00C33F68">
        <w:rPr>
          <w:lang w:eastAsia="ko-KR"/>
        </w:rPr>
        <w:t>group member discovery</w:t>
      </w:r>
      <w:r w:rsidR="00AD592A">
        <w:rPr>
          <w:rFonts w:hint="eastAsia"/>
          <w:lang w:eastAsia="zh-CN"/>
        </w:rPr>
        <w:t xml:space="preserve"> as specified in</w:t>
      </w:r>
      <w:r w:rsidR="00AD592A" w:rsidRPr="00C33F68">
        <w:t xml:space="preserve"> clause 5.2.</w:t>
      </w:r>
      <w:r w:rsidR="00AD592A">
        <w:rPr>
          <w:rFonts w:hint="eastAsia"/>
          <w:lang w:eastAsia="zh-CN"/>
        </w:rPr>
        <w:t>3</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5" w:name="_Toc138361590"/>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5"/>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6" w:name="_Toc138361591"/>
      <w:r w:rsidRPr="00C33F68">
        <w:t>6.2.</w:t>
      </w:r>
      <w:r w:rsidR="004F1FC0" w:rsidRPr="00C33F68">
        <w:t>16</w:t>
      </w:r>
      <w:r w:rsidRPr="00C33F68">
        <w:tab/>
        <w:t>Procedure for UE to use provisioned radio resources for 5G ProSe direct discovery</w:t>
      </w:r>
      <w:bookmarkEnd w:id="656"/>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7" w:name="_Toc138361592"/>
      <w:r>
        <w:t>6.2.17</w:t>
      </w:r>
      <w:r>
        <w:tab/>
        <w:t>5G PKMF address request procedure</w:t>
      </w:r>
      <w:bookmarkEnd w:id="657"/>
    </w:p>
    <w:p w14:paraId="6E6EAE3E" w14:textId="15318F72" w:rsidR="00651E8F" w:rsidRDefault="00651E8F" w:rsidP="00651E8F">
      <w:pPr>
        <w:pStyle w:val="Heading4"/>
      </w:pPr>
      <w:bookmarkStart w:id="658" w:name="_Toc138361593"/>
      <w:r>
        <w:t>6.2.17.1</w:t>
      </w:r>
      <w:r>
        <w:tab/>
        <w:t>General</w:t>
      </w:r>
      <w:bookmarkEnd w:id="658"/>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9" w:name="_Toc138361594"/>
      <w:r>
        <w:t>6.2.17.2</w:t>
      </w:r>
      <w:r>
        <w:tab/>
        <w:t>5G PKMF address request procedure initiation by the UE</w:t>
      </w:r>
      <w:bookmarkEnd w:id="659"/>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4pt;height:276pt" o:ole="">
            <v:imagedata r:id="rId54" o:title=""/>
          </v:shape>
          <o:OLEObject Type="Embed" ProgID="Visio.Drawing.15" ShapeID="_x0000_i1047" DrawAspect="Content" ObjectID="_1750182536"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60" w:name="_Toc138361595"/>
      <w:r>
        <w:t>6.2.17.3</w:t>
      </w:r>
      <w:r>
        <w:tab/>
        <w:t>5G PKMF address request procedure accepted by the 5G DDNMF</w:t>
      </w:r>
      <w:bookmarkEnd w:id="660"/>
    </w:p>
    <w:p w14:paraId="02255EC7" w14:textId="0028A214" w:rsidR="00651E8F" w:rsidRDefault="00651E8F" w:rsidP="00651E8F">
      <w:r>
        <w:t xml:space="preserve">Upon receiving a PROSE_5GPKMF_ADDRESS_REQUEST message, the 5G DDNMF shall check whether the UE is authorized to act as a 5G ProSe remote UE or act as a 5G ProSe UE-to-network relay UE. If authorized, the 5G </w:t>
      </w:r>
      <w:r w:rsidR="0020344D">
        <w:t xml:space="preserve">DDNMF </w:t>
      </w:r>
      <w:r>
        <w:t>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61" w:name="_Toc138361596"/>
      <w:r>
        <w:t>6.2.17.4</w:t>
      </w:r>
      <w:r>
        <w:tab/>
        <w:t>5G PKMF address request procedure completed by the UE</w:t>
      </w:r>
      <w:bookmarkEnd w:id="661"/>
    </w:p>
    <w:p w14:paraId="034F0441" w14:textId="5AEF69D9" w:rsidR="00651E8F" w:rsidRDefault="00651E8F" w:rsidP="00651E8F">
      <w:r>
        <w:t>Upon receiving the PROSE_5GPKMF_ADDRESS_RESPONSE message</w:t>
      </w:r>
      <w:r w:rsidR="00D93B08">
        <w:t xml:space="preserve"> with the &lt;PKMF-address-response&gt; element</w:t>
      </w:r>
      <w:r>
        <w:t>,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62" w:name="_Toc138361597"/>
      <w:r>
        <w:t>6.2.17.5</w:t>
      </w:r>
      <w:r>
        <w:tab/>
        <w:t>5G PKMF address request procedure not accepted by the 5G DDNMF</w:t>
      </w:r>
      <w:bookmarkEnd w:id="662"/>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Default="00651E8F" w:rsidP="00651E8F">
      <w:r>
        <w:t>Upon receipt of the PROSE_5GPKMF_ADDRESS_RESPONSE message</w:t>
      </w:r>
      <w:r w:rsidR="00D93B08">
        <w:t xml:space="preserve"> with the &lt;PKMF-address-reject&gt; element</w:t>
      </w:r>
      <w:r>
        <w:t>, if the transaction ID matches the value sent by the UE in a PROSE_5GPKMF_ADDRESS_REQUEST message, the UE shall consider the 5G PKMF address request procedure as rejected.</w:t>
      </w:r>
    </w:p>
    <w:p w14:paraId="7BEFE9D8" w14:textId="31DE99C8" w:rsidR="00651E8F" w:rsidRDefault="00651E8F" w:rsidP="00651E8F">
      <w:r>
        <w:t xml:space="preserve">If the UE is not authorized for acting as a 5G ProSe remote UE or a 5G ProSe UE-to-network relay UE, the 5G </w:t>
      </w:r>
      <w:r w:rsidR="005248E6">
        <w:t xml:space="preserve">DDNMF </w:t>
      </w:r>
      <w:r>
        <w:t>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3" w:name="_Toc138361598"/>
      <w:r>
        <w:t>6.2.17.6</w:t>
      </w:r>
      <w:r>
        <w:tab/>
        <w:t>Abnormal cases</w:t>
      </w:r>
      <w:bookmarkEnd w:id="663"/>
    </w:p>
    <w:p w14:paraId="65600C52" w14:textId="77777777" w:rsidR="00651E8F" w:rsidRDefault="00651E8F" w:rsidP="007061FD">
      <w:pPr>
        <w:pStyle w:val="Heading5"/>
      </w:pPr>
      <w:bookmarkStart w:id="664" w:name="_Toc138361599"/>
      <w:r>
        <w:t>6.2.17.6.1</w:t>
      </w:r>
      <w:r>
        <w:tab/>
        <w:t>Abnormal cases in the UE</w:t>
      </w:r>
      <w:bookmarkEnd w:id="664"/>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5" w:name="_Toc138361600"/>
      <w:r>
        <w:t>6.2.17.6.2</w:t>
      </w:r>
      <w:r>
        <w:tab/>
        <w:t>Abnormal cases in the 5G DDNMF</w:t>
      </w:r>
      <w:bookmarkEnd w:id="665"/>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6" w:name="_Toc138361601"/>
      <w:r w:rsidRPr="00C33F68">
        <w:t>7</w:t>
      </w:r>
      <w:r w:rsidR="00FF4F78" w:rsidRPr="00C33F68">
        <w:tab/>
        <w:t>5G ProSe direct communications</w:t>
      </w:r>
      <w:bookmarkEnd w:id="666"/>
    </w:p>
    <w:p w14:paraId="6B538434" w14:textId="77777777" w:rsidR="00FA6061" w:rsidRPr="00C33F68" w:rsidRDefault="00FD28BD" w:rsidP="006971BF">
      <w:pPr>
        <w:pStyle w:val="Heading2"/>
      </w:pPr>
      <w:bookmarkStart w:id="667" w:name="_Toc138361602"/>
      <w:r w:rsidRPr="00C33F68">
        <w:t>7</w:t>
      </w:r>
      <w:r w:rsidR="00CA1977" w:rsidRPr="00C33F68">
        <w:t>.1</w:t>
      </w:r>
      <w:r w:rsidR="00CA1977" w:rsidRPr="00C33F68">
        <w:tab/>
        <w:t>Overview</w:t>
      </w:r>
      <w:bookmarkEnd w:id="667"/>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0E9E8BCF" w14:textId="03C3BCBE" w:rsidR="00EB1545" w:rsidRDefault="00570A9C" w:rsidP="00396310">
      <w:r w:rsidRPr="00C33F68">
        <w:t>The UE shall support requirements for securing 5G ProSe direct communication over PC5.</w:t>
      </w:r>
    </w:p>
    <w:p w14:paraId="3FFE9A20" w14:textId="77777777" w:rsidR="00EB1545" w:rsidRDefault="00EB1545" w:rsidP="00EB1545">
      <w:pPr>
        <w:rPr>
          <w:lang w:eastAsia="zh-CN"/>
        </w:rPr>
      </w:pPr>
      <w:r>
        <w:rPr>
          <w:rFonts w:hint="eastAsia"/>
          <w:lang w:eastAsia="zh-CN"/>
        </w:rPr>
        <w:t>T</w:t>
      </w:r>
      <w:r>
        <w:rPr>
          <w:lang w:eastAsia="zh-CN"/>
        </w:rPr>
        <w:t xml:space="preserve">o perform the </w:t>
      </w:r>
      <w:r>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Pr>
          <w:lang w:eastAsia="zh-CN"/>
        </w:rPr>
        <w:t>(see 3GPP TS </w:t>
      </w:r>
      <w:r>
        <w:t>24.555</w:t>
      </w:r>
      <w:r>
        <w:rPr>
          <w:lang w:eastAsia="zh-CN"/>
        </w:rPr>
        <w:t> [17])</w:t>
      </w:r>
      <w:r>
        <w:t>, then the UE is not allowed to perform any operation as specified in clause 7 for the ProSe service.</w:t>
      </w:r>
    </w:p>
    <w:p w14:paraId="304B1C2D" w14:textId="5D2C7C04"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16C13E11"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bookmarkStart w:id="668" w:name="OLE_LINK4"/>
      <w:r w:rsidR="00090E17">
        <w:t xml:space="preserve"> For transmitting and receiving direct communication request messages (i.e. the PROSE DIRECT LINK ESTABLISHMENT REQUEST message), the default </w:t>
      </w:r>
      <w:bookmarkStart w:id="669" w:name="OLE_LINK1"/>
      <w:r w:rsidR="00090E17">
        <w:t>PC5 DRX</w:t>
      </w:r>
      <w:bookmarkEnd w:id="669"/>
      <w:r w:rsidR="00090E17">
        <w:t xml:space="preserve"> configuration is used (see 3GPP TS 38.300 [21]).</w:t>
      </w:r>
      <w:bookmarkEnd w:id="668"/>
    </w:p>
    <w:p w14:paraId="18C0A992" w14:textId="579C9702" w:rsidR="001926D5" w:rsidRPr="00C33F68" w:rsidRDefault="00FD28BD" w:rsidP="00661A16">
      <w:pPr>
        <w:pStyle w:val="Heading2"/>
      </w:pPr>
      <w:bookmarkStart w:id="670" w:name="_Toc138361603"/>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70"/>
    </w:p>
    <w:p w14:paraId="323612FE" w14:textId="77777777" w:rsidR="0036233B" w:rsidRPr="00C33F68" w:rsidRDefault="0036233B" w:rsidP="006971BF">
      <w:pPr>
        <w:pStyle w:val="Heading3"/>
      </w:pPr>
      <w:bookmarkStart w:id="671" w:name="_Toc138361604"/>
      <w:r w:rsidRPr="00C33F68">
        <w:t>7.2.1</w:t>
      </w:r>
      <w:r w:rsidRPr="00C33F68">
        <w:tab/>
        <w:t>Overview</w:t>
      </w:r>
      <w:bookmarkEnd w:id="671"/>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72" w:name="_Toc138361605"/>
      <w:r w:rsidRPr="00C33F68">
        <w:t>7.2.2</w:t>
      </w:r>
      <w:r w:rsidRPr="00C33F68">
        <w:tab/>
      </w:r>
      <w:r w:rsidR="003708C3" w:rsidRPr="00C33F68">
        <w:t>5G ProSe</w:t>
      </w:r>
      <w:r w:rsidRPr="00C33F68">
        <w:t xml:space="preserve"> direct link establishment procedure</w:t>
      </w:r>
      <w:bookmarkEnd w:id="672"/>
    </w:p>
    <w:p w14:paraId="7F56177B" w14:textId="77777777" w:rsidR="0036233B" w:rsidRPr="00C33F68" w:rsidRDefault="0036233B" w:rsidP="006971BF">
      <w:pPr>
        <w:pStyle w:val="Heading4"/>
      </w:pPr>
      <w:bookmarkStart w:id="673" w:name="_Toc68196212"/>
      <w:bookmarkStart w:id="674" w:name="_Toc59208884"/>
      <w:bookmarkStart w:id="675" w:name="_Toc51951130"/>
      <w:bookmarkStart w:id="676" w:name="_Toc45882580"/>
      <w:bookmarkStart w:id="677" w:name="_Toc45282194"/>
      <w:bookmarkStart w:id="678" w:name="_Toc34404366"/>
      <w:bookmarkStart w:id="679" w:name="_Toc34388595"/>
      <w:bookmarkStart w:id="680" w:name="_Toc25070680"/>
      <w:bookmarkStart w:id="681" w:name="_Toc22039970"/>
      <w:bookmarkStart w:id="682" w:name="_Toc138361606"/>
      <w:r w:rsidRPr="00C33F68">
        <w:t>7.2.2.1</w:t>
      </w:r>
      <w:r w:rsidRPr="00C33F68">
        <w:tab/>
      </w:r>
      <w:bookmarkEnd w:id="673"/>
      <w:bookmarkEnd w:id="674"/>
      <w:bookmarkEnd w:id="675"/>
      <w:bookmarkEnd w:id="676"/>
      <w:bookmarkEnd w:id="677"/>
      <w:bookmarkEnd w:id="678"/>
      <w:bookmarkEnd w:id="679"/>
      <w:bookmarkEnd w:id="680"/>
      <w:bookmarkEnd w:id="681"/>
      <w:r w:rsidRPr="00C33F68">
        <w:t>General</w:t>
      </w:r>
      <w:bookmarkEnd w:id="682"/>
    </w:p>
    <w:p w14:paraId="24CFBC2D" w14:textId="08670474"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00A9177C">
        <w:rPr>
          <w:rFonts w:hint="eastAsia"/>
          <w:lang w:eastAsia="zh-CN"/>
        </w:rPr>
        <w:t xml:space="preserve"> </w:t>
      </w:r>
      <w:r w:rsidR="00A9177C" w:rsidRPr="00C33F68">
        <w:t xml:space="preserve">between </w:t>
      </w:r>
      <w:r w:rsidR="00A9177C">
        <w:rPr>
          <w:rFonts w:hint="eastAsia"/>
          <w:lang w:eastAsia="zh-CN"/>
        </w:rPr>
        <w:t xml:space="preserve">the UE and </w:t>
      </w:r>
      <w:r w:rsidR="00A9177C" w:rsidRPr="00C33F68">
        <w:t xml:space="preserve">multiple </w:t>
      </w:r>
      <w:r w:rsidR="00A9177C">
        <w:rPr>
          <w:rFonts w:hint="eastAsia"/>
          <w:lang w:eastAsia="zh-CN"/>
        </w:rPr>
        <w:t xml:space="preserve">target </w:t>
      </w:r>
      <w:r w:rsidR="00A9177C" w:rsidRPr="00C33F68">
        <w:t>UEs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83" w:name="_Toc68196215"/>
      <w:bookmarkStart w:id="684" w:name="_Toc59208887"/>
      <w:bookmarkStart w:id="685" w:name="_Toc51951133"/>
      <w:bookmarkStart w:id="686" w:name="_Toc45882583"/>
      <w:bookmarkStart w:id="687" w:name="_Toc45282197"/>
      <w:bookmarkStart w:id="688" w:name="_Toc34404369"/>
      <w:bookmarkStart w:id="689" w:name="_Toc34388598"/>
      <w:bookmarkStart w:id="690" w:name="_Toc25070683"/>
      <w:bookmarkStart w:id="691"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0E13F22B" w:rsidR="0036233B" w:rsidRPr="00C33F68" w:rsidRDefault="0036233B" w:rsidP="006971BF">
      <w:pPr>
        <w:pStyle w:val="NO"/>
      </w:pPr>
      <w:r w:rsidRPr="00C33F68">
        <w:t>NOTE</w:t>
      </w:r>
      <w:r w:rsidR="0002251E">
        <w:t> 1</w:t>
      </w:r>
      <w:r w:rsidRPr="00C33F68">
        <w:t>:</w:t>
      </w:r>
      <w:r w:rsidRPr="00C33F68">
        <w:tab/>
        <w:t xml:space="preserve">The recommended maximum number of established </w:t>
      </w:r>
      <w:r w:rsidR="00D35A89" w:rsidRPr="00C33F68">
        <w:t>5G ProSe direct link</w:t>
      </w:r>
      <w:r w:rsidR="002E1E78">
        <w:t>s</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2D7ADE32" w14:textId="5D4E97D0" w:rsidR="0012578B" w:rsidRDefault="0012578B" w:rsidP="0012578B">
      <w:pPr>
        <w:pStyle w:val="NO"/>
      </w:pPr>
      <w:r>
        <w:t>NOTE</w:t>
      </w:r>
      <w:r w:rsidR="008C0E15">
        <w:t> </w:t>
      </w:r>
      <w:r>
        <w:t>2:</w:t>
      </w:r>
      <w:r>
        <w:tab/>
        <w:t>A single PC5 unicast link is established between a 5G ProSe layer-2 UE-to-network relay UE and a 5G ProSe layer-2 remote UE</w:t>
      </w:r>
      <w:r w:rsidRPr="00C56CF5">
        <w:t xml:space="preserve"> for supporting PDU sessions of the 5G ProSe </w:t>
      </w:r>
      <w:r>
        <w:t>l</w:t>
      </w:r>
      <w:r w:rsidRPr="00C56CF5">
        <w:t xml:space="preserve">ayer-2 </w:t>
      </w:r>
      <w:r>
        <w:t>r</w:t>
      </w:r>
      <w:r w:rsidRPr="00C56CF5">
        <w:t>emote UE</w:t>
      </w:r>
      <w:r>
        <w:t>, as specified in 3GPP TS 38.300 [21].</w:t>
      </w:r>
    </w:p>
    <w:p w14:paraId="600DF51C" w14:textId="77777777" w:rsidR="0036233B" w:rsidRPr="00C33F68" w:rsidRDefault="0036233B" w:rsidP="006971BF">
      <w:pPr>
        <w:pStyle w:val="Heading4"/>
      </w:pPr>
      <w:bookmarkStart w:id="692" w:name="_Toc138361607"/>
      <w:r w:rsidRPr="00C33F68">
        <w:t>7.2.2.2</w:t>
      </w:r>
      <w:r w:rsidRPr="00C33F68">
        <w:tab/>
      </w:r>
      <w:r w:rsidR="00DC5171" w:rsidRPr="00C33F68">
        <w:t>5G ProSe</w:t>
      </w:r>
      <w:r w:rsidRPr="00C33F68">
        <w:t xml:space="preserve"> direct link establishment procedure initiation by initiating UE</w:t>
      </w:r>
      <w:bookmarkEnd w:id="683"/>
      <w:bookmarkEnd w:id="684"/>
      <w:bookmarkEnd w:id="685"/>
      <w:bookmarkEnd w:id="686"/>
      <w:bookmarkEnd w:id="687"/>
      <w:bookmarkEnd w:id="688"/>
      <w:bookmarkEnd w:id="689"/>
      <w:bookmarkEnd w:id="690"/>
      <w:bookmarkEnd w:id="691"/>
      <w:bookmarkEnd w:id="692"/>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93" w:name="_Hlk114841795"/>
      <w:r>
        <w:t xml:space="preserve"> or a request from lower layers to trigger ProSe direct link establishment</w:t>
      </w:r>
      <w:bookmarkEnd w:id="693"/>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42C7DF8C"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w:t>
      </w:r>
      <w:r w:rsidR="00147E6B">
        <w:t>layer</w:t>
      </w:r>
      <w:r w:rsidR="004D3436">
        <w:t>-</w:t>
      </w:r>
      <w:r w:rsidR="00147E6B">
        <w:t xml:space="preserve">3 </w:t>
      </w:r>
      <w:r w:rsidRPr="00C33F68">
        <w:t>remote UE and the</w:t>
      </w:r>
      <w:r w:rsidR="00E95314">
        <w:t xml:space="preserve"> 5G ProSe</w:t>
      </w:r>
      <w:r w:rsidRPr="00C33F68">
        <w:t xml:space="preserve"> </w:t>
      </w:r>
      <w:r w:rsidR="00147E6B">
        <w:t>layer</w:t>
      </w:r>
      <w:r w:rsidR="004D3436">
        <w:t>-</w:t>
      </w:r>
      <w:r w:rsidR="00147E6B">
        <w:t xml:space="preserve">3 </w:t>
      </w:r>
      <w:r w:rsidRPr="00C33F68">
        <w:t xml:space="preserve">UE-to-network relay UE, the existing 5G ProSe direct link for the peer UE is established with a different RSC or </w:t>
      </w:r>
      <w:r w:rsidR="002A7D05" w:rsidRPr="005B3F9F">
        <w:t>established not for direct communication between the 5G ProSe layer-3 remote UE and the 5G ProSe layer-3 UE-to-network relay UE</w:t>
      </w:r>
      <w:r w:rsidR="002A7D05" w:rsidRPr="005E6CE5">
        <w:t>;</w:t>
      </w:r>
      <w:r w:rsidR="002A7D05">
        <w:t xml:space="preserve"> or</w:t>
      </w:r>
    </w:p>
    <w:p w14:paraId="55E51927" w14:textId="17089255" w:rsidR="00770E71" w:rsidRPr="005E6CE5" w:rsidRDefault="00770E71" w:rsidP="00770E71">
      <w:pPr>
        <w:pStyle w:val="B2"/>
        <w:snapToGrid w:val="0"/>
        <w:spacing w:afterLines="50" w:after="120" w:line="240" w:lineRule="atLeast"/>
      </w:pPr>
      <w:r w:rsidRPr="00D81103">
        <w:t>4)</w:t>
      </w:r>
      <w:r w:rsidRPr="00D81103">
        <w:tab/>
        <w:t>in case of the 5G ProSe direct link establishment procedure is for direct comm</w:t>
      </w:r>
      <w:r>
        <w:t>unication between the 5G ProSe l</w:t>
      </w:r>
      <w:r w:rsidRPr="00D81103">
        <w:t xml:space="preserve">ayer-2 remote UE and the 5G ProSe </w:t>
      </w:r>
      <w:r>
        <w:t>l</w:t>
      </w:r>
      <w:r w:rsidRPr="00D81103">
        <w:t>ayer-2</w:t>
      </w:r>
      <w:r w:rsidRPr="00BD6928">
        <w:t xml:space="preserve"> UE-to-network relay UE, the existing 5G ProSe direct link for the peer UE is established </w:t>
      </w:r>
      <w:r w:rsidRPr="005B3F9F">
        <w:t>not for direct communication between the 5G ProSe layer-2 remote UE and the 5G ProSe layer-2 UE-to-network relay UE</w:t>
      </w:r>
      <w:r w:rsidRPr="00BD6928">
        <w:t>;</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61676AEA" w14:textId="072C659F" w:rsidR="00D360E2" w:rsidRDefault="00D360E2" w:rsidP="00D360E2">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w:t>
      </w:r>
    </w:p>
    <w:p w14:paraId="577D7F6E" w14:textId="4D4338C3" w:rsidR="00D360E2" w:rsidRDefault="00D360E2" w:rsidP="00D360E2">
      <w:pPr>
        <w:pStyle w:val="B1"/>
      </w:pPr>
      <w:r>
        <w:t>a)</w:t>
      </w:r>
      <w:r>
        <w:tab/>
        <w:t>the relay service code; and</w:t>
      </w:r>
    </w:p>
    <w:p w14:paraId="048E726F" w14:textId="26E56CEE" w:rsidR="00D360E2" w:rsidRDefault="00D360E2" w:rsidP="00D360E2">
      <w:pPr>
        <w:pStyle w:val="B1"/>
      </w:pPr>
      <w:r>
        <w:t>b)</w:t>
      </w:r>
      <w:r>
        <w:tab/>
        <w:t xml:space="preserve">the UP-PRUK ID or </w:t>
      </w:r>
      <w:r w:rsidRPr="00C9040D">
        <w:t>CP-PRUK ID</w:t>
      </w:r>
      <w:r>
        <w:t>, if available,</w:t>
      </w:r>
    </w:p>
    <w:p w14:paraId="67C8CD23" w14:textId="4C5BA715" w:rsidR="00D360E2" w:rsidRDefault="00D360E2" w:rsidP="00D360E2">
      <w:r>
        <w:t xml:space="preserve">as specified in clause 6.3.5.2 of 3GPP TS 33.503 [34], and the UE shall use the security protected relay service code and the security protected UP-PRUK ID or </w:t>
      </w:r>
      <w:r w:rsidRPr="00E77FA2">
        <w:t xml:space="preserve">security protected </w:t>
      </w:r>
      <w:r w:rsidRPr="00C236BF">
        <w:t>CP-PRUK ID</w:t>
      </w:r>
      <w:r>
        <w:t xml:space="preserve"> for creating a PROSE DIRECT LINK ESTABLISHMENT REQUEST message.</w:t>
      </w:r>
    </w:p>
    <w:p w14:paraId="1D729620" w14:textId="77777777" w:rsidR="00D360E2" w:rsidRDefault="00D360E2" w:rsidP="00D360E2">
      <w:pPr>
        <w:pStyle w:val="NO"/>
      </w:pPr>
      <w:r w:rsidRPr="00545727">
        <w:t>NOTE 2:</w:t>
      </w:r>
      <w:r w:rsidRPr="00545727">
        <w:tab/>
        <w:t xml:space="preserve">If the UE is neither configured with DUCK nor DUSK, the </w:t>
      </w:r>
      <w:r>
        <w:t xml:space="preserve">relay service code and the UP-PRUK ID or </w:t>
      </w:r>
      <w:r w:rsidRPr="009E589C">
        <w:t>CP-PRUK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EFAC986" w14:textId="691E9DA2" w:rsidR="005F7214" w:rsidRPr="00C33F68" w:rsidRDefault="005F7214" w:rsidP="005F7214">
      <w:pPr>
        <w:pStyle w:val="B1"/>
      </w:pPr>
      <w:r w:rsidRPr="00C33F68">
        <w:t>c)</w:t>
      </w:r>
      <w:r w:rsidRPr="00C33F68">
        <w:tab/>
        <w:t>shall include the target user info set to the target UE's application layer ID if received from upper layers</w:t>
      </w:r>
      <w:r w:rsidRPr="00946218">
        <w:rPr>
          <w:lang w:eastAsia="zh-CN"/>
        </w:rPr>
        <w:t xml:space="preserve"> </w:t>
      </w:r>
      <w:r w:rsidRPr="00C33F68">
        <w:rPr>
          <w:lang w:eastAsia="zh-CN"/>
        </w:rPr>
        <w:t xml:space="preserve">or </w:t>
      </w:r>
      <w:r>
        <w:rPr>
          <w:rFonts w:hint="eastAsia"/>
          <w:lang w:eastAsia="zh-CN"/>
        </w:rPr>
        <w:t>if 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sidRPr="00C33F68">
        <w:t xml:space="preserve">, or to the </w:t>
      </w:r>
      <w:r>
        <w:rPr>
          <w:rFonts w:hint="eastAsia"/>
          <w:lang w:eastAsia="zh-CN"/>
        </w:rPr>
        <w:t>user info ID</w:t>
      </w:r>
      <w:r w:rsidRPr="00C33F68">
        <w:t xml:space="preserve"> of the 5G ProSe UE-to-network relay UE obtained during the 5G ProSe UE-to-network relay discovery procedure;</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4D859B5F" w:rsidR="0036233B" w:rsidRDefault="0036233B" w:rsidP="006971BF">
      <w:pPr>
        <w:pStyle w:val="B1"/>
      </w:pPr>
      <w:r w:rsidRPr="00C33F68">
        <w:t>g)</w:t>
      </w:r>
      <w:r w:rsidRPr="00C33F68">
        <w:tab/>
        <w:t>shall include the</w:t>
      </w:r>
      <w:r w:rsidR="00135977">
        <w:t xml:space="preserve"> </w:t>
      </w:r>
      <w:r w:rsidRPr="00C33F68">
        <w:t>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19A67683" w14:textId="152C4989" w:rsidR="00135977" w:rsidRPr="00C33F68" w:rsidRDefault="00135977" w:rsidP="00C62E9E">
      <w:pPr>
        <w:pStyle w:val="NO"/>
      </w:pPr>
      <w:r w:rsidRPr="00C33F68">
        <w:t>NOTE</w:t>
      </w:r>
      <w:r>
        <w:t> 5</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53492F00" w14:textId="66212C16"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r w:rsidR="00880530" w:rsidRPr="00013645">
        <w:rPr>
          <w:rFonts w:hint="eastAsia"/>
          <w:lang w:eastAsia="zh-CN"/>
        </w:rPr>
        <w:t xml:space="preserve"> </w:t>
      </w:r>
      <w:r w:rsidR="00880530">
        <w:rPr>
          <w:rFonts w:hint="eastAsia"/>
          <w:lang w:eastAsia="zh-CN"/>
        </w:rPr>
        <w:t xml:space="preserve">and </w:t>
      </w:r>
      <w:r w:rsidR="00880530">
        <w:t>the direct communication is not between the 5G ProSe remote UE and the 5G ProSe UE-to-network relay UE</w:t>
      </w:r>
      <w:r w:rsidRPr="00C33F68">
        <w:t>;</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3DE7A3E9"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rsidR="00142F16">
        <w:t>CP-</w:t>
      </w:r>
      <w:r w:rsidRPr="0009744E">
        <w:t>PRUK</w:t>
      </w:r>
      <w:r w:rsidRPr="00C33F68">
        <w:t xml:space="preserve"> as specified in 3GPP TS 33.503 [34]</w:t>
      </w:r>
      <w:r>
        <w:t xml:space="preserve">, or, the security for 5G ProSe UE-to-network relay uses the security procedure over user plane and the initiating UE does not have a valid </w:t>
      </w:r>
      <w:r w:rsidR="00142F16">
        <w:t>UP-</w:t>
      </w:r>
      <w:r>
        <w:t>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60BA548C" w:rsidR="007F5A55" w:rsidRDefault="007F5A55" w:rsidP="00EE5137">
      <w:pPr>
        <w:pStyle w:val="B2"/>
      </w:pPr>
      <w:r>
        <w:t>1)</w:t>
      </w:r>
      <w:r>
        <w:tab/>
      </w:r>
      <w:r w:rsidR="00D8038D">
        <w:t>UP-</w:t>
      </w:r>
      <w:r>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14992C0A" w:rsidR="007F5A55" w:rsidRDefault="007F5A55" w:rsidP="00EE5137">
      <w:pPr>
        <w:pStyle w:val="B3"/>
      </w:pPr>
      <w:r>
        <w:t>ii)</w:t>
      </w:r>
      <w:r>
        <w:tab/>
        <w:t xml:space="preserve">the initiating UE has a valid </w:t>
      </w:r>
      <w:r w:rsidR="003D661B">
        <w:t>UP-</w:t>
      </w:r>
      <w:r>
        <w:t>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A88000D" w:rsidR="007F5A55" w:rsidRDefault="007F5A55" w:rsidP="007F5A55">
      <w:pPr>
        <w:pStyle w:val="B2"/>
      </w:pPr>
      <w:r>
        <w:t>2)</w:t>
      </w:r>
      <w:r>
        <w:tab/>
      </w:r>
      <w:r w:rsidR="003D661B">
        <w:t>CP-</w:t>
      </w:r>
      <w:r>
        <w:t xml:space="preserve">PRUK ID </w:t>
      </w:r>
      <w:r w:rsidRPr="00DD19F4">
        <w:t>of the initiating UE</w:t>
      </w:r>
      <w:r w:rsidR="00F76CC4">
        <w:t xml:space="preserve"> </w:t>
      </w:r>
      <w:r w:rsidR="00F76CC4" w:rsidRPr="00CA29C1">
        <w:t xml:space="preserve">that is associated with the relay service code of the </w:t>
      </w:r>
      <w:r w:rsidR="00F76CC4">
        <w:t>target UE</w:t>
      </w:r>
      <w:r w:rsidRPr="00DD19F4">
        <w:t xml:space="preserve"> if</w:t>
      </w:r>
      <w:r>
        <w:t>:</w:t>
      </w:r>
    </w:p>
    <w:p w14:paraId="19084982" w14:textId="77777777" w:rsidR="007F5A55" w:rsidRPr="00BE66A4" w:rsidRDefault="007F5A55" w:rsidP="00EE5137">
      <w:pPr>
        <w:pStyle w:val="B3"/>
      </w:pPr>
      <w:r w:rsidRPr="00BE66A4">
        <w:t>i)</w:t>
      </w:r>
      <w:r w:rsidRPr="00BE66A4">
        <w:tab/>
        <w:t>the 5G ProSe direct link establishment procedure is for direct communication between the 5G ProSe remote UE and the 5G ProSe UE-to-network relay UE;</w:t>
      </w:r>
    </w:p>
    <w:p w14:paraId="6DF8AC48" w14:textId="438EC8A4" w:rsidR="007F5A55" w:rsidRPr="00BE66A4" w:rsidRDefault="007F5A55" w:rsidP="00EE5137">
      <w:pPr>
        <w:pStyle w:val="B3"/>
      </w:pPr>
      <w:r w:rsidRPr="00BE66A4">
        <w:t>ii)</w:t>
      </w:r>
      <w:r w:rsidRPr="00BE66A4">
        <w:tab/>
        <w:t xml:space="preserve">the initiating UE </w:t>
      </w:r>
      <w:r>
        <w:t>has</w:t>
      </w:r>
      <w:r w:rsidRPr="00BE66A4">
        <w:t xml:space="preserve"> a valid </w:t>
      </w:r>
      <w:r w:rsidR="003D661B">
        <w:t>CP-</w:t>
      </w:r>
      <w:r w:rsidR="003D661B" w:rsidRPr="00BE66A4">
        <w:t>PRUK</w:t>
      </w:r>
      <w:r w:rsidR="00F76CC4">
        <w:t xml:space="preserve"> </w:t>
      </w:r>
      <w:r w:rsidR="00F76CC4" w:rsidRPr="00CA29C1">
        <w:t xml:space="preserve">is associated with the relay service code of the </w:t>
      </w:r>
      <w:r w:rsidR="00F76CC4">
        <w:t>target UE</w:t>
      </w:r>
      <w:r w:rsidRPr="00BE66A4">
        <w:t>; and</w:t>
      </w:r>
    </w:p>
    <w:p w14:paraId="77F63EDD" w14:textId="2B02004B"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w:t>
      </w:r>
    </w:p>
    <w:p w14:paraId="4FDEAEE7" w14:textId="5E0EE97F" w:rsidR="002620B2" w:rsidRDefault="002620B2" w:rsidP="002620B2">
      <w:pPr>
        <w:pStyle w:val="B1"/>
      </w:pPr>
      <w:r>
        <w:t>n)</w:t>
      </w:r>
      <w:r>
        <w:tab/>
        <w:t xml:space="preserve">shall include the HPLMN ID of the initiating UE, if the </w:t>
      </w:r>
      <w:r w:rsidR="003D661B">
        <w:t>UP-</w:t>
      </w:r>
      <w:r>
        <w:t>PRUK ID of the initiating UE is included and is not in NAI format (</w:t>
      </w:r>
      <w:r w:rsidRPr="00081582">
        <w:t xml:space="preserve">see </w:t>
      </w:r>
      <w:r>
        <w:t>3GPP TS 33.503 [34])</w:t>
      </w:r>
      <w:r w:rsidR="004B2BE0">
        <w:t>; and</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5DC15EA2" w:rsidR="007B32D0" w:rsidRDefault="007B32D0" w:rsidP="007061FD">
      <w:pPr>
        <w:pStyle w:val="NO"/>
      </w:pPr>
      <w:r>
        <w:t>NOTE </w:t>
      </w:r>
      <w:r w:rsidR="000B4B9C">
        <w:t>6</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E585813" w:rsidR="007B32D0" w:rsidRDefault="007B32D0" w:rsidP="007061FD">
      <w:pPr>
        <w:pStyle w:val="NO"/>
      </w:pPr>
      <w:r>
        <w:t>NOTE </w:t>
      </w:r>
      <w:r w:rsidR="000B4B9C">
        <w:t>7</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7E37A7F7" w:rsidR="00186F4F" w:rsidRPr="00C33F68" w:rsidRDefault="00186F4F" w:rsidP="00186F4F">
      <w:pPr>
        <w:pStyle w:val="NO"/>
        <w:rPr>
          <w:lang w:eastAsia="x-none"/>
        </w:rPr>
      </w:pPr>
      <w:r w:rsidRPr="00C33F68">
        <w:t>NOTE </w:t>
      </w:r>
      <w:r w:rsidR="000B4B9C">
        <w:t>8</w:t>
      </w:r>
      <w:r w:rsidRPr="00C33F68">
        <w:t>:</w:t>
      </w:r>
      <w:r w:rsidRPr="00C33F68">
        <w:tab/>
      </w:r>
      <w:r>
        <w:t xml:space="preserve">A default PC5 DRX configuration is used for transmitting </w:t>
      </w:r>
      <w:r w:rsidR="00F25897">
        <w:t xml:space="preserve">the PROSE DIRECT LINK ESTABLISHMENT REQUEST </w:t>
      </w:r>
      <w:r>
        <w:t>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3833B17B" w:rsidR="0036233B" w:rsidRPr="00C33F68" w:rsidRDefault="0036233B" w:rsidP="006971BF">
      <w:pPr>
        <w:pStyle w:val="NO"/>
        <w:rPr>
          <w:lang w:eastAsia="x-none"/>
        </w:rPr>
      </w:pPr>
      <w:r w:rsidRPr="00C33F68">
        <w:t>NOTE </w:t>
      </w:r>
      <w:r w:rsidR="000B4B9C">
        <w:t>9</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4pt;height:289pt" o:ole="">
            <v:imagedata r:id="rId56" o:title=""/>
          </v:shape>
          <o:OLEObject Type="Embed" ProgID="Visio.Drawing.15" ShapeID="_x0000_i1048" DrawAspect="Content" ObjectID="_1750182537"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4pt;height:274pt" o:ole="">
            <v:imagedata r:id="rId58" o:title=""/>
          </v:shape>
          <o:OLEObject Type="Embed" ProgID="Visio.Drawing.15" ShapeID="_x0000_i1049" DrawAspect="Content" ObjectID="_1750182538"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94" w:name="_Toc68196216"/>
      <w:bookmarkStart w:id="695" w:name="_Toc59208888"/>
      <w:bookmarkStart w:id="696" w:name="_Toc51951134"/>
      <w:bookmarkStart w:id="697" w:name="_Toc45882584"/>
      <w:bookmarkStart w:id="698" w:name="_Toc45282198"/>
      <w:bookmarkStart w:id="699" w:name="_Toc34404370"/>
      <w:bookmarkStart w:id="700" w:name="_Toc34388599"/>
      <w:bookmarkStart w:id="701" w:name="_Toc25070684"/>
      <w:bookmarkStart w:id="702" w:name="_Toc22039974"/>
      <w:bookmarkStart w:id="703" w:name="_Toc138361608"/>
      <w:r w:rsidRPr="00C33F68">
        <w:t>7.2.2.3</w:t>
      </w:r>
      <w:r w:rsidRPr="00C33F68">
        <w:tab/>
      </w:r>
      <w:r w:rsidR="00DC5171" w:rsidRPr="00C33F68">
        <w:t>5G ProSe</w:t>
      </w:r>
      <w:r w:rsidRPr="00C33F68">
        <w:t xml:space="preserve"> direct link establishment procedure accepted by the target UE</w:t>
      </w:r>
      <w:bookmarkEnd w:id="694"/>
      <w:bookmarkEnd w:id="695"/>
      <w:bookmarkEnd w:id="696"/>
      <w:bookmarkEnd w:id="697"/>
      <w:bookmarkEnd w:id="698"/>
      <w:bookmarkEnd w:id="699"/>
      <w:bookmarkEnd w:id="700"/>
      <w:bookmarkEnd w:id="701"/>
      <w:bookmarkEnd w:id="702"/>
      <w:bookmarkEnd w:id="703"/>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7E934C6E" w14:textId="3319545E" w:rsidR="00F517D4" w:rsidRDefault="00F517D4" w:rsidP="00F517D4">
      <w:pPr>
        <w:pStyle w:val="NO"/>
        <w:rPr>
          <w:lang w:eastAsia="x-none"/>
        </w:rPr>
      </w:pPr>
      <w:r>
        <w:t>NOTE </w:t>
      </w:r>
      <w:r w:rsidR="002F0A22">
        <w:t>1</w:t>
      </w:r>
      <w:r>
        <w:t>:</w:t>
      </w:r>
      <w:r>
        <w:tab/>
        <w:t>A default PC5 DRX configuration is used for receiving the PROSE DIRECT LINK ESTABLISHMENT REQUEST message as specified in 3GPP TS 38.300 [21].</w:t>
      </w:r>
    </w:p>
    <w:p w14:paraId="4711D8BD" w14:textId="322C942D" w:rsidR="008064E3" w:rsidRDefault="008064E3" w:rsidP="008064E3">
      <w:r>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733D49AD" w:rsidR="008064E3" w:rsidRDefault="008064E3" w:rsidP="008064E3">
      <w:pPr>
        <w:pStyle w:val="B1"/>
      </w:pPr>
      <w:r>
        <w:t>a)</w:t>
      </w:r>
      <w:r>
        <w:tab/>
        <w:t>relay service code; and</w:t>
      </w:r>
    </w:p>
    <w:p w14:paraId="36319E85" w14:textId="11406F0E" w:rsidR="008064E3" w:rsidRDefault="008064E3" w:rsidP="008064E3">
      <w:pPr>
        <w:pStyle w:val="B1"/>
      </w:pPr>
      <w:r>
        <w:t>b)</w:t>
      </w:r>
      <w:r>
        <w:tab/>
        <w:t xml:space="preserve">UP-PRUK ID or </w:t>
      </w:r>
      <w:r w:rsidRPr="00E92913">
        <w:t>CP-PRUK ID</w:t>
      </w:r>
      <w:r>
        <w:t>, if received,</w:t>
      </w:r>
    </w:p>
    <w:p w14:paraId="289B1E1F" w14:textId="77777777" w:rsidR="008064E3" w:rsidRDefault="008064E3" w:rsidP="008064E3">
      <w:r>
        <w:t xml:space="preserve">using the DUCK, or DUSK with the associated encrypted bitmask used for 5G ProSe UE-to-network relay discovery </w:t>
      </w:r>
      <w:r w:rsidRPr="000C0DD2">
        <w:t>(see clause 6.3.5.2 of 3GPP TS 33.503 [34])</w:t>
      </w:r>
      <w:r>
        <w:t xml:space="preserve"> and verifies if the relay service code matches with the one that the target UE has sent during 5G ProSe UE-to-network relay discovery procedure.</w:t>
      </w:r>
    </w:p>
    <w:p w14:paraId="61DF61E1" w14:textId="77777777" w:rsidR="008064E3" w:rsidRDefault="008064E3" w:rsidP="008064E3">
      <w:pPr>
        <w:pStyle w:val="NO"/>
      </w:pPr>
      <w:r w:rsidRPr="004E243F">
        <w:t>NOTE </w:t>
      </w:r>
      <w:r>
        <w:t>2</w:t>
      </w:r>
      <w:r w:rsidRPr="004E243F">
        <w:t>:</w:t>
      </w:r>
      <w:r w:rsidRPr="004E243F">
        <w:tab/>
        <w:t xml:space="preserve">If the UE is neither configured with DUCK nor DUSK, the relay service code and the </w:t>
      </w:r>
      <w:r>
        <w:t>UP-</w:t>
      </w:r>
      <w:r w:rsidRPr="004E243F">
        <w:t>PRUK ID</w:t>
      </w:r>
      <w:r>
        <w:t xml:space="preserve"> or </w:t>
      </w:r>
      <w:r w:rsidRPr="00E0187E">
        <w:t>CP-PRUK ID</w:t>
      </w:r>
      <w:r w:rsidRPr="004E243F">
        <w:t xml:space="preserve">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0D78FD31" w14:textId="77777777" w:rsidR="003C1514" w:rsidRPr="00962348" w:rsidRDefault="003C1514" w:rsidP="003C1514">
      <w:pPr>
        <w:rPr>
          <w:lang w:eastAsia="zh-CN"/>
        </w:rPr>
      </w:pPr>
      <w:r w:rsidRPr="00962348">
        <w:t>If the 5G ProSe direct link establishment procedure is for direct communication between the 5G ProSe remote UE and the 5G ProSe UE-to-network relay UE, the target UE shall proceed with either</w:t>
      </w:r>
      <w:r w:rsidRPr="00962348">
        <w:rPr>
          <w:rFonts w:hint="eastAsia"/>
          <w:lang w:eastAsia="zh-CN"/>
        </w:rPr>
        <w:t>:</w:t>
      </w:r>
    </w:p>
    <w:p w14:paraId="7595E6F0" w14:textId="57E1184C" w:rsidR="003C1514" w:rsidRPr="00962348" w:rsidRDefault="0025221B" w:rsidP="003C1514">
      <w:pPr>
        <w:pStyle w:val="B1"/>
        <w:rPr>
          <w:lang w:eastAsia="zh-CN"/>
        </w:rPr>
      </w:pPr>
      <w:r>
        <w:rPr>
          <w:lang w:eastAsia="zh-CN"/>
        </w:rPr>
        <w:t>a)</w:t>
      </w:r>
      <w:r w:rsidR="003C1514" w:rsidRPr="00962348">
        <w:rPr>
          <w:rFonts w:hint="eastAsia"/>
          <w:lang w:eastAsia="zh-CN"/>
        </w:rPr>
        <w:tab/>
        <w:t>the a</w:t>
      </w:r>
      <w:r w:rsidR="003C1514" w:rsidRPr="00962348">
        <w:t>uthentication and key agreement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 xml:space="preserve">5.5.4 of </w:t>
      </w:r>
      <w:r w:rsidR="003C1514" w:rsidRPr="00962348">
        <w:t>3GPP TS </w:t>
      </w:r>
      <w:r w:rsidR="003C1514" w:rsidRPr="00962348">
        <w:rPr>
          <w:rFonts w:hint="eastAsia"/>
          <w:lang w:eastAsia="zh-CN"/>
        </w:rPr>
        <w:t>24.501</w:t>
      </w:r>
      <w:r w:rsidR="003C1514" w:rsidRPr="00962348">
        <w:t> [</w:t>
      </w:r>
      <w:r w:rsidR="003C1514" w:rsidRPr="00962348">
        <w:rPr>
          <w:rFonts w:hint="eastAsia"/>
          <w:lang w:eastAsia="zh-CN"/>
        </w:rPr>
        <w:t>11</w:t>
      </w:r>
      <w:r w:rsidR="003C1514" w:rsidRPr="00962348">
        <w:t xml:space="preserve">] </w:t>
      </w:r>
      <w:r w:rsidR="003C1514" w:rsidRPr="00962348">
        <w:rPr>
          <w:rFonts w:hint="eastAsia"/>
          <w:lang w:eastAsia="zh-CN"/>
        </w:rPr>
        <w:t>if</w:t>
      </w:r>
      <w:r w:rsidR="003C1514" w:rsidRPr="00962348">
        <w:t xml:space="preserve"> the security procedure over control plane as specified in 3GPP TS 33.503 [34]</w:t>
      </w:r>
      <w:r w:rsidR="003C1514" w:rsidRPr="00962348">
        <w:rPr>
          <w:rFonts w:hint="eastAsia"/>
          <w:lang w:eastAsia="zh-CN"/>
        </w:rPr>
        <w:t xml:space="preserve"> is used; </w:t>
      </w:r>
      <w:r w:rsidR="003C1514" w:rsidRPr="00962348">
        <w:t>or</w:t>
      </w:r>
    </w:p>
    <w:p w14:paraId="12C9707D" w14:textId="716DF825" w:rsidR="003C1514" w:rsidRPr="00962348" w:rsidRDefault="0025221B" w:rsidP="003C1514">
      <w:pPr>
        <w:pStyle w:val="B1"/>
        <w:rPr>
          <w:lang w:eastAsia="zh-CN"/>
        </w:rPr>
      </w:pPr>
      <w:r>
        <w:rPr>
          <w:lang w:eastAsia="zh-CN"/>
        </w:rPr>
        <w:t>b)</w:t>
      </w:r>
      <w:r w:rsidR="003C1514" w:rsidRPr="00962348">
        <w:rPr>
          <w:rFonts w:hint="eastAsia"/>
          <w:lang w:eastAsia="zh-CN"/>
        </w:rPr>
        <w:tab/>
        <w:t>the k</w:t>
      </w:r>
      <w:r w:rsidR="003C1514" w:rsidRPr="00962348">
        <w:t>ey request procedure as specified in</w:t>
      </w:r>
      <w:r w:rsidR="003C1514" w:rsidRPr="00962348">
        <w:rPr>
          <w:rFonts w:hint="eastAsia"/>
          <w:lang w:eastAsia="zh-CN"/>
        </w:rPr>
        <w:t xml:space="preserve"> clause</w:t>
      </w:r>
      <w:r w:rsidR="003C1514" w:rsidRPr="00962348">
        <w:t> </w:t>
      </w:r>
      <w:r w:rsidR="003C1514" w:rsidRPr="00962348">
        <w:rPr>
          <w:rFonts w:hint="eastAsia"/>
          <w:lang w:eastAsia="zh-CN"/>
        </w:rPr>
        <w:t>8.2.10.2.4 if</w:t>
      </w:r>
      <w:r w:rsidR="003C1514" w:rsidRPr="00962348">
        <w:t xml:space="preserve"> the security procedure over user plane as specified in 3GPP TS 33.503 [34]</w:t>
      </w:r>
      <w:r w:rsidR="003C1514" w:rsidRPr="00962348">
        <w:rPr>
          <w:rFonts w:hint="eastAsia"/>
          <w:lang w:eastAsia="zh-CN"/>
        </w:rPr>
        <w:t xml:space="preserve"> is used;</w:t>
      </w:r>
    </w:p>
    <w:p w14:paraId="54ED2315" w14:textId="77777777" w:rsidR="003C1514" w:rsidRPr="00962348" w:rsidRDefault="003C1514" w:rsidP="003C1514">
      <w:pPr>
        <w:rPr>
          <w:lang w:eastAsia="zh-CN"/>
        </w:rPr>
      </w:pPr>
      <w:r w:rsidRPr="00962348">
        <w:rPr>
          <w:rFonts w:hint="eastAsia"/>
          <w:lang w:eastAsia="zh-CN"/>
        </w:rPr>
        <w:t>and</w:t>
      </w:r>
      <w:r w:rsidRPr="00962348">
        <w:t xml:space="preserve"> shall initiate 5G ProSe direct link security mode control procedure as specified in clause 7.2.10.</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441692BA" w:rsidR="0036233B" w:rsidRPr="00C33F68" w:rsidRDefault="0036233B" w:rsidP="0036233B">
      <w:r w:rsidRPr="00C33F68">
        <w:t>then the target UE shall:</w:t>
      </w:r>
    </w:p>
    <w:p w14:paraId="4AB663D6" w14:textId="77777777" w:rsidR="000B4B9C" w:rsidRDefault="0036233B" w:rsidP="000B4B9C">
      <w:pPr>
        <w:pStyle w:val="B1"/>
      </w:pPr>
      <w:r w:rsidRPr="00C33F68">
        <w:t>a)</w:t>
      </w:r>
      <w:r w:rsidRPr="00C33F68">
        <w:tab/>
      </w:r>
      <w:r w:rsidR="000B4B9C" w:rsidRPr="00EA3501">
        <w:t>if the direct communication is not between the 5G ProSe remote UE and the 5G ProSe UE-to-network relay UE</w:t>
      </w:r>
      <w:r w:rsidR="000B4B9C">
        <w:t>:</w:t>
      </w:r>
    </w:p>
    <w:p w14:paraId="38C55C88" w14:textId="2786636B" w:rsidR="0036233B" w:rsidRPr="00C33F68" w:rsidRDefault="000B4B9C" w:rsidP="0037175B">
      <w:pPr>
        <w:pStyle w:val="B1"/>
      </w:pPr>
      <w:r>
        <w:t>1)</w:t>
      </w:r>
      <w:r>
        <w:tab/>
      </w:r>
      <w:r w:rsidR="0036233B" w:rsidRPr="00C33F68">
        <w:t xml:space="preserve">identify an existing </w:t>
      </w:r>
      <w:r w:rsidR="0036233B" w:rsidRPr="00C33F68">
        <w:rPr>
          <w:noProof/>
        </w:rPr>
        <w:t>K</w:t>
      </w:r>
      <w:r w:rsidR="0036233B" w:rsidRPr="00C33F68">
        <w:rPr>
          <w:noProof/>
          <w:vertAlign w:val="subscript"/>
        </w:rPr>
        <w:t>NRP</w:t>
      </w:r>
      <w:r w:rsidR="0036233B" w:rsidRPr="00C33F68">
        <w:t xml:space="preserve"> based on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the PROSE DIRECT LINK ESTABLISHMENT REQUEST message; or</w:t>
      </w:r>
    </w:p>
    <w:p w14:paraId="067B96C4" w14:textId="12815D94" w:rsidR="0036233B" w:rsidRDefault="00A170C2" w:rsidP="0037175B">
      <w:pPr>
        <w:pStyle w:val="B1"/>
      </w:pPr>
      <w:r>
        <w:t>2</w:t>
      </w:r>
      <w:r w:rsidR="0036233B" w:rsidRPr="00C33F68">
        <w:t>)</w:t>
      </w:r>
      <w:r w:rsidR="0036233B" w:rsidRPr="00C33F68">
        <w:tab/>
        <w:t xml:space="preserve">if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is not included in the PROSE DIRECT LINK ESTABLISHMENT REQUEST message, the target UE does not have an existing </w:t>
      </w:r>
      <w:r w:rsidR="0036233B" w:rsidRPr="00C33F68">
        <w:rPr>
          <w:noProof/>
        </w:rPr>
        <w:t>K</w:t>
      </w:r>
      <w:r w:rsidR="0036233B" w:rsidRPr="00C33F68">
        <w:rPr>
          <w:noProof/>
          <w:vertAlign w:val="subscript"/>
        </w:rPr>
        <w:t>NRP</w:t>
      </w:r>
      <w:r w:rsidR="0036233B" w:rsidRPr="00C33F68">
        <w:t xml:space="preserve"> for the </w:t>
      </w:r>
      <w:r w:rsidR="0036233B" w:rsidRPr="00C33F68">
        <w:rPr>
          <w:noProof/>
        </w:rPr>
        <w:t>K</w:t>
      </w:r>
      <w:r w:rsidR="0036233B" w:rsidRPr="00C33F68">
        <w:rPr>
          <w:noProof/>
          <w:vertAlign w:val="subscript"/>
        </w:rPr>
        <w:t>NRP</w:t>
      </w:r>
      <w:r w:rsidR="0036233B" w:rsidRPr="00C33F68">
        <w:rPr>
          <w:noProof/>
        </w:rPr>
        <w:t xml:space="preserve"> ID</w:t>
      </w:r>
      <w:r w:rsidR="0036233B" w:rsidRPr="00C33F68">
        <w:t xml:space="preserve"> included in PROSE DIRECT LINK ESTABLISHMENT REQUEST message or the target UE wishes to derive a new K</w:t>
      </w:r>
      <w:r w:rsidR="0036233B" w:rsidRPr="00C33F68">
        <w:rPr>
          <w:vertAlign w:val="subscript"/>
        </w:rPr>
        <w:t>NRP</w:t>
      </w:r>
      <w:r w:rsidR="0036233B" w:rsidRPr="00C33F68">
        <w:t>, derive a new K</w:t>
      </w:r>
      <w:r w:rsidR="0036233B" w:rsidRPr="00C33F68">
        <w:rPr>
          <w:vertAlign w:val="subscript"/>
        </w:rPr>
        <w:t>NRP</w:t>
      </w:r>
      <w:r w:rsidR="0036233B" w:rsidRPr="00C33F68">
        <w:t xml:space="preserve">. This may require performing one or more </w:t>
      </w:r>
      <w:r w:rsidR="00014555" w:rsidRPr="00C33F68">
        <w:t>5G ProSe direct link</w:t>
      </w:r>
      <w:r w:rsidR="0036233B" w:rsidRPr="00C33F68">
        <w:t xml:space="preserve"> authentication procedures as specified in clause </w:t>
      </w:r>
      <w:r w:rsidR="00BC760B" w:rsidRPr="00C33F68">
        <w:t>7.2.12</w:t>
      </w:r>
      <w:r>
        <w:t>;</w:t>
      </w:r>
    </w:p>
    <w:p w14:paraId="394104DF" w14:textId="77777777" w:rsidR="000B4B9C" w:rsidRDefault="000B4B9C" w:rsidP="000B4B9C">
      <w:pPr>
        <w:pStyle w:val="B1"/>
      </w:pPr>
      <w:r>
        <w:t>b)</w:t>
      </w:r>
      <w:r>
        <w:tab/>
      </w:r>
      <w:r w:rsidRPr="00EA3501">
        <w:t xml:space="preserve">if the direct communication is between the 5G ProSe remote UE and the 5G ProSe UE-to-network relay UE and the security procedure over </w:t>
      </w:r>
      <w:r>
        <w:t>control</w:t>
      </w:r>
      <w:r w:rsidRPr="00EA3501">
        <w:t xml:space="preserve"> plane as specified in 3GPP TS 33.503 [34] is used</w:t>
      </w:r>
      <w:r>
        <w:t xml:space="preserve">, request </w:t>
      </w:r>
      <w:r w:rsidRPr="00651895">
        <w:t>a new K</w:t>
      </w:r>
      <w:r w:rsidRPr="00651895">
        <w:rPr>
          <w:vertAlign w:val="subscript"/>
        </w:rPr>
        <w:t>NR_ProSe</w:t>
      </w:r>
      <w:r w:rsidRPr="00651895">
        <w:t xml:space="preserve"> according</w:t>
      </w:r>
      <w:r w:rsidRPr="000A7E55">
        <w:rPr>
          <w:lang w:val="en-US"/>
        </w:rPr>
        <w:t xml:space="preserve"> to the </w:t>
      </w:r>
      <w:r w:rsidRPr="000A7E55">
        <w:t>security procedure over user</w:t>
      </w:r>
      <w:r w:rsidRPr="000A7E55">
        <w:rPr>
          <w:rFonts w:hint="eastAsia"/>
        </w:rPr>
        <w:t xml:space="preserve"> </w:t>
      </w:r>
      <w:r w:rsidRPr="000A7E55">
        <w:t>plane as specified in 3GPP TS 33.503 [34]</w:t>
      </w:r>
      <w:r>
        <w:t>; or</w:t>
      </w:r>
    </w:p>
    <w:p w14:paraId="2AFC74D9" w14:textId="33012954" w:rsidR="000B4B9C" w:rsidRPr="00C33F68" w:rsidRDefault="000B4B9C" w:rsidP="0037175B">
      <w:pPr>
        <w:pStyle w:val="B1"/>
      </w:pPr>
      <w:r>
        <w:t>c)</w:t>
      </w:r>
      <w:r>
        <w:tab/>
      </w:r>
      <w:r w:rsidRPr="00EA3501">
        <w:t>if the direct communication is between the 5G ProSe remote UE and the 5G ProSe UE-to-network relay UE and the security procedure over user plane as specified in 3GPP TS 33.503 [34] is used</w:t>
      </w:r>
      <w:r>
        <w:t xml:space="preserve">, </w:t>
      </w:r>
      <w:r w:rsidRPr="00421800">
        <w:t>request a new K</w:t>
      </w:r>
      <w:r w:rsidRPr="00421800">
        <w:rPr>
          <w:vertAlign w:val="subscript"/>
        </w:rPr>
        <w:t>NRP</w:t>
      </w:r>
      <w:r w:rsidRPr="00421800">
        <w:t xml:space="preserve"> </w:t>
      </w:r>
      <w:r w:rsidRPr="00421800">
        <w:rPr>
          <w:lang w:val="en-US"/>
        </w:rPr>
        <w:t xml:space="preserve">according to the </w:t>
      </w:r>
      <w:r w:rsidRPr="00421800">
        <w:t>security procedure over user</w:t>
      </w:r>
      <w:r w:rsidRPr="00421800">
        <w:rPr>
          <w:rFonts w:hint="eastAsia"/>
        </w:rPr>
        <w:t xml:space="preserve"> </w:t>
      </w:r>
      <w:r w:rsidRPr="00421800">
        <w:t>plane</w:t>
      </w:r>
      <w:r>
        <w:t>.</w:t>
      </w:r>
    </w:p>
    <w:p w14:paraId="4E538A02" w14:textId="5C926D3F" w:rsidR="0036233B" w:rsidRPr="00C33F68" w:rsidRDefault="0036233B" w:rsidP="0037175B">
      <w:pPr>
        <w:pStyle w:val="NO"/>
      </w:pPr>
      <w:r w:rsidRPr="00C33F68">
        <w:t>NOTE</w:t>
      </w:r>
      <w:r w:rsidR="00BC760B" w:rsidRPr="00C33F68">
        <w:t> </w:t>
      </w:r>
      <w:r w:rsidR="002F0A22">
        <w:t>3</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0D937D8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w:t>
      </w:r>
      <w:r w:rsidR="00910292">
        <w:t xml:space="preserve"> or after a new </w:t>
      </w:r>
      <w:r w:rsidR="00910292" w:rsidRPr="00D4139D">
        <w:t>K</w:t>
      </w:r>
      <w:r w:rsidR="00910292" w:rsidRPr="00D4139D">
        <w:rPr>
          <w:vertAlign w:val="subscript"/>
        </w:rPr>
        <w:t>NRP</w:t>
      </w:r>
      <w:r w:rsidR="00910292" w:rsidRPr="00D4139D">
        <w:t xml:space="preserve"> </w:t>
      </w:r>
      <w:r w:rsidR="00910292">
        <w:t xml:space="preserve">or </w:t>
      </w:r>
      <w:r w:rsidR="00910292" w:rsidRPr="00D4139D">
        <w:t>K</w:t>
      </w:r>
      <w:r w:rsidR="00910292" w:rsidRPr="00D4139D">
        <w:rPr>
          <w:vertAlign w:val="subscript"/>
        </w:rPr>
        <w:t>NR_ProSe</w:t>
      </w:r>
      <w:r w:rsidR="00910292" w:rsidRPr="00D4139D">
        <w:t xml:space="preserve"> </w:t>
      </w:r>
      <w:r w:rsidR="00910292">
        <w:t>is received</w:t>
      </w:r>
      <w:r w:rsidR="00910292" w:rsidRPr="00C33F68">
        <w:t>,</w:t>
      </w:r>
      <w:r w:rsidRPr="00C33F68">
        <w:t xml:space="preserve">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7875F8B4"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initiate</w:t>
      </w:r>
      <w:r w:rsidR="003C1514">
        <w:rPr>
          <w:lang w:eastAsia="zh-CN"/>
        </w:rPr>
        <w:t>s</w:t>
      </w:r>
      <w:r w:rsidRPr="00C33F68">
        <w:rPr>
          <w:lang w:eastAsia="zh-CN"/>
        </w:rPr>
        <w:t xml:space="preserv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60D30407" w:rsidR="0036233B" w:rsidRPr="00C33F68" w:rsidRDefault="0036233B" w:rsidP="0037175B">
      <w:pPr>
        <w:pStyle w:val="B2"/>
      </w:pPr>
      <w:r w:rsidRPr="00C33F68">
        <w:t>1)</w:t>
      </w:r>
      <w:r w:rsidRPr="00C33F68">
        <w:tab/>
        <w:t>"DHCPv4 server" if only IPv4 address allocation mechanism is supported by the target UE, i.e., acting as a DHCPv4 server;</w:t>
      </w:r>
    </w:p>
    <w:p w14:paraId="18DDADDA" w14:textId="1A4E7D7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502F76C0" w:rsidR="0036233B" w:rsidRPr="00C33F68" w:rsidRDefault="0036233B" w:rsidP="0037175B">
      <w:pPr>
        <w:pStyle w:val="NO"/>
      </w:pPr>
      <w:r w:rsidRPr="00C33F68">
        <w:t>NOTE</w:t>
      </w:r>
      <w:r w:rsidR="007B32D0">
        <w:t> </w:t>
      </w:r>
      <w:r w:rsidR="002F0A22">
        <w:t>4</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4A1FEF">
      <w:pPr>
        <w:pStyle w:val="B1"/>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47EB72A6" w:rsidR="00E5189E" w:rsidRPr="00C33F68" w:rsidRDefault="00E5189E" w:rsidP="00E5189E">
      <w:pPr>
        <w:pStyle w:val="NO"/>
      </w:pPr>
      <w:r w:rsidRPr="00C33F68">
        <w:t>NOTE</w:t>
      </w:r>
      <w:r>
        <w:t> </w:t>
      </w:r>
      <w:r w:rsidR="002F0A22">
        <w:t>5</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704" w:name="_Toc68196217"/>
      <w:bookmarkStart w:id="705" w:name="_Toc59208889"/>
      <w:bookmarkStart w:id="706" w:name="_Toc51951135"/>
      <w:bookmarkStart w:id="707" w:name="_Toc45882585"/>
      <w:bookmarkStart w:id="708" w:name="_Toc45282199"/>
      <w:bookmarkStart w:id="709" w:name="_Toc138361609"/>
      <w:r w:rsidRPr="00C33F68">
        <w:t>7.2.2.4</w:t>
      </w:r>
      <w:r w:rsidRPr="00C33F68">
        <w:tab/>
      </w:r>
      <w:r w:rsidR="00DC5171" w:rsidRPr="00C33F68">
        <w:t xml:space="preserve">5G ProSe </w:t>
      </w:r>
      <w:r w:rsidRPr="00C33F68">
        <w:t>direct link establishment procedure completion by the initiating UE</w:t>
      </w:r>
      <w:bookmarkEnd w:id="704"/>
      <w:bookmarkEnd w:id="705"/>
      <w:bookmarkEnd w:id="706"/>
      <w:bookmarkEnd w:id="707"/>
      <w:bookmarkEnd w:id="708"/>
      <w:bookmarkEnd w:id="709"/>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10" w:name="_Toc68196218"/>
      <w:bookmarkStart w:id="711" w:name="_Toc59208890"/>
      <w:bookmarkStart w:id="712" w:name="_Toc138361610"/>
      <w:r w:rsidRPr="00C33F68">
        <w:t>7.2.2.5</w:t>
      </w:r>
      <w:r w:rsidRPr="00C33F68">
        <w:tab/>
      </w:r>
      <w:r w:rsidR="00DC5171" w:rsidRPr="00C33F68">
        <w:t xml:space="preserve">5G ProSe </w:t>
      </w:r>
      <w:r w:rsidRPr="00C33F68">
        <w:t>direct link establishment procedure not accepted by the target UE</w:t>
      </w:r>
      <w:bookmarkEnd w:id="710"/>
      <w:bookmarkEnd w:id="711"/>
      <w:bookmarkEnd w:id="712"/>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2E9A2E69" w:rsidR="00E86206" w:rsidRDefault="00E86206" w:rsidP="0037175B">
      <w:pPr>
        <w:pStyle w:val="B1"/>
      </w:pPr>
      <w:r>
        <w:t>#1</w:t>
      </w:r>
      <w:r w:rsidR="004F74EB">
        <w:t>5</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066EB255"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Pr>
          <w:lang w:eastAsia="zh-CN"/>
        </w:rPr>
        <w:t>5</w:t>
      </w:r>
      <w:r>
        <w:rPr>
          <w:lang w:eastAsia="zh-CN"/>
        </w:rPr>
        <w:t xml:space="preserve">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FBC1A21" w14:textId="3AC51FC2" w:rsidR="00EE6E10" w:rsidRDefault="00EE6E10" w:rsidP="00C62E9E">
      <w:pPr>
        <w:pStyle w:val="NO"/>
        <w:rPr>
          <w:lang w:eastAsia="zh-CN"/>
        </w:rPr>
      </w:pPr>
      <w:r w:rsidRPr="00C33F68">
        <w:rPr>
          <w:lang w:eastAsia="zh-CN"/>
        </w:rPr>
        <w:t>NOTE </w:t>
      </w:r>
      <w:r>
        <w:rPr>
          <w:lang w:eastAsia="zh-CN"/>
        </w:rPr>
        <w:t>5</w:t>
      </w:r>
      <w:r w:rsidRPr="00C33F68">
        <w:rPr>
          <w:lang w:eastAsia="zh-CN"/>
        </w:rPr>
        <w:t>:</w:t>
      </w:r>
      <w:r w:rsidRPr="00C33F68">
        <w:rPr>
          <w:lang w:eastAsia="zh-CN"/>
        </w:rPr>
        <w:tab/>
      </w:r>
      <w:r>
        <w:rPr>
          <w:lang w:eastAsia="zh-CN"/>
        </w:rPr>
        <w:t xml:space="preserve">The </w:t>
      </w:r>
      <w:r w:rsidRPr="00457C9D">
        <w:rPr>
          <w:lang w:eastAsia="zh-CN"/>
        </w:rPr>
        <w:t>cause value #15 "security procedure failure of 5G ProSe UE-to-network relay"</w:t>
      </w:r>
      <w:r>
        <w:rPr>
          <w:lang w:eastAsia="zh-CN"/>
        </w:rPr>
        <w:t xml:space="preserve"> is also used when the CP-PRUK or the UP-PRUK is not found in the network</w:t>
      </w:r>
      <w:r w:rsidRPr="00C33F68">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517D13D8" w14:textId="47AA765C" w:rsidR="00EE6E10" w:rsidRDefault="0036233B" w:rsidP="00EE6E10">
      <w:pPr>
        <w:rPr>
          <w:noProof/>
        </w:rPr>
      </w:pPr>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r w:rsidR="00806694" w:rsidRPr="00102408">
        <w:rPr>
          <w:noProof/>
        </w:rPr>
        <w:t xml:space="preserve"> </w:t>
      </w:r>
      <w:r w:rsidR="00806694">
        <w:t xml:space="preserve">If the PC5 signalling protocol cause value in the PROSE DIRECT LINK ESTABLISHMENT REJECT message is #15 "security procedure failure of 5G ProSe UE-to-network relay", </w:t>
      </w:r>
      <w:r w:rsidR="00EE6E10" w:rsidRPr="006E3C68">
        <w:t>and initiating UE has included the UE identity IE set to SUCI in the PROSE DIRECT LINK ESTABLISHMENT REQUEST message</w:t>
      </w:r>
      <w:r w:rsidR="00EE6E10">
        <w:t xml:space="preserve">, </w:t>
      </w:r>
      <w:r w:rsidR="00806694">
        <w:t xml:space="preserve">then </w:t>
      </w:r>
      <w:r w:rsidR="00806694">
        <w:rPr>
          <w:noProof/>
        </w:rPr>
        <w:t xml:space="preserve">the </w:t>
      </w:r>
      <w:r w:rsidR="00806694">
        <w:t>initiating UE</w:t>
      </w:r>
      <w:r w:rsidR="00806694">
        <w:rPr>
          <w:noProof/>
        </w:rPr>
        <w:t xml:space="preserve"> shall </w:t>
      </w:r>
      <w:r w:rsidR="00806694">
        <w:rPr>
          <w:rFonts w:hint="eastAsia"/>
          <w:noProof/>
          <w:lang w:eastAsia="zh-CN"/>
        </w:rPr>
        <w:t>ini</w:t>
      </w:r>
      <w:r w:rsidR="00806694">
        <w:rPr>
          <w:noProof/>
        </w:rPr>
        <w:t xml:space="preserve">tiate the </w:t>
      </w:r>
      <w:r w:rsidR="00806694" w:rsidRPr="00A60514">
        <w:rPr>
          <w:noProof/>
        </w:rPr>
        <w:t>UE-to-network relay reselection procedure</w:t>
      </w:r>
      <w:r w:rsidR="00806694">
        <w:rPr>
          <w:noProof/>
        </w:rPr>
        <w:t xml:space="preserve"> as specified in clause</w:t>
      </w:r>
      <w:r w:rsidR="00806694">
        <w:rPr>
          <w:lang w:eastAsia="zh-CN"/>
        </w:rPr>
        <w:t> </w:t>
      </w:r>
      <w:r w:rsidR="00806694">
        <w:rPr>
          <w:noProof/>
        </w:rPr>
        <w:t>8.2.3.</w:t>
      </w:r>
      <w:r w:rsidR="00EE6E10">
        <w:rPr>
          <w:noProof/>
        </w:rPr>
        <w:t xml:space="preserve"> </w:t>
      </w:r>
      <w:r w:rsidR="00EE6E10" w:rsidRPr="00B35112">
        <w:rPr>
          <w:noProof/>
        </w:rPr>
        <w:t>If the PC5 signalling protocol cause value in the PROSE DIRECT LINK ESTABLISHMENT REJECT message is #15 "security procedure failure of 5G ProSe UE-to-network relay"</w:t>
      </w:r>
      <w:r w:rsidR="00EE6E10">
        <w:rPr>
          <w:noProof/>
        </w:rPr>
        <w:t xml:space="preserve"> </w:t>
      </w:r>
      <w:r w:rsidR="00EE6E10" w:rsidRPr="00293BF3">
        <w:rPr>
          <w:noProof/>
        </w:rPr>
        <w:t>and the initiating UE has included the User security key ID IE set to UP-PRUK ID or CP-PRUK ID in the PROSE DIRECT LINK ESTABLISHMENT REQUEST message</w:t>
      </w:r>
      <w:r w:rsidR="00EE6E10">
        <w:rPr>
          <w:noProof/>
        </w:rPr>
        <w:t xml:space="preserve">, </w:t>
      </w:r>
      <w:r w:rsidR="00EE6E10" w:rsidRPr="00293BF3">
        <w:rPr>
          <w:noProof/>
        </w:rPr>
        <w:t>then the initiating UE</w:t>
      </w:r>
      <w:r w:rsidR="00EE6E10">
        <w:rPr>
          <w:noProof/>
        </w:rPr>
        <w:t xml:space="preserve"> may </w:t>
      </w:r>
      <w:r w:rsidR="00EE6E10" w:rsidRPr="00627DCC">
        <w:rPr>
          <w:rFonts w:hint="eastAsia"/>
          <w:noProof/>
        </w:rPr>
        <w:t>ini</w:t>
      </w:r>
      <w:r w:rsidR="00EE6E10" w:rsidRPr="00627DCC">
        <w:rPr>
          <w:noProof/>
        </w:rPr>
        <w:t>tiate the UE-to-network relay reselection procedure as specified in clause 8.2.3</w:t>
      </w:r>
      <w:r w:rsidR="00EE6E10">
        <w:rPr>
          <w:noProof/>
        </w:rPr>
        <w:t xml:space="preserve"> and the UE shall further:</w:t>
      </w:r>
    </w:p>
    <w:p w14:paraId="466F30FE" w14:textId="77777777" w:rsidR="00EE6E10" w:rsidRDefault="00EE6E10" w:rsidP="00EE6E10">
      <w:pPr>
        <w:pStyle w:val="B1"/>
        <w:rPr>
          <w:noProof/>
        </w:rPr>
      </w:pPr>
      <w:r>
        <w:rPr>
          <w:noProof/>
        </w:rPr>
        <w:t>a)</w:t>
      </w:r>
      <w:r>
        <w:rPr>
          <w:noProof/>
        </w:rPr>
        <w:tab/>
        <w:t xml:space="preserve">if the same 5G ProSe UE-to-network relay UE is selected, </w:t>
      </w:r>
      <w:r w:rsidRPr="00B41037">
        <w:rPr>
          <w:noProof/>
        </w:rPr>
        <w:t>discard the</w:t>
      </w:r>
      <w:r>
        <w:rPr>
          <w:noProof/>
        </w:rPr>
        <w:t xml:space="preserve"> previously used</w:t>
      </w:r>
      <w:r w:rsidRPr="00B41037">
        <w:rPr>
          <w:noProof/>
        </w:rPr>
        <w:t xml:space="preserve"> CP-PRUK and associated CP-PRUK ID, or the UP-PRUK and associated UP-PRUK ID, if any</w:t>
      </w:r>
      <w:r>
        <w:rPr>
          <w:noProof/>
        </w:rPr>
        <w:t xml:space="preserve">, and </w:t>
      </w:r>
      <w:r w:rsidRPr="00FE2966">
        <w:rPr>
          <w:noProof/>
        </w:rPr>
        <w:t xml:space="preserve">include the UE identity IE set to SUCI in the PROSE DIRECT LINK ESTABLISHMENT REQUEST when initiating </w:t>
      </w:r>
      <w:r>
        <w:rPr>
          <w:noProof/>
        </w:rPr>
        <w:t xml:space="preserve">the subsequent </w:t>
      </w:r>
      <w:r w:rsidRPr="00FE2966">
        <w:rPr>
          <w:noProof/>
        </w:rPr>
        <w:t>5G ProSe direct link establishment procedure as specified in clause</w:t>
      </w:r>
      <w:r>
        <w:rPr>
          <w:noProof/>
        </w:rPr>
        <w:t> </w:t>
      </w:r>
      <w:r w:rsidRPr="00FE2966">
        <w:rPr>
          <w:noProof/>
        </w:rPr>
        <w:t>7.2.2.2</w:t>
      </w:r>
      <w:r>
        <w:rPr>
          <w:noProof/>
        </w:rPr>
        <w:t>; or</w:t>
      </w:r>
    </w:p>
    <w:p w14:paraId="63814F91" w14:textId="4C6099CB" w:rsidR="0036233B" w:rsidRPr="00C33F68" w:rsidRDefault="00EE6E10" w:rsidP="00C62E9E">
      <w:pPr>
        <w:pStyle w:val="B1"/>
        <w:rPr>
          <w:noProof/>
        </w:rPr>
      </w:pPr>
      <w:r>
        <w:rPr>
          <w:noProof/>
        </w:rPr>
        <w:t>b)</w:t>
      </w:r>
      <w:r>
        <w:rPr>
          <w:noProof/>
        </w:rPr>
        <w:tab/>
        <w:t xml:space="preserve">if a different </w:t>
      </w:r>
      <w:r w:rsidRPr="00627DCC">
        <w:rPr>
          <w:noProof/>
        </w:rPr>
        <w:t>5G ProSe UE-to-network relay UE is selected</w:t>
      </w:r>
      <w:r>
        <w:rPr>
          <w:noProof/>
        </w:rPr>
        <w:t xml:space="preserve">, </w:t>
      </w:r>
      <w:r w:rsidRPr="00941744">
        <w:rPr>
          <w:noProof/>
        </w:rPr>
        <w:t>includ</w:t>
      </w:r>
      <w:r>
        <w:rPr>
          <w:noProof/>
        </w:rPr>
        <w:t>e</w:t>
      </w:r>
      <w:r w:rsidRPr="00941744">
        <w:rPr>
          <w:noProof/>
        </w:rPr>
        <w:t xml:space="preserve"> the User security key ID IE set to</w:t>
      </w:r>
      <w:r>
        <w:rPr>
          <w:noProof/>
        </w:rPr>
        <w:t xml:space="preserve"> </w:t>
      </w:r>
      <w:r w:rsidRPr="00941744">
        <w:rPr>
          <w:noProof/>
        </w:rPr>
        <w:t>the previously used UP-PRUK ID or CP-PRUK ID in the PROSE DIRECT LINK ESTABLISHMENT REQUEST message</w:t>
      </w:r>
      <w:r>
        <w:rPr>
          <w:noProof/>
        </w:rPr>
        <w:t>.</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13" w:name="_Toc68196219"/>
      <w:bookmarkStart w:id="714" w:name="_Toc59208891"/>
      <w:bookmarkStart w:id="715" w:name="_Toc138361611"/>
      <w:r w:rsidRPr="00C33F68">
        <w:t>7.2.2.6</w:t>
      </w:r>
      <w:r w:rsidRPr="00C33F68">
        <w:tab/>
        <w:t>Abnormal cases</w:t>
      </w:r>
      <w:bookmarkEnd w:id="713"/>
      <w:bookmarkEnd w:id="714"/>
      <w:bookmarkEnd w:id="715"/>
    </w:p>
    <w:p w14:paraId="4445B6CE" w14:textId="77777777" w:rsidR="0036233B" w:rsidRPr="00C33F68" w:rsidRDefault="0036233B" w:rsidP="0037175B">
      <w:pPr>
        <w:pStyle w:val="Heading5"/>
      </w:pPr>
      <w:bookmarkStart w:id="716" w:name="_Toc68196220"/>
      <w:bookmarkStart w:id="717" w:name="_Toc59208892"/>
      <w:bookmarkStart w:id="718" w:name="_Toc51951138"/>
      <w:bookmarkStart w:id="719" w:name="_Toc45882588"/>
      <w:bookmarkStart w:id="720" w:name="_Toc45282202"/>
      <w:bookmarkStart w:id="721" w:name="_Toc34404374"/>
      <w:bookmarkStart w:id="722" w:name="_Toc34388603"/>
      <w:bookmarkStart w:id="723" w:name="_Toc25070688"/>
      <w:bookmarkStart w:id="724" w:name="_Toc138361612"/>
      <w:r w:rsidRPr="00C33F68">
        <w:t>7.2.2.6.1</w:t>
      </w:r>
      <w:r w:rsidRPr="00C33F68">
        <w:tab/>
        <w:t>Abnormal cases at the initiating UE</w:t>
      </w:r>
      <w:bookmarkEnd w:id="716"/>
      <w:bookmarkEnd w:id="717"/>
      <w:bookmarkEnd w:id="718"/>
      <w:bookmarkEnd w:id="719"/>
      <w:bookmarkEnd w:id="720"/>
      <w:bookmarkEnd w:id="721"/>
      <w:bookmarkEnd w:id="722"/>
      <w:bookmarkEnd w:id="723"/>
      <w:bookmarkEnd w:id="724"/>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5" w:name="_Toc68196221"/>
      <w:bookmarkStart w:id="726" w:name="_Toc59208893"/>
      <w:bookmarkStart w:id="727" w:name="_Toc51951139"/>
      <w:bookmarkStart w:id="728" w:name="_Toc45882589"/>
      <w:bookmarkStart w:id="729" w:name="_Toc45282203"/>
      <w:bookmarkStart w:id="730" w:name="_Toc34404375"/>
      <w:bookmarkStart w:id="731" w:name="_Toc34388604"/>
      <w:bookmarkStart w:id="732" w:name="_Toc25070689"/>
      <w:bookmarkStart w:id="733" w:name="_Toc138361613"/>
      <w:r w:rsidRPr="00C33F68">
        <w:t>7.2.2.6.2</w:t>
      </w:r>
      <w:r w:rsidRPr="00C33F68">
        <w:tab/>
        <w:t>Abnormal cases at the target UE</w:t>
      </w:r>
      <w:bookmarkEnd w:id="725"/>
      <w:bookmarkEnd w:id="726"/>
      <w:bookmarkEnd w:id="727"/>
      <w:bookmarkEnd w:id="728"/>
      <w:bookmarkEnd w:id="729"/>
      <w:bookmarkEnd w:id="730"/>
      <w:bookmarkEnd w:id="731"/>
      <w:bookmarkEnd w:id="732"/>
      <w:bookmarkEnd w:id="733"/>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34" w:name="_Toc138361614"/>
      <w:r w:rsidRPr="00C33F68">
        <w:t>7.2.</w:t>
      </w:r>
      <w:r w:rsidR="00EB225A" w:rsidRPr="00C33F68">
        <w:t>3</w:t>
      </w:r>
      <w:r w:rsidRPr="00C33F68">
        <w:tab/>
        <w:t xml:space="preserve">5G ProSe </w:t>
      </w:r>
      <w:r w:rsidR="0042286B" w:rsidRPr="00C33F68">
        <w:t>d</w:t>
      </w:r>
      <w:r w:rsidRPr="00C33F68">
        <w:t>irect link modification procedure</w:t>
      </w:r>
      <w:bookmarkEnd w:id="734"/>
    </w:p>
    <w:p w14:paraId="07E71482" w14:textId="77777777" w:rsidR="00F256FB" w:rsidRPr="00C33F68" w:rsidRDefault="00F256FB" w:rsidP="00F256FB">
      <w:pPr>
        <w:pStyle w:val="Heading4"/>
      </w:pPr>
      <w:bookmarkStart w:id="735" w:name="_Toc59209166"/>
      <w:bookmarkStart w:id="736" w:name="_Toc59208895"/>
      <w:bookmarkStart w:id="737" w:name="_Toc51951141"/>
      <w:bookmarkStart w:id="738" w:name="_Toc45882591"/>
      <w:bookmarkStart w:id="739" w:name="_Toc45282205"/>
      <w:bookmarkStart w:id="740" w:name="_Toc34404377"/>
      <w:bookmarkStart w:id="741" w:name="_Toc34388606"/>
      <w:bookmarkStart w:id="742" w:name="_Toc25070691"/>
      <w:bookmarkStart w:id="743" w:name="_Toc22039978"/>
      <w:bookmarkStart w:id="744" w:name="_Toc525231186"/>
      <w:bookmarkStart w:id="745" w:name="_Toc138361615"/>
      <w:r w:rsidRPr="00C33F68">
        <w:t>7.2.</w:t>
      </w:r>
      <w:r w:rsidR="00EB225A" w:rsidRPr="00C33F68">
        <w:rPr>
          <w:lang w:eastAsia="zh-CN"/>
        </w:rPr>
        <w:t>3</w:t>
      </w:r>
      <w:r w:rsidRPr="00C33F68">
        <w:t>.1</w:t>
      </w:r>
      <w:r w:rsidRPr="00C33F68">
        <w:tab/>
        <w:t>General</w:t>
      </w:r>
      <w:bookmarkEnd w:id="735"/>
      <w:bookmarkEnd w:id="736"/>
      <w:bookmarkEnd w:id="737"/>
      <w:bookmarkEnd w:id="738"/>
      <w:bookmarkEnd w:id="739"/>
      <w:bookmarkEnd w:id="740"/>
      <w:bookmarkEnd w:id="741"/>
      <w:bookmarkEnd w:id="742"/>
      <w:bookmarkEnd w:id="743"/>
      <w:bookmarkEnd w:id="744"/>
      <w:bookmarkEnd w:id="745"/>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6" w:name="_Toc59209167"/>
      <w:bookmarkStart w:id="747" w:name="_Toc59208896"/>
      <w:bookmarkStart w:id="748" w:name="_Toc51951142"/>
      <w:bookmarkStart w:id="749" w:name="_Toc45882592"/>
      <w:bookmarkStart w:id="750" w:name="_Toc45282206"/>
      <w:bookmarkStart w:id="751" w:name="_Toc34404378"/>
      <w:bookmarkStart w:id="752" w:name="_Toc34388607"/>
      <w:bookmarkStart w:id="753" w:name="_Toc25070692"/>
      <w:bookmarkStart w:id="754" w:name="_Toc22039979"/>
      <w:bookmarkStart w:id="755" w:name="_Toc525231187"/>
      <w:bookmarkStart w:id="756" w:name="_Toc138361616"/>
      <w:r w:rsidRPr="00C33F68">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6"/>
      <w:bookmarkEnd w:id="747"/>
      <w:bookmarkEnd w:id="748"/>
      <w:bookmarkEnd w:id="749"/>
      <w:bookmarkEnd w:id="750"/>
      <w:bookmarkEnd w:id="751"/>
      <w:bookmarkEnd w:id="752"/>
      <w:bookmarkEnd w:id="753"/>
      <w:bookmarkEnd w:id="754"/>
      <w:bookmarkEnd w:id="755"/>
      <w:bookmarkEnd w:id="756"/>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707A9CAE"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w:t>
      </w:r>
    </w:p>
    <w:p w14:paraId="47611B0D" w14:textId="2AD9BCF1" w:rsidR="00F256FB"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r w:rsidR="002B255E">
        <w:rPr>
          <w:lang w:eastAsia="zh-CN"/>
        </w:rPr>
        <w:t>;</w:t>
      </w:r>
    </w:p>
    <w:p w14:paraId="6F2C26AA" w14:textId="77777777" w:rsidR="002B255E" w:rsidRDefault="002B255E" w:rsidP="002B255E">
      <w:pPr>
        <w:ind w:left="568" w:hanging="284"/>
        <w:rPr>
          <w:lang w:eastAsia="zh-CN"/>
        </w:rPr>
      </w:pPr>
      <w:r>
        <w:rPr>
          <w:lang w:eastAsia="zh-CN"/>
        </w:rPr>
        <w:t>d)</w:t>
      </w:r>
      <w:r>
        <w:rPr>
          <w:lang w:eastAsia="zh-CN"/>
        </w:rPr>
        <w:tab/>
      </w:r>
      <w:r w:rsidRPr="004F26A6">
        <w:rPr>
          <w:lang w:eastAsia="zh-CN"/>
        </w:rPr>
        <w:t xml:space="preserve">the timer T5091 is </w:t>
      </w:r>
      <w:r>
        <w:rPr>
          <w:lang w:eastAsia="zh-CN"/>
        </w:rPr>
        <w:t xml:space="preserve">not </w:t>
      </w:r>
      <w:r w:rsidRPr="004F26A6">
        <w:rPr>
          <w:lang w:eastAsia="zh-CN"/>
        </w:rPr>
        <w:t>running</w:t>
      </w:r>
      <w:r>
        <w:rPr>
          <w:lang w:eastAsia="zh-CN"/>
        </w:rPr>
        <w:t>; and</w:t>
      </w:r>
    </w:p>
    <w:p w14:paraId="375F99C5" w14:textId="1E677EF4" w:rsidR="002B255E" w:rsidRPr="00C33F68" w:rsidRDefault="002B255E" w:rsidP="00EE7EAC">
      <w:pPr>
        <w:ind w:left="568" w:hanging="284"/>
        <w:rPr>
          <w:lang w:eastAsia="zh-CN"/>
        </w:rPr>
      </w:pPr>
      <w:r>
        <w:rPr>
          <w:lang w:eastAsia="zh-TW"/>
        </w:rPr>
        <w:t>e</w:t>
      </w:r>
      <w:r>
        <w:rPr>
          <w:rFonts w:hint="eastAsia"/>
          <w:lang w:eastAsia="zh-TW"/>
        </w:rPr>
        <w:t>)</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sidRPr="00CF13A4">
        <w:rPr>
          <w:lang w:eastAsia="zh-CN"/>
        </w:rPr>
        <w:t>.</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4pt;height:289pt" o:ole="">
            <v:imagedata r:id="rId60" o:title=""/>
          </v:shape>
          <o:OLEObject Type="Embed" ProgID="Visio.Drawing.15" ShapeID="_x0000_i1050" DrawAspect="Content" ObjectID="_1750182539"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7" w:name="_Toc59209168"/>
      <w:bookmarkStart w:id="758" w:name="_Toc59208897"/>
      <w:bookmarkStart w:id="759" w:name="_Toc51951143"/>
      <w:bookmarkStart w:id="760" w:name="_Toc45882593"/>
      <w:bookmarkStart w:id="761" w:name="_Toc45282207"/>
      <w:bookmarkStart w:id="762" w:name="_Toc34404379"/>
      <w:bookmarkStart w:id="763" w:name="_Toc34388608"/>
      <w:bookmarkStart w:id="764" w:name="_Toc25070693"/>
      <w:bookmarkStart w:id="765" w:name="_Toc22039980"/>
      <w:bookmarkStart w:id="766" w:name="_Toc138361617"/>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7"/>
      <w:bookmarkEnd w:id="758"/>
      <w:bookmarkEnd w:id="759"/>
      <w:bookmarkEnd w:id="760"/>
      <w:bookmarkEnd w:id="761"/>
      <w:bookmarkEnd w:id="762"/>
      <w:bookmarkEnd w:id="763"/>
      <w:bookmarkEnd w:id="764"/>
      <w:bookmarkEnd w:id="765"/>
      <w:bookmarkEnd w:id="766"/>
    </w:p>
    <w:p w14:paraId="307C5FD7" w14:textId="0965A44A"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w:t>
      </w:r>
      <w:r w:rsidR="00F0463A">
        <w:t xml:space="preserve">PROSE </w:t>
      </w:r>
      <w:r w:rsidRPr="00C33F68">
        <w:t>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7" w:name="_Toc34404380"/>
      <w:bookmarkStart w:id="768" w:name="_Toc34388609"/>
      <w:bookmarkStart w:id="769" w:name="_Toc25070694"/>
      <w:bookmarkStart w:id="770"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0DB441FD" w14:textId="77777777" w:rsidR="00DB2773" w:rsidRPr="00B4715F" w:rsidRDefault="00DB2773" w:rsidP="00DB2773">
      <w:pPr>
        <w:rPr>
          <w:lang w:eastAsia="zh-CN"/>
        </w:rPr>
      </w:pPr>
      <w:r w:rsidRPr="00B4715F">
        <w:t xml:space="preserve">If the 5G ProSe direct link </w:t>
      </w:r>
      <w:r w:rsidRPr="00B4715F">
        <w:rPr>
          <w:rFonts w:hint="eastAsia"/>
          <w:lang w:eastAsia="zh-CN"/>
        </w:rPr>
        <w:t xml:space="preserve">is </w:t>
      </w:r>
      <w:r w:rsidRPr="00B4715F">
        <w:t>for 5G ProSe direct communication between the 5G ProSe remote UE and the 5G ProSe layer-3 UE-to-network relay UE</w:t>
      </w:r>
      <w:r w:rsidRPr="00B4715F">
        <w:rPr>
          <w:rFonts w:hint="eastAsia"/>
          <w:lang w:eastAsia="zh-CN"/>
        </w:rPr>
        <w:t xml:space="preserve">, and if the initiating UE is the </w:t>
      </w:r>
      <w:r w:rsidRPr="00B4715F">
        <w:t>5G ProSe remote UE, then the target UE</w:t>
      </w:r>
      <w:r w:rsidRPr="00B4715F">
        <w:rPr>
          <w:rFonts w:hint="eastAsia"/>
          <w:lang w:eastAsia="zh-CN"/>
        </w:rPr>
        <w:t xml:space="preserve"> (as </w:t>
      </w:r>
      <w:r w:rsidRPr="00B4715F">
        <w:t>the 5G ProSe layer-3 UE-to-network relay UE</w:t>
      </w:r>
      <w:r w:rsidRPr="00B4715F">
        <w:rPr>
          <w:rFonts w:hint="eastAsia"/>
          <w:lang w:eastAsia="zh-CN"/>
        </w:rPr>
        <w:t>)</w:t>
      </w:r>
      <w:r w:rsidRPr="00B4715F">
        <w:t xml:space="preserve"> </w:t>
      </w:r>
      <w:r w:rsidRPr="00B4715F">
        <w:rPr>
          <w:lang w:eastAsia="zh-CN"/>
        </w:rPr>
        <w:t>perform</w:t>
      </w:r>
      <w:r w:rsidRPr="00B4715F">
        <w:rPr>
          <w:rFonts w:hint="eastAsia"/>
          <w:lang w:eastAsia="zh-CN"/>
        </w:rPr>
        <w:t>s</w:t>
      </w:r>
      <w:r w:rsidRPr="00B4715F">
        <w:rPr>
          <w:lang w:eastAsia="zh-CN"/>
        </w:rPr>
        <w:t xml:space="preserve"> the </w:t>
      </w:r>
      <w:r w:rsidRPr="00B4715F">
        <w:t xml:space="preserve">QoS </w:t>
      </w:r>
      <w:r w:rsidRPr="00B4715F">
        <w:rPr>
          <w:rFonts w:hint="eastAsia"/>
          <w:lang w:eastAsia="zh-CN"/>
        </w:rPr>
        <w:t xml:space="preserve">flows </w:t>
      </w:r>
      <w:r w:rsidRPr="00B4715F">
        <w:t xml:space="preserve">handling </w:t>
      </w:r>
      <w:r w:rsidRPr="00B4715F">
        <w:rPr>
          <w:rFonts w:hint="eastAsia"/>
          <w:lang w:eastAsia="zh-CN"/>
        </w:rPr>
        <w:t>procedure</w:t>
      </w:r>
      <w:r w:rsidRPr="00B4715F">
        <w:rPr>
          <w:lang w:eastAsia="zh-CN"/>
        </w:rPr>
        <w:t xml:space="preserve"> </w:t>
      </w:r>
      <w:r w:rsidRPr="00B4715F">
        <w:t>as specified in clause 8.2.6</w:t>
      </w:r>
      <w:r w:rsidRPr="00B4715F">
        <w:rPr>
          <w:rFonts w:hint="eastAsia"/>
          <w:lang w:eastAsia="zh-CN"/>
        </w:rPr>
        <w:t xml:space="preserve">.3.3 and </w:t>
      </w:r>
      <w:r w:rsidRPr="00B4715F">
        <w:t>clause 8.2.6</w:t>
      </w:r>
      <w:r w:rsidRPr="00B4715F">
        <w:rPr>
          <w:rFonts w:hint="eastAsia"/>
          <w:lang w:eastAsia="zh-CN"/>
        </w:rPr>
        <w:t>.4.2</w:t>
      </w:r>
      <w:r w:rsidRPr="00B4715F">
        <w:t>.</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71" w:name="_Toc59209169"/>
      <w:bookmarkStart w:id="772" w:name="_Toc59208898"/>
      <w:bookmarkStart w:id="773" w:name="_Toc51951144"/>
      <w:bookmarkStart w:id="774" w:name="_Toc45882594"/>
      <w:bookmarkStart w:id="775" w:name="_Toc45282208"/>
      <w:bookmarkStart w:id="776" w:name="_Toc138361618"/>
      <w:r w:rsidRPr="00C33F68">
        <w:t>7.2.</w:t>
      </w:r>
      <w:r w:rsidR="00EB225A" w:rsidRPr="00C33F68">
        <w:t>3</w:t>
      </w:r>
      <w:r w:rsidRPr="00C33F68">
        <w:t>.4</w:t>
      </w:r>
      <w:r w:rsidRPr="00C33F68">
        <w:tab/>
        <w:t>5G ProSe direct link modification procedure completion by the initiating UE</w:t>
      </w:r>
      <w:bookmarkEnd w:id="767"/>
      <w:bookmarkEnd w:id="768"/>
      <w:bookmarkEnd w:id="769"/>
      <w:bookmarkEnd w:id="770"/>
      <w:bookmarkEnd w:id="771"/>
      <w:bookmarkEnd w:id="772"/>
      <w:bookmarkEnd w:id="773"/>
      <w:bookmarkEnd w:id="774"/>
      <w:bookmarkEnd w:id="775"/>
      <w:bookmarkEnd w:id="776"/>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7" w:name="_Toc34404381"/>
      <w:bookmarkStart w:id="778" w:name="_Toc34388610"/>
      <w:bookmarkStart w:id="779" w:name="_Toc25070695"/>
      <w:bookmarkStart w:id="780"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006C5762" w14:textId="24C3C71B" w:rsidR="00F256FB" w:rsidRPr="00C33F68" w:rsidRDefault="00F256FB" w:rsidP="00F256FB">
      <w:pPr>
        <w:pStyle w:val="Heading4"/>
      </w:pPr>
      <w:bookmarkStart w:id="781" w:name="_Toc59209170"/>
      <w:bookmarkStart w:id="782" w:name="_Toc59208899"/>
      <w:bookmarkStart w:id="783" w:name="_Toc51951145"/>
      <w:bookmarkStart w:id="784" w:name="_Toc45882595"/>
      <w:bookmarkStart w:id="785" w:name="_Toc45282209"/>
      <w:bookmarkStart w:id="786" w:name="_Toc138361619"/>
      <w:r w:rsidRPr="00C33F68">
        <w:t>7.2.</w:t>
      </w:r>
      <w:r w:rsidR="00EB225A" w:rsidRPr="00C33F68">
        <w:t>3</w:t>
      </w:r>
      <w:r w:rsidRPr="00C33F68">
        <w:t>.5</w:t>
      </w:r>
      <w:r w:rsidRPr="00C33F68">
        <w:tab/>
        <w:t>5G ProSe direct link modification procedure not accepted by the target UE</w:t>
      </w:r>
      <w:bookmarkEnd w:id="777"/>
      <w:bookmarkEnd w:id="778"/>
      <w:bookmarkEnd w:id="779"/>
      <w:bookmarkEnd w:id="780"/>
      <w:bookmarkEnd w:id="781"/>
      <w:bookmarkEnd w:id="782"/>
      <w:bookmarkEnd w:id="783"/>
      <w:bookmarkEnd w:id="784"/>
      <w:bookmarkEnd w:id="785"/>
      <w:bookmarkEnd w:id="786"/>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lang w:eastAsia="zh-CN"/>
        </w:rPr>
      </w:pPr>
      <w:bookmarkStart w:id="787" w:name="_Toc138361620"/>
      <w:bookmarkStart w:id="788" w:name="_Toc59209171"/>
      <w:bookmarkStart w:id="789" w:name="_Toc59208900"/>
      <w:bookmarkStart w:id="790" w:name="_Toc51951146"/>
      <w:bookmarkStart w:id="791" w:name="_Toc45882596"/>
      <w:bookmarkStart w:id="792" w:name="_Toc45282210"/>
      <w:bookmarkStart w:id="793" w:name="_Toc34404382"/>
      <w:bookmarkStart w:id="794" w:name="_Toc34388611"/>
      <w:bookmarkStart w:id="795" w:name="_Toc25070696"/>
      <w:r w:rsidRPr="00C33F68">
        <w:t>7.2.</w:t>
      </w:r>
      <w:r w:rsidR="00EB225A" w:rsidRPr="00C33F68">
        <w:t>3</w:t>
      </w:r>
      <w:r w:rsidRPr="00C33F68">
        <w:t>.6</w:t>
      </w:r>
      <w:r w:rsidRPr="00C33F68">
        <w:tab/>
      </w:r>
      <w:r w:rsidR="000E0BD6" w:rsidRPr="00C33F68">
        <w:t>Abnormal cases</w:t>
      </w:r>
      <w:bookmarkEnd w:id="787"/>
    </w:p>
    <w:p w14:paraId="7484A607" w14:textId="4EA4A25C" w:rsidR="00F256FB" w:rsidRPr="00C33F68" w:rsidRDefault="000E0BD6" w:rsidP="007C0130">
      <w:pPr>
        <w:pStyle w:val="Heading5"/>
      </w:pPr>
      <w:bookmarkStart w:id="796" w:name="_Toc138361621"/>
      <w:bookmarkStart w:id="797" w:name="MCCQCTEMPBM_00000033"/>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8"/>
      <w:bookmarkEnd w:id="789"/>
      <w:bookmarkEnd w:id="790"/>
      <w:bookmarkEnd w:id="791"/>
      <w:bookmarkEnd w:id="792"/>
      <w:bookmarkEnd w:id="793"/>
      <w:bookmarkEnd w:id="794"/>
      <w:bookmarkEnd w:id="795"/>
      <w:bookmarkEnd w:id="796"/>
    </w:p>
    <w:bookmarkEnd w:id="797"/>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lang w:eastAsia="zh-CN"/>
        </w:rPr>
      </w:pPr>
      <w:bookmarkStart w:id="798" w:name="_Toc138361622"/>
      <w:bookmarkStart w:id="799" w:name="_Toc59209179"/>
      <w:bookmarkStart w:id="800" w:name="_Toc59208908"/>
      <w:bookmarkStart w:id="801" w:name="_Toc51951154"/>
      <w:bookmarkStart w:id="802" w:name="_Toc45882604"/>
      <w:bookmarkStart w:id="803" w:name="_Toc45282218"/>
      <w:bookmarkStart w:id="804" w:name="_Toc34404390"/>
      <w:bookmarkStart w:id="805" w:name="_Toc34388619"/>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798"/>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6" w:name="_Toc138361623"/>
      <w:r w:rsidRPr="00C33F68">
        <w:t>7.2.</w:t>
      </w:r>
      <w:r w:rsidR="00EB225A" w:rsidRPr="00C33F68">
        <w:t>4</w:t>
      </w:r>
      <w:r w:rsidRPr="00C33F68">
        <w:tab/>
        <w:t>5G ProSe direct link identifier update procedure</w:t>
      </w:r>
      <w:bookmarkEnd w:id="799"/>
      <w:bookmarkEnd w:id="800"/>
      <w:bookmarkEnd w:id="801"/>
      <w:bookmarkEnd w:id="802"/>
      <w:bookmarkEnd w:id="803"/>
      <w:bookmarkEnd w:id="804"/>
      <w:bookmarkEnd w:id="805"/>
      <w:bookmarkEnd w:id="806"/>
    </w:p>
    <w:p w14:paraId="28041EA3" w14:textId="77777777" w:rsidR="00BB7313" w:rsidRPr="00C33F68" w:rsidRDefault="00BB7313" w:rsidP="0037175B">
      <w:pPr>
        <w:pStyle w:val="Heading4"/>
      </w:pPr>
      <w:bookmarkStart w:id="807" w:name="_Toc59209180"/>
      <w:bookmarkStart w:id="808" w:name="_Toc59208909"/>
      <w:bookmarkStart w:id="809" w:name="_Toc51951155"/>
      <w:bookmarkStart w:id="810" w:name="_Toc45882605"/>
      <w:bookmarkStart w:id="811" w:name="_Toc45282219"/>
      <w:bookmarkStart w:id="812" w:name="_Toc34404391"/>
      <w:bookmarkStart w:id="813" w:name="_Toc34388620"/>
      <w:bookmarkStart w:id="814" w:name="_Toc138361624"/>
      <w:r w:rsidRPr="00C33F68">
        <w:t>7.2.</w:t>
      </w:r>
      <w:r w:rsidR="00EB225A" w:rsidRPr="00C33F68">
        <w:t>4</w:t>
      </w:r>
      <w:r w:rsidRPr="00C33F68">
        <w:t>.1</w:t>
      </w:r>
      <w:r w:rsidRPr="00C33F68">
        <w:tab/>
        <w:t>General</w:t>
      </w:r>
      <w:bookmarkEnd w:id="807"/>
      <w:bookmarkEnd w:id="808"/>
      <w:bookmarkEnd w:id="809"/>
      <w:bookmarkEnd w:id="810"/>
      <w:bookmarkEnd w:id="811"/>
      <w:bookmarkEnd w:id="812"/>
      <w:bookmarkEnd w:id="813"/>
      <w:bookmarkEnd w:id="814"/>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ayer-2 ID, security information and IP address/prefix) between two UEs for a 5G ProSe direct 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5" w:name="_Toc59209181"/>
      <w:bookmarkStart w:id="816" w:name="_Toc59208910"/>
      <w:bookmarkStart w:id="817" w:name="_Toc51951156"/>
      <w:bookmarkStart w:id="818" w:name="_Toc45882606"/>
      <w:bookmarkStart w:id="819" w:name="_Toc45282220"/>
      <w:bookmarkStart w:id="820" w:name="_Toc34404392"/>
      <w:bookmarkStart w:id="821" w:name="_Toc34388621"/>
      <w:bookmarkStart w:id="822" w:name="_Toc138361625"/>
      <w:r w:rsidRPr="00C33F68">
        <w:t>7.2.</w:t>
      </w:r>
      <w:r w:rsidR="00EB225A" w:rsidRPr="00C33F68">
        <w:t>4</w:t>
      </w:r>
      <w:r w:rsidRPr="00C33F68">
        <w:t>.2</w:t>
      </w:r>
      <w:r w:rsidRPr="00C33F68">
        <w:tab/>
        <w:t>5G ProSe direct link identifier update procedure initiation by initiating UE</w:t>
      </w:r>
      <w:bookmarkEnd w:id="815"/>
      <w:bookmarkEnd w:id="816"/>
      <w:bookmarkEnd w:id="817"/>
      <w:bookmarkEnd w:id="818"/>
      <w:bookmarkEnd w:id="819"/>
      <w:bookmarkEnd w:id="820"/>
      <w:bookmarkEnd w:id="821"/>
      <w:bookmarkEnd w:id="822"/>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27F225BE" w:rsidR="00BB7313"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2894288F" w14:textId="77777777" w:rsidR="002B255E" w:rsidRPr="00CF13A4" w:rsidRDefault="002B255E" w:rsidP="002B255E">
      <w:r w:rsidRPr="00CF13A4">
        <w:t>The initiating UE shall meet the following pre-conditions before initiating this procedure:</w:t>
      </w:r>
    </w:p>
    <w:p w14:paraId="56E4BE1B" w14:textId="77777777" w:rsidR="002B255E" w:rsidRDefault="002B255E" w:rsidP="002B255E">
      <w:pPr>
        <w:ind w:left="568" w:hanging="284"/>
      </w:pPr>
      <w:r w:rsidRPr="00CF13A4">
        <w:rPr>
          <w:lang w:eastAsia="zh-CN"/>
        </w:rPr>
        <w:t>a)</w:t>
      </w:r>
      <w:r w:rsidRPr="00CF13A4">
        <w:tab/>
      </w:r>
      <w:r w:rsidRPr="004F26A6">
        <w:rPr>
          <w:lang w:eastAsia="zh-CN"/>
        </w:rPr>
        <w:t xml:space="preserve">the timer T5091 is </w:t>
      </w:r>
      <w:r>
        <w:rPr>
          <w:lang w:eastAsia="zh-CN"/>
        </w:rPr>
        <w:t xml:space="preserve">not </w:t>
      </w:r>
      <w:r w:rsidRPr="004F26A6">
        <w:rPr>
          <w:lang w:eastAsia="zh-CN"/>
        </w:rPr>
        <w:t>running</w:t>
      </w:r>
      <w:r w:rsidRPr="00CF13A4">
        <w:t>;</w:t>
      </w:r>
      <w:r>
        <w:t xml:space="preserve"> and</w:t>
      </w:r>
    </w:p>
    <w:p w14:paraId="0F9EACF0" w14:textId="317DCDA2" w:rsidR="002B255E" w:rsidRPr="00C33F68" w:rsidRDefault="002B255E" w:rsidP="00EE7EAC">
      <w:pPr>
        <w:ind w:left="568" w:hanging="284"/>
        <w:rPr>
          <w:lang w:eastAsia="zh-TW"/>
        </w:rPr>
      </w:pPr>
      <w:r>
        <w:rPr>
          <w:rFonts w:hint="eastAsia"/>
          <w:lang w:eastAsia="zh-TW"/>
        </w:rPr>
        <w:t>b)</w:t>
      </w:r>
      <w:r>
        <w:rPr>
          <w:rFonts w:hint="eastAsia"/>
          <w:lang w:eastAsia="zh-TW"/>
        </w:rPr>
        <w:tab/>
      </w:r>
      <w:r>
        <w:rPr>
          <w:lang w:eastAsia="zh-TW"/>
        </w:rPr>
        <w:t xml:space="preserve">the initiating UE is not performing </w:t>
      </w:r>
      <w:r w:rsidRPr="002D59B1">
        <w:t>the 5G ProSe direct link re-keying procedure</w:t>
      </w:r>
      <w:r>
        <w:t xml:space="preserve"> initiated by the target UE.</w:t>
      </w:r>
      <w:r>
        <w:rPr>
          <w:lang w:eastAsia="zh-TW"/>
        </w:rPr>
        <w:t xml:space="preserve"> </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5pt;height:314.5pt" o:ole="">
            <v:imagedata r:id="rId62" o:title=""/>
          </v:shape>
          <o:OLEObject Type="Embed" ProgID="Visio.Drawing.15" ShapeID="_x0000_i1051" DrawAspect="Content" ObjectID="_1750182540"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23" w:name="_Toc59209182"/>
      <w:bookmarkStart w:id="824" w:name="_Toc59208911"/>
      <w:bookmarkStart w:id="825" w:name="_Toc51951157"/>
      <w:bookmarkStart w:id="826" w:name="_Toc45882607"/>
      <w:bookmarkStart w:id="827" w:name="_Toc45282221"/>
      <w:bookmarkStart w:id="828" w:name="_Toc34404393"/>
      <w:bookmarkStart w:id="829" w:name="_Toc34388622"/>
      <w:bookmarkStart w:id="830" w:name="_Toc138361626"/>
      <w:r w:rsidRPr="00C33F68">
        <w:t>7.2.</w:t>
      </w:r>
      <w:r w:rsidR="005E1E7E" w:rsidRPr="00C33F68">
        <w:t>4</w:t>
      </w:r>
      <w:r w:rsidRPr="00C33F68">
        <w:t>.3</w:t>
      </w:r>
      <w:r w:rsidRPr="00C33F68">
        <w:tab/>
        <w:t>5G ProSe direct link identifier update procedure accepted by the target UE</w:t>
      </w:r>
      <w:bookmarkEnd w:id="823"/>
      <w:bookmarkEnd w:id="824"/>
      <w:bookmarkEnd w:id="825"/>
      <w:bookmarkEnd w:id="826"/>
      <w:bookmarkEnd w:id="827"/>
      <w:bookmarkEnd w:id="828"/>
      <w:bookmarkEnd w:id="829"/>
      <w:bookmarkEnd w:id="830"/>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A8AFD3E" w:rsidR="00BB7313" w:rsidRPr="00C33F68" w:rsidRDefault="00BB7313" w:rsidP="0037175B">
      <w:pPr>
        <w:pStyle w:val="B1"/>
      </w:pPr>
      <w:r w:rsidRPr="00C33F68">
        <w:rPr>
          <w:lang w:eastAsia="zh-CN"/>
        </w:rPr>
        <w:t>c)</w:t>
      </w:r>
      <w:r w:rsidR="00C70AB5">
        <w:rPr>
          <w:lang w:eastAsia="zh-CN"/>
        </w:rPr>
        <w:tab/>
      </w:r>
      <w:r w:rsidRPr="00C33F68">
        <w:rPr>
          <w:lang w:eastAsia="zh-CN"/>
        </w:rPr>
        <w:t xml:space="preserve">shall include the initiating UE's new </w:t>
      </w:r>
      <w:r w:rsidRPr="00C33F68">
        <w:t>MSB of K</w:t>
      </w:r>
      <w:r w:rsidRPr="00C33F68">
        <w:rPr>
          <w:vertAlign w:val="subscript"/>
        </w:rPr>
        <w:t>NRP-sess</w:t>
      </w:r>
      <w:r w:rsidRPr="00C33F68">
        <w:t xml:space="preserve"> ID;</w:t>
      </w:r>
    </w:p>
    <w:p w14:paraId="743514B1" w14:textId="41223513" w:rsidR="00BB7313" w:rsidRPr="00C33F68" w:rsidRDefault="00BB7313" w:rsidP="0037175B">
      <w:pPr>
        <w:pStyle w:val="B1"/>
      </w:pPr>
      <w:r w:rsidRPr="00C33F68">
        <w:rPr>
          <w:lang w:eastAsia="zh-CN"/>
        </w:rPr>
        <w:t>d)</w:t>
      </w:r>
      <w:r w:rsidR="00C70AB5">
        <w:rPr>
          <w:lang w:eastAsia="zh-CN"/>
        </w:rPr>
        <w:tab/>
      </w:r>
      <w:r w:rsidRPr="00C33F68">
        <w:rPr>
          <w:lang w:eastAsia="zh-CN"/>
        </w:rPr>
        <w:t xml:space="preserve">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31" w:name="_Toc59209183"/>
      <w:bookmarkStart w:id="832" w:name="_Toc59208912"/>
      <w:bookmarkStart w:id="833" w:name="_Toc51951158"/>
      <w:bookmarkStart w:id="834" w:name="_Toc45882608"/>
      <w:bookmarkStart w:id="835" w:name="_Toc45282222"/>
      <w:bookmarkStart w:id="836" w:name="_Toc34404394"/>
      <w:bookmarkStart w:id="837" w:name="_Toc34388623"/>
      <w:bookmarkStart w:id="838" w:name="_Toc138361627"/>
      <w:r w:rsidRPr="00C33F68">
        <w:t>7.2.</w:t>
      </w:r>
      <w:r w:rsidR="005E1E7E" w:rsidRPr="00C33F68">
        <w:t>4</w:t>
      </w:r>
      <w:r w:rsidRPr="00C33F68">
        <w:t>.4</w:t>
      </w:r>
      <w:r w:rsidRPr="00C33F68">
        <w:tab/>
        <w:t>5G ProSe direct link identifier update procedure acknowledged by the initiating UE</w:t>
      </w:r>
      <w:bookmarkEnd w:id="831"/>
      <w:bookmarkEnd w:id="832"/>
      <w:bookmarkEnd w:id="833"/>
      <w:bookmarkEnd w:id="834"/>
      <w:bookmarkEnd w:id="835"/>
      <w:bookmarkEnd w:id="836"/>
      <w:bookmarkEnd w:id="837"/>
      <w:bookmarkEnd w:id="838"/>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536A1F15"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w:t>
      </w:r>
      <w:r w:rsidR="002B255E">
        <w:t>s</w:t>
      </w:r>
      <w:r w:rsidR="007707E3">
        <w:t>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9" w:name="_Toc59209184"/>
      <w:bookmarkStart w:id="840" w:name="_Toc59208913"/>
      <w:bookmarkStart w:id="841" w:name="_Toc51951159"/>
      <w:bookmarkStart w:id="842" w:name="_Toc45882609"/>
      <w:bookmarkStart w:id="843" w:name="_Toc45282223"/>
      <w:bookmarkStart w:id="844" w:name="_Toc34404395"/>
      <w:bookmarkStart w:id="845" w:name="_Toc34388624"/>
      <w:bookmarkStart w:id="846" w:name="_Toc138361628"/>
      <w:r w:rsidRPr="00C33F68">
        <w:t>7.2.</w:t>
      </w:r>
      <w:r w:rsidR="005E1E7E" w:rsidRPr="00C33F68">
        <w:t>4</w:t>
      </w:r>
      <w:r w:rsidRPr="00C33F68">
        <w:t>.5</w:t>
      </w:r>
      <w:r w:rsidRPr="00C33F68">
        <w:tab/>
        <w:t>5G ProSe direct link identifier update procedure completion by the target UE</w:t>
      </w:r>
      <w:bookmarkEnd w:id="839"/>
      <w:bookmarkEnd w:id="840"/>
      <w:bookmarkEnd w:id="841"/>
      <w:bookmarkEnd w:id="842"/>
      <w:bookmarkEnd w:id="843"/>
      <w:bookmarkEnd w:id="844"/>
      <w:bookmarkEnd w:id="845"/>
      <w:bookmarkEnd w:id="846"/>
    </w:p>
    <w:p w14:paraId="76B07F74" w14:textId="5DA19B16"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w:t>
      </w:r>
      <w:r w:rsidR="002B255E">
        <w:t>s</w:t>
      </w:r>
      <w:r w:rsidR="007707E3">
        <w:t>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7" w:name="_Toc59209185"/>
      <w:bookmarkStart w:id="848" w:name="_Toc59208914"/>
      <w:bookmarkStart w:id="849" w:name="_Toc51951160"/>
      <w:bookmarkStart w:id="850" w:name="_Toc45882610"/>
      <w:bookmarkStart w:id="851" w:name="_Toc45282224"/>
      <w:bookmarkStart w:id="852" w:name="_Toc34404396"/>
      <w:bookmarkStart w:id="853" w:name="_Toc34388625"/>
      <w:bookmarkStart w:id="854" w:name="_Toc138361629"/>
      <w:r w:rsidRPr="00C33F68">
        <w:t>7.2.</w:t>
      </w:r>
      <w:r w:rsidR="005E1E7E" w:rsidRPr="00C33F68">
        <w:t>4</w:t>
      </w:r>
      <w:r w:rsidRPr="00C33F68">
        <w:t>.6</w:t>
      </w:r>
      <w:r w:rsidRPr="00C33F68">
        <w:tab/>
        <w:t>5G ProSe direct link identifier update procedure not accepted by the target UE</w:t>
      </w:r>
      <w:bookmarkEnd w:id="847"/>
      <w:bookmarkEnd w:id="848"/>
      <w:bookmarkEnd w:id="849"/>
      <w:bookmarkEnd w:id="850"/>
      <w:bookmarkEnd w:id="851"/>
      <w:bookmarkEnd w:id="852"/>
      <w:bookmarkEnd w:id="853"/>
      <w:bookmarkEnd w:id="854"/>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5" w:name="_Toc59209186"/>
      <w:bookmarkStart w:id="856" w:name="_Toc59208915"/>
      <w:bookmarkStart w:id="857" w:name="_Toc51951161"/>
      <w:bookmarkStart w:id="858" w:name="_Toc45882611"/>
      <w:bookmarkStart w:id="859" w:name="_Toc45282225"/>
      <w:bookmarkStart w:id="860" w:name="_Toc34404397"/>
      <w:bookmarkStart w:id="861" w:name="_Toc34388626"/>
      <w:bookmarkStart w:id="862" w:name="_Toc138361630"/>
      <w:r w:rsidRPr="00C33F68">
        <w:t>7.2.</w:t>
      </w:r>
      <w:r w:rsidR="005E1E7E" w:rsidRPr="00C33F68">
        <w:t>4</w:t>
      </w:r>
      <w:r w:rsidRPr="00C33F68">
        <w:t>.7</w:t>
      </w:r>
      <w:r w:rsidRPr="00C33F68">
        <w:tab/>
        <w:t>Abnormal cases</w:t>
      </w:r>
      <w:bookmarkEnd w:id="855"/>
      <w:bookmarkEnd w:id="856"/>
      <w:bookmarkEnd w:id="857"/>
      <w:bookmarkEnd w:id="858"/>
      <w:bookmarkEnd w:id="859"/>
      <w:bookmarkEnd w:id="860"/>
      <w:bookmarkEnd w:id="861"/>
      <w:bookmarkEnd w:id="862"/>
    </w:p>
    <w:p w14:paraId="4392BB28" w14:textId="77777777" w:rsidR="00BB7313" w:rsidRPr="00C33F68" w:rsidRDefault="00BB7313" w:rsidP="0037175B">
      <w:pPr>
        <w:pStyle w:val="Heading5"/>
        <w:rPr>
          <w:lang w:eastAsia="zh-CN"/>
        </w:rPr>
      </w:pPr>
      <w:bookmarkStart w:id="863" w:name="_Toc59209187"/>
      <w:bookmarkStart w:id="864" w:name="_Toc59208916"/>
      <w:bookmarkStart w:id="865" w:name="_Toc51951162"/>
      <w:bookmarkStart w:id="866" w:name="_Toc45882612"/>
      <w:bookmarkStart w:id="867" w:name="_Toc45282226"/>
      <w:bookmarkStart w:id="868" w:name="_Toc34404398"/>
      <w:bookmarkStart w:id="869" w:name="_Toc34388627"/>
      <w:bookmarkStart w:id="870" w:name="_Toc138361631"/>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63"/>
      <w:bookmarkEnd w:id="864"/>
      <w:bookmarkEnd w:id="865"/>
      <w:bookmarkEnd w:id="866"/>
      <w:bookmarkEnd w:id="867"/>
      <w:bookmarkEnd w:id="868"/>
      <w:bookmarkEnd w:id="869"/>
      <w:bookmarkEnd w:id="870"/>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71" w:name="_Toc34404399"/>
      <w:bookmarkStart w:id="872"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73" w:name="_Toc51951163"/>
      <w:bookmarkStart w:id="874" w:name="_Toc45882613"/>
      <w:bookmarkStart w:id="875"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6" w:name="_Toc59209188"/>
      <w:bookmarkStart w:id="877" w:name="_Toc59208917"/>
      <w:r>
        <w:rPr>
          <w:rFonts w:hint="eastAsia"/>
          <w:lang w:eastAsia="zh-CN"/>
        </w:rPr>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8" w:name="_Toc138361632"/>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71"/>
      <w:bookmarkEnd w:id="872"/>
      <w:bookmarkEnd w:id="873"/>
      <w:bookmarkEnd w:id="874"/>
      <w:bookmarkEnd w:id="875"/>
      <w:bookmarkEnd w:id="876"/>
      <w:bookmarkEnd w:id="877"/>
      <w:bookmarkEnd w:id="878"/>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9" w:name="_Toc59209205"/>
      <w:bookmarkStart w:id="880" w:name="_Toc59208934"/>
      <w:bookmarkStart w:id="881" w:name="_Toc51951180"/>
      <w:bookmarkStart w:id="882" w:name="_Toc45882630"/>
      <w:bookmarkStart w:id="883" w:name="_Toc45282244"/>
      <w:bookmarkStart w:id="884" w:name="_Toc34404414"/>
      <w:bookmarkStart w:id="885" w:name="_Toc34388643"/>
      <w:bookmarkStart w:id="886" w:name="_Toc138361633"/>
      <w:r w:rsidRPr="00C33F68">
        <w:t>7.2.</w:t>
      </w:r>
      <w:r w:rsidR="001F6881" w:rsidRPr="00C33F68">
        <w:rPr>
          <w:lang w:eastAsia="zh-CN"/>
        </w:rPr>
        <w:t>5</w:t>
      </w:r>
      <w:r w:rsidRPr="00C33F68">
        <w:tab/>
        <w:t>5G ProSe direct link keep-alive procedure</w:t>
      </w:r>
      <w:bookmarkEnd w:id="879"/>
      <w:bookmarkEnd w:id="880"/>
      <w:bookmarkEnd w:id="881"/>
      <w:bookmarkEnd w:id="882"/>
      <w:bookmarkEnd w:id="883"/>
      <w:bookmarkEnd w:id="884"/>
      <w:bookmarkEnd w:id="885"/>
      <w:bookmarkEnd w:id="886"/>
    </w:p>
    <w:p w14:paraId="2B518E26" w14:textId="77777777" w:rsidR="00866C25" w:rsidRPr="00C33F68" w:rsidRDefault="00866C25" w:rsidP="00866C25">
      <w:pPr>
        <w:pStyle w:val="Heading4"/>
      </w:pPr>
      <w:bookmarkStart w:id="887" w:name="_Toc59209206"/>
      <w:bookmarkStart w:id="888" w:name="_Toc59208935"/>
      <w:bookmarkStart w:id="889" w:name="_Toc51951181"/>
      <w:bookmarkStart w:id="890" w:name="_Toc45882631"/>
      <w:bookmarkStart w:id="891" w:name="_Toc45282245"/>
      <w:bookmarkStart w:id="892" w:name="_Toc34404415"/>
      <w:bookmarkStart w:id="893" w:name="_Toc34388644"/>
      <w:bookmarkStart w:id="894" w:name="_Toc138361634"/>
      <w:r w:rsidRPr="00C33F68">
        <w:t>7.2.</w:t>
      </w:r>
      <w:r w:rsidR="001F6881" w:rsidRPr="00C33F68">
        <w:t>5</w:t>
      </w:r>
      <w:r w:rsidRPr="00C33F68">
        <w:t>.1</w:t>
      </w:r>
      <w:r w:rsidRPr="00C33F68">
        <w:tab/>
        <w:t>General</w:t>
      </w:r>
      <w:bookmarkEnd w:id="887"/>
      <w:bookmarkEnd w:id="888"/>
      <w:bookmarkEnd w:id="889"/>
      <w:bookmarkEnd w:id="890"/>
      <w:bookmarkEnd w:id="891"/>
      <w:bookmarkEnd w:id="892"/>
      <w:bookmarkEnd w:id="893"/>
      <w:bookmarkEnd w:id="894"/>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5" w:name="_Toc59209207"/>
      <w:bookmarkStart w:id="896" w:name="_Toc59208936"/>
      <w:bookmarkStart w:id="897" w:name="_Toc51951182"/>
      <w:bookmarkStart w:id="898" w:name="_Toc45882632"/>
      <w:bookmarkStart w:id="899" w:name="_Toc45282246"/>
      <w:bookmarkStart w:id="900" w:name="_Toc34404416"/>
      <w:bookmarkStart w:id="901" w:name="_Toc34388645"/>
      <w:bookmarkStart w:id="902" w:name="_Toc138361635"/>
      <w:r w:rsidRPr="00C33F68">
        <w:t>7.2.</w:t>
      </w:r>
      <w:r w:rsidR="001F6881" w:rsidRPr="00C33F68">
        <w:t>5</w:t>
      </w:r>
      <w:r w:rsidRPr="00C33F68">
        <w:t>.2</w:t>
      </w:r>
      <w:r w:rsidRPr="00C33F68">
        <w:tab/>
        <w:t>5G ProSe direct link keep-alive procedure initiation by the initiating UE</w:t>
      </w:r>
      <w:bookmarkEnd w:id="895"/>
      <w:bookmarkEnd w:id="896"/>
      <w:bookmarkEnd w:id="897"/>
      <w:bookmarkEnd w:id="898"/>
      <w:bookmarkEnd w:id="899"/>
      <w:bookmarkEnd w:id="900"/>
      <w:bookmarkEnd w:id="901"/>
      <w:bookmarkEnd w:id="902"/>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5pt;height:158.5pt" o:ole="">
            <v:imagedata r:id="rId64" o:title=""/>
          </v:shape>
          <o:OLEObject Type="Embed" ProgID="Visio.Drawing.15" ShapeID="_x0000_i1052" DrawAspect="Content" ObjectID="_1750182541"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903" w:name="_Toc59209208"/>
      <w:bookmarkStart w:id="904" w:name="_Toc59208937"/>
      <w:bookmarkStart w:id="905" w:name="_Toc51951183"/>
      <w:bookmarkStart w:id="906" w:name="_Toc45882633"/>
      <w:bookmarkStart w:id="907" w:name="_Toc45282247"/>
      <w:bookmarkStart w:id="908" w:name="_Toc34404417"/>
      <w:bookmarkStart w:id="909" w:name="_Toc34388646"/>
      <w:bookmarkStart w:id="910" w:name="_Toc138361636"/>
      <w:r w:rsidRPr="00C33F68">
        <w:t>7.2.</w:t>
      </w:r>
      <w:r w:rsidR="00F002E5" w:rsidRPr="00C33F68">
        <w:t>5</w:t>
      </w:r>
      <w:r w:rsidRPr="00C33F68">
        <w:t>.3</w:t>
      </w:r>
      <w:r w:rsidRPr="00C33F68">
        <w:tab/>
        <w:t>5G ProSe direct link keep-alive procedure accepted by the target UE</w:t>
      </w:r>
      <w:bookmarkEnd w:id="903"/>
      <w:bookmarkEnd w:id="904"/>
      <w:bookmarkEnd w:id="905"/>
      <w:bookmarkEnd w:id="906"/>
      <w:bookmarkEnd w:id="907"/>
      <w:bookmarkEnd w:id="908"/>
      <w:bookmarkEnd w:id="909"/>
      <w:bookmarkEnd w:id="910"/>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11" w:name="_Toc59209209"/>
      <w:bookmarkStart w:id="912" w:name="_Toc59208938"/>
      <w:bookmarkStart w:id="913" w:name="_Toc51951184"/>
      <w:bookmarkStart w:id="914" w:name="_Toc45882634"/>
      <w:bookmarkStart w:id="915" w:name="_Toc45282248"/>
      <w:bookmarkStart w:id="916" w:name="_Toc34404418"/>
      <w:bookmarkStart w:id="917" w:name="_Toc34388647"/>
      <w:bookmarkStart w:id="918" w:name="_Toc138361637"/>
      <w:r w:rsidRPr="00C33F68">
        <w:t>7.2.</w:t>
      </w:r>
      <w:r w:rsidR="00182274" w:rsidRPr="00C33F68">
        <w:t>5</w:t>
      </w:r>
      <w:r w:rsidRPr="00C33F68">
        <w:t>.4</w:t>
      </w:r>
      <w:r w:rsidRPr="00C33F68">
        <w:tab/>
        <w:t>5G ProSe direct link keep-alive procedure completion by the initiating UE</w:t>
      </w:r>
      <w:bookmarkEnd w:id="911"/>
      <w:bookmarkEnd w:id="912"/>
      <w:bookmarkEnd w:id="913"/>
      <w:bookmarkEnd w:id="914"/>
      <w:bookmarkEnd w:id="915"/>
      <w:bookmarkEnd w:id="916"/>
      <w:bookmarkEnd w:id="917"/>
      <w:bookmarkEnd w:id="918"/>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9" w:name="_Toc59209210"/>
      <w:bookmarkStart w:id="920" w:name="_Toc59208939"/>
      <w:bookmarkStart w:id="921" w:name="_Toc51951185"/>
      <w:bookmarkStart w:id="922" w:name="_Toc45882635"/>
      <w:bookmarkStart w:id="923" w:name="_Toc45282249"/>
      <w:bookmarkStart w:id="924" w:name="_Toc34404419"/>
      <w:bookmarkStart w:id="925" w:name="_Toc34388648"/>
      <w:bookmarkStart w:id="926" w:name="_Toc138361638"/>
      <w:r w:rsidRPr="00C33F68">
        <w:t>7.2.</w:t>
      </w:r>
      <w:r w:rsidR="00182274" w:rsidRPr="00C33F68">
        <w:t>5</w:t>
      </w:r>
      <w:r w:rsidRPr="00C33F68">
        <w:t>.5</w:t>
      </w:r>
      <w:r w:rsidRPr="00C33F68">
        <w:tab/>
        <w:t>Abnormal cases</w:t>
      </w:r>
      <w:bookmarkEnd w:id="919"/>
      <w:bookmarkEnd w:id="920"/>
      <w:bookmarkEnd w:id="921"/>
      <w:bookmarkEnd w:id="922"/>
      <w:bookmarkEnd w:id="923"/>
      <w:bookmarkEnd w:id="924"/>
      <w:bookmarkEnd w:id="925"/>
      <w:bookmarkEnd w:id="926"/>
    </w:p>
    <w:p w14:paraId="22D79B15" w14:textId="77777777" w:rsidR="00866C25" w:rsidRPr="00C33F68" w:rsidRDefault="00866C25" w:rsidP="00866C25">
      <w:pPr>
        <w:pStyle w:val="Heading5"/>
        <w:rPr>
          <w:lang w:eastAsia="zh-CN"/>
        </w:rPr>
      </w:pPr>
      <w:bookmarkStart w:id="927" w:name="_Toc59209211"/>
      <w:bookmarkStart w:id="928" w:name="_Toc59208940"/>
      <w:bookmarkStart w:id="929" w:name="_Toc51951186"/>
      <w:bookmarkStart w:id="930" w:name="_Toc45882636"/>
      <w:bookmarkStart w:id="931" w:name="_Toc45282250"/>
      <w:bookmarkStart w:id="932" w:name="_Toc34404420"/>
      <w:bookmarkStart w:id="933" w:name="_Toc34388649"/>
      <w:bookmarkStart w:id="934" w:name="_Toc138361639"/>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7"/>
      <w:bookmarkEnd w:id="928"/>
      <w:bookmarkEnd w:id="929"/>
      <w:bookmarkEnd w:id="930"/>
      <w:bookmarkEnd w:id="931"/>
      <w:bookmarkEnd w:id="932"/>
      <w:bookmarkEnd w:id="933"/>
      <w:bookmarkEnd w:id="934"/>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5" w:name="_Toc59209212"/>
      <w:bookmarkStart w:id="936" w:name="_Toc59208941"/>
      <w:bookmarkStart w:id="937" w:name="_Toc51951187"/>
      <w:bookmarkStart w:id="938" w:name="_Toc45882637"/>
      <w:bookmarkStart w:id="939" w:name="_Toc45282251"/>
      <w:bookmarkStart w:id="940" w:name="_Toc34404421"/>
      <w:bookmarkStart w:id="941" w:name="_Toc34388650"/>
      <w:bookmarkStart w:id="942" w:name="_Toc138361640"/>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5"/>
      <w:bookmarkEnd w:id="936"/>
      <w:bookmarkEnd w:id="937"/>
      <w:bookmarkEnd w:id="938"/>
      <w:bookmarkEnd w:id="939"/>
      <w:bookmarkEnd w:id="940"/>
      <w:bookmarkEnd w:id="941"/>
      <w:bookmarkEnd w:id="942"/>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43" w:name="_Toc138361641"/>
      <w:r w:rsidRPr="00C33F68">
        <w:t>7.2.</w:t>
      </w:r>
      <w:r w:rsidR="002011B4" w:rsidRPr="00C33F68">
        <w:t>6</w:t>
      </w:r>
      <w:r w:rsidRPr="00C33F68">
        <w:tab/>
      </w:r>
      <w:r w:rsidR="003708C3" w:rsidRPr="00C33F68">
        <w:t>5G ProSe</w:t>
      </w:r>
      <w:r w:rsidRPr="00C33F68">
        <w:t xml:space="preserve"> direct link release procedure</w:t>
      </w:r>
      <w:bookmarkEnd w:id="943"/>
    </w:p>
    <w:p w14:paraId="1B1FCDB9" w14:textId="77777777" w:rsidR="00AC7EE3" w:rsidRPr="004D774B" w:rsidRDefault="00AC7EE3" w:rsidP="0037175B">
      <w:pPr>
        <w:pStyle w:val="Heading4"/>
      </w:pPr>
      <w:bookmarkStart w:id="944" w:name="_Toc68196230"/>
      <w:bookmarkStart w:id="945" w:name="_Toc59208902"/>
      <w:bookmarkStart w:id="946" w:name="_Toc51951148"/>
      <w:bookmarkStart w:id="947" w:name="_Toc45882598"/>
      <w:bookmarkStart w:id="948" w:name="_Toc45282212"/>
      <w:bookmarkStart w:id="949" w:name="_Toc34404384"/>
      <w:bookmarkStart w:id="950" w:name="_Toc34388613"/>
      <w:bookmarkStart w:id="951" w:name="_Toc138361642"/>
      <w:r w:rsidRPr="004D774B">
        <w:t>7.2.</w:t>
      </w:r>
      <w:r w:rsidR="002011B4" w:rsidRPr="004D774B">
        <w:t>6</w:t>
      </w:r>
      <w:r w:rsidRPr="004D774B">
        <w:t>.1</w:t>
      </w:r>
      <w:r w:rsidRPr="004D774B">
        <w:tab/>
        <w:t>General</w:t>
      </w:r>
      <w:bookmarkEnd w:id="944"/>
      <w:bookmarkEnd w:id="945"/>
      <w:bookmarkEnd w:id="946"/>
      <w:bookmarkEnd w:id="947"/>
      <w:bookmarkEnd w:id="948"/>
      <w:bookmarkEnd w:id="949"/>
      <w:bookmarkEnd w:id="950"/>
      <w:bookmarkEnd w:id="951"/>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52" w:name="_Toc45882599"/>
      <w:bookmarkStart w:id="953" w:name="_Toc45282213"/>
      <w:bookmarkStart w:id="954" w:name="_Toc34404385"/>
      <w:bookmarkStart w:id="955"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6" w:name="_Toc68196231"/>
      <w:bookmarkStart w:id="957" w:name="_Toc59208903"/>
      <w:bookmarkStart w:id="958" w:name="_Toc51951149"/>
      <w:bookmarkStart w:id="959" w:name="_Toc138361643"/>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52"/>
      <w:bookmarkEnd w:id="953"/>
      <w:bookmarkEnd w:id="954"/>
      <w:bookmarkEnd w:id="955"/>
      <w:bookmarkEnd w:id="956"/>
      <w:bookmarkEnd w:id="957"/>
      <w:bookmarkEnd w:id="958"/>
      <w:bookmarkEnd w:id="959"/>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567B8432" w:rsidR="005C0F41" w:rsidRDefault="005C0F41" w:rsidP="005C0F41">
      <w:r w:rsidRPr="00C33F68">
        <w:t>the initiating UE should initiate the 5G ProSe direct link release procedure.</w:t>
      </w:r>
    </w:p>
    <w:p w14:paraId="5B8B45A2" w14:textId="3875FAEB" w:rsidR="00F83F63" w:rsidRPr="00C33F68" w:rsidRDefault="00F83F63" w:rsidP="005C0F41">
      <w:r>
        <w:t xml:space="preserve">If </w:t>
      </w:r>
      <w:r w:rsidRPr="00C33F68">
        <w:t xml:space="preserve">the initiating UE </w:t>
      </w:r>
      <w:r>
        <w:t xml:space="preserve">which is </w:t>
      </w:r>
      <w:r w:rsidRPr="00C33F68">
        <w:t>act</w:t>
      </w:r>
      <w:r>
        <w:t>ing</w:t>
      </w:r>
      <w:r w:rsidRPr="00C33F68">
        <w:t xml:space="preserve"> as 5G ProSe layer-3 UE-to-network relay UE</w:t>
      </w:r>
      <w:r>
        <w:t xml:space="preserve"> establishes a new PDU session after receiving 5GSM cause value #39 "reactivation requested" as specified in </w:t>
      </w:r>
      <w:r w:rsidRPr="00C33F68">
        <w:t>3GPP TS 24.501 [11]</w:t>
      </w:r>
      <w:r>
        <w:t xml:space="preserve"> </w:t>
      </w:r>
      <w:r w:rsidRPr="00C33F68">
        <w:t>clause </w:t>
      </w:r>
      <w:r>
        <w:t xml:space="preserve">6.3.2.3, the UE may </w:t>
      </w:r>
      <w:r w:rsidRPr="00C33F68">
        <w:t>initiate the 5G ProSe direct link release procedure.</w:t>
      </w:r>
    </w:p>
    <w:p w14:paraId="3CAAD7AF" w14:textId="77777777" w:rsidR="005C0F41" w:rsidRPr="00C33F68" w:rsidRDefault="005C0F41" w:rsidP="005C0F41">
      <w:r w:rsidRPr="00C33F68">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585AF5FD" w:rsidR="007F4532" w:rsidRPr="00C33F68" w:rsidRDefault="007F4532" w:rsidP="007F4532">
      <w:r w:rsidRPr="00C33F68">
        <w:t>the initiating UE should initiate the 5G ProSe direct link release procedure</w:t>
      </w:r>
      <w:r w:rsidR="00CE3555">
        <w:t>,</w:t>
      </w:r>
      <w:r w:rsidRPr="00C33F68">
        <w:t xml:space="preserve"> and </w:t>
      </w:r>
      <w:r w:rsidR="00CE3555">
        <w:t xml:space="preserve">the initiating UE </w:t>
      </w:r>
      <w:r w:rsidRPr="00C33F68">
        <w:t>release</w:t>
      </w:r>
      <w:r w:rsidR="00AD2BF2">
        <w:t>s</w:t>
      </w:r>
      <w:r w:rsidRPr="00C33F68">
        <w:t xml:space="preserv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6.5pt;height:138.5pt" o:ole="">
            <v:imagedata r:id="rId66" o:title=""/>
          </v:shape>
          <o:OLEObject Type="Embed" ProgID="Visio.Drawing.15" ShapeID="_x0000_i1053" DrawAspect="Content" ObjectID="_1750182542"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60" w:name="_Toc68196232"/>
      <w:bookmarkStart w:id="961" w:name="_Toc59208904"/>
      <w:bookmarkStart w:id="962" w:name="_Toc51951150"/>
      <w:bookmarkStart w:id="963" w:name="_Toc45882600"/>
      <w:bookmarkStart w:id="964" w:name="_Toc45282214"/>
      <w:bookmarkStart w:id="965" w:name="_Toc34404386"/>
      <w:bookmarkStart w:id="966" w:name="_Toc34388615"/>
      <w:bookmarkStart w:id="967" w:name="_Toc138361644"/>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60"/>
      <w:bookmarkEnd w:id="961"/>
      <w:bookmarkEnd w:id="962"/>
      <w:bookmarkEnd w:id="963"/>
      <w:bookmarkEnd w:id="964"/>
      <w:bookmarkEnd w:id="965"/>
      <w:bookmarkEnd w:id="966"/>
      <w:bookmarkEnd w:id="967"/>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8" w:name="_Toc34404387"/>
      <w:bookmarkStart w:id="969"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70" w:name="_Toc68196233"/>
      <w:bookmarkStart w:id="971" w:name="_Toc59208905"/>
      <w:bookmarkStart w:id="972" w:name="_Toc51951151"/>
      <w:bookmarkStart w:id="973" w:name="_Toc45882601"/>
      <w:bookmarkStart w:id="974" w:name="_Toc45282215"/>
      <w:bookmarkStart w:id="975" w:name="_Toc138361645"/>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8"/>
      <w:bookmarkEnd w:id="969"/>
      <w:bookmarkEnd w:id="970"/>
      <w:bookmarkEnd w:id="971"/>
      <w:bookmarkEnd w:id="972"/>
      <w:bookmarkEnd w:id="973"/>
      <w:bookmarkEnd w:id="974"/>
      <w:bookmarkEnd w:id="975"/>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6" w:name="_Toc34404388"/>
      <w:bookmarkStart w:id="977"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8" w:name="_Toc68196234"/>
      <w:bookmarkStart w:id="979" w:name="_Toc59208906"/>
      <w:bookmarkStart w:id="980" w:name="_Toc51951152"/>
      <w:bookmarkStart w:id="981" w:name="_Toc45882602"/>
      <w:bookmarkStart w:id="982" w:name="_Toc45282216"/>
      <w:bookmarkStart w:id="983" w:name="_Toc138361646"/>
      <w:r w:rsidRPr="00C33F68">
        <w:t>7.2.</w:t>
      </w:r>
      <w:r w:rsidR="002011B4" w:rsidRPr="00C33F68">
        <w:t>6</w:t>
      </w:r>
      <w:r w:rsidRPr="00C33F68">
        <w:t>.5</w:t>
      </w:r>
      <w:r w:rsidRPr="00C33F68">
        <w:tab/>
        <w:t>Abnormal cases</w:t>
      </w:r>
      <w:bookmarkEnd w:id="976"/>
      <w:bookmarkEnd w:id="977"/>
      <w:bookmarkEnd w:id="978"/>
      <w:bookmarkEnd w:id="979"/>
      <w:bookmarkEnd w:id="980"/>
      <w:bookmarkEnd w:id="981"/>
      <w:bookmarkEnd w:id="982"/>
      <w:bookmarkEnd w:id="983"/>
    </w:p>
    <w:p w14:paraId="4941F88A" w14:textId="77777777" w:rsidR="00AC7EE3" w:rsidRPr="00C33F68" w:rsidRDefault="00AC7EE3" w:rsidP="0037175B">
      <w:pPr>
        <w:pStyle w:val="Heading5"/>
      </w:pPr>
      <w:bookmarkStart w:id="984" w:name="_Toc68196235"/>
      <w:bookmarkStart w:id="985" w:name="_Toc59208907"/>
      <w:bookmarkStart w:id="986" w:name="_Toc51951153"/>
      <w:bookmarkStart w:id="987" w:name="_Toc45882603"/>
      <w:bookmarkStart w:id="988" w:name="_Toc45282217"/>
      <w:bookmarkStart w:id="989" w:name="_Toc34404389"/>
      <w:bookmarkStart w:id="990" w:name="_Toc34388618"/>
      <w:bookmarkStart w:id="991" w:name="_Toc138361647"/>
      <w:r w:rsidRPr="00C33F68">
        <w:t>7.2.</w:t>
      </w:r>
      <w:r w:rsidR="002011B4" w:rsidRPr="00C33F68">
        <w:t>6</w:t>
      </w:r>
      <w:r w:rsidRPr="00C33F68">
        <w:t>.5.1</w:t>
      </w:r>
      <w:r w:rsidRPr="00C33F68">
        <w:tab/>
        <w:t>Abnormal cases at the initiating UE</w:t>
      </w:r>
      <w:bookmarkEnd w:id="984"/>
      <w:bookmarkEnd w:id="985"/>
      <w:bookmarkEnd w:id="986"/>
      <w:bookmarkEnd w:id="987"/>
      <w:bookmarkEnd w:id="988"/>
      <w:bookmarkEnd w:id="989"/>
      <w:bookmarkEnd w:id="990"/>
      <w:bookmarkEnd w:id="991"/>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92" w:name="_Toc45282266"/>
      <w:bookmarkStart w:id="993" w:name="_Toc45882652"/>
      <w:bookmarkStart w:id="994" w:name="_Toc51951202"/>
      <w:bookmarkStart w:id="995" w:name="_Toc59208958"/>
      <w:bookmarkStart w:id="996" w:name="_Toc68196287"/>
      <w:bookmarkStart w:id="997" w:name="_Toc138361648"/>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92"/>
      <w:bookmarkEnd w:id="993"/>
      <w:bookmarkEnd w:id="994"/>
      <w:bookmarkEnd w:id="995"/>
      <w:bookmarkEnd w:id="996"/>
      <w:bookmarkEnd w:id="997"/>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8" w:name="_Toc59208959"/>
      <w:bookmarkStart w:id="999" w:name="_Toc51951203"/>
      <w:bookmarkStart w:id="1000" w:name="_Toc45882653"/>
      <w:bookmarkStart w:id="1001"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07EFA932" w:rsidR="000969FF" w:rsidRDefault="000969FF" w:rsidP="000969FF">
      <w:bookmarkStart w:id="1002" w:name="_Toc68196288"/>
      <w:r>
        <w:t>The UE shall also pass the one or more ProSe NR frequencies associated with the ProSe identifier of the ProSe application and the communication mode which is set to unicast mode for the ProSe identifier to the lower layers</w:t>
      </w:r>
      <w:r w:rsidR="00EB1545">
        <w:t xml:space="preserve"> based on the ProSe identifier to ProSe NR frequency mapping rules for 5G ProSe communication over PC5 as specified in clause 5.2.4.</w:t>
      </w:r>
    </w:p>
    <w:p w14:paraId="04189344" w14:textId="77777777" w:rsidR="00E008A4" w:rsidRDefault="00E008A4" w:rsidP="00E008A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sidRPr="00C33F68">
        <w:t xml:space="preserve">PC5 QoS flow establishment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2A7A4A7F" w14:textId="77777777" w:rsidR="00EF2DE5" w:rsidRPr="00C33F68" w:rsidRDefault="00EF2DE5" w:rsidP="0037175B">
      <w:pPr>
        <w:pStyle w:val="Heading3"/>
      </w:pPr>
      <w:bookmarkStart w:id="1003" w:name="_Toc138361649"/>
      <w:r w:rsidRPr="00C33F68">
        <w:t>7.2.</w:t>
      </w:r>
      <w:r w:rsidR="00053035" w:rsidRPr="00C33F68">
        <w:t>8</w:t>
      </w:r>
      <w:r w:rsidRPr="00C33F68">
        <w:tab/>
        <w:t xml:space="preserve">PC5 QoS flow match over </w:t>
      </w:r>
      <w:r w:rsidR="005806BA" w:rsidRPr="00C33F68">
        <w:t>5G ProSe direct</w:t>
      </w:r>
      <w:r w:rsidRPr="00C33F68">
        <w:t xml:space="preserve"> link</w:t>
      </w:r>
      <w:bookmarkEnd w:id="998"/>
      <w:bookmarkEnd w:id="999"/>
      <w:bookmarkEnd w:id="1000"/>
      <w:bookmarkEnd w:id="1001"/>
      <w:bookmarkEnd w:id="1002"/>
      <w:bookmarkEnd w:id="1003"/>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1004" w:name="_Toc138361650"/>
      <w:r w:rsidRPr="00C33F68">
        <w:t>7.2.</w:t>
      </w:r>
      <w:r w:rsidR="00053035" w:rsidRPr="00C33F68">
        <w:t>9</w:t>
      </w:r>
      <w:r w:rsidRPr="00C33F68">
        <w:tab/>
        <w:t xml:space="preserve">Data transmission over </w:t>
      </w:r>
      <w:r w:rsidR="003708C3" w:rsidRPr="00C33F68">
        <w:t>5G ProSe direct</w:t>
      </w:r>
      <w:r w:rsidRPr="00C33F68">
        <w:t xml:space="preserve"> link</w:t>
      </w:r>
      <w:bookmarkEnd w:id="1004"/>
    </w:p>
    <w:p w14:paraId="0A82434A" w14:textId="77777777" w:rsidR="00EF2DE5" w:rsidRPr="00C33F68" w:rsidRDefault="00EF2DE5" w:rsidP="0037175B">
      <w:pPr>
        <w:pStyle w:val="Heading4"/>
      </w:pPr>
      <w:bookmarkStart w:id="1005" w:name="_Toc68196272"/>
      <w:bookmarkStart w:id="1006" w:name="_Toc59208943"/>
      <w:bookmarkStart w:id="1007" w:name="_Toc138361651"/>
      <w:r w:rsidRPr="00C33F68">
        <w:t>7.2.</w:t>
      </w:r>
      <w:r w:rsidR="00053035" w:rsidRPr="00C33F68">
        <w:t>9</w:t>
      </w:r>
      <w:r w:rsidRPr="00C33F68">
        <w:t>.1</w:t>
      </w:r>
      <w:r w:rsidRPr="00C33F68">
        <w:tab/>
        <w:t>Transmission</w:t>
      </w:r>
      <w:bookmarkEnd w:id="1005"/>
      <w:bookmarkEnd w:id="1006"/>
      <w:bookmarkEnd w:id="1007"/>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72C34EB0" w14:textId="77777777" w:rsidR="008A3BC4" w:rsidRPr="00440BEE" w:rsidRDefault="008A3BC4" w:rsidP="008A3BC4">
      <w:pPr>
        <w:rPr>
          <w:noProof/>
          <w:lang w:eastAsia="zh-CN"/>
        </w:rPr>
      </w:pPr>
      <w:bookmarkStart w:id="1008" w:name="_Toc68196273"/>
      <w:bookmarkStart w:id="1009" w:name="_Toc59208944"/>
      <w:r>
        <w:rPr>
          <w:rFonts w:hint="eastAsia"/>
        </w:rPr>
        <w:t xml:space="preserve">If the </w:t>
      </w:r>
      <w:r w:rsidRPr="00C33F68">
        <w:t>5G ProSe direct link</w:t>
      </w:r>
      <w:r w:rsidRPr="00CD7F1D">
        <w:t xml:space="preserve"> </w:t>
      </w:r>
      <w:r w:rsidRPr="00C33F68">
        <w:t>is for direct communication between the 5G ProSe remote UE and the 5G ProSe UE-to-network relay UE</w:t>
      </w:r>
      <w:r>
        <w:rPr>
          <w:rFonts w:hint="eastAsia"/>
        </w:rPr>
        <w:t xml:space="preserve">, </w:t>
      </w:r>
      <w:r>
        <w:rPr>
          <w:rFonts w:hint="eastAsia"/>
          <w:lang w:eastAsia="zh-CN"/>
        </w:rPr>
        <w:t xml:space="preserve">the </w:t>
      </w:r>
      <w:r w:rsidRPr="00C33F68">
        <w:t>associat</w:t>
      </w:r>
      <w:r>
        <w:rPr>
          <w:rFonts w:hint="eastAsia"/>
          <w:lang w:eastAsia="zh-CN"/>
        </w:rPr>
        <w:t>ion of</w:t>
      </w:r>
      <w:r w:rsidRPr="00C33F68">
        <w:t xml:space="preserve"> the ProSe application on the PC5 QoS flow over </w:t>
      </w:r>
      <w:r>
        <w:rPr>
          <w:rFonts w:hint="eastAsia"/>
          <w:lang w:eastAsia="zh-CN"/>
        </w:rPr>
        <w:t xml:space="preserve">the </w:t>
      </w:r>
      <w:r w:rsidRPr="00C33F68">
        <w:t>5G ProSe direct link</w:t>
      </w:r>
      <w:r>
        <w:rPr>
          <w:rFonts w:hint="eastAsia"/>
        </w:rPr>
        <w:t xml:space="preserve"> is performed as specified </w:t>
      </w:r>
      <w:r w:rsidRPr="00C33F68">
        <w:t>in clause </w:t>
      </w:r>
      <w:r>
        <w:rPr>
          <w:rFonts w:hint="eastAsia"/>
        </w:rPr>
        <w:t>8</w:t>
      </w:r>
      <w:r w:rsidRPr="00C33F68">
        <w:t>.2.</w:t>
      </w:r>
      <w:r>
        <w:rPr>
          <w:rFonts w:hint="eastAsia"/>
        </w:rPr>
        <w:t>6.</w:t>
      </w:r>
    </w:p>
    <w:p w14:paraId="4C230EE3" w14:textId="77777777" w:rsidR="00EF2DE5" w:rsidRPr="00C33F68" w:rsidRDefault="00EF2DE5" w:rsidP="0037175B">
      <w:pPr>
        <w:pStyle w:val="Heading4"/>
      </w:pPr>
      <w:bookmarkStart w:id="1010" w:name="_Toc138361652"/>
      <w:r w:rsidRPr="00C33F68">
        <w:t>7.2.</w:t>
      </w:r>
      <w:r w:rsidR="00053035" w:rsidRPr="00C33F68">
        <w:t>9</w:t>
      </w:r>
      <w:r w:rsidRPr="00C33F68">
        <w:t>.2</w:t>
      </w:r>
      <w:r w:rsidRPr="00C33F68">
        <w:tab/>
        <w:t>Procedure for UE to use provisioned radio resources for ProSe communication over PC5</w:t>
      </w:r>
      <w:bookmarkEnd w:id="1008"/>
      <w:bookmarkEnd w:id="1009"/>
      <w:bookmarkEnd w:id="1010"/>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11" w:name="_Toc34388636"/>
      <w:bookmarkStart w:id="1012" w:name="_Toc34404407"/>
      <w:bookmarkStart w:id="1013" w:name="_Toc45282236"/>
      <w:bookmarkStart w:id="1014" w:name="_Toc45882622"/>
      <w:bookmarkStart w:id="1015" w:name="_Toc51951172"/>
      <w:bookmarkStart w:id="1016" w:name="_Toc59208926"/>
      <w:bookmarkStart w:id="1017" w:name="_Toc75734765"/>
      <w:bookmarkStart w:id="1018" w:name="_Toc82772102"/>
      <w:bookmarkStart w:id="1019" w:name="_Toc138361653"/>
      <w:r w:rsidRPr="00C33F68">
        <w:t>7.2.</w:t>
      </w:r>
      <w:r w:rsidR="00BC4895" w:rsidRPr="00C33F68">
        <w:t>10</w:t>
      </w:r>
      <w:r w:rsidRPr="00C33F68">
        <w:tab/>
        <w:t>5G ProSe direct link security mode control procedure</w:t>
      </w:r>
      <w:bookmarkEnd w:id="1011"/>
      <w:bookmarkEnd w:id="1012"/>
      <w:bookmarkEnd w:id="1013"/>
      <w:bookmarkEnd w:id="1014"/>
      <w:bookmarkEnd w:id="1015"/>
      <w:bookmarkEnd w:id="1016"/>
      <w:bookmarkEnd w:id="1017"/>
      <w:bookmarkEnd w:id="1018"/>
      <w:bookmarkEnd w:id="1019"/>
    </w:p>
    <w:p w14:paraId="1775E23D" w14:textId="7F64C706" w:rsidR="000306EC" w:rsidRPr="00C33F68" w:rsidRDefault="000306EC" w:rsidP="0066566A">
      <w:pPr>
        <w:pStyle w:val="Heading4"/>
      </w:pPr>
      <w:bookmarkStart w:id="1020" w:name="_Toc34388637"/>
      <w:bookmarkStart w:id="1021" w:name="_Toc34404408"/>
      <w:bookmarkStart w:id="1022" w:name="_Toc45282237"/>
      <w:bookmarkStart w:id="1023" w:name="_Toc45882623"/>
      <w:bookmarkStart w:id="1024" w:name="_Toc51951173"/>
      <w:bookmarkStart w:id="1025" w:name="_Toc59208927"/>
      <w:bookmarkStart w:id="1026" w:name="_Toc75734766"/>
      <w:bookmarkStart w:id="1027" w:name="_Toc82772103"/>
      <w:bookmarkStart w:id="1028" w:name="_Toc138361654"/>
      <w:r w:rsidRPr="00C33F68">
        <w:t>7.2.</w:t>
      </w:r>
      <w:r w:rsidR="00BC4895" w:rsidRPr="00C33F68">
        <w:t>10</w:t>
      </w:r>
      <w:r w:rsidRPr="00C33F68">
        <w:t>.1</w:t>
      </w:r>
      <w:r w:rsidRPr="00C33F68">
        <w:tab/>
        <w:t>General</w:t>
      </w:r>
      <w:bookmarkEnd w:id="1020"/>
      <w:bookmarkEnd w:id="1021"/>
      <w:bookmarkEnd w:id="1022"/>
      <w:bookmarkEnd w:id="1023"/>
      <w:bookmarkEnd w:id="1024"/>
      <w:bookmarkEnd w:id="1025"/>
      <w:bookmarkEnd w:id="1026"/>
      <w:bookmarkEnd w:id="1027"/>
      <w:bookmarkEnd w:id="1028"/>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9" w:name="_Toc34388638"/>
      <w:bookmarkStart w:id="1030" w:name="_Toc34404409"/>
      <w:bookmarkStart w:id="1031" w:name="_Toc45282238"/>
      <w:bookmarkStart w:id="1032" w:name="_Toc45882624"/>
      <w:bookmarkStart w:id="1033" w:name="_Toc51951174"/>
      <w:bookmarkStart w:id="1034" w:name="_Toc59208928"/>
      <w:bookmarkStart w:id="1035" w:name="_Toc75734767"/>
      <w:bookmarkStart w:id="1036" w:name="_Toc82772104"/>
      <w:bookmarkStart w:id="1037" w:name="_Toc138361655"/>
      <w:r w:rsidRPr="00C33F68">
        <w:t>7.2.</w:t>
      </w:r>
      <w:r w:rsidR="00BC4895" w:rsidRPr="00C33F68">
        <w:t>10</w:t>
      </w:r>
      <w:r w:rsidRPr="00C33F68">
        <w:t>.2</w:t>
      </w:r>
      <w:r w:rsidRPr="00C33F68">
        <w:tab/>
        <w:t>5G ProSe direct link security mode control procedure initiation by the initiating UE</w:t>
      </w:r>
      <w:bookmarkEnd w:id="1029"/>
      <w:bookmarkEnd w:id="1030"/>
      <w:bookmarkEnd w:id="1031"/>
      <w:bookmarkEnd w:id="1032"/>
      <w:bookmarkEnd w:id="1033"/>
      <w:bookmarkEnd w:id="1034"/>
      <w:bookmarkEnd w:id="1035"/>
      <w:bookmarkEnd w:id="1036"/>
      <w:bookmarkEnd w:id="1037"/>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10817C9A" w:rsidR="000306EC"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5295D9CA" w14:textId="255E80C1" w:rsidR="00910292" w:rsidRPr="00C33F68" w:rsidRDefault="00910292" w:rsidP="00C62E9E">
      <w:pPr>
        <w:pStyle w:val="NO"/>
      </w:pPr>
      <w:bookmarkStart w:id="1038" w:name="_Hlk125392475"/>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bookmarkEnd w:id="1038"/>
      <w:r>
        <w:t>.</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649D0BD6" w14:textId="220D2271" w:rsidR="00613884" w:rsidRPr="00C33F68" w:rsidRDefault="00613884" w:rsidP="00613884">
      <w:pPr>
        <w:pStyle w:val="B2"/>
      </w:pPr>
      <w:r>
        <w:t>2</w:t>
      </w:r>
      <w:r w:rsidRPr="00C33F68">
        <w:t>)</w:t>
      </w:r>
      <w:r w:rsidRPr="00C33F68">
        <w:tab/>
        <w:t>derive K</w:t>
      </w:r>
      <w:r w:rsidRPr="00C33F68">
        <w:rPr>
          <w:vertAlign w:val="subscript"/>
        </w:rPr>
        <w:t>NRP-sess</w:t>
      </w:r>
      <w:r w:rsidRPr="00C33F68">
        <w:t xml:space="preserve"> from</w:t>
      </w:r>
      <w:r>
        <w:t xml:space="preserve"> </w:t>
      </w:r>
      <w:r w:rsidRPr="00C33F68">
        <w:t>Nonce_1 received in the PROSE DIRECT LINK ESTABLISHMENT REQUEST message</w:t>
      </w:r>
      <w:r>
        <w:rPr>
          <w:rFonts w:hint="eastAsia"/>
          <w:lang w:eastAsia="zh-CN"/>
        </w:rPr>
        <w:t>,</w:t>
      </w:r>
      <w:r w:rsidRPr="00C33F68">
        <w:t xml:space="preserve"> </w:t>
      </w:r>
      <w:r w:rsidRPr="00C33F68">
        <w:rPr>
          <w:noProof/>
        </w:rPr>
        <w:t>K</w:t>
      </w:r>
      <w:r w:rsidRPr="00C33F68">
        <w:rPr>
          <w:noProof/>
          <w:vertAlign w:val="subscript"/>
        </w:rPr>
        <w:t>NRP</w:t>
      </w:r>
      <w:r>
        <w:rPr>
          <w:rFonts w:hint="eastAsia"/>
          <w:noProof/>
          <w:vertAlign w:val="subscript"/>
          <w:lang w:eastAsia="zh-CN"/>
        </w:rPr>
        <w:t xml:space="preserve"> </w:t>
      </w:r>
      <w:r>
        <w:rPr>
          <w:rFonts w:hint="eastAsia"/>
          <w:lang w:eastAsia="zh-CN"/>
        </w:rPr>
        <w:t>and</w:t>
      </w:r>
      <w:r w:rsidRPr="00C33F68">
        <w:t xml:space="preserve"> Nonce_2</w:t>
      </w:r>
      <w:r>
        <w:rPr>
          <w:rFonts w:hint="eastAsia"/>
          <w:lang w:eastAsia="zh-CN"/>
        </w:rPr>
        <w:t>,</w:t>
      </w:r>
      <w:r w:rsidRPr="00C33F68">
        <w:t xml:space="preserve"> as specified in 3GPP TS 33.536 [37];</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5E0774B2" w:rsidR="000306EC" w:rsidRPr="00C33F68" w:rsidRDefault="000306EC" w:rsidP="000306EC">
      <w:pPr>
        <w:pStyle w:val="NO"/>
      </w:pPr>
      <w:r w:rsidRPr="00C33F68">
        <w:t>NOTE</w:t>
      </w:r>
      <w:r w:rsidR="007B32D0">
        <w:t> </w:t>
      </w:r>
      <w:r w:rsidR="003D2EDE">
        <w:t>2</w:t>
      </w:r>
      <w:r w:rsidRPr="00C33F68">
        <w:t>:</w:t>
      </w:r>
      <w:r w:rsidRPr="00C33F68">
        <w:tab/>
        <w:t>The key establishment information container is provided by upper layers.</w:t>
      </w:r>
    </w:p>
    <w:p w14:paraId="3BDFBE98" w14:textId="755FB3A0"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w:t>
      </w:r>
      <w:r w:rsidR="003D2EDE" w:rsidRPr="00BF7CC3">
        <w:t>a new K</w:t>
      </w:r>
      <w:r w:rsidR="003D2EDE" w:rsidRPr="00BF7CC3">
        <w:rPr>
          <w:vertAlign w:val="subscript"/>
        </w:rPr>
        <w:t>NRP</w:t>
      </w:r>
      <w:r w:rsidR="003D2EDE" w:rsidRPr="00BF7CC3">
        <w:t xml:space="preserve"> or K</w:t>
      </w:r>
      <w:r w:rsidR="003D2EDE" w:rsidRPr="00BF7CC3">
        <w:rPr>
          <w:vertAlign w:val="subscript"/>
        </w:rPr>
        <w:t>NR_ProSe</w:t>
      </w:r>
      <w:r w:rsidR="003D2EDE" w:rsidRPr="00BF7CC3">
        <w:t xml:space="preserve"> </w:t>
      </w:r>
      <w:r w:rsidR="003D2EDE">
        <w:t xml:space="preserve">has been </w:t>
      </w:r>
      <w:r w:rsidR="00E848E2">
        <w:t>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E1BACFE" w:rsidR="00B029DC" w:rsidRDefault="00B029DC" w:rsidP="00B029DC">
      <w:pPr>
        <w:pStyle w:val="B2"/>
        <w:rPr>
          <w:lang w:eastAsia="zh-CN"/>
        </w:rPr>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6C866CA" w14:textId="57431A68" w:rsidR="003D2EDE" w:rsidRPr="00C33F68" w:rsidRDefault="003D2EDE" w:rsidP="00C62E9E">
      <w:pPr>
        <w:pStyle w:val="NO"/>
      </w:pPr>
      <w:r w:rsidRPr="00C33F68">
        <w:t>NOTE</w:t>
      </w:r>
      <w:r>
        <w:t> 3</w:t>
      </w:r>
      <w:r w:rsidRPr="00C33F68">
        <w:t>:</w:t>
      </w:r>
      <w:r w:rsidRPr="00C33F68">
        <w:tab/>
      </w:r>
      <w:r>
        <w:t xml:space="preserve">If </w:t>
      </w:r>
      <w:r w:rsidRPr="00746276">
        <w:t>the direct communication is not between the 5G ProSe remote UE and the 5G ProSe UE-to-network relay UE</w:t>
      </w:r>
      <w:r>
        <w:t xml:space="preserve">, the </w:t>
      </w:r>
      <w:r w:rsidRPr="00626465">
        <w:t>K</w:t>
      </w:r>
      <w:r w:rsidRPr="00626465">
        <w:rPr>
          <w:vertAlign w:val="subscript"/>
        </w:rPr>
        <w:t>NRP-sess</w:t>
      </w:r>
      <w:r w:rsidRPr="00626465">
        <w:t xml:space="preserve"> ID </w:t>
      </w:r>
      <w:r>
        <w:t xml:space="preserve">holds the ID that corresponds to </w:t>
      </w:r>
      <w:r w:rsidRPr="00626465">
        <w:t>K</w:t>
      </w:r>
      <w:r w:rsidRPr="00626465">
        <w:rPr>
          <w:vertAlign w:val="subscript"/>
        </w:rPr>
        <w:t>NRP-sess</w:t>
      </w:r>
      <w:r w:rsidRPr="00C33F68">
        <w:t>.</w:t>
      </w:r>
      <w:r>
        <w:t xml:space="preserve"> </w:t>
      </w:r>
      <w:r w:rsidRPr="00746276">
        <w:t xml:space="preserve">If the direct communication is between the 5G ProSe remote UE and the 5G ProSe UE-to-network relay UE, the </w:t>
      </w:r>
      <w:r w:rsidRPr="00626465">
        <w:t>K</w:t>
      </w:r>
      <w:r w:rsidRPr="00626465">
        <w:rPr>
          <w:vertAlign w:val="subscript"/>
        </w:rPr>
        <w:t>NRP-sess</w:t>
      </w:r>
      <w:r w:rsidRPr="00626465">
        <w:t xml:space="preserve"> ID</w:t>
      </w:r>
      <w:r w:rsidRPr="00746276">
        <w:t xml:space="preserve"> holds the ID that corresponds</w:t>
      </w:r>
      <w:r>
        <w:t xml:space="preserve"> to </w:t>
      </w:r>
      <w:r w:rsidRPr="00D84B5B">
        <w:t>K</w:t>
      </w:r>
      <w:r w:rsidRPr="00D84B5B">
        <w:rPr>
          <w:vertAlign w:val="subscript"/>
        </w:rPr>
        <w:t>NRP-sess</w:t>
      </w:r>
      <w:r w:rsidRPr="00D84B5B">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 xml:space="preserve">or </w:t>
      </w:r>
      <w:r w:rsidRPr="00D84B5B">
        <w:t>K</w:t>
      </w:r>
      <w:r w:rsidRPr="00D84B5B">
        <w:rPr>
          <w:vertAlign w:val="subscript"/>
        </w:rPr>
        <w:t>relay-sess</w:t>
      </w:r>
      <w:r w:rsidRPr="00D84B5B">
        <w:t xml:space="preserve"> </w:t>
      </w:r>
      <w:r>
        <w:t>(</w:t>
      </w:r>
      <w:r w:rsidRPr="00CE6DE4">
        <w:t xml:space="preserve">if security procedure over </w:t>
      </w:r>
      <w:r>
        <w:t>control</w:t>
      </w:r>
      <w:r w:rsidRPr="00CE6DE4">
        <w:rPr>
          <w:rFonts w:hint="eastAsia"/>
        </w:rPr>
        <w:t xml:space="preserve"> </w:t>
      </w:r>
      <w:r w:rsidRPr="00CE6DE4">
        <w:t>plane is used</w:t>
      </w:r>
      <w: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Default="007B32D0" w:rsidP="004D4D9C">
      <w:pPr>
        <w:pStyle w:val="B1"/>
      </w:pPr>
      <w:r>
        <w:t>3)</w:t>
      </w:r>
      <w:r>
        <w:tab/>
        <w:t>otherwise,</w:t>
      </w:r>
      <w:r w:rsidR="001D0F10">
        <w:t xml:space="preserve"> </w:t>
      </w:r>
      <w:r>
        <w:t>self-assign a source layer-2 ID, and the destination layer-2 ID set to the source layer-2 ID in the PROSE DIRECT LINK ESTABLISHMENT REQUEST message.</w:t>
      </w:r>
    </w:p>
    <w:p w14:paraId="4CEFBA7E" w14:textId="5F14B1C5" w:rsidR="007B32D0" w:rsidRDefault="007B32D0" w:rsidP="004D4D9C">
      <w:pPr>
        <w:pStyle w:val="NO"/>
      </w:pPr>
      <w:r>
        <w:t>NOTE </w:t>
      </w:r>
      <w:r w:rsidR="00E618A6">
        <w:t>4</w:t>
      </w:r>
      <w:r>
        <w:t>:</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37F4BBFE" w:rsidR="007B32D0" w:rsidRDefault="007B32D0" w:rsidP="004D4D9C">
      <w:pPr>
        <w:pStyle w:val="NO"/>
      </w:pPr>
      <w:r>
        <w:t>NOTE </w:t>
      </w:r>
      <w:r w:rsidR="00E618A6">
        <w:t>5</w:t>
      </w:r>
      <w:r>
        <w:t>:</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42DCC88E" w:rsidR="000306EC" w:rsidRPr="00C33F68" w:rsidRDefault="000306EC" w:rsidP="000306EC">
      <w:pPr>
        <w:pStyle w:val="NO"/>
      </w:pPr>
      <w:r w:rsidRPr="00C33F68">
        <w:t>NOTE</w:t>
      </w:r>
      <w:r w:rsidR="007B32D0">
        <w:t> </w:t>
      </w:r>
      <w:r w:rsidR="00E618A6">
        <w:t>6</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70pt;height:213pt" o:ole="">
            <v:imagedata r:id="rId68" o:title=""/>
          </v:shape>
          <o:OLEObject Type="Embed" ProgID="Visio.Drawing.15" ShapeID="_x0000_i1054" DrawAspect="Content" ObjectID="_1750182543"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9" w:name="_Toc34388639"/>
      <w:bookmarkStart w:id="1040" w:name="_Toc34404410"/>
      <w:bookmarkStart w:id="1041" w:name="_Toc45282239"/>
      <w:bookmarkStart w:id="1042" w:name="_Toc45882625"/>
      <w:bookmarkStart w:id="1043" w:name="_Toc51951175"/>
      <w:bookmarkStart w:id="1044" w:name="_Toc59208929"/>
      <w:bookmarkStart w:id="1045" w:name="_Toc75734768"/>
      <w:bookmarkStart w:id="1046" w:name="_Toc82772105"/>
      <w:bookmarkStart w:id="1047" w:name="_Toc138361656"/>
      <w:r w:rsidRPr="00C33F68">
        <w:t>7.2.</w:t>
      </w:r>
      <w:r w:rsidR="00BC4895" w:rsidRPr="00C33F68">
        <w:t>10</w:t>
      </w:r>
      <w:r w:rsidRPr="00C33F68">
        <w:t>.3</w:t>
      </w:r>
      <w:r w:rsidRPr="00C33F68">
        <w:tab/>
        <w:t>5G ProSe direct link security mode control procedure accepted by the target UE</w:t>
      </w:r>
      <w:bookmarkEnd w:id="1039"/>
      <w:bookmarkEnd w:id="1040"/>
      <w:bookmarkEnd w:id="1041"/>
      <w:bookmarkEnd w:id="1042"/>
      <w:bookmarkEnd w:id="1043"/>
      <w:bookmarkEnd w:id="1044"/>
      <w:bookmarkEnd w:id="1045"/>
      <w:bookmarkEnd w:id="1046"/>
      <w:bookmarkEnd w:id="1047"/>
    </w:p>
    <w:p w14:paraId="270313B8" w14:textId="6FAFBE8B" w:rsidR="002620B2" w:rsidRPr="00C33F68" w:rsidRDefault="002620B2" w:rsidP="002620B2">
      <w:r w:rsidRPr="00C33F68">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13360C59" w:rsidR="000306EC" w:rsidRPr="00C33F68" w:rsidRDefault="000306EC" w:rsidP="000306EC">
      <w:pPr>
        <w:pStyle w:val="B1"/>
      </w:pPr>
      <w:r w:rsidRPr="00C33F68">
        <w:t>a)</w:t>
      </w:r>
      <w:r w:rsidRPr="00C33F68">
        <w:tab/>
        <w:t xml:space="preserve">checking that the selected security algorithms </w:t>
      </w:r>
      <w:r w:rsidR="002B255E">
        <w:t xml:space="preserve">IE </w:t>
      </w:r>
      <w:r w:rsidRPr="00C33F68">
        <w:t>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5BCEBBC9" w:rsidR="000306EC" w:rsidRPr="00C33F68" w:rsidRDefault="000306EC" w:rsidP="000306EC">
      <w:pPr>
        <w:pStyle w:val="B1"/>
      </w:pPr>
      <w:r w:rsidRPr="00C33F68">
        <w:t>e)</w:t>
      </w:r>
      <w:r w:rsidRPr="00C33F68">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2B255E">
        <w:t xml:space="preserve">IE </w:t>
      </w:r>
      <w:r w:rsidRPr="00C33F68">
        <w:t>in the PROSE DIRECT LINK SECURITY MODE COMMAND message do not include the null integrity protection algorithm.</w:t>
      </w:r>
    </w:p>
    <w:p w14:paraId="73D660E7" w14:textId="77777777" w:rsidR="00E848E2" w:rsidRDefault="000306EC" w:rsidP="000306EC">
      <w:r w:rsidRPr="00C33F68">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4D602673" w:rsidR="000306EC"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E618A6">
        <w:t>/</w:t>
      </w:r>
      <w:r w:rsidR="00E618A6" w:rsidRPr="00746276">
        <w:t>K</w:t>
      </w:r>
      <w:r w:rsidR="00E618A6" w:rsidRPr="00746276">
        <w:rPr>
          <w:vertAlign w:val="subscript"/>
        </w:rPr>
        <w:t>NR_ProSe</w:t>
      </w:r>
      <w:r w:rsidR="000306EC" w:rsidRPr="00C33F68">
        <w:t>.</w:t>
      </w:r>
    </w:p>
    <w:p w14:paraId="7CAFF8BE" w14:textId="5A3ADE7D" w:rsidR="00E618A6" w:rsidRPr="00C33F68" w:rsidRDefault="00E618A6" w:rsidP="00C62E9E">
      <w:pPr>
        <w:pStyle w:val="NO"/>
      </w:pPr>
      <w:r w:rsidRPr="00C33F68">
        <w:t>NOTE</w:t>
      </w:r>
      <w:r>
        <w:t> 1</w:t>
      </w:r>
      <w:r w:rsidRPr="00C33F68">
        <w:t>:</w:t>
      </w:r>
      <w:r w:rsidRPr="00C33F68">
        <w:tab/>
      </w:r>
      <w:r>
        <w:t xml:space="preserve">If </w:t>
      </w:r>
      <w:r w:rsidRPr="00746276">
        <w:t>the direct communication is not between the 5G ProSe remote UE and the 5G ProSe UE-to-network relay UE</w:t>
      </w:r>
      <w:r>
        <w:t xml:space="preserve">, the </w:t>
      </w:r>
      <w:r w:rsidRPr="00746276">
        <w:t>K</w:t>
      </w:r>
      <w:r w:rsidRPr="00746276">
        <w:rPr>
          <w:vertAlign w:val="subscript"/>
        </w:rPr>
        <w:t>NRP</w:t>
      </w:r>
      <w:r w:rsidRPr="00746276">
        <w:t xml:space="preserve"> ID </w:t>
      </w:r>
      <w:r>
        <w:t xml:space="preserve">holds the ID that corresponds to </w:t>
      </w:r>
      <w:r w:rsidRPr="00746276">
        <w:t>K</w:t>
      </w:r>
      <w:r w:rsidRPr="00746276">
        <w:rPr>
          <w:vertAlign w:val="subscript"/>
        </w:rPr>
        <w:t>NRP</w:t>
      </w:r>
      <w:r w:rsidRPr="00C33F68">
        <w:t>.</w:t>
      </w:r>
      <w:r>
        <w:t xml:space="preserve"> </w:t>
      </w:r>
      <w:r w:rsidRPr="00746276">
        <w:t>If the direct communication is between the 5G ProSe remote UE and the 5G ProSe UE-to-network relay UE, the K</w:t>
      </w:r>
      <w:r w:rsidRPr="00746276">
        <w:rPr>
          <w:vertAlign w:val="subscript"/>
        </w:rPr>
        <w:t>NRP</w:t>
      </w:r>
      <w:r w:rsidRPr="00746276">
        <w:t xml:space="preserve"> ID holds the ID that corresponds</w:t>
      </w:r>
      <w:r>
        <w:t xml:space="preserve"> to </w:t>
      </w:r>
      <w:r w:rsidRPr="00746276">
        <w:t>K</w:t>
      </w:r>
      <w:r w:rsidRPr="00746276">
        <w:rPr>
          <w:vertAlign w:val="subscript"/>
        </w:rPr>
        <w:t>NRP</w:t>
      </w:r>
      <w:r w:rsidRPr="00746276">
        <w:t xml:space="preserve"> </w:t>
      </w:r>
      <w:r>
        <w:t xml:space="preserve">(if </w:t>
      </w:r>
      <w:r w:rsidRPr="00CE6DE4">
        <w:t>security procedure over user</w:t>
      </w:r>
      <w:r w:rsidRPr="00CE6DE4">
        <w:rPr>
          <w:rFonts w:hint="eastAsia"/>
        </w:rPr>
        <w:t xml:space="preserve"> </w:t>
      </w:r>
      <w:r w:rsidRPr="00CE6DE4">
        <w:t xml:space="preserve">plane </w:t>
      </w:r>
      <w:r>
        <w:t xml:space="preserve">is used) </w:t>
      </w:r>
      <w:r w:rsidRPr="00746276">
        <w:t>or K</w:t>
      </w:r>
      <w:r w:rsidRPr="00746276">
        <w:rPr>
          <w:vertAlign w:val="subscript"/>
        </w:rPr>
        <w:t>NR_ProSe</w:t>
      </w:r>
      <w:r w:rsidRPr="00746276">
        <w:t xml:space="preserve"> </w:t>
      </w:r>
      <w:r>
        <w:t>(</w:t>
      </w:r>
      <w:r w:rsidRPr="00CE6DE4">
        <w:t xml:space="preserve">if security procedure over </w:t>
      </w:r>
      <w:r>
        <w:t>control</w:t>
      </w:r>
      <w:r w:rsidRPr="00CE6DE4">
        <w:rPr>
          <w:rFonts w:hint="eastAsia"/>
        </w:rPr>
        <w:t xml:space="preserve"> </w:t>
      </w:r>
      <w:r w:rsidRPr="00CE6DE4">
        <w:t>plane is used</w:t>
      </w:r>
      <w:r>
        <w:t>).</w:t>
      </w:r>
    </w:p>
    <w:p w14:paraId="350EA514" w14:textId="1C2A4975"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w:t>
      </w:r>
      <w:r w:rsidR="00E31245">
        <w:t>UP-</w:t>
      </w:r>
      <w:r>
        <w:t xml:space="preserve">PRUK and obtain the </w:t>
      </w:r>
      <w:r w:rsidR="00E31245">
        <w:t>UP-</w:t>
      </w:r>
      <w:r>
        <w:t xml:space="preserve">PRUK ID from the GPI, and use the </w:t>
      </w:r>
      <w:r w:rsidR="00E31245">
        <w:t>UP-</w:t>
      </w:r>
      <w:r>
        <w:t xml:space="preserve">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14D6D5C7" w14:textId="77777777" w:rsidR="0055473D" w:rsidRDefault="0055473D" w:rsidP="0055473D">
      <w:pPr>
        <w:pStyle w:val="B1"/>
        <w:rPr>
          <w:lang w:eastAsia="zh-CN"/>
        </w:rPr>
      </w:pPr>
      <w:r w:rsidRPr="00C33F68">
        <w:t>a)</w:t>
      </w:r>
      <w:r w:rsidRPr="00C33F68">
        <w:tab/>
      </w:r>
      <w:r>
        <w:rPr>
          <w:rFonts w:hint="eastAsia"/>
          <w:lang w:eastAsia="zh-CN"/>
        </w:rPr>
        <w:t xml:space="preserve">if </w:t>
      </w:r>
      <w:r w:rsidRPr="00C33F68">
        <w:t>the 5G ProSe direct link security mode control procedure was triggered during a 5G ProSe direct link establishment procedure</w:t>
      </w:r>
      <w:r>
        <w:rPr>
          <w:rFonts w:hint="eastAsia"/>
          <w:lang w:eastAsia="zh-CN"/>
        </w:rPr>
        <w:t>:</w:t>
      </w:r>
    </w:p>
    <w:p w14:paraId="10D3FF6D" w14:textId="66654E28" w:rsidR="0055473D" w:rsidRDefault="0055473D" w:rsidP="0055473D">
      <w:pPr>
        <w:pStyle w:val="B2"/>
        <w:rPr>
          <w:lang w:eastAsia="zh-CN"/>
        </w:rPr>
      </w:pPr>
      <w:r>
        <w:rPr>
          <w:rFonts w:hint="eastAsia"/>
          <w:lang w:eastAsia="zh-CN"/>
        </w:rPr>
        <w:t>1)</w:t>
      </w:r>
      <w:r>
        <w:rPr>
          <w:rFonts w:hint="eastAsia"/>
          <w:lang w:eastAsia="zh-CN"/>
        </w:rPr>
        <w:tab/>
      </w:r>
      <w:r w:rsidRPr="00C33F68">
        <w:t xml:space="preserve">shall include the PQFI and the corresponding PC5 QoS parameters if the </w:t>
      </w:r>
      <w:r>
        <w:rPr>
          <w:rFonts w:hint="eastAsia"/>
          <w:lang w:eastAsia="zh-CN"/>
        </w:rPr>
        <w:t xml:space="preserve">5G ProSe </w:t>
      </w:r>
      <w:r w:rsidRPr="00C33F68">
        <w:t xml:space="preserve">direct </w:t>
      </w:r>
      <w:r>
        <w:rPr>
          <w:rFonts w:hint="eastAsia"/>
          <w:lang w:eastAsia="zh-CN"/>
        </w:rPr>
        <w:t>link</w:t>
      </w:r>
      <w:r w:rsidRPr="00C33F68">
        <w:t xml:space="preserve"> is not for 5G ProSe direct communication between the 5G ProSe remote UE and the 5G ProSe UE-to-network relay UE;</w:t>
      </w:r>
      <w:r>
        <w:rPr>
          <w:rFonts w:hint="eastAsia"/>
          <w:lang w:eastAsia="zh-CN"/>
        </w:rPr>
        <w:t xml:space="preserve"> or</w:t>
      </w:r>
    </w:p>
    <w:p w14:paraId="2FFAA631" w14:textId="77777777" w:rsidR="0055473D" w:rsidRPr="0064113C" w:rsidRDefault="0055473D" w:rsidP="0055473D">
      <w:pPr>
        <w:pStyle w:val="B2"/>
      </w:pPr>
      <w:r>
        <w:rPr>
          <w:rFonts w:hint="eastAsia"/>
          <w:lang w:eastAsia="zh-CN"/>
        </w:rPr>
        <w:t>2)</w:t>
      </w:r>
      <w:r>
        <w:rPr>
          <w:rFonts w:hint="eastAsia"/>
          <w:lang w:eastAsia="zh-CN"/>
        </w:rPr>
        <w:tab/>
        <w:t>may</w:t>
      </w:r>
      <w:r w:rsidRPr="00C33F68">
        <w:t xml:space="preserve"> include the PQFI and the corresponding PC5 QoS parameters if the</w:t>
      </w:r>
      <w:r>
        <w:rPr>
          <w:rFonts w:hint="eastAsia"/>
          <w:lang w:eastAsia="zh-CN"/>
        </w:rPr>
        <w:t xml:space="preserve"> 5G</w:t>
      </w:r>
      <w:r w:rsidRPr="00C33F68">
        <w:t xml:space="preserve"> </w:t>
      </w:r>
      <w:r>
        <w:rPr>
          <w:rFonts w:hint="eastAsia"/>
          <w:lang w:eastAsia="zh-CN"/>
        </w:rPr>
        <w:t xml:space="preserve">ProSe </w:t>
      </w:r>
      <w:r w:rsidRPr="00C33F68">
        <w:t xml:space="preserve">direct </w:t>
      </w:r>
      <w:r>
        <w:rPr>
          <w:rFonts w:hint="eastAsia"/>
          <w:lang w:eastAsia="zh-CN"/>
        </w:rPr>
        <w:t>link</w:t>
      </w:r>
      <w:r w:rsidRPr="00C33F68">
        <w:t xml:space="preserve"> is for 5G ProSe direct communication between 5G ProSe layer-</w:t>
      </w:r>
      <w:r>
        <w:rPr>
          <w:rFonts w:hint="eastAsia"/>
          <w:lang w:eastAsia="zh-CN"/>
        </w:rPr>
        <w:t xml:space="preserve">3 </w:t>
      </w:r>
      <w:r w:rsidRPr="00C33F68">
        <w:t>remote UE and 5G ProSe layer-</w:t>
      </w:r>
      <w:r>
        <w:rPr>
          <w:rFonts w:hint="eastAsia"/>
          <w:lang w:eastAsia="zh-CN"/>
        </w:rPr>
        <w:t>3</w:t>
      </w:r>
      <w:r w:rsidRPr="00C33F68">
        <w:t xml:space="preserve"> UE-to-network relay UE;</w:t>
      </w:r>
    </w:p>
    <w:p w14:paraId="3DC680BA" w14:textId="2B06BBCA" w:rsidR="0055473D" w:rsidRPr="0064113C" w:rsidRDefault="0055473D" w:rsidP="0055473D">
      <w:pPr>
        <w:pStyle w:val="NO"/>
        <w:rPr>
          <w:lang w:eastAsia="zh-CN"/>
        </w:rPr>
      </w:pPr>
      <w:r>
        <w:rPr>
          <w:rFonts w:hint="eastAsia"/>
          <w:lang w:eastAsia="zh-CN"/>
        </w:rPr>
        <w:t>NOTE</w:t>
      </w:r>
      <w:r>
        <w:t> </w:t>
      </w:r>
      <w:r w:rsidR="00E618A6">
        <w:rPr>
          <w:lang w:eastAsia="zh-CN"/>
        </w:rPr>
        <w:t>2</w:t>
      </w:r>
      <w:r>
        <w:rPr>
          <w:rFonts w:hint="eastAsia"/>
          <w:lang w:eastAsia="zh-CN"/>
        </w:rPr>
        <w:t>:</w:t>
      </w:r>
      <w:r>
        <w:rPr>
          <w:rFonts w:hint="eastAsia"/>
          <w:lang w:eastAsia="zh-CN"/>
        </w:rPr>
        <w:tab/>
        <w:t>T</w:t>
      </w:r>
      <w:r w:rsidRPr="0064113C">
        <w:t xml:space="preserve">he PQFI and the corresponding PC5 QoS parameters </w:t>
      </w:r>
      <w:r>
        <w:rPr>
          <w:rFonts w:hint="eastAsia"/>
          <w:lang w:eastAsia="zh-CN"/>
        </w:rPr>
        <w:t xml:space="preserve">are not included </w:t>
      </w:r>
      <w:r w:rsidRPr="0064113C">
        <w:t xml:space="preserve">if the </w:t>
      </w:r>
      <w:r>
        <w:rPr>
          <w:rFonts w:hint="eastAsia"/>
          <w:lang w:eastAsia="zh-CN"/>
        </w:rPr>
        <w:t xml:space="preserve">5G ProSe </w:t>
      </w:r>
      <w:r w:rsidRPr="0064113C">
        <w:t xml:space="preserve">direct </w:t>
      </w:r>
      <w:r>
        <w:rPr>
          <w:rFonts w:hint="eastAsia"/>
          <w:lang w:eastAsia="zh-CN"/>
        </w:rPr>
        <w:t xml:space="preserve">link </w:t>
      </w:r>
      <w:r w:rsidRPr="0064113C">
        <w:t>is for 5G ProSe direct communication between 5G ProSe layer-2</w:t>
      </w:r>
      <w:r w:rsidRPr="0064113C">
        <w:rPr>
          <w:lang w:eastAsia="zh-CN"/>
        </w:rPr>
        <w:t xml:space="preserve"> </w:t>
      </w:r>
      <w:r w:rsidRPr="0064113C">
        <w:t>remote UE and 5G ProSe layer-</w:t>
      </w:r>
      <w:r w:rsidRPr="0064113C">
        <w:rPr>
          <w:lang w:eastAsia="zh-CN"/>
        </w:rPr>
        <w:t>2</w:t>
      </w:r>
      <w:r w:rsidRPr="0064113C">
        <w:t xml:space="preserve"> UE-to-network relay UE</w:t>
      </w:r>
      <w:r>
        <w:rPr>
          <w:rFonts w:hint="eastAsia"/>
          <w:lang w:eastAsia="zh-CN"/>
        </w:rPr>
        <w:t>.</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4F6C278D" w14:textId="7E323B98" w:rsidR="009A5CD6" w:rsidRPr="00C33F68" w:rsidRDefault="009A5CD6" w:rsidP="009A5CD6">
      <w:pPr>
        <w:pStyle w:val="B2"/>
      </w:pPr>
      <w:r w:rsidRPr="00C33F68">
        <w:t>1)</w:t>
      </w:r>
      <w:r w:rsidRPr="00C33F68">
        <w:tab/>
        <w:t xml:space="preserve">"IPv6 router" if </w:t>
      </w:r>
      <w:r>
        <w:rPr>
          <w:rFonts w:hint="eastAsia"/>
          <w:lang w:eastAsia="zh-CN"/>
        </w:rPr>
        <w:t xml:space="preserve">only </w:t>
      </w:r>
      <w:r w:rsidRPr="00C33F68">
        <w:t>IPv6 address allocation mechanism is supported by the target UE, i.e., acting as an IPv6 router;</w:t>
      </w:r>
    </w:p>
    <w:p w14:paraId="03363174" w14:textId="77777777" w:rsidR="009A5CD6" w:rsidRPr="00C33F68" w:rsidRDefault="009A5CD6" w:rsidP="009A5CD6">
      <w:pPr>
        <w:pStyle w:val="B2"/>
      </w:pPr>
      <w:r>
        <w:rPr>
          <w:rFonts w:hint="eastAsia"/>
          <w:lang w:eastAsia="zh-CN"/>
        </w:rPr>
        <w:t>2</w:t>
      </w:r>
      <w:r w:rsidRPr="00C33F68">
        <w:t>)</w:t>
      </w:r>
      <w:r w:rsidRPr="00C33F68">
        <w:tab/>
        <w:t>"DHCPv4 server" if only IPv4 address allocation mechanism is supported by the target UE, i.e., acting as a DHCPv4 server;</w:t>
      </w:r>
    </w:p>
    <w:p w14:paraId="5113F1D3" w14:textId="77777777" w:rsidR="009A5CD6" w:rsidRPr="00C33F68" w:rsidRDefault="009A5CD6" w:rsidP="009A5CD6">
      <w:pPr>
        <w:pStyle w:val="B2"/>
      </w:pPr>
      <w:r w:rsidRPr="00C33F68">
        <w:t>3)</w:t>
      </w:r>
      <w:r w:rsidRPr="00C33F68">
        <w:tab/>
        <w:t>"DHCPv4 server &amp; IPv6 Router" if both IPv4 and IPv6 address allocation mechanism are supported by the target UE; or</w:t>
      </w:r>
    </w:p>
    <w:p w14:paraId="05311ED3" w14:textId="760D45E8" w:rsidR="009A5CD6" w:rsidRPr="00C33F68" w:rsidRDefault="009A5CD6" w:rsidP="009A5CD6">
      <w:pPr>
        <w:pStyle w:val="B2"/>
      </w:pPr>
      <w:r>
        <w:rPr>
          <w:rFonts w:hint="eastAsia"/>
          <w:lang w:eastAsia="zh-CN"/>
        </w:rPr>
        <w:t>4</w:t>
      </w:r>
      <w:r w:rsidRPr="00C33F68">
        <w:t>)</w:t>
      </w:r>
      <w:r w:rsidRPr="00C33F68">
        <w:tab/>
        <w:t>"address allocation not supported</w:t>
      </w:r>
      <w:r w:rsidRPr="00C33F68">
        <w:rPr>
          <w:lang w:eastAsia="zh-CN"/>
        </w:rPr>
        <w:t xml:space="preserve">" </w:t>
      </w:r>
      <w:r w:rsidRPr="00C33F68">
        <w:t>if neither IPv4 nor IPv6 address allocation mechanism is supported by the target UE;</w:t>
      </w:r>
    </w:p>
    <w:p w14:paraId="48782FBC" w14:textId="77777777" w:rsidR="009A5CD6" w:rsidRPr="00C33F68" w:rsidRDefault="009A5CD6" w:rsidP="009A5CD6">
      <w:pPr>
        <w:pStyle w:val="NO"/>
      </w:pPr>
      <w:r w:rsidRPr="00C33F68">
        <w:t>NOTE</w:t>
      </w:r>
      <w:r>
        <w:t> </w:t>
      </w:r>
      <w:r>
        <w:rPr>
          <w:rFonts w:hint="eastAsia"/>
          <w:lang w:eastAsia="zh-CN"/>
        </w:rPr>
        <w:t>3</w:t>
      </w:r>
      <w:r w:rsidRPr="00C33F68">
        <w:t>:</w:t>
      </w:r>
      <w:r w:rsidRPr="00C33F68">
        <w:tab/>
        <w:t>The UE doesn't include an IP address configuration IE nor a link local IPv6 address IE if Ethernet or Unstructured data unit type is used for communication.</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316E3018"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w:t>
      </w:r>
      <w:r w:rsidR="00E618A6">
        <w:t xml:space="preserve"> </w:t>
      </w:r>
      <w:r w:rsidR="00E618A6" w:rsidRPr="00C56F7E">
        <w:t>or a new K</w:t>
      </w:r>
      <w:r w:rsidR="00E618A6" w:rsidRPr="00C56F7E">
        <w:rPr>
          <w:vertAlign w:val="subscript"/>
        </w:rPr>
        <w:t>NRP</w:t>
      </w:r>
      <w:r w:rsidR="00E618A6" w:rsidRPr="00C56F7E">
        <w:t xml:space="preserve"> or K</w:t>
      </w:r>
      <w:r w:rsidR="00E618A6" w:rsidRPr="00C56F7E">
        <w:rPr>
          <w:vertAlign w:val="subscript"/>
        </w:rPr>
        <w:t>NR_ProSe</w:t>
      </w:r>
      <w:r w:rsidR="00E618A6" w:rsidRPr="00C56F7E">
        <w:t xml:space="preserve"> was received</w:t>
      </w:r>
      <w:r w:rsidRPr="00C33F68">
        <w:t>,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as specified in 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454F8AC9" w:rsidR="000306EC" w:rsidRPr="00C33F68" w:rsidRDefault="000306EC" w:rsidP="000306EC">
      <w:pPr>
        <w:pStyle w:val="NO"/>
        <w:rPr>
          <w:lang w:eastAsia="x-none"/>
        </w:rPr>
      </w:pPr>
      <w:r w:rsidRPr="00C33F68">
        <w:t>NOTE</w:t>
      </w:r>
      <w:r w:rsidR="00605735">
        <w:t> </w:t>
      </w:r>
      <w:r w:rsidR="009A5CD6">
        <w:t>4</w:t>
      </w:r>
      <w:r w:rsidRPr="00C33F68">
        <w:t>:</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8" w:name="_Toc34388640"/>
      <w:bookmarkStart w:id="1049" w:name="_Toc34404411"/>
      <w:bookmarkStart w:id="1050" w:name="_Toc45282240"/>
      <w:bookmarkStart w:id="1051" w:name="_Toc45882626"/>
      <w:bookmarkStart w:id="1052" w:name="_Toc51951176"/>
      <w:bookmarkStart w:id="1053"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54" w:name="_Toc75734769"/>
      <w:bookmarkStart w:id="1055" w:name="_Toc82772106"/>
      <w:bookmarkStart w:id="1056" w:name="_Toc138361657"/>
      <w:r w:rsidRPr="00C33F68">
        <w:t>7.2.</w:t>
      </w:r>
      <w:r w:rsidR="00BC4895" w:rsidRPr="00C33F68">
        <w:t>10</w:t>
      </w:r>
      <w:r w:rsidRPr="00C33F68">
        <w:t>.4</w:t>
      </w:r>
      <w:r w:rsidRPr="00C33F68">
        <w:tab/>
        <w:t>5G ProSe direct link security mode control procedure completion by the initiating UE</w:t>
      </w:r>
      <w:bookmarkEnd w:id="1048"/>
      <w:bookmarkEnd w:id="1049"/>
      <w:bookmarkEnd w:id="1050"/>
      <w:bookmarkEnd w:id="1051"/>
      <w:bookmarkEnd w:id="1052"/>
      <w:bookmarkEnd w:id="1053"/>
      <w:bookmarkEnd w:id="1054"/>
      <w:bookmarkEnd w:id="1055"/>
      <w:bookmarkEnd w:id="1056"/>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7" w:name="_Toc59208931"/>
      <w:bookmarkStart w:id="1058" w:name="_Toc34388641"/>
      <w:bookmarkStart w:id="1059" w:name="_Toc34404412"/>
      <w:bookmarkStart w:id="1060" w:name="_Toc45282241"/>
      <w:bookmarkStart w:id="1061" w:name="_Toc45882627"/>
      <w:bookmarkStart w:id="1062" w:name="_Toc51951177"/>
      <w:bookmarkStart w:id="1063" w:name="_Toc75734770"/>
      <w:bookmarkStart w:id="1064" w:name="_Toc82772107"/>
      <w:bookmarkStart w:id="1065" w:name="_Toc138361658"/>
      <w:r w:rsidRPr="00C33F68">
        <w:t>7.2.</w:t>
      </w:r>
      <w:r w:rsidR="00BC4895" w:rsidRPr="00C33F68">
        <w:t>10</w:t>
      </w:r>
      <w:r w:rsidRPr="00C33F68">
        <w:t>.5</w:t>
      </w:r>
      <w:r w:rsidRPr="00C33F68">
        <w:tab/>
        <w:t>5G ProSe direct link security mode control procedure not accepted by the target UE</w:t>
      </w:r>
      <w:bookmarkEnd w:id="1057"/>
      <w:bookmarkEnd w:id="1058"/>
      <w:bookmarkEnd w:id="1059"/>
      <w:bookmarkEnd w:id="1060"/>
      <w:bookmarkEnd w:id="1061"/>
      <w:bookmarkEnd w:id="1062"/>
      <w:bookmarkEnd w:id="1063"/>
      <w:bookmarkEnd w:id="1064"/>
      <w:bookmarkEnd w:id="1065"/>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1B9A1746"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establishment procedure, that the selected security algorithms </w:t>
      </w:r>
      <w:r w:rsidR="002B255E">
        <w:t xml:space="preserve">IE </w:t>
      </w:r>
      <w:r w:rsidRPr="00C33F68">
        <w:t>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3682543"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2B255E">
        <w:t xml:space="preserve">IE </w:t>
      </w:r>
      <w:r w:rsidRPr="00C33F68">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6" w:name="_Toc34388642"/>
      <w:bookmarkStart w:id="1067" w:name="_Toc34404413"/>
      <w:bookmarkStart w:id="1068" w:name="_Toc45282242"/>
      <w:bookmarkStart w:id="1069" w:name="_Toc45882628"/>
      <w:bookmarkStart w:id="1070"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71" w:name="_Toc59208932"/>
      <w:bookmarkStart w:id="1072" w:name="_Toc75734771"/>
      <w:bookmarkStart w:id="1073" w:name="_Toc82772108"/>
      <w:bookmarkStart w:id="1074" w:name="_Toc138361659"/>
      <w:r w:rsidRPr="00C33F68">
        <w:t>7.2.</w:t>
      </w:r>
      <w:r w:rsidR="00900E72" w:rsidRPr="00C33F68">
        <w:t>10</w:t>
      </w:r>
      <w:r w:rsidRPr="00C33F68">
        <w:t>.6</w:t>
      </w:r>
      <w:r w:rsidRPr="00C33F68">
        <w:tab/>
        <w:t>Abnormal cases</w:t>
      </w:r>
      <w:bookmarkEnd w:id="1066"/>
      <w:bookmarkEnd w:id="1067"/>
      <w:bookmarkEnd w:id="1068"/>
      <w:bookmarkEnd w:id="1069"/>
      <w:bookmarkEnd w:id="1070"/>
      <w:bookmarkEnd w:id="1071"/>
      <w:bookmarkEnd w:id="1072"/>
      <w:bookmarkEnd w:id="1073"/>
      <w:bookmarkEnd w:id="1074"/>
    </w:p>
    <w:p w14:paraId="4E177AE0" w14:textId="1C7B60FE" w:rsidR="000306EC" w:rsidRPr="00C33F68" w:rsidRDefault="000306EC" w:rsidP="0066566A">
      <w:pPr>
        <w:pStyle w:val="Heading5"/>
        <w:rPr>
          <w:lang w:eastAsia="zh-CN"/>
        </w:rPr>
      </w:pPr>
      <w:bookmarkStart w:id="1075" w:name="_Toc45282243"/>
      <w:bookmarkStart w:id="1076" w:name="_Toc45882629"/>
      <w:bookmarkStart w:id="1077" w:name="_Toc51951179"/>
      <w:bookmarkStart w:id="1078" w:name="_Toc59208933"/>
      <w:bookmarkStart w:id="1079" w:name="_Toc75734772"/>
      <w:bookmarkStart w:id="1080" w:name="_Toc82772109"/>
      <w:bookmarkStart w:id="1081" w:name="_Toc138361660"/>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75"/>
      <w:bookmarkEnd w:id="1076"/>
      <w:bookmarkEnd w:id="1077"/>
      <w:bookmarkEnd w:id="1078"/>
      <w:bookmarkEnd w:id="1079"/>
      <w:bookmarkEnd w:id="1080"/>
      <w:bookmarkEnd w:id="1081"/>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1D550028" w14:textId="178C20DB" w:rsidR="002B255E" w:rsidRPr="00CF13A4" w:rsidRDefault="002B255E" w:rsidP="002B255E">
      <w:pPr>
        <w:ind w:left="568" w:hanging="284"/>
        <w:rPr>
          <w:lang w:eastAsia="zh-CN"/>
        </w:rPr>
      </w:pPr>
      <w:r w:rsidRPr="00CF13A4">
        <w:rPr>
          <w:rFonts w:hint="eastAsia"/>
          <w:lang w:eastAsia="zh-CN"/>
        </w:rPr>
        <w:t>d</w:t>
      </w:r>
      <w:r w:rsidRPr="00CF13A4">
        <w:t>)</w:t>
      </w:r>
      <w:r w:rsidRPr="00CF13A4">
        <w:tab/>
      </w:r>
      <w:r w:rsidRPr="00BE761A">
        <w:t xml:space="preserve">For the same 5G ProSe direct link, </w:t>
      </w:r>
      <w:r>
        <w:t>i</w:t>
      </w:r>
      <w:r w:rsidRPr="00CF13A4">
        <w:t>f PROSE DIRECT LINK</w:t>
      </w:r>
      <w:r w:rsidRPr="00CF13A4">
        <w:rPr>
          <w:lang w:eastAsia="zh-CN"/>
        </w:rPr>
        <w:t xml:space="preserve"> RELEASE</w:t>
      </w:r>
      <w:r w:rsidRPr="00CF13A4">
        <w:t xml:space="preserve"> REQUEST message</w:t>
      </w:r>
      <w:r w:rsidRPr="00CF13A4">
        <w:rPr>
          <w:rFonts w:hint="eastAsia"/>
          <w:lang w:eastAsia="zh-CN"/>
        </w:rPr>
        <w:t xml:space="preserve"> </w:t>
      </w:r>
      <w:r w:rsidRPr="00CF13A4">
        <w:t>is received when the timer T508</w:t>
      </w:r>
      <w:r w:rsidRPr="00CF13A4">
        <w:rPr>
          <w:rFonts w:hint="eastAsia"/>
          <w:lang w:eastAsia="zh-CN"/>
        </w:rPr>
        <w:t>9</w:t>
      </w:r>
      <w:r w:rsidRPr="00CF13A4">
        <w:t xml:space="preserve"> is running, the </w:t>
      </w:r>
      <w:r w:rsidRPr="00CF13A4">
        <w:rPr>
          <w:lang w:eastAsia="zh-CN"/>
        </w:rPr>
        <w:t>initiating</w:t>
      </w:r>
      <w:r w:rsidRPr="00CF13A4">
        <w:t xml:space="preserve"> UE shall</w:t>
      </w:r>
      <w:r w:rsidRPr="00CF13A4">
        <w:rPr>
          <w:rFonts w:hint="eastAsia"/>
          <w:lang w:eastAsia="zh-CN"/>
        </w:rPr>
        <w:t xml:space="preserve"> </w:t>
      </w:r>
      <w:r w:rsidRPr="00CF13A4">
        <w:rPr>
          <w:lang w:eastAsia="zh-CN"/>
        </w:rPr>
        <w:t>stop the timer T508</w:t>
      </w:r>
      <w:r w:rsidRPr="00CF13A4">
        <w:rPr>
          <w:rFonts w:hint="eastAsia"/>
          <w:lang w:eastAsia="zh-CN"/>
        </w:rPr>
        <w:t>9,</w:t>
      </w:r>
      <w:r w:rsidRPr="00CF13A4">
        <w:rPr>
          <w:lang w:eastAsia="zh-CN"/>
        </w:rPr>
        <w:t xml:space="preserve"> abort the</w:t>
      </w:r>
      <w:r w:rsidRPr="00CF13A4">
        <w:t xml:space="preserve"> </w:t>
      </w:r>
      <w:r w:rsidRPr="00CF13A4">
        <w:rPr>
          <w:lang w:eastAsia="zh-CN"/>
        </w:rPr>
        <w:t xml:space="preserve">5G ProSe direct link </w:t>
      </w:r>
      <w:r w:rsidRPr="00CF13A4">
        <w:t>security mode control</w:t>
      </w:r>
      <w:r w:rsidRPr="00CF13A4">
        <w:rPr>
          <w:lang w:eastAsia="zh-CN"/>
        </w:rPr>
        <w:t xml:space="preserve"> procedure and proceed with the 5G ProSe direct link release procedure</w:t>
      </w:r>
      <w:r w:rsidRPr="00CF13A4">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82" w:name="_Toc138361661"/>
      <w:r w:rsidRPr="00C33F68">
        <w:t>7.2.11</w:t>
      </w:r>
      <w:r w:rsidR="005552EB" w:rsidRPr="00C33F68">
        <w:tab/>
        <w:t>5G ProSe direct link re-keying procedure</w:t>
      </w:r>
      <w:bookmarkEnd w:id="1082"/>
    </w:p>
    <w:p w14:paraId="2998639D" w14:textId="2622A7AC" w:rsidR="005552EB" w:rsidRPr="00C33F68" w:rsidRDefault="008E5DE9" w:rsidP="00B36149">
      <w:pPr>
        <w:pStyle w:val="Heading4"/>
      </w:pPr>
      <w:bookmarkStart w:id="1083" w:name="_Toc45282254"/>
      <w:bookmarkStart w:id="1084" w:name="_Toc45882640"/>
      <w:bookmarkStart w:id="1085" w:name="_Toc51951190"/>
      <w:bookmarkStart w:id="1086" w:name="_Toc59208946"/>
      <w:bookmarkStart w:id="1087" w:name="_Toc75734785"/>
      <w:bookmarkStart w:id="1088" w:name="_Toc92273877"/>
      <w:bookmarkStart w:id="1089" w:name="_Toc138361662"/>
      <w:r w:rsidRPr="00C33F68">
        <w:t>7.2.11</w:t>
      </w:r>
      <w:r w:rsidR="005552EB" w:rsidRPr="00C33F68">
        <w:t>.1</w:t>
      </w:r>
      <w:r w:rsidR="005552EB" w:rsidRPr="00C33F68">
        <w:tab/>
        <w:t>General</w:t>
      </w:r>
      <w:bookmarkEnd w:id="1083"/>
      <w:bookmarkEnd w:id="1084"/>
      <w:bookmarkEnd w:id="1085"/>
      <w:bookmarkEnd w:id="1086"/>
      <w:bookmarkEnd w:id="1087"/>
      <w:bookmarkEnd w:id="1088"/>
      <w:bookmarkEnd w:id="1089"/>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90" w:name="_Toc45282255"/>
      <w:bookmarkStart w:id="1091" w:name="_Toc45882641"/>
      <w:bookmarkStart w:id="1092" w:name="_Toc51951191"/>
      <w:bookmarkStart w:id="1093" w:name="_Toc59208947"/>
      <w:bookmarkStart w:id="1094" w:name="_Toc75734786"/>
      <w:bookmarkStart w:id="1095" w:name="_Toc92273878"/>
      <w:bookmarkStart w:id="1096" w:name="_Toc138361663"/>
      <w:r w:rsidRPr="00C33F68">
        <w:t>7.2.11</w:t>
      </w:r>
      <w:r w:rsidR="005552EB" w:rsidRPr="00C33F68">
        <w:t>.2</w:t>
      </w:r>
      <w:r w:rsidR="005552EB" w:rsidRPr="00C33F68">
        <w:tab/>
        <w:t>5G ProSe direct link re-keying procedure initiation by the initiating UE</w:t>
      </w:r>
      <w:bookmarkEnd w:id="1090"/>
      <w:bookmarkEnd w:id="1091"/>
      <w:bookmarkEnd w:id="1092"/>
      <w:bookmarkEnd w:id="1093"/>
      <w:bookmarkEnd w:id="1094"/>
      <w:bookmarkEnd w:id="1095"/>
      <w:bookmarkEnd w:id="1096"/>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6D326974" w:rsidR="007F5A55" w:rsidRDefault="007F5A55" w:rsidP="007F5A55">
      <w:pPr>
        <w:pStyle w:val="B2"/>
      </w:pPr>
      <w:r>
        <w:t>1)</w:t>
      </w:r>
      <w:r>
        <w:tab/>
      </w:r>
      <w:r w:rsidR="006532DC">
        <w:t>UP-</w:t>
      </w:r>
      <w:r>
        <w:t xml:space="preserve">PRUK ID </w:t>
      </w:r>
      <w:r w:rsidRPr="00CA0CE7">
        <w:t>of the initiating UE</w:t>
      </w:r>
      <w:r>
        <w:t xml:space="preserve"> if:</w:t>
      </w:r>
    </w:p>
    <w:p w14:paraId="14A89636" w14:textId="01F59B3B" w:rsidR="007F5A55" w:rsidRDefault="007F5A55" w:rsidP="007F5A55">
      <w:pPr>
        <w:pStyle w:val="B3"/>
      </w:pPr>
      <w:r>
        <w:t>i)</w:t>
      </w:r>
      <w:r>
        <w:tab/>
        <w:t xml:space="preserve">the UE has a valid </w:t>
      </w:r>
      <w:r w:rsidR="006532DC">
        <w:t>UP-</w:t>
      </w:r>
      <w:r>
        <w:t>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0C37C237" w:rsidR="007F5A55" w:rsidRDefault="007F5A55" w:rsidP="007F5A55">
      <w:pPr>
        <w:pStyle w:val="B2"/>
      </w:pPr>
      <w:r>
        <w:t>2)</w:t>
      </w:r>
      <w:r>
        <w:tab/>
      </w:r>
      <w:r w:rsidR="006532DC">
        <w:t>CP-</w:t>
      </w:r>
      <w:r>
        <w:t xml:space="preserve">PRUK ID </w:t>
      </w:r>
      <w:r w:rsidRPr="00DD19F4">
        <w:t>of the initiating UE</w:t>
      </w:r>
      <w:r w:rsidR="00934684">
        <w:t xml:space="preserve"> </w:t>
      </w:r>
      <w:r w:rsidR="00934684" w:rsidRPr="00CA29C1">
        <w:t xml:space="preserve">that is associated with the relay service code of the </w:t>
      </w:r>
      <w:r w:rsidR="00934684">
        <w:t>target UE</w:t>
      </w:r>
      <w:r w:rsidRPr="00DD19F4">
        <w:t xml:space="preserve"> if</w:t>
      </w:r>
      <w:r>
        <w:t>:</w:t>
      </w:r>
    </w:p>
    <w:p w14:paraId="5FAB0E4D" w14:textId="52227D37" w:rsidR="007F5A55" w:rsidRPr="00BE66A4" w:rsidRDefault="007F5A55" w:rsidP="00EE5137">
      <w:pPr>
        <w:pStyle w:val="B3"/>
      </w:pPr>
      <w:r w:rsidRPr="00BE66A4">
        <w:t>i)</w:t>
      </w:r>
      <w:r w:rsidRPr="00BE66A4">
        <w:tab/>
      </w:r>
      <w:r w:rsidRPr="00820AB7">
        <w:t xml:space="preserve">the UE has a valid </w:t>
      </w:r>
      <w:r w:rsidR="006532DC">
        <w:t>CP-</w:t>
      </w:r>
      <w:r w:rsidRPr="00820AB7">
        <w:t>PRUK</w:t>
      </w:r>
      <w:r w:rsidR="00934684" w:rsidRPr="00CA29C1">
        <w:t xml:space="preserve"> associated with the relay service code of the </w:t>
      </w:r>
      <w:r w:rsidR="00934684">
        <w:t>target UE</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34A1FC42" w:rsidR="002620B2" w:rsidRDefault="002620B2" w:rsidP="00EE5137">
      <w:pPr>
        <w:pStyle w:val="B1"/>
      </w:pPr>
      <w:r>
        <w:t>g)</w:t>
      </w:r>
      <w:r>
        <w:tab/>
        <w:t xml:space="preserve">shall include the HPLMN ID of the 5G ProSe Remote UE if the </w:t>
      </w:r>
      <w:r w:rsidR="006532DC">
        <w:t>UP-</w:t>
      </w:r>
      <w:r>
        <w:t>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5pt" o:ole="">
            <v:imagedata r:id="rId70" o:title=""/>
          </v:shape>
          <o:OLEObject Type="Embed" ProgID="Visio.Drawing.11" ShapeID="_x0000_i1055" DrawAspect="Content" ObjectID="_1750182544"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7" w:name="_Toc45282256"/>
      <w:bookmarkStart w:id="1098" w:name="_Toc45882642"/>
      <w:bookmarkStart w:id="1099" w:name="_Toc51951192"/>
      <w:bookmarkStart w:id="1100" w:name="_Toc59208948"/>
      <w:bookmarkStart w:id="1101" w:name="_Toc75734787"/>
      <w:bookmarkStart w:id="1102" w:name="_Toc92273879"/>
      <w:bookmarkStart w:id="1103" w:name="_Toc138361664"/>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7"/>
      <w:bookmarkEnd w:id="1098"/>
      <w:bookmarkEnd w:id="1099"/>
      <w:bookmarkEnd w:id="1100"/>
      <w:bookmarkEnd w:id="1101"/>
      <w:bookmarkEnd w:id="1102"/>
      <w:bookmarkEnd w:id="1103"/>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104" w:name="_Toc45282257"/>
      <w:bookmarkStart w:id="1105" w:name="_Toc45882643"/>
      <w:bookmarkStart w:id="1106" w:name="_Toc51951193"/>
      <w:bookmarkStart w:id="1107" w:name="_Toc59208949"/>
      <w:bookmarkStart w:id="1108" w:name="_Toc75734788"/>
      <w:bookmarkStart w:id="1109" w:name="_Toc92273880"/>
      <w:bookmarkStart w:id="1110" w:name="_Toc138361665"/>
      <w:r w:rsidRPr="00C33F68">
        <w:t>7.2.11</w:t>
      </w:r>
      <w:r w:rsidR="005552EB" w:rsidRPr="00C33F68">
        <w:t>.4</w:t>
      </w:r>
      <w:r w:rsidR="005552EB" w:rsidRPr="00C33F68">
        <w:tab/>
        <w:t>5G ProSe direct link re-keying procedure completion by the initiating UE</w:t>
      </w:r>
      <w:bookmarkEnd w:id="1104"/>
      <w:bookmarkEnd w:id="1105"/>
      <w:bookmarkEnd w:id="1106"/>
      <w:bookmarkEnd w:id="1107"/>
      <w:bookmarkEnd w:id="1108"/>
      <w:bookmarkEnd w:id="1109"/>
      <w:bookmarkEnd w:id="1110"/>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11" w:name="_Toc45282258"/>
      <w:bookmarkStart w:id="1112" w:name="_Toc45882644"/>
      <w:bookmarkStart w:id="1113" w:name="_Toc51951194"/>
      <w:bookmarkStart w:id="1114"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15" w:name="_Toc75734789"/>
      <w:bookmarkStart w:id="1116" w:name="_Toc92273881"/>
      <w:bookmarkStart w:id="1117" w:name="_Toc138361666"/>
      <w:r w:rsidRPr="00C33F68">
        <w:t>7.2.11</w:t>
      </w:r>
      <w:r w:rsidR="005552EB" w:rsidRPr="00C33F68">
        <w:t>.5</w:t>
      </w:r>
      <w:r w:rsidR="005552EB" w:rsidRPr="00C33F68">
        <w:tab/>
        <w:t xml:space="preserve">Abnormal cases </w:t>
      </w:r>
      <w:r w:rsidR="005552EB" w:rsidRPr="00C33F68">
        <w:rPr>
          <w:lang w:eastAsia="zh-CN"/>
        </w:rPr>
        <w:t>at the initiating UE</w:t>
      </w:r>
      <w:bookmarkEnd w:id="1111"/>
      <w:bookmarkEnd w:id="1112"/>
      <w:bookmarkEnd w:id="1113"/>
      <w:bookmarkEnd w:id="1114"/>
      <w:bookmarkEnd w:id="1115"/>
      <w:bookmarkEnd w:id="1116"/>
      <w:bookmarkEnd w:id="1117"/>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8" w:name="_Toc59208918"/>
      <w:bookmarkStart w:id="1119" w:name="_Toc75734756"/>
      <w:bookmarkStart w:id="1120" w:name="_Toc92273848"/>
      <w:bookmarkStart w:id="1121" w:name="_Toc138361667"/>
      <w:r w:rsidRPr="00C33F68">
        <w:t>7.2.12</w:t>
      </w:r>
      <w:r w:rsidR="00920A29" w:rsidRPr="00C33F68">
        <w:tab/>
      </w:r>
      <w:bookmarkEnd w:id="1118"/>
      <w:bookmarkEnd w:id="1119"/>
      <w:bookmarkEnd w:id="1120"/>
      <w:r w:rsidR="00920A29" w:rsidRPr="00C33F68">
        <w:t>5G ProSe direct link authentication procedure</w:t>
      </w:r>
      <w:bookmarkEnd w:id="1121"/>
    </w:p>
    <w:p w14:paraId="7E8110FD" w14:textId="0A037D67" w:rsidR="00920A29" w:rsidRPr="00C33F68" w:rsidRDefault="00BC760B" w:rsidP="00B36149">
      <w:pPr>
        <w:pStyle w:val="Heading4"/>
      </w:pPr>
      <w:bookmarkStart w:id="1122" w:name="_Toc34388630"/>
      <w:bookmarkStart w:id="1123" w:name="_Toc34404401"/>
      <w:bookmarkStart w:id="1124" w:name="_Toc45282229"/>
      <w:bookmarkStart w:id="1125" w:name="_Toc45882615"/>
      <w:bookmarkStart w:id="1126" w:name="_Toc51951165"/>
      <w:bookmarkStart w:id="1127" w:name="_Toc59208919"/>
      <w:bookmarkStart w:id="1128" w:name="_Toc75734757"/>
      <w:bookmarkStart w:id="1129" w:name="_Toc92273849"/>
      <w:bookmarkStart w:id="1130" w:name="_Toc138361668"/>
      <w:r w:rsidRPr="00C33F68">
        <w:t>7.2.12</w:t>
      </w:r>
      <w:r w:rsidR="00920A29" w:rsidRPr="00C33F68">
        <w:t>.1</w:t>
      </w:r>
      <w:r w:rsidR="00920A29" w:rsidRPr="00C33F68">
        <w:tab/>
        <w:t>General</w:t>
      </w:r>
      <w:bookmarkEnd w:id="1122"/>
      <w:bookmarkEnd w:id="1123"/>
      <w:bookmarkEnd w:id="1124"/>
      <w:bookmarkEnd w:id="1125"/>
      <w:bookmarkEnd w:id="1126"/>
      <w:bookmarkEnd w:id="1127"/>
      <w:bookmarkEnd w:id="1128"/>
      <w:bookmarkEnd w:id="1129"/>
      <w:bookmarkEnd w:id="1130"/>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31" w:name="_Toc34388631"/>
      <w:bookmarkStart w:id="1132" w:name="_Toc34404402"/>
      <w:bookmarkStart w:id="1133" w:name="_Toc45282230"/>
      <w:bookmarkStart w:id="1134" w:name="_Toc45882616"/>
      <w:bookmarkStart w:id="1135" w:name="_Toc51951166"/>
      <w:bookmarkStart w:id="1136" w:name="_Toc59208920"/>
      <w:bookmarkStart w:id="1137" w:name="_Toc75734758"/>
      <w:bookmarkStart w:id="1138" w:name="_Toc92273850"/>
      <w:bookmarkStart w:id="1139" w:name="_Toc138361669"/>
      <w:r w:rsidRPr="00C33F68">
        <w:t>7.2.12</w:t>
      </w:r>
      <w:r w:rsidR="00920A29" w:rsidRPr="00C33F68">
        <w:t>.2</w:t>
      </w:r>
      <w:r w:rsidR="00920A29" w:rsidRPr="00C33F68">
        <w:tab/>
        <w:t>5G ProSe direct link authentication procedure initiation by the initiating UE</w:t>
      </w:r>
      <w:bookmarkEnd w:id="1131"/>
      <w:bookmarkEnd w:id="1132"/>
      <w:bookmarkEnd w:id="1133"/>
      <w:bookmarkEnd w:id="1134"/>
      <w:bookmarkEnd w:id="1135"/>
      <w:bookmarkEnd w:id="1136"/>
      <w:bookmarkEnd w:id="1137"/>
      <w:bookmarkEnd w:id="1138"/>
      <w:bookmarkEnd w:id="1139"/>
    </w:p>
    <w:p w14:paraId="7A4ED31F" w14:textId="25DDBC1A" w:rsidR="00920A29" w:rsidRPr="00C33F68" w:rsidRDefault="00920A29" w:rsidP="00920A29">
      <w:bookmarkStart w:id="1140" w:name="_Toc34388632"/>
      <w:bookmarkStart w:id="1141"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pt;height:325.5pt" o:ole="">
            <v:imagedata r:id="rId72" o:title=""/>
          </v:shape>
          <o:OLEObject Type="Embed" ProgID="Visio.Drawing.11" ShapeID="_x0000_i1056" DrawAspect="Content" ObjectID="_1750182545"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42" w:name="_Toc45282231"/>
      <w:bookmarkStart w:id="1143" w:name="_Toc45882617"/>
      <w:bookmarkStart w:id="1144" w:name="_Toc51951167"/>
      <w:bookmarkStart w:id="1145" w:name="_Toc59208921"/>
      <w:bookmarkStart w:id="1146" w:name="_Toc75734759"/>
      <w:bookmarkStart w:id="1147" w:name="_Toc92273851"/>
      <w:bookmarkStart w:id="1148" w:name="_Toc138361670"/>
      <w:r w:rsidRPr="00C33F68">
        <w:t>7.2.12</w:t>
      </w:r>
      <w:r w:rsidR="00920A29" w:rsidRPr="00C33F68">
        <w:t>.3</w:t>
      </w:r>
      <w:r w:rsidR="00920A29" w:rsidRPr="00C33F68">
        <w:tab/>
        <w:t>5G ProSe direct link authentication procedure accepted by the target UE</w:t>
      </w:r>
      <w:bookmarkEnd w:id="1140"/>
      <w:bookmarkEnd w:id="1141"/>
      <w:bookmarkEnd w:id="1142"/>
      <w:bookmarkEnd w:id="1143"/>
      <w:bookmarkEnd w:id="1144"/>
      <w:bookmarkEnd w:id="1145"/>
      <w:bookmarkEnd w:id="1146"/>
      <w:bookmarkEnd w:id="1147"/>
      <w:bookmarkEnd w:id="1148"/>
    </w:p>
    <w:p w14:paraId="3FA38043" w14:textId="7F3D591A" w:rsidR="00920A29" w:rsidRPr="00C33F68" w:rsidRDefault="00920A29" w:rsidP="00920A29">
      <w:bookmarkStart w:id="1149" w:name="_Toc34388633"/>
      <w:bookmarkStart w:id="1150"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51" w:name="_Toc45282232"/>
      <w:bookmarkStart w:id="1152" w:name="_Toc45882618"/>
      <w:bookmarkStart w:id="1153" w:name="_Toc51951168"/>
      <w:bookmarkStart w:id="1154" w:name="_Toc59208922"/>
      <w:bookmarkStart w:id="1155" w:name="_Toc75734760"/>
      <w:bookmarkStart w:id="1156" w:name="_Toc92273852"/>
      <w:bookmarkStart w:id="1157" w:name="_Toc138361671"/>
      <w:r w:rsidRPr="00C33F68">
        <w:t>7.2.12</w:t>
      </w:r>
      <w:r w:rsidR="00920A29" w:rsidRPr="00C33F68">
        <w:t>.4</w:t>
      </w:r>
      <w:r w:rsidR="00920A29" w:rsidRPr="00C33F68">
        <w:tab/>
        <w:t>5G ProSe direct link authentication procedure completion by the initiating UE</w:t>
      </w:r>
      <w:bookmarkEnd w:id="1149"/>
      <w:bookmarkEnd w:id="1150"/>
      <w:bookmarkEnd w:id="1151"/>
      <w:bookmarkEnd w:id="1152"/>
      <w:bookmarkEnd w:id="1153"/>
      <w:bookmarkEnd w:id="1154"/>
      <w:bookmarkEnd w:id="1155"/>
      <w:bookmarkEnd w:id="1156"/>
      <w:bookmarkEnd w:id="1157"/>
    </w:p>
    <w:p w14:paraId="360232D6" w14:textId="2FF9FE9C" w:rsidR="00920A29" w:rsidRPr="00C33F68" w:rsidRDefault="00920A29" w:rsidP="00920A29">
      <w:bookmarkStart w:id="1158" w:name="_Toc34388634"/>
      <w:bookmarkStart w:id="1159"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60" w:name="_Toc45282233"/>
      <w:bookmarkStart w:id="1161" w:name="_Toc45882619"/>
      <w:bookmarkStart w:id="1162" w:name="_Toc51951169"/>
      <w:bookmarkStart w:id="1163" w:name="_Toc59208923"/>
      <w:bookmarkStart w:id="1164" w:name="_Toc75734761"/>
      <w:bookmarkStart w:id="1165" w:name="_Toc92273853"/>
      <w:bookmarkStart w:id="1166" w:name="_Toc138361672"/>
      <w:r w:rsidRPr="00C33F68">
        <w:t>7.2.12</w:t>
      </w:r>
      <w:r w:rsidR="00920A29" w:rsidRPr="00C33F68">
        <w:t>.5</w:t>
      </w:r>
      <w:r w:rsidR="00920A29" w:rsidRPr="00C33F68">
        <w:tab/>
        <w:t>5G ProSe direct link authentication procedure not accepted by the target UE</w:t>
      </w:r>
      <w:bookmarkEnd w:id="1158"/>
      <w:bookmarkEnd w:id="1159"/>
      <w:bookmarkEnd w:id="1160"/>
      <w:bookmarkEnd w:id="1161"/>
      <w:bookmarkEnd w:id="1162"/>
      <w:bookmarkEnd w:id="1163"/>
      <w:bookmarkEnd w:id="1164"/>
      <w:bookmarkEnd w:id="1165"/>
      <w:bookmarkEnd w:id="1166"/>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7" w:name="_Toc75734762"/>
      <w:bookmarkStart w:id="1168" w:name="_Toc92273854"/>
      <w:bookmarkStart w:id="1169" w:name="_Toc138361673"/>
      <w:bookmarkStart w:id="1170" w:name="_Toc34388635"/>
      <w:bookmarkStart w:id="1171" w:name="_Toc34404406"/>
      <w:bookmarkStart w:id="1172" w:name="_Toc45282234"/>
      <w:bookmarkStart w:id="1173" w:name="_Toc45882620"/>
      <w:bookmarkStart w:id="1174" w:name="_Toc51951170"/>
      <w:bookmarkStart w:id="1175" w:name="_Toc59208924"/>
      <w:r w:rsidRPr="00C33F68">
        <w:t>7.2.12</w:t>
      </w:r>
      <w:r w:rsidR="00920A29" w:rsidRPr="00C33F68">
        <w:t>.6</w:t>
      </w:r>
      <w:r w:rsidR="00920A29" w:rsidRPr="00C33F68">
        <w:tab/>
        <w:t>5G ProSe direct link authentication procedure not accepted by the initiating UE</w:t>
      </w:r>
      <w:bookmarkEnd w:id="1167"/>
      <w:bookmarkEnd w:id="1168"/>
      <w:bookmarkEnd w:id="1169"/>
    </w:p>
    <w:p w14:paraId="57437494" w14:textId="77777777" w:rsidR="00E5189E" w:rsidRPr="00C33F68" w:rsidRDefault="00E5189E" w:rsidP="00E5189E">
      <w:bookmarkStart w:id="1176" w:name="_Toc75734763"/>
      <w:bookmarkStart w:id="1177"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8" w:name="_Toc138361674"/>
      <w:r w:rsidRPr="00C33F68">
        <w:t>7.2.12</w:t>
      </w:r>
      <w:r w:rsidR="00920A29" w:rsidRPr="00C33F68">
        <w:t>.7</w:t>
      </w:r>
      <w:r w:rsidR="00920A29" w:rsidRPr="00C33F68">
        <w:tab/>
        <w:t>Abnormal cases</w:t>
      </w:r>
      <w:bookmarkEnd w:id="1170"/>
      <w:bookmarkEnd w:id="1171"/>
      <w:bookmarkEnd w:id="1172"/>
      <w:bookmarkEnd w:id="1173"/>
      <w:bookmarkEnd w:id="1174"/>
      <w:bookmarkEnd w:id="1175"/>
      <w:bookmarkEnd w:id="1176"/>
      <w:bookmarkEnd w:id="1177"/>
      <w:bookmarkEnd w:id="1178"/>
    </w:p>
    <w:p w14:paraId="6C840C8B" w14:textId="3E74A743" w:rsidR="00920A29" w:rsidRPr="00C33F68" w:rsidRDefault="00BC760B" w:rsidP="00B36149">
      <w:pPr>
        <w:pStyle w:val="Heading5"/>
        <w:rPr>
          <w:lang w:eastAsia="zh-CN"/>
        </w:rPr>
      </w:pPr>
      <w:bookmarkStart w:id="1179" w:name="_Toc45282235"/>
      <w:bookmarkStart w:id="1180" w:name="_Toc45882621"/>
      <w:bookmarkStart w:id="1181" w:name="_Toc51951171"/>
      <w:bookmarkStart w:id="1182" w:name="_Toc59208925"/>
      <w:bookmarkStart w:id="1183" w:name="_Toc75734764"/>
      <w:bookmarkStart w:id="1184" w:name="_Toc92273856"/>
      <w:bookmarkStart w:id="1185" w:name="_Toc138361675"/>
      <w:r w:rsidRPr="00C33F68">
        <w:rPr>
          <w:lang w:eastAsia="zh-CN"/>
        </w:rPr>
        <w:t>7.2.12</w:t>
      </w:r>
      <w:r w:rsidR="00920A29" w:rsidRPr="00C33F68">
        <w:rPr>
          <w:lang w:eastAsia="zh-CN"/>
        </w:rPr>
        <w:t>.7.1</w:t>
      </w:r>
      <w:r w:rsidR="00920A29" w:rsidRPr="00C33F68">
        <w:rPr>
          <w:lang w:eastAsia="zh-CN"/>
        </w:rPr>
        <w:tab/>
        <w:t>Abnormal cases at the initiating UE</w:t>
      </w:r>
      <w:bookmarkEnd w:id="1179"/>
      <w:bookmarkEnd w:id="1180"/>
      <w:bookmarkEnd w:id="1181"/>
      <w:bookmarkEnd w:id="1182"/>
      <w:bookmarkEnd w:id="1183"/>
      <w:bookmarkEnd w:id="1184"/>
      <w:bookmarkEnd w:id="1185"/>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6" w:name="_Toc59209231"/>
      <w:bookmarkStart w:id="1187" w:name="_Toc59208960"/>
      <w:bookmarkStart w:id="1188" w:name="_Toc51951204"/>
      <w:bookmarkStart w:id="1189" w:name="_Toc45882654"/>
      <w:bookmarkStart w:id="1190"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91" w:name="_Toc138361676"/>
      <w:r w:rsidRPr="00C33F68">
        <w:t>7.</w:t>
      </w:r>
      <w:r w:rsidR="00642AF3" w:rsidRPr="00C33F68">
        <w:t>3</w:t>
      </w:r>
      <w:r w:rsidRPr="00C33F68">
        <w:tab/>
        <w:t>Broadcast mode 5G ProSe direct communication over PC5</w:t>
      </w:r>
      <w:bookmarkEnd w:id="1186"/>
      <w:bookmarkEnd w:id="1187"/>
      <w:bookmarkEnd w:id="1188"/>
      <w:bookmarkEnd w:id="1189"/>
      <w:bookmarkEnd w:id="1190"/>
      <w:bookmarkEnd w:id="1191"/>
    </w:p>
    <w:p w14:paraId="5CB8E5A9" w14:textId="5F8169CE" w:rsidR="00433536" w:rsidRPr="00C33F68" w:rsidRDefault="00433536" w:rsidP="00433536">
      <w:pPr>
        <w:pStyle w:val="Heading3"/>
        <w:rPr>
          <w:noProof/>
        </w:rPr>
      </w:pPr>
      <w:bookmarkStart w:id="1192" w:name="_Toc59209232"/>
      <w:bookmarkStart w:id="1193" w:name="_Toc59208961"/>
      <w:bookmarkStart w:id="1194" w:name="_Toc51951205"/>
      <w:bookmarkStart w:id="1195" w:name="_Toc45882655"/>
      <w:bookmarkStart w:id="1196" w:name="_Toc45282269"/>
      <w:bookmarkStart w:id="1197" w:name="_Toc34404424"/>
      <w:bookmarkStart w:id="1198" w:name="_Toc34388653"/>
      <w:bookmarkStart w:id="1199" w:name="_Toc25070698"/>
      <w:bookmarkStart w:id="1200" w:name="_Toc22039984"/>
      <w:bookmarkStart w:id="1201" w:name="_Toc138361677"/>
      <w:r w:rsidRPr="00C33F68">
        <w:rPr>
          <w:noProof/>
        </w:rPr>
        <w:t>7.</w:t>
      </w:r>
      <w:r w:rsidR="00642AF3" w:rsidRPr="00C33F68">
        <w:rPr>
          <w:noProof/>
        </w:rPr>
        <w:t>3</w:t>
      </w:r>
      <w:r w:rsidRPr="00C33F68">
        <w:rPr>
          <w:noProof/>
        </w:rPr>
        <w:t>.1</w:t>
      </w:r>
      <w:r w:rsidRPr="00C33F68">
        <w:rPr>
          <w:noProof/>
        </w:rPr>
        <w:tab/>
        <w:t>Overview</w:t>
      </w:r>
      <w:bookmarkEnd w:id="1192"/>
      <w:bookmarkEnd w:id="1193"/>
      <w:bookmarkEnd w:id="1194"/>
      <w:bookmarkEnd w:id="1195"/>
      <w:bookmarkEnd w:id="1196"/>
      <w:bookmarkEnd w:id="1197"/>
      <w:bookmarkEnd w:id="1198"/>
      <w:bookmarkEnd w:id="1199"/>
      <w:bookmarkEnd w:id="1200"/>
      <w:bookmarkEnd w:id="1201"/>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202" w:name="_Toc59209233"/>
      <w:bookmarkStart w:id="1203" w:name="_Toc59208962"/>
      <w:bookmarkStart w:id="1204" w:name="_Toc51951206"/>
      <w:bookmarkStart w:id="1205" w:name="_Toc45882656"/>
      <w:bookmarkStart w:id="1206" w:name="_Toc45282270"/>
      <w:bookmarkStart w:id="1207" w:name="_Toc34404425"/>
      <w:bookmarkStart w:id="1208" w:name="_Toc34388654"/>
      <w:bookmarkStart w:id="1209" w:name="_Toc138361678"/>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202"/>
      <w:bookmarkEnd w:id="1203"/>
      <w:bookmarkEnd w:id="1204"/>
      <w:bookmarkEnd w:id="1205"/>
      <w:bookmarkEnd w:id="1206"/>
      <w:bookmarkEnd w:id="1207"/>
      <w:bookmarkEnd w:id="1208"/>
      <w:bookmarkEnd w:id="1209"/>
    </w:p>
    <w:p w14:paraId="177430A8" w14:textId="66C05DC8" w:rsidR="00433536" w:rsidRPr="00C33F68" w:rsidRDefault="00433536" w:rsidP="00433536">
      <w:pPr>
        <w:pStyle w:val="Heading4"/>
        <w:rPr>
          <w:noProof/>
        </w:rPr>
      </w:pPr>
      <w:bookmarkStart w:id="1210" w:name="_Toc59209234"/>
      <w:bookmarkStart w:id="1211" w:name="_Toc59208963"/>
      <w:bookmarkStart w:id="1212" w:name="_Toc51951207"/>
      <w:bookmarkStart w:id="1213" w:name="_Toc45882657"/>
      <w:bookmarkStart w:id="1214" w:name="_Toc45282271"/>
      <w:bookmarkStart w:id="1215" w:name="_Toc34404426"/>
      <w:bookmarkStart w:id="1216" w:name="_Toc34388655"/>
      <w:bookmarkStart w:id="1217" w:name="_Toc138361679"/>
      <w:r w:rsidRPr="00C33F68">
        <w:rPr>
          <w:noProof/>
        </w:rPr>
        <w:t>7.</w:t>
      </w:r>
      <w:r w:rsidR="00642AF3" w:rsidRPr="00C33F68">
        <w:rPr>
          <w:noProof/>
        </w:rPr>
        <w:t>3</w:t>
      </w:r>
      <w:r w:rsidRPr="00C33F68">
        <w:rPr>
          <w:noProof/>
        </w:rPr>
        <w:t>.2.1</w:t>
      </w:r>
      <w:r w:rsidRPr="00C33F68">
        <w:rPr>
          <w:noProof/>
        </w:rPr>
        <w:tab/>
        <w:t>Initiation</w:t>
      </w:r>
      <w:bookmarkEnd w:id="1210"/>
      <w:bookmarkEnd w:id="1211"/>
      <w:bookmarkEnd w:id="1212"/>
      <w:bookmarkEnd w:id="1213"/>
      <w:bookmarkEnd w:id="1214"/>
      <w:bookmarkEnd w:id="1215"/>
      <w:bookmarkEnd w:id="1216"/>
      <w:bookmarkEnd w:id="1217"/>
    </w:p>
    <w:p w14:paraId="5F7B5F6B" w14:textId="4A3870BF" w:rsidR="00433536" w:rsidRPr="00C33F68" w:rsidRDefault="00433536" w:rsidP="00433536">
      <w:pPr>
        <w:pStyle w:val="Heading5"/>
        <w:rPr>
          <w:noProof/>
        </w:rPr>
      </w:pPr>
      <w:bookmarkStart w:id="1218" w:name="_Toc34388656"/>
      <w:bookmarkStart w:id="1219" w:name="_Toc34404427"/>
      <w:bookmarkStart w:id="1220" w:name="_Toc45282272"/>
      <w:bookmarkStart w:id="1221" w:name="_Toc45882658"/>
      <w:bookmarkStart w:id="1222" w:name="_Toc51951208"/>
      <w:bookmarkStart w:id="1223" w:name="_Toc59208964"/>
      <w:bookmarkStart w:id="1224" w:name="_Toc59209235"/>
      <w:bookmarkStart w:id="1225" w:name="_Toc138361680"/>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8"/>
      <w:bookmarkEnd w:id="1219"/>
      <w:bookmarkEnd w:id="1220"/>
      <w:bookmarkEnd w:id="1221"/>
      <w:bookmarkEnd w:id="1222"/>
      <w:bookmarkEnd w:id="1223"/>
      <w:bookmarkEnd w:id="1224"/>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25"/>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68015BDE" w14:textId="2D9255F5"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w:t>
      </w:r>
      <w:r w:rsidR="00EB1545">
        <w:t xml:space="preserve"> </w:t>
      </w:r>
      <w:r w:rsidRPr="00C33F68">
        <w:rPr>
          <w:lang w:eastAsia="zh-CN"/>
        </w:rPr>
        <w:t xml:space="preserve">the UE </w:t>
      </w:r>
      <w:r w:rsidRPr="00C33F68">
        <w:t xml:space="preserve">passes the one or more ProSe NR frequencies associated with the </w:t>
      </w:r>
      <w:r w:rsidR="00735CF5" w:rsidRPr="00C33F68">
        <w:t>ProSe identifier</w:t>
      </w:r>
      <w:r w:rsidRPr="00C33F68">
        <w:t xml:space="preserve"> </w:t>
      </w:r>
      <w:r w:rsidR="00EB1545">
        <w:t xml:space="preserve">based on the ProSe identifier to ProSe NR frequency mapping rules for 5G ProSe communication over PC5 as specified in clause 5.2.4 </w:t>
      </w:r>
      <w:r w:rsidRPr="00C33F68">
        <w:t>and the communication mode which is set to broadcast mode for the data unit(s) to the lower layers.</w:t>
      </w:r>
    </w:p>
    <w:p w14:paraId="008AC5ED" w14:textId="19794CAB" w:rsidR="007B3CA5" w:rsidRDefault="007B3CA5" w:rsidP="00433536">
      <w:r>
        <w:t xml:space="preserve">Upon a request from upper layers to send data unit(s) of a ProSe application identified by a ProSe identifier using 5G ProSe communication over PC5, the UE determines the </w:t>
      </w:r>
      <w:r w:rsidR="00C23BA4">
        <w:t xml:space="preserve">NR </w:t>
      </w:r>
      <w:r>
        <w:t>Tx profiles based on the list of ProSe identifiers to NR Tx profiles for broadcast and groupcast mapping rules as specified in clause 5.2.4 and passes the NR Tx profiles to the lower layers</w:t>
      </w:r>
      <w:r w:rsidR="00C23BA4">
        <w:t xml:space="preserve"> </w:t>
      </w:r>
      <w:r w:rsidR="00C23BA4" w:rsidRPr="002F69D9">
        <w:t>as specified in clause 7.3.2.2</w:t>
      </w:r>
      <w:r>
        <w:t>. Additionally, when the UE is not served by NG-RAN, the UE also passes the configured PC5 DRX configuration as specified in clause 5.2.4 to the lower layers.</w:t>
      </w:r>
    </w:p>
    <w:p w14:paraId="716747B0" w14:textId="77777777" w:rsidR="000A70F0" w:rsidRDefault="000A70F0" w:rsidP="000A70F0">
      <w:pPr>
        <w:rPr>
          <w:lang w:eastAsia="zh-CN"/>
        </w:rPr>
      </w:pPr>
      <w:r>
        <w:t xml:space="preserve">The UE shall maintain a list of ProSe services </w:t>
      </w:r>
      <w:bookmarkStart w:id="1226" w:name="OLE_LINK8"/>
      <w:r>
        <w:t>the UE is interested in</w:t>
      </w:r>
      <w:bookmarkEnd w:id="1226"/>
      <w:r>
        <w:t xml:space="preserve">, including the ProSe services in use, the ProSe services that the UE is interested for </w:t>
      </w:r>
      <w:r w:rsidRPr="000C7E2E">
        <w:t>transmission</w:t>
      </w:r>
      <w:r>
        <w:t xml:space="preserve"> or both, for each destination layer-2 ID.</w:t>
      </w:r>
      <w:r w:rsidRPr="003B7274">
        <w:t xml:space="preserve"> </w:t>
      </w:r>
      <w:r>
        <w:t>The ProSe services are identified by the ProSe identifiers.</w:t>
      </w:r>
    </w:p>
    <w:p w14:paraId="22362F57" w14:textId="77777777" w:rsidR="000A70F0" w:rsidRDefault="000A70F0" w:rsidP="000A70F0">
      <w:pPr>
        <w:pStyle w:val="NO"/>
      </w:pPr>
      <w:r>
        <w:rPr>
          <w:noProof/>
          <w:lang w:eastAsia="zh-CN"/>
        </w:rPr>
        <w:t>NOTE:</w:t>
      </w:r>
      <w:r>
        <w:rPr>
          <w:noProof/>
          <w:lang w:eastAsia="zh-CN"/>
        </w:rPr>
        <w:tab/>
      </w:r>
      <w:r w:rsidRPr="00D22090">
        <w:rPr>
          <w:noProof/>
          <w:lang w:eastAsia="zh-CN"/>
        </w:rPr>
        <w:t xml:space="preserve">How the UE maintains the list of ProSe services </w:t>
      </w:r>
      <w:r>
        <w:rPr>
          <w:noProof/>
          <w:lang w:eastAsia="zh-CN"/>
        </w:rPr>
        <w:t>the UE</w:t>
      </w:r>
      <w:r w:rsidRPr="00D22090">
        <w:rPr>
          <w:noProof/>
          <w:lang w:eastAsia="zh-CN"/>
        </w:rPr>
        <w:t xml:space="preserve"> is interested in is left to UE implementation.</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7" w:name="_Toc59209236"/>
      <w:bookmarkStart w:id="1228" w:name="_Toc59208965"/>
      <w:bookmarkStart w:id="1229" w:name="_Toc51951209"/>
      <w:bookmarkStart w:id="1230" w:name="_Toc45882659"/>
      <w:bookmarkStart w:id="1231" w:name="_Toc45282273"/>
      <w:bookmarkStart w:id="1232" w:name="_Toc34404428"/>
      <w:bookmarkStart w:id="1233" w:name="_Toc34388657"/>
      <w:bookmarkStart w:id="1234" w:name="_Toc138361681"/>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7"/>
      <w:bookmarkEnd w:id="1228"/>
      <w:bookmarkEnd w:id="1229"/>
      <w:bookmarkEnd w:id="1230"/>
      <w:bookmarkEnd w:id="1231"/>
      <w:bookmarkEnd w:id="1232"/>
      <w:bookmarkEnd w:id="1233"/>
      <w:bookmarkEnd w:id="1234"/>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02A7A87"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w:t>
      </w:r>
      <w:r w:rsidR="009E526C">
        <w:rPr>
          <w:noProof/>
          <w:lang w:eastAsia="zh-CN"/>
        </w:rPr>
        <w:t xml:space="preserve"> </w:t>
      </w:r>
      <w:r w:rsidR="009E526C">
        <w:t>based on the list of ProSe identifiers to NR Tx profiles for broadcast and groupcast mapping rules as specified in clause 5.2.4</w:t>
      </w:r>
      <w:r>
        <w:rPr>
          <w:noProof/>
          <w:lang w:eastAsia="zh-CN"/>
        </w:rPr>
        <w:t>;</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35" w:name="_Toc34404429"/>
      <w:bookmarkStart w:id="1236" w:name="_Toc34388658"/>
      <w:bookmarkStart w:id="1237"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8" w:name="_Toc59209237"/>
      <w:bookmarkStart w:id="1239" w:name="_Toc59208966"/>
      <w:bookmarkStart w:id="1240" w:name="_Toc51951210"/>
      <w:bookmarkStart w:id="1241" w:name="_Toc45882660"/>
      <w:bookmarkStart w:id="1242" w:name="_Toc45282274"/>
      <w:bookmarkStart w:id="1243" w:name="_Toc138361682"/>
      <w:r w:rsidRPr="00C33F68">
        <w:t>7.</w:t>
      </w:r>
      <w:r w:rsidR="00FF36C8" w:rsidRPr="00C33F68">
        <w:t>3</w:t>
      </w:r>
      <w:r w:rsidRPr="00C33F68">
        <w:t>.2.2</w:t>
      </w:r>
      <w:r w:rsidRPr="00C33F68">
        <w:tab/>
        <w:t>Transmission</w:t>
      </w:r>
      <w:bookmarkEnd w:id="1235"/>
      <w:bookmarkEnd w:id="1236"/>
      <w:bookmarkEnd w:id="1237"/>
      <w:bookmarkEnd w:id="1238"/>
      <w:bookmarkEnd w:id="1239"/>
      <w:bookmarkEnd w:id="1240"/>
      <w:bookmarkEnd w:id="1241"/>
      <w:bookmarkEnd w:id="1242"/>
      <w:bookmarkEnd w:id="1243"/>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0FA50624" w:rsidR="000969FF" w:rsidRPr="00C33F68" w:rsidRDefault="000969FF" w:rsidP="000969FF">
      <w:pPr>
        <w:pStyle w:val="B1"/>
        <w:rPr>
          <w:noProof/>
          <w:lang w:eastAsia="zh-CN"/>
        </w:rPr>
      </w:pPr>
      <w:r>
        <w:rPr>
          <w:noProof/>
          <w:lang w:eastAsia="zh-CN"/>
        </w:rPr>
        <w:t>f)</w:t>
      </w:r>
      <w:r>
        <w:rPr>
          <w:noProof/>
          <w:lang w:eastAsia="zh-CN"/>
        </w:rPr>
        <w:tab/>
        <w:t xml:space="preserve">the NR Tx profile </w:t>
      </w:r>
      <w:r w:rsidR="00EB1545">
        <w:rPr>
          <w:noProof/>
          <w:lang w:eastAsia="zh-CN"/>
        </w:rPr>
        <w:t>based on the ProSe identifiers to NR Tx profiles for broadcast and groupcast mapping rules</w:t>
      </w:r>
      <w:r w:rsidR="006E14D9">
        <w:rPr>
          <w:noProof/>
          <w:lang w:eastAsia="zh-CN"/>
        </w:rPr>
        <w:t xml:space="preserve"> </w:t>
      </w:r>
      <w:r>
        <w:rPr>
          <w:noProof/>
          <w:lang w:eastAsia="zh-CN"/>
        </w:rPr>
        <w:t>as specified in clause 5.2.4</w:t>
      </w:r>
      <w:r w:rsidR="00841943">
        <w:rPr>
          <w:noProof/>
          <w:lang w:eastAsia="zh-CN"/>
        </w:rPr>
        <w:t xml:space="preserve">. </w:t>
      </w:r>
      <w:r w:rsidR="00841943">
        <w:t>If</w:t>
      </w:r>
      <w:r w:rsidR="00841943" w:rsidRPr="009A1012">
        <w:t xml:space="preserve"> </w:t>
      </w:r>
      <w:r w:rsidR="00841943">
        <w:t xml:space="preserve">the list of ProSe services the UE is interested in for the destination layer-2 ID changes, the UE shall provide all the NR Tx profiles </w:t>
      </w:r>
      <w:r w:rsidR="00841943" w:rsidRPr="00B67A97">
        <w:t>for the ProSe identifier(s)</w:t>
      </w:r>
      <w:r w:rsidR="00841943">
        <w:t xml:space="preserve"> in the list of ProSe services the UE is interested in for the destination layer-2 ID to the </w:t>
      </w:r>
      <w:r w:rsidR="00841943">
        <w:rPr>
          <w:noProof/>
          <w:lang w:eastAsia="zh-CN"/>
        </w:rPr>
        <w:t xml:space="preserve">lower </w:t>
      </w:r>
      <w:r w:rsidR="00841943">
        <w:t>layers</w:t>
      </w:r>
      <w:r>
        <w:rPr>
          <w:noProof/>
          <w:lang w:eastAsia="zh-CN"/>
        </w:rPr>
        <w:t>,</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44" w:name="_Toc59209238"/>
      <w:bookmarkStart w:id="1245" w:name="_Toc59208967"/>
      <w:bookmarkStart w:id="1246" w:name="_Toc51951211"/>
      <w:bookmarkStart w:id="1247" w:name="_Toc45882661"/>
      <w:bookmarkStart w:id="1248" w:name="_Toc45282275"/>
      <w:bookmarkStart w:id="1249" w:name="_Toc34404430"/>
      <w:bookmarkStart w:id="1250" w:name="_Toc34388659"/>
      <w:bookmarkStart w:id="1251" w:name="_Toc138361683"/>
      <w:bookmarkStart w:id="1252" w:name="_Toc533170268"/>
      <w:r w:rsidRPr="00C33F68">
        <w:t>7.</w:t>
      </w:r>
      <w:r w:rsidR="00F243C8" w:rsidRPr="00C33F68">
        <w:t>3</w:t>
      </w:r>
      <w:r w:rsidRPr="00C33F68">
        <w:t>.2.3</w:t>
      </w:r>
      <w:r w:rsidRPr="00C33F68">
        <w:tab/>
        <w:t>Procedure for UE to use provisioned radio resources for 5G ProSe communication over PC5</w:t>
      </w:r>
      <w:bookmarkEnd w:id="1244"/>
      <w:bookmarkEnd w:id="1245"/>
      <w:bookmarkEnd w:id="1246"/>
      <w:bookmarkEnd w:id="1247"/>
      <w:bookmarkEnd w:id="1248"/>
      <w:bookmarkEnd w:id="1249"/>
      <w:bookmarkEnd w:id="1250"/>
      <w:bookmarkEnd w:id="1251"/>
    </w:p>
    <w:bookmarkEnd w:id="1252"/>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53" w:name="_Toc59209239"/>
      <w:bookmarkStart w:id="1254" w:name="_Toc59208968"/>
      <w:bookmarkStart w:id="1255" w:name="_Toc51951212"/>
      <w:bookmarkStart w:id="1256" w:name="_Toc45882662"/>
      <w:bookmarkStart w:id="1257" w:name="_Toc45282276"/>
      <w:bookmarkStart w:id="1258" w:name="_Toc34404431"/>
      <w:bookmarkStart w:id="1259" w:name="_Toc34388660"/>
      <w:bookmarkStart w:id="1260" w:name="_Toc138361684"/>
      <w:r w:rsidRPr="00C33F68">
        <w:t>7.</w:t>
      </w:r>
      <w:r w:rsidR="00A04218" w:rsidRPr="00C33F68">
        <w:t>3</w:t>
      </w:r>
      <w:r w:rsidRPr="00C33F68">
        <w:t>.2.4</w:t>
      </w:r>
      <w:r w:rsidRPr="00C33F68">
        <w:tab/>
        <w:t>Privacy of 5G ProSe transmission over PC5</w:t>
      </w:r>
      <w:bookmarkEnd w:id="1253"/>
      <w:bookmarkEnd w:id="1254"/>
      <w:bookmarkEnd w:id="1255"/>
      <w:bookmarkEnd w:id="1256"/>
      <w:bookmarkEnd w:id="1257"/>
      <w:bookmarkEnd w:id="1258"/>
      <w:bookmarkEnd w:id="1259"/>
      <w:bookmarkEnd w:id="1260"/>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270665B" w14:textId="77777777" w:rsidR="00DD5A85" w:rsidRPr="00D52264" w:rsidRDefault="00DD5A85" w:rsidP="00DD5A85">
      <w:pPr>
        <w:pStyle w:val="NO"/>
      </w:pPr>
      <w:r>
        <w:t>NOTE 1:</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19EF6064" w14:textId="587DA069" w:rsidR="00DB7E10" w:rsidRPr="002847FE" w:rsidRDefault="00DB7E10" w:rsidP="00DB7E10">
      <w:pPr>
        <w:pStyle w:val="NO"/>
      </w:pPr>
      <w:r>
        <w:t>NOTE 2:</w:t>
      </w:r>
      <w:r>
        <w:tab/>
      </w:r>
      <w:r>
        <w:rPr>
          <w:lang w:eastAsia="zh-CN"/>
        </w:rPr>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 xml:space="preserve">5.5 of </w:t>
      </w:r>
      <w:r>
        <w:t>3GPP </w:t>
      </w:r>
      <w:r w:rsidRPr="002847FE">
        <w:t>TS</w:t>
      </w:r>
      <w:r>
        <w:t> </w:t>
      </w:r>
      <w:r w:rsidRPr="002847FE">
        <w:t>33.536</w:t>
      </w:r>
      <w:r>
        <w:t> </w:t>
      </w:r>
      <w:r w:rsidRPr="002847FE">
        <w:t>[</w:t>
      </w:r>
      <w:r>
        <w:t>37</w:t>
      </w:r>
      <w:r w:rsidRPr="002847FE">
        <w:t>]</w:t>
      </w:r>
      <w:r w:rsidRPr="00B84176">
        <w:t xml:space="preserve"> with </w:t>
      </w:r>
      <w:r>
        <w:t>the consideration of</w:t>
      </w:r>
      <w:r w:rsidRPr="00B84176">
        <w:t xml:space="preserve"> replacing V2X with 5G ProSe</w:t>
      </w:r>
      <w:r>
        <w:t>.</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61" w:name="_Toc59209240"/>
      <w:bookmarkStart w:id="1262" w:name="_Toc59208969"/>
      <w:bookmarkStart w:id="1263" w:name="_Toc51951213"/>
      <w:bookmarkStart w:id="1264" w:name="_Toc45882663"/>
      <w:bookmarkStart w:id="1265" w:name="_Toc45282277"/>
      <w:bookmarkStart w:id="1266" w:name="_Toc34404432"/>
      <w:bookmarkStart w:id="1267" w:name="_Toc34388661"/>
      <w:bookmarkStart w:id="1268" w:name="_Toc138361685"/>
      <w:r w:rsidRPr="00C33F68">
        <w:t>7.</w:t>
      </w:r>
      <w:r w:rsidR="00764899" w:rsidRPr="00C33F68">
        <w:t>3</w:t>
      </w:r>
      <w:r w:rsidRPr="00C33F68">
        <w:t>.3</w:t>
      </w:r>
      <w:r w:rsidRPr="00C33F68">
        <w:tab/>
        <w:t>Reception of broadcast mode 5G ProSe communication over PC5</w:t>
      </w:r>
      <w:bookmarkEnd w:id="1261"/>
      <w:bookmarkEnd w:id="1262"/>
      <w:bookmarkEnd w:id="1263"/>
      <w:bookmarkEnd w:id="1264"/>
      <w:bookmarkEnd w:id="1265"/>
      <w:bookmarkEnd w:id="1266"/>
      <w:bookmarkEnd w:id="1267"/>
      <w:bookmarkEnd w:id="1268"/>
    </w:p>
    <w:p w14:paraId="0A6D5E3A" w14:textId="2A7D7B48" w:rsidR="007B3113" w:rsidRDefault="00426724" w:rsidP="00426724">
      <w:r>
        <w:t>The UE may be configured by upper layers with one or more destination layer-2 ID(s) for reception of data unit(s) over PC5.</w:t>
      </w:r>
    </w:p>
    <w:p w14:paraId="5690B0C6" w14:textId="77777777" w:rsidR="007B3113" w:rsidRDefault="007B3113" w:rsidP="007B3113">
      <w:pPr>
        <w:rPr>
          <w:lang w:eastAsia="zh-CN"/>
        </w:rPr>
      </w:pPr>
      <w:r>
        <w:t>The UE shall maintain a list of ProSe services</w:t>
      </w:r>
      <w:r w:rsidRPr="00BA69AB">
        <w:t xml:space="preserve"> </w:t>
      </w:r>
      <w:r>
        <w:t>the UE is interested in, including the ProSe services in use</w:t>
      </w:r>
      <w:r>
        <w:rPr>
          <w:rFonts w:hint="eastAsia"/>
          <w:lang w:eastAsia="zh-CN"/>
        </w:rPr>
        <w:t>,</w:t>
      </w:r>
      <w:r>
        <w:t xml:space="preserve"> ProSe services that the UE is interested for reception or both, for each destination layer-2 ID.</w:t>
      </w:r>
      <w:r w:rsidRPr="003B7274">
        <w:t xml:space="preserve"> </w:t>
      </w:r>
      <w:r>
        <w:t>The ProSe services are identified by the ProSe identifiers.</w:t>
      </w:r>
    </w:p>
    <w:p w14:paraId="07DA89EE" w14:textId="77777777" w:rsidR="007B3113" w:rsidRPr="00C43F94" w:rsidRDefault="007B3113" w:rsidP="007B3113">
      <w:pPr>
        <w:pStyle w:val="NO"/>
      </w:pPr>
      <w:bookmarkStart w:id="1269" w:name="_Hlk119482706"/>
      <w:r>
        <w:rPr>
          <w:noProof/>
          <w:lang w:eastAsia="zh-CN"/>
        </w:rPr>
        <w:t>NOTE</w:t>
      </w:r>
      <w:r>
        <w:t> 1</w:t>
      </w:r>
      <w:r>
        <w:rPr>
          <w:noProof/>
          <w:lang w:eastAsia="zh-CN"/>
        </w:rPr>
        <w:t>:</w:t>
      </w:r>
      <w:r>
        <w:rPr>
          <w:noProof/>
          <w:lang w:eastAsia="zh-CN"/>
        </w:rPr>
        <w:tab/>
      </w:r>
      <w:r w:rsidRPr="00D22090">
        <w:rPr>
          <w:noProof/>
          <w:lang w:eastAsia="zh-CN"/>
        </w:rPr>
        <w:t>How the UE maintains the list of ProSe services it is interested in is left to UE implementation.</w:t>
      </w:r>
    </w:p>
    <w:bookmarkEnd w:id="1269"/>
    <w:p w14:paraId="63BE90A3" w14:textId="48E94821" w:rsidR="002E6C52" w:rsidRDefault="00426724" w:rsidP="00426724">
      <w:r>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t>If</w:t>
      </w:r>
      <w:r w:rsidR="002E6C52" w:rsidRPr="009A1012">
        <w:t xml:space="preserve"> </w:t>
      </w:r>
      <w:r w:rsidR="002E6C52">
        <w:t>the list of ProSe services the UE is interested in for the destination layer-2 ID changes, the receiving UE sha</w:t>
      </w:r>
      <w:r w:rsidR="002E6C52" w:rsidRPr="003F2DAE">
        <w:t>ll update the lower layers for the NR Tx Profiles information by</w:t>
      </w:r>
      <w:r w:rsidR="002E6C52">
        <w:t xml:space="preserve"> providing all the NR Tx profiles </w:t>
      </w:r>
      <w:r w:rsidR="002E6C52" w:rsidRPr="00B67A97">
        <w:t>for the ProSe identifier(s)</w:t>
      </w:r>
      <w:r w:rsidR="002E6C52">
        <w:t xml:space="preserve"> in the list of ProSe services the UE is interested in for the destination layer-2 ID to the </w:t>
      </w:r>
      <w:r w:rsidR="002E6C52">
        <w:rPr>
          <w:noProof/>
          <w:lang w:eastAsia="zh-CN"/>
        </w:rPr>
        <w:t xml:space="preserve">lower </w:t>
      </w:r>
      <w:r w:rsidR="002E6C52">
        <w:t>layers.</w:t>
      </w:r>
    </w:p>
    <w:p w14:paraId="294FFA3A" w14:textId="5649AEAA" w:rsidR="00426724" w:rsidRDefault="00426724" w:rsidP="00426724">
      <w:r>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43CC7812" w:rsidR="000969FF" w:rsidRPr="00C33F68" w:rsidRDefault="000969FF" w:rsidP="00357014">
      <w:pPr>
        <w:pStyle w:val="NO"/>
      </w:pPr>
      <w:r>
        <w:t>NOTE</w:t>
      </w:r>
      <w:r w:rsidR="002E6C52">
        <w:t> 2</w:t>
      </w:r>
      <w:r>
        <w:t>:</w:t>
      </w:r>
      <w:r>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70" w:name="_Toc138361686"/>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70"/>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71" w:name="_Toc138361687"/>
      <w:r w:rsidRPr="00C33F68">
        <w:t>7.</w:t>
      </w:r>
      <w:r w:rsidR="00A57C3B" w:rsidRPr="00C33F68">
        <w:t>4</w:t>
      </w:r>
      <w:r w:rsidRPr="00C33F68">
        <w:tab/>
        <w:t>Groupcast mode 5G ProSe direct communication over PC5</w:t>
      </w:r>
      <w:bookmarkEnd w:id="1271"/>
    </w:p>
    <w:p w14:paraId="675012C5" w14:textId="02C1BF81" w:rsidR="00956ACD" w:rsidRPr="00C33F68" w:rsidRDefault="00956ACD" w:rsidP="00956ACD">
      <w:pPr>
        <w:pStyle w:val="Heading3"/>
        <w:rPr>
          <w:noProof/>
        </w:rPr>
      </w:pPr>
      <w:bookmarkStart w:id="1272" w:name="_Toc138361688"/>
      <w:r w:rsidRPr="00C33F68">
        <w:rPr>
          <w:noProof/>
        </w:rPr>
        <w:t>7.</w:t>
      </w:r>
      <w:r w:rsidR="00A57C3B" w:rsidRPr="00C33F68">
        <w:rPr>
          <w:noProof/>
        </w:rPr>
        <w:t>4</w:t>
      </w:r>
      <w:r w:rsidRPr="00C33F68">
        <w:rPr>
          <w:noProof/>
        </w:rPr>
        <w:t>.1</w:t>
      </w:r>
      <w:r w:rsidRPr="00C33F68">
        <w:rPr>
          <w:noProof/>
        </w:rPr>
        <w:tab/>
        <w:t>Overview</w:t>
      </w:r>
      <w:bookmarkEnd w:id="1272"/>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73" w:name="_Toc138361689"/>
      <w:r w:rsidRPr="00C33F68">
        <w:t>7.</w:t>
      </w:r>
      <w:r w:rsidR="00EB5BD9" w:rsidRPr="00C33F68">
        <w:t>4</w:t>
      </w:r>
      <w:r w:rsidRPr="00C33F68">
        <w:t>.2</w:t>
      </w:r>
      <w:r w:rsidRPr="00C33F68">
        <w:tab/>
        <w:t>Transmission of groupcast mode 5G ProSe communication over PC5</w:t>
      </w:r>
      <w:bookmarkEnd w:id="1273"/>
    </w:p>
    <w:p w14:paraId="409E1C22" w14:textId="6B2DB1CA" w:rsidR="00956ACD" w:rsidRPr="00C33F68" w:rsidRDefault="00956ACD" w:rsidP="00956ACD">
      <w:pPr>
        <w:pStyle w:val="Heading4"/>
      </w:pPr>
      <w:bookmarkStart w:id="1274" w:name="_Toc34388665"/>
      <w:bookmarkStart w:id="1275" w:name="_Toc34404436"/>
      <w:bookmarkStart w:id="1276" w:name="_Toc45282281"/>
      <w:bookmarkStart w:id="1277" w:name="_Toc45882667"/>
      <w:bookmarkStart w:id="1278" w:name="_Toc51951217"/>
      <w:bookmarkStart w:id="1279" w:name="_Toc59208973"/>
      <w:bookmarkStart w:id="1280" w:name="_Toc75734812"/>
      <w:bookmarkStart w:id="1281" w:name="_Toc138361690"/>
      <w:r w:rsidRPr="00C33F68">
        <w:t>7.</w:t>
      </w:r>
      <w:r w:rsidR="00EB5BD9" w:rsidRPr="00C33F68">
        <w:t>4</w:t>
      </w:r>
      <w:r w:rsidRPr="00C33F68">
        <w:t>.2.1</w:t>
      </w:r>
      <w:r w:rsidRPr="00C33F68">
        <w:tab/>
        <w:t>Initiation</w:t>
      </w:r>
      <w:bookmarkEnd w:id="1274"/>
      <w:bookmarkEnd w:id="1275"/>
      <w:bookmarkEnd w:id="1276"/>
      <w:bookmarkEnd w:id="1277"/>
      <w:bookmarkEnd w:id="1278"/>
      <w:bookmarkEnd w:id="1279"/>
      <w:bookmarkEnd w:id="1280"/>
      <w:bookmarkEnd w:id="1281"/>
    </w:p>
    <w:p w14:paraId="0CAA161A" w14:textId="5C1E6D7C" w:rsidR="00956ACD" w:rsidRPr="00C33F68" w:rsidRDefault="00956ACD" w:rsidP="00956ACD">
      <w:pPr>
        <w:pStyle w:val="Heading5"/>
      </w:pPr>
      <w:bookmarkStart w:id="1282" w:name="_Toc138361691"/>
      <w:r w:rsidRPr="00C33F68">
        <w:t>7.</w:t>
      </w:r>
      <w:r w:rsidR="00EB5BD9" w:rsidRPr="00C33F68">
        <w:t>4</w:t>
      </w:r>
      <w:r w:rsidRPr="00C33F68">
        <w:t>.2.1.1</w:t>
      </w:r>
      <w:r w:rsidRPr="00C33F68">
        <w:tab/>
        <w:t>Initiation of forming a group</w:t>
      </w:r>
      <w:bookmarkEnd w:id="1282"/>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83" w:name="_Toc34388666"/>
      <w:bookmarkStart w:id="1284" w:name="_Toc34404437"/>
      <w:bookmarkStart w:id="1285" w:name="_Toc45282282"/>
      <w:bookmarkStart w:id="1286" w:name="_Toc45882668"/>
      <w:bookmarkStart w:id="1287" w:name="_Toc51951218"/>
      <w:bookmarkStart w:id="1288" w:name="_Toc59208974"/>
      <w:bookmarkStart w:id="1289" w:name="_Toc75734813"/>
      <w:bookmarkStart w:id="1290" w:name="_Toc138361692"/>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83"/>
      <w:bookmarkEnd w:id="1284"/>
      <w:bookmarkEnd w:id="1285"/>
      <w:bookmarkEnd w:id="1286"/>
      <w:bookmarkEnd w:id="1287"/>
      <w:bookmarkEnd w:id="1288"/>
      <w:bookmarkEnd w:id="1289"/>
      <w:bookmarkEnd w:id="1290"/>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91" w:name="_Toc34388667"/>
      <w:bookmarkStart w:id="1292"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93" w:name="_Toc45282283"/>
      <w:bookmarkStart w:id="1294" w:name="_Toc45882669"/>
      <w:bookmarkStart w:id="1295" w:name="_Toc51951219"/>
      <w:bookmarkStart w:id="1296" w:name="_Toc59208975"/>
      <w:bookmarkStart w:id="1297" w:name="_Toc75734814"/>
      <w:bookmarkStart w:id="1298" w:name="_Toc138361693"/>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91"/>
      <w:bookmarkEnd w:id="1292"/>
      <w:bookmarkEnd w:id="1293"/>
      <w:bookmarkEnd w:id="1294"/>
      <w:bookmarkEnd w:id="1295"/>
      <w:bookmarkEnd w:id="1296"/>
      <w:bookmarkEnd w:id="1297"/>
      <w:bookmarkEnd w:id="1298"/>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9" w:name="_Toc34388668"/>
      <w:bookmarkStart w:id="1300" w:name="_Toc34404439"/>
      <w:bookmarkStart w:id="1301" w:name="_Toc45282284"/>
      <w:bookmarkStart w:id="1302" w:name="_Toc45882670"/>
      <w:bookmarkStart w:id="1303" w:name="_Toc51951220"/>
      <w:bookmarkStart w:id="1304" w:name="_Toc59208976"/>
      <w:bookmarkStart w:id="1305" w:name="_Toc75734815"/>
      <w:bookmarkStart w:id="1306" w:name="_Toc138361694"/>
      <w:r w:rsidRPr="00C33F68">
        <w:t>7.</w:t>
      </w:r>
      <w:r w:rsidR="00907074" w:rsidRPr="00C33F68">
        <w:t>4</w:t>
      </w:r>
      <w:r w:rsidRPr="00C33F68">
        <w:t>.2.2</w:t>
      </w:r>
      <w:r w:rsidRPr="00C33F68">
        <w:tab/>
        <w:t>Transmission</w:t>
      </w:r>
      <w:bookmarkEnd w:id="1299"/>
      <w:bookmarkEnd w:id="1300"/>
      <w:bookmarkEnd w:id="1301"/>
      <w:bookmarkEnd w:id="1302"/>
      <w:bookmarkEnd w:id="1303"/>
      <w:bookmarkEnd w:id="1304"/>
      <w:bookmarkEnd w:id="1305"/>
      <w:bookmarkEnd w:id="1306"/>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307" w:name="_Toc34388669"/>
      <w:bookmarkStart w:id="1308" w:name="_Toc34404440"/>
      <w:bookmarkStart w:id="1309" w:name="_Toc45282285"/>
      <w:bookmarkStart w:id="1310" w:name="_Toc45882671"/>
      <w:bookmarkStart w:id="1311" w:name="_Toc51951221"/>
      <w:bookmarkStart w:id="1312" w:name="_Toc59208977"/>
      <w:bookmarkStart w:id="1313" w:name="_Toc75734816"/>
      <w:bookmarkStart w:id="1314" w:name="_Toc138361695"/>
      <w:r w:rsidRPr="00C33F68">
        <w:t>7.</w:t>
      </w:r>
      <w:r w:rsidR="00182D1F" w:rsidRPr="00C33F68">
        <w:t>4</w:t>
      </w:r>
      <w:r w:rsidRPr="00C33F68">
        <w:t>.2.3</w:t>
      </w:r>
      <w:r w:rsidRPr="00C33F68">
        <w:tab/>
        <w:t>Procedure for UE to use provisioned radio resources for 5G ProSe direct communication over PC5</w:t>
      </w:r>
      <w:bookmarkEnd w:id="1307"/>
      <w:bookmarkEnd w:id="1308"/>
      <w:bookmarkEnd w:id="1309"/>
      <w:bookmarkEnd w:id="1310"/>
      <w:bookmarkEnd w:id="1311"/>
      <w:bookmarkEnd w:id="1312"/>
      <w:bookmarkEnd w:id="1313"/>
      <w:bookmarkEnd w:id="1314"/>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15" w:name="_Toc34388670"/>
      <w:bookmarkStart w:id="1316" w:name="_Toc34404441"/>
      <w:bookmarkStart w:id="1317" w:name="_Toc45282286"/>
      <w:bookmarkStart w:id="1318" w:name="_Toc45882672"/>
      <w:bookmarkStart w:id="1319" w:name="_Toc51951222"/>
      <w:bookmarkStart w:id="1320" w:name="_Toc59208978"/>
      <w:bookmarkStart w:id="1321" w:name="_Toc75734817"/>
      <w:bookmarkStart w:id="1322" w:name="_Toc138361696"/>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15"/>
      <w:bookmarkEnd w:id="1316"/>
      <w:bookmarkEnd w:id="1317"/>
      <w:bookmarkEnd w:id="1318"/>
      <w:bookmarkEnd w:id="1319"/>
      <w:bookmarkEnd w:id="1320"/>
      <w:bookmarkEnd w:id="1321"/>
      <w:bookmarkEnd w:id="1322"/>
    </w:p>
    <w:p w14:paraId="6BC811A9" w14:textId="77777777" w:rsidR="00943ACC" w:rsidRDefault="00943ACC" w:rsidP="00943ACC">
      <w:pPr>
        <w:rPr>
          <w:lang w:eastAsia="zh-CN"/>
        </w:rPr>
      </w:pPr>
      <w:bookmarkStart w:id="1323" w:name="_Toc34388671"/>
      <w:bookmarkStart w:id="1324" w:name="_Toc34404442"/>
      <w:bookmarkStart w:id="1325" w:name="_Toc45282287"/>
      <w:bookmarkStart w:id="1326" w:name="_Toc45882673"/>
      <w:bookmarkStart w:id="1327" w:name="_Toc51951223"/>
      <w:bookmarkStart w:id="1328" w:name="_Toc59208979"/>
      <w:bookmarkStart w:id="1329" w:name="_Toc75734818"/>
      <w:r w:rsidRPr="00C33F68">
        <w:rPr>
          <w:lang w:eastAsia="zh-CN"/>
        </w:rPr>
        <w:t>The procedures described in clause 7.3.2.4 apply with the following additions</w:t>
      </w:r>
      <w:r>
        <w:rPr>
          <w:lang w:eastAsia="zh-CN"/>
        </w:rPr>
        <w:t>:</w:t>
      </w:r>
      <w:r w:rsidRPr="00C33F68">
        <w:rPr>
          <w:lang w:eastAsia="zh-CN"/>
        </w:rPr>
        <w:t xml:space="preserve"> </w:t>
      </w:r>
    </w:p>
    <w:p w14:paraId="755A60D3" w14:textId="77777777" w:rsidR="00943ACC" w:rsidRDefault="00943ACC" w:rsidP="00943ACC">
      <w:pPr>
        <w:pStyle w:val="B1"/>
        <w:rPr>
          <w:lang w:eastAsia="zh-CN"/>
        </w:rPr>
      </w:pPr>
      <w:r>
        <w:rPr>
          <w:lang w:eastAsia="zh-CN"/>
        </w:rPr>
        <w:t>a)</w:t>
      </w:r>
      <w:r>
        <w:rPr>
          <w:lang w:eastAsia="zh-CN"/>
        </w:rPr>
        <w:tab/>
      </w:r>
      <w:r w:rsidRPr="00C33F68">
        <w:rPr>
          <w:lang w:eastAsia="zh-CN"/>
        </w:rPr>
        <w:t>using the privacy timer T5200 for groupcast</w:t>
      </w:r>
      <w:r>
        <w:rPr>
          <w:lang w:eastAsia="zh-CN"/>
        </w:rPr>
        <w:t>; and</w:t>
      </w:r>
    </w:p>
    <w:p w14:paraId="2741762A" w14:textId="77777777" w:rsidR="00943ACC" w:rsidRPr="00C33F68" w:rsidRDefault="00943ACC" w:rsidP="00943ACC">
      <w:pPr>
        <w:pStyle w:val="B1"/>
      </w:pPr>
      <w:r>
        <w:rPr>
          <w:lang w:eastAsia="zh-CN"/>
        </w:rPr>
        <w:t>b)</w:t>
      </w:r>
      <w:r>
        <w:rPr>
          <w:lang w:eastAsia="zh-CN"/>
        </w:rPr>
        <w:tab/>
        <w:t>how</w:t>
      </w:r>
      <w:r w:rsidRPr="002847FE">
        <w:t xml:space="preserve"> to </w:t>
      </w:r>
      <w:r>
        <w:t xml:space="preserve">change and </w:t>
      </w:r>
      <w:r w:rsidRPr="002847FE">
        <w:t>randomise the UE</w:t>
      </w:r>
      <w:r w:rsidRPr="00FB2627">
        <w:rPr>
          <w:noProof/>
        </w:rPr>
        <w:t>'</w:t>
      </w:r>
      <w:r w:rsidRPr="002847FE">
        <w:t xml:space="preserve">s source </w:t>
      </w:r>
      <w:r>
        <w:t>l</w:t>
      </w:r>
      <w:r w:rsidRPr="002847FE">
        <w:t>ayer-2 ID and source IP address including IP prefix (if used)</w:t>
      </w:r>
      <w:r>
        <w:t xml:space="preserve"> is specified</w:t>
      </w:r>
      <w:r w:rsidRPr="002847FE">
        <w:t xml:space="preserve"> in clause</w:t>
      </w:r>
      <w:r>
        <w:t> </w:t>
      </w:r>
      <w:r w:rsidRPr="002847FE">
        <w:t>5.</w:t>
      </w:r>
      <w:r>
        <w:t>4</w:t>
      </w:r>
      <w:r w:rsidRPr="002847FE">
        <w:t xml:space="preserve"> of </w:t>
      </w:r>
      <w:r>
        <w:t>3GPP </w:t>
      </w:r>
      <w:r w:rsidRPr="002847FE">
        <w:t>TS</w:t>
      </w:r>
      <w:r>
        <w:t> </w:t>
      </w:r>
      <w:r w:rsidRPr="002847FE">
        <w:t>33.536</w:t>
      </w:r>
      <w:r>
        <w:t> </w:t>
      </w:r>
      <w:r w:rsidRPr="002847FE">
        <w:t>[</w:t>
      </w:r>
      <w:r>
        <w:t>37</w:t>
      </w:r>
      <w:r w:rsidRPr="002847FE">
        <w:t>]</w:t>
      </w:r>
      <w:r w:rsidRPr="00B84176">
        <w:t xml:space="preserve"> with the </w:t>
      </w:r>
      <w:r>
        <w:t>consideration</w:t>
      </w:r>
      <w:r w:rsidRPr="00B84176">
        <w:t xml:space="preserve"> of replacing V2X with 5G ProSe</w:t>
      </w:r>
      <w:r w:rsidRPr="00C33F68">
        <w:rPr>
          <w:lang w:eastAsia="zh-CN"/>
        </w:rPr>
        <w:t>.</w:t>
      </w:r>
    </w:p>
    <w:p w14:paraId="3E74E229" w14:textId="0B921BEB" w:rsidR="00956ACD" w:rsidRPr="00C33F68" w:rsidRDefault="00956ACD" w:rsidP="0050064E">
      <w:pPr>
        <w:pStyle w:val="Heading3"/>
      </w:pPr>
      <w:bookmarkStart w:id="1330" w:name="_Toc138361697"/>
      <w:r w:rsidRPr="00C33F68">
        <w:t>7.</w:t>
      </w:r>
      <w:r w:rsidR="00182D1F" w:rsidRPr="00C33F68">
        <w:t>4</w:t>
      </w:r>
      <w:r w:rsidRPr="00C33F68">
        <w:t>.3</w:t>
      </w:r>
      <w:r w:rsidRPr="00C33F68">
        <w:tab/>
        <w:t>Reception of groupcast mode 5G ProSe direct communication over PC5</w:t>
      </w:r>
      <w:bookmarkEnd w:id="1323"/>
      <w:bookmarkEnd w:id="1324"/>
      <w:bookmarkEnd w:id="1325"/>
      <w:bookmarkEnd w:id="1326"/>
      <w:bookmarkEnd w:id="1327"/>
      <w:bookmarkEnd w:id="1328"/>
      <w:bookmarkEnd w:id="1329"/>
      <w:bookmarkEnd w:id="1330"/>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31" w:name="_Toc138361698"/>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31"/>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32" w:name="_Toc138361699"/>
      <w:r w:rsidRPr="00C33F68">
        <w:t>7.5</w:t>
      </w:r>
      <w:r w:rsidRPr="00C33F68">
        <w:tab/>
      </w:r>
      <w:r w:rsidR="00426724">
        <w:rPr>
          <w:noProof/>
        </w:rPr>
        <w:t>Void</w:t>
      </w:r>
      <w:bookmarkEnd w:id="1332"/>
    </w:p>
    <w:p w14:paraId="0C8B780C" w14:textId="6EC69918" w:rsidR="009D07DA" w:rsidRPr="00C33F68" w:rsidRDefault="009D07DA" w:rsidP="009D07DA">
      <w:pPr>
        <w:pStyle w:val="Heading3"/>
      </w:pPr>
      <w:bookmarkStart w:id="1333" w:name="_Toc75283012"/>
      <w:bookmarkStart w:id="1334" w:name="_Toc59198654"/>
      <w:bookmarkStart w:id="1335" w:name="_Toc525231254"/>
      <w:bookmarkStart w:id="1336" w:name="_Toc138361700"/>
      <w:r w:rsidRPr="00C33F68">
        <w:t>7.5.1</w:t>
      </w:r>
      <w:r w:rsidRPr="00C33F68">
        <w:tab/>
      </w:r>
      <w:bookmarkEnd w:id="1333"/>
      <w:bookmarkEnd w:id="1334"/>
      <w:bookmarkEnd w:id="1335"/>
      <w:r w:rsidR="00426724">
        <w:t>Void</w:t>
      </w:r>
      <w:bookmarkEnd w:id="1336"/>
    </w:p>
    <w:p w14:paraId="0D7ED44C" w14:textId="7F1F68EC" w:rsidR="009D07DA" w:rsidRPr="00C33F68" w:rsidRDefault="009D07DA" w:rsidP="009D07DA">
      <w:pPr>
        <w:pStyle w:val="Heading3"/>
      </w:pPr>
      <w:bookmarkStart w:id="1337" w:name="_Toc75283013"/>
      <w:bookmarkStart w:id="1338" w:name="_Toc59198655"/>
      <w:bookmarkStart w:id="1339" w:name="_Toc525231255"/>
      <w:bookmarkStart w:id="1340" w:name="_Toc138361701"/>
      <w:r w:rsidRPr="00C33F68">
        <w:t>7.5.2</w:t>
      </w:r>
      <w:r w:rsidRPr="00C33F68">
        <w:tab/>
      </w:r>
      <w:bookmarkEnd w:id="1337"/>
      <w:bookmarkEnd w:id="1338"/>
      <w:bookmarkEnd w:id="1339"/>
      <w:r w:rsidR="00426724">
        <w:t>Void</w:t>
      </w:r>
      <w:bookmarkEnd w:id="1340"/>
    </w:p>
    <w:p w14:paraId="6CDFF1D6" w14:textId="43B3B478" w:rsidR="009D07DA" w:rsidRPr="00C33F68" w:rsidRDefault="009D07DA" w:rsidP="009D07DA">
      <w:pPr>
        <w:pStyle w:val="Heading3"/>
      </w:pPr>
      <w:bookmarkStart w:id="1341" w:name="_Toc75283014"/>
      <w:bookmarkStart w:id="1342" w:name="_Toc59198656"/>
      <w:bookmarkStart w:id="1343" w:name="_Toc525231256"/>
      <w:bookmarkStart w:id="1344" w:name="_Toc138361702"/>
      <w:r w:rsidRPr="00C33F68">
        <w:t>7.5.3</w:t>
      </w:r>
      <w:r w:rsidRPr="00C33F68">
        <w:tab/>
      </w:r>
      <w:bookmarkEnd w:id="1341"/>
      <w:bookmarkEnd w:id="1342"/>
      <w:bookmarkEnd w:id="1343"/>
      <w:r w:rsidR="00426724">
        <w:t>Void</w:t>
      </w:r>
      <w:bookmarkEnd w:id="1344"/>
    </w:p>
    <w:p w14:paraId="3820C566" w14:textId="77777777" w:rsidR="00E5189E" w:rsidRPr="00C33F68" w:rsidRDefault="00E5189E" w:rsidP="00E5189E">
      <w:pPr>
        <w:pStyle w:val="Heading2"/>
      </w:pPr>
      <w:bookmarkStart w:id="1345" w:name="_Toc138361703"/>
      <w:r>
        <w:t>7.6</w:t>
      </w:r>
      <w:r>
        <w:tab/>
        <w:t>PC3</w:t>
      </w:r>
      <w:r>
        <w:rPr>
          <w:rFonts w:hint="eastAsia"/>
          <w:lang w:eastAsia="zh-CN"/>
        </w:rPr>
        <w:t>a</w:t>
      </w:r>
      <w:r>
        <w:t>ch control protocol for 5G ProSe direct communication</w:t>
      </w:r>
      <w:bookmarkEnd w:id="1345"/>
    </w:p>
    <w:p w14:paraId="5C41B94A" w14:textId="77777777" w:rsidR="00E5189E" w:rsidRDefault="00E5189E" w:rsidP="00E5189E">
      <w:pPr>
        <w:pStyle w:val="Heading3"/>
      </w:pPr>
      <w:bookmarkStart w:id="1346" w:name="_Toc138361704"/>
      <w:r>
        <w:t>7.6.1</w:t>
      </w:r>
      <w:r>
        <w:tab/>
        <w:t>Transport protocol for PC3</w:t>
      </w:r>
      <w:r>
        <w:rPr>
          <w:rFonts w:hint="eastAsia"/>
          <w:lang w:eastAsia="zh-CN"/>
        </w:rPr>
        <w:t>a</w:t>
      </w:r>
      <w:r>
        <w:t>ch control protocol for 5G ProSe direct communication</w:t>
      </w:r>
      <w:bookmarkEnd w:id="1346"/>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57C4F933" w14:textId="5C539F9C" w:rsidR="007A448E" w:rsidRDefault="007A448E" w:rsidP="007A448E">
      <w:pPr>
        <w:pStyle w:val="Heading3"/>
      </w:pPr>
      <w:bookmarkStart w:id="1347" w:name="_Toc138361705"/>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47"/>
    </w:p>
    <w:p w14:paraId="3A6CE2EC" w14:textId="77777777" w:rsidR="007A448E" w:rsidRDefault="007A448E" w:rsidP="00357014">
      <w:pPr>
        <w:pStyle w:val="Heading4"/>
      </w:pPr>
      <w:bookmarkStart w:id="1348" w:name="_Toc138361706"/>
      <w:r>
        <w:t>7.6.2.1</w:t>
      </w:r>
      <w:r>
        <w:tab/>
        <w:t>Usage information report list sending procedure</w:t>
      </w:r>
      <w:bookmarkEnd w:id="1348"/>
    </w:p>
    <w:p w14:paraId="03B82B1F" w14:textId="77777777" w:rsidR="007A448E" w:rsidRDefault="007A448E" w:rsidP="00357014">
      <w:pPr>
        <w:pStyle w:val="Heading5"/>
      </w:pPr>
      <w:bookmarkStart w:id="1349" w:name="_Toc138361707"/>
      <w:r>
        <w:t>7.6.2.1.1</w:t>
      </w:r>
      <w:r>
        <w:tab/>
        <w:t>General</w:t>
      </w:r>
      <w:bookmarkEnd w:id="1349"/>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50" w:name="_Toc138361708"/>
      <w:r>
        <w:t>7.6.2.1.2</w:t>
      </w:r>
      <w:r>
        <w:tab/>
        <w:t>Usage information report list sending procedure initiation</w:t>
      </w:r>
      <w:bookmarkEnd w:id="1350"/>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rsidP="004A1FEF">
      <w:pPr>
        <w:pStyle w:val="B2"/>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38650274" w:rsidR="007A448E" w:rsidRDefault="007A448E" w:rsidP="00357014">
      <w:pPr>
        <w:pStyle w:val="B5"/>
      </w:pPr>
      <w:r>
        <w:t>-</w:t>
      </w:r>
      <w:r>
        <w:tab/>
        <w:t>shall include the amount of data transmitted during the out of NG-RAN coverage period;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161BF981" w:rsidR="007A448E" w:rsidRDefault="007A448E" w:rsidP="00357014">
      <w:pPr>
        <w:pStyle w:val="B5"/>
      </w:pPr>
      <w:r>
        <w:t>-</w:t>
      </w:r>
      <w:r>
        <w:tab/>
        <w:t>shall include the amount of data transmitted during the out of NG-RAN coverage period;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t>C)</w:t>
      </w:r>
      <w:r>
        <w:tab/>
        <w:t>if the UE received data during out of NG-RAN coverage period:</w:t>
      </w:r>
    </w:p>
    <w:p w14:paraId="276F4024" w14:textId="4A3F89C7" w:rsidR="007A448E" w:rsidRDefault="007A448E" w:rsidP="00357014">
      <w:pPr>
        <w:pStyle w:val="B5"/>
      </w:pPr>
      <w:r>
        <w:t>-</w:t>
      </w:r>
      <w:r>
        <w:tab/>
        <w:t>shall include the amount of data received during the out of NG-RAN coverage period;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t>-</w:t>
      </w:r>
      <w:r>
        <w:tab/>
        <w:t>shall include the amount of data of the QoS flow received with the (initial) PC5 QoS parameters in the collection period; and</w:t>
      </w:r>
    </w:p>
    <w:p w14:paraId="1BBA919D" w14:textId="39C8DB09"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6987A7F5" w:rsidR="00090F2F" w:rsidRDefault="00090F2F" w:rsidP="00357014">
      <w:pPr>
        <w:pStyle w:val="B5"/>
      </w:pPr>
      <w:r>
        <w:t>-</w:t>
      </w:r>
      <w:r>
        <w:tab/>
        <w:t>shall include the amount of data transmitted during the out of NG-RAN coverage period;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144361FC"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812BD50" w:rsidR="00090F2F" w:rsidRDefault="00090F2F" w:rsidP="00357014">
      <w:pPr>
        <w:pStyle w:val="B5"/>
      </w:pPr>
      <w:r>
        <w:t>-</w:t>
      </w:r>
      <w:r>
        <w:tab/>
        <w:t>shall include the amount of data received during the out of NG-RAN coverage period;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19C14789" w:rsidR="00090F2F" w:rsidRDefault="00090F2F" w:rsidP="00090F2F">
      <w:pPr>
        <w:pStyle w:val="B4"/>
      </w:pPr>
      <w:r>
        <w:t>C)</w:t>
      </w:r>
      <w:r>
        <w:tab/>
        <w:t>shall include time stamp of the first data relay via the UE in the NG-RAN cell;</w:t>
      </w:r>
      <w:r w:rsidR="00257F53">
        <w:t xml:space="preserve"> and</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0D1E089C" w:rsidR="00090F2F" w:rsidRDefault="00090F2F" w:rsidP="00357014">
      <w:r>
        <w:t>Figure</w:t>
      </w:r>
      <w:r w:rsidR="00257F53">
        <w:t> </w:t>
      </w:r>
      <w:r>
        <w:t>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5pt;height:4in" o:ole="">
            <v:imagedata r:id="rId74" o:title=""/>
          </v:shape>
          <o:OLEObject Type="Embed" ProgID="Visio.Drawing.11" ShapeID="_x0000_i1057" DrawAspect="Content" ObjectID="_1750182546"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51" w:name="_Toc138361709"/>
      <w:r>
        <w:t>7.6.2.1.3</w:t>
      </w:r>
      <w:r>
        <w:tab/>
        <w:t>Usage information report list sending procedure accepted by the 5G DDNMF</w:t>
      </w:r>
      <w:bookmarkEnd w:id="1351"/>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52" w:name="_Toc138361710"/>
      <w:r>
        <w:t>7.6.2.1.4</w:t>
      </w:r>
      <w:r>
        <w:tab/>
        <w:t>Usage information report list sending procedure successful completion by the UE</w:t>
      </w:r>
      <w:bookmarkEnd w:id="1352"/>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53" w:name="_Toc138361711"/>
      <w:r>
        <w:t>7.6.2.1.5</w:t>
      </w:r>
      <w:r>
        <w:tab/>
        <w:t>Usage information report list sending procedure not accepted by the 5G DDNMF</w:t>
      </w:r>
      <w:bookmarkEnd w:id="1353"/>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54" w:name="_Toc138361712"/>
      <w:r>
        <w:t>7.6.2.1.6</w:t>
      </w:r>
      <w:r>
        <w:tab/>
        <w:t>Usage information report list sending procedure unsuccessful completion by the UE</w:t>
      </w:r>
      <w:bookmarkEnd w:id="1354"/>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55" w:name="_Toc138361713"/>
      <w:r w:rsidRPr="00C33F68">
        <w:rPr>
          <w:lang w:eastAsia="zh-CN"/>
        </w:rPr>
        <w:t>8</w:t>
      </w:r>
      <w:r w:rsidRPr="00C33F68">
        <w:rPr>
          <w:lang w:eastAsia="zh-CN"/>
        </w:rPr>
        <w:tab/>
        <w:t>5G ProSe UE-to-network relay</w:t>
      </w:r>
      <w:bookmarkEnd w:id="1355"/>
    </w:p>
    <w:p w14:paraId="6708BA22" w14:textId="7E0A6094" w:rsidR="00B344EB" w:rsidRPr="00C33F68" w:rsidRDefault="00FD28BD" w:rsidP="00B344EB">
      <w:pPr>
        <w:pStyle w:val="Heading2"/>
      </w:pPr>
      <w:bookmarkStart w:id="1356" w:name="_Toc138361714"/>
      <w:r w:rsidRPr="00C33F68">
        <w:t>8.1</w:t>
      </w:r>
      <w:r w:rsidRPr="00C33F68">
        <w:tab/>
        <w:t>Overview</w:t>
      </w:r>
      <w:bookmarkEnd w:id="1356"/>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57" w:name="_Toc138361715"/>
      <w:r w:rsidRPr="00C33F68">
        <w:t>8.2</w:t>
      </w:r>
      <w:r w:rsidRPr="00C33F68">
        <w:tab/>
        <w:t>Procedures</w:t>
      </w:r>
      <w:bookmarkEnd w:id="1357"/>
    </w:p>
    <w:p w14:paraId="14AF247B" w14:textId="66BB067E" w:rsidR="00CC5EF2" w:rsidRPr="00C33F68" w:rsidRDefault="00CC5EF2" w:rsidP="00DF0AEF">
      <w:pPr>
        <w:pStyle w:val="Heading3"/>
      </w:pPr>
      <w:bookmarkStart w:id="1358" w:name="_Toc70428241"/>
      <w:bookmarkStart w:id="1359" w:name="_Toc138361716"/>
      <w:r w:rsidRPr="00C33F68">
        <w:t>8.2.</w:t>
      </w:r>
      <w:r w:rsidR="00764899" w:rsidRPr="00C33F68">
        <w:t>1</w:t>
      </w:r>
      <w:r w:rsidRPr="00C33F68">
        <w:tab/>
      </w:r>
      <w:r w:rsidR="00E44948" w:rsidRPr="00C33F68">
        <w:t>UE-to-network</w:t>
      </w:r>
      <w:r w:rsidRPr="00C33F68">
        <w:t xml:space="preserve"> relay discovery over PC5 interface</w:t>
      </w:r>
      <w:bookmarkEnd w:id="1358"/>
      <w:bookmarkEnd w:id="1359"/>
    </w:p>
    <w:p w14:paraId="1E174FDD" w14:textId="36CA08BC" w:rsidR="00CC5EF2" w:rsidRPr="00C33F68" w:rsidRDefault="00CC5EF2" w:rsidP="00CC5EF2">
      <w:pPr>
        <w:pStyle w:val="Heading4"/>
        <w:rPr>
          <w:lang w:eastAsia="zh-CN"/>
        </w:rPr>
      </w:pPr>
      <w:bookmarkStart w:id="1360" w:name="_Toc70428242"/>
      <w:bookmarkStart w:id="1361" w:name="_Toc138361717"/>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60"/>
      <w:bookmarkEnd w:id="1361"/>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543CEE23" w:rsidR="007B3CA5" w:rsidRDefault="007B3CA5" w:rsidP="00CC5EF2">
      <w:r>
        <w:t>The 5G ProSe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62" w:name="_Toc70667729"/>
      <w:bookmarkStart w:id="1363" w:name="_Toc138361718"/>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62"/>
      <w:bookmarkEnd w:id="1363"/>
    </w:p>
    <w:p w14:paraId="59A62A13" w14:textId="7A62DCC8" w:rsidR="001312EC" w:rsidRPr="00C33F68" w:rsidRDefault="001312EC" w:rsidP="001312EC">
      <w:pPr>
        <w:pStyle w:val="Heading5"/>
        <w:rPr>
          <w:lang w:eastAsia="zh-CN"/>
        </w:rPr>
      </w:pPr>
      <w:bookmarkStart w:id="1364" w:name="_Toc138361719"/>
      <w:r w:rsidRPr="00C33F68">
        <w:rPr>
          <w:lang w:eastAsia="zh-CN"/>
        </w:rPr>
        <w:t>8.2.1.2.1</w:t>
      </w:r>
      <w:r w:rsidRPr="00C33F68">
        <w:rPr>
          <w:lang w:eastAsia="zh-CN"/>
        </w:rPr>
        <w:tab/>
        <w:t>General</w:t>
      </w:r>
      <w:bookmarkEnd w:id="1364"/>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65" w:name="_Toc13836172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65"/>
    </w:p>
    <w:p w14:paraId="66AF26F3" w14:textId="6470158F" w:rsidR="00CC5EF2" w:rsidRPr="00C33F68" w:rsidRDefault="00CC5EF2" w:rsidP="00CC5EF2">
      <w:pPr>
        <w:pStyle w:val="Heading6"/>
        <w:rPr>
          <w:lang w:eastAsia="zh-CN"/>
        </w:rPr>
      </w:pPr>
      <w:bookmarkStart w:id="1366" w:name="_Toc13836172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66"/>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67" w:name="_Toc70667730"/>
      <w:bookmarkStart w:id="1368" w:name="_Toc138361722"/>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67"/>
      <w:bookmarkEnd w:id="1368"/>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408887A9"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AB67A5">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52EF426D"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9F4322" w:rsidRPr="00D03F8F">
        <w:t>the indicated security procedure for the relay service code</w:t>
      </w:r>
      <w:r w:rsidR="009F4322" w:rsidRPr="00577D92">
        <w:t xml:space="preserve"> is supported by the UE</w:t>
      </w:r>
      <w:r w:rsidR="009F4322">
        <w:rPr>
          <w:rFonts w:hint="eastAsia"/>
          <w:lang w:eastAsia="zh-CN"/>
        </w:rPr>
        <w:t>.</w:t>
      </w:r>
      <w:r w:rsidR="009F4322">
        <w:rPr>
          <w:lang w:eastAsia="zh-CN"/>
        </w:rPr>
        <w:t xml:space="preserve"> F</w:t>
      </w:r>
      <w:r w:rsidR="009F4322" w:rsidRPr="00C33F68">
        <w:t xml:space="preserve">or </w:t>
      </w:r>
      <w:r w:rsidR="00010D33" w:rsidRPr="00C33F68">
        <w:t>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pt;height:82.5pt" o:ole="">
            <v:imagedata r:id="rId76" o:title=""/>
          </v:shape>
          <o:OLEObject Type="Embed" ProgID="Visio.Drawing.11" ShapeID="_x0000_i1058" DrawAspect="Content" ObjectID="_1750182547"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9"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3FD421B8"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w:t>
      </w:r>
      <w:r w:rsidR="002458E1">
        <w:t xml:space="preserve"> configured</w:t>
      </w:r>
      <w:r w:rsidR="00CC5EF2" w:rsidRPr="00C33F68">
        <w:t xml:space="preserve"> for the UE-to-network relay discovery,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481E6CAE"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w:t>
      </w:r>
      <w:r w:rsidR="00CD1ED7">
        <w:t xml:space="preserve">configured for </w:t>
      </w:r>
      <w:r w:rsidR="00CC5EF2" w:rsidRPr="00C33F68">
        <w:t xml:space="preserve">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Default="001845AF" w:rsidP="001845AF">
      <w:pPr>
        <w:pStyle w:val="NO"/>
      </w:pPr>
      <w:r>
        <w:t>NOTE 2:</w:t>
      </w:r>
      <w: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t>the UE, or an implementation-specific timer expires.</w:t>
      </w:r>
    </w:p>
    <w:p w14:paraId="173E584E" w14:textId="3B4B2DAF" w:rsidR="00CC5EF2" w:rsidRPr="00C33F68" w:rsidRDefault="00CC5EF2" w:rsidP="00CC5EF2">
      <w:pPr>
        <w:pStyle w:val="Heading6"/>
        <w:rPr>
          <w:lang w:eastAsia="zh-CN"/>
        </w:rPr>
      </w:pPr>
      <w:bookmarkStart w:id="1370" w:name="_Toc138361723"/>
      <w:r w:rsidRPr="00C33F68">
        <w:rPr>
          <w:lang w:eastAsia="zh-CN"/>
        </w:rPr>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9"/>
      <w:bookmarkEnd w:id="1370"/>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FFEDEB0" w:rsidR="001845AF" w:rsidRDefault="001845AF" w:rsidP="00A44A48">
      <w:pPr>
        <w:pStyle w:val="NO"/>
        <w:rPr>
          <w:lang w:eastAsia="zh-CN"/>
        </w:rPr>
      </w:pPr>
      <w:r>
        <w:rPr>
          <w:lang w:eastAsia="zh-CN"/>
        </w:rPr>
        <w:t>NOTE:</w:t>
      </w:r>
      <w:r>
        <w:rPr>
          <w:lang w:eastAsia="zh-CN"/>
        </w:rPr>
        <w:tab/>
        <w:t xml:space="preserve">The announcing UE can stop announcing UE procedure for UE-to-network relay discovery for power saving by implementation specific means e.g. an implementation-specific maximum number of </w:t>
      </w:r>
      <w:r w:rsidR="006407EE" w:rsidRPr="00E4718D">
        <w:t>5G ProSe direct link</w:t>
      </w:r>
      <w:r w:rsidR="006407EE" w:rsidRPr="00E4718D">
        <w:rPr>
          <w:rFonts w:hint="eastAsia"/>
          <w:lang w:eastAsia="zh-CN"/>
        </w:rPr>
        <w:t xml:space="preserve">s </w:t>
      </w:r>
      <w:r w:rsidR="006407EE">
        <w:rPr>
          <w:rFonts w:hint="eastAsia"/>
          <w:lang w:eastAsia="zh-CN"/>
        </w:rPr>
        <w:t xml:space="preserve">configured </w:t>
      </w:r>
      <w:r w:rsidR="006407EE" w:rsidRPr="00E4718D">
        <w:rPr>
          <w:rFonts w:hint="eastAsia"/>
          <w:lang w:eastAsia="zh-CN"/>
        </w:rPr>
        <w:t xml:space="preserve">in </w:t>
      </w:r>
      <w:r>
        <w:rPr>
          <w:lang w:eastAsia="zh-CN"/>
        </w:rPr>
        <w:t>the UE,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71" w:name="_Toc13836172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71"/>
    </w:p>
    <w:p w14:paraId="35D9F8F8" w14:textId="12ED7B30" w:rsidR="00CC5EF2" w:rsidRPr="00C33F68" w:rsidRDefault="00CC5EF2" w:rsidP="00CC5EF2">
      <w:pPr>
        <w:pStyle w:val="Heading6"/>
        <w:rPr>
          <w:lang w:eastAsia="zh-CN"/>
        </w:rPr>
      </w:pPr>
      <w:bookmarkStart w:id="1372" w:name="_Toc13836172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72"/>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73" w:name="_Toc70667732"/>
      <w:bookmarkStart w:id="1374" w:name="_Toc138361726"/>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73"/>
      <w:bookmarkEnd w:id="1374"/>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2FB1CB66"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936C60">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5A1535FB"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00673905">
        <w:t xml:space="preserve"> and </w:t>
      </w:r>
      <w:r w:rsidR="00673905" w:rsidRPr="00D03F8F">
        <w:t>the indicated security procedure for the relay service code</w:t>
      </w:r>
      <w:r w:rsidR="00673905" w:rsidRPr="00577D92">
        <w:t xml:space="preserve"> is supported by the UE</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pt;height:82.5pt" o:ole="">
            <v:imagedata r:id="rId78" o:title=""/>
          </v:shape>
          <o:OLEObject Type="Embed" ProgID="Visio.Drawing.11" ShapeID="_x0000_i1059" DrawAspect="Content" ObjectID="_1750182548"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45AD7D97" w14:textId="6021819E" w:rsidR="000028EB" w:rsidRPr="00C33F68" w:rsidRDefault="000028EB" w:rsidP="000028EB">
      <w:r w:rsidRPr="00C33F68">
        <w:t xml:space="preserve">When the UE is triggered by </w:t>
      </w:r>
      <w:r>
        <w:rPr>
          <w:rFonts w:hint="eastAsia"/>
          <w:lang w:eastAsia="zh-CN"/>
        </w:rPr>
        <w:t>the</w:t>
      </w:r>
      <w:r w:rsidRPr="00C33F68">
        <w:t xml:space="preserve"> upper layer</w:t>
      </w:r>
      <w:r>
        <w:rPr>
          <w:rFonts w:hint="eastAsia"/>
          <w:lang w:eastAsia="zh-CN"/>
        </w:rPr>
        <w:t>s</w:t>
      </w:r>
      <w:r w:rsidRPr="00C33F68">
        <w:t xml:space="preserve"> to monitor proximity of a connectivity service provided by a UE-to-network relay</w:t>
      </w:r>
      <w:r w:rsidRPr="00C33F68">
        <w:rPr>
          <w:lang w:eastAsia="zh-CN"/>
        </w:rPr>
        <w:t xml:space="preserve"> or when the UE </w:t>
      </w:r>
      <w:r>
        <w:rPr>
          <w:rFonts w:hint="eastAsia"/>
          <w:lang w:eastAsia="zh-CN"/>
        </w:rPr>
        <w:t xml:space="preserve">decides to perform </w:t>
      </w:r>
      <w:r w:rsidRPr="00212A44">
        <w:rPr>
          <w:lang w:val="en-US"/>
        </w:rPr>
        <w:t xml:space="preserve">5G ProSe </w:t>
      </w:r>
      <w:r w:rsidRPr="00C33F68">
        <w:t>UE-to-network relay reselection</w:t>
      </w:r>
      <w:r>
        <w:rPr>
          <w:rFonts w:hint="eastAsia"/>
          <w:lang w:eastAsia="zh-CN"/>
        </w:rPr>
        <w:t xml:space="preserve"> as specified in clause</w:t>
      </w:r>
      <w:r w:rsidRPr="00C33F68">
        <w:t> </w:t>
      </w:r>
      <w:r>
        <w:rPr>
          <w:rFonts w:hint="eastAsia"/>
          <w:lang w:eastAsia="zh-CN"/>
        </w:rPr>
        <w:t>8.</w:t>
      </w:r>
      <w:r w:rsidRPr="00C33F68">
        <w:rPr>
          <w:lang w:eastAsia="zh-CN"/>
        </w:rPr>
        <w:t>2</w:t>
      </w:r>
      <w:r>
        <w:rPr>
          <w:rFonts w:hint="eastAsia"/>
          <w:lang w:eastAsia="zh-CN"/>
        </w:rPr>
        <w:t xml:space="preserve">.3, </w:t>
      </w:r>
      <w:r>
        <w:t>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Pr="00C33F68">
        <w:rPr>
          <w:lang w:eastAsia="zh-CN"/>
        </w:rPr>
        <w:t>d</w:t>
      </w:r>
      <w:r w:rsidRPr="00C33F68">
        <w:t xml:space="preserve">efault </w:t>
      </w:r>
      <w:r w:rsidRPr="00C33F68">
        <w:rPr>
          <w:lang w:eastAsia="zh-CN"/>
        </w:rPr>
        <w:t>d</w:t>
      </w:r>
      <w:r w:rsidRPr="00C33F68">
        <w:t xml:space="preserve">estination layer-2 ID </w:t>
      </w:r>
      <w:r w:rsidRPr="00C33F68">
        <w:rPr>
          <w:lang w:eastAsia="zh-CN"/>
        </w:rPr>
        <w:t>as specified in clause</w:t>
      </w:r>
      <w:r w:rsidRPr="00C33F68">
        <w:t> </w:t>
      </w:r>
      <w:r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75" w:name="OLE_LINK13"/>
      <w:r>
        <w:rPr>
          <w:lang w:eastAsia="zh-CN"/>
        </w:rPr>
        <w:t>evaluated</w:t>
      </w:r>
      <w:bookmarkEnd w:id="1375"/>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76" w:name="OLE_LINK6"/>
      <w:r>
        <w:t>upper layer application information</w:t>
      </w:r>
      <w:bookmarkEnd w:id="1376"/>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77"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77"/>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8" w:name="OLE_LINK18"/>
      <w:r>
        <w:rPr>
          <w:lang w:eastAsia="zh-CN"/>
        </w:rPr>
        <w:t xml:space="preserve"> it is up to </w:t>
      </w:r>
      <w:r>
        <w:t>UE implementation</w:t>
      </w:r>
      <w:r>
        <w:rPr>
          <w:lang w:eastAsia="zh-CN"/>
        </w:rPr>
        <w:t xml:space="preserve"> to select a RSC</w:t>
      </w:r>
      <w:r>
        <w:t>.</w:t>
      </w:r>
    </w:p>
    <w:bookmarkEnd w:id="1378"/>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3F745BC4" w14:textId="4E6CD55B" w:rsidR="00F74565" w:rsidRPr="00C33F68" w:rsidRDefault="00F74565" w:rsidP="00F74565">
      <w:pPr>
        <w:pStyle w:val="B1"/>
      </w:pPr>
      <w:r w:rsidRPr="00C33F68">
        <w:t>b)</w:t>
      </w:r>
      <w:r w:rsidRPr="00C33F68">
        <w:tab/>
      </w:r>
      <w:r>
        <w:rPr>
          <w:rFonts w:hint="eastAsia"/>
          <w:lang w:eastAsia="zh-CN"/>
        </w:rPr>
        <w:t>t</w:t>
      </w:r>
      <w:r>
        <w:rPr>
          <w:lang w:eastAsia="zh-CN"/>
        </w:rPr>
        <w:t xml:space="preserve">he target </w:t>
      </w:r>
      <w:r>
        <w:rPr>
          <w:rFonts w:hint="eastAsia"/>
          <w:lang w:eastAsia="zh-CN"/>
        </w:rPr>
        <w:t xml:space="preserve">announcer </w:t>
      </w:r>
      <w:r>
        <w:rPr>
          <w:lang w:eastAsia="zh-CN"/>
        </w:rPr>
        <w:t xml:space="preserve">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w:t>
      </w:r>
      <w:r>
        <w:rPr>
          <w:rFonts w:hint="eastAsia"/>
          <w:lang w:eastAsia="zh-CN"/>
        </w:rPr>
        <w:t>monitored</w:t>
      </w:r>
      <w:r w:rsidRPr="00C33F68">
        <w:t xml:space="preserve">, or the announcer info parameter of the PROSE PC5 DISCOVERY message for UE-to-network relay discovery announcement is the same as </w:t>
      </w:r>
      <w:r>
        <w:rPr>
          <w:lang w:eastAsia="zh-CN"/>
        </w:rPr>
        <w:t xml:space="preserve">the target </w:t>
      </w:r>
      <w:r>
        <w:rPr>
          <w:rFonts w:hint="eastAsia"/>
          <w:lang w:eastAsia="zh-CN"/>
        </w:rPr>
        <w:t xml:space="preserve">announcer </w:t>
      </w:r>
      <w:r>
        <w:rPr>
          <w:lang w:eastAsia="zh-CN"/>
        </w:rPr>
        <w:t xml:space="preserve">info if the target </w:t>
      </w:r>
      <w:r>
        <w:rPr>
          <w:rFonts w:hint="eastAsia"/>
          <w:lang w:eastAsia="zh-CN"/>
        </w:rPr>
        <w:t xml:space="preserve">annoucer </w:t>
      </w:r>
      <w:r>
        <w:rPr>
          <w:lang w:eastAsia="zh-CN"/>
        </w:rPr>
        <w:t>info</w:t>
      </w:r>
      <w:r>
        <w:rPr>
          <w:rFonts w:hint="eastAsia"/>
          <w:lang w:eastAsia="zh-CN"/>
        </w:rPr>
        <w:t xml:space="preserve"> is </w:t>
      </w:r>
      <w:r>
        <w:rPr>
          <w:lang w:eastAsia="zh-CN"/>
        </w:rPr>
        <w:t xml:space="preserve">provided by </w:t>
      </w:r>
      <w:r>
        <w:rPr>
          <w:rFonts w:hint="eastAsia"/>
          <w:lang w:eastAsia="zh-CN"/>
        </w:rPr>
        <w:t>upper layers</w:t>
      </w:r>
      <w:r>
        <w:rPr>
          <w:lang w:eastAsia="zh-CN"/>
        </w:rPr>
        <w:t xml:space="preserve"> </w:t>
      </w:r>
      <w:r w:rsidRPr="00C33F68">
        <w:t>for the connectivity service being monitored,</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9" w:name="_Toc70667733"/>
      <w:bookmarkStart w:id="1380" w:name="_Toc138361727"/>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9"/>
      <w:bookmarkEnd w:id="1380"/>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81" w:name="_Toc68190845"/>
      <w:bookmarkStart w:id="1382" w:name="_Toc59198694"/>
      <w:bookmarkStart w:id="1383" w:name="_Toc525231294"/>
      <w:bookmarkStart w:id="1384" w:name="_Toc138361728"/>
      <w:r w:rsidRPr="00C33F68">
        <w:t>8.2.1.2.</w:t>
      </w:r>
      <w:r w:rsidR="00130DC2" w:rsidRPr="00C33F68">
        <w:t>4</w:t>
      </w:r>
      <w:r w:rsidRPr="00C33F68">
        <w:tab/>
      </w:r>
      <w:r w:rsidRPr="00C33F68">
        <w:rPr>
          <w:lang w:eastAsia="ko-KR"/>
        </w:rPr>
        <w:t>A</w:t>
      </w:r>
      <w:r w:rsidRPr="00C33F68">
        <w:t xml:space="preserve">nnouncing UE procedure for </w:t>
      </w:r>
      <w:bookmarkEnd w:id="1381"/>
      <w:bookmarkEnd w:id="1382"/>
      <w:bookmarkEnd w:id="1383"/>
      <w:r w:rsidR="00322EFA" w:rsidRPr="00C33F68">
        <w:t>relay discovery additional information</w:t>
      </w:r>
      <w:bookmarkEnd w:id="1384"/>
    </w:p>
    <w:p w14:paraId="0B6017D7" w14:textId="13B1FD79" w:rsidR="00673A58" w:rsidRPr="00C33F68" w:rsidRDefault="00673A58" w:rsidP="00826ACB">
      <w:pPr>
        <w:pStyle w:val="Heading6"/>
      </w:pPr>
      <w:bookmarkStart w:id="1385" w:name="_Toc68190846"/>
      <w:bookmarkStart w:id="1386" w:name="_Toc59198695"/>
      <w:bookmarkStart w:id="1387" w:name="_Toc525231295"/>
      <w:bookmarkStart w:id="1388" w:name="_Toc138361729"/>
      <w:r w:rsidRPr="00C33F68">
        <w:t>8.2.1.2.</w:t>
      </w:r>
      <w:r w:rsidR="00130DC2" w:rsidRPr="00C33F68">
        <w:t>4</w:t>
      </w:r>
      <w:r w:rsidRPr="00C33F68">
        <w:t>.1</w:t>
      </w:r>
      <w:r w:rsidRPr="00C33F68">
        <w:tab/>
        <w:t>General</w:t>
      </w:r>
      <w:bookmarkEnd w:id="1385"/>
      <w:bookmarkEnd w:id="1386"/>
      <w:bookmarkEnd w:id="1387"/>
      <w:bookmarkEnd w:id="1388"/>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3124CCE0" w14:textId="7BFADDE3" w:rsidR="00673A58" w:rsidRPr="00C33F68" w:rsidRDefault="009B6826" w:rsidP="00673A58">
      <w:pPr>
        <w:pStyle w:val="B1"/>
        <w:rPr>
          <w:lang w:eastAsia="ko-KR"/>
        </w:rPr>
      </w:pPr>
      <w:r>
        <w:t>a</w:t>
      </w:r>
      <w:r w:rsidR="00673A58" w:rsidRPr="00C33F68">
        <w:t>)</w:t>
      </w:r>
      <w:r w:rsidR="00673A58" w:rsidRPr="00C33F68">
        <w:tab/>
      </w:r>
      <w:r w:rsidR="00673A58" w:rsidRPr="00C33F68">
        <w:rPr>
          <w:lang w:eastAsia="ko-KR"/>
        </w:rPr>
        <w:t xml:space="preserve">the </w:t>
      </w:r>
      <w:r w:rsidR="00DF139D" w:rsidRPr="00C33F68">
        <w:rPr>
          <w:lang w:eastAsia="ko-KR"/>
        </w:rPr>
        <w:t>NCGI of the</w:t>
      </w:r>
      <w:r w:rsidR="00673A58" w:rsidRPr="00C33F68">
        <w:rPr>
          <w:lang w:eastAsia="ko-KR"/>
        </w:rPr>
        <w:t xml:space="preserve"> </w:t>
      </w:r>
      <w:r w:rsidR="00DF139D"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00DF139D"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00DF139D" w:rsidRPr="00C33F68">
        <w:rPr>
          <w:lang w:eastAsia="ko-KR"/>
        </w:rPr>
        <w:t>; and</w:t>
      </w:r>
    </w:p>
    <w:p w14:paraId="11A41161" w14:textId="621F3850" w:rsidR="00DF139D" w:rsidRPr="00C33F68" w:rsidRDefault="009B6826" w:rsidP="000F6577">
      <w:pPr>
        <w:pStyle w:val="B1"/>
      </w:pPr>
      <w:r>
        <w:rPr>
          <w:lang w:eastAsia="ko-KR"/>
        </w:rPr>
        <w:t>b</w:t>
      </w:r>
      <w:r w:rsidR="00DF139D" w:rsidRPr="00C33F68">
        <w:rPr>
          <w:lang w:eastAsia="ko-KR"/>
        </w:rPr>
        <w:t>)</w:t>
      </w:r>
      <w:r w:rsidR="00DF139D"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9" w:name="_Toc68190847"/>
      <w:bookmarkStart w:id="1390" w:name="_Toc59198696"/>
      <w:bookmarkStart w:id="1391" w:name="_Toc525231296"/>
      <w:bookmarkStart w:id="1392" w:name="_Toc138361730"/>
      <w:r w:rsidRPr="00C33F68">
        <w:t>8.2.1.2.</w:t>
      </w:r>
      <w:r w:rsidR="00130DC2" w:rsidRPr="00C33F68">
        <w:t>4</w:t>
      </w:r>
      <w:r w:rsidRPr="00C33F68">
        <w:t>.2</w:t>
      </w:r>
      <w:r w:rsidRPr="00C33F68">
        <w:tab/>
        <w:t xml:space="preserve">Announcing procedure for </w:t>
      </w:r>
      <w:bookmarkEnd w:id="1389"/>
      <w:bookmarkEnd w:id="1390"/>
      <w:bookmarkEnd w:id="1391"/>
      <w:r w:rsidR="00322EFA" w:rsidRPr="00C33F68">
        <w:t>relay discovery additional information</w:t>
      </w:r>
      <w:bookmarkEnd w:id="1392"/>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62C02FCD"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7pt;height:141pt" o:ole="" fillcolor="window">
            <v:imagedata r:id="rId80" o:title=""/>
          </v:shape>
          <o:OLEObject Type="Embed" ProgID="Word.Picture.8" ShapeID="_x0000_i1060" DrawAspect="Content" ObjectID="_1750182549"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01F6A40B"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w:t>
      </w:r>
      <w:r w:rsidR="00DE2865">
        <w:t>,</w:t>
      </w:r>
      <w:r w:rsidRPr="00C33F68">
        <w:t xml:space="preserve"> and</w:t>
      </w:r>
    </w:p>
    <w:p w14:paraId="11B87A15" w14:textId="6DFFE1EE"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0C8B608D"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xml:space="preserve">, </w:t>
      </w:r>
      <w:r w:rsidR="009B6826">
        <w:rPr>
          <w:lang w:eastAsia="ko-KR"/>
        </w:rPr>
        <w:t>TAI</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5A03B9CB" w:rsidR="001845AF" w:rsidRDefault="001845AF" w:rsidP="003A13E4">
      <w:pPr>
        <w:pStyle w:val="NO"/>
        <w:rPr>
          <w:lang w:eastAsia="ko-KR"/>
        </w:rPr>
      </w:pPr>
      <w:r>
        <w:rPr>
          <w:lang w:eastAsia="ko-KR"/>
        </w:rPr>
        <w:t>NOTE 3:</w:t>
      </w:r>
      <w:r>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E4718D">
        <w:t>5G ProSe direct link</w:t>
      </w:r>
      <w:r w:rsidR="00B311E1" w:rsidRPr="00E4718D">
        <w:rPr>
          <w:rFonts w:hint="eastAsia"/>
          <w:lang w:eastAsia="zh-CN"/>
        </w:rPr>
        <w:t xml:space="preserve">s </w:t>
      </w:r>
      <w:r w:rsidR="00B311E1">
        <w:rPr>
          <w:rFonts w:hint="eastAsia"/>
          <w:lang w:eastAsia="zh-CN"/>
        </w:rPr>
        <w:t xml:space="preserve">configured </w:t>
      </w:r>
      <w:r w:rsidR="00B311E1" w:rsidRPr="00E4718D">
        <w:rPr>
          <w:rFonts w:hint="eastAsia"/>
          <w:lang w:eastAsia="zh-CN"/>
        </w:rPr>
        <w:t xml:space="preserve">in </w:t>
      </w:r>
      <w:r>
        <w:rPr>
          <w:lang w:eastAsia="ko-KR"/>
        </w:rPr>
        <w:t>the UE,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93" w:name="_Toc68190848"/>
      <w:bookmarkStart w:id="1394" w:name="_Toc59198697"/>
      <w:bookmarkStart w:id="1395" w:name="_Toc525231297"/>
      <w:bookmarkStart w:id="1396" w:name="_Toc138361731"/>
      <w:r w:rsidRPr="00C33F68">
        <w:t>8.2.</w:t>
      </w:r>
      <w:r w:rsidR="00B901C4" w:rsidRPr="00C33F68">
        <w:t>1.2.</w:t>
      </w:r>
      <w:r w:rsidR="00130DC2" w:rsidRPr="00C33F68">
        <w:t>5</w:t>
      </w:r>
      <w:r w:rsidRPr="00C33F68">
        <w:tab/>
        <w:t xml:space="preserve">Monitoring UE procedure for </w:t>
      </w:r>
      <w:bookmarkEnd w:id="1393"/>
      <w:bookmarkEnd w:id="1394"/>
      <w:bookmarkEnd w:id="1395"/>
      <w:r w:rsidR="00322EFA" w:rsidRPr="00C33F68">
        <w:t>relay discovery additional information</w:t>
      </w:r>
      <w:bookmarkEnd w:id="1396"/>
    </w:p>
    <w:p w14:paraId="6FBD833C" w14:textId="22256702" w:rsidR="00673A58" w:rsidRPr="00C33F68" w:rsidRDefault="00673A58" w:rsidP="00826ACB">
      <w:pPr>
        <w:pStyle w:val="Heading6"/>
      </w:pPr>
      <w:bookmarkStart w:id="1397" w:name="_Toc68190849"/>
      <w:bookmarkStart w:id="1398" w:name="_Toc59198698"/>
      <w:bookmarkStart w:id="1399" w:name="_Toc525231298"/>
      <w:bookmarkStart w:id="1400" w:name="_Toc138361732"/>
      <w:r w:rsidRPr="00C33F68">
        <w:t>8.2.</w:t>
      </w:r>
      <w:r w:rsidR="00B901C4" w:rsidRPr="00C33F68">
        <w:t>1.2.</w:t>
      </w:r>
      <w:r w:rsidR="00130DC2" w:rsidRPr="00C33F68">
        <w:t>5</w:t>
      </w:r>
      <w:r w:rsidRPr="00C33F68">
        <w:t>.1</w:t>
      </w:r>
      <w:r w:rsidRPr="00C33F68">
        <w:tab/>
        <w:t>General</w:t>
      </w:r>
      <w:bookmarkEnd w:id="1397"/>
      <w:bookmarkEnd w:id="1398"/>
      <w:bookmarkEnd w:id="1399"/>
      <w:bookmarkEnd w:id="1400"/>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401" w:name="_Toc68190850"/>
      <w:bookmarkStart w:id="1402" w:name="_Toc59198699"/>
      <w:bookmarkStart w:id="1403" w:name="_Toc525231299"/>
      <w:bookmarkStart w:id="1404" w:name="_Toc138361733"/>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401"/>
      <w:bookmarkEnd w:id="1402"/>
      <w:bookmarkEnd w:id="1403"/>
      <w:r w:rsidR="00322EFA" w:rsidRPr="00C33F68">
        <w:t>relay discovery additional information</w:t>
      </w:r>
      <w:bookmarkEnd w:id="1404"/>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1627A286" w14:textId="77777777" w:rsidR="00B31427" w:rsidRDefault="00B31427" w:rsidP="00B31427">
      <w:pPr>
        <w:pStyle w:val="B1"/>
      </w:pPr>
      <w:r>
        <w:t>b)</w:t>
      </w:r>
      <w:r>
        <w:tab/>
        <w:t xml:space="preserve">the announcer info parameter of the </w:t>
      </w:r>
      <w:r>
        <w:rPr>
          <w:lang w:eastAsia="zh-CN"/>
        </w:rPr>
        <w:t xml:space="preserve">PROSE </w:t>
      </w:r>
      <w:r>
        <w:t>PC5</w:t>
      </w:r>
      <w:r>
        <w:rPr>
          <w:lang w:eastAsia="zh-CN"/>
        </w:rPr>
        <w:t xml:space="preserve"> </w:t>
      </w:r>
      <w:r>
        <w:t xml:space="preserve">DISCOVERY message for relay discovery additional information is the same as </w:t>
      </w:r>
      <w:r>
        <w:rPr>
          <w:rFonts w:hint="eastAsia"/>
          <w:lang w:eastAsia="zh-CN"/>
        </w:rPr>
        <w:t xml:space="preserve">the target announcer info if the target announcer info is provided by </w:t>
      </w:r>
      <w:r>
        <w:rPr>
          <w:lang w:eastAsia="ko-KR"/>
        </w:rPr>
        <w:t xml:space="preserve">upper </w:t>
      </w:r>
      <w:r>
        <w:t>layers</w:t>
      </w:r>
      <w:r>
        <w:rPr>
          <w:rFonts w:hint="eastAsia"/>
          <w:lang w:eastAsia="zh-CN"/>
        </w:rPr>
        <w:t xml:space="preserve"> or same as</w:t>
      </w:r>
      <w:r>
        <w:t xml:space="preserve"> the User info ID of the 5G ProSe UE-to-network relay UE </w:t>
      </w:r>
      <w:r>
        <w:rPr>
          <w:rFonts w:hint="eastAsia"/>
          <w:lang w:eastAsia="zh-CN"/>
        </w:rPr>
        <w:t xml:space="preserve">to which the </w:t>
      </w:r>
      <w:r>
        <w:rPr>
          <w:lang w:eastAsia="zh-CN"/>
        </w:rPr>
        <w:t>5G ProSe a</w:t>
      </w:r>
      <w:r>
        <w:t>dditional parameters</w:t>
      </w:r>
      <w:r>
        <w:rPr>
          <w:lang w:eastAsia="zh-CN"/>
        </w:rPr>
        <w:t xml:space="preserve"> announcement</w:t>
      </w:r>
      <w:r>
        <w:rPr>
          <w:rFonts w:hint="eastAsia"/>
          <w:lang w:eastAsia="zh-CN"/>
        </w:rPr>
        <w:t xml:space="preserve"> was requested and acknowledged as specified in </w:t>
      </w:r>
      <w:r>
        <w:t>clause </w:t>
      </w:r>
      <w:r>
        <w:rPr>
          <w:rFonts w:hint="eastAsia"/>
          <w:lang w:eastAsia="zh-CN"/>
        </w:rPr>
        <w:t>8</w:t>
      </w:r>
      <w:r>
        <w:t>.2.</w:t>
      </w:r>
      <w:r>
        <w:rPr>
          <w:rFonts w:hint="eastAsia"/>
          <w:lang w:eastAsia="zh-CN"/>
        </w:rPr>
        <w:t>8</w:t>
      </w:r>
      <w:r>
        <w:t>,</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405" w:name="_Toc138361734"/>
      <w:bookmarkStart w:id="1406" w:name="_Toc502240217"/>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405"/>
    </w:p>
    <w:p w14:paraId="223CDE01" w14:textId="65E2B2FA" w:rsidR="00433536" w:rsidRPr="00C33F68" w:rsidRDefault="00433536" w:rsidP="00826ACB">
      <w:pPr>
        <w:pStyle w:val="Heading5"/>
      </w:pPr>
      <w:bookmarkStart w:id="1407" w:name="_Toc138361735"/>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406"/>
      <w:bookmarkEnd w:id="1407"/>
    </w:p>
    <w:p w14:paraId="141D9738" w14:textId="412A357A" w:rsidR="00433536" w:rsidRPr="00C33F68" w:rsidRDefault="00433536" w:rsidP="00826ACB">
      <w:pPr>
        <w:pStyle w:val="Heading6"/>
      </w:pPr>
      <w:bookmarkStart w:id="1408" w:name="_Toc502240218"/>
      <w:bookmarkStart w:id="1409" w:name="_Toc138361736"/>
      <w:r w:rsidRPr="00C33F68">
        <w:t>8.2.</w:t>
      </w:r>
      <w:r w:rsidR="00230F50" w:rsidRPr="00C33F68">
        <w:t>1.3</w:t>
      </w:r>
      <w:r w:rsidRPr="00C33F68">
        <w:t>.1</w:t>
      </w:r>
      <w:r w:rsidR="00230F50" w:rsidRPr="00C33F68">
        <w:t>.1</w:t>
      </w:r>
      <w:r w:rsidRPr="00C33F68">
        <w:tab/>
        <w:t>General</w:t>
      </w:r>
      <w:bookmarkEnd w:id="1408"/>
      <w:bookmarkEnd w:id="1409"/>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10" w:name="_Toc502240219"/>
      <w:bookmarkStart w:id="1411" w:name="_Toc138361737"/>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10"/>
      <w:bookmarkEnd w:id="1411"/>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52B3989A" w14:textId="7303BB96" w:rsidR="00D33FE0" w:rsidRDefault="00D33FE0" w:rsidP="00D33FE0">
      <w:pPr>
        <w:pStyle w:val="B1"/>
      </w:pPr>
      <w:r>
        <w:t>b)</w:t>
      </w:r>
      <w:r>
        <w:tab/>
        <w:t>the UE is configured with:</w:t>
      </w:r>
    </w:p>
    <w:p w14:paraId="4EF21C45" w14:textId="77777777" w:rsidR="00D33FE0" w:rsidRDefault="00D33FE0" w:rsidP="004A1FEF">
      <w:pPr>
        <w:pStyle w:val="B2"/>
        <w:rPr>
          <w:lang w:eastAsia="zh-CN"/>
        </w:rPr>
      </w:pPr>
      <w:r>
        <w:t>1)</w:t>
      </w:r>
      <w:r>
        <w:tab/>
        <w:t xml:space="preserve">the relay service code parameter identifying the connectivity service to be solicited and </w:t>
      </w:r>
      <w:r w:rsidRPr="00577D92">
        <w:t xml:space="preserve">the </w:t>
      </w:r>
      <w:r w:rsidRPr="00AE286B">
        <w:t>indicated security procedure for the relay service code</w:t>
      </w:r>
      <w:r w:rsidRPr="00577D92">
        <w:t xml:space="preserve"> is supported by the UE</w:t>
      </w:r>
      <w:r>
        <w:t>;</w:t>
      </w:r>
      <w:r>
        <w:rPr>
          <w:lang w:eastAsia="zh-CN"/>
        </w:rPr>
        <w:t xml:space="preserve"> and</w:t>
      </w:r>
    </w:p>
    <w:p w14:paraId="3933521E" w14:textId="426AC596" w:rsidR="00D33FE0" w:rsidRDefault="00D33FE0" w:rsidP="004A1FEF">
      <w:pPr>
        <w:pStyle w:val="B2"/>
      </w:pPr>
      <w:r>
        <w:rPr>
          <w:lang w:eastAsia="zh-CN"/>
        </w:rPr>
        <w:t>2)</w:t>
      </w:r>
      <w:r>
        <w:rPr>
          <w:lang w:eastAsia="zh-CN"/>
        </w:rPr>
        <w:tab/>
      </w:r>
      <w:r>
        <w:t>the User info ID for the UE-to-network relay discovery parameter, as specified in clause 5.2.5;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1" type="#_x0000_t75" style="width:469pt;height:139pt" o:ole="">
            <v:imagedata r:id="rId82" o:title=""/>
          </v:shape>
          <o:OLEObject Type="Embed" ProgID="Visio.Drawing.15" ShapeID="_x0000_i1061" DrawAspect="Content" ObjectID="_1750182550"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78B733E9" w:rsidR="00433536" w:rsidRPr="00C33F68" w:rsidRDefault="00433536" w:rsidP="00433536">
      <w:r w:rsidRPr="00C33F68">
        <w:t xml:space="preserve">When the UE is triggered by </w:t>
      </w:r>
      <w:r w:rsidR="00BC667F">
        <w:t>the</w:t>
      </w:r>
      <w:r w:rsidR="00BC667F" w:rsidRPr="00C33F68">
        <w:t xml:space="preserve"> </w:t>
      </w:r>
      <w:r w:rsidRPr="00C33F68">
        <w:t>upper layer</w:t>
      </w:r>
      <w:r w:rsidR="00BC667F">
        <w:t>s</w:t>
      </w:r>
      <w:r w:rsidRPr="00C33F68">
        <w:t xml:space="preserve">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274F7BD0"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w:t>
      </w:r>
      <w:r w:rsidR="006E0498">
        <w:t xml:space="preserve">configured </w:t>
      </w:r>
      <w:r w:rsidRPr="00C33F68">
        <w:t xml:space="preserve">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 xml:space="preserve">discovery parameter, </w:t>
      </w:r>
      <w:r w:rsidR="006E0498">
        <w:t>as specified</w:t>
      </w:r>
      <w:r w:rsidR="006E0498" w:rsidRPr="00C33F68">
        <w:t xml:space="preserve"> </w:t>
      </w:r>
      <w:r w:rsidRPr="00C33F68">
        <w:t>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2F4DB24E"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 xml:space="preserve">The discoverer UE can stop discoverer UE procedure for UE-to-network relay discovery for power saving by implementation specific means e.g. an implementation-specific maximum number of </w:t>
      </w:r>
      <w:r w:rsidR="009C4DAA" w:rsidRPr="00E4718D">
        <w:t>5G ProSe direct link</w:t>
      </w:r>
      <w:r w:rsidR="009C4DAA" w:rsidRPr="00E4718D">
        <w:rPr>
          <w:rFonts w:hint="eastAsia"/>
          <w:lang w:eastAsia="zh-CN"/>
        </w:rPr>
        <w:t xml:space="preserve">s </w:t>
      </w:r>
      <w:r w:rsidR="009C4DAA">
        <w:rPr>
          <w:rFonts w:hint="eastAsia"/>
          <w:lang w:eastAsia="zh-CN"/>
        </w:rPr>
        <w:t xml:space="preserve">configured </w:t>
      </w:r>
      <w:r w:rsidR="009C4DAA" w:rsidRPr="00E4718D">
        <w:rPr>
          <w:rFonts w:hint="eastAsia"/>
          <w:lang w:eastAsia="zh-CN"/>
        </w:rPr>
        <w:t xml:space="preserve">in </w:t>
      </w:r>
      <w:r>
        <w:rPr>
          <w:lang w:eastAsia="zh-CN"/>
        </w:rPr>
        <w:t>the UE,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2958954A" w14:textId="52BE28B6" w:rsidR="004620CF" w:rsidRPr="00C33F68" w:rsidRDefault="004620CF" w:rsidP="004620CF">
      <w:pPr>
        <w:pStyle w:val="B1"/>
      </w:pPr>
      <w:r w:rsidRPr="00C33F68">
        <w:t>b)</w:t>
      </w:r>
      <w:r w:rsidRPr="00C33F68">
        <w:tab/>
      </w:r>
      <w:r>
        <w:rPr>
          <w:lang w:eastAsia="zh-CN"/>
        </w:rPr>
        <w:t xml:space="preserve">the target discoveree info is </w:t>
      </w:r>
      <w:r>
        <w:rPr>
          <w:rFonts w:hint="eastAsia"/>
          <w:lang w:eastAsia="zh-CN"/>
        </w:rPr>
        <w:t xml:space="preserve">not </w:t>
      </w:r>
      <w:r>
        <w:rPr>
          <w:lang w:eastAsia="zh-CN"/>
        </w:rPr>
        <w:t xml:space="preserve">provided by </w:t>
      </w:r>
      <w:r>
        <w:rPr>
          <w:rFonts w:hint="eastAsia"/>
          <w:lang w:eastAsia="zh-CN"/>
        </w:rPr>
        <w:t>upper layers</w:t>
      </w:r>
      <w:r w:rsidRPr="00C33F68">
        <w:t xml:space="preserve"> for the connectivity service being solicited, or the </w:t>
      </w:r>
      <w:r>
        <w:rPr>
          <w:rFonts w:hint="eastAsia"/>
          <w:lang w:eastAsia="zh-CN"/>
        </w:rPr>
        <w:t>d</w:t>
      </w:r>
      <w:r>
        <w:t>iscovere</w:t>
      </w:r>
      <w:r>
        <w:rPr>
          <w:rFonts w:hint="eastAsia"/>
          <w:lang w:eastAsia="zh-CN"/>
        </w:rPr>
        <w:t>e</w:t>
      </w:r>
      <w:r w:rsidRPr="00C33F68">
        <w:t xml:space="preserve"> info parameter of the PROSE PC5 DISCOVERY message for UE-to-network relay discovery response is the same as </w:t>
      </w:r>
      <w:r>
        <w:rPr>
          <w:lang w:eastAsia="zh-CN"/>
        </w:rPr>
        <w:t>the target discoveree info if the target discoveree info</w:t>
      </w:r>
      <w:r>
        <w:rPr>
          <w:rFonts w:hint="eastAsia"/>
          <w:lang w:eastAsia="zh-CN"/>
        </w:rPr>
        <w:t xml:space="preserve"> is </w:t>
      </w:r>
      <w:r>
        <w:rPr>
          <w:lang w:eastAsia="zh-CN"/>
        </w:rPr>
        <w:t xml:space="preserve">provided by </w:t>
      </w:r>
      <w:r>
        <w:rPr>
          <w:rFonts w:hint="eastAsia"/>
          <w:lang w:eastAsia="zh-CN"/>
        </w:rPr>
        <w:t>upper layers</w:t>
      </w:r>
      <w:r w:rsidRPr="001B1C5F">
        <w:t xml:space="preserve"> </w:t>
      </w:r>
      <w:r w:rsidRPr="00C33F68">
        <w:t>for the connectivity service being solicited,</w:t>
      </w:r>
    </w:p>
    <w:p w14:paraId="15C3437A" w14:textId="10672DB5"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w:t>
      </w:r>
      <w:r w:rsidR="004B2BE0">
        <w:t>5108</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w:t>
      </w:r>
      <w:r w:rsidR="00685FA1" w:rsidRPr="00C33F68">
        <w:t>T</w:t>
      </w:r>
      <w:r w:rsidR="00685FA1">
        <w:t>5109</w:t>
      </w:r>
      <w:r w:rsidRPr="00C33F68">
        <w:rPr>
          <w:lang w:eastAsia="zh-CN"/>
        </w:rPr>
        <w:t>.</w:t>
      </w:r>
    </w:p>
    <w:p w14:paraId="7F005497" w14:textId="2741B37E" w:rsidR="00433536" w:rsidRPr="00C33F68" w:rsidRDefault="00433536" w:rsidP="00826ACB">
      <w:pPr>
        <w:pStyle w:val="Heading6"/>
      </w:pPr>
      <w:bookmarkStart w:id="1412" w:name="_Toc502240220"/>
      <w:bookmarkStart w:id="1413" w:name="_Toc138361738"/>
      <w:r w:rsidRPr="00C33F68">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12"/>
      <w:bookmarkEnd w:id="1413"/>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151282F" w:rsidR="001845AF" w:rsidRDefault="001845AF" w:rsidP="00A44A48">
      <w:pPr>
        <w:pStyle w:val="NO"/>
      </w:pPr>
      <w:r>
        <w:t>NOTE:</w:t>
      </w:r>
      <w:r>
        <w:tab/>
        <w:t xml:space="preserve">The discoverer UE can stop discoverer UE procedure for UE-to-network relay discovery for power saving by implementation specific means e.g. an implementation-specific maximum number of </w:t>
      </w:r>
      <w:r w:rsidR="007B47F2" w:rsidRPr="00E4718D">
        <w:t>5G ProSe direct link</w:t>
      </w:r>
      <w:r w:rsidR="007B47F2" w:rsidRPr="00E4718D">
        <w:rPr>
          <w:rFonts w:hint="eastAsia"/>
          <w:lang w:eastAsia="zh-CN"/>
        </w:rPr>
        <w:t xml:space="preserve">s </w:t>
      </w:r>
      <w:r w:rsidR="007B47F2">
        <w:rPr>
          <w:rFonts w:hint="eastAsia"/>
          <w:lang w:eastAsia="zh-CN"/>
        </w:rPr>
        <w:t xml:space="preserve">configured </w:t>
      </w:r>
      <w:r w:rsidR="007B47F2" w:rsidRPr="00E4718D">
        <w:rPr>
          <w:rFonts w:hint="eastAsia"/>
          <w:lang w:eastAsia="zh-CN"/>
        </w:rPr>
        <w:t xml:space="preserve">in </w:t>
      </w:r>
      <w:r>
        <w:t>the UE,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14" w:name="_Toc502240221"/>
      <w:bookmarkStart w:id="1415" w:name="_Toc138361739"/>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14"/>
      <w:bookmarkEnd w:id="1415"/>
    </w:p>
    <w:p w14:paraId="1465DC12" w14:textId="7266F50E" w:rsidR="00433536" w:rsidRPr="00C33F68" w:rsidRDefault="00433536" w:rsidP="00826ACB">
      <w:pPr>
        <w:pStyle w:val="Heading6"/>
      </w:pPr>
      <w:bookmarkStart w:id="1416" w:name="_Toc502240222"/>
      <w:bookmarkStart w:id="1417" w:name="_Toc138361740"/>
      <w:r w:rsidRPr="00C33F68">
        <w:t>8.2.</w:t>
      </w:r>
      <w:r w:rsidR="00117DC9" w:rsidRPr="00C33F68">
        <w:t>1.</w:t>
      </w:r>
      <w:r w:rsidR="00F901F5" w:rsidRPr="00C33F68">
        <w:t>3</w:t>
      </w:r>
      <w:r w:rsidRPr="00C33F68">
        <w:t>.</w:t>
      </w:r>
      <w:r w:rsidR="00F901F5" w:rsidRPr="00C33F68">
        <w:t>2.</w:t>
      </w:r>
      <w:r w:rsidRPr="00C33F68">
        <w:t>1</w:t>
      </w:r>
      <w:r w:rsidRPr="00C33F68">
        <w:tab/>
        <w:t>General</w:t>
      </w:r>
      <w:bookmarkEnd w:id="1416"/>
      <w:bookmarkEnd w:id="1417"/>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8" w:name="_Toc502240223"/>
      <w:bookmarkStart w:id="1419" w:name="_Toc138361741"/>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8"/>
      <w:bookmarkEnd w:id="1419"/>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017F6C18"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631481">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2DD945CE"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607B85" w:rsidRPr="00AE286B">
        <w:t>the indicated security procedure for the relay service code</w:t>
      </w:r>
      <w:r w:rsidR="00607B85" w:rsidRPr="00577D92">
        <w:t xml:space="preserve"> is supported by the UE</w:t>
      </w:r>
      <w:r w:rsidR="00607B85">
        <w:t>.</w:t>
      </w:r>
      <w:r w:rsidR="00607B85">
        <w:rPr>
          <w:lang w:eastAsia="zh-CN"/>
        </w:rPr>
        <w:t xml:space="preserve"> F</w:t>
      </w:r>
      <w:r w:rsidR="00607B85" w:rsidRPr="00C33F68">
        <w:t xml:space="preserve">or </w:t>
      </w:r>
      <w:r w:rsidR="00F518B6" w:rsidRPr="00C33F68">
        <w:t>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5pt;height:148.5pt" o:ole="">
            <v:imagedata r:id="rId84" o:title=""/>
          </v:shape>
          <o:OLEObject Type="Embed" ProgID="Visio.Drawing.15" ShapeID="_x0000_i1062" DrawAspect="Content" ObjectID="_1750182551"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6FDCBAF7" w14:textId="39A27912" w:rsidR="001E6B10" w:rsidRDefault="001E6B10" w:rsidP="001E6B10">
      <w:pPr>
        <w:pStyle w:val="B1"/>
      </w:pPr>
      <w:r>
        <w:t>b)</w:t>
      </w:r>
      <w:r>
        <w:tab/>
        <w:t xml:space="preserve">the target discoveree info parameter of the received PROSE PC5 DISCOVERY message for UE-to-network relay discovery solicitation is the same as the user info ID </w:t>
      </w:r>
      <w:r w:rsidRPr="00C33F68">
        <w:t>for the UE-to-network relay discovery</w:t>
      </w:r>
      <w:r>
        <w:t xml:space="preserve"> provided by </w:t>
      </w:r>
      <w:r>
        <w:rPr>
          <w:rFonts w:hint="eastAsia"/>
          <w:lang w:eastAsia="zh-CN"/>
        </w:rPr>
        <w:t>upper layers or same as the configured u</w:t>
      </w:r>
      <w:r>
        <w:t>ser info ID</w:t>
      </w:r>
      <w:r w:rsidRPr="0055713D">
        <w:t xml:space="preserve"> </w:t>
      </w:r>
      <w:r w:rsidRPr="00C33F68">
        <w:t>for the UE-to-network relay discovery</w:t>
      </w:r>
      <w:r>
        <w:rPr>
          <w:rFonts w:hint="eastAsia"/>
          <w:lang w:eastAsia="zh-CN"/>
        </w:rPr>
        <w:t xml:space="preserve"> as specified </w:t>
      </w:r>
      <w:r w:rsidRPr="00C33F68">
        <w:t>in clause 5.2.5</w:t>
      </w:r>
      <w:r>
        <w:t>,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7AC67785"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w:t>
      </w:r>
      <w:r w:rsidR="00C57706">
        <w:t xml:space="preserve">configured </w:t>
      </w:r>
      <w:r w:rsidR="00433536" w:rsidRPr="00C33F68">
        <w:t xml:space="preserve">User </w:t>
      </w:r>
      <w:r w:rsidR="003D75CD" w:rsidRPr="00C33F68">
        <w:t>info</w:t>
      </w:r>
      <w:r w:rsidR="00433536" w:rsidRPr="00C33F68">
        <w:t xml:space="preserve"> ID for the </w:t>
      </w:r>
      <w:r w:rsidR="00E44948" w:rsidRPr="00C33F68">
        <w:t>UE-to-network</w:t>
      </w:r>
      <w:r w:rsidR="00433536" w:rsidRPr="00C33F68">
        <w:t xml:space="preserve"> Relay discovery parameter, </w:t>
      </w:r>
      <w:r w:rsidR="00C57706">
        <w:t>as specified</w:t>
      </w:r>
      <w:r w:rsidR="00C57706" w:rsidRPr="00C33F68">
        <w:t xml:space="preserve"> </w:t>
      </w:r>
      <w:r w:rsidR="00433536" w:rsidRPr="00C33F68">
        <w:t>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20"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21" w:name="_Toc138361742"/>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20"/>
      <w:bookmarkEnd w:id="1421"/>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22" w:name="_Toc138361743"/>
      <w:r w:rsidRPr="00C33F68">
        <w:t>8.2.1.</w:t>
      </w:r>
      <w:r w:rsidR="008E640B" w:rsidRPr="00C33F68">
        <w:t>4</w:t>
      </w:r>
      <w:r w:rsidRPr="00C33F68">
        <w:tab/>
        <w:t>Procedure for UE to use provisioned radio resources for 5G ProSe UE-to-network discovery</w:t>
      </w:r>
      <w:bookmarkEnd w:id="1422"/>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23" w:name="_Toc68190851"/>
      <w:bookmarkStart w:id="1424" w:name="_Toc59198700"/>
      <w:bookmarkStart w:id="1425" w:name="_Toc525231300"/>
      <w:bookmarkStart w:id="1426" w:name="_Toc138361744"/>
      <w:r w:rsidRPr="00C33F68">
        <w:t>8.2.</w:t>
      </w:r>
      <w:r w:rsidR="00191A92" w:rsidRPr="00C33F68">
        <w:t>2</w:t>
      </w:r>
      <w:r w:rsidRPr="00C33F68">
        <w:tab/>
        <w:t>UE-to-network relay selection procedure</w:t>
      </w:r>
      <w:bookmarkEnd w:id="1423"/>
      <w:bookmarkEnd w:id="1424"/>
      <w:bookmarkEnd w:id="1425"/>
      <w:bookmarkEnd w:id="1426"/>
    </w:p>
    <w:p w14:paraId="342DC8DA" w14:textId="7ECD9975" w:rsidR="0065619A" w:rsidRPr="00C33F68" w:rsidRDefault="0065619A" w:rsidP="0065619A">
      <w:pPr>
        <w:pStyle w:val="Heading4"/>
      </w:pPr>
      <w:bookmarkStart w:id="1427" w:name="_Toc68190852"/>
      <w:bookmarkStart w:id="1428" w:name="_Toc59198701"/>
      <w:bookmarkStart w:id="1429" w:name="_Toc525231301"/>
      <w:bookmarkStart w:id="1430" w:name="_Toc138361745"/>
      <w:r w:rsidRPr="00C33F68">
        <w:t>8.2.</w:t>
      </w:r>
      <w:r w:rsidR="00191A92" w:rsidRPr="00C33F68">
        <w:t>2</w:t>
      </w:r>
      <w:r w:rsidRPr="00C33F68">
        <w:t>.1</w:t>
      </w:r>
      <w:r w:rsidRPr="00C33F68">
        <w:tab/>
        <w:t>General</w:t>
      </w:r>
      <w:bookmarkEnd w:id="1427"/>
      <w:bookmarkEnd w:id="1428"/>
      <w:bookmarkEnd w:id="1429"/>
      <w:bookmarkEnd w:id="1430"/>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31" w:name="_Toc68190853"/>
      <w:bookmarkStart w:id="1432" w:name="_Toc59198702"/>
      <w:bookmarkStart w:id="1433" w:name="_Toc525231302"/>
      <w:bookmarkStart w:id="1434" w:name="_Toc138361746"/>
      <w:r w:rsidRPr="00C33F68">
        <w:t>8.2.</w:t>
      </w:r>
      <w:r w:rsidR="00191A92" w:rsidRPr="00C33F68">
        <w:t>2</w:t>
      </w:r>
      <w:r w:rsidRPr="00C33F68">
        <w:t>.2</w:t>
      </w:r>
      <w:r w:rsidRPr="00C33F68">
        <w:tab/>
        <w:t>UE-to-network relay selection procedure initiation</w:t>
      </w:r>
      <w:bookmarkEnd w:id="1431"/>
      <w:bookmarkEnd w:id="1432"/>
      <w:bookmarkEnd w:id="1433"/>
      <w:bookmarkEnd w:id="1434"/>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35"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35"/>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162720A2"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w:t>
      </w:r>
      <w:r w:rsidR="00C4738A">
        <w:t>3</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2EE1F6F9" w:rsidR="0065619A"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DCC6874" w14:textId="7E1F1CC0"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28DF9CC3" w14:textId="23B65640" w:rsidR="0065619A" w:rsidRPr="00C33F68" w:rsidRDefault="0065619A" w:rsidP="0065619A">
      <w:pPr>
        <w:pStyle w:val="Heading4"/>
      </w:pPr>
      <w:bookmarkStart w:id="1436" w:name="_Toc68190854"/>
      <w:bookmarkStart w:id="1437" w:name="_Toc59198703"/>
      <w:bookmarkStart w:id="1438" w:name="_Toc525231303"/>
      <w:bookmarkStart w:id="1439" w:name="_Toc138361747"/>
      <w:r w:rsidRPr="00C33F68">
        <w:t>8.2.</w:t>
      </w:r>
      <w:r w:rsidR="00191A92" w:rsidRPr="00C33F68">
        <w:t>2</w:t>
      </w:r>
      <w:r w:rsidRPr="00C33F68">
        <w:t>.3</w:t>
      </w:r>
      <w:r w:rsidRPr="00C33F68">
        <w:tab/>
        <w:t>UE-to-network relay selection procedure completion</w:t>
      </w:r>
      <w:bookmarkEnd w:id="1436"/>
      <w:bookmarkEnd w:id="1437"/>
      <w:bookmarkEnd w:id="1438"/>
      <w:bookmarkEnd w:id="1439"/>
    </w:p>
    <w:p w14:paraId="258DA8A7" w14:textId="04128484" w:rsidR="0065619A" w:rsidRPr="00C33F68" w:rsidRDefault="0065619A" w:rsidP="0065619A">
      <w:r w:rsidRPr="00C33F68">
        <w:t xml:space="preserve">If there exists only one </w:t>
      </w:r>
      <w:r w:rsidR="004A1565" w:rsidRPr="00C33F68">
        <w:t xml:space="preserve">5G </w:t>
      </w:r>
      <w:r w:rsidRPr="00C33F68">
        <w:t xml:space="preserve">ProSe UE-to-network relay </w:t>
      </w:r>
      <w:r w:rsidR="00C4738A">
        <w:t xml:space="preserve">UE </w:t>
      </w:r>
      <w:r w:rsidRPr="00C33F68">
        <w:t xml:space="preserve">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40" w:name="_Toc68190855"/>
      <w:bookmarkStart w:id="1441" w:name="_Toc59198704"/>
      <w:bookmarkStart w:id="1442" w:name="_Toc525231304"/>
      <w:bookmarkStart w:id="1443" w:name="_Toc138361748"/>
      <w:r w:rsidRPr="00C33F68">
        <w:t>8.2.</w:t>
      </w:r>
      <w:r w:rsidR="00191A92" w:rsidRPr="00C33F68">
        <w:t>3</w:t>
      </w:r>
      <w:r w:rsidRPr="00C33F68">
        <w:tab/>
        <w:t>UE-to-network relay reselection procedure</w:t>
      </w:r>
      <w:bookmarkEnd w:id="1440"/>
      <w:bookmarkEnd w:id="1441"/>
      <w:bookmarkEnd w:id="1442"/>
      <w:bookmarkEnd w:id="1443"/>
    </w:p>
    <w:p w14:paraId="2B386CCB" w14:textId="6B5B5C01" w:rsidR="0065619A" w:rsidRPr="00C33F68" w:rsidRDefault="0065619A" w:rsidP="0065619A">
      <w:pPr>
        <w:pStyle w:val="Heading4"/>
      </w:pPr>
      <w:bookmarkStart w:id="1444" w:name="_Toc68190856"/>
      <w:bookmarkStart w:id="1445" w:name="_Toc59198705"/>
      <w:bookmarkStart w:id="1446" w:name="_Toc525231305"/>
      <w:bookmarkStart w:id="1447" w:name="_Toc138361749"/>
      <w:r w:rsidRPr="00C33F68">
        <w:t>8.2.</w:t>
      </w:r>
      <w:r w:rsidR="00191A92" w:rsidRPr="00C33F68">
        <w:t>3</w:t>
      </w:r>
      <w:r w:rsidRPr="00C33F68">
        <w:t>.1</w:t>
      </w:r>
      <w:r w:rsidRPr="00C33F68">
        <w:tab/>
        <w:t>General</w:t>
      </w:r>
      <w:bookmarkEnd w:id="1444"/>
      <w:bookmarkEnd w:id="1445"/>
      <w:bookmarkEnd w:id="1446"/>
      <w:bookmarkEnd w:id="1447"/>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8" w:name="_Toc68190857"/>
      <w:bookmarkStart w:id="1449" w:name="_Toc59198706"/>
      <w:bookmarkStart w:id="1450" w:name="_Toc525231306"/>
      <w:bookmarkStart w:id="1451" w:name="_Toc138361750"/>
      <w:r w:rsidRPr="00C33F68">
        <w:t>8.2.</w:t>
      </w:r>
      <w:r w:rsidR="00191A92" w:rsidRPr="00C33F68">
        <w:t>3</w:t>
      </w:r>
      <w:r w:rsidRPr="00C33F68">
        <w:t>.2</w:t>
      </w:r>
      <w:r w:rsidRPr="00C33F68">
        <w:tab/>
        <w:t>UE-to-network relay reselection procedure initiation</w:t>
      </w:r>
      <w:bookmarkEnd w:id="1448"/>
      <w:bookmarkEnd w:id="1449"/>
      <w:bookmarkEnd w:id="1450"/>
      <w:bookmarkEnd w:id="1451"/>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4ED82E46"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2AE426E6" w:rsidR="00E86206" w:rsidRPr="00C33F68" w:rsidRDefault="00E86206" w:rsidP="00E86206">
      <w:pPr>
        <w:pStyle w:val="B1"/>
      </w:pPr>
      <w:r>
        <w:t>j)</w:t>
      </w:r>
      <w:r>
        <w:tab/>
        <w:t>the UE has received a PROSE DIRECT LINK ESTABLISHMENT REJECT message from the 5G ProSe UE-to-network relay UE with the cause value #</w:t>
      </w:r>
      <w:r w:rsidR="0017074A">
        <w:t xml:space="preserve">15 </w:t>
      </w:r>
      <w:r>
        <w:t>"security procedure failure of 5G ProSe UE-to-network relay".</w:t>
      </w:r>
    </w:p>
    <w:p w14:paraId="33056DC2" w14:textId="347A6B9C" w:rsidR="00302E78" w:rsidRDefault="00302E78" w:rsidP="00302E78">
      <w:r w:rsidRPr="00C33F68">
        <w:t>In cases c), d), h)</w:t>
      </w:r>
      <w:r>
        <w:t xml:space="preserve"> and</w:t>
      </w:r>
      <w:r w:rsidRPr="00C33F68">
        <w:t xml:space="preserve"> i), the </w:t>
      </w:r>
      <w:r>
        <w:t xml:space="preserve">5G ProSe </w:t>
      </w:r>
      <w:r w:rsidRPr="00C33F68">
        <w:t>remote UE shall exclude the 5G ProSe UE-to-network relay UE which sent the message specified in cases c), d), h)</w:t>
      </w:r>
      <w:r>
        <w:t xml:space="preserve"> or</w:t>
      </w:r>
      <w:r w:rsidRPr="00C33F68">
        <w:t xml:space="preserve"> i) from the UE-to-network relay reselection process described below (at least for the indicated back-off time period if provided from the ProSe UE-to-network relay UE in cases h) and i)).</w:t>
      </w:r>
    </w:p>
    <w:p w14:paraId="72507F52" w14:textId="77777777" w:rsidR="00302E78" w:rsidRPr="00C33F68" w:rsidRDefault="00302E78" w:rsidP="00302E78">
      <w:r w:rsidRPr="002C0578">
        <w:t>In case j)</w:t>
      </w:r>
      <w:r>
        <w:t xml:space="preserve">, when the </w:t>
      </w:r>
      <w:r w:rsidRPr="0014523A">
        <w:t xml:space="preserve">5G ProSe remote UE </w:t>
      </w:r>
      <w:r>
        <w:t xml:space="preserve">has included the </w:t>
      </w:r>
      <w:r w:rsidRPr="0014523A">
        <w:t>UE identity IE set to SUCI in the PROSE DIRECT LINK ESTABLISHMENT REQUEST message</w:t>
      </w:r>
      <w:r w:rsidRPr="002C0578">
        <w:t>, the 5G ProSe remote UE shall exclude the 5G ProSe UE-to-network relay UE which sent the message specified in case j) from the UE-to-network relay reselection process described below.</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75260791"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w:t>
      </w:r>
      <w:r w:rsidR="00C4738A">
        <w:t>3</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260C1949" w:rsidR="00FD28BD"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3932C80E" w14:textId="63D82EC1" w:rsidR="00663320" w:rsidRPr="00C33F68" w:rsidRDefault="00663320" w:rsidP="00C62E9E">
      <w:pPr>
        <w:pStyle w:val="NO"/>
      </w:pPr>
      <w:r>
        <w:rPr>
          <w:rFonts w:hint="eastAsia"/>
          <w:lang w:eastAsia="zh-CN"/>
        </w:rPr>
        <w:t>N</w:t>
      </w:r>
      <w:r>
        <w:rPr>
          <w:lang w:eastAsia="zh-CN"/>
        </w:rPr>
        <w:t>OTE:</w:t>
      </w:r>
      <w:r>
        <w:rPr>
          <w:lang w:eastAsia="zh-CN"/>
        </w:rPr>
        <w:tab/>
        <w:t xml:space="preserve">It is </w:t>
      </w:r>
      <w:r>
        <w:rPr>
          <w:rFonts w:hint="eastAsia"/>
          <w:lang w:eastAsia="zh-CN"/>
        </w:rPr>
        <w:t>lef</w:t>
      </w:r>
      <w:r>
        <w:rPr>
          <w:lang w:eastAsia="zh-CN"/>
        </w:rPr>
        <w:t xml:space="preserve">t to UE implementation on how UE handles the case when there is no appropriate </w:t>
      </w:r>
      <w:r w:rsidRPr="00C33F68">
        <w:t>5G ProSe UE-to-network relay</w:t>
      </w:r>
      <w:r w:rsidRPr="00C33F68">
        <w:rPr>
          <w:lang w:eastAsia="zh-CN"/>
        </w:rPr>
        <w:t xml:space="preserve"> U</w:t>
      </w:r>
      <w:r>
        <w:rPr>
          <w:lang w:eastAsia="zh-CN"/>
        </w:rPr>
        <w:t>E around</w:t>
      </w:r>
      <w:r>
        <w:rPr>
          <w:lang w:val="en-US" w:eastAsia="zh-CN"/>
        </w:rPr>
        <w:t>.</w:t>
      </w:r>
    </w:p>
    <w:p w14:paraId="6979B953" w14:textId="38A9D110" w:rsidR="000C19F1" w:rsidRPr="00C33F68" w:rsidRDefault="000C19F1" w:rsidP="00C50CDD">
      <w:pPr>
        <w:pStyle w:val="Heading3"/>
      </w:pPr>
      <w:bookmarkStart w:id="1452" w:name="_Toc138361751"/>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52"/>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53" w:name="_Toc138361752"/>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53"/>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54" w:name="_Toc138361753"/>
      <w:r w:rsidRPr="00C33F68">
        <w:t>8.2.5a</w:t>
      </w:r>
      <w:r w:rsidRPr="00C33F68">
        <w:tab/>
        <w:t>IPv6 prefix delegation via DHCPv6 for 5G ProSe layer-3 UE-to-network relay</w:t>
      </w:r>
      <w:bookmarkEnd w:id="1454"/>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55" w:name="_Toc138361754"/>
      <w:bookmarkStart w:id="1456" w:name="_Toc66692669"/>
      <w:bookmarkStart w:id="1457" w:name="_Toc66701848"/>
      <w:bookmarkStart w:id="1458" w:name="_Toc69883510"/>
      <w:bookmarkStart w:id="1459" w:name="_Toc73537274"/>
      <w:r w:rsidRPr="00C33F68">
        <w:t>8.2.</w:t>
      </w:r>
      <w:r w:rsidR="00F71A6E" w:rsidRPr="00C33F68">
        <w:t>6</w:t>
      </w:r>
      <w:r w:rsidRPr="00C33F68">
        <w:tab/>
        <w:t>QoS handling for 5G ProSe UE-to-network relay</w:t>
      </w:r>
      <w:bookmarkEnd w:id="1455"/>
    </w:p>
    <w:p w14:paraId="360FC8B0" w14:textId="1AAC6284" w:rsidR="00657FEC" w:rsidRPr="00C33F68" w:rsidRDefault="00657FEC" w:rsidP="00657FEC">
      <w:pPr>
        <w:pStyle w:val="Heading4"/>
        <w:rPr>
          <w:lang w:eastAsia="zh-CN"/>
        </w:rPr>
      </w:pPr>
      <w:bookmarkStart w:id="1460" w:name="_Toc138361755"/>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60"/>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61" w:name="_Toc138361756"/>
      <w:r w:rsidRPr="00C33F68">
        <w:t>8.2.</w:t>
      </w:r>
      <w:r w:rsidR="00A61BAE" w:rsidRPr="00C33F68">
        <w:t>6</w:t>
      </w:r>
      <w:r w:rsidRPr="00C33F68">
        <w:t>.2</w:t>
      </w:r>
      <w:r w:rsidRPr="00C33F68">
        <w:tab/>
        <w:t>QoS handling for 5G ProSe layer-2 UE-to-network relay</w:t>
      </w:r>
      <w:bookmarkEnd w:id="1461"/>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62" w:name="_Toc138361757"/>
      <w:r w:rsidRPr="00C33F68">
        <w:t>8.2.</w:t>
      </w:r>
      <w:r w:rsidR="00A61BAE" w:rsidRPr="00C33F68">
        <w:t>6</w:t>
      </w:r>
      <w:r w:rsidRPr="00C33F68">
        <w:t>.3</w:t>
      </w:r>
      <w:r w:rsidRPr="00C33F68">
        <w:tab/>
        <w:t>QoS handling for 5G ProSe layer-3 UE-to-network relay without N3IWF</w:t>
      </w:r>
      <w:bookmarkEnd w:id="1462"/>
    </w:p>
    <w:p w14:paraId="36A5554D" w14:textId="3497F91C" w:rsidR="00657FEC" w:rsidRPr="00C33F68" w:rsidRDefault="00657FEC" w:rsidP="00657FEC">
      <w:pPr>
        <w:pStyle w:val="Heading5"/>
        <w:rPr>
          <w:lang w:eastAsia="zh-CN"/>
        </w:rPr>
      </w:pPr>
      <w:bookmarkStart w:id="1463" w:name="_Toc138361758"/>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63"/>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64" w:name="_Toc138361759"/>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64"/>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7F9A78F1"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r w:rsidR="006C755C">
        <w:t xml:space="preserve"> and</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6E41FC19" w:rsidR="00657FEC" w:rsidRPr="00C33F68" w:rsidRDefault="00657FEC" w:rsidP="00657FEC">
      <w:r w:rsidRPr="00C33F68">
        <w:t>When a derived QoS rule is deleted, the 5G ProSe layer-3 UE-to-network relay</w:t>
      </w:r>
      <w:r w:rsidR="003508FD" w:rsidRPr="00C33F68">
        <w:t xml:space="preserve"> UE</w:t>
      </w:r>
      <w:r w:rsidRPr="00C33F68">
        <w:t xml:space="preserve"> </w:t>
      </w:r>
      <w:r w:rsidR="00FE53BF">
        <w:t xml:space="preserve">shall </w:t>
      </w:r>
      <w:r w:rsidRPr="00C33F68">
        <w:t xml:space="preserve">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w:t>
      </w:r>
      <w:r w:rsidR="00FE53BF">
        <w:t>l</w:t>
      </w:r>
      <w:r w:rsidRPr="00C33F68">
        <w:t>led QoS rule.</w:t>
      </w:r>
    </w:p>
    <w:p w14:paraId="716E1FE0" w14:textId="5A760C9A" w:rsidR="00657FEC" w:rsidRPr="00C33F68" w:rsidRDefault="00657FEC" w:rsidP="00657FEC">
      <w:pPr>
        <w:pStyle w:val="Heading5"/>
      </w:pPr>
      <w:bookmarkStart w:id="1465" w:name="_Toc138361760"/>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65"/>
    </w:p>
    <w:p w14:paraId="28C9BF73" w14:textId="6B8D59E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Pr="00C33F68">
        <w:rPr>
          <w:lang w:eastAsia="zh-CN"/>
        </w:rPr>
        <w:t>.</w:t>
      </w:r>
    </w:p>
    <w:p w14:paraId="5EC267FB" w14:textId="5D688AE5"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A93706">
        <w:rPr>
          <w:rFonts w:hint="eastAsia"/>
          <w:lang w:eastAsia="zh-CN"/>
        </w:rPr>
        <w:t xml:space="preserve">, using </w:t>
      </w:r>
      <w:r w:rsidR="00A93706" w:rsidRPr="00B4715F">
        <w:t xml:space="preserve">5G ProSe direct link </w:t>
      </w:r>
      <w:r w:rsidR="00A93706">
        <w:rPr>
          <w:rFonts w:hint="eastAsia"/>
          <w:lang w:eastAsia="zh-CN"/>
        </w:rPr>
        <w:t>establishment</w:t>
      </w:r>
      <w:r w:rsidR="00A93706" w:rsidRPr="00B4715F">
        <w:t xml:space="preserve">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w:t>
      </w:r>
      <w:r w:rsidR="00A93706">
        <w:rPr>
          <w:rFonts w:hint="eastAsia"/>
          <w:lang w:eastAsia="zh-CN"/>
        </w:rPr>
        <w:t xml:space="preserve">2 or </w:t>
      </w:r>
      <w:r w:rsidR="00A93706" w:rsidRPr="00B4715F">
        <w:t>5G ProSe direct link modification procedure</w:t>
      </w:r>
      <w:r w:rsidR="00A93706" w:rsidRPr="00B4715F">
        <w:rPr>
          <w:rFonts w:hint="eastAsia"/>
          <w:lang w:eastAsia="zh-CN"/>
        </w:rPr>
        <w:t xml:space="preserve"> as specified in clause</w:t>
      </w:r>
      <w:r w:rsidR="00A93706" w:rsidRPr="00B4715F">
        <w:t> </w:t>
      </w:r>
      <w:r w:rsidR="00A93706" w:rsidRPr="00B4715F">
        <w:rPr>
          <w:rFonts w:hint="eastAsia"/>
          <w:lang w:eastAsia="zh-CN"/>
        </w:rPr>
        <w:t>7.2.3</w:t>
      </w:r>
      <w:r w:rsidR="00657FEC" w:rsidRPr="00C33F68">
        <w:rPr>
          <w:lang w:eastAsia="zh-CN"/>
        </w:rPr>
        <w:t>.</w:t>
      </w:r>
    </w:p>
    <w:p w14:paraId="631BF3C7" w14:textId="44CDF5F2"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w:t>
      </w:r>
      <w:r w:rsidR="00A93706">
        <w:rPr>
          <w:lang w:eastAsia="ko-KR"/>
        </w:rPr>
        <w:t xml:space="preserve">flow </w:t>
      </w:r>
      <w:r w:rsidRPr="00C33F68">
        <w:rPr>
          <w:lang w:eastAsia="ko-KR"/>
        </w:rPr>
        <w:t xml:space="preserve">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74714570"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perform</w:t>
      </w:r>
      <w:r w:rsidR="00A93706">
        <w:rPr>
          <w:lang w:eastAsia="zh-CN"/>
        </w:rPr>
        <w:t>s</w:t>
      </w:r>
      <w:r w:rsidRPr="005D6000">
        <w:rPr>
          <w:lang w:eastAsia="zh-CN"/>
        </w:rPr>
        <w:t xml:space="preserve">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325BDBBD"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sidR="00202AD6">
        <w:rPr>
          <w:rFonts w:hint="eastAsia"/>
          <w:lang w:eastAsia="zh-CN"/>
        </w:rPr>
        <w:t xml:space="preserve"> as specified in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2.3 (if </w:t>
      </w:r>
      <w:r w:rsidR="00202AD6" w:rsidRPr="00B4715F">
        <w:t xml:space="preserve">5G ProSe direct link </w:t>
      </w:r>
      <w:r w:rsidR="00202AD6">
        <w:rPr>
          <w:rFonts w:hint="eastAsia"/>
          <w:lang w:eastAsia="zh-CN"/>
        </w:rPr>
        <w:t>establishment</w:t>
      </w:r>
      <w:r w:rsidR="00202AD6" w:rsidRPr="00B4715F">
        <w:t xml:space="preserve">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 or</w:t>
      </w:r>
      <w:r w:rsidR="00202AD6" w:rsidRPr="009C36F1">
        <w:rPr>
          <w:rFonts w:hint="eastAsia"/>
          <w:lang w:eastAsia="zh-CN"/>
        </w:rPr>
        <w:t xml:space="preserve"> </w:t>
      </w:r>
      <w:r w:rsidR="00202AD6" w:rsidRPr="00B4715F">
        <w:rPr>
          <w:rFonts w:hint="eastAsia"/>
          <w:lang w:eastAsia="zh-CN"/>
        </w:rPr>
        <w:t>clause</w:t>
      </w:r>
      <w:r w:rsidR="00202AD6" w:rsidRPr="00B4715F">
        <w:t> </w:t>
      </w:r>
      <w:r w:rsidR="00202AD6" w:rsidRPr="00B4715F">
        <w:rPr>
          <w:rFonts w:hint="eastAsia"/>
          <w:lang w:eastAsia="zh-CN"/>
        </w:rPr>
        <w:t>7.2.</w:t>
      </w:r>
      <w:r w:rsidR="00202AD6">
        <w:rPr>
          <w:rFonts w:hint="eastAsia"/>
          <w:lang w:eastAsia="zh-CN"/>
        </w:rPr>
        <w:t xml:space="preserve">3.3 (if </w:t>
      </w:r>
      <w:r w:rsidR="00202AD6" w:rsidRPr="00B4715F">
        <w:t>5G ProSe direct link modification procedure</w:t>
      </w:r>
      <w:r w:rsidR="00202AD6">
        <w:rPr>
          <w:rFonts w:hint="eastAsia"/>
          <w:lang w:eastAsia="zh-CN"/>
        </w:rPr>
        <w:t xml:space="preserve"> was initiated by </w:t>
      </w:r>
      <w:r w:rsidR="00202AD6" w:rsidRPr="00B4715F">
        <w:rPr>
          <w:lang w:eastAsia="ko-KR"/>
        </w:rPr>
        <w:t xml:space="preserve">the </w:t>
      </w:r>
      <w:r w:rsidR="00202AD6" w:rsidRPr="00B4715F">
        <w:rPr>
          <w:lang w:eastAsia="zh-CN"/>
        </w:rPr>
        <w:t>5G</w:t>
      </w:r>
      <w:r w:rsidR="00202AD6" w:rsidRPr="00B4715F">
        <w:rPr>
          <w:noProof/>
        </w:rPr>
        <w:t xml:space="preserve"> ProSe layer-3 </w:t>
      </w:r>
      <w:r w:rsidR="00202AD6" w:rsidRPr="00B4715F">
        <w:rPr>
          <w:lang w:eastAsia="ko-KR"/>
        </w:rPr>
        <w:t>remote UE</w:t>
      </w:r>
      <w:r w:rsidR="00202AD6">
        <w:rPr>
          <w:rFonts w:hint="eastAsia"/>
          <w:lang w:eastAsia="zh-CN"/>
        </w:rPr>
        <w:t>)</w:t>
      </w:r>
      <w:r>
        <w:rPr>
          <w:lang w:eastAsia="ko-KR"/>
        </w:rPr>
        <w:t>.</w:t>
      </w:r>
    </w:p>
    <w:p w14:paraId="0C7CA8AD" w14:textId="04D972A6" w:rsidR="00657FEC" w:rsidRPr="00C33F68" w:rsidRDefault="00657FEC" w:rsidP="00657FEC">
      <w:pPr>
        <w:pStyle w:val="Heading4"/>
      </w:pPr>
      <w:bookmarkStart w:id="1466" w:name="_Toc138361761"/>
      <w:r w:rsidRPr="00C33F68">
        <w:t>8.2.</w:t>
      </w:r>
      <w:r w:rsidR="00E51E13" w:rsidRPr="00C33F68">
        <w:t>6</w:t>
      </w:r>
      <w:r w:rsidRPr="00C33F68">
        <w:t>.4</w:t>
      </w:r>
      <w:r w:rsidRPr="00C33F68">
        <w:tab/>
        <w:t>QoS handling for 5G ProSe layer-3 UE-to-network relay with N3IWF</w:t>
      </w:r>
      <w:bookmarkEnd w:id="1466"/>
    </w:p>
    <w:p w14:paraId="62FDCB24" w14:textId="77777777" w:rsidR="005B098F" w:rsidRPr="00C33F68" w:rsidRDefault="005B098F" w:rsidP="005B098F">
      <w:pPr>
        <w:pStyle w:val="Heading5"/>
        <w:rPr>
          <w:lang w:eastAsia="zh-CN"/>
        </w:rPr>
      </w:pPr>
      <w:bookmarkStart w:id="1467" w:name="_Toc138361762"/>
      <w:r w:rsidRPr="00C33F68">
        <w:rPr>
          <w:lang w:eastAsia="zh-CN"/>
        </w:rPr>
        <w:t>8.2.6.4.1</w:t>
      </w:r>
      <w:r w:rsidRPr="00C33F68">
        <w:rPr>
          <w:lang w:eastAsia="zh-CN"/>
        </w:rPr>
        <w:tab/>
        <w:t>General</w:t>
      </w:r>
      <w:bookmarkEnd w:id="1467"/>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8" w:name="_Toc138361763"/>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8"/>
    </w:p>
    <w:p w14:paraId="134FCFEF" w14:textId="4F571507"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[5</w:t>
      </w:r>
      <w:r w:rsidR="00BF5AE9">
        <w:t>1</w:t>
      </w:r>
      <w:r w:rsidRPr="00C33F68">
        <w:t xml:space="preserve">],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56"/>
    <w:bookmarkEnd w:id="1457"/>
    <w:bookmarkEnd w:id="1458"/>
    <w:bookmarkEnd w:id="1459"/>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9" w:name="_Toc138361764"/>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9"/>
    </w:p>
    <w:p w14:paraId="6F3C23C3" w14:textId="7AA79D40" w:rsidR="00C86867" w:rsidRPr="00C33F68" w:rsidRDefault="00C86867" w:rsidP="00C86867">
      <w:pPr>
        <w:pStyle w:val="Heading4"/>
      </w:pPr>
      <w:bookmarkStart w:id="1470" w:name="_Toc138361765"/>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70"/>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71" w:name="_Toc138361766"/>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71"/>
    </w:p>
    <w:p w14:paraId="6B1FDA16" w14:textId="2A719CC7"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r w:rsidR="007121AB" w:rsidRPr="008E534D">
        <w:t xml:space="preserve"> </w:t>
      </w:r>
      <w:bookmarkStart w:id="1472" w:name="OLE_LINK11"/>
      <w:r w:rsidR="007121AB">
        <w:t xml:space="preserve">The 5G ProSe layer-3 remote UE may change 5G ProSe layer-3 UE-to-network relay(s) while maintaining the PDU session(s) established via 5G ProSe layer-3 UE-to-network relay and N3IWF, when the 5G ProSe layer-3 remote UE and the N3IWF support </w:t>
      </w:r>
      <w:bookmarkStart w:id="1473" w:name="OLE_LINK21"/>
      <w:bookmarkStart w:id="1474" w:name="OLE_LINK22"/>
      <w:r w:rsidR="007121AB">
        <w:t>MOBIKE</w:t>
      </w:r>
      <w:bookmarkEnd w:id="1473"/>
      <w:bookmarkEnd w:id="1474"/>
      <w:r w:rsidR="007121AB">
        <w:t xml:space="preserve"> as specified TS 2</w:t>
      </w:r>
      <w:r w:rsidR="007121AB">
        <w:rPr>
          <w:rFonts w:hint="eastAsia"/>
          <w:lang w:eastAsia="zh-CN"/>
        </w:rPr>
        <w:t>4</w:t>
      </w:r>
      <w:r w:rsidR="007121AB">
        <w:t>.502 [</w:t>
      </w:r>
      <w:r w:rsidR="007121AB">
        <w:rPr>
          <w:rFonts w:hint="eastAsia"/>
          <w:lang w:eastAsia="zh-CN"/>
        </w:rPr>
        <w:t>26</w:t>
      </w:r>
      <w:r w:rsidR="007121AB">
        <w:t>].</w:t>
      </w:r>
      <w:bookmarkEnd w:id="1472"/>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75" w:name="_Toc138361767"/>
      <w:r w:rsidRPr="00C33F68">
        <w:rPr>
          <w:noProof/>
          <w:lang w:eastAsia="zh-CN"/>
        </w:rPr>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75"/>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7AB4F6"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perform</w:t>
      </w:r>
      <w:r w:rsidR="00FE53BF">
        <w:rPr>
          <w:noProof/>
          <w:lang w:eastAsia="zh-CN"/>
        </w:rPr>
        <w:t>s</w:t>
      </w:r>
      <w:r w:rsidRPr="00C33F68">
        <w:rPr>
          <w:noProof/>
          <w:lang w:eastAsia="zh-CN"/>
        </w:rPr>
        <w:t xml:space="preserve">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76" w:name="_Toc81899160"/>
      <w:bookmarkStart w:id="1477" w:name="_Toc138361768"/>
      <w:r w:rsidRPr="00C33F68">
        <w:t>8.2.8</w:t>
      </w:r>
      <w:r w:rsidR="005202BF" w:rsidRPr="00C33F68">
        <w:tab/>
      </w:r>
      <w:bookmarkEnd w:id="1476"/>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77"/>
    </w:p>
    <w:p w14:paraId="0B629747" w14:textId="4B09D5D0" w:rsidR="005202BF" w:rsidRPr="00C33F68" w:rsidRDefault="00C51968" w:rsidP="005202BF">
      <w:pPr>
        <w:pStyle w:val="Heading4"/>
        <w:rPr>
          <w:lang w:eastAsia="zh-CN"/>
        </w:rPr>
      </w:pPr>
      <w:bookmarkStart w:id="1478" w:name="_Toc81899161"/>
      <w:bookmarkStart w:id="1479" w:name="_Toc138361769"/>
      <w:r w:rsidRPr="00C33F68">
        <w:rPr>
          <w:lang w:eastAsia="zh-CN"/>
        </w:rPr>
        <w:t>8.2.8</w:t>
      </w:r>
      <w:r w:rsidR="005202BF" w:rsidRPr="00C33F68">
        <w:rPr>
          <w:lang w:eastAsia="zh-CN"/>
        </w:rPr>
        <w:t>.1</w:t>
      </w:r>
      <w:r w:rsidR="005202BF" w:rsidRPr="00C33F68">
        <w:rPr>
          <w:lang w:eastAsia="zh-CN"/>
        </w:rPr>
        <w:tab/>
        <w:t>General</w:t>
      </w:r>
      <w:bookmarkEnd w:id="1478"/>
      <w:bookmarkEnd w:id="1479"/>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80" w:name="_Toc525231241"/>
      <w:bookmarkStart w:id="1481" w:name="_Toc59198641"/>
      <w:bookmarkStart w:id="1482" w:name="_Toc75282999"/>
      <w:bookmarkStart w:id="1483" w:name="_Toc138361770"/>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80"/>
      <w:bookmarkEnd w:id="1481"/>
      <w:bookmarkEnd w:id="1482"/>
      <w:bookmarkEnd w:id="1483"/>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84" w:name="_MON_1702990215"/>
    <w:bookmarkEnd w:id="1484"/>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pt;height:197.5pt" o:ole="" fillcolor="window">
            <v:imagedata r:id="rId86" o:title=""/>
          </v:shape>
          <o:OLEObject Type="Embed" ProgID="Word.Picture.8" ShapeID="_x0000_i1063" DrawAspect="Content" ObjectID="_1750182552"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85" w:name="_Toc525231242"/>
      <w:bookmarkStart w:id="1486" w:name="_Toc59198642"/>
      <w:bookmarkStart w:id="1487" w:name="_Toc75283000"/>
      <w:bookmarkStart w:id="1488" w:name="_Toc138361771"/>
      <w:bookmarkStart w:id="1489" w:name="_Toc75283001"/>
      <w:bookmarkStart w:id="1490" w:name="_Toc59198643"/>
      <w:bookmarkStart w:id="1491" w:name="_Toc525231243"/>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85"/>
      <w:bookmarkEnd w:id="1486"/>
      <w:bookmarkEnd w:id="1487"/>
      <w:bookmarkEnd w:id="1488"/>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92" w:name="_Toc138361772"/>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89"/>
      <w:bookmarkEnd w:id="1490"/>
      <w:bookmarkEnd w:id="1491"/>
      <w:bookmarkEnd w:id="1492"/>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93" w:name="_Toc75283002"/>
      <w:bookmarkStart w:id="1494" w:name="_Toc59198644"/>
      <w:bookmarkStart w:id="1495" w:name="_Toc525231244"/>
      <w:bookmarkStart w:id="1496" w:name="_Toc138361773"/>
      <w:r w:rsidRPr="00C33F68">
        <w:rPr>
          <w:lang w:eastAsia="zh-CN"/>
        </w:rPr>
        <w:t>8.2.8</w:t>
      </w:r>
      <w:r w:rsidR="005202BF" w:rsidRPr="00C33F68">
        <w:rPr>
          <w:lang w:eastAsia="zh-CN"/>
        </w:rPr>
        <w:t>.5</w:t>
      </w:r>
      <w:r w:rsidR="005202BF" w:rsidRPr="00C33F68">
        <w:rPr>
          <w:lang w:eastAsia="zh-CN"/>
        </w:rPr>
        <w:tab/>
        <w:t>Abnormal cases</w:t>
      </w:r>
      <w:bookmarkEnd w:id="1493"/>
      <w:bookmarkEnd w:id="1494"/>
      <w:bookmarkEnd w:id="1495"/>
      <w:bookmarkEnd w:id="1496"/>
    </w:p>
    <w:p w14:paraId="516781B5" w14:textId="5B64BD8F" w:rsidR="005202BF" w:rsidRPr="00C33F68" w:rsidRDefault="00C51968" w:rsidP="005202BF">
      <w:pPr>
        <w:pStyle w:val="Heading5"/>
        <w:rPr>
          <w:noProof/>
        </w:rPr>
      </w:pPr>
      <w:bookmarkStart w:id="1497" w:name="_Toc75283003"/>
      <w:bookmarkStart w:id="1498" w:name="_Toc59198645"/>
      <w:bookmarkStart w:id="1499" w:name="_Toc525231245"/>
      <w:bookmarkStart w:id="1500" w:name="_Toc138361774"/>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97"/>
      <w:bookmarkEnd w:id="1498"/>
      <w:bookmarkEnd w:id="1499"/>
      <w:bookmarkEnd w:id="1500"/>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501" w:name="_Toc138361775"/>
      <w:r>
        <w:t>8.2.9</w:t>
      </w:r>
      <w:r>
        <w:tab/>
        <w:t>5G ProSe AA message reliable transport procedure</w:t>
      </w:r>
      <w:bookmarkEnd w:id="1501"/>
    </w:p>
    <w:p w14:paraId="0FF0DE3F" w14:textId="2EA78CCD" w:rsidR="009F73A6" w:rsidRDefault="009F73A6" w:rsidP="009F73A6">
      <w:pPr>
        <w:pStyle w:val="Heading4"/>
      </w:pPr>
      <w:bookmarkStart w:id="1502" w:name="_Toc138361776"/>
      <w:r>
        <w:t>8.2.9.1</w:t>
      </w:r>
      <w:r>
        <w:tab/>
        <w:t>General</w:t>
      </w:r>
      <w:bookmarkEnd w:id="1502"/>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503" w:name="_Toc138361777"/>
      <w:r>
        <w:t>8.2.9.2</w:t>
      </w:r>
      <w:r>
        <w:tab/>
        <w:t>5G ProSe AA message reliable transport procedure initiation</w:t>
      </w:r>
      <w:bookmarkEnd w:id="1503"/>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64" type="#_x0000_t75" style="width:422pt;height:133.5pt" o:ole="">
            <v:imagedata r:id="rId88" o:title=""/>
          </v:shape>
          <o:OLEObject Type="Embed" ProgID="Visio.Drawing.15" ShapeID="_x0000_i1064" DrawAspect="Content" ObjectID="_1750182553"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504" w:name="_Toc138361778"/>
      <w:r>
        <w:t>8.2.9.3</w:t>
      </w:r>
      <w:r>
        <w:tab/>
        <w:t>5G ProSe AA message reliable transport procedure accepted by the target UE</w:t>
      </w:r>
      <w:bookmarkEnd w:id="1504"/>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505" w:name="_Toc138361779"/>
      <w:r>
        <w:t>8.2.9.4</w:t>
      </w:r>
      <w:r>
        <w:tab/>
        <w:t>5G ProSe AA message reliable transport procedure completion by the initiating UE</w:t>
      </w:r>
      <w:bookmarkEnd w:id="1505"/>
    </w:p>
    <w:p w14:paraId="0AD3D56B" w14:textId="4DCCB040" w:rsidR="009F73A6" w:rsidRPr="009F73A6" w:rsidRDefault="009F73A6">
      <w:r>
        <w:t xml:space="preserve">Upon receiving a PROSE AA MESSAGE TRANSPORT RESPONSE message, the UE shall stop timer </w:t>
      </w:r>
      <w:r w:rsidR="00243397">
        <w:t xml:space="preserve">T5093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506" w:name="_Toc138361780"/>
      <w:r>
        <w:t>8.2.9.5</w:t>
      </w:r>
      <w:r>
        <w:tab/>
      </w:r>
      <w:r w:rsidRPr="00AB7AE1">
        <w:t>Abnormal cases</w:t>
      </w:r>
      <w:bookmarkEnd w:id="1506"/>
    </w:p>
    <w:p w14:paraId="4625ED9B" w14:textId="194B422F" w:rsidR="00C4376C" w:rsidRPr="00C33F68" w:rsidRDefault="00C4376C" w:rsidP="00C4376C">
      <w:pPr>
        <w:pStyle w:val="Heading5"/>
        <w:rPr>
          <w:lang w:eastAsia="zh-CN"/>
        </w:rPr>
      </w:pPr>
      <w:bookmarkStart w:id="1507" w:name="_Toc138361781"/>
      <w:r w:rsidRPr="00B467AA">
        <w:rPr>
          <w:lang w:eastAsia="zh-CN"/>
        </w:rPr>
        <w:t>8.2.9</w:t>
      </w:r>
      <w:r>
        <w:rPr>
          <w:lang w:eastAsia="zh-CN"/>
        </w:rPr>
        <w:t>.5</w:t>
      </w:r>
      <w:r w:rsidRPr="00C33F68">
        <w:rPr>
          <w:lang w:eastAsia="zh-CN"/>
        </w:rPr>
        <w:t>.1</w:t>
      </w:r>
      <w:r w:rsidRPr="00C33F68">
        <w:rPr>
          <w:lang w:eastAsia="zh-CN"/>
        </w:rPr>
        <w:tab/>
        <w:t>Abnormal cases at the initiating UE</w:t>
      </w:r>
      <w:bookmarkEnd w:id="1507"/>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508" w:name="_Toc138361782"/>
      <w:r>
        <w:t>8.2.10</w:t>
      </w:r>
      <w:r>
        <w:tab/>
        <w:t>5G ProSe security procedures over PC8 interface</w:t>
      </w:r>
      <w:bookmarkEnd w:id="1508"/>
    </w:p>
    <w:p w14:paraId="6D0CA8EF" w14:textId="77777777" w:rsidR="00BB228F" w:rsidRDefault="00BB228F" w:rsidP="00BB228F">
      <w:pPr>
        <w:pStyle w:val="Heading4"/>
      </w:pPr>
      <w:bookmarkStart w:id="1509" w:name="_Toc138361783"/>
      <w:r>
        <w:t>8.2.10.1</w:t>
      </w:r>
      <w:r>
        <w:tab/>
        <w:t>General</w:t>
      </w:r>
      <w:bookmarkEnd w:id="1509"/>
    </w:p>
    <w:p w14:paraId="06131DF9" w14:textId="77777777" w:rsidR="00BB228F" w:rsidRDefault="00BB228F" w:rsidP="005D601E">
      <w:pPr>
        <w:pStyle w:val="Heading5"/>
      </w:pPr>
      <w:bookmarkStart w:id="1510" w:name="_Toc138361784"/>
      <w:r>
        <w:t>8.2.10.1.1</w:t>
      </w:r>
      <w:r>
        <w:tab/>
        <w:t>Transport protocol for PC8 messages</w:t>
      </w:r>
      <w:bookmarkEnd w:id="1510"/>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11" w:name="_Toc138361785"/>
      <w:r>
        <w:t>8.2.10.1.2</w:t>
      </w:r>
      <w:r>
        <w:tab/>
        <w:t>Handling of UE-initiated procedures</w:t>
      </w:r>
      <w:bookmarkEnd w:id="1511"/>
    </w:p>
    <w:p w14:paraId="71FC0EB2" w14:textId="77777777" w:rsidR="00BB228F" w:rsidRDefault="00BB228F" w:rsidP="005D601E">
      <w:pPr>
        <w:pStyle w:val="Heading6"/>
      </w:pPr>
      <w:bookmarkStart w:id="1512" w:name="_Toc138361786"/>
      <w:r>
        <w:t>8.2.10.1.2.1</w:t>
      </w:r>
      <w:r>
        <w:tab/>
        <w:t>General</w:t>
      </w:r>
      <w:bookmarkEnd w:id="1512"/>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13" w:name="_Toc138361787"/>
      <w:r>
        <w:t>8.2.10.1.2.2</w:t>
      </w:r>
      <w:r>
        <w:tab/>
        <w:t>5G PKMF discovery</w:t>
      </w:r>
      <w:bookmarkEnd w:id="1513"/>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14" w:name="_Toc138361788"/>
      <w:r>
        <w:t>8.2.10.2</w:t>
      </w:r>
      <w:r>
        <w:tab/>
        <w:t>Procedures</w:t>
      </w:r>
      <w:bookmarkEnd w:id="1514"/>
    </w:p>
    <w:p w14:paraId="20D24593" w14:textId="77777777" w:rsidR="00BB228F" w:rsidRDefault="00BB228F" w:rsidP="005D601E">
      <w:pPr>
        <w:pStyle w:val="Heading5"/>
      </w:pPr>
      <w:bookmarkStart w:id="1515" w:name="_Toc138361789"/>
      <w:r>
        <w:t>8.2.10.2.1</w:t>
      </w:r>
      <w:r>
        <w:tab/>
        <w:t>Types of 5G ProSe procedures over PC8 interface</w:t>
      </w:r>
      <w:bookmarkEnd w:id="1515"/>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16" w:name="_Toc138361790"/>
      <w:r w:rsidRPr="005D601E">
        <w:t>8.2.</w:t>
      </w:r>
      <w:r w:rsidR="00B11660" w:rsidRPr="005D601E">
        <w:t>10</w:t>
      </w:r>
      <w:r w:rsidRPr="005D601E">
        <w:t>.2.2</w:t>
      </w:r>
      <w:r w:rsidRPr="005D601E">
        <w:tab/>
        <w:t>5G ProSe UE-to-network relay discovery security parameters request procedure</w:t>
      </w:r>
      <w:bookmarkEnd w:id="1516"/>
    </w:p>
    <w:p w14:paraId="363A8A57" w14:textId="2C407FC3" w:rsidR="005347D1" w:rsidRPr="005D601E" w:rsidRDefault="005347D1" w:rsidP="005347D1">
      <w:pPr>
        <w:pStyle w:val="Heading6"/>
      </w:pPr>
      <w:bookmarkStart w:id="1517" w:name="_Toc138361791"/>
      <w:r w:rsidRPr="005D601E">
        <w:t>8.2.</w:t>
      </w:r>
      <w:r w:rsidR="00B11660" w:rsidRPr="005D601E">
        <w:t>10</w:t>
      </w:r>
      <w:r w:rsidRPr="005D601E">
        <w:t>.2.2.1</w:t>
      </w:r>
      <w:r w:rsidRPr="005D601E">
        <w:tab/>
        <w:t>General</w:t>
      </w:r>
      <w:bookmarkEnd w:id="1517"/>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18" w:name="_Toc138361792"/>
      <w:r w:rsidRPr="005D601E">
        <w:t>8.2.</w:t>
      </w:r>
      <w:r w:rsidR="00B11660" w:rsidRPr="005D601E">
        <w:t>10</w:t>
      </w:r>
      <w:r w:rsidRPr="005D601E">
        <w:t>.2.2.2</w:t>
      </w:r>
      <w:r w:rsidRPr="005D601E">
        <w:tab/>
        <w:t>5G ProSe UE-to-network relay discovery security parameters request procedure initiation</w:t>
      </w:r>
      <w:bookmarkEnd w:id="1518"/>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5pt;height:316pt" o:ole="">
            <v:imagedata r:id="rId90" o:title=""/>
          </v:shape>
          <o:OLEObject Type="Embed" ProgID="Visio.Drawing.11" ShapeID="_x0000_i1065" DrawAspect="Content" ObjectID="_1750182554"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19" w:name="_Toc138361793"/>
      <w:r>
        <w:t>8.2.</w:t>
      </w:r>
      <w:r w:rsidR="00B11660">
        <w:t>10.</w:t>
      </w:r>
      <w:r>
        <w:t>2.2.3</w:t>
      </w:r>
      <w:r>
        <w:tab/>
        <w:t>5G ProSe UE-to-network relay discovery security parameters request procedure accepted by the 5G PKMF</w:t>
      </w:r>
      <w:bookmarkEnd w:id="1519"/>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20" w:name="_Toc138361794"/>
      <w:r>
        <w:t>8.2.</w:t>
      </w:r>
      <w:r w:rsidR="00B11660">
        <w:t>10</w:t>
      </w:r>
      <w:r>
        <w:t>.2.2.4</w:t>
      </w:r>
      <w:r>
        <w:tab/>
        <w:t>5G ProSe UE-to-network relay discovery security parameters request procedure completion by the UE</w:t>
      </w:r>
      <w:bookmarkEnd w:id="1520"/>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21" w:name="_Toc138361795"/>
      <w:r>
        <w:t>8.2.</w:t>
      </w:r>
      <w:r w:rsidR="00B11660">
        <w:t>10</w:t>
      </w:r>
      <w:r>
        <w:t>.2.2.5</w:t>
      </w:r>
      <w:r>
        <w:tab/>
        <w:t>5G ProSe UE-to-network relay discovery security parameters request procedure not accepted by the 5G PKMF</w:t>
      </w:r>
      <w:bookmarkEnd w:id="1521"/>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22" w:name="_Toc138361796"/>
      <w:r>
        <w:t>8.2.</w:t>
      </w:r>
      <w:r w:rsidR="00B11660">
        <w:t>10</w:t>
      </w:r>
      <w:r>
        <w:t>.2.2.6</w:t>
      </w:r>
      <w:r>
        <w:tab/>
        <w:t>Abnormal cases in the UE</w:t>
      </w:r>
      <w:bookmarkEnd w:id="1522"/>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23" w:name="_Toc138361797"/>
      <w:r>
        <w:t>8.2.</w:t>
      </w:r>
      <w:r w:rsidR="00B11660">
        <w:t>10</w:t>
      </w:r>
      <w:r>
        <w:t>.2.2.7</w:t>
      </w:r>
      <w:r>
        <w:tab/>
        <w:t>Abnormal cases in the 5G PKMF</w:t>
      </w:r>
      <w:bookmarkEnd w:id="1523"/>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24" w:name="_Toc138361798"/>
      <w:r>
        <w:t>8.2.</w:t>
      </w:r>
      <w:r w:rsidR="00B11660">
        <w:t>10</w:t>
      </w:r>
      <w:r>
        <w:t>.2.3</w:t>
      </w:r>
      <w:r>
        <w:tab/>
        <w:t>5G ProSe remote user key request procedure</w:t>
      </w:r>
      <w:bookmarkEnd w:id="1524"/>
    </w:p>
    <w:p w14:paraId="173D52E2" w14:textId="72CAFA59" w:rsidR="005347D1" w:rsidRDefault="005347D1" w:rsidP="005347D1">
      <w:pPr>
        <w:pStyle w:val="Heading6"/>
      </w:pPr>
      <w:bookmarkStart w:id="1525" w:name="_Toc138361799"/>
      <w:r>
        <w:t>8.2.</w:t>
      </w:r>
      <w:r w:rsidR="00B11660">
        <w:t>10</w:t>
      </w:r>
      <w:r>
        <w:t>.2.3.1</w:t>
      </w:r>
      <w:r>
        <w:tab/>
        <w:t>General</w:t>
      </w:r>
      <w:bookmarkEnd w:id="1525"/>
    </w:p>
    <w:p w14:paraId="26A1550F" w14:textId="28893BC2" w:rsidR="005347D1" w:rsidRDefault="005347D1" w:rsidP="005347D1">
      <w:r>
        <w:t xml:space="preserve">The purpose of the 5G ProSe remote user key request procedure is for the UE authorized to act as a 5G ProSe remote UE to obtain a </w:t>
      </w:r>
      <w:r w:rsidR="00906E50">
        <w:t>UP-</w:t>
      </w:r>
      <w:r>
        <w:t xml:space="preserve">PRUK and a </w:t>
      </w:r>
      <w:r w:rsidR="00906E50">
        <w:t>UP-</w:t>
      </w:r>
      <w:r>
        <w:t>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26" w:name="_Toc138361800"/>
      <w:r>
        <w:t>8.2.</w:t>
      </w:r>
      <w:r w:rsidR="00B11660">
        <w:t>10</w:t>
      </w:r>
      <w:r>
        <w:t>.2.3.2</w:t>
      </w:r>
      <w:r>
        <w:tab/>
        <w:t>5G ProSe remote user key request procedure initiation</w:t>
      </w:r>
      <w:bookmarkEnd w:id="1526"/>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35BAACBC" w:rsidR="005347D1" w:rsidRDefault="005347D1" w:rsidP="005347D1">
      <w:pPr>
        <w:pStyle w:val="B1"/>
      </w:pPr>
      <w:r>
        <w:t>b)</w:t>
      </w:r>
      <w:r>
        <w:tab/>
        <w:t xml:space="preserve">shall include the </w:t>
      </w:r>
      <w:r w:rsidR="00E50D32">
        <w:t>UP-</w:t>
      </w:r>
      <w:r>
        <w:t xml:space="preserve">PRUK ID set to the </w:t>
      </w:r>
      <w:r w:rsidR="00E50D32">
        <w:t>UP-</w:t>
      </w:r>
      <w:r>
        <w:t xml:space="preserve">PRUK ID associated with the UE stored </w:t>
      </w:r>
      <w:r w:rsidR="00E50D32">
        <w:t>UP-</w:t>
      </w:r>
      <w:r>
        <w:t xml:space="preserve">PRUK, if the UE stores </w:t>
      </w:r>
      <w:r w:rsidR="006D4F6C">
        <w:t>UP-</w:t>
      </w:r>
      <w:r>
        <w:t>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70pt;height:285pt" o:ole="">
            <v:imagedata r:id="rId92" o:title=""/>
          </v:shape>
          <o:OLEObject Type="Embed" ProgID="Visio.Drawing.11" ShapeID="_x0000_i1066" DrawAspect="Content" ObjectID="_1750182555"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27" w:name="_Toc138361801"/>
      <w:r>
        <w:t>8.2.</w:t>
      </w:r>
      <w:r w:rsidR="00B11660">
        <w:t>10</w:t>
      </w:r>
      <w:r>
        <w:t>.2.3.3</w:t>
      </w:r>
      <w:r>
        <w:tab/>
        <w:t>5G ProSe remote user key request procedure accepted by the 5G PKMF</w:t>
      </w:r>
      <w:bookmarkEnd w:id="1527"/>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28862889" w:rsidR="005347D1" w:rsidRDefault="005347D1" w:rsidP="005347D1">
      <w:pPr>
        <w:pStyle w:val="B1"/>
      </w:pPr>
      <w:r>
        <w:t>b)</w:t>
      </w:r>
      <w:r>
        <w:tab/>
        <w:t xml:space="preserve">the </w:t>
      </w:r>
      <w:r w:rsidR="00C1000C">
        <w:t>UP-</w:t>
      </w:r>
      <w:r>
        <w:t xml:space="preserve">PRUK ID set to the value of the </w:t>
      </w:r>
      <w:r w:rsidR="00C1000C">
        <w:t>UP-</w:t>
      </w:r>
      <w:r>
        <w:t xml:space="preserve">PRUK ID associated with the </w:t>
      </w:r>
      <w:r w:rsidR="00C1000C">
        <w:t>UP-</w:t>
      </w:r>
      <w:r>
        <w:t>PRUK; and</w:t>
      </w:r>
    </w:p>
    <w:p w14:paraId="1781CF22" w14:textId="796B03D5" w:rsidR="005347D1" w:rsidRDefault="005347D1" w:rsidP="005347D1">
      <w:pPr>
        <w:pStyle w:val="B1"/>
      </w:pPr>
      <w:r>
        <w:t>c)</w:t>
      </w:r>
      <w:r>
        <w:tab/>
        <w:t xml:space="preserve">the </w:t>
      </w:r>
      <w:r w:rsidR="00C1000C">
        <w:t>UP-</w:t>
      </w:r>
      <w:r>
        <w:t xml:space="preserve">PRUK set to the value of the allocated </w:t>
      </w:r>
      <w:r w:rsidR="00C1000C">
        <w:t>UP-</w:t>
      </w:r>
      <w:r>
        <w:t>PRUK to the UE.</w:t>
      </w:r>
    </w:p>
    <w:p w14:paraId="69F3F742" w14:textId="5095C59E" w:rsidR="005347D1" w:rsidRDefault="005347D1" w:rsidP="005347D1">
      <w:pPr>
        <w:pStyle w:val="Heading6"/>
      </w:pPr>
      <w:bookmarkStart w:id="1528" w:name="_Toc138361802"/>
      <w:r>
        <w:t>8.2.</w:t>
      </w:r>
      <w:r w:rsidR="00B11660">
        <w:t>10</w:t>
      </w:r>
      <w:r>
        <w:t>.2.3.4</w:t>
      </w:r>
      <w:r>
        <w:tab/>
        <w:t>5G ProSe remote user key request procedure completion by the UE</w:t>
      </w:r>
      <w:bookmarkEnd w:id="1528"/>
    </w:p>
    <w:p w14:paraId="4F6189C0" w14:textId="567D0A92" w:rsidR="005347D1" w:rsidRDefault="005347D1" w:rsidP="005347D1">
      <w:r>
        <w:t>Upon receipt of the PROSE_PRUK_RESPONSE message, if the transaction ID matches the value sent by the UE in a PROSE_PRUK_REQUEST message, the UE shall delete any previously stored</w:t>
      </w:r>
      <w:r w:rsidR="004C3103">
        <w:t xml:space="preserve"> </w:t>
      </w:r>
      <w:r w:rsidR="00C1000C">
        <w:t>UP-</w:t>
      </w:r>
      <w:r>
        <w:t xml:space="preserve">PRUK and </w:t>
      </w:r>
      <w:r w:rsidR="00C1000C">
        <w:t>UP-</w:t>
      </w:r>
      <w:r>
        <w:t xml:space="preserve">PRUK ID and store the received </w:t>
      </w:r>
      <w:r w:rsidR="00C1000C">
        <w:t>UP-</w:t>
      </w:r>
      <w:r>
        <w:t xml:space="preserve">PRUK and the associtated </w:t>
      </w:r>
      <w:r w:rsidR="00C1000C">
        <w:t>UP-</w:t>
      </w:r>
      <w:r>
        <w:t>PRUK ID.</w:t>
      </w:r>
    </w:p>
    <w:p w14:paraId="6BEE5E5E" w14:textId="1A4A5B5D" w:rsidR="005347D1" w:rsidRDefault="005347D1" w:rsidP="005347D1">
      <w:pPr>
        <w:pStyle w:val="Heading6"/>
      </w:pPr>
      <w:bookmarkStart w:id="1529" w:name="_Toc138361803"/>
      <w:r>
        <w:t>8.2.</w:t>
      </w:r>
      <w:r w:rsidR="00B11660">
        <w:t>10</w:t>
      </w:r>
      <w:r>
        <w:t>.2.3.5</w:t>
      </w:r>
      <w:r>
        <w:tab/>
        <w:t>5G ProSe remote user key request procedure not accepted by the 5G PKMF</w:t>
      </w:r>
      <w:bookmarkEnd w:id="1529"/>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30" w:name="_Toc138361804"/>
      <w:r>
        <w:t>8.2.</w:t>
      </w:r>
      <w:r w:rsidR="00B11660">
        <w:t>10</w:t>
      </w:r>
      <w:r>
        <w:t>.2.3.6</w:t>
      </w:r>
      <w:r>
        <w:tab/>
        <w:t>Abnormal cases in the UE</w:t>
      </w:r>
      <w:bookmarkEnd w:id="1530"/>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35475FC3" w:rsidR="005347D1" w:rsidRDefault="005347D1" w:rsidP="005347D1">
      <w:pPr>
        <w:pStyle w:val="B1"/>
      </w:pPr>
      <w:r>
        <w:tab/>
        <w:t xml:space="preserve">The UE shall close the existing secure connection to the 5G PKMF, establish a new secure connection and then restart the </w:t>
      </w:r>
      <w:r w:rsidR="00C1000C">
        <w:t>UP-</w:t>
      </w:r>
      <w:r>
        <w:t>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31" w:name="_Toc138361805"/>
      <w:r>
        <w:t>8.2.</w:t>
      </w:r>
      <w:r w:rsidR="00B11660">
        <w:t>10</w:t>
      </w:r>
      <w:r>
        <w:t>.2.3.7</w:t>
      </w:r>
      <w:r>
        <w:tab/>
        <w:t>Abnormal cases in the 5G PKMF</w:t>
      </w:r>
      <w:bookmarkEnd w:id="1531"/>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32" w:name="_Toc138361806"/>
      <w:r>
        <w:t>8.2.</w:t>
      </w:r>
      <w:r w:rsidR="00B11660">
        <w:t>10</w:t>
      </w:r>
      <w:r>
        <w:t>.2.4</w:t>
      </w:r>
      <w:r>
        <w:tab/>
        <w:t>Key request procedure</w:t>
      </w:r>
      <w:bookmarkEnd w:id="1532"/>
    </w:p>
    <w:p w14:paraId="278B02C0" w14:textId="2F04E78C" w:rsidR="005347D1" w:rsidRDefault="005347D1" w:rsidP="005347D1">
      <w:pPr>
        <w:pStyle w:val="Heading6"/>
      </w:pPr>
      <w:bookmarkStart w:id="1533" w:name="_Toc138361807"/>
      <w:r>
        <w:t>8.2.</w:t>
      </w:r>
      <w:r w:rsidR="00B11660">
        <w:t>10</w:t>
      </w:r>
      <w:r>
        <w:t>.2.4.1</w:t>
      </w:r>
      <w:r>
        <w:tab/>
        <w:t>General</w:t>
      </w:r>
      <w:bookmarkEnd w:id="1533"/>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34" w:name="_Toc138361808"/>
      <w:r>
        <w:t>8.2.</w:t>
      </w:r>
      <w:r w:rsidR="00B11660">
        <w:t>10</w:t>
      </w:r>
      <w:r>
        <w:t>.2.4.2</w:t>
      </w:r>
      <w:r>
        <w:tab/>
        <w:t>Key request procedure initiation</w:t>
      </w:r>
      <w:bookmarkEnd w:id="1534"/>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4FA036C2" w:rsidR="005347D1" w:rsidRDefault="005347D1" w:rsidP="005347D1">
      <w:pPr>
        <w:pStyle w:val="B1"/>
      </w:pPr>
      <w:r>
        <w:t>c)</w:t>
      </w:r>
      <w:r>
        <w:tab/>
        <w:t xml:space="preserve">shall include the SUCI or the </w:t>
      </w:r>
      <w:r w:rsidR="004C7812">
        <w:t>UP-</w:t>
      </w:r>
      <w:r>
        <w:t>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50619E9F" w:rsidR="005347D1" w:rsidRDefault="005347D1" w:rsidP="005347D1">
      <w:pPr>
        <w:pStyle w:val="B1"/>
      </w:pPr>
      <w:r>
        <w:t>e)</w:t>
      </w:r>
      <w:r>
        <w:tab/>
        <w:t>shall include the PLMN identity of the HPLMN of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5pt;height:316pt" o:ole="">
            <v:imagedata r:id="rId94" o:title=""/>
          </v:shape>
          <o:OLEObject Type="Embed" ProgID="Visio.Drawing.11" ShapeID="_x0000_i1067" DrawAspect="Content" ObjectID="_1750182556"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35" w:name="_Toc138361809"/>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35"/>
    </w:p>
    <w:p w14:paraId="4CB31624" w14:textId="77777777" w:rsidR="005347D1" w:rsidRDefault="005347D1" w:rsidP="005347D1">
      <w:r>
        <w:t>Upon receiving a PROSE_KEY_REQUEST message with the &lt;key-request&gt; element, if:</w:t>
      </w:r>
    </w:p>
    <w:p w14:paraId="0D6530B5" w14:textId="0D80CEE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t>b)</w:t>
      </w:r>
      <w:r>
        <w:tab/>
        <w:t>the 5G ProSe remote UE identified by the SUCI</w:t>
      </w:r>
      <w:r w:rsidR="002D087C">
        <w:t>,</w:t>
      </w:r>
      <w:r>
        <w:t xml:space="preserve"> the </w:t>
      </w:r>
      <w:r w:rsidR="004C7812">
        <w:t>UP-</w:t>
      </w:r>
      <w:r>
        <w:t xml:space="preserve">PRUK ID </w:t>
      </w:r>
      <w:r w:rsidR="002D087C">
        <w:t xml:space="preserve">or the AUTS provided by </w:t>
      </w:r>
      <w:r>
        <w:t xml:space="preserve">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55767E40" w:rsidR="002620B2" w:rsidRDefault="002620B2" w:rsidP="002620B2">
      <w:pPr>
        <w:pStyle w:val="B1"/>
      </w:pPr>
      <w:r>
        <w:t>b)</w:t>
      </w:r>
      <w:r>
        <w:tab/>
        <w:t xml:space="preserve">shall include the </w:t>
      </w:r>
      <w:r w:rsidR="004C7812">
        <w:t>UP-</w:t>
      </w:r>
      <w:r>
        <w:t xml:space="preserve">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78C21A3D"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r w:rsidR="00191B40">
        <w:t xml:space="preserve"> and</w:t>
      </w:r>
    </w:p>
    <w:p w14:paraId="0F1D963D" w14:textId="7C6779AD" w:rsidR="005347D1" w:rsidRDefault="00EE5137" w:rsidP="005347D1">
      <w:pPr>
        <w:pStyle w:val="B1"/>
      </w:pPr>
      <w:r>
        <w:t>e</w:t>
      </w:r>
      <w:r w:rsidR="005347D1">
        <w:t>)</w:t>
      </w:r>
      <w:r w:rsidR="005347D1">
        <w:tab/>
        <w:t xml:space="preserve">if the AUTS and the RAND are included in the PROSE_KEY_REQUEST message or a new </w:t>
      </w:r>
      <w:r w:rsidR="00D645C9">
        <w:t>UP-</w:t>
      </w:r>
      <w:r w:rsidR="005347D1">
        <w:t>PRUK is required, then shall include the GBA push information (GPI).</w:t>
      </w:r>
    </w:p>
    <w:p w14:paraId="7D194838" w14:textId="7E3833F1" w:rsidR="005347D1" w:rsidRPr="00CC3CDB" w:rsidRDefault="005347D1" w:rsidP="005347D1">
      <w:r>
        <w:t>If the 5G ProSe remote UE is served by another 5G PKMF, the 5G PKMF of the 5G ProSe UE-to-network relay requests the 5G PKMF of the 5G ProSe remote UE to check that the 5G ProSe remote UE identified by the SUCI</w:t>
      </w:r>
      <w:r w:rsidR="00371D71">
        <w:t>,</w:t>
      </w:r>
      <w:r>
        <w:t xml:space="preserve"> the </w:t>
      </w:r>
      <w:r w:rsidR="00D645C9">
        <w:t>UP-</w:t>
      </w:r>
      <w:r>
        <w:t xml:space="preserve">PRUK ID </w:t>
      </w:r>
      <w:r w:rsidR="002D087C">
        <w:t xml:space="preserve">or the AUTS provided by </w:t>
      </w:r>
      <w:r>
        <w:t xml:space="preserve">the 5G ProSe remote UE and the PLMN identity of the HPLMN of the 5G ProSe remote UE, if any, </w:t>
      </w:r>
      <w:r w:rsidRPr="00CC3CDB">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36" w:name="_Toc138361810"/>
      <w:r w:rsidRPr="00CC3CDB">
        <w:t>8.2.</w:t>
      </w:r>
      <w:r w:rsidR="00B11660" w:rsidRPr="00CC3CDB">
        <w:t>10</w:t>
      </w:r>
      <w:r w:rsidRPr="00CC3CDB">
        <w:t>.2.4.4</w:t>
      </w:r>
      <w:r w:rsidRPr="00CC3CDB">
        <w:tab/>
        <w:t>Key request procedure completion by the UE</w:t>
      </w:r>
      <w:bookmarkEnd w:id="1536"/>
    </w:p>
    <w:p w14:paraId="3B531680" w14:textId="176303E2"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w:t>
      </w:r>
      <w:r w:rsidR="00D645C9">
        <w:t>UP-</w:t>
      </w:r>
      <w:r w:rsidR="002620B2">
        <w:t xml:space="preserve">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37" w:name="_Toc138361811"/>
      <w:r>
        <w:t>8.2.</w:t>
      </w:r>
      <w:r w:rsidR="00B11660">
        <w:t>10</w:t>
      </w:r>
      <w:r>
        <w:t>.2.4.5</w:t>
      </w:r>
      <w:r>
        <w:tab/>
        <w:t>Key request procedure not accepted by the 5G PKMF</w:t>
      </w:r>
      <w:bookmarkEnd w:id="1537"/>
    </w:p>
    <w:p w14:paraId="0D27A09E" w14:textId="199A2A55"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Default="00EE6E10" w:rsidP="00C62E9E">
      <w:pPr>
        <w:pStyle w:val="NO"/>
      </w:pPr>
      <w:r>
        <w:t>NOTE:</w:t>
      </w:r>
      <w:r>
        <w:tab/>
        <w:t xml:space="preserve">The </w:t>
      </w:r>
      <w:r w:rsidRPr="005B3410">
        <w:t>5G PKMF</w:t>
      </w:r>
      <w:r>
        <w:t xml:space="preserve"> </w:t>
      </w:r>
      <w:r w:rsidRPr="00081334">
        <w:t xml:space="preserve">decides to reject the </w:t>
      </w:r>
      <w:r w:rsidRPr="005B3410">
        <w:t xml:space="preserve">PROSE_KEY_REQUEST </w:t>
      </w:r>
      <w:r w:rsidRPr="00081334">
        <w:t>message</w:t>
      </w:r>
      <w:r>
        <w:t xml:space="preserve"> when e.g. the U</w:t>
      </w:r>
      <w:r w:rsidRPr="00C72CF6">
        <w:t xml:space="preserve">P-PRUK </w:t>
      </w:r>
      <w:r>
        <w:t xml:space="preserve">is </w:t>
      </w:r>
      <w:r w:rsidRPr="00C72CF6">
        <w:t>not found</w:t>
      </w:r>
      <w:r>
        <w:t xml:space="preserve"> in the network.</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38" w:name="_Toc138361812"/>
      <w:r>
        <w:t>8.2.</w:t>
      </w:r>
      <w:r w:rsidR="00B11660">
        <w:t>10.</w:t>
      </w:r>
      <w:r>
        <w:t>2.4.6</w:t>
      </w:r>
      <w:r>
        <w:tab/>
        <w:t>Abnormal cases in the UE</w:t>
      </w:r>
      <w:bookmarkEnd w:id="1538"/>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39" w:name="_Toc138361813"/>
      <w:r>
        <w:t>8.2.</w:t>
      </w:r>
      <w:r w:rsidR="00B11660">
        <w:t>10</w:t>
      </w:r>
      <w:r>
        <w:t>.2.4.7</w:t>
      </w:r>
      <w:r>
        <w:tab/>
        <w:t>Abnormal cases in the 5G PKMF</w:t>
      </w:r>
      <w:bookmarkEnd w:id="1539"/>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40" w:name="_Toc138361814"/>
      <w:r>
        <w:t>8.2.11</w:t>
      </w:r>
      <w:r>
        <w:tab/>
        <w:t>UE-to-network relay unicast direct communication over PC5 interface</w:t>
      </w:r>
      <w:bookmarkEnd w:id="1540"/>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41" w:name="_Toc138361815"/>
      <w:r>
        <w:t>8.2.12</w:t>
      </w:r>
      <w:r>
        <w:tab/>
        <w:t>5G ProSe security procedures over PC3a interface</w:t>
      </w:r>
      <w:bookmarkEnd w:id="1541"/>
    </w:p>
    <w:p w14:paraId="793AAAB0" w14:textId="3258C110" w:rsidR="002E1470" w:rsidRDefault="002E1470" w:rsidP="002E1470">
      <w:pPr>
        <w:pStyle w:val="Heading4"/>
      </w:pPr>
      <w:bookmarkStart w:id="1542" w:name="_Toc138361816"/>
      <w:r>
        <w:t>8.2.12.1</w:t>
      </w:r>
      <w:r>
        <w:tab/>
        <w:t>General</w:t>
      </w:r>
      <w:bookmarkEnd w:id="1542"/>
    </w:p>
    <w:p w14:paraId="5AB31E64" w14:textId="70E160FB" w:rsidR="002E1470" w:rsidRDefault="002E1470" w:rsidP="002E1470">
      <w:pPr>
        <w:pStyle w:val="Heading5"/>
      </w:pPr>
      <w:bookmarkStart w:id="1543" w:name="_Toc138361817"/>
      <w:r>
        <w:t>8.2.12.1.1</w:t>
      </w:r>
      <w:r>
        <w:tab/>
        <w:t>Transport protocol for PC3a messages</w:t>
      </w:r>
      <w:bookmarkEnd w:id="1543"/>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44" w:name="_Toc138361818"/>
      <w:r>
        <w:t>8.2.12.1.2</w:t>
      </w:r>
      <w:r>
        <w:tab/>
        <w:t>Handling of UE-initiated procedures</w:t>
      </w:r>
      <w:bookmarkEnd w:id="1544"/>
    </w:p>
    <w:p w14:paraId="2B63C60F" w14:textId="055D1787" w:rsidR="002E1470" w:rsidRDefault="002E1470" w:rsidP="002E1470">
      <w:pPr>
        <w:pStyle w:val="Heading6"/>
      </w:pPr>
      <w:bookmarkStart w:id="1545" w:name="_Toc138361819"/>
      <w:r>
        <w:t>8.2.12.1.2.1</w:t>
      </w:r>
      <w:r>
        <w:tab/>
        <w:t>General</w:t>
      </w:r>
      <w:bookmarkEnd w:id="1545"/>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46" w:name="_Toc138361820"/>
      <w:r>
        <w:t>8.2.12.1.2.2</w:t>
      </w:r>
      <w:r>
        <w:tab/>
        <w:t>5G DDNMF discovery</w:t>
      </w:r>
      <w:bookmarkEnd w:id="1546"/>
    </w:p>
    <w:p w14:paraId="0B7CB974" w14:textId="466751CC" w:rsidR="002E1470" w:rsidRDefault="001B20EE" w:rsidP="002E1470">
      <w:pPr>
        <w:pStyle w:val="Heading4"/>
      </w:pPr>
      <w:bookmarkStart w:id="1547" w:name="_Toc138361821"/>
      <w:r>
        <w:t>The 5G DDNMF discovery is the same as described in clause 6.1.2.2.</w:t>
      </w:r>
      <w:r w:rsidR="002E1470">
        <w:t>8.2.12.2</w:t>
      </w:r>
      <w:r w:rsidR="002E1470">
        <w:tab/>
        <w:t>Procedures</w:t>
      </w:r>
      <w:bookmarkEnd w:id="1547"/>
    </w:p>
    <w:p w14:paraId="4AE33BC8" w14:textId="6F18EE86" w:rsidR="002E1470" w:rsidRDefault="002E1470" w:rsidP="002E1470">
      <w:pPr>
        <w:pStyle w:val="Heading5"/>
      </w:pPr>
      <w:bookmarkStart w:id="1548" w:name="_Toc138361822"/>
      <w:r>
        <w:t>8.2.12.2.1</w:t>
      </w:r>
      <w:r>
        <w:tab/>
        <w:t xml:space="preserve">Types of 5G ProSe </w:t>
      </w:r>
      <w:r w:rsidRPr="00C3242A">
        <w:t>security</w:t>
      </w:r>
      <w:r>
        <w:t xml:space="preserve"> procedures over PC3a interface</w:t>
      </w:r>
      <w:bookmarkEnd w:id="1548"/>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49" w:name="_Toc138361823"/>
      <w:r>
        <w:t>8.2.12</w:t>
      </w:r>
      <w:r w:rsidRPr="005D601E">
        <w:t>.2.2</w:t>
      </w:r>
      <w:r w:rsidRPr="005D601E">
        <w:tab/>
      </w:r>
      <w:r>
        <w:t>5G ProSe UE-to-network relay discovery security material request procedure</w:t>
      </w:r>
      <w:bookmarkEnd w:id="1549"/>
    </w:p>
    <w:p w14:paraId="090925B2" w14:textId="6620B66B" w:rsidR="002E1470" w:rsidRPr="005D601E" w:rsidRDefault="002E1470" w:rsidP="002E1470">
      <w:pPr>
        <w:pStyle w:val="Heading6"/>
      </w:pPr>
      <w:bookmarkStart w:id="1550" w:name="_Toc138361824"/>
      <w:r>
        <w:t>8.2.12</w:t>
      </w:r>
      <w:r w:rsidRPr="005D601E">
        <w:t>.2.2.1</w:t>
      </w:r>
      <w:r w:rsidRPr="005D601E">
        <w:tab/>
        <w:t>General</w:t>
      </w:r>
      <w:bookmarkEnd w:id="1550"/>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51" w:name="_Toc138361825"/>
      <w:r>
        <w:t>8.2.12</w:t>
      </w:r>
      <w:r w:rsidRPr="005D601E">
        <w:t>.2.2.2</w:t>
      </w:r>
      <w:r w:rsidRPr="005D601E">
        <w:tab/>
      </w:r>
      <w:r>
        <w:t>5G ProSe UE-to-network relay discovery security material request procedure</w:t>
      </w:r>
      <w:r w:rsidRPr="005D601E">
        <w:t xml:space="preserve"> initiation</w:t>
      </w:r>
      <w:bookmarkEnd w:id="1551"/>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2A4925FD" w:rsidR="002E1470" w:rsidRPr="005D601E" w:rsidRDefault="002E1470" w:rsidP="002E1470">
      <w:pPr>
        <w:pStyle w:val="B2"/>
      </w:pPr>
      <w:r w:rsidRPr="005D601E">
        <w:t>2)</w:t>
      </w:r>
      <w:r w:rsidRPr="005D601E">
        <w:tab/>
        <w:t>after expiration of timer T50</w:t>
      </w:r>
      <w:r w:rsidR="008850FA">
        <w:t>78</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5343290F" w:rsidR="002E1470" w:rsidRPr="005D601E" w:rsidRDefault="002E1470" w:rsidP="002E1470">
      <w:pPr>
        <w:pStyle w:val="B2"/>
      </w:pPr>
      <w:r w:rsidRPr="005D601E">
        <w:t>2)</w:t>
      </w:r>
      <w:r w:rsidRPr="005D601E">
        <w:tab/>
        <w:t>after expiration of timer T50</w:t>
      </w:r>
      <w:r w:rsidR="008850FA">
        <w:t>79</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Default="002E1470" w:rsidP="002E1470">
      <w:r>
        <w:t>Figure</w:t>
      </w:r>
      <w:r w:rsidR="009D156E">
        <w:t> </w:t>
      </w:r>
      <w:r>
        <w:t>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68" type="#_x0000_t75" style="width:481.5pt;height:313.5pt" o:ole="">
            <v:imagedata r:id="rId96" o:title=""/>
          </v:shape>
          <o:OLEObject Type="Embed" ProgID="Visio.Drawing.11" ShapeID="_x0000_i1068" DrawAspect="Content" ObjectID="_1750182557" r:id="rId97"/>
        </w:object>
      </w:r>
    </w:p>
    <w:p w14:paraId="75F2819D" w14:textId="41CC15D3" w:rsidR="002E1470" w:rsidRDefault="002E1470" w:rsidP="002E1470">
      <w:pPr>
        <w:pStyle w:val="TF"/>
      </w:pPr>
      <w:r>
        <w:t>Figure</w:t>
      </w:r>
      <w:r w:rsidR="009D156E">
        <w:t> </w:t>
      </w:r>
      <w:r>
        <w:t>8.2.12.2.2.2.1: 5G ProSe UE-to-network relay discovery security material request procedure</w:t>
      </w:r>
    </w:p>
    <w:p w14:paraId="73636403" w14:textId="4D6EF91E" w:rsidR="002E1470" w:rsidRDefault="002E1470" w:rsidP="002E1470">
      <w:pPr>
        <w:pStyle w:val="Heading6"/>
      </w:pPr>
      <w:bookmarkStart w:id="1552" w:name="_Toc138361826"/>
      <w:r>
        <w:t>8.2.12.2.2.3</w:t>
      </w:r>
      <w:r>
        <w:tab/>
        <w:t>5G ProSe UE-to-network relay discovery security material request procedure accepted by the 5G DDNMF</w:t>
      </w:r>
      <w:bookmarkEnd w:id="1552"/>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53" w:name="_Toc138361827"/>
      <w:r>
        <w:t>8.2.12.2.2.4</w:t>
      </w:r>
      <w:r>
        <w:tab/>
        <w:t>5G ProSe UE-to-network relay discovery security material request procedure completion by the UE</w:t>
      </w:r>
      <w:bookmarkEnd w:id="1553"/>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3BE230AE"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rsidR="008850FA">
        <w:t>78</w:t>
      </w:r>
      <w:r w:rsidRPr="00360C82">
        <w:t>, if running and shall start timer T50</w:t>
      </w:r>
      <w:r w:rsidR="008850FA">
        <w:t>78</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126861E3"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w:t>
      </w:r>
      <w:r w:rsidR="008850FA">
        <w:t>79</w:t>
      </w:r>
      <w:r w:rsidRPr="00360C82">
        <w:t xml:space="preserve">, if running and shall start timer </w:t>
      </w:r>
      <w:r w:rsidRPr="00F341D8">
        <w:t>T50</w:t>
      </w:r>
      <w:r w:rsidR="008850FA">
        <w:t>79</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54" w:name="_Toc138361828"/>
      <w:r>
        <w:t>8.2.12.2.2.5</w:t>
      </w:r>
      <w:r>
        <w:tab/>
        <w:t>5G ProSe UE-to-network relay discovery security material request procedure not accepted by the 5G DDNMF</w:t>
      </w:r>
      <w:bookmarkEnd w:id="1554"/>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55" w:name="_Toc138361829"/>
      <w:r>
        <w:t>8.2.12.2.2.6</w:t>
      </w:r>
      <w:r>
        <w:tab/>
        <w:t>Abnormal cases in the UE</w:t>
      </w:r>
      <w:bookmarkEnd w:id="1555"/>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56" w:name="_Toc138361830"/>
      <w:r>
        <w:t>8.2.12.2.2.7</w:t>
      </w:r>
      <w:r>
        <w:tab/>
        <w:t>Abnormal cases in the 5G DDNMF</w:t>
      </w:r>
      <w:bookmarkEnd w:id="1556"/>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57" w:name="_Toc138361831"/>
      <w:r w:rsidRPr="00C33F68">
        <w:t>9</w:t>
      </w:r>
      <w:r w:rsidR="00FF4F78" w:rsidRPr="00C33F68">
        <w:tab/>
        <w:t>Handling of unknown, unforeseen and erroneous protocol data</w:t>
      </w:r>
      <w:bookmarkEnd w:id="1557"/>
    </w:p>
    <w:p w14:paraId="45C5B694" w14:textId="1E6374DF" w:rsidR="00505CF9" w:rsidRPr="00C33F68" w:rsidRDefault="00AF026B" w:rsidP="00505CF9">
      <w:pPr>
        <w:pStyle w:val="Heading2"/>
      </w:pPr>
      <w:bookmarkStart w:id="1558" w:name="_Toc525231156"/>
      <w:bookmarkStart w:id="1559" w:name="_Toc59198556"/>
      <w:bookmarkStart w:id="1560" w:name="_Toc59199147"/>
      <w:bookmarkStart w:id="1561" w:name="_Toc138361832"/>
      <w:r w:rsidRPr="00C33F68">
        <w:t>9</w:t>
      </w:r>
      <w:r w:rsidR="00505CF9" w:rsidRPr="00C33F68">
        <w:t>.1</w:t>
      </w:r>
      <w:r w:rsidR="00505CF9" w:rsidRPr="00C33F68">
        <w:tab/>
        <w:t>General</w:t>
      </w:r>
      <w:bookmarkEnd w:id="1558"/>
      <w:bookmarkEnd w:id="1559"/>
      <w:bookmarkEnd w:id="1560"/>
      <w:bookmarkEnd w:id="1561"/>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62" w:name="_Toc138361833"/>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62"/>
    </w:p>
    <w:p w14:paraId="6512C8AA" w14:textId="77777777" w:rsidR="00396310" w:rsidRPr="00C33F68" w:rsidRDefault="00396310" w:rsidP="00396310">
      <w:pPr>
        <w:pStyle w:val="Heading3"/>
        <w:rPr>
          <w:noProof/>
        </w:rPr>
      </w:pPr>
      <w:bookmarkStart w:id="1563" w:name="_Toc525231162"/>
      <w:bookmarkStart w:id="1564" w:name="_Toc59198562"/>
      <w:bookmarkStart w:id="1565" w:name="_Toc59199153"/>
      <w:bookmarkStart w:id="1566" w:name="_Toc138361834"/>
      <w:r w:rsidRPr="00C33F68">
        <w:rPr>
          <w:noProof/>
        </w:rPr>
        <w:t>9.2.1</w:t>
      </w:r>
      <w:r w:rsidRPr="00C33F68">
        <w:rPr>
          <w:noProof/>
        </w:rPr>
        <w:tab/>
        <w:t>Unforeseen message type</w:t>
      </w:r>
      <w:bookmarkEnd w:id="1563"/>
      <w:bookmarkEnd w:id="1564"/>
      <w:bookmarkEnd w:id="1565"/>
      <w:bookmarkEnd w:id="1566"/>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67" w:name="_Toc525231160"/>
      <w:bookmarkStart w:id="1568" w:name="_Toc59198560"/>
      <w:bookmarkStart w:id="1569" w:name="_Toc59199151"/>
      <w:bookmarkStart w:id="1570" w:name="_Toc138361835"/>
      <w:r w:rsidRPr="00C33F68">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67"/>
      <w:bookmarkEnd w:id="1568"/>
      <w:bookmarkEnd w:id="1569"/>
      <w:bookmarkEnd w:id="1570"/>
    </w:p>
    <w:p w14:paraId="37EE7BDD" w14:textId="77777777" w:rsidR="00396310" w:rsidRPr="00C33F68" w:rsidRDefault="00396310" w:rsidP="00396310">
      <w:pPr>
        <w:pStyle w:val="Heading3"/>
      </w:pPr>
      <w:bookmarkStart w:id="1571" w:name="_Toc33963259"/>
      <w:bookmarkStart w:id="1572" w:name="_Toc34393329"/>
      <w:bookmarkStart w:id="1573" w:name="_Toc45216145"/>
      <w:bookmarkStart w:id="1574" w:name="_Toc51931714"/>
      <w:bookmarkStart w:id="1575" w:name="_Toc59208990"/>
      <w:bookmarkStart w:id="1576" w:name="_Toc68196319"/>
      <w:bookmarkStart w:id="1577" w:name="_Toc138361836"/>
      <w:r w:rsidRPr="00C33F68">
        <w:t>9.3.1</w:t>
      </w:r>
      <w:r w:rsidRPr="00C33F68">
        <w:tab/>
        <w:t>Message too short or too long</w:t>
      </w:r>
      <w:bookmarkEnd w:id="1571"/>
      <w:bookmarkEnd w:id="1572"/>
      <w:bookmarkEnd w:id="1573"/>
      <w:bookmarkEnd w:id="1574"/>
      <w:bookmarkEnd w:id="1575"/>
      <w:bookmarkEnd w:id="1576"/>
      <w:bookmarkEnd w:id="1577"/>
    </w:p>
    <w:p w14:paraId="53128D33" w14:textId="77777777" w:rsidR="00396310" w:rsidRPr="00C33F68" w:rsidRDefault="00396310" w:rsidP="00396310">
      <w:pPr>
        <w:pStyle w:val="Heading4"/>
      </w:pPr>
      <w:bookmarkStart w:id="1578" w:name="_Toc33963260"/>
      <w:bookmarkStart w:id="1579" w:name="_Toc34393330"/>
      <w:bookmarkStart w:id="1580" w:name="_Toc45216146"/>
      <w:bookmarkStart w:id="1581" w:name="_Toc51931715"/>
      <w:bookmarkStart w:id="1582" w:name="_Toc59208991"/>
      <w:bookmarkStart w:id="1583" w:name="_Toc68196320"/>
      <w:bookmarkStart w:id="1584" w:name="_Toc138361837"/>
      <w:r w:rsidRPr="00C33F68">
        <w:t>9.3.1.1</w:t>
      </w:r>
      <w:r w:rsidRPr="00C33F68">
        <w:tab/>
        <w:t>Message too short</w:t>
      </w:r>
      <w:bookmarkEnd w:id="1578"/>
      <w:bookmarkEnd w:id="1579"/>
      <w:bookmarkEnd w:id="1580"/>
      <w:bookmarkEnd w:id="1581"/>
      <w:bookmarkEnd w:id="1582"/>
      <w:bookmarkEnd w:id="1583"/>
      <w:bookmarkEnd w:id="1584"/>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85" w:name="_Toc33963261"/>
      <w:bookmarkStart w:id="1586" w:name="_Toc34393331"/>
      <w:bookmarkStart w:id="1587" w:name="_Toc45216147"/>
      <w:bookmarkStart w:id="1588" w:name="_Toc51931716"/>
      <w:bookmarkStart w:id="1589" w:name="_Toc59208992"/>
      <w:bookmarkStart w:id="1590" w:name="_Toc68196321"/>
      <w:bookmarkStart w:id="1591" w:name="_Toc138361838"/>
      <w:r w:rsidRPr="00C33F68">
        <w:t>9.3.1.2</w:t>
      </w:r>
      <w:r w:rsidRPr="00C33F68">
        <w:tab/>
        <w:t>Message too long</w:t>
      </w:r>
      <w:bookmarkEnd w:id="1585"/>
      <w:bookmarkEnd w:id="1586"/>
      <w:bookmarkEnd w:id="1587"/>
      <w:bookmarkEnd w:id="1588"/>
      <w:bookmarkEnd w:id="1589"/>
      <w:bookmarkEnd w:id="1590"/>
      <w:bookmarkEnd w:id="1591"/>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92" w:name="_Toc33963262"/>
      <w:bookmarkStart w:id="1593" w:name="_Toc34393332"/>
      <w:bookmarkStart w:id="1594" w:name="_Toc45216148"/>
      <w:bookmarkStart w:id="1595" w:name="_Toc51931717"/>
      <w:bookmarkStart w:id="1596" w:name="_Toc59208993"/>
      <w:bookmarkStart w:id="1597" w:name="_Toc68196322"/>
      <w:bookmarkStart w:id="1598" w:name="_Toc138361839"/>
      <w:r w:rsidRPr="00C33F68">
        <w:t>9.3.2</w:t>
      </w:r>
      <w:r w:rsidRPr="00C33F68">
        <w:tab/>
        <w:t>Unknown or unforeseen message type</w:t>
      </w:r>
      <w:bookmarkEnd w:id="1592"/>
      <w:bookmarkEnd w:id="1593"/>
      <w:bookmarkEnd w:id="1594"/>
      <w:bookmarkEnd w:id="1595"/>
      <w:bookmarkEnd w:id="1596"/>
      <w:bookmarkEnd w:id="1597"/>
      <w:bookmarkEnd w:id="1598"/>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99" w:name="_Toc33963263"/>
      <w:bookmarkStart w:id="1600" w:name="_Toc34393333"/>
      <w:bookmarkStart w:id="1601" w:name="_Toc45216149"/>
      <w:bookmarkStart w:id="1602" w:name="_Toc51931718"/>
      <w:bookmarkStart w:id="1603" w:name="_Toc59208994"/>
      <w:bookmarkStart w:id="1604" w:name="_Toc68196323"/>
      <w:bookmarkStart w:id="1605" w:name="_Toc138361840"/>
      <w:r w:rsidRPr="00C33F68">
        <w:t>9.3.3</w:t>
      </w:r>
      <w:r w:rsidRPr="00C33F68">
        <w:tab/>
        <w:t>Non-semantical mandatory information element errors</w:t>
      </w:r>
      <w:bookmarkEnd w:id="1599"/>
      <w:bookmarkEnd w:id="1600"/>
      <w:bookmarkEnd w:id="1601"/>
      <w:bookmarkEnd w:id="1602"/>
      <w:bookmarkEnd w:id="1603"/>
      <w:bookmarkEnd w:id="1604"/>
      <w:bookmarkEnd w:id="1605"/>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606" w:name="_Toc33963264"/>
      <w:bookmarkStart w:id="1607" w:name="_Toc34393334"/>
      <w:bookmarkStart w:id="1608" w:name="_Toc45216150"/>
      <w:bookmarkStart w:id="1609" w:name="_Toc51931719"/>
      <w:r w:rsidRPr="00C33F68">
        <w:t>the UE shall ignore the PC5 signalling message.</w:t>
      </w:r>
    </w:p>
    <w:p w14:paraId="73819410" w14:textId="77777777" w:rsidR="00396310" w:rsidRPr="00C33F68" w:rsidRDefault="00396310" w:rsidP="00396310">
      <w:pPr>
        <w:pStyle w:val="Heading3"/>
      </w:pPr>
      <w:bookmarkStart w:id="1610" w:name="_Toc59208995"/>
      <w:bookmarkStart w:id="1611" w:name="_Toc68196324"/>
      <w:bookmarkStart w:id="1612" w:name="_Toc138361841"/>
      <w:r w:rsidRPr="00C33F68">
        <w:t>9.3.4</w:t>
      </w:r>
      <w:r w:rsidRPr="00C33F68">
        <w:tab/>
        <w:t>Unknown and unforeseen IEs in the non-imperative message part</w:t>
      </w:r>
      <w:bookmarkEnd w:id="1606"/>
      <w:bookmarkEnd w:id="1607"/>
      <w:bookmarkEnd w:id="1608"/>
      <w:bookmarkEnd w:id="1609"/>
      <w:bookmarkEnd w:id="1610"/>
      <w:bookmarkEnd w:id="1611"/>
      <w:bookmarkEnd w:id="1612"/>
    </w:p>
    <w:p w14:paraId="4D1A2691" w14:textId="77777777" w:rsidR="00396310" w:rsidRPr="00C33F68" w:rsidRDefault="00396310" w:rsidP="00396310">
      <w:pPr>
        <w:pStyle w:val="Heading4"/>
      </w:pPr>
      <w:bookmarkStart w:id="1613" w:name="_Toc33963265"/>
      <w:bookmarkStart w:id="1614" w:name="_Toc34393335"/>
      <w:bookmarkStart w:id="1615" w:name="_Toc45216151"/>
      <w:bookmarkStart w:id="1616" w:name="_Toc51931720"/>
      <w:bookmarkStart w:id="1617" w:name="_Toc59208996"/>
      <w:bookmarkStart w:id="1618" w:name="_Toc68196325"/>
      <w:bookmarkStart w:id="1619" w:name="_Toc138361842"/>
      <w:r w:rsidRPr="00C33F68">
        <w:t>9.3.4.1</w:t>
      </w:r>
      <w:r w:rsidRPr="00C33F68">
        <w:tab/>
        <w:t>IEIs unknown in the message</w:t>
      </w:r>
      <w:bookmarkEnd w:id="1613"/>
      <w:bookmarkEnd w:id="1614"/>
      <w:bookmarkEnd w:id="1615"/>
      <w:bookmarkEnd w:id="1616"/>
      <w:bookmarkEnd w:id="1617"/>
      <w:bookmarkEnd w:id="1618"/>
      <w:bookmarkEnd w:id="1619"/>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20" w:name="_Toc33963266"/>
      <w:bookmarkStart w:id="1621" w:name="_Toc34393336"/>
      <w:bookmarkStart w:id="1622" w:name="_Toc45216152"/>
      <w:bookmarkStart w:id="1623" w:name="_Toc51931721"/>
      <w:bookmarkStart w:id="1624" w:name="_Toc59208997"/>
      <w:bookmarkStart w:id="1625" w:name="_Toc68196326"/>
      <w:bookmarkStart w:id="1626" w:name="_Toc138361843"/>
      <w:r w:rsidRPr="00C33F68">
        <w:t>9.3.4.2</w:t>
      </w:r>
      <w:r w:rsidRPr="00C33F68">
        <w:tab/>
        <w:t>Out of sequence IEs</w:t>
      </w:r>
      <w:bookmarkEnd w:id="1620"/>
      <w:bookmarkEnd w:id="1621"/>
      <w:bookmarkEnd w:id="1622"/>
      <w:bookmarkEnd w:id="1623"/>
      <w:bookmarkEnd w:id="1624"/>
      <w:bookmarkEnd w:id="1625"/>
      <w:bookmarkEnd w:id="1626"/>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27" w:name="_Toc33963267"/>
      <w:bookmarkStart w:id="1628" w:name="_Toc34393337"/>
      <w:bookmarkStart w:id="1629" w:name="_Toc45216153"/>
      <w:bookmarkStart w:id="1630" w:name="_Toc51931722"/>
      <w:bookmarkStart w:id="1631" w:name="_Toc59208998"/>
      <w:bookmarkStart w:id="1632" w:name="_Toc68196327"/>
      <w:bookmarkStart w:id="1633" w:name="_Toc138361844"/>
      <w:r w:rsidRPr="00C33F68">
        <w:t>9.3.4.3</w:t>
      </w:r>
      <w:r w:rsidRPr="00C33F68">
        <w:tab/>
        <w:t>Repeated IEs</w:t>
      </w:r>
      <w:bookmarkEnd w:id="1627"/>
      <w:bookmarkEnd w:id="1628"/>
      <w:bookmarkEnd w:id="1629"/>
      <w:bookmarkEnd w:id="1630"/>
      <w:bookmarkEnd w:id="1631"/>
      <w:bookmarkEnd w:id="1632"/>
      <w:bookmarkEnd w:id="1633"/>
    </w:p>
    <w:p w14:paraId="0C689C89" w14:textId="77777777" w:rsidR="00396310" w:rsidRPr="00C33F68" w:rsidRDefault="00396310" w:rsidP="00396310">
      <w:r w:rsidRPr="00C33F68">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34" w:name="_Toc33963268"/>
      <w:bookmarkStart w:id="1635" w:name="_Toc34393338"/>
      <w:bookmarkStart w:id="1636" w:name="_Toc45216154"/>
      <w:bookmarkStart w:id="1637" w:name="_Toc51931723"/>
      <w:bookmarkStart w:id="1638" w:name="_Toc59208999"/>
      <w:bookmarkStart w:id="1639" w:name="_Toc68196328"/>
      <w:bookmarkStart w:id="1640" w:name="_Toc138361845"/>
      <w:r w:rsidRPr="00C33F68">
        <w:t>9.3.5</w:t>
      </w:r>
      <w:r w:rsidRPr="00C33F68">
        <w:tab/>
        <w:t>Non-imperative message part errors</w:t>
      </w:r>
      <w:bookmarkEnd w:id="1634"/>
      <w:bookmarkEnd w:id="1635"/>
      <w:bookmarkEnd w:id="1636"/>
      <w:bookmarkEnd w:id="1637"/>
      <w:bookmarkEnd w:id="1638"/>
      <w:bookmarkEnd w:id="1639"/>
      <w:bookmarkEnd w:id="1640"/>
    </w:p>
    <w:p w14:paraId="40DD5D35" w14:textId="77777777" w:rsidR="00396310" w:rsidRPr="00C33F68" w:rsidRDefault="00396310" w:rsidP="00396310">
      <w:pPr>
        <w:pStyle w:val="Heading4"/>
      </w:pPr>
      <w:bookmarkStart w:id="1641" w:name="_Toc33963269"/>
      <w:bookmarkStart w:id="1642" w:name="_Toc34393339"/>
      <w:bookmarkStart w:id="1643" w:name="_Toc45216155"/>
      <w:bookmarkStart w:id="1644" w:name="_Toc51931724"/>
      <w:bookmarkStart w:id="1645" w:name="_Toc59209000"/>
      <w:bookmarkStart w:id="1646" w:name="_Toc68196329"/>
      <w:bookmarkStart w:id="1647" w:name="_Toc138361846"/>
      <w:r w:rsidRPr="00C33F68">
        <w:t>9.3.5.1</w:t>
      </w:r>
      <w:r w:rsidRPr="00C33F68">
        <w:tab/>
        <w:t>General</w:t>
      </w:r>
      <w:bookmarkEnd w:id="1641"/>
      <w:bookmarkEnd w:id="1642"/>
      <w:bookmarkEnd w:id="1643"/>
      <w:bookmarkEnd w:id="1644"/>
      <w:bookmarkEnd w:id="1645"/>
      <w:bookmarkEnd w:id="1646"/>
      <w:bookmarkEnd w:id="1647"/>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48" w:name="_Toc33963270"/>
      <w:bookmarkStart w:id="1649" w:name="_Toc34393340"/>
      <w:bookmarkStart w:id="1650" w:name="_Toc45216156"/>
      <w:bookmarkStart w:id="1651" w:name="_Toc51931725"/>
      <w:bookmarkStart w:id="1652" w:name="_Toc59209001"/>
      <w:bookmarkStart w:id="1653" w:name="_Toc68196330"/>
      <w:bookmarkStart w:id="1654" w:name="_Toc138361847"/>
      <w:r w:rsidRPr="00C33F68">
        <w:t>9.3.5.2</w:t>
      </w:r>
      <w:r w:rsidRPr="00C33F68">
        <w:tab/>
        <w:t>Syntactically incorrect optional IEs</w:t>
      </w:r>
      <w:bookmarkEnd w:id="1648"/>
      <w:bookmarkEnd w:id="1649"/>
      <w:bookmarkEnd w:id="1650"/>
      <w:bookmarkEnd w:id="1651"/>
      <w:bookmarkEnd w:id="1652"/>
      <w:bookmarkEnd w:id="1653"/>
      <w:bookmarkEnd w:id="1654"/>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55" w:name="_Toc33963271"/>
      <w:bookmarkStart w:id="1656" w:name="_Toc34393341"/>
      <w:bookmarkStart w:id="1657" w:name="_Toc45216157"/>
      <w:bookmarkStart w:id="1658" w:name="_Toc51931726"/>
      <w:bookmarkStart w:id="1659" w:name="_Toc59209002"/>
      <w:bookmarkStart w:id="1660" w:name="_Toc68196331"/>
      <w:bookmarkStart w:id="1661" w:name="_Toc138361848"/>
      <w:r w:rsidRPr="00C33F68">
        <w:t>9.3.5.3</w:t>
      </w:r>
      <w:r w:rsidRPr="00C33F68">
        <w:tab/>
        <w:t>Conditional IE errors</w:t>
      </w:r>
      <w:bookmarkEnd w:id="1655"/>
      <w:bookmarkEnd w:id="1656"/>
      <w:bookmarkEnd w:id="1657"/>
      <w:bookmarkEnd w:id="1658"/>
      <w:bookmarkEnd w:id="1659"/>
      <w:bookmarkEnd w:id="1660"/>
      <w:bookmarkEnd w:id="1661"/>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62" w:name="_Toc33963272"/>
      <w:bookmarkStart w:id="1663" w:name="_Toc34393342"/>
      <w:bookmarkStart w:id="1664" w:name="_Toc45216158"/>
      <w:bookmarkStart w:id="1665" w:name="_Toc51931727"/>
      <w:bookmarkStart w:id="1666" w:name="_Toc59209003"/>
      <w:bookmarkStart w:id="1667" w:name="_Toc68196332"/>
      <w:bookmarkStart w:id="1668" w:name="_Toc138361849"/>
      <w:r w:rsidRPr="00C33F68">
        <w:t>9.3.6</w:t>
      </w:r>
      <w:r w:rsidRPr="00C33F68">
        <w:tab/>
        <w:t>Messages with semantically incorrect contents</w:t>
      </w:r>
      <w:bookmarkEnd w:id="1662"/>
      <w:bookmarkEnd w:id="1663"/>
      <w:bookmarkEnd w:id="1664"/>
      <w:bookmarkEnd w:id="1665"/>
      <w:bookmarkEnd w:id="1666"/>
      <w:bookmarkEnd w:id="1667"/>
      <w:bookmarkEnd w:id="1668"/>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69" w:name="_Toc138361850"/>
      <w:r w:rsidRPr="00C33F68">
        <w:t>10</w:t>
      </w:r>
      <w:r w:rsidR="00FF4F78" w:rsidRPr="00C33F68">
        <w:tab/>
        <w:t>Message functional definitions and contents</w:t>
      </w:r>
      <w:bookmarkEnd w:id="1669"/>
    </w:p>
    <w:p w14:paraId="3B2BA24D" w14:textId="6B62C4C7" w:rsidR="00661A16" w:rsidRPr="00C33F68" w:rsidRDefault="00AF026B" w:rsidP="00661A16">
      <w:pPr>
        <w:pStyle w:val="Heading2"/>
      </w:pPr>
      <w:bookmarkStart w:id="1670" w:name="_Toc525231308"/>
      <w:bookmarkStart w:id="1671" w:name="_Toc59198708"/>
      <w:bookmarkStart w:id="1672" w:name="_Toc59199299"/>
      <w:bookmarkStart w:id="1673" w:name="_Toc138361851"/>
      <w:r w:rsidRPr="00C33F68">
        <w:t>10.</w:t>
      </w:r>
      <w:r w:rsidR="00661A16" w:rsidRPr="00C33F68">
        <w:t>1</w:t>
      </w:r>
      <w:r w:rsidR="00661A16" w:rsidRPr="00C33F68">
        <w:tab/>
        <w:t>Overview</w:t>
      </w:r>
      <w:bookmarkEnd w:id="1670"/>
      <w:bookmarkEnd w:id="1671"/>
      <w:bookmarkEnd w:id="1672"/>
      <w:bookmarkEnd w:id="1673"/>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74" w:name="_Toc138361852"/>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74"/>
    </w:p>
    <w:p w14:paraId="4D2C0543" w14:textId="77777777" w:rsidR="00CB3A44" w:rsidRPr="00C33F68" w:rsidRDefault="00CB3A44" w:rsidP="00CB3A44">
      <w:pPr>
        <w:pStyle w:val="Heading3"/>
      </w:pPr>
      <w:bookmarkStart w:id="1675" w:name="_Toc59199328"/>
      <w:bookmarkStart w:id="1676" w:name="_Toc59198737"/>
      <w:bookmarkStart w:id="1677" w:name="_Toc525231337"/>
      <w:bookmarkStart w:id="1678" w:name="_Toc138361853"/>
      <w:r w:rsidRPr="00C33F68">
        <w:t>10.2.1</w:t>
      </w:r>
      <w:r w:rsidRPr="00C33F68">
        <w:tab/>
        <w:t>Message definition</w:t>
      </w:r>
      <w:bookmarkEnd w:id="1675"/>
      <w:bookmarkEnd w:id="1676"/>
      <w:bookmarkEnd w:id="1677"/>
      <w:bookmarkEnd w:id="1678"/>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79" w:name="_Toc138361854"/>
      <w:r w:rsidRPr="00C33F68">
        <w:t>10.2.</w:t>
      </w:r>
      <w:r w:rsidR="0002230C" w:rsidRPr="00C33F68">
        <w:t>2</w:t>
      </w:r>
      <w:r w:rsidRPr="00C33F68">
        <w:tab/>
        <w:t>Relay TAI</w:t>
      </w:r>
      <w:bookmarkEnd w:id="1679"/>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80" w:name="_Toc138361855"/>
      <w:r w:rsidRPr="00C33F68">
        <w:t>10.2.</w:t>
      </w:r>
      <w:r w:rsidR="00377A98" w:rsidRPr="00C33F68">
        <w:t>3</w:t>
      </w:r>
      <w:r w:rsidRPr="00C33F68">
        <w:tab/>
        <w:t>NCGI</w:t>
      </w:r>
      <w:bookmarkEnd w:id="1680"/>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81" w:name="_Toc138361856"/>
      <w:r w:rsidRPr="00C33F68">
        <w:rPr>
          <w:lang w:eastAsia="zh-CN"/>
        </w:rPr>
        <w:t>10.2.</w:t>
      </w:r>
      <w:r w:rsidR="00731A0A" w:rsidRPr="00C33F68">
        <w:rPr>
          <w:lang w:eastAsia="zh-CN"/>
        </w:rPr>
        <w:t>4</w:t>
      </w:r>
      <w:r w:rsidRPr="00C33F68">
        <w:rPr>
          <w:lang w:eastAsia="zh-CN"/>
        </w:rPr>
        <w:tab/>
        <w:t>Target user info</w:t>
      </w:r>
      <w:bookmarkEnd w:id="1681"/>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82" w:name="_Toc138361857"/>
      <w:r w:rsidRPr="00C33F68">
        <w:rPr>
          <w:lang w:eastAsia="zh-CN"/>
        </w:rPr>
        <w:t>10.2.</w:t>
      </w:r>
      <w:r w:rsidR="00731A0A" w:rsidRPr="00C33F68">
        <w:rPr>
          <w:lang w:eastAsia="zh-CN"/>
        </w:rPr>
        <w:t>5</w:t>
      </w:r>
      <w:r w:rsidRPr="00C33F68">
        <w:rPr>
          <w:lang w:eastAsia="zh-CN"/>
        </w:rPr>
        <w:tab/>
        <w:t>Metadata</w:t>
      </w:r>
      <w:bookmarkEnd w:id="1682"/>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83" w:name="_Toc138361858"/>
      <w:r>
        <w:rPr>
          <w:lang w:eastAsia="zh-CN"/>
        </w:rPr>
        <w:t>10.2.6</w:t>
      </w:r>
      <w:r>
        <w:rPr>
          <w:lang w:eastAsia="zh-CN"/>
        </w:rPr>
        <w:tab/>
        <w:t>RRC container</w:t>
      </w:r>
      <w:bookmarkEnd w:id="1683"/>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84" w:name="_Toc138361859"/>
      <w:r>
        <w:rPr>
          <w:lang w:eastAsia="zh-CN"/>
        </w:rPr>
        <w:t>10.2.7</w:t>
      </w:r>
      <w:r>
        <w:rPr>
          <w:lang w:eastAsia="zh-CN"/>
        </w:rPr>
        <w:tab/>
        <w:t>Target discoveree info</w:t>
      </w:r>
      <w:bookmarkEnd w:id="1684"/>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85" w:name="_Toc138361860"/>
      <w:r w:rsidRPr="00C33F68">
        <w:t>10.</w:t>
      </w:r>
      <w:r w:rsidR="00661A16" w:rsidRPr="00C33F68">
        <w:t>3</w:t>
      </w:r>
      <w:r w:rsidR="00661A16" w:rsidRPr="00C33F68">
        <w:tab/>
        <w:t>PC5 signalling messages</w:t>
      </w:r>
      <w:bookmarkEnd w:id="1685"/>
    </w:p>
    <w:p w14:paraId="3331FECC" w14:textId="77777777" w:rsidR="0036233B" w:rsidRPr="00C33F68" w:rsidRDefault="00AF026B" w:rsidP="0037175B">
      <w:pPr>
        <w:pStyle w:val="Heading3"/>
      </w:pPr>
      <w:bookmarkStart w:id="1686" w:name="_Toc68196341"/>
      <w:bookmarkStart w:id="1687" w:name="_Toc59209012"/>
      <w:bookmarkStart w:id="1688" w:name="_Toc51951240"/>
      <w:bookmarkStart w:id="1689" w:name="_Toc45882690"/>
      <w:bookmarkStart w:id="1690" w:name="_Toc45282304"/>
      <w:bookmarkStart w:id="1691" w:name="_Toc34404459"/>
      <w:bookmarkStart w:id="1692" w:name="_Toc34388688"/>
      <w:bookmarkStart w:id="1693" w:name="_Toc25070711"/>
      <w:bookmarkStart w:id="1694" w:name="_Toc525231348"/>
      <w:bookmarkStart w:id="1695" w:name="_Toc138361861"/>
      <w:r w:rsidRPr="00C33F68">
        <w:t>10.</w:t>
      </w:r>
      <w:r w:rsidR="0036233B" w:rsidRPr="00C33F68">
        <w:t>3.1</w:t>
      </w:r>
      <w:r w:rsidR="0036233B" w:rsidRPr="00C33F68">
        <w:tab/>
        <w:t>ProSe direct link establishment request</w:t>
      </w:r>
      <w:bookmarkEnd w:id="1686"/>
      <w:bookmarkEnd w:id="1687"/>
      <w:bookmarkEnd w:id="1688"/>
      <w:bookmarkEnd w:id="1689"/>
      <w:bookmarkEnd w:id="1690"/>
      <w:bookmarkEnd w:id="1691"/>
      <w:bookmarkEnd w:id="1692"/>
      <w:bookmarkEnd w:id="1693"/>
      <w:bookmarkEnd w:id="1694"/>
      <w:bookmarkEnd w:id="1695"/>
    </w:p>
    <w:p w14:paraId="200899F9" w14:textId="77777777" w:rsidR="0036233B" w:rsidRPr="00C33F68" w:rsidRDefault="00AF026B" w:rsidP="0037175B">
      <w:pPr>
        <w:pStyle w:val="Heading4"/>
      </w:pPr>
      <w:bookmarkStart w:id="1696" w:name="_Toc68196342"/>
      <w:bookmarkStart w:id="1697" w:name="_Toc59209013"/>
      <w:bookmarkStart w:id="1698" w:name="_Toc51951241"/>
      <w:bookmarkStart w:id="1699" w:name="_Toc45882691"/>
      <w:bookmarkStart w:id="1700" w:name="_Toc45282305"/>
      <w:bookmarkStart w:id="1701" w:name="_Toc34404460"/>
      <w:bookmarkStart w:id="1702" w:name="_Toc34388689"/>
      <w:bookmarkStart w:id="1703" w:name="_Toc25070712"/>
      <w:bookmarkStart w:id="1704" w:name="_Toc525231349"/>
      <w:bookmarkStart w:id="1705" w:name="_Toc138361862"/>
      <w:r w:rsidRPr="00C33F68">
        <w:t>10.</w:t>
      </w:r>
      <w:r w:rsidR="0036233B" w:rsidRPr="00C33F68">
        <w:t>3.1.1</w:t>
      </w:r>
      <w:r w:rsidR="0036233B" w:rsidRPr="00C33F68">
        <w:tab/>
        <w:t>Message definition</w:t>
      </w:r>
      <w:bookmarkEnd w:id="1696"/>
      <w:bookmarkEnd w:id="1697"/>
      <w:bookmarkEnd w:id="1698"/>
      <w:bookmarkEnd w:id="1699"/>
      <w:bookmarkEnd w:id="1700"/>
      <w:bookmarkEnd w:id="1701"/>
      <w:bookmarkEnd w:id="1702"/>
      <w:bookmarkEnd w:id="1703"/>
      <w:bookmarkEnd w:id="1704"/>
      <w:bookmarkEnd w:id="1705"/>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33F68" w:rsidRDefault="004C079D" w:rsidP="002620B2">
            <w:pPr>
              <w:pStyle w:val="TAL"/>
            </w:pPr>
            <w:r>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4980056D" w:rsidR="002620B2" w:rsidRPr="00C33F68" w:rsidRDefault="002620B2" w:rsidP="002620B2">
            <w:pPr>
              <w:pStyle w:val="TAL"/>
            </w:pPr>
            <w:r>
              <w:rPr>
                <w:rFonts w:hint="eastAsia"/>
                <w:lang w:eastAsia="zh-CN"/>
              </w:rPr>
              <w:t>1</w:t>
            </w:r>
            <w:r>
              <w:rPr>
                <w:lang w:eastAsia="zh-CN"/>
              </w:rPr>
              <w:t>1.3.</w:t>
            </w:r>
            <w:r w:rsidR="00567229">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706" w:name="_Toc68196343"/>
      <w:bookmarkStart w:id="1707" w:name="_Toc59209014"/>
      <w:bookmarkStart w:id="1708" w:name="_Toc51951242"/>
      <w:bookmarkStart w:id="1709" w:name="_Toc45882692"/>
      <w:bookmarkStart w:id="1710" w:name="_Toc45282306"/>
      <w:bookmarkStart w:id="1711" w:name="_Toc34404461"/>
      <w:bookmarkStart w:id="1712" w:name="_Toc34388690"/>
      <w:bookmarkStart w:id="1713" w:name="_Toc138361863"/>
      <w:bookmarkStart w:id="1714" w:name="_Toc25070713"/>
      <w:r w:rsidRPr="00C33F68">
        <w:t>10.</w:t>
      </w:r>
      <w:r w:rsidR="0036233B" w:rsidRPr="00C33F68">
        <w:t>3.1.2</w:t>
      </w:r>
      <w:r w:rsidR="0036233B" w:rsidRPr="00C33F68">
        <w:tab/>
        <w:t>Target user info</w:t>
      </w:r>
      <w:bookmarkEnd w:id="1706"/>
      <w:bookmarkEnd w:id="1707"/>
      <w:bookmarkEnd w:id="1708"/>
      <w:bookmarkEnd w:id="1709"/>
      <w:bookmarkEnd w:id="1710"/>
      <w:bookmarkEnd w:id="1711"/>
      <w:bookmarkEnd w:id="1712"/>
      <w:bookmarkEnd w:id="1713"/>
    </w:p>
    <w:p w14:paraId="03AE79C7" w14:textId="1C3BBFB1" w:rsidR="00B331D7" w:rsidRPr="00C33F68" w:rsidRDefault="00B331D7" w:rsidP="00B331D7">
      <w:pPr>
        <w:rPr>
          <w:lang w:eastAsia="zh-CN"/>
        </w:rPr>
      </w:pPr>
      <w:r w:rsidRPr="00C33F68">
        <w:t xml:space="preserve">The UE shall include this IE if the target UE's application layer ID </w:t>
      </w:r>
      <w:r>
        <w:rPr>
          <w:rFonts w:hint="eastAsia"/>
          <w:lang w:eastAsia="zh-CN"/>
        </w:rPr>
        <w:t xml:space="preserve">is received </w:t>
      </w:r>
      <w:r w:rsidRPr="00C33F68">
        <w:t>from upper layers</w:t>
      </w:r>
      <w:r w:rsidRPr="00C33F68">
        <w:rPr>
          <w:lang w:eastAsia="zh-CN"/>
        </w:rPr>
        <w:t xml:space="preserve"> or </w:t>
      </w:r>
      <w:r>
        <w:rPr>
          <w:rFonts w:hint="eastAsia"/>
          <w:lang w:eastAsia="zh-CN"/>
        </w:rPr>
        <w:t>known based on</w:t>
      </w:r>
      <w:r w:rsidRPr="00C33F68">
        <w:rPr>
          <w:lang w:eastAsia="zh-CN"/>
        </w:rPr>
        <w:t xml:space="preserve"> the unicast layer-2 ID of target UE </w:t>
      </w:r>
      <w:r>
        <w:rPr>
          <w:rFonts w:hint="eastAsia"/>
          <w:lang w:eastAsia="zh-CN"/>
        </w:rPr>
        <w:t xml:space="preserve">(i.e. </w:t>
      </w:r>
      <w:r w:rsidRPr="00C33F68">
        <w:rPr>
          <w:lang w:eastAsia="zh-CN"/>
        </w:rPr>
        <w:t>destination layer-2 ID</w:t>
      </w:r>
      <w:r>
        <w:rPr>
          <w:rFonts w:hint="eastAsia"/>
          <w:lang w:eastAsia="zh-CN"/>
        </w:rPr>
        <w:t xml:space="preserve">) as described in </w:t>
      </w:r>
      <w:r w:rsidRPr="00C33F68">
        <w:t>clause</w:t>
      </w:r>
      <w:r w:rsidRPr="00C33F68">
        <w:rPr>
          <w:noProof/>
          <w:lang w:eastAsia="zh-CN"/>
        </w:rPr>
        <w:t> </w:t>
      </w:r>
      <w:r w:rsidRPr="00C33F68">
        <w:t>5.</w:t>
      </w:r>
      <w:r>
        <w:rPr>
          <w:rFonts w:hint="eastAsia"/>
          <w:lang w:eastAsia="zh-CN"/>
        </w:rPr>
        <w:t xml:space="preserve">8.2.4 of </w:t>
      </w:r>
      <w:r w:rsidRPr="00C33F68">
        <w:rPr>
          <w:noProof/>
          <w:lang w:eastAsia="zh-CN"/>
        </w:rPr>
        <w:t>3GPP TS 23.304 [3]</w:t>
      </w:r>
      <w:r>
        <w:rPr>
          <w:rFonts w:hint="eastAsia"/>
          <w:lang w:eastAsia="zh-CN"/>
        </w:rPr>
        <w:t>,</w:t>
      </w:r>
      <w:r w:rsidRPr="00AE693D">
        <w:t xml:space="preserve"> </w:t>
      </w:r>
      <w:r w:rsidRPr="00C33F68">
        <w:t xml:space="preserve">or </w:t>
      </w:r>
      <w:r>
        <w:rPr>
          <w:rFonts w:hint="eastAsia"/>
          <w:lang w:eastAsia="zh-CN"/>
        </w:rPr>
        <w:t xml:space="preserve">if the UE receives </w:t>
      </w:r>
      <w:r w:rsidRPr="00C33F68">
        <w:t xml:space="preserve">the </w:t>
      </w:r>
      <w:r>
        <w:rPr>
          <w:rFonts w:hint="eastAsia"/>
          <w:lang w:eastAsia="zh-CN"/>
        </w:rPr>
        <w:t>user info ID</w:t>
      </w:r>
      <w:r w:rsidRPr="00C33F68">
        <w:t xml:space="preserve"> of the 5G ProSe UE-to-network relay UE during the 5G ProSe UE-to-network relay discovery procedure</w:t>
      </w:r>
      <w:r>
        <w:rPr>
          <w:rFonts w:hint="eastAsia"/>
          <w:lang w:eastAsia="zh-CN"/>
        </w:rPr>
        <w:t>.</w:t>
      </w:r>
    </w:p>
    <w:p w14:paraId="2B2988D3" w14:textId="77777777" w:rsidR="0036233B" w:rsidRPr="00C33F68" w:rsidRDefault="00AF026B" w:rsidP="0037175B">
      <w:pPr>
        <w:pStyle w:val="Heading4"/>
      </w:pPr>
      <w:bookmarkStart w:id="1715" w:name="_Toc68196344"/>
      <w:bookmarkStart w:id="1716" w:name="_Toc59209015"/>
      <w:bookmarkStart w:id="1717" w:name="_Toc51951243"/>
      <w:bookmarkStart w:id="1718" w:name="_Toc45882693"/>
      <w:bookmarkStart w:id="1719" w:name="_Toc45282307"/>
      <w:bookmarkStart w:id="1720" w:name="_Toc138361864"/>
      <w:bookmarkStart w:id="1721" w:name="_Toc34404462"/>
      <w:bookmarkStart w:id="1722" w:name="_Toc34388691"/>
      <w:r w:rsidRPr="00C33F68">
        <w:t>10.</w:t>
      </w:r>
      <w:r w:rsidR="0036233B" w:rsidRPr="00C33F68">
        <w:t>3.1.3</w:t>
      </w:r>
      <w:r w:rsidR="0036233B" w:rsidRPr="00C33F68">
        <w:tab/>
        <w:t>Key establishment information container</w:t>
      </w:r>
      <w:bookmarkEnd w:id="1715"/>
      <w:bookmarkEnd w:id="1716"/>
      <w:bookmarkEnd w:id="1717"/>
      <w:bookmarkEnd w:id="1718"/>
      <w:bookmarkEnd w:id="1719"/>
      <w:bookmarkEnd w:id="1720"/>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23" w:name="_Toc68196345"/>
      <w:bookmarkStart w:id="1724" w:name="_Toc59209016"/>
      <w:bookmarkStart w:id="1725" w:name="_Toc51951244"/>
      <w:bookmarkStart w:id="1726" w:name="_Toc45882694"/>
      <w:bookmarkStart w:id="1727" w:name="_Toc45282308"/>
      <w:bookmarkStart w:id="1728" w:name="_Toc138361865"/>
      <w:r w:rsidRPr="00C33F68">
        <w:t>10.</w:t>
      </w:r>
      <w:r w:rsidR="0036233B" w:rsidRPr="00C33F68">
        <w:t>3.1.4</w:t>
      </w:r>
      <w:r w:rsidR="0036233B" w:rsidRPr="00C33F68">
        <w:tab/>
        <w:t>Nonce_1</w:t>
      </w:r>
      <w:bookmarkEnd w:id="1723"/>
      <w:bookmarkEnd w:id="1724"/>
      <w:bookmarkEnd w:id="1725"/>
      <w:bookmarkEnd w:id="1726"/>
      <w:bookmarkEnd w:id="1727"/>
      <w:bookmarkEnd w:id="1728"/>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29" w:name="_Toc68196346"/>
      <w:bookmarkStart w:id="1730" w:name="_Toc59209017"/>
      <w:bookmarkStart w:id="1731" w:name="_Toc51951245"/>
      <w:bookmarkStart w:id="1732" w:name="_Toc45882695"/>
      <w:bookmarkStart w:id="1733" w:name="_Toc45282309"/>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34" w:name="_Toc138361866"/>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29"/>
      <w:bookmarkEnd w:id="1730"/>
      <w:bookmarkEnd w:id="1731"/>
      <w:bookmarkEnd w:id="1732"/>
      <w:bookmarkEnd w:id="1733"/>
      <w:bookmarkEnd w:id="1734"/>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35" w:name="_Toc68196347"/>
      <w:bookmarkStart w:id="1736" w:name="_Toc59209018"/>
      <w:bookmarkStart w:id="1737" w:name="_Toc51951246"/>
      <w:bookmarkStart w:id="1738" w:name="_Toc45882696"/>
      <w:bookmarkStart w:id="1739" w:name="_Toc45282310"/>
      <w:bookmarkStart w:id="1740" w:name="_Toc138361867"/>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35"/>
      <w:bookmarkEnd w:id="1736"/>
      <w:bookmarkEnd w:id="1737"/>
      <w:bookmarkEnd w:id="1738"/>
      <w:bookmarkEnd w:id="1739"/>
      <w:bookmarkEnd w:id="1740"/>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41" w:name="_Toc138361868"/>
      <w:r w:rsidRPr="00C33F68">
        <w:t>10.3.1.</w:t>
      </w:r>
      <w:r w:rsidR="002845FB" w:rsidRPr="00C33F68">
        <w:t>7</w:t>
      </w:r>
      <w:r w:rsidRPr="00C33F68">
        <w:tab/>
        <w:t>Relay service code</w:t>
      </w:r>
      <w:bookmarkEnd w:id="1741"/>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42" w:name="_Toc138361869"/>
      <w:r w:rsidRPr="00C33F68">
        <w:t>10.3.1.</w:t>
      </w:r>
      <w:r w:rsidR="00377A98" w:rsidRPr="00C33F68">
        <w:t>8</w:t>
      </w:r>
      <w:r w:rsidRPr="00C33F68">
        <w:tab/>
        <w:t>ProSe identifiers</w:t>
      </w:r>
      <w:bookmarkEnd w:id="1742"/>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43" w:name="_Toc138361870"/>
      <w:r w:rsidRPr="00C33F68">
        <w:t>10.3.1.</w:t>
      </w:r>
      <w:r w:rsidR="00E443DE">
        <w:t>9</w:t>
      </w:r>
      <w:r w:rsidRPr="00C33F68">
        <w:tab/>
        <w:t>UE identity</w:t>
      </w:r>
      <w:bookmarkEnd w:id="1743"/>
    </w:p>
    <w:p w14:paraId="63BCAC69" w14:textId="3C73CB0B" w:rsidR="00461327" w:rsidRPr="00C33F68" w:rsidRDefault="00461327" w:rsidP="0036233B">
      <w:r w:rsidRPr="00C33F68">
        <w:t>The UE shall include this IE if the 5G ProSe direct link establishment procedure is for direct communication between the 5G ProSe remote UE and the 5G ProSe UE-to-network relay UE.</w:t>
      </w:r>
    </w:p>
    <w:p w14:paraId="6ED8F564" w14:textId="2A304A87" w:rsidR="007F5A55" w:rsidRDefault="007F5A55" w:rsidP="007F5A55">
      <w:pPr>
        <w:pStyle w:val="Heading4"/>
      </w:pPr>
      <w:bookmarkStart w:id="1744" w:name="_Toc138361871"/>
      <w:bookmarkStart w:id="1745" w:name="_Toc68196348"/>
      <w:bookmarkStart w:id="1746" w:name="_Toc59209019"/>
      <w:bookmarkStart w:id="1747" w:name="_Toc51951247"/>
      <w:bookmarkStart w:id="1748" w:name="_Toc45882697"/>
      <w:bookmarkStart w:id="1749" w:name="_Toc45282311"/>
      <w:r>
        <w:t>10.3.1.10</w:t>
      </w:r>
      <w:r>
        <w:tab/>
      </w:r>
      <w:r w:rsidRPr="00D51DD0">
        <w:t>User</w:t>
      </w:r>
      <w:r>
        <w:t xml:space="preserve"> security</w:t>
      </w:r>
      <w:r w:rsidRPr="00D51DD0">
        <w:t xml:space="preserve"> key</w:t>
      </w:r>
      <w:r>
        <w:t xml:space="preserve"> ID</w:t>
      </w:r>
      <w:bookmarkEnd w:id="1744"/>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45A2B86"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w:t>
      </w:r>
      <w:r w:rsidR="00881389">
        <w:t xml:space="preserve"> </w:t>
      </w:r>
      <w:r w:rsidR="002B33AA">
        <w:t>UP-</w:t>
      </w:r>
      <w:r>
        <w:t>PRUK; or</w:t>
      </w:r>
    </w:p>
    <w:p w14:paraId="2068AB28" w14:textId="02448821"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rsidR="002B33AA">
        <w:t>CP-</w:t>
      </w:r>
      <w:r w:rsidRPr="00D51DD0">
        <w:t>PRUK</w:t>
      </w:r>
      <w:r w:rsidR="00823253">
        <w:t xml:space="preserve"> </w:t>
      </w:r>
      <w:r w:rsidR="00823253" w:rsidRPr="00CA29C1">
        <w:t xml:space="preserve">associated with the relay service code of the </w:t>
      </w:r>
      <w:r w:rsidR="00823253">
        <w:t>target UE</w:t>
      </w:r>
      <w:r>
        <w:t>.</w:t>
      </w:r>
    </w:p>
    <w:p w14:paraId="32A44A80" w14:textId="66E596DE" w:rsidR="00E443DE" w:rsidRDefault="00E443DE" w:rsidP="00E443DE">
      <w:pPr>
        <w:pStyle w:val="Heading4"/>
      </w:pPr>
      <w:bookmarkStart w:id="1750" w:name="_Toc138361872"/>
      <w:r>
        <w:t>10.3.1.11</w:t>
      </w:r>
      <w:r>
        <w:tab/>
        <w:t>HPLMN ID</w:t>
      </w:r>
      <w:bookmarkEnd w:id="1750"/>
    </w:p>
    <w:p w14:paraId="43480DDB" w14:textId="0C204CF9" w:rsidR="002620B2" w:rsidRPr="00BD4256" w:rsidRDefault="002620B2" w:rsidP="002620B2">
      <w:r>
        <w:t xml:space="preserve">The UE shall include this IE if the the </w:t>
      </w:r>
      <w:r w:rsidR="008B5C52">
        <w:t>UP-</w:t>
      </w:r>
      <w:r>
        <w:t>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51" w:name="_Toc138361873"/>
      <w:r>
        <w:t>10.3.1.12</w:t>
      </w:r>
      <w:r>
        <w:tab/>
        <w:t>UTC-based counter LSB</w:t>
      </w:r>
      <w:bookmarkEnd w:id="1751"/>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52" w:name="_Toc138361874"/>
      <w:r>
        <w:t>10.3.1.13</w:t>
      </w:r>
      <w:r>
        <w:tab/>
        <w:t>MIC</w:t>
      </w:r>
      <w:bookmarkEnd w:id="1752"/>
    </w:p>
    <w:p w14:paraId="4CAE0068" w14:textId="77777777" w:rsidR="004C079D" w:rsidRDefault="002620B2" w:rsidP="007C0130">
      <w:r>
        <w:t>The UE shall include this IE if the 5G ProSe direct link establishment procedure is for direct communication between the 5G ProSe remote UE and the 5G ProSe UE-to-network relay UE and the UE has the DUIK.</w:t>
      </w:r>
    </w:p>
    <w:p w14:paraId="6D2B111F" w14:textId="03116074" w:rsidR="0036233B" w:rsidRPr="00C33F68" w:rsidRDefault="00AF026B" w:rsidP="004C079D">
      <w:pPr>
        <w:pStyle w:val="Heading3"/>
      </w:pPr>
      <w:bookmarkStart w:id="1753" w:name="_Toc138361875"/>
      <w:r w:rsidRPr="00C33F68">
        <w:t>10.</w:t>
      </w:r>
      <w:r w:rsidR="0036233B" w:rsidRPr="00C33F68">
        <w:t>3.2</w:t>
      </w:r>
      <w:r w:rsidR="0036233B" w:rsidRPr="00C33F68">
        <w:tab/>
        <w:t>ProSe direct link establishment accept</w:t>
      </w:r>
      <w:bookmarkEnd w:id="1714"/>
      <w:bookmarkEnd w:id="1721"/>
      <w:bookmarkEnd w:id="1722"/>
      <w:bookmarkEnd w:id="1745"/>
      <w:bookmarkEnd w:id="1746"/>
      <w:bookmarkEnd w:id="1747"/>
      <w:bookmarkEnd w:id="1748"/>
      <w:bookmarkEnd w:id="1749"/>
      <w:bookmarkEnd w:id="1753"/>
    </w:p>
    <w:p w14:paraId="283CC055" w14:textId="77777777" w:rsidR="0036233B" w:rsidRPr="00C33F68" w:rsidRDefault="00AF026B" w:rsidP="0037175B">
      <w:pPr>
        <w:pStyle w:val="Heading4"/>
      </w:pPr>
      <w:bookmarkStart w:id="1754" w:name="_Toc68196349"/>
      <w:bookmarkStart w:id="1755" w:name="_Toc59209020"/>
      <w:bookmarkStart w:id="1756" w:name="_Toc51951248"/>
      <w:bookmarkStart w:id="1757" w:name="_Toc45882698"/>
      <w:bookmarkStart w:id="1758" w:name="_Toc45282312"/>
      <w:bookmarkStart w:id="1759" w:name="_Toc34404463"/>
      <w:bookmarkStart w:id="1760" w:name="_Toc34388692"/>
      <w:bookmarkStart w:id="1761" w:name="_Toc25070714"/>
      <w:bookmarkStart w:id="1762" w:name="_Toc138361876"/>
      <w:r w:rsidRPr="00C33F68">
        <w:t>10.</w:t>
      </w:r>
      <w:r w:rsidR="0036233B" w:rsidRPr="00C33F68">
        <w:t>3.2.1</w:t>
      </w:r>
      <w:r w:rsidR="0036233B" w:rsidRPr="00C33F68">
        <w:tab/>
        <w:t>Message definition</w:t>
      </w:r>
      <w:bookmarkEnd w:id="1754"/>
      <w:bookmarkEnd w:id="1755"/>
      <w:bookmarkEnd w:id="1756"/>
      <w:bookmarkEnd w:id="1757"/>
      <w:bookmarkEnd w:id="1758"/>
      <w:bookmarkEnd w:id="1759"/>
      <w:bookmarkEnd w:id="1760"/>
      <w:bookmarkEnd w:id="1761"/>
      <w:bookmarkEnd w:id="1762"/>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63" w:name="_Toc68196350"/>
      <w:bookmarkStart w:id="1764" w:name="_Toc59209021"/>
      <w:bookmarkStart w:id="1765" w:name="_Toc138361877"/>
      <w:r w:rsidRPr="00C33F68">
        <w:t>10.</w:t>
      </w:r>
      <w:r w:rsidR="0036233B" w:rsidRPr="00C33F68">
        <w:t>3.2.2</w:t>
      </w:r>
      <w:r w:rsidR="0036233B" w:rsidRPr="00C33F68">
        <w:tab/>
        <w:t>IP address configuration</w:t>
      </w:r>
      <w:bookmarkEnd w:id="1763"/>
      <w:bookmarkEnd w:id="1764"/>
      <w:bookmarkEnd w:id="1765"/>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66" w:name="_Toc68196351"/>
      <w:bookmarkStart w:id="1767" w:name="_Toc59209022"/>
      <w:bookmarkStart w:id="1768" w:name="_Toc138361878"/>
      <w:r w:rsidRPr="00C33F68">
        <w:t>10.</w:t>
      </w:r>
      <w:r w:rsidR="0036233B" w:rsidRPr="00C33F68">
        <w:t>3.2.3</w:t>
      </w:r>
      <w:r w:rsidR="0036233B" w:rsidRPr="00C33F68">
        <w:tab/>
      </w:r>
      <w:r w:rsidR="00A07B13" w:rsidRPr="00C33F68">
        <w:t>Target l</w:t>
      </w:r>
      <w:r w:rsidR="0036233B" w:rsidRPr="00C33F68">
        <w:t>ink local IPv6 address</w:t>
      </w:r>
      <w:bookmarkEnd w:id="1766"/>
      <w:bookmarkEnd w:id="1767"/>
      <w:bookmarkEnd w:id="1768"/>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69" w:name="_Toc138361879"/>
      <w:r w:rsidRPr="00C33F68">
        <w:t>10.3.2.</w:t>
      </w:r>
      <w:r w:rsidR="00A80C87" w:rsidRPr="00C33F68">
        <w:t>4</w:t>
      </w:r>
      <w:r w:rsidRPr="00C33F68">
        <w:tab/>
        <w:t>QoS flow descriptions</w:t>
      </w:r>
      <w:bookmarkEnd w:id="1769"/>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70" w:name="_Toc138361880"/>
      <w:r w:rsidRPr="00C33F68">
        <w:t>10.3.2.</w:t>
      </w:r>
      <w:r w:rsidR="00301FA9" w:rsidRPr="00C33F68">
        <w:t>5</w:t>
      </w:r>
      <w:r w:rsidRPr="00C33F68">
        <w:tab/>
        <w:t>QoS rules</w:t>
      </w:r>
      <w:bookmarkEnd w:id="1770"/>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71" w:name="_Toc68196413"/>
      <w:bookmarkStart w:id="1772" w:name="_Toc59209084"/>
      <w:bookmarkStart w:id="1773" w:name="_Toc51951307"/>
      <w:bookmarkStart w:id="1774" w:name="_Toc138361881"/>
      <w:r w:rsidRPr="00C33F68">
        <w:rPr>
          <w:lang w:eastAsia="zh-CN"/>
        </w:rPr>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71"/>
      <w:bookmarkEnd w:id="1772"/>
      <w:bookmarkEnd w:id="1773"/>
      <w:bookmarkEnd w:id="1774"/>
    </w:p>
    <w:p w14:paraId="410F08A4" w14:textId="77777777" w:rsidR="0036233B" w:rsidRPr="00C33F68" w:rsidRDefault="00AF026B" w:rsidP="0037175B">
      <w:pPr>
        <w:pStyle w:val="Heading4"/>
      </w:pPr>
      <w:bookmarkStart w:id="1775" w:name="_Toc68196414"/>
      <w:bookmarkStart w:id="1776" w:name="_Toc59209085"/>
      <w:bookmarkStart w:id="1777" w:name="_Toc51951308"/>
      <w:bookmarkStart w:id="1778" w:name="_Toc138361882"/>
      <w:r w:rsidRPr="00C33F68">
        <w:t>10.</w:t>
      </w:r>
      <w:r w:rsidR="0036233B" w:rsidRPr="00C33F68">
        <w:t>3.3.1</w:t>
      </w:r>
      <w:r w:rsidR="0036233B" w:rsidRPr="00C33F68">
        <w:tab/>
        <w:t>Message definition</w:t>
      </w:r>
      <w:bookmarkEnd w:id="1775"/>
      <w:bookmarkEnd w:id="1776"/>
      <w:bookmarkEnd w:id="1777"/>
      <w:bookmarkEnd w:id="1778"/>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15A774B" w:rsidR="00B029DC" w:rsidRPr="00C33F68" w:rsidRDefault="00567229" w:rsidP="00B029DC">
            <w:pPr>
              <w:pStyle w:val="TAL"/>
              <w:rPr>
                <w:lang w:eastAsia="zh-CN"/>
              </w:rPr>
            </w:pPr>
            <w:r>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79" w:name="_Toc68203205"/>
      <w:bookmarkStart w:id="1780" w:name="_Toc51949470"/>
      <w:bookmarkStart w:id="1781" w:name="_Toc51948378"/>
      <w:bookmarkStart w:id="1782" w:name="_Toc45287108"/>
      <w:bookmarkStart w:id="1783" w:name="_Toc36657440"/>
      <w:bookmarkStart w:id="1784" w:name="_Toc36213263"/>
      <w:bookmarkStart w:id="1785" w:name="_Toc27747074"/>
      <w:bookmarkStart w:id="1786" w:name="_Toc20232966"/>
      <w:bookmarkStart w:id="1787" w:name="_Toc138361883"/>
      <w:r w:rsidRPr="00C33F68">
        <w:t>10.3.3.2</w:t>
      </w:r>
      <w:r w:rsidRPr="00C33F68">
        <w:rPr>
          <w:lang w:eastAsia="ko-KR"/>
        </w:rPr>
        <w:tab/>
      </w:r>
      <w:bookmarkEnd w:id="1779"/>
      <w:bookmarkEnd w:id="1780"/>
      <w:bookmarkEnd w:id="1781"/>
      <w:bookmarkEnd w:id="1782"/>
      <w:bookmarkEnd w:id="1783"/>
      <w:bookmarkEnd w:id="1784"/>
      <w:bookmarkEnd w:id="1785"/>
      <w:bookmarkEnd w:id="1786"/>
      <w:r w:rsidRPr="00C33F68">
        <w:t>Back-off value</w:t>
      </w:r>
      <w:bookmarkEnd w:id="1787"/>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88" w:name="_Toc138361884"/>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88"/>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89" w:name="_Toc68196358"/>
      <w:bookmarkStart w:id="1790" w:name="_Toc59209029"/>
      <w:bookmarkStart w:id="1791" w:name="_Toc138361885"/>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89"/>
      <w:bookmarkEnd w:id="1790"/>
      <w:bookmarkEnd w:id="1791"/>
    </w:p>
    <w:p w14:paraId="6E50A179" w14:textId="77777777" w:rsidR="00CE7C6B" w:rsidRPr="00C33F68" w:rsidRDefault="00AF026B" w:rsidP="0037175B">
      <w:pPr>
        <w:pStyle w:val="Heading4"/>
      </w:pPr>
      <w:bookmarkStart w:id="1792" w:name="_Toc68196359"/>
      <w:bookmarkStart w:id="1793" w:name="_Toc59209030"/>
      <w:bookmarkStart w:id="1794" w:name="_Toc51951254"/>
      <w:bookmarkStart w:id="1795" w:name="_Toc45882704"/>
      <w:bookmarkStart w:id="1796" w:name="_Toc45282318"/>
      <w:bookmarkStart w:id="1797" w:name="_Toc34404469"/>
      <w:bookmarkStart w:id="1798" w:name="_Toc34388698"/>
      <w:bookmarkStart w:id="1799" w:name="_Toc525231360"/>
      <w:bookmarkStart w:id="1800" w:name="_Toc138361886"/>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92"/>
      <w:bookmarkEnd w:id="1793"/>
      <w:bookmarkEnd w:id="1794"/>
      <w:bookmarkEnd w:id="1795"/>
      <w:bookmarkEnd w:id="1796"/>
      <w:bookmarkEnd w:id="1797"/>
      <w:bookmarkEnd w:id="1798"/>
      <w:bookmarkEnd w:id="1799"/>
      <w:bookmarkEnd w:id="1800"/>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801" w:name="_Toc138361887"/>
      <w:r w:rsidRPr="00C33F68">
        <w:t>10.3.4.2</w:t>
      </w:r>
      <w:r w:rsidRPr="00C33F68">
        <w:rPr>
          <w:lang w:eastAsia="ko-KR"/>
        </w:rPr>
        <w:tab/>
      </w:r>
      <w:r w:rsidRPr="00C33F68">
        <w:t>Back-off value</w:t>
      </w:r>
      <w:bookmarkEnd w:id="1801"/>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802" w:name="_Toc525231361"/>
      <w:bookmarkStart w:id="1803" w:name="_Toc68196360"/>
      <w:bookmarkStart w:id="1804" w:name="_Toc59209031"/>
      <w:bookmarkStart w:id="1805" w:name="_Toc51951255"/>
      <w:bookmarkStart w:id="1806" w:name="_Toc45882705"/>
      <w:bookmarkStart w:id="1807" w:name="_Toc45282319"/>
      <w:bookmarkStart w:id="1808" w:name="_Toc34404470"/>
      <w:bookmarkStart w:id="1809" w:name="_Toc34388699"/>
      <w:bookmarkStart w:id="1810" w:name="_Toc138361888"/>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802"/>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803"/>
      <w:bookmarkEnd w:id="1804"/>
      <w:bookmarkEnd w:id="1805"/>
      <w:bookmarkEnd w:id="1806"/>
      <w:bookmarkEnd w:id="1807"/>
      <w:bookmarkEnd w:id="1808"/>
      <w:bookmarkEnd w:id="1809"/>
      <w:bookmarkEnd w:id="1810"/>
    </w:p>
    <w:p w14:paraId="36512287" w14:textId="77777777" w:rsidR="00CE7C6B" w:rsidRPr="00C33F68" w:rsidRDefault="00AF026B" w:rsidP="0037175B">
      <w:pPr>
        <w:pStyle w:val="Heading4"/>
      </w:pPr>
      <w:bookmarkStart w:id="1811" w:name="_Toc68196361"/>
      <w:bookmarkStart w:id="1812" w:name="_Toc59209032"/>
      <w:bookmarkStart w:id="1813" w:name="_Toc51951256"/>
      <w:bookmarkStart w:id="1814" w:name="_Toc45882706"/>
      <w:bookmarkStart w:id="1815" w:name="_Toc45282320"/>
      <w:bookmarkStart w:id="1816" w:name="_Toc34404471"/>
      <w:bookmarkStart w:id="1817" w:name="_Toc34388700"/>
      <w:bookmarkStart w:id="1818" w:name="_Toc525231362"/>
      <w:bookmarkStart w:id="1819" w:name="_Toc138361889"/>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811"/>
      <w:bookmarkEnd w:id="1812"/>
      <w:bookmarkEnd w:id="1813"/>
      <w:bookmarkEnd w:id="1814"/>
      <w:bookmarkEnd w:id="1815"/>
      <w:bookmarkEnd w:id="1816"/>
      <w:bookmarkEnd w:id="1817"/>
      <w:bookmarkEnd w:id="1818"/>
      <w:bookmarkEnd w:id="1819"/>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20" w:name="_Toc68196353"/>
      <w:bookmarkStart w:id="1821" w:name="_Toc59209024"/>
    </w:p>
    <w:p w14:paraId="1C3E037A" w14:textId="099CE129" w:rsidR="007E60DF" w:rsidRPr="00C33F68" w:rsidRDefault="007E60DF" w:rsidP="007E60DF">
      <w:pPr>
        <w:pStyle w:val="Heading3"/>
      </w:pPr>
      <w:bookmarkStart w:id="1822" w:name="_Toc138361890"/>
      <w:r w:rsidRPr="00C33F68">
        <w:t>10.3.6</w:t>
      </w:r>
      <w:r w:rsidRPr="00C33F68">
        <w:tab/>
        <w:t>ProSe direct link modification request</w:t>
      </w:r>
      <w:bookmarkEnd w:id="1820"/>
      <w:bookmarkEnd w:id="1821"/>
      <w:bookmarkEnd w:id="1822"/>
    </w:p>
    <w:p w14:paraId="12182262" w14:textId="77777777" w:rsidR="007E60DF" w:rsidRPr="00C33F68" w:rsidRDefault="007E60DF" w:rsidP="007E60DF">
      <w:pPr>
        <w:pStyle w:val="Heading4"/>
      </w:pPr>
      <w:bookmarkStart w:id="1823" w:name="_Toc68196354"/>
      <w:bookmarkStart w:id="1824" w:name="_Toc59209025"/>
      <w:bookmarkStart w:id="1825" w:name="_Toc51951250"/>
      <w:bookmarkStart w:id="1826" w:name="_Toc45882700"/>
      <w:bookmarkStart w:id="1827" w:name="_Toc45282314"/>
      <w:bookmarkStart w:id="1828" w:name="_Toc34404465"/>
      <w:bookmarkStart w:id="1829" w:name="_Toc34388694"/>
      <w:bookmarkStart w:id="1830" w:name="_Toc138361891"/>
      <w:r w:rsidRPr="00C33F68">
        <w:t>10.3.6.1</w:t>
      </w:r>
      <w:r w:rsidRPr="00C33F68">
        <w:tab/>
        <w:t>Message definition</w:t>
      </w:r>
      <w:bookmarkEnd w:id="1823"/>
      <w:bookmarkEnd w:id="1824"/>
      <w:bookmarkEnd w:id="1825"/>
      <w:bookmarkEnd w:id="1826"/>
      <w:bookmarkEnd w:id="1827"/>
      <w:bookmarkEnd w:id="1828"/>
      <w:bookmarkEnd w:id="1829"/>
      <w:bookmarkEnd w:id="1830"/>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31" w:name="_Toc138361892"/>
      <w:r w:rsidRPr="00C33F68">
        <w:t>10.3.6.</w:t>
      </w:r>
      <w:r w:rsidR="001D78D0" w:rsidRPr="00C33F68">
        <w:t>2</w:t>
      </w:r>
      <w:r w:rsidRPr="00C33F68">
        <w:tab/>
        <w:t>QoS rules</w:t>
      </w:r>
      <w:bookmarkEnd w:id="1831"/>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32" w:name="_Toc68196355"/>
      <w:bookmarkStart w:id="1833" w:name="_Toc59209026"/>
      <w:bookmarkStart w:id="1834" w:name="_Toc51951251"/>
      <w:bookmarkStart w:id="1835" w:name="_Toc45882701"/>
      <w:bookmarkStart w:id="1836" w:name="_Toc45282315"/>
      <w:bookmarkStart w:id="1837" w:name="_Toc34404466"/>
      <w:bookmarkStart w:id="1838" w:name="_Toc34388695"/>
      <w:bookmarkStart w:id="1839" w:name="_Toc138361893"/>
      <w:r w:rsidRPr="00C33F68">
        <w:t>10.3.7</w:t>
      </w:r>
      <w:r w:rsidRPr="00C33F68">
        <w:tab/>
        <w:t>ProSe direct link modification accept</w:t>
      </w:r>
      <w:bookmarkEnd w:id="1832"/>
      <w:bookmarkEnd w:id="1833"/>
      <w:bookmarkEnd w:id="1834"/>
      <w:bookmarkEnd w:id="1835"/>
      <w:bookmarkEnd w:id="1836"/>
      <w:bookmarkEnd w:id="1837"/>
      <w:bookmarkEnd w:id="1838"/>
      <w:bookmarkEnd w:id="1839"/>
    </w:p>
    <w:p w14:paraId="5766B1DE" w14:textId="77777777" w:rsidR="007E60DF" w:rsidRPr="00C33F68" w:rsidRDefault="007E60DF" w:rsidP="007E60DF">
      <w:pPr>
        <w:pStyle w:val="Heading4"/>
      </w:pPr>
      <w:bookmarkStart w:id="1840" w:name="_Toc68196356"/>
      <w:bookmarkStart w:id="1841" w:name="_Toc59209027"/>
      <w:bookmarkStart w:id="1842" w:name="_Toc51951252"/>
      <w:bookmarkStart w:id="1843" w:name="_Toc45882702"/>
      <w:bookmarkStart w:id="1844" w:name="_Toc45282316"/>
      <w:bookmarkStart w:id="1845" w:name="_Toc34404467"/>
      <w:bookmarkStart w:id="1846" w:name="_Toc34388696"/>
      <w:bookmarkStart w:id="1847" w:name="_Toc138361894"/>
      <w:r w:rsidRPr="00C33F68">
        <w:t>10.3.7.1</w:t>
      </w:r>
      <w:r w:rsidRPr="00C33F68">
        <w:tab/>
        <w:t>Message definition</w:t>
      </w:r>
      <w:bookmarkEnd w:id="1840"/>
      <w:bookmarkEnd w:id="1841"/>
      <w:bookmarkEnd w:id="1842"/>
      <w:bookmarkEnd w:id="1843"/>
      <w:bookmarkEnd w:id="1844"/>
      <w:bookmarkEnd w:id="1845"/>
      <w:bookmarkEnd w:id="1846"/>
      <w:bookmarkEnd w:id="1847"/>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48" w:name="_Toc68196357"/>
      <w:bookmarkStart w:id="1849" w:name="_Toc59209028"/>
      <w:bookmarkStart w:id="1850" w:name="_Toc138361895"/>
      <w:bookmarkStart w:id="1851" w:name="_Toc51951253"/>
      <w:bookmarkStart w:id="1852" w:name="_Toc45882703"/>
      <w:bookmarkStart w:id="1853" w:name="_Toc45282317"/>
      <w:bookmarkStart w:id="1854" w:name="_Toc34404468"/>
      <w:bookmarkStart w:id="1855" w:name="_Toc34388697"/>
      <w:r w:rsidRPr="00C33F68">
        <w:t>10.3.7.2</w:t>
      </w:r>
      <w:r w:rsidRPr="00C33F68">
        <w:tab/>
        <w:t>QoS flow descriptions</w:t>
      </w:r>
      <w:bookmarkEnd w:id="1848"/>
      <w:bookmarkEnd w:id="1849"/>
      <w:bookmarkEnd w:id="1850"/>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56" w:name="_Toc138361896"/>
      <w:r w:rsidRPr="00C33F68">
        <w:t>10.3.7.</w:t>
      </w:r>
      <w:r w:rsidR="001D78D0" w:rsidRPr="00C33F68">
        <w:t>3</w:t>
      </w:r>
      <w:r w:rsidRPr="00C33F68">
        <w:tab/>
        <w:t>QoS rules</w:t>
      </w:r>
      <w:bookmarkEnd w:id="1856"/>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57" w:name="_Toc68196362"/>
      <w:bookmarkStart w:id="1858" w:name="_Toc59209033"/>
      <w:bookmarkStart w:id="1859" w:name="_Toc51951257"/>
      <w:bookmarkStart w:id="1860" w:name="_Toc45882707"/>
      <w:bookmarkStart w:id="1861" w:name="_Toc45282321"/>
      <w:bookmarkStart w:id="1862" w:name="_Toc34404472"/>
      <w:bookmarkStart w:id="1863" w:name="_Toc34388701"/>
      <w:bookmarkStart w:id="1864" w:name="_Toc138361897"/>
      <w:bookmarkEnd w:id="1851"/>
      <w:bookmarkEnd w:id="1852"/>
      <w:bookmarkEnd w:id="1853"/>
      <w:bookmarkEnd w:id="1854"/>
      <w:bookmarkEnd w:id="1855"/>
      <w:r w:rsidRPr="00C33F68">
        <w:t>10.3.8</w:t>
      </w:r>
      <w:r w:rsidRPr="00C33F68">
        <w:tab/>
        <w:t>ProSe direct link keepalive request</w:t>
      </w:r>
      <w:bookmarkEnd w:id="1857"/>
      <w:bookmarkEnd w:id="1858"/>
      <w:bookmarkEnd w:id="1859"/>
      <w:bookmarkEnd w:id="1860"/>
      <w:bookmarkEnd w:id="1861"/>
      <w:bookmarkEnd w:id="1862"/>
      <w:bookmarkEnd w:id="1863"/>
      <w:bookmarkEnd w:id="1864"/>
    </w:p>
    <w:p w14:paraId="0EE39E8A" w14:textId="77777777" w:rsidR="007E60DF" w:rsidRPr="00C33F68" w:rsidRDefault="007E60DF" w:rsidP="007E60DF">
      <w:pPr>
        <w:pStyle w:val="Heading4"/>
      </w:pPr>
      <w:bookmarkStart w:id="1865" w:name="_Toc68196363"/>
      <w:bookmarkStart w:id="1866" w:name="_Toc59209034"/>
      <w:bookmarkStart w:id="1867" w:name="_Toc51951258"/>
      <w:bookmarkStart w:id="1868" w:name="_Toc45882708"/>
      <w:bookmarkStart w:id="1869" w:name="_Toc45282322"/>
      <w:bookmarkStart w:id="1870" w:name="_Toc34404473"/>
      <w:bookmarkStart w:id="1871" w:name="_Toc34388702"/>
      <w:bookmarkStart w:id="1872" w:name="_Toc138361898"/>
      <w:r w:rsidRPr="00C33F68">
        <w:t>10.3.8.1</w:t>
      </w:r>
      <w:r w:rsidRPr="00C33F68">
        <w:tab/>
        <w:t>Message definition</w:t>
      </w:r>
      <w:bookmarkEnd w:id="1865"/>
      <w:bookmarkEnd w:id="1866"/>
      <w:bookmarkEnd w:id="1867"/>
      <w:bookmarkEnd w:id="1868"/>
      <w:bookmarkEnd w:id="1869"/>
      <w:bookmarkEnd w:id="1870"/>
      <w:bookmarkEnd w:id="1871"/>
      <w:bookmarkEnd w:id="1872"/>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73" w:name="_Toc68196364"/>
      <w:bookmarkStart w:id="1874" w:name="_Toc59209035"/>
      <w:bookmarkStart w:id="1875" w:name="_Toc51951259"/>
      <w:bookmarkStart w:id="1876" w:name="_Toc45882709"/>
      <w:bookmarkStart w:id="1877" w:name="_Toc45282323"/>
      <w:bookmarkStart w:id="1878" w:name="_Toc34404474"/>
      <w:bookmarkStart w:id="1879" w:name="_Toc34388703"/>
      <w:bookmarkStart w:id="1880" w:name="_Toc138361899"/>
      <w:r w:rsidRPr="00C33F68">
        <w:t>10.3.8.2</w:t>
      </w:r>
      <w:r w:rsidRPr="00C33F68">
        <w:tab/>
        <w:t>Maximum inactivity period</w:t>
      </w:r>
      <w:bookmarkEnd w:id="1873"/>
      <w:bookmarkEnd w:id="1874"/>
      <w:bookmarkEnd w:id="1875"/>
      <w:bookmarkEnd w:id="1876"/>
      <w:bookmarkEnd w:id="1877"/>
      <w:bookmarkEnd w:id="1878"/>
      <w:bookmarkEnd w:id="1879"/>
      <w:bookmarkEnd w:id="1880"/>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81" w:name="_Toc68196365"/>
      <w:bookmarkStart w:id="1882" w:name="_Toc59209036"/>
      <w:bookmarkStart w:id="1883" w:name="_Toc51951260"/>
      <w:bookmarkStart w:id="1884" w:name="_Toc45882710"/>
      <w:bookmarkStart w:id="1885" w:name="_Toc45282324"/>
      <w:bookmarkStart w:id="1886" w:name="_Toc34404475"/>
      <w:bookmarkStart w:id="1887" w:name="_Toc34388704"/>
      <w:bookmarkStart w:id="1888" w:name="_Toc138361900"/>
      <w:r w:rsidRPr="00C33F68">
        <w:t>10.3.9</w:t>
      </w:r>
      <w:r w:rsidRPr="00C33F68">
        <w:tab/>
        <w:t>ProSe direct link keepalive response</w:t>
      </w:r>
      <w:bookmarkEnd w:id="1881"/>
      <w:bookmarkEnd w:id="1882"/>
      <w:bookmarkEnd w:id="1883"/>
      <w:bookmarkEnd w:id="1884"/>
      <w:bookmarkEnd w:id="1885"/>
      <w:bookmarkEnd w:id="1886"/>
      <w:bookmarkEnd w:id="1887"/>
      <w:bookmarkEnd w:id="1888"/>
    </w:p>
    <w:p w14:paraId="6ED0987E" w14:textId="77777777" w:rsidR="007E60DF" w:rsidRPr="00C33F68" w:rsidRDefault="007E60DF" w:rsidP="007E60DF">
      <w:pPr>
        <w:pStyle w:val="Heading4"/>
      </w:pPr>
      <w:bookmarkStart w:id="1889" w:name="_Toc68196366"/>
      <w:bookmarkStart w:id="1890" w:name="_Toc59209037"/>
      <w:bookmarkStart w:id="1891" w:name="_Toc51951261"/>
      <w:bookmarkStart w:id="1892" w:name="_Toc45882711"/>
      <w:bookmarkStart w:id="1893" w:name="_Toc45282325"/>
      <w:bookmarkStart w:id="1894" w:name="_Toc34404476"/>
      <w:bookmarkStart w:id="1895" w:name="_Toc34388705"/>
      <w:bookmarkStart w:id="1896" w:name="_Toc138361901"/>
      <w:r w:rsidRPr="00C33F68">
        <w:t>10.3.9.1</w:t>
      </w:r>
      <w:r w:rsidRPr="00C33F68">
        <w:tab/>
        <w:t>Message definition</w:t>
      </w:r>
      <w:bookmarkEnd w:id="1889"/>
      <w:bookmarkEnd w:id="1890"/>
      <w:bookmarkEnd w:id="1891"/>
      <w:bookmarkEnd w:id="1892"/>
      <w:bookmarkEnd w:id="1893"/>
      <w:bookmarkEnd w:id="1894"/>
      <w:bookmarkEnd w:id="1895"/>
      <w:bookmarkEnd w:id="1896"/>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97" w:name="_Toc68196367"/>
      <w:bookmarkStart w:id="1898" w:name="_Toc59209038"/>
      <w:bookmarkStart w:id="1899" w:name="_Toc51951262"/>
      <w:bookmarkStart w:id="1900" w:name="_Toc45882712"/>
      <w:bookmarkStart w:id="1901" w:name="_Toc45282326"/>
      <w:bookmarkStart w:id="1902" w:name="_Toc138361902"/>
      <w:r w:rsidRPr="00C33F68">
        <w:t>10.3.10</w:t>
      </w:r>
      <w:r w:rsidRPr="00C33F68">
        <w:tab/>
        <w:t>ProSe direct link authentication request</w:t>
      </w:r>
      <w:bookmarkEnd w:id="1897"/>
      <w:bookmarkEnd w:id="1898"/>
      <w:bookmarkEnd w:id="1899"/>
      <w:bookmarkEnd w:id="1900"/>
      <w:bookmarkEnd w:id="1901"/>
      <w:bookmarkEnd w:id="1902"/>
    </w:p>
    <w:p w14:paraId="04166AA6" w14:textId="77777777" w:rsidR="007E60DF" w:rsidRPr="00C33F68" w:rsidRDefault="007E60DF" w:rsidP="007E60DF">
      <w:pPr>
        <w:pStyle w:val="Heading4"/>
      </w:pPr>
      <w:bookmarkStart w:id="1903" w:name="_Toc68196368"/>
      <w:bookmarkStart w:id="1904" w:name="_Toc59209039"/>
      <w:bookmarkStart w:id="1905" w:name="_Toc51951263"/>
      <w:bookmarkStart w:id="1906" w:name="_Toc45882713"/>
      <w:bookmarkStart w:id="1907" w:name="_Toc45282327"/>
      <w:bookmarkStart w:id="1908" w:name="_Toc138361903"/>
      <w:r w:rsidRPr="00C33F68">
        <w:t>10.3.10.1</w:t>
      </w:r>
      <w:r w:rsidRPr="00C33F68">
        <w:tab/>
        <w:t>Message definition</w:t>
      </w:r>
      <w:bookmarkEnd w:id="1903"/>
      <w:bookmarkEnd w:id="1904"/>
      <w:bookmarkEnd w:id="1905"/>
      <w:bookmarkEnd w:id="1906"/>
      <w:bookmarkEnd w:id="1907"/>
      <w:bookmarkEnd w:id="1908"/>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909" w:name="_Toc68196369"/>
      <w:bookmarkStart w:id="1910" w:name="_Toc59209040"/>
      <w:bookmarkStart w:id="1911" w:name="_Toc51951264"/>
      <w:bookmarkStart w:id="1912" w:name="_Toc45882714"/>
      <w:bookmarkStart w:id="1913" w:name="_Toc45282328"/>
      <w:bookmarkStart w:id="1914" w:name="_Toc138361904"/>
      <w:r w:rsidRPr="00C33F68">
        <w:t>10.3.11</w:t>
      </w:r>
      <w:r w:rsidRPr="00C33F68">
        <w:tab/>
        <w:t>ProSe direct link authentication response</w:t>
      </w:r>
      <w:bookmarkEnd w:id="1909"/>
      <w:bookmarkEnd w:id="1910"/>
      <w:bookmarkEnd w:id="1911"/>
      <w:bookmarkEnd w:id="1912"/>
      <w:bookmarkEnd w:id="1913"/>
      <w:bookmarkEnd w:id="1914"/>
    </w:p>
    <w:p w14:paraId="54769B84" w14:textId="77777777" w:rsidR="007E60DF" w:rsidRPr="00C33F68" w:rsidRDefault="007E60DF" w:rsidP="007E60DF">
      <w:pPr>
        <w:pStyle w:val="Heading4"/>
      </w:pPr>
      <w:bookmarkStart w:id="1915" w:name="_Toc68196370"/>
      <w:bookmarkStart w:id="1916" w:name="_Toc59209041"/>
      <w:bookmarkStart w:id="1917" w:name="_Toc51951265"/>
      <w:bookmarkStart w:id="1918" w:name="_Toc45882715"/>
      <w:bookmarkStart w:id="1919" w:name="_Toc45282329"/>
      <w:bookmarkStart w:id="1920" w:name="_Toc138361905"/>
      <w:r w:rsidRPr="00C33F68">
        <w:t>10.3.11.1</w:t>
      </w:r>
      <w:r w:rsidRPr="00C33F68">
        <w:tab/>
        <w:t>Message definition</w:t>
      </w:r>
      <w:bookmarkEnd w:id="1915"/>
      <w:bookmarkEnd w:id="1916"/>
      <w:bookmarkEnd w:id="1917"/>
      <w:bookmarkEnd w:id="1918"/>
      <w:bookmarkEnd w:id="1919"/>
      <w:bookmarkEnd w:id="1920"/>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21" w:name="_Toc68196371"/>
      <w:bookmarkStart w:id="1922" w:name="_Toc59209042"/>
      <w:bookmarkStart w:id="1923" w:name="_Toc51951266"/>
      <w:bookmarkStart w:id="1924" w:name="_Toc45882716"/>
      <w:bookmarkStart w:id="1925" w:name="_Toc45282330"/>
      <w:bookmarkStart w:id="1926" w:name="_Toc138361906"/>
      <w:r w:rsidRPr="00C33F68">
        <w:t>10.3.12</w:t>
      </w:r>
      <w:r w:rsidRPr="00C33F68">
        <w:tab/>
        <w:t>ProSe direct link authentication reject</w:t>
      </w:r>
      <w:bookmarkEnd w:id="1921"/>
      <w:bookmarkEnd w:id="1922"/>
      <w:bookmarkEnd w:id="1923"/>
      <w:bookmarkEnd w:id="1924"/>
      <w:bookmarkEnd w:id="1925"/>
      <w:bookmarkEnd w:id="1926"/>
    </w:p>
    <w:p w14:paraId="67D48772" w14:textId="77777777" w:rsidR="007E60DF" w:rsidRPr="00C33F68" w:rsidRDefault="007E60DF" w:rsidP="007E60DF">
      <w:pPr>
        <w:pStyle w:val="Heading4"/>
      </w:pPr>
      <w:bookmarkStart w:id="1927" w:name="_Toc68196372"/>
      <w:bookmarkStart w:id="1928" w:name="_Toc59209043"/>
      <w:bookmarkStart w:id="1929" w:name="_Toc51951267"/>
      <w:bookmarkStart w:id="1930" w:name="_Toc45882717"/>
      <w:bookmarkStart w:id="1931" w:name="_Toc45282331"/>
      <w:bookmarkStart w:id="1932" w:name="_Toc138361907"/>
      <w:r w:rsidRPr="00C33F68">
        <w:t>10.3.12.1</w:t>
      </w:r>
      <w:r w:rsidRPr="00C33F68">
        <w:tab/>
        <w:t>Message definition</w:t>
      </w:r>
      <w:bookmarkEnd w:id="1927"/>
      <w:bookmarkEnd w:id="1928"/>
      <w:bookmarkEnd w:id="1929"/>
      <w:bookmarkEnd w:id="1930"/>
      <w:bookmarkEnd w:id="1931"/>
      <w:bookmarkEnd w:id="1932"/>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33" w:name="_Toc68196373"/>
      <w:bookmarkStart w:id="1934" w:name="_Toc59209044"/>
      <w:bookmarkStart w:id="1935" w:name="_Toc51951268"/>
      <w:bookmarkStart w:id="1936" w:name="_Toc45882718"/>
      <w:bookmarkStart w:id="1937" w:name="_Toc45282332"/>
      <w:bookmarkStart w:id="1938" w:name="_Toc138361908"/>
      <w:r w:rsidRPr="00C33F68">
        <w:t>10.3.13</w:t>
      </w:r>
      <w:r w:rsidRPr="00C33F68">
        <w:tab/>
        <w:t>ProSe direct link security mode command</w:t>
      </w:r>
      <w:bookmarkEnd w:id="1933"/>
      <w:bookmarkEnd w:id="1934"/>
      <w:bookmarkEnd w:id="1935"/>
      <w:bookmarkEnd w:id="1936"/>
      <w:bookmarkEnd w:id="1937"/>
      <w:bookmarkEnd w:id="1938"/>
    </w:p>
    <w:p w14:paraId="20BB6249" w14:textId="77777777" w:rsidR="007E60DF" w:rsidRPr="00C33F68" w:rsidRDefault="007E60DF" w:rsidP="007E60DF">
      <w:pPr>
        <w:pStyle w:val="Heading4"/>
      </w:pPr>
      <w:bookmarkStart w:id="1939" w:name="_Toc68196374"/>
      <w:bookmarkStart w:id="1940" w:name="_Toc59209045"/>
      <w:bookmarkStart w:id="1941" w:name="_Toc51951269"/>
      <w:bookmarkStart w:id="1942" w:name="_Toc45882719"/>
      <w:bookmarkStart w:id="1943" w:name="_Toc45282333"/>
      <w:bookmarkStart w:id="1944" w:name="_Toc26193713"/>
      <w:bookmarkStart w:id="1945" w:name="_Toc138361909"/>
      <w:r w:rsidRPr="00C33F68">
        <w:t>10.3.13.1</w:t>
      </w:r>
      <w:r w:rsidRPr="00C33F68">
        <w:tab/>
        <w:t>Message definition</w:t>
      </w:r>
      <w:bookmarkEnd w:id="1939"/>
      <w:bookmarkEnd w:id="1940"/>
      <w:bookmarkEnd w:id="1941"/>
      <w:bookmarkEnd w:id="1942"/>
      <w:bookmarkEnd w:id="1943"/>
      <w:bookmarkEnd w:id="1944"/>
      <w:bookmarkEnd w:id="1945"/>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469F5F6C" w:rsidR="00B029DC" w:rsidRPr="00D61366" w:rsidRDefault="00567229" w:rsidP="00B029DC">
            <w:pPr>
              <w:pStyle w:val="TAL"/>
              <w:rPr>
                <w:lang w:eastAsia="ja-JP"/>
              </w:rPr>
            </w:pPr>
            <w:r>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46" w:name="_Toc68196375"/>
      <w:bookmarkStart w:id="1947" w:name="_Toc59209046"/>
      <w:bookmarkStart w:id="1948" w:name="_Toc51951270"/>
      <w:bookmarkStart w:id="1949" w:name="_Toc45882720"/>
      <w:bookmarkStart w:id="1950" w:name="_Toc45282334"/>
      <w:bookmarkStart w:id="1951" w:name="_Toc138361910"/>
      <w:r w:rsidRPr="00D61366">
        <w:t>10.3.13.2</w:t>
      </w:r>
      <w:r w:rsidRPr="00D61366">
        <w:tab/>
        <w:t>Nonce_2</w:t>
      </w:r>
      <w:bookmarkEnd w:id="1946"/>
      <w:bookmarkEnd w:id="1947"/>
      <w:bookmarkEnd w:id="1948"/>
      <w:bookmarkEnd w:id="1949"/>
      <w:bookmarkEnd w:id="1950"/>
      <w:bookmarkEnd w:id="1951"/>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52" w:name="_Toc68196376"/>
      <w:bookmarkStart w:id="1953" w:name="_Toc59209047"/>
      <w:bookmarkStart w:id="1954" w:name="_Toc51951271"/>
      <w:bookmarkStart w:id="1955" w:name="_Toc45882721"/>
      <w:bookmarkStart w:id="1956" w:name="_Toc45282335"/>
      <w:r w:rsidRPr="00CC3CDB">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57" w:name="_Toc138361911"/>
      <w:r w:rsidRPr="00C33F68">
        <w:t>10.3.13.3</w:t>
      </w:r>
      <w:r w:rsidRPr="00C33F68">
        <w:tab/>
        <w:t>LSB of KNRP-sess ID</w:t>
      </w:r>
      <w:bookmarkEnd w:id="1952"/>
      <w:bookmarkEnd w:id="1953"/>
      <w:bookmarkEnd w:id="1954"/>
      <w:bookmarkEnd w:id="1955"/>
      <w:bookmarkEnd w:id="1956"/>
      <w:bookmarkEnd w:id="1957"/>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58" w:name="_Toc68196377"/>
      <w:bookmarkStart w:id="1959" w:name="_Toc59209048"/>
      <w:bookmarkStart w:id="1960" w:name="_Toc51951272"/>
      <w:bookmarkStart w:id="1961" w:name="_Toc45882722"/>
      <w:bookmarkStart w:id="1962" w:name="_Toc45282336"/>
      <w:bookmarkStart w:id="1963" w:name="_Toc138361912"/>
      <w:r w:rsidRPr="00C33F68">
        <w:t>10.3.13.4</w:t>
      </w:r>
      <w:r w:rsidRPr="00C33F68">
        <w:tab/>
        <w:t>Key establishment information container</w:t>
      </w:r>
      <w:bookmarkEnd w:id="1958"/>
      <w:bookmarkEnd w:id="1959"/>
      <w:bookmarkEnd w:id="1960"/>
      <w:bookmarkEnd w:id="1961"/>
      <w:bookmarkEnd w:id="1962"/>
      <w:bookmarkEnd w:id="1963"/>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64" w:name="_Toc68196378"/>
      <w:bookmarkStart w:id="1965" w:name="_Toc59209049"/>
      <w:bookmarkStart w:id="1966" w:name="_Toc51951273"/>
      <w:bookmarkStart w:id="1967" w:name="_Toc45882723"/>
      <w:bookmarkStart w:id="1968" w:name="_Toc45282337"/>
      <w:bookmarkStart w:id="1969" w:name="_Toc138361913"/>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64"/>
      <w:bookmarkEnd w:id="1965"/>
      <w:bookmarkEnd w:id="1966"/>
      <w:bookmarkEnd w:id="1967"/>
      <w:bookmarkEnd w:id="1968"/>
      <w:bookmarkEnd w:id="1969"/>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70" w:name="_Toc68196379"/>
      <w:bookmarkStart w:id="1971" w:name="_Toc59209050"/>
      <w:bookmarkStart w:id="1972" w:name="_Toc138361914"/>
      <w:bookmarkStart w:id="1973" w:name="_Toc51951274"/>
      <w:bookmarkStart w:id="1974" w:name="_Toc45882724"/>
      <w:bookmarkStart w:id="1975" w:name="_Toc45282338"/>
      <w:r w:rsidRPr="00C33F68">
        <w:t>10.3.13.</w:t>
      </w:r>
      <w:r w:rsidRPr="00C33F68">
        <w:rPr>
          <w:lang w:eastAsia="zh-CN"/>
        </w:rPr>
        <w:t>6</w:t>
      </w:r>
      <w:r w:rsidRPr="00C33F68">
        <w:tab/>
      </w:r>
      <w:r w:rsidRPr="00C33F68">
        <w:rPr>
          <w:lang w:eastAsia="ja-JP"/>
        </w:rPr>
        <w:t>UE PC5 unicast signalling security policy</w:t>
      </w:r>
      <w:bookmarkEnd w:id="1970"/>
      <w:bookmarkEnd w:id="1971"/>
      <w:bookmarkEnd w:id="1972"/>
    </w:p>
    <w:p w14:paraId="1FC793DE" w14:textId="77777777" w:rsidR="007E60DF" w:rsidRPr="00C33F68" w:rsidRDefault="007E60DF" w:rsidP="007E60DF">
      <w:pPr>
        <w:rPr>
          <w:lang w:eastAsia="zh-CN"/>
        </w:rPr>
      </w:pPr>
      <w:bookmarkStart w:id="1976"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77" w:name="_Toc138361915"/>
      <w:bookmarkStart w:id="1978" w:name="_Toc68196380"/>
      <w:r>
        <w:t>10.3.13.7</w:t>
      </w:r>
      <w:r>
        <w:tab/>
        <w:t>GPI</w:t>
      </w:r>
      <w:bookmarkEnd w:id="1977"/>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79" w:name="_Toc138361916"/>
      <w:r w:rsidRPr="001B4904">
        <w:rPr>
          <w:lang w:eastAsia="zh-CN"/>
        </w:rPr>
        <w:t>10.3.13</w:t>
      </w:r>
      <w:r w:rsidRPr="00D61366">
        <w:rPr>
          <w:lang w:eastAsia="zh-CN"/>
        </w:rPr>
        <w:t>.</w:t>
      </w:r>
      <w:r>
        <w:rPr>
          <w:lang w:eastAsia="zh-CN"/>
        </w:rPr>
        <w:t>8</w:t>
      </w:r>
      <w:r w:rsidRPr="00D61366">
        <w:rPr>
          <w:lang w:eastAsia="zh-CN"/>
        </w:rPr>
        <w:tab/>
        <w:t>EAP message</w:t>
      </w:r>
      <w:bookmarkEnd w:id="1979"/>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80" w:name="_Toc138361917"/>
      <w:r w:rsidRPr="00C33F68">
        <w:t>10.3.14</w:t>
      </w:r>
      <w:r w:rsidRPr="00C33F68">
        <w:tab/>
        <w:t>ProSe direct link security mode complete</w:t>
      </w:r>
      <w:bookmarkEnd w:id="1973"/>
      <w:bookmarkEnd w:id="1974"/>
      <w:bookmarkEnd w:id="1975"/>
      <w:bookmarkEnd w:id="1976"/>
      <w:bookmarkEnd w:id="1978"/>
      <w:bookmarkEnd w:id="1980"/>
    </w:p>
    <w:p w14:paraId="0CF92D31" w14:textId="77777777" w:rsidR="007E60DF" w:rsidRPr="00C33F68" w:rsidRDefault="007E60DF" w:rsidP="007E60DF">
      <w:pPr>
        <w:pStyle w:val="Heading4"/>
      </w:pPr>
      <w:bookmarkStart w:id="1981" w:name="_Toc68196381"/>
      <w:bookmarkStart w:id="1982" w:name="_Toc59209052"/>
      <w:bookmarkStart w:id="1983" w:name="_Toc51951275"/>
      <w:bookmarkStart w:id="1984" w:name="_Toc45882725"/>
      <w:bookmarkStart w:id="1985" w:name="_Toc45282339"/>
      <w:bookmarkStart w:id="1986" w:name="_Toc138361918"/>
      <w:r w:rsidRPr="00C33F68">
        <w:t>10.3.14.1</w:t>
      </w:r>
      <w:r w:rsidRPr="00C33F68">
        <w:tab/>
        <w:t>Message definition</w:t>
      </w:r>
      <w:bookmarkEnd w:id="1981"/>
      <w:bookmarkEnd w:id="1982"/>
      <w:bookmarkEnd w:id="1983"/>
      <w:bookmarkEnd w:id="1984"/>
      <w:bookmarkEnd w:id="1985"/>
      <w:bookmarkEnd w:id="1986"/>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87" w:name="_Toc68196382"/>
      <w:bookmarkStart w:id="1988" w:name="_Toc59209053"/>
      <w:bookmarkStart w:id="1989" w:name="_Toc51951276"/>
      <w:bookmarkStart w:id="1990" w:name="_Toc45882726"/>
      <w:bookmarkStart w:id="1991" w:name="_Toc45282340"/>
      <w:bookmarkStart w:id="1992" w:name="_Toc138361919"/>
      <w:r w:rsidRPr="00C33F68">
        <w:t>10.3.14.2</w:t>
      </w:r>
      <w:r w:rsidRPr="00C33F68">
        <w:tab/>
        <w:t>IP address configuration</w:t>
      </w:r>
      <w:bookmarkEnd w:id="1987"/>
      <w:bookmarkEnd w:id="1988"/>
      <w:bookmarkEnd w:id="1989"/>
      <w:bookmarkEnd w:id="1990"/>
      <w:bookmarkEnd w:id="1991"/>
      <w:bookmarkEnd w:id="1992"/>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93" w:name="_Toc68196383"/>
      <w:bookmarkStart w:id="1994" w:name="_Toc59209054"/>
      <w:bookmarkStart w:id="1995" w:name="_Toc51951277"/>
      <w:bookmarkStart w:id="1996" w:name="_Toc45882727"/>
      <w:bookmarkStart w:id="1997" w:name="_Toc45282341"/>
      <w:bookmarkStart w:id="1998" w:name="_Toc138361920"/>
      <w:r w:rsidRPr="00C33F68">
        <w:t>10.3.14.3</w:t>
      </w:r>
      <w:r w:rsidRPr="00C33F68">
        <w:tab/>
      </w:r>
      <w:r w:rsidR="00D171CB" w:rsidRPr="00C33F68">
        <w:t>Target l</w:t>
      </w:r>
      <w:r w:rsidRPr="00C33F68">
        <w:t>ink local IPv6 address</w:t>
      </w:r>
      <w:bookmarkEnd w:id="1993"/>
      <w:bookmarkEnd w:id="1994"/>
      <w:bookmarkEnd w:id="1995"/>
      <w:bookmarkEnd w:id="1996"/>
      <w:bookmarkEnd w:id="1997"/>
      <w:bookmarkEnd w:id="1998"/>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99" w:name="_Toc68196384"/>
      <w:bookmarkStart w:id="2000" w:name="_Toc59209055"/>
      <w:bookmarkStart w:id="2001" w:name="_Toc51951278"/>
      <w:bookmarkStart w:id="2002" w:name="_Toc45882728"/>
      <w:bookmarkStart w:id="2003" w:name="_Toc45282342"/>
      <w:bookmarkStart w:id="2004" w:name="_Toc138361921"/>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99"/>
      <w:bookmarkEnd w:id="2000"/>
      <w:bookmarkEnd w:id="2001"/>
      <w:bookmarkEnd w:id="2002"/>
      <w:bookmarkEnd w:id="2003"/>
      <w:bookmarkEnd w:id="2004"/>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2005" w:name="_Toc138361922"/>
      <w:r w:rsidRPr="00C33F68">
        <w:t>10.3.14.</w:t>
      </w:r>
      <w:r w:rsidR="00D31878" w:rsidRPr="00C33F68">
        <w:t>5</w:t>
      </w:r>
      <w:r w:rsidRPr="00C33F68">
        <w:tab/>
        <w:t>QoS rules</w:t>
      </w:r>
      <w:bookmarkEnd w:id="2005"/>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2006" w:name="_Toc85471313"/>
      <w:bookmarkStart w:id="2007" w:name="_Toc138361923"/>
      <w:r w:rsidRPr="00C33F68">
        <w:t>10.3.14.</w:t>
      </w:r>
      <w:r w:rsidR="00D31878" w:rsidRPr="00C33F68">
        <w:t>6</w:t>
      </w:r>
      <w:r w:rsidRPr="00C33F68">
        <w:tab/>
      </w:r>
      <w:bookmarkEnd w:id="2006"/>
      <w:r w:rsidRPr="00C33F68">
        <w:t>QoS flow descriptions</w:t>
      </w:r>
      <w:bookmarkEnd w:id="2007"/>
    </w:p>
    <w:p w14:paraId="06CC9240" w14:textId="77777777" w:rsidR="00DC3F0C" w:rsidRPr="00C33F68" w:rsidRDefault="00DC3F0C" w:rsidP="00DC3F0C">
      <w:r w:rsidRPr="00C33F68">
        <w:t>The UE shall include this IE if:</w:t>
      </w:r>
    </w:p>
    <w:p w14:paraId="41B4315B" w14:textId="34CBCAE2" w:rsidR="00AA156E" w:rsidRDefault="00AA156E" w:rsidP="00AA156E">
      <w:pPr>
        <w:pStyle w:val="B1"/>
        <w:rPr>
          <w:lang w:eastAsia="zh-CN"/>
        </w:rPr>
      </w:pPr>
      <w:r w:rsidRPr="00C33F68">
        <w:t>a)</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 xml:space="preserve">is not for 5G ProSe direct communication between a </w:t>
      </w:r>
      <w:r>
        <w:t>5G ProSe</w:t>
      </w:r>
      <w:r w:rsidRPr="00C33F68">
        <w:t xml:space="preserve"> remote UE and a </w:t>
      </w:r>
      <w:r>
        <w:t>5G ProSe</w:t>
      </w:r>
      <w:r w:rsidRPr="00C33F68">
        <w:t xml:space="preserve"> UE-to-network relay UE</w:t>
      </w:r>
      <w:r>
        <w:rPr>
          <w:rFonts w:hint="eastAsia"/>
          <w:lang w:eastAsia="zh-CN"/>
        </w:rPr>
        <w:t>.</w:t>
      </w:r>
    </w:p>
    <w:p w14:paraId="38D636A4" w14:textId="77777777" w:rsidR="00AA156E" w:rsidRPr="00676CC8" w:rsidRDefault="00AA156E" w:rsidP="00AA156E">
      <w:pPr>
        <w:rPr>
          <w:lang w:eastAsia="zh-CN"/>
        </w:rPr>
      </w:pPr>
      <w:r w:rsidRPr="00C33F68">
        <w:t xml:space="preserve">The UE </w:t>
      </w:r>
      <w:r>
        <w:rPr>
          <w:rFonts w:hint="eastAsia"/>
          <w:lang w:eastAsia="zh-CN"/>
        </w:rPr>
        <w:t>may</w:t>
      </w:r>
      <w:r w:rsidRPr="00C33F68">
        <w:t xml:space="preserve"> include this IE if:</w:t>
      </w:r>
    </w:p>
    <w:p w14:paraId="0CFB0F77" w14:textId="24951B84" w:rsidR="00AA156E" w:rsidRPr="00C33F68" w:rsidRDefault="00AA156E" w:rsidP="00AA156E">
      <w:pPr>
        <w:pStyle w:val="B1"/>
      </w:pPr>
      <w:r>
        <w:rPr>
          <w:rFonts w:hint="eastAsia"/>
          <w:lang w:eastAsia="zh-CN"/>
        </w:rPr>
        <w:t>a</w:t>
      </w:r>
      <w:r w:rsidRPr="00C33F68">
        <w:t>)</w:t>
      </w:r>
      <w:r w:rsidRPr="00C33F68">
        <w:tab/>
        <w:t xml:space="preserve">the 5G ProSe direct link security mode control procedure </w:t>
      </w:r>
      <w:r w:rsidRPr="002B4DA0">
        <w:t>was triggered during a 5G ProSe direct link establishment procedure</w:t>
      </w:r>
      <w:r w:rsidRPr="00C33F68">
        <w:t xml:space="preserve"> </w:t>
      </w:r>
      <w:r>
        <w:rPr>
          <w:rFonts w:hint="eastAsia"/>
          <w:lang w:eastAsia="zh-CN"/>
        </w:rPr>
        <w:t xml:space="preserve">and </w:t>
      </w:r>
      <w:r w:rsidRPr="00C33F68">
        <w:t>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2008" w:name="_Toc68196385"/>
      <w:bookmarkStart w:id="2009" w:name="_Toc59209056"/>
      <w:bookmarkStart w:id="2010" w:name="_Toc51951279"/>
      <w:bookmarkStart w:id="2011" w:name="_Toc45882729"/>
      <w:bookmarkStart w:id="2012" w:name="_Toc45282343"/>
      <w:bookmarkStart w:id="2013" w:name="_Toc138361924"/>
      <w:r w:rsidRPr="00C33F68">
        <w:t>10.3.15</w:t>
      </w:r>
      <w:r w:rsidRPr="00C33F68">
        <w:tab/>
        <w:t>ProSe direct link security mode reject</w:t>
      </w:r>
      <w:bookmarkEnd w:id="2008"/>
      <w:bookmarkEnd w:id="2009"/>
      <w:bookmarkEnd w:id="2010"/>
      <w:bookmarkEnd w:id="2011"/>
      <w:bookmarkEnd w:id="2012"/>
      <w:bookmarkEnd w:id="2013"/>
    </w:p>
    <w:p w14:paraId="106AF7BF" w14:textId="77777777" w:rsidR="007E60DF" w:rsidRPr="00C33F68" w:rsidRDefault="007E60DF" w:rsidP="007E60DF">
      <w:pPr>
        <w:pStyle w:val="Heading4"/>
      </w:pPr>
      <w:bookmarkStart w:id="2014" w:name="_Toc68196386"/>
      <w:bookmarkStart w:id="2015" w:name="_Toc59209057"/>
      <w:bookmarkStart w:id="2016" w:name="_Toc51951280"/>
      <w:bookmarkStart w:id="2017" w:name="_Toc45882730"/>
      <w:bookmarkStart w:id="2018" w:name="_Toc45282344"/>
      <w:bookmarkStart w:id="2019" w:name="_Toc138361925"/>
      <w:r w:rsidRPr="00C33F68">
        <w:t>10.3.15.1</w:t>
      </w:r>
      <w:r w:rsidRPr="00C33F68">
        <w:tab/>
        <w:t>Message definition</w:t>
      </w:r>
      <w:bookmarkEnd w:id="2014"/>
      <w:bookmarkEnd w:id="2015"/>
      <w:bookmarkEnd w:id="2016"/>
      <w:bookmarkEnd w:id="2017"/>
      <w:bookmarkEnd w:id="2018"/>
      <w:bookmarkEnd w:id="2019"/>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20" w:name="_Toc138361926"/>
      <w:bookmarkStart w:id="2021" w:name="_Toc68196387"/>
      <w:bookmarkStart w:id="2022" w:name="_Toc59209058"/>
      <w:bookmarkStart w:id="2023" w:name="_Toc51951281"/>
      <w:bookmarkStart w:id="2024" w:name="_Toc45882731"/>
      <w:bookmarkStart w:id="2025" w:name="_Toc45282345"/>
      <w:r w:rsidRPr="00D61366">
        <w:t>10.3.15.2</w:t>
      </w:r>
      <w:r w:rsidRPr="00D61366">
        <w:tab/>
        <w:t>RAND</w:t>
      </w:r>
      <w:bookmarkEnd w:id="2020"/>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26" w:name="_Toc138361927"/>
      <w:r w:rsidRPr="00D61366">
        <w:t>10.3.15.3</w:t>
      </w:r>
      <w:r w:rsidRPr="00D61366">
        <w:tab/>
        <w:t>AUTS</w:t>
      </w:r>
      <w:bookmarkEnd w:id="2026"/>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27" w:name="_Toc138361928"/>
      <w:r w:rsidRPr="00C33F68">
        <w:t>10.3.16</w:t>
      </w:r>
      <w:r w:rsidRPr="00C33F68">
        <w:tab/>
        <w:t>ProSe direct link rekeying request</w:t>
      </w:r>
      <w:bookmarkEnd w:id="2021"/>
      <w:bookmarkEnd w:id="2022"/>
      <w:bookmarkEnd w:id="2023"/>
      <w:bookmarkEnd w:id="2024"/>
      <w:bookmarkEnd w:id="2025"/>
      <w:bookmarkEnd w:id="2027"/>
    </w:p>
    <w:p w14:paraId="46C1F35C" w14:textId="77777777" w:rsidR="007E60DF" w:rsidRPr="00C33F68" w:rsidRDefault="007E60DF" w:rsidP="007E60DF">
      <w:pPr>
        <w:pStyle w:val="Heading4"/>
      </w:pPr>
      <w:bookmarkStart w:id="2028" w:name="_Toc68196388"/>
      <w:bookmarkStart w:id="2029" w:name="_Toc59209059"/>
      <w:bookmarkStart w:id="2030" w:name="_Toc51951282"/>
      <w:bookmarkStart w:id="2031" w:name="_Toc45882732"/>
      <w:bookmarkStart w:id="2032" w:name="_Toc45282346"/>
      <w:bookmarkStart w:id="2033" w:name="_Toc138361929"/>
      <w:r w:rsidRPr="00C33F68">
        <w:t>10.3.16.1</w:t>
      </w:r>
      <w:r w:rsidRPr="00C33F68">
        <w:tab/>
        <w:t>Message definition</w:t>
      </w:r>
      <w:bookmarkEnd w:id="2028"/>
      <w:bookmarkEnd w:id="2029"/>
      <w:bookmarkEnd w:id="2030"/>
      <w:bookmarkEnd w:id="2031"/>
      <w:bookmarkEnd w:id="2032"/>
      <w:bookmarkEnd w:id="2033"/>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34" w:name="_Toc68196389"/>
      <w:bookmarkStart w:id="2035" w:name="_Toc59209060"/>
      <w:bookmarkStart w:id="2036" w:name="_Toc51951283"/>
      <w:bookmarkStart w:id="2037" w:name="_Toc45882733"/>
      <w:bookmarkStart w:id="2038" w:name="_Toc45282347"/>
      <w:bookmarkStart w:id="2039" w:name="_Toc138361930"/>
      <w:r w:rsidRPr="00D61366">
        <w:t>10.3.16.2</w:t>
      </w:r>
      <w:r w:rsidRPr="00D61366">
        <w:tab/>
        <w:t>Key establishment information container</w:t>
      </w:r>
      <w:bookmarkEnd w:id="2034"/>
      <w:bookmarkEnd w:id="2035"/>
      <w:bookmarkEnd w:id="2036"/>
      <w:bookmarkEnd w:id="2037"/>
      <w:bookmarkEnd w:id="2038"/>
      <w:bookmarkEnd w:id="2039"/>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40" w:name="_Toc68196390"/>
      <w:bookmarkStart w:id="2041" w:name="_Toc59209061"/>
      <w:bookmarkStart w:id="2042" w:name="_Toc51951284"/>
      <w:bookmarkStart w:id="2043" w:name="_Toc45882734"/>
      <w:bookmarkStart w:id="2044" w:name="_Toc45282348"/>
      <w:bookmarkStart w:id="2045" w:name="_Toc138361931"/>
      <w:r w:rsidRPr="00D61366">
        <w:t>10.3.16.3</w:t>
      </w:r>
      <w:r w:rsidRPr="00D61366">
        <w:tab/>
        <w:t>Nonce_1</w:t>
      </w:r>
      <w:bookmarkEnd w:id="2040"/>
      <w:bookmarkEnd w:id="2041"/>
      <w:bookmarkEnd w:id="2042"/>
      <w:bookmarkEnd w:id="2043"/>
      <w:bookmarkEnd w:id="2044"/>
      <w:bookmarkEnd w:id="2045"/>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46" w:name="_Toc68196391"/>
      <w:bookmarkStart w:id="2047" w:name="_Toc59209062"/>
      <w:bookmarkStart w:id="2048" w:name="_Toc51951285"/>
      <w:bookmarkStart w:id="2049" w:name="_Toc45882735"/>
      <w:bookmarkStart w:id="2050"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51" w:name="_Toc138361932"/>
      <w:r w:rsidRPr="00C33F68">
        <w:t>10.3.16.4</w:t>
      </w:r>
      <w:r w:rsidRPr="00C33F68">
        <w:tab/>
        <w:t>MSB of KNRP-sess ID</w:t>
      </w:r>
      <w:bookmarkEnd w:id="2046"/>
      <w:bookmarkEnd w:id="2047"/>
      <w:bookmarkEnd w:id="2048"/>
      <w:bookmarkEnd w:id="2049"/>
      <w:bookmarkEnd w:id="2050"/>
      <w:bookmarkEnd w:id="2051"/>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52" w:name="_Toc68196392"/>
      <w:bookmarkStart w:id="2053" w:name="_Toc59209063"/>
      <w:bookmarkStart w:id="2054" w:name="_Toc51951286"/>
      <w:bookmarkStart w:id="2055" w:name="_Toc45882736"/>
      <w:bookmarkStart w:id="2056" w:name="_Toc45282350"/>
      <w:bookmarkStart w:id="2057" w:name="_Toc138361933"/>
      <w:r w:rsidRPr="00C33F68">
        <w:t>10.3.16.5</w:t>
      </w:r>
      <w:r w:rsidRPr="00C33F68">
        <w:tab/>
        <w:t>Re-authentication indication</w:t>
      </w:r>
      <w:bookmarkEnd w:id="2052"/>
      <w:bookmarkEnd w:id="2053"/>
      <w:bookmarkEnd w:id="2054"/>
      <w:bookmarkEnd w:id="2055"/>
      <w:bookmarkEnd w:id="2056"/>
      <w:bookmarkEnd w:id="2057"/>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58" w:name="_Toc138361934"/>
      <w:bookmarkStart w:id="2059" w:name="_Toc68196393"/>
      <w:bookmarkStart w:id="2060" w:name="_Toc59209064"/>
      <w:bookmarkStart w:id="2061" w:name="_Toc51951287"/>
      <w:bookmarkStart w:id="2062" w:name="_Toc45882737"/>
      <w:bookmarkStart w:id="2063" w:name="_Toc45282351"/>
      <w:r>
        <w:t>10.3.16.6</w:t>
      </w:r>
      <w:r>
        <w:tab/>
      </w:r>
      <w:r w:rsidRPr="00D4544E">
        <w:t xml:space="preserve">User </w:t>
      </w:r>
      <w:r w:rsidRPr="00C23FDB">
        <w:t xml:space="preserve">security </w:t>
      </w:r>
      <w:r w:rsidRPr="00D4544E">
        <w:t>key</w:t>
      </w:r>
      <w:r>
        <w:t xml:space="preserve"> ID</w:t>
      </w:r>
      <w:bookmarkEnd w:id="2058"/>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511E9C62" w:rsidR="007F5A55" w:rsidRDefault="007F5A55" w:rsidP="00EE5137">
      <w:pPr>
        <w:pStyle w:val="B1"/>
      </w:pPr>
      <w:r>
        <w:t>a)</w:t>
      </w:r>
      <w:r>
        <w:tab/>
        <w:t xml:space="preserve">the security procedure over user plane as specified in 3GPP TS 33.503 [34] is used </w:t>
      </w:r>
      <w:r w:rsidRPr="00082D61">
        <w:t xml:space="preserve">and the UE has a valid </w:t>
      </w:r>
      <w:r w:rsidR="00646FBF">
        <w:t>UP-</w:t>
      </w:r>
      <w:r w:rsidRPr="00082D61">
        <w:t>PRUK</w:t>
      </w:r>
      <w:r>
        <w:t>; or</w:t>
      </w:r>
    </w:p>
    <w:p w14:paraId="7A9942E1" w14:textId="376FF2B8"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rsidR="00646FBF">
        <w:t>CP-</w:t>
      </w:r>
      <w:r w:rsidRPr="00082D61">
        <w:t>PRUK</w:t>
      </w:r>
      <w:r w:rsidR="00712F33">
        <w:t xml:space="preserve"> </w:t>
      </w:r>
      <w:r w:rsidR="00712F33" w:rsidRPr="00CA29C1">
        <w:t xml:space="preserve">associated with the relay service code of the </w:t>
      </w:r>
      <w:r w:rsidR="00712F33">
        <w:t>target UE</w:t>
      </w:r>
      <w:r>
        <w:t>.</w:t>
      </w:r>
    </w:p>
    <w:p w14:paraId="71252AB4" w14:textId="36719425" w:rsidR="004D774B" w:rsidRDefault="004D774B" w:rsidP="004D774B">
      <w:pPr>
        <w:pStyle w:val="Heading4"/>
      </w:pPr>
      <w:bookmarkStart w:id="2064" w:name="_Toc138361935"/>
      <w:r>
        <w:t>10.3.16.7</w:t>
      </w:r>
      <w:r>
        <w:tab/>
        <w:t>HPLMN ID</w:t>
      </w:r>
      <w:bookmarkEnd w:id="2064"/>
    </w:p>
    <w:p w14:paraId="250EE2E2" w14:textId="0A5C2806" w:rsidR="002620B2" w:rsidRPr="007A4C31" w:rsidRDefault="002620B2" w:rsidP="002620B2">
      <w:r>
        <w:t xml:space="preserve">The UE shall include this IE if the </w:t>
      </w:r>
      <w:r w:rsidR="00646FBF">
        <w:t>UP-</w:t>
      </w:r>
      <w:r>
        <w:t>PRUK ID is included and is not in NAI format (see 3GPP TS 33.503 [34]).</w:t>
      </w:r>
    </w:p>
    <w:p w14:paraId="68364C1E" w14:textId="77777777" w:rsidR="007E60DF" w:rsidRPr="00C33F68" w:rsidRDefault="007E60DF" w:rsidP="007E60DF">
      <w:pPr>
        <w:pStyle w:val="Heading3"/>
      </w:pPr>
      <w:bookmarkStart w:id="2065" w:name="_Toc138361936"/>
      <w:r w:rsidRPr="00C33F68">
        <w:t>10.3.17</w:t>
      </w:r>
      <w:r w:rsidRPr="00C33F68">
        <w:tab/>
        <w:t>ProSe direct link rekeying response</w:t>
      </w:r>
      <w:bookmarkEnd w:id="2059"/>
      <w:bookmarkEnd w:id="2060"/>
      <w:bookmarkEnd w:id="2061"/>
      <w:bookmarkEnd w:id="2062"/>
      <w:bookmarkEnd w:id="2063"/>
      <w:bookmarkEnd w:id="2065"/>
    </w:p>
    <w:p w14:paraId="06131AA8" w14:textId="77777777" w:rsidR="007E60DF" w:rsidRPr="00C33F68" w:rsidRDefault="007E60DF" w:rsidP="007E60DF">
      <w:pPr>
        <w:pStyle w:val="Heading4"/>
      </w:pPr>
      <w:bookmarkStart w:id="2066" w:name="_Toc68196394"/>
      <w:bookmarkStart w:id="2067" w:name="_Toc59209065"/>
      <w:bookmarkStart w:id="2068" w:name="_Toc51951288"/>
      <w:bookmarkStart w:id="2069" w:name="_Toc45882738"/>
      <w:bookmarkStart w:id="2070" w:name="_Toc45282352"/>
      <w:bookmarkStart w:id="2071" w:name="_Toc138361937"/>
      <w:r w:rsidRPr="00C33F68">
        <w:t>10.3.17.1</w:t>
      </w:r>
      <w:r w:rsidRPr="00C33F68">
        <w:tab/>
        <w:t>Message definition</w:t>
      </w:r>
      <w:bookmarkEnd w:id="2066"/>
      <w:bookmarkEnd w:id="2067"/>
      <w:bookmarkEnd w:id="2068"/>
      <w:bookmarkEnd w:id="2069"/>
      <w:bookmarkEnd w:id="2070"/>
      <w:bookmarkEnd w:id="2071"/>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72" w:name="_Toc68196395"/>
      <w:bookmarkStart w:id="2073" w:name="_Toc59209066"/>
      <w:bookmarkStart w:id="2074" w:name="_Toc51951289"/>
      <w:bookmarkStart w:id="2075" w:name="_Toc45882739"/>
      <w:bookmarkStart w:id="2076" w:name="_Toc45282353"/>
      <w:bookmarkStart w:id="2077" w:name="_Toc138361938"/>
      <w:r w:rsidRPr="00C33F68">
        <w:t>10.3.18</w:t>
      </w:r>
      <w:r w:rsidRPr="00C33F68">
        <w:tab/>
        <w:t>ProSe direct link identifier update request</w:t>
      </w:r>
      <w:bookmarkEnd w:id="2072"/>
      <w:bookmarkEnd w:id="2073"/>
      <w:bookmarkEnd w:id="2074"/>
      <w:bookmarkEnd w:id="2075"/>
      <w:bookmarkEnd w:id="2076"/>
      <w:bookmarkEnd w:id="2077"/>
    </w:p>
    <w:p w14:paraId="30749F6F" w14:textId="77777777" w:rsidR="007E60DF" w:rsidRPr="00C33F68" w:rsidRDefault="007E60DF" w:rsidP="007E60DF">
      <w:pPr>
        <w:pStyle w:val="Heading4"/>
      </w:pPr>
      <w:bookmarkStart w:id="2078" w:name="_Toc68196396"/>
      <w:bookmarkStart w:id="2079" w:name="_Toc59209067"/>
      <w:bookmarkStart w:id="2080" w:name="_Toc51951290"/>
      <w:bookmarkStart w:id="2081" w:name="_Toc45882740"/>
      <w:bookmarkStart w:id="2082" w:name="_Toc45282354"/>
      <w:bookmarkStart w:id="2083" w:name="_Toc138361939"/>
      <w:r w:rsidRPr="00C33F68">
        <w:t>10.3.18.1</w:t>
      </w:r>
      <w:r w:rsidRPr="00C33F68">
        <w:tab/>
        <w:t>Message definition</w:t>
      </w:r>
      <w:bookmarkEnd w:id="2078"/>
      <w:bookmarkEnd w:id="2079"/>
      <w:bookmarkEnd w:id="2080"/>
      <w:bookmarkEnd w:id="2081"/>
      <w:bookmarkEnd w:id="2082"/>
      <w:bookmarkEnd w:id="2083"/>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84" w:name="_Toc68196397"/>
      <w:bookmarkStart w:id="2085" w:name="_Toc59209068"/>
      <w:bookmarkStart w:id="2086" w:name="_Toc51951291"/>
      <w:bookmarkStart w:id="2087" w:name="_Toc45882741"/>
      <w:bookmarkStart w:id="2088" w:name="_Toc45282355"/>
    </w:p>
    <w:p w14:paraId="69A9AE53" w14:textId="08578EBB" w:rsidR="007E60DF" w:rsidRPr="00C33F68" w:rsidRDefault="007E60DF" w:rsidP="000D7A1B">
      <w:pPr>
        <w:pStyle w:val="Heading4"/>
      </w:pPr>
      <w:bookmarkStart w:id="2089" w:name="_Toc138361940"/>
      <w:r w:rsidRPr="00C33F68">
        <w:t>10.3.18.</w:t>
      </w:r>
      <w:r w:rsidRPr="00C33F68">
        <w:rPr>
          <w:lang w:eastAsia="zh-CN"/>
        </w:rPr>
        <w:t>2</w:t>
      </w:r>
      <w:r w:rsidRPr="00C33F68">
        <w:tab/>
      </w:r>
      <w:r w:rsidRPr="00C33F68">
        <w:rPr>
          <w:lang w:eastAsia="zh-CN"/>
        </w:rPr>
        <w:t>Source user info</w:t>
      </w:r>
      <w:bookmarkEnd w:id="2084"/>
      <w:bookmarkEnd w:id="2085"/>
      <w:bookmarkEnd w:id="2086"/>
      <w:bookmarkEnd w:id="2087"/>
      <w:bookmarkEnd w:id="2088"/>
      <w:bookmarkEnd w:id="2089"/>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90" w:name="_Toc68196398"/>
      <w:bookmarkStart w:id="2091" w:name="_Toc59209069"/>
      <w:bookmarkStart w:id="2092" w:name="_Toc51951292"/>
      <w:bookmarkStart w:id="2093" w:name="_Toc45882742"/>
      <w:bookmarkStart w:id="2094" w:name="_Toc45282356"/>
      <w:bookmarkStart w:id="2095" w:name="_Toc138361941"/>
      <w:r w:rsidRPr="00C33F68">
        <w:t>10.3.18.</w:t>
      </w:r>
      <w:r w:rsidRPr="00C33F68">
        <w:rPr>
          <w:lang w:eastAsia="zh-CN"/>
        </w:rPr>
        <w:t>3</w:t>
      </w:r>
      <w:r w:rsidRPr="00C33F68">
        <w:tab/>
        <w:t xml:space="preserve">Source </w:t>
      </w:r>
      <w:r w:rsidRPr="00C33F68">
        <w:rPr>
          <w:lang w:eastAsia="zh-CN"/>
        </w:rPr>
        <w:t>link local IPv6 address</w:t>
      </w:r>
      <w:bookmarkEnd w:id="2090"/>
      <w:bookmarkEnd w:id="2091"/>
      <w:bookmarkEnd w:id="2092"/>
      <w:bookmarkEnd w:id="2093"/>
      <w:bookmarkEnd w:id="2094"/>
      <w:bookmarkEnd w:id="2095"/>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96" w:name="_Toc68196399"/>
      <w:bookmarkStart w:id="2097" w:name="_Toc59209070"/>
      <w:bookmarkStart w:id="2098" w:name="_Toc51951293"/>
      <w:bookmarkStart w:id="2099" w:name="_Toc45882743"/>
      <w:bookmarkStart w:id="2100" w:name="_Toc45282357"/>
      <w:bookmarkStart w:id="2101" w:name="_Toc138361942"/>
      <w:r w:rsidRPr="00C33F68">
        <w:rPr>
          <w:lang w:eastAsia="zh-CN"/>
        </w:rPr>
        <w:t>10.3.19</w:t>
      </w:r>
      <w:r w:rsidRPr="00C33F68">
        <w:tab/>
        <w:t xml:space="preserve">ProSe direct link </w:t>
      </w:r>
      <w:r w:rsidRPr="00C33F68">
        <w:rPr>
          <w:lang w:eastAsia="zh-CN"/>
        </w:rPr>
        <w:t>identifier update accept</w:t>
      </w:r>
      <w:bookmarkEnd w:id="2096"/>
      <w:bookmarkEnd w:id="2097"/>
      <w:bookmarkEnd w:id="2098"/>
      <w:bookmarkEnd w:id="2099"/>
      <w:bookmarkEnd w:id="2100"/>
      <w:bookmarkEnd w:id="2101"/>
    </w:p>
    <w:p w14:paraId="5603A215" w14:textId="77777777" w:rsidR="007E60DF" w:rsidRPr="00C33F68" w:rsidRDefault="007E60DF" w:rsidP="007E60DF">
      <w:pPr>
        <w:pStyle w:val="Heading4"/>
      </w:pPr>
      <w:bookmarkStart w:id="2102" w:name="_Toc68196400"/>
      <w:bookmarkStart w:id="2103" w:name="_Toc59209071"/>
      <w:bookmarkStart w:id="2104" w:name="_Toc51951294"/>
      <w:bookmarkStart w:id="2105" w:name="_Toc45882744"/>
      <w:bookmarkStart w:id="2106" w:name="_Toc45282358"/>
      <w:bookmarkStart w:id="2107" w:name="_Toc138361943"/>
      <w:r w:rsidRPr="00C33F68">
        <w:rPr>
          <w:lang w:eastAsia="zh-CN"/>
        </w:rPr>
        <w:t>10.3.19.1</w:t>
      </w:r>
      <w:r w:rsidRPr="00C33F68">
        <w:tab/>
        <w:t>Message definition</w:t>
      </w:r>
      <w:bookmarkEnd w:id="2102"/>
      <w:bookmarkEnd w:id="2103"/>
      <w:bookmarkEnd w:id="2104"/>
      <w:bookmarkEnd w:id="2105"/>
      <w:bookmarkEnd w:id="2106"/>
      <w:bookmarkEnd w:id="2107"/>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108" w:name="_Toc45882745"/>
      <w:bookmarkStart w:id="2109" w:name="_Toc45282359"/>
    </w:p>
    <w:p w14:paraId="3AAB081A" w14:textId="77777777" w:rsidR="007E60DF" w:rsidRPr="00C33F68" w:rsidRDefault="007E60DF" w:rsidP="007E60DF">
      <w:pPr>
        <w:pStyle w:val="Heading4"/>
      </w:pPr>
      <w:bookmarkStart w:id="2110" w:name="_Toc68196401"/>
      <w:bookmarkStart w:id="2111" w:name="_Toc59209072"/>
      <w:bookmarkStart w:id="2112" w:name="_Toc51951295"/>
      <w:bookmarkStart w:id="2113" w:name="_Toc138361944"/>
      <w:r w:rsidRPr="00C33F68">
        <w:t>10.3.19.</w:t>
      </w:r>
      <w:r w:rsidRPr="00C33F68">
        <w:rPr>
          <w:lang w:eastAsia="zh-CN"/>
        </w:rPr>
        <w:t>2</w:t>
      </w:r>
      <w:r w:rsidRPr="00C33F68">
        <w:tab/>
      </w:r>
      <w:r w:rsidRPr="00C33F68">
        <w:rPr>
          <w:lang w:eastAsia="zh-CN"/>
        </w:rPr>
        <w:t>Target user info</w:t>
      </w:r>
      <w:bookmarkEnd w:id="2108"/>
      <w:bookmarkEnd w:id="2109"/>
      <w:bookmarkEnd w:id="2110"/>
      <w:bookmarkEnd w:id="2111"/>
      <w:bookmarkEnd w:id="2112"/>
      <w:bookmarkEnd w:id="2113"/>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14" w:name="_Toc68196402"/>
      <w:bookmarkStart w:id="2115" w:name="_Toc59209073"/>
      <w:bookmarkStart w:id="2116" w:name="_Toc51951296"/>
      <w:bookmarkStart w:id="2117" w:name="_Toc45882747"/>
      <w:bookmarkStart w:id="2118" w:name="_Toc45282361"/>
      <w:bookmarkStart w:id="2119" w:name="_Toc138361945"/>
      <w:r w:rsidRPr="00C33F68">
        <w:t>10.3.19.3</w:t>
      </w:r>
      <w:r w:rsidRPr="00C33F68">
        <w:tab/>
        <w:t xml:space="preserve">Target </w:t>
      </w:r>
      <w:r w:rsidRPr="00C33F68">
        <w:rPr>
          <w:lang w:eastAsia="zh-CN"/>
        </w:rPr>
        <w:t>link local IPv6 address</w:t>
      </w:r>
      <w:bookmarkEnd w:id="2114"/>
      <w:bookmarkEnd w:id="2115"/>
      <w:bookmarkEnd w:id="2116"/>
      <w:bookmarkEnd w:id="2117"/>
      <w:bookmarkEnd w:id="2118"/>
      <w:bookmarkEnd w:id="2119"/>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20" w:name="_Toc68196403"/>
      <w:bookmarkStart w:id="2121" w:name="_Toc59209074"/>
      <w:bookmarkStart w:id="2122" w:name="_Toc51951297"/>
      <w:bookmarkStart w:id="2123" w:name="_Toc45882748"/>
      <w:bookmarkStart w:id="2124" w:name="_Toc45282362"/>
      <w:bookmarkStart w:id="2125" w:name="_Toc138361946"/>
      <w:r w:rsidRPr="00C33F68">
        <w:t>10.3.19.4</w:t>
      </w:r>
      <w:r w:rsidRPr="00C33F68">
        <w:tab/>
        <w:t>Source user info</w:t>
      </w:r>
      <w:bookmarkEnd w:id="2120"/>
      <w:bookmarkEnd w:id="2121"/>
      <w:bookmarkEnd w:id="2122"/>
      <w:bookmarkEnd w:id="2123"/>
      <w:bookmarkEnd w:id="2124"/>
      <w:bookmarkEnd w:id="2125"/>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26" w:name="_Toc68196404"/>
      <w:bookmarkStart w:id="2127" w:name="_Toc59209075"/>
      <w:bookmarkStart w:id="2128" w:name="_Toc51951298"/>
      <w:bookmarkStart w:id="2129" w:name="_Toc45882749"/>
      <w:bookmarkStart w:id="2130" w:name="_Toc45282363"/>
      <w:bookmarkStart w:id="2131" w:name="_Toc138361947"/>
      <w:r w:rsidRPr="00C33F68">
        <w:t>10.3.19.5</w:t>
      </w:r>
      <w:r w:rsidRPr="00C33F68">
        <w:tab/>
        <w:t>Source link local IPv6 address</w:t>
      </w:r>
      <w:bookmarkEnd w:id="2126"/>
      <w:bookmarkEnd w:id="2127"/>
      <w:bookmarkEnd w:id="2128"/>
      <w:bookmarkEnd w:id="2129"/>
      <w:bookmarkEnd w:id="2130"/>
      <w:bookmarkEnd w:id="2131"/>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32" w:name="_Toc68196405"/>
      <w:bookmarkStart w:id="2133" w:name="_Toc59209076"/>
      <w:bookmarkStart w:id="2134" w:name="_Toc51951299"/>
      <w:bookmarkStart w:id="2135" w:name="_Toc45882750"/>
      <w:bookmarkStart w:id="2136" w:name="_Toc45282364"/>
      <w:bookmarkStart w:id="2137" w:name="_Toc138361948"/>
      <w:r w:rsidRPr="00C33F68">
        <w:rPr>
          <w:lang w:eastAsia="zh-CN"/>
        </w:rPr>
        <w:t>10.3.20</w:t>
      </w:r>
      <w:r w:rsidRPr="00C33F68">
        <w:tab/>
        <w:t xml:space="preserve">ProSe direct link </w:t>
      </w:r>
      <w:r w:rsidRPr="00C33F68">
        <w:rPr>
          <w:lang w:eastAsia="zh-CN"/>
        </w:rPr>
        <w:t>identifier update ack</w:t>
      </w:r>
      <w:bookmarkEnd w:id="2132"/>
      <w:bookmarkEnd w:id="2133"/>
      <w:bookmarkEnd w:id="2134"/>
      <w:bookmarkEnd w:id="2135"/>
      <w:bookmarkEnd w:id="2136"/>
      <w:bookmarkEnd w:id="2137"/>
    </w:p>
    <w:p w14:paraId="496A3D08" w14:textId="77777777" w:rsidR="007E60DF" w:rsidRPr="00C33F68" w:rsidRDefault="007E60DF" w:rsidP="007E60DF">
      <w:pPr>
        <w:pStyle w:val="Heading4"/>
      </w:pPr>
      <w:bookmarkStart w:id="2138" w:name="_Toc68196406"/>
      <w:bookmarkStart w:id="2139" w:name="_Toc59209077"/>
      <w:bookmarkStart w:id="2140" w:name="_Toc51951300"/>
      <w:bookmarkStart w:id="2141" w:name="_Toc45882751"/>
      <w:bookmarkStart w:id="2142" w:name="_Toc45282365"/>
      <w:bookmarkStart w:id="2143" w:name="_Toc138361949"/>
      <w:r w:rsidRPr="00C33F68">
        <w:rPr>
          <w:lang w:eastAsia="zh-CN"/>
        </w:rPr>
        <w:t>10.3.20.1</w:t>
      </w:r>
      <w:r w:rsidRPr="00C33F68">
        <w:tab/>
        <w:t>Message definition</w:t>
      </w:r>
      <w:bookmarkEnd w:id="2138"/>
      <w:bookmarkEnd w:id="2139"/>
      <w:bookmarkEnd w:id="2140"/>
      <w:bookmarkEnd w:id="2141"/>
      <w:bookmarkEnd w:id="2142"/>
      <w:bookmarkEnd w:id="2143"/>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44" w:name="_Toc45882752"/>
      <w:bookmarkStart w:id="2145" w:name="_Toc45282366"/>
    </w:p>
    <w:p w14:paraId="4A23EC41" w14:textId="77777777" w:rsidR="007E60DF" w:rsidRPr="00C33F68" w:rsidRDefault="007E60DF" w:rsidP="007E60DF">
      <w:pPr>
        <w:pStyle w:val="Heading4"/>
      </w:pPr>
      <w:bookmarkStart w:id="2146" w:name="_Toc68196407"/>
      <w:bookmarkStart w:id="2147" w:name="_Toc59209078"/>
      <w:bookmarkStart w:id="2148" w:name="_Toc51951301"/>
      <w:bookmarkStart w:id="2149" w:name="_Toc45882753"/>
      <w:bookmarkStart w:id="2150" w:name="_Toc45282367"/>
      <w:bookmarkStart w:id="2151" w:name="_Toc138361950"/>
      <w:bookmarkEnd w:id="2144"/>
      <w:bookmarkEnd w:id="2145"/>
      <w:r w:rsidRPr="00C33F68">
        <w:t>10.3.20.</w:t>
      </w:r>
      <w:r w:rsidRPr="00C33F68">
        <w:rPr>
          <w:lang w:eastAsia="zh-CN"/>
        </w:rPr>
        <w:t>2</w:t>
      </w:r>
      <w:r w:rsidRPr="00C33F68">
        <w:tab/>
      </w:r>
      <w:r w:rsidRPr="00C33F68">
        <w:rPr>
          <w:lang w:eastAsia="zh-CN"/>
        </w:rPr>
        <w:t>Target user info</w:t>
      </w:r>
      <w:bookmarkEnd w:id="2146"/>
      <w:bookmarkEnd w:id="2147"/>
      <w:bookmarkEnd w:id="2148"/>
      <w:bookmarkEnd w:id="2149"/>
      <w:bookmarkEnd w:id="2150"/>
      <w:bookmarkEnd w:id="2151"/>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52" w:name="_Toc68196408"/>
      <w:bookmarkStart w:id="2153" w:name="_Toc59209079"/>
      <w:bookmarkStart w:id="2154" w:name="_Toc51951302"/>
      <w:bookmarkStart w:id="2155" w:name="_Toc45882754"/>
      <w:bookmarkStart w:id="2156" w:name="_Toc45282368"/>
      <w:bookmarkStart w:id="2157" w:name="_Toc138361951"/>
      <w:r w:rsidRPr="00C33F68">
        <w:t>10.3.20.3</w:t>
      </w:r>
      <w:r w:rsidRPr="00C33F68">
        <w:tab/>
      </w:r>
      <w:r w:rsidRPr="00C33F68">
        <w:rPr>
          <w:lang w:eastAsia="zh-CN"/>
        </w:rPr>
        <w:t>Target link local IPv6 address</w:t>
      </w:r>
      <w:bookmarkEnd w:id="2152"/>
      <w:bookmarkEnd w:id="2153"/>
      <w:bookmarkEnd w:id="2154"/>
      <w:bookmarkEnd w:id="2155"/>
      <w:bookmarkEnd w:id="2156"/>
      <w:bookmarkEnd w:id="2157"/>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58" w:name="_Toc68196409"/>
      <w:bookmarkStart w:id="2159" w:name="_Toc59209080"/>
      <w:bookmarkStart w:id="2160" w:name="_Toc51951303"/>
      <w:bookmarkStart w:id="2161" w:name="_Toc45882755"/>
      <w:bookmarkStart w:id="2162" w:name="_Toc45282369"/>
      <w:bookmarkStart w:id="2163" w:name="_Toc138361952"/>
      <w:r w:rsidRPr="00C33F68">
        <w:rPr>
          <w:lang w:eastAsia="zh-CN"/>
        </w:rPr>
        <w:t>10.3.21</w:t>
      </w:r>
      <w:r w:rsidRPr="00C33F68">
        <w:tab/>
        <w:t xml:space="preserve">ProSe direct link </w:t>
      </w:r>
      <w:r w:rsidRPr="00C33F68">
        <w:rPr>
          <w:lang w:eastAsia="zh-CN"/>
        </w:rPr>
        <w:t>identifier update reject</w:t>
      </w:r>
      <w:bookmarkEnd w:id="2158"/>
      <w:bookmarkEnd w:id="2159"/>
      <w:bookmarkEnd w:id="2160"/>
      <w:bookmarkEnd w:id="2161"/>
      <w:bookmarkEnd w:id="2162"/>
      <w:bookmarkEnd w:id="2163"/>
    </w:p>
    <w:p w14:paraId="3C856DAA" w14:textId="77777777" w:rsidR="007E60DF" w:rsidRPr="00C33F68" w:rsidRDefault="007E60DF" w:rsidP="007E60DF">
      <w:pPr>
        <w:pStyle w:val="Heading4"/>
      </w:pPr>
      <w:bookmarkStart w:id="2164" w:name="_Toc68196410"/>
      <w:bookmarkStart w:id="2165" w:name="_Toc59209081"/>
      <w:bookmarkStart w:id="2166" w:name="_Toc51951304"/>
      <w:bookmarkStart w:id="2167" w:name="_Toc45882756"/>
      <w:bookmarkStart w:id="2168" w:name="_Toc45282370"/>
      <w:bookmarkStart w:id="2169" w:name="_Toc138361953"/>
      <w:r w:rsidRPr="00C33F68">
        <w:rPr>
          <w:lang w:eastAsia="zh-CN"/>
        </w:rPr>
        <w:t>10.3.21.1</w:t>
      </w:r>
      <w:r w:rsidRPr="00C33F68">
        <w:tab/>
        <w:t>Message definition</w:t>
      </w:r>
      <w:bookmarkEnd w:id="2164"/>
      <w:bookmarkEnd w:id="2165"/>
      <w:bookmarkEnd w:id="2166"/>
      <w:bookmarkEnd w:id="2167"/>
      <w:bookmarkEnd w:id="2168"/>
      <w:bookmarkEnd w:id="2169"/>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70" w:name="_Toc68196411"/>
      <w:bookmarkStart w:id="2171" w:name="_Toc59209082"/>
      <w:bookmarkStart w:id="2172" w:name="_Toc51951305"/>
      <w:bookmarkStart w:id="2173" w:name="_Toc45882757"/>
      <w:bookmarkStart w:id="2174" w:name="_Toc45282371"/>
      <w:bookmarkStart w:id="2175" w:name="_Toc138361954"/>
      <w:r w:rsidRPr="00C33F68">
        <w:t>10.3.22</w:t>
      </w:r>
      <w:r w:rsidRPr="00C33F68">
        <w:tab/>
        <w:t>ProSe direct link modification reject</w:t>
      </w:r>
      <w:bookmarkEnd w:id="2170"/>
      <w:bookmarkEnd w:id="2171"/>
      <w:bookmarkEnd w:id="2172"/>
      <w:bookmarkEnd w:id="2173"/>
      <w:bookmarkEnd w:id="2174"/>
      <w:bookmarkEnd w:id="2175"/>
    </w:p>
    <w:p w14:paraId="4459E6FF" w14:textId="77777777" w:rsidR="007E60DF" w:rsidRPr="00C33F68" w:rsidRDefault="007E60DF" w:rsidP="007E60DF">
      <w:pPr>
        <w:pStyle w:val="Heading4"/>
      </w:pPr>
      <w:bookmarkStart w:id="2176" w:name="_Toc68196412"/>
      <w:bookmarkStart w:id="2177" w:name="_Toc59209083"/>
      <w:bookmarkStart w:id="2178" w:name="_Toc51951306"/>
      <w:bookmarkStart w:id="2179" w:name="_Toc45882758"/>
      <w:bookmarkStart w:id="2180" w:name="_Toc45282372"/>
      <w:bookmarkStart w:id="2181" w:name="_Toc138361955"/>
      <w:r w:rsidRPr="00C33F68">
        <w:t>10.3.22.1</w:t>
      </w:r>
      <w:r w:rsidRPr="00C33F68">
        <w:tab/>
        <w:t>Message definition</w:t>
      </w:r>
      <w:bookmarkEnd w:id="2176"/>
      <w:bookmarkEnd w:id="2177"/>
      <w:bookmarkEnd w:id="2178"/>
      <w:bookmarkEnd w:id="2179"/>
      <w:bookmarkEnd w:id="2180"/>
      <w:bookmarkEnd w:id="2181"/>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82" w:name="_Toc68196415"/>
      <w:bookmarkStart w:id="2183" w:name="_Toc138361956"/>
      <w:r w:rsidRPr="00C33F68">
        <w:t>10.3.23</w:t>
      </w:r>
      <w:r w:rsidRPr="00C33F68">
        <w:tab/>
        <w:t>ProSe direct link authentication failure</w:t>
      </w:r>
      <w:bookmarkEnd w:id="2182"/>
      <w:bookmarkEnd w:id="2183"/>
    </w:p>
    <w:p w14:paraId="4A95CD9B" w14:textId="77777777" w:rsidR="007E60DF" w:rsidRPr="00C33F68" w:rsidRDefault="007E60DF" w:rsidP="00DF0AEF">
      <w:pPr>
        <w:pStyle w:val="Heading4"/>
      </w:pPr>
      <w:bookmarkStart w:id="2184" w:name="_Toc68196416"/>
      <w:bookmarkStart w:id="2185" w:name="_Toc138361957"/>
      <w:r w:rsidRPr="00C33F68">
        <w:t>10.3.23.1</w:t>
      </w:r>
      <w:r w:rsidRPr="00C33F68">
        <w:tab/>
        <w:t>Message definition</w:t>
      </w:r>
      <w:bookmarkEnd w:id="2184"/>
      <w:bookmarkEnd w:id="2185"/>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86" w:name="_Toc59208725"/>
      <w:bookmarkStart w:id="2187" w:name="_Toc68196417"/>
      <w:bookmarkStart w:id="2188" w:name="_Toc138361958"/>
      <w:r w:rsidRPr="00C33F68">
        <w:t>10.3.23.2</w:t>
      </w:r>
      <w:r w:rsidRPr="00C33F68">
        <w:tab/>
      </w:r>
      <w:bookmarkEnd w:id="2186"/>
      <w:r w:rsidRPr="00C33F68">
        <w:t>Key establishment information container</w:t>
      </w:r>
      <w:bookmarkEnd w:id="2187"/>
      <w:bookmarkEnd w:id="2188"/>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89" w:name="_Toc75283125"/>
      <w:bookmarkStart w:id="2190" w:name="_Toc59198767"/>
      <w:bookmarkStart w:id="2191" w:name="_Toc525231367"/>
      <w:bookmarkStart w:id="2192" w:name="_Toc138361959"/>
      <w:r w:rsidRPr="00C33F68">
        <w:t>10.3.24</w:t>
      </w:r>
      <w:r w:rsidR="005202BF" w:rsidRPr="00C33F68">
        <w:tab/>
      </w:r>
      <w:bookmarkEnd w:id="2189"/>
      <w:bookmarkEnd w:id="2190"/>
      <w:bookmarkEnd w:id="2191"/>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92"/>
    </w:p>
    <w:p w14:paraId="2AF01311" w14:textId="6101D836" w:rsidR="005202BF" w:rsidRPr="00C33F68" w:rsidRDefault="00AD1200" w:rsidP="005202BF">
      <w:pPr>
        <w:pStyle w:val="Heading4"/>
        <w:rPr>
          <w:lang w:eastAsia="zh-CN"/>
        </w:rPr>
      </w:pPr>
      <w:bookmarkStart w:id="2193" w:name="_Toc75283126"/>
      <w:bookmarkStart w:id="2194" w:name="_Toc59198768"/>
      <w:bookmarkStart w:id="2195" w:name="_Toc525231368"/>
      <w:bookmarkStart w:id="2196" w:name="_Toc138361960"/>
      <w:r w:rsidRPr="00C33F68">
        <w:t>10.3.24</w:t>
      </w:r>
      <w:r w:rsidR="005202BF" w:rsidRPr="00C33F68">
        <w:t>.1</w:t>
      </w:r>
      <w:r w:rsidR="005202BF" w:rsidRPr="00C33F68">
        <w:tab/>
        <w:t>Message definition</w:t>
      </w:r>
      <w:bookmarkEnd w:id="2193"/>
      <w:bookmarkEnd w:id="2194"/>
      <w:bookmarkEnd w:id="2195"/>
      <w:bookmarkEnd w:id="2196"/>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97" w:name="_Toc75283127"/>
      <w:bookmarkStart w:id="2198" w:name="_Toc59198769"/>
      <w:bookmarkStart w:id="2199" w:name="_Toc525231369"/>
      <w:bookmarkStart w:id="2200" w:name="_Toc138361961"/>
      <w:r w:rsidRPr="00C33F68">
        <w:t>10.3.25</w:t>
      </w:r>
      <w:r w:rsidR="005202BF" w:rsidRPr="00C33F68">
        <w:tab/>
      </w:r>
      <w:bookmarkEnd w:id="2197"/>
      <w:bookmarkEnd w:id="2198"/>
      <w:bookmarkEnd w:id="2199"/>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200"/>
    </w:p>
    <w:p w14:paraId="597E0AD6" w14:textId="3364E8BA" w:rsidR="005202BF" w:rsidRPr="00C33F68" w:rsidRDefault="00AD1200" w:rsidP="005202BF">
      <w:pPr>
        <w:pStyle w:val="Heading4"/>
        <w:rPr>
          <w:lang w:eastAsia="zh-CN"/>
        </w:rPr>
      </w:pPr>
      <w:bookmarkStart w:id="2201" w:name="_Toc75283128"/>
      <w:bookmarkStart w:id="2202" w:name="_Toc59198770"/>
      <w:bookmarkStart w:id="2203" w:name="_Toc525231370"/>
      <w:bookmarkStart w:id="2204" w:name="_Toc138361962"/>
      <w:r w:rsidRPr="00C33F68">
        <w:t>10.3.25</w:t>
      </w:r>
      <w:r w:rsidR="005202BF" w:rsidRPr="00C33F68">
        <w:t>.1</w:t>
      </w:r>
      <w:r w:rsidR="005202BF" w:rsidRPr="00C33F68">
        <w:tab/>
        <w:t>Message definition</w:t>
      </w:r>
      <w:bookmarkEnd w:id="2201"/>
      <w:bookmarkEnd w:id="2202"/>
      <w:bookmarkEnd w:id="2203"/>
      <w:bookmarkEnd w:id="2204"/>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205" w:name="_Toc138361963"/>
      <w:r w:rsidRPr="00D61366">
        <w:t>10.3.26</w:t>
      </w:r>
      <w:r w:rsidRPr="00D61366">
        <w:tab/>
        <w:t>ProSe AA message transport request</w:t>
      </w:r>
      <w:bookmarkEnd w:id="2205"/>
    </w:p>
    <w:p w14:paraId="52B8FE40" w14:textId="6124769D" w:rsidR="00CE7C6B" w:rsidRPr="00D61366" w:rsidRDefault="009F73A6" w:rsidP="00D61366">
      <w:pPr>
        <w:pStyle w:val="Heading4"/>
      </w:pPr>
      <w:bookmarkStart w:id="2206" w:name="_Toc138361964"/>
      <w:r w:rsidRPr="00D61366">
        <w:t>10.3.26.1</w:t>
      </w:r>
      <w:r w:rsidRPr="00D61366">
        <w:tab/>
        <w:t>Message definition</w:t>
      </w:r>
      <w:bookmarkEnd w:id="2206"/>
    </w:p>
    <w:p w14:paraId="6D5ED747" w14:textId="77777777" w:rsidR="009F73A6" w:rsidRPr="00D61366" w:rsidRDefault="009F73A6" w:rsidP="009F73A6">
      <w:pPr>
        <w:rPr>
          <w:lang w:eastAsia="zh-CN"/>
        </w:rPr>
      </w:pPr>
      <w:bookmarkStart w:id="2207" w:name="_Toc68196060"/>
      <w:bookmarkStart w:id="2208" w:name="_Toc51951234"/>
      <w:bookmarkStart w:id="2209" w:name="_Toc45882684"/>
      <w:bookmarkStart w:id="2210" w:name="_Toc45282298"/>
      <w:bookmarkStart w:id="2211" w:name="_Toc34404453"/>
      <w:bookmarkStart w:id="2212" w:name="_Toc34388682"/>
      <w:bookmarkStart w:id="2213"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14" w:name="_Toc138361965"/>
      <w:r w:rsidRPr="00D61366">
        <w:rPr>
          <w:lang w:eastAsia="zh-CN"/>
        </w:rPr>
        <w:t>10.3.26.2</w:t>
      </w:r>
      <w:r w:rsidRPr="00D61366">
        <w:rPr>
          <w:lang w:eastAsia="zh-CN"/>
        </w:rPr>
        <w:tab/>
        <w:t>EAP message</w:t>
      </w:r>
      <w:bookmarkEnd w:id="2214"/>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15" w:name="_Toc138361966"/>
      <w:r w:rsidRPr="00D61366">
        <w:rPr>
          <w:lang w:eastAsia="zh-CN"/>
        </w:rPr>
        <w:t>10.3.27</w:t>
      </w:r>
      <w:r w:rsidRPr="00D61366">
        <w:rPr>
          <w:lang w:eastAsia="zh-CN"/>
        </w:rPr>
        <w:tab/>
        <w:t>ProSe AA message transport response</w:t>
      </w:r>
      <w:bookmarkEnd w:id="2215"/>
    </w:p>
    <w:p w14:paraId="4D5C8D9B" w14:textId="704D36D0" w:rsidR="00E3299F" w:rsidRDefault="00E3299F" w:rsidP="00E3299F">
      <w:pPr>
        <w:pStyle w:val="Heading4"/>
        <w:rPr>
          <w:lang w:eastAsia="zh-CN"/>
        </w:rPr>
      </w:pPr>
      <w:bookmarkStart w:id="2216" w:name="_Toc138361967"/>
      <w:r w:rsidRPr="00D61366">
        <w:rPr>
          <w:lang w:eastAsia="zh-CN"/>
        </w:rPr>
        <w:t>10.3.27.1</w:t>
      </w:r>
      <w:r w:rsidRPr="00D61366">
        <w:rPr>
          <w:lang w:eastAsia="zh-CN"/>
        </w:rPr>
        <w:tab/>
        <w:t>Message definition</w:t>
      </w:r>
      <w:bookmarkEnd w:id="2216"/>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17" w:name="_Toc138361968"/>
      <w:r w:rsidRPr="00D61366">
        <w:rPr>
          <w:lang w:eastAsia="zh-CN"/>
        </w:rPr>
        <w:t>10.3.27.2</w:t>
      </w:r>
      <w:r w:rsidRPr="00D61366">
        <w:rPr>
          <w:lang w:eastAsia="zh-CN"/>
        </w:rPr>
        <w:tab/>
        <w:t>EAP message</w:t>
      </w:r>
      <w:bookmarkEnd w:id="2217"/>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18" w:name="_Toc138361969"/>
      <w:r w:rsidRPr="00C33F68">
        <w:rPr>
          <w:lang w:eastAsia="zh-CN"/>
        </w:rPr>
        <w:t>10</w:t>
      </w:r>
      <w:r w:rsidRPr="00C33F68">
        <w:t>.</w:t>
      </w:r>
      <w:r w:rsidR="007864F0" w:rsidRPr="00C33F68">
        <w:rPr>
          <w:lang w:eastAsia="zh-CN"/>
        </w:rPr>
        <w:t>4</w:t>
      </w:r>
      <w:r w:rsidRPr="00C33F68">
        <w:tab/>
      </w:r>
      <w:bookmarkEnd w:id="2207"/>
      <w:bookmarkEnd w:id="2208"/>
      <w:bookmarkEnd w:id="2209"/>
      <w:bookmarkEnd w:id="2210"/>
      <w:bookmarkEnd w:id="2211"/>
      <w:bookmarkEnd w:id="2212"/>
      <w:bookmarkEnd w:id="2213"/>
      <w:r w:rsidRPr="00C33F68">
        <w:rPr>
          <w:noProof/>
        </w:rPr>
        <w:t>Provisioning of 5G ProSe configuration information signalling messages</w:t>
      </w:r>
      <w:bookmarkEnd w:id="2218"/>
    </w:p>
    <w:p w14:paraId="26B01B5D" w14:textId="3CC1290F" w:rsidR="004F314B" w:rsidRPr="00C33F68" w:rsidRDefault="004F314B" w:rsidP="004F314B">
      <w:pPr>
        <w:pStyle w:val="Heading3"/>
      </w:pPr>
      <w:bookmarkStart w:id="2219" w:name="_Toc68196061"/>
      <w:bookmarkStart w:id="2220" w:name="_Toc51951235"/>
      <w:bookmarkStart w:id="2221" w:name="_Toc45882685"/>
      <w:bookmarkStart w:id="2222" w:name="_Toc45282299"/>
      <w:bookmarkStart w:id="2223" w:name="_Toc34404454"/>
      <w:bookmarkStart w:id="2224" w:name="_Toc34388683"/>
      <w:bookmarkStart w:id="2225" w:name="_Toc25070706"/>
      <w:bookmarkStart w:id="2226" w:name="_Toc138361970"/>
      <w:r w:rsidRPr="00C33F68">
        <w:rPr>
          <w:lang w:eastAsia="zh-CN"/>
        </w:rPr>
        <w:t>10</w:t>
      </w:r>
      <w:r w:rsidRPr="00C33F68">
        <w:t>.</w:t>
      </w:r>
      <w:r w:rsidR="007864F0" w:rsidRPr="00C33F68">
        <w:rPr>
          <w:lang w:eastAsia="zh-CN"/>
        </w:rPr>
        <w:t>4</w:t>
      </w:r>
      <w:r w:rsidRPr="00C33F68">
        <w:t>.1</w:t>
      </w:r>
      <w:r w:rsidRPr="00C33F68">
        <w:tab/>
        <w:t>UE policy provisioning request</w:t>
      </w:r>
      <w:bookmarkEnd w:id="2219"/>
      <w:bookmarkEnd w:id="2220"/>
      <w:bookmarkEnd w:id="2221"/>
      <w:bookmarkEnd w:id="2222"/>
      <w:bookmarkEnd w:id="2223"/>
      <w:bookmarkEnd w:id="2224"/>
      <w:bookmarkEnd w:id="2225"/>
      <w:bookmarkEnd w:id="2226"/>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27" w:name="_Toc20233354"/>
      <w:bookmarkStart w:id="2228" w:name="_Toc68196063"/>
      <w:bookmarkStart w:id="2229" w:name="_Toc51951237"/>
      <w:bookmarkStart w:id="2230" w:name="_Toc45882687"/>
      <w:bookmarkStart w:id="2231" w:name="_Toc45282301"/>
      <w:bookmarkStart w:id="2232" w:name="_Toc34404456"/>
      <w:bookmarkStart w:id="2233" w:name="_Toc34388685"/>
      <w:bookmarkStart w:id="2234" w:name="_Toc25070708"/>
      <w:bookmarkStart w:id="2235" w:name="_Toc138361971"/>
      <w:r w:rsidRPr="00C33F68">
        <w:rPr>
          <w:lang w:eastAsia="zh-CN"/>
        </w:rPr>
        <w:t>10</w:t>
      </w:r>
      <w:r w:rsidRPr="00C33F68">
        <w:t>.</w:t>
      </w:r>
      <w:r w:rsidR="007864F0" w:rsidRPr="00C33F68">
        <w:rPr>
          <w:lang w:eastAsia="zh-CN"/>
        </w:rPr>
        <w:t>4</w:t>
      </w:r>
      <w:r w:rsidRPr="00C33F68">
        <w:t>.2</w:t>
      </w:r>
      <w:r w:rsidRPr="00C33F68">
        <w:tab/>
      </w:r>
      <w:bookmarkEnd w:id="2227"/>
      <w:r w:rsidRPr="00C33F68">
        <w:t>UE policy provisioning reject</w:t>
      </w:r>
      <w:bookmarkEnd w:id="2228"/>
      <w:bookmarkEnd w:id="2229"/>
      <w:bookmarkEnd w:id="2230"/>
      <w:bookmarkEnd w:id="2231"/>
      <w:bookmarkEnd w:id="2232"/>
      <w:bookmarkEnd w:id="2233"/>
      <w:bookmarkEnd w:id="2234"/>
      <w:bookmarkEnd w:id="2235"/>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36" w:name="_Toc525231309"/>
      <w:bookmarkStart w:id="2237" w:name="_Toc59198709"/>
      <w:bookmarkStart w:id="2238" w:name="_Toc75283067"/>
      <w:bookmarkStart w:id="2239" w:name="_Toc138361972"/>
      <w:r w:rsidRPr="00C33F68">
        <w:t>10.5</w:t>
      </w:r>
      <w:r w:rsidRPr="00C33F68">
        <w:tab/>
        <w:t>5G ProSe discovery</w:t>
      </w:r>
      <w:r w:rsidR="002E1470">
        <w:t xml:space="preserve"> and security</w:t>
      </w:r>
      <w:r w:rsidRPr="00C33F68">
        <w:t xml:space="preserve"> messages</w:t>
      </w:r>
      <w:bookmarkEnd w:id="2236"/>
      <w:bookmarkEnd w:id="2237"/>
      <w:bookmarkEnd w:id="2238"/>
      <w:r w:rsidRPr="00C33F68">
        <w:t xml:space="preserve"> over PC3a</w:t>
      </w:r>
      <w:bookmarkEnd w:id="2239"/>
    </w:p>
    <w:p w14:paraId="6D54B388" w14:textId="77777777" w:rsidR="00F12D30" w:rsidRPr="00C33F68" w:rsidRDefault="00F12D30" w:rsidP="00F12D30">
      <w:pPr>
        <w:pStyle w:val="Heading3"/>
      </w:pPr>
      <w:bookmarkStart w:id="2240" w:name="_Toc525231310"/>
      <w:bookmarkStart w:id="2241" w:name="_Toc59198710"/>
      <w:bookmarkStart w:id="2242" w:name="_Toc75283068"/>
      <w:bookmarkStart w:id="2243" w:name="_Toc138361973"/>
      <w:r w:rsidRPr="00C33F68">
        <w:t>10.5.1</w:t>
      </w:r>
      <w:r w:rsidRPr="00C33F68">
        <w:tab/>
        <w:t>General</w:t>
      </w:r>
      <w:bookmarkEnd w:id="2240"/>
      <w:bookmarkEnd w:id="2241"/>
      <w:bookmarkEnd w:id="2242"/>
      <w:bookmarkEnd w:id="2243"/>
    </w:p>
    <w:p w14:paraId="65786B87" w14:textId="77777777" w:rsidR="00F12D30" w:rsidRPr="00C33F68" w:rsidRDefault="00F12D30" w:rsidP="00F12D30">
      <w:r w:rsidRPr="00C33F68">
        <w:t>This clause defines the XML schema and MIME type related to 5G ProSe direct discovery messages.</w:t>
      </w:r>
    </w:p>
    <w:p w14:paraId="57C21573" w14:textId="3B0F256E" w:rsidR="00F12D30" w:rsidRPr="00C33F68" w:rsidRDefault="00F12D30" w:rsidP="00F12D30">
      <w:pPr>
        <w:pStyle w:val="Heading3"/>
      </w:pPr>
      <w:bookmarkStart w:id="2244" w:name="_Toc525231311"/>
      <w:bookmarkStart w:id="2245" w:name="_Toc59198711"/>
      <w:bookmarkStart w:id="2246" w:name="_Toc75283069"/>
      <w:bookmarkStart w:id="2247" w:name="_Toc138361974"/>
      <w:r w:rsidRPr="00C33F68">
        <w:t>10.5.2</w:t>
      </w:r>
      <w:r w:rsidRPr="00C33F68">
        <w:tab/>
        <w:t>application/</w:t>
      </w:r>
      <w:r w:rsidR="00520AA2">
        <w:t>vnd.</w:t>
      </w:r>
      <w:r w:rsidRPr="00C33F68">
        <w:t>3gpp-prose</w:t>
      </w:r>
      <w:r w:rsidR="00520AA2">
        <w:t>-pc3a</w:t>
      </w:r>
      <w:r w:rsidRPr="00C33F68">
        <w:t>+xml</w:t>
      </w:r>
      <w:bookmarkEnd w:id="2244"/>
      <w:bookmarkEnd w:id="2245"/>
      <w:bookmarkEnd w:id="2246"/>
      <w:bookmarkEnd w:id="2247"/>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48" w:name="_Toc525231312"/>
      <w:bookmarkStart w:id="2249" w:name="_Toc59198712"/>
      <w:bookmarkStart w:id="2250" w:name="_Toc75283070"/>
      <w:bookmarkStart w:id="2251" w:name="_Toc138361975"/>
      <w:r w:rsidRPr="00C33F68">
        <w:t>10.5.3</w:t>
      </w:r>
      <w:r w:rsidRPr="00C33F68">
        <w:tab/>
        <w:t>XML schema</w:t>
      </w:r>
      <w:bookmarkEnd w:id="2248"/>
      <w:bookmarkEnd w:id="2249"/>
      <w:bookmarkEnd w:id="2250"/>
      <w:bookmarkEnd w:id="2251"/>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DC76AD9" w14:textId="77777777" w:rsidR="00F51020" w:rsidRPr="00C33F68" w:rsidRDefault="00F51020" w:rsidP="00F51020">
      <w:pPr>
        <w:pStyle w:val="PL"/>
      </w:pPr>
      <w:r w:rsidRPr="00C33F68">
        <w:t xml:space="preserve">      &lt;xs:element name="code-sending-security-parameter" type="Restricted-Security-info" /&gt;</w:t>
      </w:r>
    </w:p>
    <w:p w14:paraId="365ACDF1" w14:textId="77777777" w:rsidR="00F51020" w:rsidRPr="00C33F68" w:rsidRDefault="00F51020" w:rsidP="00F51020">
      <w:pPr>
        <w:pStyle w:val="PL"/>
      </w:pPr>
      <w:r w:rsidRPr="00C33F68">
        <w:t xml:space="preserve">      &lt;xs:element name="code-</w:t>
      </w:r>
      <w:r w:rsidRPr="00C33F68">
        <w:rPr>
          <w:lang w:eastAsia="zh-CN"/>
        </w:rPr>
        <w:t>receiv</w:t>
      </w:r>
      <w:r w:rsidRPr="00C33F68">
        <w:t>ing-security-parameter" type="Restricted-Security-info" minOccurs="0" /&gt;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52" w:name="_Toc525231313"/>
      <w:bookmarkStart w:id="2253" w:name="_Toc59198713"/>
      <w:bookmarkStart w:id="2254" w:name="_Toc75283071"/>
      <w:bookmarkStart w:id="2255" w:name="_Toc138361976"/>
      <w:r w:rsidRPr="00C33F68">
        <w:t>10.5.4</w:t>
      </w:r>
      <w:r w:rsidRPr="00C33F68">
        <w:tab/>
        <w:t>Semantics</w:t>
      </w:r>
      <w:bookmarkEnd w:id="2252"/>
      <w:bookmarkEnd w:id="2253"/>
      <w:bookmarkEnd w:id="2254"/>
      <w:bookmarkEnd w:id="2255"/>
    </w:p>
    <w:p w14:paraId="35B5A8F5" w14:textId="77777777" w:rsidR="00F12D30" w:rsidRPr="00C33F68" w:rsidRDefault="00F12D30" w:rsidP="00F12D30">
      <w:pPr>
        <w:pStyle w:val="Heading4"/>
      </w:pPr>
      <w:bookmarkStart w:id="2256" w:name="_Toc525231314"/>
      <w:bookmarkStart w:id="2257" w:name="_Toc59198714"/>
      <w:bookmarkStart w:id="2258" w:name="_Toc75283072"/>
      <w:bookmarkStart w:id="2259" w:name="_Toc138361977"/>
      <w:r w:rsidRPr="00C33F68">
        <w:t>10.5.4.1</w:t>
      </w:r>
      <w:r w:rsidRPr="00C33F68">
        <w:tab/>
        <w:t>General</w:t>
      </w:r>
      <w:bookmarkEnd w:id="2256"/>
      <w:bookmarkEnd w:id="2257"/>
      <w:bookmarkEnd w:id="2258"/>
      <w:bookmarkEnd w:id="2259"/>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60" w:name="_Toc525231315"/>
      <w:bookmarkStart w:id="2261" w:name="_Toc59198715"/>
      <w:bookmarkStart w:id="2262"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63" w:name="_Toc138361978"/>
      <w:r w:rsidRPr="00C33F68">
        <w:t>10.5.4.2</w:t>
      </w:r>
      <w:r w:rsidRPr="00C33F68">
        <w:tab/>
        <w:t>Semantics of &lt;DISCOVERY_REQUEST&gt;</w:t>
      </w:r>
      <w:bookmarkEnd w:id="2260"/>
      <w:bookmarkEnd w:id="2261"/>
      <w:bookmarkEnd w:id="2262"/>
      <w:bookmarkEnd w:id="2263"/>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64" w:name="_Toc525231316"/>
      <w:bookmarkStart w:id="2265" w:name="_Toc59198716"/>
      <w:bookmarkStart w:id="2266" w:name="_Toc75283074"/>
      <w:bookmarkStart w:id="2267" w:name="_Toc138361979"/>
      <w:r w:rsidRPr="00C33F68">
        <w:t>1</w:t>
      </w:r>
      <w:r w:rsidR="00FE5D5E" w:rsidRPr="00C33F68">
        <w:t>0</w:t>
      </w:r>
      <w:r w:rsidRPr="00C33F68">
        <w:t>.</w:t>
      </w:r>
      <w:r w:rsidR="00AE5015" w:rsidRPr="00C33F68">
        <w:t>5</w:t>
      </w:r>
      <w:r w:rsidRPr="00C33F68">
        <w:t>.4.3</w:t>
      </w:r>
      <w:r w:rsidRPr="00C33F68">
        <w:tab/>
        <w:t>Semantics of &lt;DISCOVERY_RESPONSE&gt;</w:t>
      </w:r>
      <w:bookmarkEnd w:id="2264"/>
      <w:bookmarkEnd w:id="2265"/>
      <w:bookmarkEnd w:id="2266"/>
      <w:bookmarkEnd w:id="2267"/>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0EA17C43"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E2186">
        <w:t>parameter</w:t>
      </w:r>
      <w:r w:rsidR="001E2186"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D0226F9" w14:textId="77777777" w:rsidR="000124BC" w:rsidRPr="00C33F68" w:rsidRDefault="000124BC" w:rsidP="000124BC">
      <w:pPr>
        <w:pStyle w:val="B2"/>
      </w:pPr>
      <w:r>
        <w:t>3</w:t>
      </w:r>
      <w:r w:rsidRPr="00C33F68">
        <w:t>)</w:t>
      </w:r>
      <w:r w:rsidRPr="00C33F68">
        <w:tab/>
        <w:t>a &lt;code-sending-security-</w:t>
      </w:r>
      <w:r w:rsidRPr="00CA2278">
        <w:t>parameter</w:t>
      </w:r>
      <w:r w:rsidRPr="00C33F68">
        <w:t>&gt; element containing the parameter defined in clause 11.4.2.33;</w:t>
      </w:r>
    </w:p>
    <w:p w14:paraId="669DF1A0" w14:textId="77777777" w:rsidR="000124BC" w:rsidRPr="00C33F68" w:rsidRDefault="000124BC" w:rsidP="000124BC">
      <w:pPr>
        <w:pStyle w:val="B2"/>
      </w:pPr>
      <w:r>
        <w:rPr>
          <w:lang w:eastAsia="zh-CN"/>
        </w:rPr>
        <w:t>4</w:t>
      </w:r>
      <w:r w:rsidRPr="00C33F68">
        <w:t>)</w:t>
      </w:r>
      <w:r w:rsidRPr="00C33F68">
        <w:tab/>
        <w:t>one or more &lt;code-</w:t>
      </w:r>
      <w:r w:rsidRPr="00C33F68">
        <w:rPr>
          <w:lang w:eastAsia="zh-CN"/>
        </w:rPr>
        <w:t>receiv</w:t>
      </w:r>
      <w:r w:rsidRPr="00C33F68">
        <w:t>ing-security-parameter&gt; element containing the parameter defined in clause 11.4.2.33;</w:t>
      </w:r>
    </w:p>
    <w:p w14:paraId="401D44E8" w14:textId="6428E05E" w:rsidR="00F12D30" w:rsidRPr="00C33F68" w:rsidRDefault="000124BC" w:rsidP="003A13E4">
      <w:pPr>
        <w:pStyle w:val="B2"/>
      </w:pPr>
      <w:r>
        <w:t>5</w:t>
      </w:r>
      <w:r w:rsidR="00F12D30" w:rsidRPr="00C33F68">
        <w:t>)</w:t>
      </w:r>
      <w:r w:rsidR="00F12D30" w:rsidRPr="00C33F68">
        <w:tab/>
        <w:t>a &lt;discovery-entry-id&gt; element containing the parameter defined in clause 11.4.2.26;</w:t>
      </w:r>
    </w:p>
    <w:p w14:paraId="7B8B20BF" w14:textId="0F3461AD" w:rsidR="00B624E5" w:rsidRPr="00C33F68" w:rsidRDefault="000124BC" w:rsidP="000F6577">
      <w:pPr>
        <w:pStyle w:val="B2"/>
      </w:pPr>
      <w:r>
        <w:t>6</w:t>
      </w:r>
      <w:r w:rsidR="00B624E5" w:rsidRPr="00C33F68">
        <w:t>)</w:t>
      </w:r>
      <w:r w:rsidR="00B624E5" w:rsidRPr="00C33F68">
        <w:tab/>
        <w:t>zero or one &lt;PC5-security-policies&gt; element containing the parameter defined in clause 11.4.2.</w:t>
      </w:r>
      <w:r w:rsidR="004B20AD" w:rsidRPr="00C33F68">
        <w:t>49</w:t>
      </w:r>
      <w:r w:rsidR="00B624E5" w:rsidRPr="00C33F68">
        <w:t>;</w:t>
      </w:r>
    </w:p>
    <w:p w14:paraId="14748DE1" w14:textId="6793D00F" w:rsidR="00CD325D" w:rsidRDefault="000124BC" w:rsidP="003A13E4">
      <w:pPr>
        <w:pStyle w:val="B2"/>
      </w:pPr>
      <w:r>
        <w:t>7</w:t>
      </w:r>
      <w:r w:rsidR="00CD325D">
        <w:t>)</w:t>
      </w:r>
      <w:r w:rsidR="00CD325D">
        <w:tab/>
        <w:t>a &lt;selected-PC5-ciphering-algorithm&gt; element containing the parameter defined in clause 11.4.2.51;</w:t>
      </w:r>
    </w:p>
    <w:p w14:paraId="3DE93C9E" w14:textId="2CA1C1B7" w:rsidR="00F12D30" w:rsidRPr="00C33F68" w:rsidRDefault="000124BC" w:rsidP="003A13E4">
      <w:pPr>
        <w:pStyle w:val="B2"/>
      </w:pPr>
      <w:r>
        <w:t>8</w:t>
      </w:r>
      <w:r w:rsidR="00F12D30" w:rsidRPr="00C33F68">
        <w:t>)</w:t>
      </w:r>
      <w:r w:rsidR="00F12D30" w:rsidRPr="00C33F68">
        <w:tab/>
        <w:t>zero or one &lt;anyExt&gt; element containing elements defined in future releases;</w:t>
      </w:r>
    </w:p>
    <w:p w14:paraId="37C7460D" w14:textId="54916365" w:rsidR="00F12D30" w:rsidRPr="00C33F68" w:rsidRDefault="000124BC" w:rsidP="003A13E4">
      <w:pPr>
        <w:pStyle w:val="B2"/>
      </w:pPr>
      <w:r>
        <w:t>9</w:t>
      </w:r>
      <w:r w:rsidR="00F12D30" w:rsidRPr="00C33F68">
        <w:t>)</w:t>
      </w:r>
      <w:r w:rsidR="00F12D30" w:rsidRPr="00C33F68">
        <w:tab/>
        <w:t>zero, one or more elements from other namespaces defined in future releases; and</w:t>
      </w:r>
    </w:p>
    <w:p w14:paraId="72D73397" w14:textId="689EF254" w:rsidR="00F12D30" w:rsidRPr="00C33F68" w:rsidRDefault="000124BC" w:rsidP="003A13E4">
      <w:pPr>
        <w:pStyle w:val="B2"/>
      </w:pPr>
      <w:r>
        <w:t>10</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68" w:name="_Toc525231317"/>
      <w:bookmarkStart w:id="2269" w:name="_Toc59198717"/>
      <w:bookmarkStart w:id="2270" w:name="_Toc75283075"/>
      <w:bookmarkStart w:id="2271" w:name="_Toc138361980"/>
      <w:r w:rsidRPr="00C33F68">
        <w:t>1</w:t>
      </w:r>
      <w:r w:rsidR="00FE5D5E" w:rsidRPr="00C33F68">
        <w:t>0</w:t>
      </w:r>
      <w:r w:rsidRPr="00C33F68">
        <w:t>.</w:t>
      </w:r>
      <w:r w:rsidR="00AE5015" w:rsidRPr="00C33F68">
        <w:t>5</w:t>
      </w:r>
      <w:r w:rsidRPr="00C33F68">
        <w:t>.4.4</w:t>
      </w:r>
      <w:r w:rsidRPr="00C33F68">
        <w:tab/>
        <w:t>Semantics of &lt;MATCH_REPORT&gt;</w:t>
      </w:r>
      <w:bookmarkEnd w:id="2268"/>
      <w:bookmarkEnd w:id="2269"/>
      <w:bookmarkEnd w:id="2270"/>
      <w:bookmarkEnd w:id="2271"/>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72" w:name="_Toc525231318"/>
      <w:bookmarkStart w:id="2273" w:name="_Toc59198718"/>
      <w:bookmarkStart w:id="2274" w:name="_Toc75283076"/>
      <w:bookmarkStart w:id="2275" w:name="_Toc138361981"/>
      <w:r w:rsidRPr="00C33F68">
        <w:t>1</w:t>
      </w:r>
      <w:r w:rsidR="00FE5D5E" w:rsidRPr="00C33F68">
        <w:t>0</w:t>
      </w:r>
      <w:r w:rsidRPr="00C33F68">
        <w:t>.</w:t>
      </w:r>
      <w:r w:rsidR="00AE5015" w:rsidRPr="00C33F68">
        <w:t>5</w:t>
      </w:r>
      <w:r w:rsidRPr="00C33F68">
        <w:t>.4.5</w:t>
      </w:r>
      <w:r w:rsidRPr="00C33F68">
        <w:tab/>
        <w:t>Semantics of &lt;MATCH_REPORT_ACK&gt;</w:t>
      </w:r>
      <w:bookmarkEnd w:id="2272"/>
      <w:bookmarkEnd w:id="2273"/>
      <w:bookmarkEnd w:id="2274"/>
      <w:bookmarkEnd w:id="2275"/>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76" w:name="_Toc525231332"/>
      <w:bookmarkStart w:id="2277" w:name="_Toc59198732"/>
      <w:bookmarkStart w:id="2278" w:name="_Toc75283090"/>
      <w:bookmarkStart w:id="2279" w:name="_Toc138361982"/>
      <w:r w:rsidRPr="00C33F68">
        <w:t>10.5.4.6</w:t>
      </w:r>
      <w:r w:rsidRPr="00C33F68">
        <w:tab/>
        <w:t>Semantics of &lt; DISCOVERY_</w:t>
      </w:r>
      <w:r w:rsidRPr="00C33F68">
        <w:rPr>
          <w:lang w:eastAsia="zh-CN"/>
        </w:rPr>
        <w:t>UPDATE_</w:t>
      </w:r>
      <w:r w:rsidRPr="00C33F68">
        <w:t>REQUEST&gt;</w:t>
      </w:r>
      <w:bookmarkEnd w:id="2276"/>
      <w:bookmarkEnd w:id="2277"/>
      <w:bookmarkEnd w:id="2278"/>
      <w:bookmarkEnd w:id="2279"/>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80" w:name="_Toc525231333"/>
      <w:bookmarkStart w:id="2281" w:name="_Toc59198733"/>
      <w:bookmarkStart w:id="2282" w:name="_Toc75283091"/>
      <w:bookmarkStart w:id="2283" w:name="_Toc138361983"/>
      <w:r w:rsidRPr="00C33F68">
        <w:t>10.5.4.7</w:t>
      </w:r>
      <w:r w:rsidRPr="00C33F68">
        <w:tab/>
        <w:t>Semantics of &lt; DISCOVERY_</w:t>
      </w:r>
      <w:r w:rsidRPr="00C33F68">
        <w:rPr>
          <w:lang w:eastAsia="zh-CN"/>
        </w:rPr>
        <w:t>UPDATE_</w:t>
      </w:r>
      <w:r w:rsidRPr="00C33F68">
        <w:t>RESPONSE&gt;</w:t>
      </w:r>
      <w:bookmarkEnd w:id="2280"/>
      <w:bookmarkEnd w:id="2281"/>
      <w:bookmarkEnd w:id="2282"/>
      <w:bookmarkEnd w:id="2283"/>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84" w:name="_Toc525231334"/>
      <w:bookmarkStart w:id="2285" w:name="_Toc59198734"/>
      <w:bookmarkStart w:id="2286" w:name="_Toc75283092"/>
      <w:bookmarkStart w:id="2287" w:name="_Toc138361984"/>
      <w:r w:rsidRPr="00C33F68">
        <w:t>10.5.4.8</w:t>
      </w:r>
      <w:r w:rsidRPr="00C33F68">
        <w:tab/>
        <w:t>Semantics of &lt;ANNOUNCING_ALERT_REQUEST&gt;</w:t>
      </w:r>
      <w:bookmarkEnd w:id="2284"/>
      <w:bookmarkEnd w:id="2285"/>
      <w:bookmarkEnd w:id="2286"/>
      <w:bookmarkEnd w:id="2287"/>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88" w:name="_Toc525231335"/>
      <w:bookmarkStart w:id="2289" w:name="_Toc59198735"/>
      <w:bookmarkStart w:id="2290" w:name="_Toc75283093"/>
      <w:bookmarkStart w:id="2291" w:name="_Toc138361985"/>
      <w:r w:rsidRPr="00C33F68">
        <w:t>10.5.4.</w:t>
      </w:r>
      <w:r w:rsidRPr="00C33F68">
        <w:rPr>
          <w:lang w:eastAsia="zh-CN"/>
        </w:rPr>
        <w:t>9</w:t>
      </w:r>
      <w:r w:rsidRPr="00C33F68">
        <w:tab/>
        <w:t>Semantics of &lt; ANNOUNCING_ALERT_RESPONSE &gt;</w:t>
      </w:r>
      <w:bookmarkEnd w:id="2288"/>
      <w:bookmarkEnd w:id="2289"/>
      <w:bookmarkEnd w:id="2290"/>
      <w:bookmarkEnd w:id="2291"/>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92" w:name="_Toc138361986"/>
      <w:r>
        <w:rPr>
          <w:lang w:eastAsia="x-none"/>
        </w:rPr>
        <w:t>10.5.4.10</w:t>
      </w:r>
      <w:r>
        <w:rPr>
          <w:lang w:eastAsia="x-none"/>
        </w:rPr>
        <w:tab/>
        <w:t>Semantics of &lt;PROSE_5GPKMF_ADDRESS_REQUEST&gt;</w:t>
      </w:r>
      <w:bookmarkEnd w:id="2292"/>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93" w:name="_Toc138361987"/>
      <w:r>
        <w:t>10.5.4.11</w:t>
      </w:r>
      <w:r>
        <w:tab/>
        <w:t>Semantics of &lt;PROSE_5GPKMF_ADDRESS_RESPONSE&gt;</w:t>
      </w:r>
      <w:bookmarkEnd w:id="2293"/>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94" w:name="_Toc138361988"/>
      <w:r w:rsidRPr="00C33F68">
        <w:t>10.5.4.</w:t>
      </w:r>
      <w:r>
        <w:t>12</w:t>
      </w:r>
      <w:r w:rsidRPr="00C33F68">
        <w:tab/>
        <w:t>Semantics of &lt;</w:t>
      </w:r>
      <w:r w:rsidRPr="00B836AC">
        <w:t>PROSE_SECURITY_MATERIAL_REQUEST</w:t>
      </w:r>
      <w:r w:rsidRPr="00C33F68">
        <w:t>&gt;</w:t>
      </w:r>
      <w:bookmarkEnd w:id="2294"/>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95" w:name="_Toc138361989"/>
      <w:r w:rsidRPr="00C33F68">
        <w:t>10.5.4.</w:t>
      </w:r>
      <w:r>
        <w:t>13</w:t>
      </w:r>
      <w:r w:rsidRPr="00C33F68">
        <w:tab/>
        <w:t>Semantics of &lt;</w:t>
      </w:r>
      <w:r w:rsidRPr="00B836AC">
        <w:t>PROSE_SECURITY_MATERIAL_</w:t>
      </w:r>
      <w:r>
        <w:t>RESPONSE</w:t>
      </w:r>
      <w:r w:rsidRPr="00C33F68">
        <w:t>&gt;</w:t>
      </w:r>
      <w:bookmarkEnd w:id="2295"/>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96" w:name="_Toc138361990"/>
      <w:r>
        <w:t>10.6</w:t>
      </w:r>
      <w:r>
        <w:tab/>
        <w:t>5G ProSe security messages over PC8</w:t>
      </w:r>
      <w:bookmarkEnd w:id="2296"/>
    </w:p>
    <w:p w14:paraId="25217183" w14:textId="31253719" w:rsidR="008A4468" w:rsidRDefault="008A4468" w:rsidP="008A4468">
      <w:pPr>
        <w:pStyle w:val="Heading3"/>
      </w:pPr>
      <w:bookmarkStart w:id="2297" w:name="_Toc138361991"/>
      <w:r>
        <w:t>10.6.1</w:t>
      </w:r>
      <w:r>
        <w:tab/>
        <w:t>General</w:t>
      </w:r>
      <w:bookmarkEnd w:id="2297"/>
    </w:p>
    <w:p w14:paraId="7BBF9232" w14:textId="31397046" w:rsidR="008A4468" w:rsidRDefault="008A4468" w:rsidP="008A4468">
      <w:r>
        <w:t>This clause defines the XML schema and MIME type related to 5G ProSe security messages.</w:t>
      </w:r>
    </w:p>
    <w:p w14:paraId="2A41BC54" w14:textId="34C37C26" w:rsidR="008A4468" w:rsidRDefault="008A4468" w:rsidP="008A4468">
      <w:pPr>
        <w:pStyle w:val="Heading3"/>
      </w:pPr>
      <w:bookmarkStart w:id="2298" w:name="_Toc138361992"/>
      <w:r>
        <w:t>10.6.2</w:t>
      </w:r>
      <w:r>
        <w:tab/>
        <w:t>application/</w:t>
      </w:r>
      <w:r w:rsidR="00E007FD">
        <w:t>vnd.</w:t>
      </w:r>
      <w:r>
        <w:t>3gpp-prose</w:t>
      </w:r>
      <w:r w:rsidR="00E007FD">
        <w:t>-pc8</w:t>
      </w:r>
      <w:r>
        <w:t>+xml</w:t>
      </w:r>
      <w:bookmarkEnd w:id="2298"/>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99" w:name="_Toc138361993"/>
      <w:r>
        <w:t>10.6.3</w:t>
      </w:r>
      <w:r>
        <w:tab/>
        <w:t>XML schema</w:t>
      </w:r>
      <w:bookmarkEnd w:id="2299"/>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4FD5B224" w:rsidR="00EE0470" w:rsidRDefault="00EE0470" w:rsidP="00EE0470">
      <w:pPr>
        <w:pStyle w:val="PL"/>
      </w:pPr>
      <w:r>
        <w:t xml:space="preserve">      &lt;xs:element name="</w:t>
      </w:r>
      <w:r w:rsidR="00A23E96">
        <w:t>UP-</w:t>
      </w:r>
      <w:r>
        <w:t>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t xml:space="preserve">      &lt;xs:element name="transaction-ID" type="xs:integer"/&gt;</w:t>
      </w:r>
    </w:p>
    <w:p w14:paraId="4187E73A" w14:textId="27B0C6EA" w:rsidR="00EE0470" w:rsidRDefault="00EE0470" w:rsidP="00EE0470">
      <w:pPr>
        <w:pStyle w:val="PL"/>
      </w:pPr>
      <w:r>
        <w:t xml:space="preserve">      &lt;xs:element name="</w:t>
      </w:r>
      <w:r w:rsidR="00A23E96">
        <w:t>UP-</w:t>
      </w:r>
      <w:r>
        <w:t>PRUK-ID" type="xs:string"/&gt;</w:t>
      </w:r>
    </w:p>
    <w:p w14:paraId="15BE63DB" w14:textId="75F9AF28" w:rsidR="00EE0470" w:rsidRDefault="00EE0470" w:rsidP="00EE0470">
      <w:pPr>
        <w:pStyle w:val="PL"/>
      </w:pPr>
      <w:r>
        <w:t xml:space="preserve">      &lt;xs:element name="</w:t>
      </w:r>
      <w:r w:rsidR="00A23E96">
        <w:t>UP-</w:t>
      </w:r>
      <w:r>
        <w:t>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3B6499C" w:rsidR="00EE0470" w:rsidRDefault="00EE0470" w:rsidP="00EE0470">
      <w:pPr>
        <w:pStyle w:val="PL"/>
      </w:pPr>
      <w:r>
        <w:t xml:space="preserve">      &lt;xs:element name="</w:t>
      </w:r>
      <w:r w:rsidR="00A23E96">
        <w:t>UP-</w:t>
      </w:r>
      <w:r>
        <w:t>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67B17F5F" w:rsidR="002620B2" w:rsidRPr="00D03D3A" w:rsidRDefault="002620B2" w:rsidP="002620B2">
      <w:pPr>
        <w:pStyle w:val="PL"/>
        <w:rPr>
          <w:lang w:val="de-DE"/>
        </w:rPr>
      </w:pPr>
      <w:r w:rsidRPr="00D03D3A">
        <w:rPr>
          <w:lang w:val="de-DE"/>
        </w:rPr>
        <w:t xml:space="preserve">      &lt;xs:element name="</w:t>
      </w:r>
      <w:r w:rsidR="00A23E96">
        <w:t>UP-</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300" w:name="_Toc138361994"/>
      <w:r>
        <w:t>10.6.4</w:t>
      </w:r>
      <w:r>
        <w:tab/>
        <w:t>Semantics</w:t>
      </w:r>
      <w:bookmarkEnd w:id="2300"/>
    </w:p>
    <w:p w14:paraId="0175A83B" w14:textId="2249DC31" w:rsidR="008A4468" w:rsidRDefault="008A4468" w:rsidP="008A4468">
      <w:pPr>
        <w:pStyle w:val="Heading4"/>
      </w:pPr>
      <w:bookmarkStart w:id="2301" w:name="_Toc138361995"/>
      <w:r>
        <w:t>10.6.4.1</w:t>
      </w:r>
      <w:r>
        <w:tab/>
        <w:t>General</w:t>
      </w:r>
      <w:bookmarkEnd w:id="2301"/>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302" w:name="_Toc138361996"/>
      <w:r>
        <w:t>10.6.4.2</w:t>
      </w:r>
      <w:r>
        <w:tab/>
        <w:t>Semantics of &lt;PROSE_SECURITY_PARAM_REQUEST&gt; element</w:t>
      </w:r>
      <w:bookmarkEnd w:id="2302"/>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303" w:name="_Toc138361997"/>
      <w:r>
        <w:t>10.6.4.3</w:t>
      </w:r>
      <w:r>
        <w:tab/>
        <w:t>Semantics of &lt;PROSE_SECURITY_PARAM_RESPONSE&gt; element</w:t>
      </w:r>
      <w:bookmarkEnd w:id="2303"/>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456CBAD5" w:rsidR="00EE0470" w:rsidRDefault="00EE0470" w:rsidP="00EE0470">
      <w:pPr>
        <w:pStyle w:val="B1"/>
      </w:pPr>
      <w:r>
        <w:t>b)</w:t>
      </w:r>
      <w:r>
        <w:tab/>
        <w:t>a &lt;list-of-security-parameters-per-relay-service-code&gt; element;</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304" w:name="_Toc138361998"/>
      <w:r>
        <w:t>10.6.4.4</w:t>
      </w:r>
      <w:r>
        <w:tab/>
        <w:t>Semantics of &lt;PROSE_PRUK_REQUEST&gt;</w:t>
      </w:r>
      <w:bookmarkEnd w:id="2304"/>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699CBF7" w:rsidR="008A4468" w:rsidRDefault="008A4468" w:rsidP="00A76685">
      <w:pPr>
        <w:pStyle w:val="B1"/>
      </w:pPr>
      <w:r>
        <w:t>b)</w:t>
      </w:r>
      <w:r>
        <w:tab/>
        <w:t>zero or one &lt;</w:t>
      </w:r>
      <w:r w:rsidR="00F031FA">
        <w:t>UP-</w:t>
      </w:r>
      <w:r>
        <w: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305" w:name="_Toc138361999"/>
      <w:r>
        <w:t>10.6.4.5</w:t>
      </w:r>
      <w:r>
        <w:tab/>
        <w:t>Semantics of &lt;PROSE_PRUK_RESPONSE&gt;</w:t>
      </w:r>
      <w:bookmarkEnd w:id="2305"/>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0D73D87E" w:rsidR="008A4468" w:rsidRDefault="008A4468" w:rsidP="00A76685">
      <w:pPr>
        <w:pStyle w:val="B1"/>
      </w:pPr>
      <w:r>
        <w:t>b)</w:t>
      </w:r>
      <w:r>
        <w:tab/>
        <w:t>a &lt;</w:t>
      </w:r>
      <w:r w:rsidR="00F031FA">
        <w:t>UP-</w:t>
      </w:r>
      <w:r>
        <w:t>PRUK-ID&gt; element containing the parameter defined in clause 11.6.2.3;</w:t>
      </w:r>
    </w:p>
    <w:p w14:paraId="575244D3" w14:textId="650A11F9" w:rsidR="008A4468" w:rsidRDefault="008A4468" w:rsidP="00A76685">
      <w:pPr>
        <w:pStyle w:val="B1"/>
      </w:pPr>
      <w:r>
        <w:t>c)</w:t>
      </w:r>
      <w:r>
        <w:tab/>
        <w:t>a &lt;</w:t>
      </w:r>
      <w:r w:rsidR="00F031FA">
        <w:t>UP-</w:t>
      </w:r>
      <w:r>
        <w: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306" w:name="_Toc138362000"/>
      <w:r>
        <w:t>10.6.4.6</w:t>
      </w:r>
      <w:r>
        <w:tab/>
        <w:t>Semantics of &lt;PROSE_KEY_REQUEST&gt; element</w:t>
      </w:r>
      <w:bookmarkEnd w:id="2306"/>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04B7D051" w:rsidR="00EE0470" w:rsidRDefault="00EE0470" w:rsidP="00EE0470">
      <w:pPr>
        <w:pStyle w:val="B1"/>
      </w:pPr>
      <w:r>
        <w:t>d)</w:t>
      </w:r>
      <w:r>
        <w:tab/>
        <w:t>zero or one &lt;</w:t>
      </w:r>
      <w:r w:rsidR="00D920D7">
        <w:t>UP-</w:t>
      </w:r>
      <w:r>
        <w: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307" w:name="_Toc138362001"/>
      <w:r>
        <w:t>10.6.4.7</w:t>
      </w:r>
      <w:r>
        <w:tab/>
        <w:t>Semantics of &lt;PROSE_KEY_RESPONSE&gt; element</w:t>
      </w:r>
      <w:bookmarkEnd w:id="2307"/>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18FA1441" w:rsidR="002620B2" w:rsidRDefault="002620B2" w:rsidP="002620B2">
      <w:pPr>
        <w:pStyle w:val="B1"/>
      </w:pPr>
      <w:r>
        <w:t>b</w:t>
      </w:r>
      <w:r w:rsidRPr="00F12D30">
        <w:t>)</w:t>
      </w:r>
      <w:r w:rsidRPr="00F12D30">
        <w:tab/>
        <w:t xml:space="preserve">a </w:t>
      </w:r>
      <w:r>
        <w:t>&lt;</w:t>
      </w:r>
      <w:r w:rsidR="00D920D7">
        <w:t>UP-</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308" w:name="_Toc525231338"/>
      <w:bookmarkStart w:id="2309" w:name="_Toc59198738"/>
      <w:bookmarkStart w:id="2310" w:name="_Toc75283096"/>
      <w:bookmarkStart w:id="2311" w:name="_Toc138362002"/>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308"/>
      <w:bookmarkEnd w:id="2309"/>
      <w:bookmarkEnd w:id="2310"/>
      <w:bookmarkEnd w:id="2311"/>
    </w:p>
    <w:p w14:paraId="6BDE0283" w14:textId="77777777" w:rsidR="0086513B" w:rsidRPr="00A24E26" w:rsidRDefault="0086513B" w:rsidP="0086513B">
      <w:pPr>
        <w:pStyle w:val="Heading3"/>
      </w:pPr>
      <w:bookmarkStart w:id="2312" w:name="_Toc525231339"/>
      <w:bookmarkStart w:id="2313" w:name="_Toc59198739"/>
      <w:bookmarkStart w:id="2314" w:name="_Toc75283097"/>
      <w:bookmarkStart w:id="2315" w:name="_Toc138362003"/>
      <w:r w:rsidRPr="00A24E26">
        <w:t>10.7.1</w:t>
      </w:r>
      <w:r w:rsidRPr="00A24E26">
        <w:tab/>
        <w:t>General</w:t>
      </w:r>
      <w:bookmarkEnd w:id="2312"/>
      <w:bookmarkEnd w:id="2313"/>
      <w:bookmarkEnd w:id="2314"/>
      <w:bookmarkEnd w:id="2315"/>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77486022" w:rsidR="0086513B" w:rsidRPr="00A24E26" w:rsidRDefault="0086513B" w:rsidP="0086513B">
      <w:pPr>
        <w:pStyle w:val="Heading3"/>
      </w:pPr>
      <w:bookmarkStart w:id="2316" w:name="_Toc525231340"/>
      <w:bookmarkStart w:id="2317" w:name="_Toc59198740"/>
      <w:bookmarkStart w:id="2318" w:name="_Toc75283098"/>
      <w:bookmarkStart w:id="2319" w:name="_Toc138362004"/>
      <w:r w:rsidRPr="00A24E26">
        <w:t>10.7.2</w:t>
      </w:r>
      <w:r w:rsidRPr="00A24E26">
        <w:tab/>
        <w:t>application/</w:t>
      </w:r>
      <w:r w:rsidR="001C6941">
        <w:t>vnd.</w:t>
      </w:r>
      <w:r w:rsidRPr="00A24E26">
        <w:t>3gpp-prose-pc3</w:t>
      </w:r>
      <w:r w:rsidR="00E5189E">
        <w:t>a</w:t>
      </w:r>
      <w:r w:rsidRPr="00A24E26">
        <w:t>ch+xml</w:t>
      </w:r>
      <w:bookmarkEnd w:id="2316"/>
      <w:bookmarkEnd w:id="2317"/>
      <w:bookmarkEnd w:id="2318"/>
      <w:bookmarkEnd w:id="2319"/>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20" w:name="_Toc525231341"/>
      <w:bookmarkStart w:id="2321" w:name="_Toc59198741"/>
      <w:bookmarkStart w:id="2322" w:name="_Toc75283099"/>
      <w:bookmarkStart w:id="2323" w:name="_Toc138362005"/>
      <w:r w:rsidRPr="00A24E26">
        <w:t>10.7.3</w:t>
      </w:r>
      <w:r w:rsidRPr="00A24E26">
        <w:tab/>
        <w:t>XML Schema</w:t>
      </w:r>
      <w:bookmarkEnd w:id="2320"/>
      <w:bookmarkEnd w:id="2321"/>
      <w:bookmarkEnd w:id="2322"/>
      <w:bookmarkEnd w:id="2323"/>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24" w:name="_Toc525231342"/>
      <w:bookmarkStart w:id="2325" w:name="_Toc59198742"/>
      <w:bookmarkStart w:id="2326" w:name="_Toc75283100"/>
      <w:bookmarkStart w:id="2327" w:name="_Toc138362006"/>
      <w:r w:rsidRPr="00A24E26">
        <w:t>10.7.4</w:t>
      </w:r>
      <w:r w:rsidRPr="00A24E26">
        <w:tab/>
        <w:t>Semantics</w:t>
      </w:r>
      <w:bookmarkEnd w:id="2324"/>
      <w:bookmarkEnd w:id="2325"/>
      <w:bookmarkEnd w:id="2326"/>
      <w:bookmarkEnd w:id="2327"/>
    </w:p>
    <w:p w14:paraId="284A6D87" w14:textId="77777777" w:rsidR="0086513B" w:rsidRPr="00A24E26" w:rsidRDefault="0086513B" w:rsidP="0086513B">
      <w:pPr>
        <w:pStyle w:val="Heading4"/>
      </w:pPr>
      <w:bookmarkStart w:id="2328" w:name="_Toc525231343"/>
      <w:bookmarkStart w:id="2329" w:name="_Toc59198743"/>
      <w:bookmarkStart w:id="2330" w:name="_Toc75283101"/>
      <w:bookmarkStart w:id="2331" w:name="_Toc138362007"/>
      <w:r w:rsidRPr="00A24E26">
        <w:t>10.7.4.1</w:t>
      </w:r>
      <w:r w:rsidRPr="00A24E26">
        <w:tab/>
        <w:t>General</w:t>
      </w:r>
      <w:bookmarkEnd w:id="2328"/>
      <w:bookmarkEnd w:id="2329"/>
      <w:bookmarkEnd w:id="2330"/>
      <w:bookmarkEnd w:id="2331"/>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32" w:name="_Toc525231344"/>
      <w:bookmarkStart w:id="2333" w:name="_Toc59198744"/>
      <w:bookmarkStart w:id="2334" w:name="_Toc75283102"/>
      <w:bookmarkStart w:id="2335" w:name="_Toc138362008"/>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32"/>
      <w:bookmarkEnd w:id="2333"/>
      <w:bookmarkEnd w:id="2334"/>
      <w:bookmarkEnd w:id="2335"/>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461F36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w:t>
      </w:r>
      <w:r w:rsidR="003C1CA3">
        <w:t>;</w:t>
      </w:r>
      <w:r>
        <w:t xml:space="preserve">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367941C2"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64DC70BD" w:rsidR="0086513B" w:rsidRDefault="0086513B" w:rsidP="0086513B">
      <w:pPr>
        <w:pStyle w:val="B1"/>
      </w:pPr>
      <w:r>
        <w:t>e)</w:t>
      </w:r>
      <w:r>
        <w:tab/>
        <w:t>a mandatory "amount" attribute containing the parameter defined in clause 11.6.2.12 indicating the amount of octets of the QoS flow transmitted or received;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36" w:name="_Toc525231345"/>
      <w:bookmarkStart w:id="2337" w:name="_Toc59198745"/>
      <w:bookmarkStart w:id="2338" w:name="_Toc75283103"/>
      <w:bookmarkStart w:id="2339" w:name="_Toc138362009"/>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36"/>
      <w:bookmarkEnd w:id="2337"/>
      <w:bookmarkEnd w:id="2338"/>
      <w:bookmarkEnd w:id="2339"/>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40" w:name="_Toc138362010"/>
      <w:r w:rsidRPr="00C33F68">
        <w:t>11</w:t>
      </w:r>
      <w:r w:rsidR="00FF4F78" w:rsidRPr="00C33F68">
        <w:tab/>
      </w:r>
      <w:r w:rsidR="00E33D70" w:rsidRPr="00C33F68">
        <w:t>I</w:t>
      </w:r>
      <w:r w:rsidR="00FF4F78" w:rsidRPr="00C33F68">
        <w:t>nformation elements coding</w:t>
      </w:r>
      <w:bookmarkEnd w:id="2340"/>
    </w:p>
    <w:p w14:paraId="3E58F52E" w14:textId="6CDD9745" w:rsidR="00C144F4" w:rsidRPr="00C33F68" w:rsidRDefault="00AF026B" w:rsidP="00C144F4">
      <w:pPr>
        <w:pStyle w:val="Heading2"/>
      </w:pPr>
      <w:bookmarkStart w:id="2341" w:name="_Toc138362011"/>
      <w:r w:rsidRPr="00C33F68">
        <w:t>11.</w:t>
      </w:r>
      <w:r w:rsidR="00C144F4" w:rsidRPr="00C33F68">
        <w:t>1</w:t>
      </w:r>
      <w:r w:rsidR="00C144F4" w:rsidRPr="00C33F68">
        <w:tab/>
        <w:t>Overview</w:t>
      </w:r>
      <w:bookmarkEnd w:id="2341"/>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42" w:name="_Toc138362012"/>
      <w:r w:rsidRPr="00C33F68">
        <w:t>11.</w:t>
      </w:r>
      <w:r w:rsidR="00C144F4" w:rsidRPr="00C33F68">
        <w:t>2</w:t>
      </w:r>
      <w:r w:rsidR="00C144F4" w:rsidRPr="00C33F68">
        <w:tab/>
        <w:t>5G ProSe direct discovery message formats</w:t>
      </w:r>
      <w:bookmarkEnd w:id="2342"/>
    </w:p>
    <w:p w14:paraId="09B68830" w14:textId="332630A8" w:rsidR="00CB3A44" w:rsidRPr="00C33F68" w:rsidRDefault="00CB3A44" w:rsidP="00CB3A44">
      <w:pPr>
        <w:pStyle w:val="Heading3"/>
      </w:pPr>
      <w:bookmarkStart w:id="2343" w:name="_Toc59199394"/>
      <w:bookmarkStart w:id="2344" w:name="_Toc59198803"/>
      <w:bookmarkStart w:id="2345" w:name="_Toc525231403"/>
      <w:bookmarkStart w:id="2346" w:name="_Toc138362013"/>
      <w:r w:rsidRPr="00C33F68">
        <w:t>11.2.1</w:t>
      </w:r>
      <w:r w:rsidRPr="00C33F68">
        <w:tab/>
      </w:r>
      <w:r w:rsidR="00B70707" w:rsidRPr="00C33F68">
        <w:t xml:space="preserve">ProSe </w:t>
      </w:r>
      <w:r w:rsidR="006E5116" w:rsidRPr="00C33F68">
        <w:t>direct discovery</w:t>
      </w:r>
      <w:r w:rsidR="00B70707" w:rsidRPr="00C33F68">
        <w:t xml:space="preserve"> PC5 </w:t>
      </w:r>
      <w:bookmarkEnd w:id="2343"/>
      <w:bookmarkEnd w:id="2344"/>
      <w:bookmarkEnd w:id="2345"/>
      <w:r w:rsidR="005808D1" w:rsidRPr="00C33F68">
        <w:t>message type</w:t>
      </w:r>
      <w:bookmarkEnd w:id="2346"/>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47"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47"/>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48" w:name="MCCQCTEMPBM_00000035"/>
          </w:p>
        </w:tc>
      </w:tr>
      <w:bookmarkEnd w:id="2348"/>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49" w:name="MCCQCTEMPBM_00000036"/>
          </w:p>
        </w:tc>
      </w:tr>
      <w:bookmarkEnd w:id="2349"/>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50" w:name="_Toc59199390"/>
      <w:bookmarkStart w:id="2351" w:name="_Toc59198799"/>
      <w:bookmarkStart w:id="2352" w:name="_Toc525231399"/>
      <w:bookmarkStart w:id="2353" w:name="_Toc138362014"/>
      <w:r w:rsidRPr="00C33F68">
        <w:t>11.2.2</w:t>
      </w:r>
      <w:r w:rsidRPr="00C33F68">
        <w:tab/>
        <w:t xml:space="preserve">ProSe </w:t>
      </w:r>
      <w:bookmarkEnd w:id="2350"/>
      <w:bookmarkEnd w:id="2351"/>
      <w:bookmarkEnd w:id="2352"/>
      <w:r w:rsidR="009C6B92" w:rsidRPr="00C33F68">
        <w:t>application code</w:t>
      </w:r>
      <w:bookmarkEnd w:id="2353"/>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54" w:name="_Toc59199418"/>
      <w:bookmarkStart w:id="2355" w:name="_Toc59198827"/>
      <w:bookmarkStart w:id="2356" w:name="_Toc525231427"/>
      <w:bookmarkStart w:id="2357" w:name="_Toc138362015"/>
      <w:r w:rsidRPr="00C33F68">
        <w:t>11.2.3</w:t>
      </w:r>
      <w:r w:rsidRPr="00C33F68">
        <w:tab/>
        <w:t xml:space="preserve">ProSe </w:t>
      </w:r>
      <w:bookmarkEnd w:id="2354"/>
      <w:bookmarkEnd w:id="2355"/>
      <w:bookmarkEnd w:id="2356"/>
      <w:r w:rsidR="00E0517C" w:rsidRPr="00C33F68">
        <w:t>restricted code</w:t>
      </w:r>
      <w:bookmarkEnd w:id="2357"/>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58" w:name="_Toc59199395"/>
      <w:bookmarkStart w:id="2359" w:name="_Toc59198804"/>
      <w:bookmarkStart w:id="2360" w:name="_Toc525231404"/>
      <w:bookmarkStart w:id="2361" w:name="_Toc138362016"/>
      <w:r w:rsidRPr="00C33F68">
        <w:t>11.2.4</w:t>
      </w:r>
      <w:r w:rsidRPr="00C33F68">
        <w:tab/>
        <w:t>MIC</w:t>
      </w:r>
      <w:bookmarkEnd w:id="2358"/>
      <w:bookmarkEnd w:id="2359"/>
      <w:bookmarkEnd w:id="2360"/>
      <w:bookmarkEnd w:id="2361"/>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62" w:name="_Toc59199402"/>
      <w:bookmarkStart w:id="2363" w:name="_Toc59198811"/>
      <w:bookmarkStart w:id="2364" w:name="_Toc525231411"/>
      <w:bookmarkStart w:id="2365" w:name="_Toc138362017"/>
      <w:r w:rsidRPr="00C33F68">
        <w:t>11.2.5</w:t>
      </w:r>
      <w:r w:rsidRPr="00C33F68">
        <w:tab/>
        <w:t>UTC-based counter</w:t>
      </w:r>
      <w:bookmarkEnd w:id="2362"/>
      <w:bookmarkEnd w:id="2363"/>
      <w:bookmarkEnd w:id="2364"/>
      <w:bookmarkEnd w:id="2365"/>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66" w:name="_Toc59199438"/>
      <w:bookmarkStart w:id="2367" w:name="_Toc59198847"/>
      <w:bookmarkStart w:id="2368" w:name="_Toc525231447"/>
      <w:bookmarkStart w:id="2369" w:name="_Toc138362018"/>
      <w:r w:rsidRPr="00C33F68">
        <w:t>11.2.6</w:t>
      </w:r>
      <w:r w:rsidRPr="00C33F68">
        <w:tab/>
      </w:r>
      <w:r w:rsidR="00AD7EDD" w:rsidRPr="00C33F68">
        <w:t>Application layer</w:t>
      </w:r>
      <w:r w:rsidRPr="00C33F68">
        <w:t xml:space="preserve"> </w:t>
      </w:r>
      <w:r w:rsidR="003E0B28" w:rsidRPr="00C33F68">
        <w:t>g</w:t>
      </w:r>
      <w:r w:rsidRPr="00C33F68">
        <w:t>roup ID</w:t>
      </w:r>
      <w:bookmarkEnd w:id="2366"/>
      <w:bookmarkEnd w:id="2367"/>
      <w:bookmarkEnd w:id="2368"/>
      <w:bookmarkEnd w:id="2369"/>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70"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70"/>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71" w:name="_Toc59199434"/>
      <w:bookmarkStart w:id="2372" w:name="_Toc59198843"/>
      <w:bookmarkStart w:id="2373" w:name="_Toc138362019"/>
      <w:r w:rsidRPr="00C33F68">
        <w:t>11.2.7</w:t>
      </w:r>
      <w:r w:rsidRPr="00C33F68">
        <w:tab/>
        <w:t xml:space="preserve">User </w:t>
      </w:r>
      <w:r w:rsidR="003D75CD" w:rsidRPr="00C33F68">
        <w:t>info</w:t>
      </w:r>
      <w:r w:rsidRPr="00C33F68">
        <w:t xml:space="preserve"> ID</w:t>
      </w:r>
      <w:bookmarkEnd w:id="2371"/>
      <w:bookmarkEnd w:id="2372"/>
      <w:bookmarkEnd w:id="2373"/>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74" w:name="_Toc73378972"/>
      <w:bookmarkStart w:id="2375" w:name="_Toc138362020"/>
      <w:r w:rsidRPr="00C33F68">
        <w:t>11.2.</w:t>
      </w:r>
      <w:r w:rsidR="00B735B5" w:rsidRPr="00C33F68">
        <w:rPr>
          <w:lang w:eastAsia="zh-CN"/>
        </w:rPr>
        <w:t>8</w:t>
      </w:r>
      <w:r w:rsidRPr="00C33F68">
        <w:tab/>
      </w:r>
      <w:bookmarkEnd w:id="2374"/>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75"/>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76" w:name="_Toc138362021"/>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76"/>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77" w:name="_Toc138362022"/>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77"/>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78" w:name="_Toc525231415"/>
      <w:bookmarkStart w:id="2379" w:name="_Toc59198815"/>
      <w:bookmarkStart w:id="2380" w:name="_Toc75283173"/>
      <w:bookmarkStart w:id="2381" w:name="_Toc138362023"/>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78"/>
      <w:bookmarkEnd w:id="2379"/>
      <w:bookmarkEnd w:id="2380"/>
      <w:bookmarkEnd w:id="2381"/>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82"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82"/>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83" w:name="_Toc525231451"/>
      <w:bookmarkStart w:id="2384" w:name="_Toc59198851"/>
      <w:bookmarkStart w:id="2385" w:name="_Toc75283209"/>
      <w:bookmarkStart w:id="2386" w:name="_Toc138362024"/>
      <w:r w:rsidRPr="00C33F68">
        <w:t>11.2.</w:t>
      </w:r>
      <w:r w:rsidR="0033071C" w:rsidRPr="00C33F68">
        <w:t>1</w:t>
      </w:r>
      <w:r w:rsidR="00244331" w:rsidRPr="00C33F68">
        <w:t>2</w:t>
      </w:r>
      <w:r w:rsidRPr="00C33F68">
        <w:tab/>
        <w:t>NCGI</w:t>
      </w:r>
      <w:bookmarkEnd w:id="2383"/>
      <w:bookmarkEnd w:id="2384"/>
      <w:bookmarkEnd w:id="2385"/>
      <w:bookmarkEnd w:id="2386"/>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87" w:name="_Toc138362025"/>
      <w:r w:rsidRPr="00C33F68">
        <w:t>11.2.</w:t>
      </w:r>
      <w:r w:rsidR="00A40FD2" w:rsidRPr="00C33F68">
        <w:t>13</w:t>
      </w:r>
      <w:r w:rsidRPr="00C33F68">
        <w:tab/>
        <w:t>Metadata</w:t>
      </w:r>
      <w:bookmarkEnd w:id="2387"/>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88" w:name="_Toc138362026"/>
      <w:r>
        <w:t>11.2.14</w:t>
      </w:r>
      <w:r>
        <w:tab/>
        <w:t>RRC container</w:t>
      </w:r>
      <w:bookmarkEnd w:id="2388"/>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89" w:name="_Toc138362027"/>
      <w:r w:rsidRPr="00C33F68">
        <w:t>11.</w:t>
      </w:r>
      <w:r w:rsidR="00C144F4" w:rsidRPr="00C33F68">
        <w:t>3</w:t>
      </w:r>
      <w:r w:rsidR="00C144F4" w:rsidRPr="00C33F68">
        <w:tab/>
        <w:t xml:space="preserve">PC5 </w:t>
      </w:r>
      <w:r w:rsidR="0068406F" w:rsidRPr="00C33F68">
        <w:t>s</w:t>
      </w:r>
      <w:r w:rsidR="00C144F4" w:rsidRPr="00C33F68">
        <w:t>ignalling message formats</w:t>
      </w:r>
      <w:bookmarkEnd w:id="2389"/>
    </w:p>
    <w:p w14:paraId="28576811" w14:textId="77777777" w:rsidR="00CE7C6B" w:rsidRPr="00C33F68" w:rsidRDefault="00AF026B" w:rsidP="0037175B">
      <w:pPr>
        <w:pStyle w:val="Heading3"/>
      </w:pPr>
      <w:bookmarkStart w:id="2390" w:name="_Toc525231502"/>
      <w:bookmarkStart w:id="2391" w:name="_Toc68196425"/>
      <w:bookmarkStart w:id="2392" w:name="_Toc59209093"/>
      <w:bookmarkStart w:id="2393" w:name="_Toc51951316"/>
      <w:bookmarkStart w:id="2394" w:name="_Toc45882766"/>
      <w:bookmarkStart w:id="2395" w:name="_Toc45282380"/>
      <w:bookmarkStart w:id="2396" w:name="_Toc34404484"/>
      <w:bookmarkStart w:id="2397" w:name="_Toc34388713"/>
      <w:bookmarkStart w:id="2398" w:name="_Toc25070722"/>
      <w:bookmarkStart w:id="2399" w:name="_Toc138362028"/>
      <w:r w:rsidRPr="00C33F68">
        <w:t>11.</w:t>
      </w:r>
      <w:r w:rsidR="00CE7C6B" w:rsidRPr="00C33F68">
        <w:t>3.1</w:t>
      </w:r>
      <w:r w:rsidR="00CE7C6B" w:rsidRPr="00C33F68">
        <w:tab/>
      </w:r>
      <w:bookmarkEnd w:id="2390"/>
      <w:r w:rsidR="00CE7C6B" w:rsidRPr="00C33F68">
        <w:t>ProSe PC5 signalling message type</w:t>
      </w:r>
      <w:bookmarkEnd w:id="2391"/>
      <w:bookmarkEnd w:id="2392"/>
      <w:bookmarkEnd w:id="2393"/>
      <w:bookmarkEnd w:id="2394"/>
      <w:bookmarkEnd w:id="2395"/>
      <w:bookmarkEnd w:id="2396"/>
      <w:bookmarkEnd w:id="2397"/>
      <w:bookmarkEnd w:id="2398"/>
      <w:bookmarkEnd w:id="2399"/>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400" w:name="MCCQCTEMPBM_00000037"/>
          </w:p>
        </w:tc>
      </w:tr>
      <w:bookmarkEnd w:id="2400"/>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401" w:name="_Toc68196426"/>
      <w:bookmarkStart w:id="2402" w:name="_Toc59209094"/>
      <w:bookmarkStart w:id="2403" w:name="_Toc51951317"/>
      <w:bookmarkStart w:id="2404" w:name="_Toc45882767"/>
      <w:bookmarkStart w:id="2405" w:name="_Toc45282381"/>
      <w:bookmarkStart w:id="2406" w:name="_Toc34404485"/>
      <w:bookmarkStart w:id="2407" w:name="_Toc34388714"/>
      <w:bookmarkStart w:id="2408" w:name="_Toc25070723"/>
      <w:bookmarkStart w:id="2409" w:name="_Toc525231504"/>
      <w:bookmarkStart w:id="2410" w:name="_Toc138362029"/>
      <w:r w:rsidRPr="00C33F68">
        <w:t>11.</w:t>
      </w:r>
      <w:r w:rsidR="00CE7C6B" w:rsidRPr="00C33F68">
        <w:t>3.2</w:t>
      </w:r>
      <w:r w:rsidR="00CE7C6B" w:rsidRPr="00C33F68">
        <w:tab/>
        <w:t>Sequence number</w:t>
      </w:r>
      <w:bookmarkEnd w:id="2401"/>
      <w:bookmarkEnd w:id="2402"/>
      <w:bookmarkEnd w:id="2403"/>
      <w:bookmarkEnd w:id="2404"/>
      <w:bookmarkEnd w:id="2405"/>
      <w:bookmarkEnd w:id="2406"/>
      <w:bookmarkEnd w:id="2407"/>
      <w:bookmarkEnd w:id="2408"/>
      <w:bookmarkEnd w:id="2409"/>
      <w:bookmarkEnd w:id="2410"/>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411" w:name="_Toc68196427"/>
      <w:bookmarkStart w:id="2412" w:name="_Toc59209095"/>
      <w:bookmarkStart w:id="2413" w:name="_Toc51951318"/>
      <w:bookmarkStart w:id="2414" w:name="_Toc45882768"/>
      <w:bookmarkStart w:id="2415" w:name="_Toc45282382"/>
      <w:bookmarkStart w:id="2416" w:name="_Toc34404486"/>
      <w:bookmarkStart w:id="2417" w:name="_Toc34388715"/>
      <w:bookmarkStart w:id="2418" w:name="_Toc25070724"/>
      <w:bookmarkStart w:id="2419" w:name="_Toc138362030"/>
      <w:r w:rsidRPr="00C33F68">
        <w:t>11.</w:t>
      </w:r>
      <w:r w:rsidR="00CE7C6B" w:rsidRPr="00C33F68">
        <w:t>3.3</w:t>
      </w:r>
      <w:r w:rsidR="00CE7C6B" w:rsidRPr="00C33F68">
        <w:tab/>
      </w:r>
      <w:bookmarkEnd w:id="2411"/>
      <w:bookmarkEnd w:id="2412"/>
      <w:bookmarkEnd w:id="2413"/>
      <w:bookmarkEnd w:id="2414"/>
      <w:bookmarkEnd w:id="2415"/>
      <w:bookmarkEnd w:id="2416"/>
      <w:bookmarkEnd w:id="2417"/>
      <w:bookmarkEnd w:id="2418"/>
      <w:r w:rsidR="00735CF5" w:rsidRPr="00C33F68">
        <w:t>ProSe identifier</w:t>
      </w:r>
      <w:bookmarkEnd w:id="2419"/>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20" w:name="_Toc525231443"/>
      <w:bookmarkStart w:id="2421"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22"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22"/>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23" w:name="_Toc68196428"/>
      <w:bookmarkStart w:id="2424" w:name="_Toc59209096"/>
      <w:bookmarkStart w:id="2425" w:name="_Toc51951319"/>
      <w:bookmarkStart w:id="2426" w:name="_Toc45882769"/>
      <w:bookmarkStart w:id="2427" w:name="_Toc45282383"/>
      <w:bookmarkStart w:id="2428" w:name="_Toc34404487"/>
      <w:bookmarkStart w:id="2429" w:name="_Toc34388716"/>
      <w:bookmarkStart w:id="2430" w:name="_Toc138362031"/>
      <w:r w:rsidRPr="00C33F68">
        <w:t>11.</w:t>
      </w:r>
      <w:r w:rsidR="00CE7C6B" w:rsidRPr="00C33F68">
        <w:t>3.4</w:t>
      </w:r>
      <w:r w:rsidR="00CE7C6B" w:rsidRPr="00C33F68">
        <w:tab/>
      </w:r>
      <w:bookmarkEnd w:id="2420"/>
      <w:r w:rsidR="00CE7C6B" w:rsidRPr="00C33F68">
        <w:t>Application layer ID</w:t>
      </w:r>
      <w:bookmarkEnd w:id="2421"/>
      <w:bookmarkEnd w:id="2423"/>
      <w:bookmarkEnd w:id="2424"/>
      <w:bookmarkEnd w:id="2425"/>
      <w:bookmarkEnd w:id="2426"/>
      <w:bookmarkEnd w:id="2427"/>
      <w:bookmarkEnd w:id="2428"/>
      <w:bookmarkEnd w:id="2429"/>
      <w:bookmarkEnd w:id="2430"/>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31" w:name="_Toc25070726"/>
      <w:bookmarkStart w:id="2432"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33"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33"/>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34" w:name="_Toc68196429"/>
      <w:bookmarkStart w:id="2435" w:name="_Toc59209097"/>
      <w:bookmarkStart w:id="2436" w:name="_Toc51951320"/>
      <w:bookmarkStart w:id="2437" w:name="_Toc45882770"/>
      <w:bookmarkStart w:id="2438" w:name="_Toc45282384"/>
      <w:bookmarkStart w:id="2439" w:name="_Toc34404488"/>
      <w:bookmarkStart w:id="2440" w:name="_Toc34388717"/>
      <w:bookmarkStart w:id="2441" w:name="_Toc138362032"/>
      <w:r w:rsidRPr="00C33F68">
        <w:t>11.</w:t>
      </w:r>
      <w:r w:rsidR="00CE7C6B" w:rsidRPr="00C33F68">
        <w:t>3.5</w:t>
      </w:r>
      <w:r w:rsidR="00CE7C6B" w:rsidRPr="00C33F68">
        <w:tab/>
        <w:t>PC5 QoS flow descriptions</w:t>
      </w:r>
      <w:bookmarkEnd w:id="2431"/>
      <w:bookmarkEnd w:id="2432"/>
      <w:bookmarkEnd w:id="2434"/>
      <w:bookmarkEnd w:id="2435"/>
      <w:bookmarkEnd w:id="2436"/>
      <w:bookmarkEnd w:id="2437"/>
      <w:bookmarkEnd w:id="2438"/>
      <w:bookmarkEnd w:id="2439"/>
      <w:bookmarkEnd w:id="2440"/>
      <w:bookmarkEnd w:id="2441"/>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42" w:name="MCCQCTEMPBM_00000038"/>
          </w:p>
        </w:tc>
      </w:tr>
      <w:bookmarkEnd w:id="2442"/>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43" w:name="_Toc525231506"/>
    </w:p>
    <w:p w14:paraId="63FDF96C" w14:textId="77777777" w:rsidR="00CE7C6B" w:rsidRPr="00C33F68" w:rsidRDefault="00AF026B" w:rsidP="0037175B">
      <w:pPr>
        <w:pStyle w:val="Heading3"/>
      </w:pPr>
      <w:bookmarkStart w:id="2444" w:name="_Toc68196430"/>
      <w:bookmarkStart w:id="2445" w:name="_Toc59209098"/>
      <w:bookmarkStart w:id="2446" w:name="_Toc51951321"/>
      <w:bookmarkStart w:id="2447" w:name="_Toc45882771"/>
      <w:bookmarkStart w:id="2448" w:name="_Toc45282385"/>
      <w:bookmarkStart w:id="2449" w:name="_Toc34404489"/>
      <w:bookmarkStart w:id="2450" w:name="_Toc34388718"/>
      <w:bookmarkStart w:id="2451" w:name="_Toc25070727"/>
      <w:bookmarkStart w:id="2452" w:name="_Toc138362033"/>
      <w:r w:rsidRPr="00C33F68">
        <w:t>11.</w:t>
      </w:r>
      <w:r w:rsidR="00CE7C6B" w:rsidRPr="00C33F68">
        <w:t>3.6</w:t>
      </w:r>
      <w:r w:rsidR="00CE7C6B" w:rsidRPr="00C33F68">
        <w:tab/>
        <w:t>IP address config</w:t>
      </w:r>
      <w:bookmarkEnd w:id="2443"/>
      <w:r w:rsidR="00CE7C6B" w:rsidRPr="00C33F68">
        <w:t>uration</w:t>
      </w:r>
      <w:bookmarkEnd w:id="2444"/>
      <w:bookmarkEnd w:id="2445"/>
      <w:bookmarkEnd w:id="2446"/>
      <w:bookmarkEnd w:id="2447"/>
      <w:bookmarkEnd w:id="2448"/>
      <w:bookmarkEnd w:id="2449"/>
      <w:bookmarkEnd w:id="2450"/>
      <w:bookmarkEnd w:id="2451"/>
      <w:bookmarkEnd w:id="2452"/>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53" w:name="MCCQCTEMPBM_00000039"/>
          </w:p>
        </w:tc>
      </w:tr>
      <w:bookmarkEnd w:id="2453"/>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54" w:name="MCCQCTEMPBM_00000040"/>
          </w:p>
        </w:tc>
      </w:tr>
      <w:bookmarkEnd w:id="2454"/>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55" w:name="_Toc68196431"/>
      <w:bookmarkStart w:id="2456" w:name="_Toc59209099"/>
      <w:bookmarkStart w:id="2457" w:name="_Toc51951322"/>
      <w:bookmarkStart w:id="2458" w:name="_Toc45882772"/>
      <w:bookmarkStart w:id="2459" w:name="_Toc45282386"/>
      <w:bookmarkStart w:id="2460" w:name="_Toc34404490"/>
      <w:bookmarkStart w:id="2461" w:name="_Toc34388719"/>
      <w:bookmarkStart w:id="2462" w:name="_Toc25070728"/>
      <w:bookmarkStart w:id="2463" w:name="_Toc525231507"/>
      <w:bookmarkStart w:id="2464" w:name="_Toc138362034"/>
      <w:r w:rsidRPr="00C33F68">
        <w:t>11.</w:t>
      </w:r>
      <w:r w:rsidR="00CE7C6B" w:rsidRPr="00C33F68">
        <w:t>3.7</w:t>
      </w:r>
      <w:r w:rsidR="00CE7C6B" w:rsidRPr="00C33F68">
        <w:tab/>
        <w:t>Link local IPv6 address</w:t>
      </w:r>
      <w:bookmarkEnd w:id="2455"/>
      <w:bookmarkEnd w:id="2456"/>
      <w:bookmarkEnd w:id="2457"/>
      <w:bookmarkEnd w:id="2458"/>
      <w:bookmarkEnd w:id="2459"/>
      <w:bookmarkEnd w:id="2460"/>
      <w:bookmarkEnd w:id="2461"/>
      <w:bookmarkEnd w:id="2462"/>
      <w:bookmarkEnd w:id="2463"/>
      <w:bookmarkEnd w:id="2464"/>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65" w:name="_Toc68196433"/>
      <w:bookmarkStart w:id="2466" w:name="_Toc59209101"/>
      <w:bookmarkStart w:id="2467" w:name="_Toc51951324"/>
      <w:bookmarkStart w:id="2468" w:name="_Toc45882774"/>
      <w:bookmarkStart w:id="2469" w:name="_Toc45282388"/>
      <w:bookmarkStart w:id="2470" w:name="_Toc34404492"/>
      <w:bookmarkStart w:id="2471" w:name="_Toc34388721"/>
      <w:bookmarkStart w:id="2472" w:name="_Toc502240455"/>
      <w:bookmarkStart w:id="2473" w:name="_Toc138362035"/>
      <w:r w:rsidRPr="00C33F68">
        <w:t>11.</w:t>
      </w:r>
      <w:r w:rsidR="00CE7C6B" w:rsidRPr="00C33F68">
        <w:t>3.</w:t>
      </w:r>
      <w:r w:rsidR="006B6495" w:rsidRPr="00C33F68">
        <w:t>8</w:t>
      </w:r>
      <w:r w:rsidR="00CE7C6B" w:rsidRPr="00C33F68">
        <w:tab/>
        <w:t>PC5 signalling protocol cause</w:t>
      </w:r>
      <w:bookmarkEnd w:id="2465"/>
      <w:bookmarkEnd w:id="2466"/>
      <w:bookmarkEnd w:id="2467"/>
      <w:bookmarkEnd w:id="2468"/>
      <w:bookmarkEnd w:id="2469"/>
      <w:bookmarkEnd w:id="2470"/>
      <w:bookmarkEnd w:id="2471"/>
      <w:bookmarkEnd w:id="2472"/>
      <w:bookmarkEnd w:id="2473"/>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74" w:name="MCCQCTEMPBM_00000041"/>
          </w:p>
        </w:tc>
      </w:tr>
      <w:bookmarkEnd w:id="2474"/>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75" w:name="_Toc68196436"/>
      <w:bookmarkStart w:id="2476" w:name="_Toc59209104"/>
      <w:bookmarkStart w:id="2477" w:name="_Toc51951327"/>
      <w:bookmarkStart w:id="2478" w:name="_Toc45882777"/>
      <w:bookmarkStart w:id="2479" w:name="_Toc45282391"/>
      <w:bookmarkStart w:id="2480" w:name="_Toc138362036"/>
      <w:r w:rsidRPr="00C33F68">
        <w:t>11.</w:t>
      </w:r>
      <w:r w:rsidR="00CE7C6B" w:rsidRPr="00C33F68">
        <w:t>3.</w:t>
      </w:r>
      <w:r w:rsidR="006B6495" w:rsidRPr="00C33F68">
        <w:t>9</w:t>
      </w:r>
      <w:r w:rsidR="00CE7C6B" w:rsidRPr="00C33F68">
        <w:tab/>
        <w:t>Key establishment information container</w:t>
      </w:r>
      <w:bookmarkEnd w:id="2475"/>
      <w:bookmarkEnd w:id="2476"/>
      <w:bookmarkEnd w:id="2477"/>
      <w:bookmarkEnd w:id="2478"/>
      <w:bookmarkEnd w:id="2479"/>
      <w:bookmarkEnd w:id="2480"/>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81" w:name="_Toc68196437"/>
      <w:bookmarkStart w:id="2482" w:name="_Toc59209105"/>
      <w:bookmarkStart w:id="2483" w:name="_Toc51951328"/>
      <w:bookmarkStart w:id="2484" w:name="_Toc45882778"/>
      <w:bookmarkStart w:id="2485" w:name="_Toc45282392"/>
      <w:bookmarkStart w:id="2486" w:name="_Toc138362037"/>
      <w:r w:rsidRPr="00C33F68">
        <w:t>11.</w:t>
      </w:r>
      <w:r w:rsidR="00CE7C6B" w:rsidRPr="00C33F68">
        <w:t>3.1</w:t>
      </w:r>
      <w:r w:rsidR="006B6495" w:rsidRPr="00C33F68">
        <w:t>0</w:t>
      </w:r>
      <w:r w:rsidR="00CE7C6B" w:rsidRPr="00C33F68">
        <w:tab/>
        <w:t>Nonce</w:t>
      </w:r>
      <w:bookmarkEnd w:id="2481"/>
      <w:bookmarkEnd w:id="2482"/>
      <w:bookmarkEnd w:id="2483"/>
      <w:bookmarkEnd w:id="2484"/>
      <w:bookmarkEnd w:id="2485"/>
      <w:bookmarkEnd w:id="2486"/>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87" w:name="_Toc68196438"/>
      <w:bookmarkStart w:id="2488" w:name="_Toc59209106"/>
      <w:bookmarkStart w:id="2489" w:name="_Toc51951329"/>
      <w:bookmarkStart w:id="2490" w:name="_Toc45882779"/>
      <w:bookmarkStart w:id="2491" w:name="_Toc45282393"/>
      <w:bookmarkStart w:id="2492" w:name="_Toc138362038"/>
      <w:r w:rsidRPr="00C33F68">
        <w:t>11.</w:t>
      </w:r>
      <w:r w:rsidR="00CE7C6B" w:rsidRPr="00C33F68">
        <w:t>3.1</w:t>
      </w:r>
      <w:r w:rsidR="006B6495" w:rsidRPr="00C33F68">
        <w:t>1</w:t>
      </w:r>
      <w:r w:rsidR="00CE7C6B" w:rsidRPr="00C33F68">
        <w:tab/>
        <w:t>UE security capabilities</w:t>
      </w:r>
      <w:bookmarkEnd w:id="2487"/>
      <w:bookmarkEnd w:id="2488"/>
      <w:bookmarkEnd w:id="2489"/>
      <w:bookmarkEnd w:id="2490"/>
      <w:bookmarkEnd w:id="2491"/>
      <w:bookmarkEnd w:id="2492"/>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93" w:name="MCCQCTEMPBM_00000042"/>
          </w:p>
        </w:tc>
      </w:tr>
      <w:bookmarkEnd w:id="2493"/>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94" w:name="MCCQCTEMPBM_00000043"/>
          </w:p>
        </w:tc>
      </w:tr>
      <w:bookmarkEnd w:id="2494"/>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95" w:name="MCCQCTEMPBM_00000044"/>
          </w:p>
        </w:tc>
      </w:tr>
      <w:bookmarkEnd w:id="2495"/>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96" w:name="MCCQCTEMPBM_00000045"/>
          </w:p>
        </w:tc>
      </w:tr>
      <w:bookmarkEnd w:id="2496"/>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97" w:name="MCCQCTEMPBM_00000046"/>
          </w:p>
        </w:tc>
      </w:tr>
      <w:bookmarkEnd w:id="2497"/>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98" w:name="MCCQCTEMPBM_00000047"/>
          </w:p>
        </w:tc>
      </w:tr>
      <w:bookmarkEnd w:id="2498"/>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99" w:name="MCCQCTEMPBM_00000048"/>
          </w:p>
        </w:tc>
      </w:tr>
      <w:bookmarkEnd w:id="2499"/>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500" w:name="MCCQCTEMPBM_00000049"/>
          </w:p>
        </w:tc>
      </w:tr>
      <w:bookmarkEnd w:id="2500"/>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501" w:name="MCCQCTEMPBM_00000050"/>
          </w:p>
        </w:tc>
      </w:tr>
      <w:bookmarkEnd w:id="2501"/>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502" w:name="MCCQCTEMPBM_00000051"/>
          </w:p>
        </w:tc>
      </w:tr>
      <w:bookmarkEnd w:id="2502"/>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503" w:name="MCCQCTEMPBM_00000052"/>
          </w:p>
        </w:tc>
      </w:tr>
      <w:bookmarkEnd w:id="2503"/>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504" w:name="MCCQCTEMPBM_00000053"/>
          </w:p>
        </w:tc>
      </w:tr>
      <w:bookmarkEnd w:id="2504"/>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505" w:name="MCCQCTEMPBM_00000054"/>
          </w:p>
        </w:tc>
      </w:tr>
      <w:bookmarkEnd w:id="2505"/>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506" w:name="MCCQCTEMPBM_00000055"/>
          </w:p>
        </w:tc>
      </w:tr>
      <w:bookmarkEnd w:id="2506"/>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507" w:name="MCCQCTEMPBM_00000056"/>
          </w:p>
        </w:tc>
      </w:tr>
      <w:bookmarkEnd w:id="2507"/>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508" w:name="MCCQCTEMPBM_00000057"/>
          </w:p>
        </w:tc>
      </w:tr>
      <w:bookmarkEnd w:id="2508"/>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509" w:name="MCCQCTEMPBM_00000058"/>
          </w:p>
        </w:tc>
      </w:tr>
      <w:bookmarkEnd w:id="2509"/>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510" w:name="_PERM_MCCTEMPBM_CRPT33550191___2"/>
            <w:bookmarkStart w:id="2511" w:name="MCCQCTEMPBM_00000059"/>
            <w:bookmarkEnd w:id="2510"/>
          </w:p>
        </w:tc>
      </w:tr>
      <w:bookmarkEnd w:id="2511"/>
    </w:tbl>
    <w:p w14:paraId="700D5141" w14:textId="77777777" w:rsidR="00CE7C6B" w:rsidRPr="00C33F68" w:rsidRDefault="00CE7C6B" w:rsidP="0037175B"/>
    <w:p w14:paraId="49F31430" w14:textId="77777777" w:rsidR="00CE7C6B" w:rsidRPr="00C33F68" w:rsidRDefault="00AF026B" w:rsidP="0037175B">
      <w:pPr>
        <w:pStyle w:val="Heading3"/>
      </w:pPr>
      <w:bookmarkStart w:id="2512" w:name="_Toc68196439"/>
      <w:bookmarkStart w:id="2513" w:name="_Toc59209107"/>
      <w:bookmarkStart w:id="2514" w:name="_Toc51951330"/>
      <w:bookmarkStart w:id="2515" w:name="_Toc45882780"/>
      <w:bookmarkStart w:id="2516" w:name="_Toc45282394"/>
      <w:bookmarkStart w:id="2517" w:name="_Toc138362039"/>
      <w:r w:rsidRPr="00C33F68">
        <w:t>11.</w:t>
      </w:r>
      <w:r w:rsidR="00CE7C6B" w:rsidRPr="00C33F68">
        <w:t>3.1</w:t>
      </w:r>
      <w:r w:rsidR="006B6495" w:rsidRPr="00C33F68">
        <w:t>2</w:t>
      </w:r>
      <w:r w:rsidR="00CE7C6B" w:rsidRPr="00C33F68">
        <w:tab/>
        <w:t>UE PC5 unicast signalling security policy</w:t>
      </w:r>
      <w:bookmarkEnd w:id="2512"/>
      <w:bookmarkEnd w:id="2513"/>
      <w:bookmarkEnd w:id="2514"/>
      <w:bookmarkEnd w:id="2515"/>
      <w:bookmarkEnd w:id="2516"/>
      <w:bookmarkEnd w:id="2517"/>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18" w:name="MCCQCTEMPBM_00000060"/>
          </w:p>
        </w:tc>
      </w:tr>
      <w:bookmarkEnd w:id="2518"/>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19" w:name="MCCQCTEMPBM_00000061"/>
          </w:p>
        </w:tc>
      </w:tr>
      <w:bookmarkEnd w:id="2519"/>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20" w:name="MCCQCTEMPBM_00000062"/>
          </w:p>
        </w:tc>
      </w:tr>
      <w:bookmarkEnd w:id="2520"/>
    </w:tbl>
    <w:p w14:paraId="41588ABD" w14:textId="77777777" w:rsidR="00CE7C6B" w:rsidRPr="00C33F68" w:rsidRDefault="00CE7C6B" w:rsidP="0037175B"/>
    <w:p w14:paraId="7CCF492D" w14:textId="77777777" w:rsidR="00CE7C6B" w:rsidRPr="00C33F68" w:rsidRDefault="00AF026B" w:rsidP="0037175B">
      <w:pPr>
        <w:pStyle w:val="Heading3"/>
      </w:pPr>
      <w:bookmarkStart w:id="2521" w:name="_Toc68196440"/>
      <w:bookmarkStart w:id="2522" w:name="_Toc59209108"/>
      <w:bookmarkStart w:id="2523" w:name="_Toc51951331"/>
      <w:bookmarkStart w:id="2524" w:name="_Toc45882781"/>
      <w:bookmarkStart w:id="2525" w:name="_Toc45282395"/>
      <w:bookmarkStart w:id="2526" w:name="_Toc138362040"/>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21"/>
      <w:bookmarkEnd w:id="2522"/>
      <w:bookmarkEnd w:id="2523"/>
      <w:bookmarkEnd w:id="2524"/>
      <w:bookmarkEnd w:id="2525"/>
      <w:bookmarkEnd w:id="2526"/>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27" w:name="_Toc68196441"/>
      <w:bookmarkStart w:id="2528" w:name="_Toc59209109"/>
      <w:bookmarkStart w:id="2529" w:name="_Toc51951332"/>
      <w:bookmarkStart w:id="2530" w:name="_Toc45882782"/>
      <w:bookmarkStart w:id="2531" w:name="_Toc45282396"/>
      <w:bookmarkStart w:id="2532" w:name="_Toc502240469"/>
      <w:bookmarkStart w:id="2533" w:name="_Toc138362041"/>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27"/>
      <w:bookmarkEnd w:id="2528"/>
      <w:bookmarkEnd w:id="2529"/>
      <w:bookmarkEnd w:id="2530"/>
      <w:bookmarkEnd w:id="2531"/>
      <w:bookmarkEnd w:id="2532"/>
      <w:bookmarkEnd w:id="2533"/>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34" w:name="_Toc68196443"/>
      <w:bookmarkStart w:id="2535" w:name="_Toc59209111"/>
      <w:bookmarkStart w:id="2536" w:name="_Toc51951334"/>
      <w:bookmarkStart w:id="2537" w:name="_Toc45882784"/>
      <w:bookmarkStart w:id="2538" w:name="_Toc45282398"/>
      <w:bookmarkStart w:id="2539" w:name="_Toc502240465"/>
      <w:bookmarkStart w:id="2540" w:name="_Toc138362042"/>
      <w:bookmarkStart w:id="2541" w:name="_Toc68196447"/>
      <w:bookmarkStart w:id="2542" w:name="_Toc59209115"/>
      <w:bookmarkStart w:id="2543" w:name="_Toc51951338"/>
      <w:bookmarkStart w:id="2544" w:name="_Toc45882788"/>
      <w:bookmarkStart w:id="2545" w:name="_Toc45282402"/>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34"/>
      <w:bookmarkEnd w:id="2535"/>
      <w:bookmarkEnd w:id="2536"/>
      <w:bookmarkEnd w:id="2537"/>
      <w:bookmarkEnd w:id="2538"/>
      <w:bookmarkEnd w:id="2539"/>
      <w:bookmarkEnd w:id="2540"/>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46" w:name="_Toc68196444"/>
      <w:bookmarkStart w:id="2547" w:name="_Toc59209112"/>
      <w:bookmarkStart w:id="2548" w:name="_Toc51951335"/>
      <w:bookmarkStart w:id="2549" w:name="_Toc45882785"/>
      <w:bookmarkStart w:id="2550" w:name="_Toc45282399"/>
      <w:bookmarkStart w:id="2551" w:name="_Toc502240468"/>
      <w:bookmarkStart w:id="2552" w:name="_Toc138362043"/>
      <w:bookmarkStart w:id="2553" w:name="_Toc502240467"/>
      <w:r w:rsidRPr="00C33F68">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46"/>
      <w:bookmarkEnd w:id="2547"/>
      <w:bookmarkEnd w:id="2548"/>
      <w:bookmarkEnd w:id="2549"/>
      <w:bookmarkEnd w:id="2550"/>
      <w:bookmarkEnd w:id="2551"/>
      <w:bookmarkEnd w:id="2552"/>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54" w:name="_Toc68196445"/>
      <w:bookmarkStart w:id="2555" w:name="_Toc59209113"/>
      <w:bookmarkStart w:id="2556" w:name="_Toc51951336"/>
      <w:bookmarkStart w:id="2557" w:name="_Toc45882786"/>
      <w:bookmarkStart w:id="2558" w:name="_Toc45282400"/>
      <w:bookmarkStart w:id="2559" w:name="_Toc138362044"/>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53"/>
      <w:bookmarkEnd w:id="2554"/>
      <w:bookmarkEnd w:id="2555"/>
      <w:bookmarkEnd w:id="2556"/>
      <w:bookmarkEnd w:id="2557"/>
      <w:bookmarkEnd w:id="2558"/>
      <w:bookmarkEnd w:id="2559"/>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60" w:name="_Toc138362045"/>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41"/>
      <w:bookmarkEnd w:id="2542"/>
      <w:bookmarkEnd w:id="2543"/>
      <w:bookmarkEnd w:id="2544"/>
      <w:bookmarkEnd w:id="2545"/>
      <w:bookmarkEnd w:id="2560"/>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61" w:name="MCCQCTEMPBM_00000063"/>
          </w:p>
        </w:tc>
      </w:tr>
      <w:bookmarkEnd w:id="2561"/>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62" w:name="MCCQCTEMPBM_00000064"/>
          </w:p>
        </w:tc>
      </w:tr>
      <w:bookmarkEnd w:id="2562"/>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63" w:name="MCCQCTEMPBM_00000065"/>
          </w:p>
        </w:tc>
      </w:tr>
      <w:bookmarkEnd w:id="2563"/>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64" w:name="_Toc525231510"/>
      <w:bookmarkStart w:id="2565" w:name="_Toc68196432"/>
      <w:bookmarkStart w:id="2566" w:name="_Toc59209100"/>
      <w:bookmarkStart w:id="2567" w:name="_Toc51951323"/>
      <w:bookmarkStart w:id="2568" w:name="_Toc45882773"/>
      <w:bookmarkStart w:id="2569" w:name="_Toc45282387"/>
      <w:bookmarkStart w:id="2570" w:name="_Toc34404491"/>
      <w:bookmarkStart w:id="2571" w:name="_Toc34388720"/>
      <w:bookmarkStart w:id="2572" w:name="_Toc138362046"/>
      <w:r w:rsidRPr="00C33F68">
        <w:rPr>
          <w:szCs w:val="22"/>
          <w:lang w:eastAsia="zh-CN"/>
        </w:rPr>
        <w:t>11.3.19</w:t>
      </w:r>
      <w:r w:rsidRPr="00C33F68">
        <w:rPr>
          <w:szCs w:val="22"/>
        </w:rPr>
        <w:tab/>
      </w:r>
      <w:bookmarkEnd w:id="2564"/>
      <w:r w:rsidRPr="00C33F68">
        <w:rPr>
          <w:szCs w:val="22"/>
        </w:rPr>
        <w:t>Link modification operation code</w:t>
      </w:r>
      <w:bookmarkEnd w:id="2565"/>
      <w:bookmarkEnd w:id="2566"/>
      <w:bookmarkEnd w:id="2567"/>
      <w:bookmarkEnd w:id="2568"/>
      <w:bookmarkEnd w:id="2569"/>
      <w:bookmarkEnd w:id="2570"/>
      <w:bookmarkEnd w:id="2571"/>
      <w:bookmarkEnd w:id="2572"/>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73" w:name="MCCQCTEMPBM_00000066"/>
          </w:p>
        </w:tc>
      </w:tr>
      <w:bookmarkEnd w:id="2573"/>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74" w:name="_Toc68196434"/>
      <w:bookmarkStart w:id="2575" w:name="_Toc59209102"/>
      <w:bookmarkStart w:id="2576" w:name="_Toc51951325"/>
      <w:bookmarkStart w:id="2577" w:name="_Toc45882775"/>
      <w:bookmarkStart w:id="2578" w:name="_Toc45282389"/>
      <w:bookmarkStart w:id="2579" w:name="_Toc34404493"/>
      <w:bookmarkStart w:id="2580" w:name="_Toc34388722"/>
      <w:bookmarkStart w:id="2581" w:name="_Toc138362047"/>
      <w:r w:rsidRPr="00C33F68">
        <w:t>11.3.20</w:t>
      </w:r>
      <w:r w:rsidRPr="00C33F68">
        <w:tab/>
        <w:t>Keep-alive counter</w:t>
      </w:r>
      <w:bookmarkEnd w:id="2574"/>
      <w:bookmarkEnd w:id="2575"/>
      <w:bookmarkEnd w:id="2576"/>
      <w:bookmarkEnd w:id="2577"/>
      <w:bookmarkEnd w:id="2578"/>
      <w:bookmarkEnd w:id="2579"/>
      <w:bookmarkEnd w:id="2580"/>
      <w:bookmarkEnd w:id="2581"/>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82" w:name="_Toc68196435"/>
      <w:bookmarkStart w:id="2583" w:name="_Toc59209103"/>
      <w:bookmarkStart w:id="2584" w:name="_Toc51951326"/>
      <w:bookmarkStart w:id="2585" w:name="_Toc45882776"/>
      <w:bookmarkStart w:id="2586" w:name="_Toc45282390"/>
      <w:bookmarkStart w:id="2587" w:name="_Toc34404494"/>
      <w:bookmarkStart w:id="2588" w:name="_Toc34388723"/>
      <w:bookmarkStart w:id="2589" w:name="_Toc138362048"/>
      <w:r w:rsidRPr="00C33F68">
        <w:t>11.3.21</w:t>
      </w:r>
      <w:r w:rsidRPr="00C33F68">
        <w:tab/>
        <w:t>Maximum inactivity period</w:t>
      </w:r>
      <w:bookmarkEnd w:id="2582"/>
      <w:bookmarkEnd w:id="2583"/>
      <w:bookmarkEnd w:id="2584"/>
      <w:bookmarkEnd w:id="2585"/>
      <w:bookmarkEnd w:id="2586"/>
      <w:bookmarkEnd w:id="2587"/>
      <w:bookmarkEnd w:id="2588"/>
      <w:bookmarkEnd w:id="2589"/>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90" w:name="_Toc68196442"/>
      <w:bookmarkStart w:id="2591" w:name="_Toc59209110"/>
      <w:bookmarkStart w:id="2592" w:name="_Toc51951333"/>
      <w:bookmarkStart w:id="2593" w:name="_Toc45882783"/>
      <w:bookmarkStart w:id="2594" w:name="_Toc45282397"/>
    </w:p>
    <w:p w14:paraId="53248BBD" w14:textId="77777777" w:rsidR="008B7C17" w:rsidRPr="00C33F68" w:rsidRDefault="008B7C17" w:rsidP="008B7C17">
      <w:pPr>
        <w:pStyle w:val="Heading3"/>
      </w:pPr>
      <w:bookmarkStart w:id="2595" w:name="_Toc138362049"/>
      <w:r w:rsidRPr="00C33F68">
        <w:t>11.3.22</w:t>
      </w:r>
      <w:r w:rsidRPr="00C33F68">
        <w:tab/>
        <w:t>Selected security algorithms</w:t>
      </w:r>
      <w:bookmarkEnd w:id="2590"/>
      <w:bookmarkEnd w:id="2591"/>
      <w:bookmarkEnd w:id="2592"/>
      <w:bookmarkEnd w:id="2593"/>
      <w:bookmarkEnd w:id="2594"/>
      <w:bookmarkEnd w:id="2595"/>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96" w:name="MCCQCTEMPBM_00000067"/>
          </w:p>
        </w:tc>
      </w:tr>
      <w:bookmarkEnd w:id="2596"/>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97" w:name="MCCQCTEMPBM_00000068"/>
          </w:p>
        </w:tc>
      </w:tr>
      <w:bookmarkEnd w:id="2597"/>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98" w:name="MCCQCTEMPBM_00000069"/>
          </w:p>
        </w:tc>
      </w:tr>
      <w:bookmarkEnd w:id="2598"/>
    </w:tbl>
    <w:p w14:paraId="44DFDB53" w14:textId="77777777" w:rsidR="008B7C17" w:rsidRPr="00C33F68" w:rsidRDefault="008B7C17" w:rsidP="00826ACB"/>
    <w:p w14:paraId="5AEDCE0D" w14:textId="77777777" w:rsidR="008B7C17" w:rsidRPr="00C33F68" w:rsidRDefault="008B7C17" w:rsidP="008B7C17">
      <w:pPr>
        <w:pStyle w:val="Heading3"/>
      </w:pPr>
      <w:bookmarkStart w:id="2599" w:name="_Toc68196446"/>
      <w:bookmarkStart w:id="2600" w:name="_Toc59209114"/>
      <w:bookmarkStart w:id="2601" w:name="_Toc51951337"/>
      <w:bookmarkStart w:id="2602" w:name="_Toc45882787"/>
      <w:bookmarkStart w:id="2603" w:name="_Toc45282401"/>
      <w:bookmarkStart w:id="2604" w:name="_Toc138362050"/>
      <w:r w:rsidRPr="00C33F68">
        <w:t>11.3.23</w:t>
      </w:r>
      <w:r w:rsidRPr="00C33F68">
        <w:tab/>
        <w:t>UE PC5 unicast user plane security policy</w:t>
      </w:r>
      <w:bookmarkEnd w:id="2599"/>
      <w:bookmarkEnd w:id="2600"/>
      <w:bookmarkEnd w:id="2601"/>
      <w:bookmarkEnd w:id="2602"/>
      <w:bookmarkEnd w:id="2603"/>
      <w:bookmarkEnd w:id="2604"/>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605" w:name="MCCQCTEMPBM_00000070"/>
          </w:p>
        </w:tc>
      </w:tr>
      <w:bookmarkEnd w:id="2605"/>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606" w:name="MCCQCTEMPBM_00000071"/>
          </w:p>
        </w:tc>
      </w:tr>
      <w:bookmarkEnd w:id="2606"/>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607" w:name="MCCQCTEMPBM_00000072"/>
          </w:p>
        </w:tc>
      </w:tr>
      <w:bookmarkEnd w:id="2607"/>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608" w:name="_Toc68196448"/>
      <w:bookmarkStart w:id="2609" w:name="_Toc59209116"/>
      <w:bookmarkStart w:id="2610" w:name="_Toc51951339"/>
      <w:bookmarkStart w:id="2611" w:name="_Toc45882789"/>
      <w:bookmarkStart w:id="2612" w:name="_Toc45282403"/>
      <w:bookmarkStart w:id="2613" w:name="_Toc138362051"/>
      <w:r w:rsidRPr="00C33F68">
        <w:t>11.3.24</w:t>
      </w:r>
      <w:r w:rsidRPr="00C33F68">
        <w:tab/>
        <w:t>Re-authentication indication</w:t>
      </w:r>
      <w:bookmarkEnd w:id="2608"/>
      <w:bookmarkEnd w:id="2609"/>
      <w:bookmarkEnd w:id="2610"/>
      <w:bookmarkEnd w:id="2611"/>
      <w:bookmarkEnd w:id="2612"/>
      <w:bookmarkEnd w:id="2613"/>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14" w:name="MCCQCTEMPBM_00000073"/>
          </w:p>
        </w:tc>
      </w:tr>
      <w:bookmarkEnd w:id="2614"/>
    </w:tbl>
    <w:p w14:paraId="4B3407F6" w14:textId="77777777" w:rsidR="008B7C17" w:rsidRPr="00C33F68" w:rsidRDefault="008B7C17" w:rsidP="00123C9D"/>
    <w:p w14:paraId="2622420F" w14:textId="77777777" w:rsidR="008B7C17" w:rsidRPr="00C33F68" w:rsidRDefault="008B7C17" w:rsidP="008B7C17">
      <w:pPr>
        <w:pStyle w:val="Heading3"/>
      </w:pPr>
      <w:bookmarkStart w:id="2615" w:name="_Toc68196449"/>
      <w:bookmarkStart w:id="2616" w:name="_Toc59209117"/>
      <w:bookmarkStart w:id="2617" w:name="_Toc51951340"/>
      <w:bookmarkStart w:id="2618" w:name="_Toc45882790"/>
      <w:bookmarkStart w:id="2619" w:name="_Toc45282404"/>
      <w:bookmarkStart w:id="2620" w:name="_Toc138362052"/>
      <w:r w:rsidRPr="00C33F68">
        <w:t>11.3.25</w:t>
      </w:r>
      <w:r w:rsidRPr="00C33F68">
        <w:tab/>
        <w:t>Layer-2 ID</w:t>
      </w:r>
      <w:bookmarkEnd w:id="2615"/>
      <w:bookmarkEnd w:id="2616"/>
      <w:bookmarkEnd w:id="2617"/>
      <w:bookmarkEnd w:id="2618"/>
      <w:bookmarkEnd w:id="2619"/>
      <w:bookmarkEnd w:id="2620"/>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21" w:name="_Toc138362053"/>
      <w:r w:rsidRPr="00C33F68">
        <w:t>11.3.</w:t>
      </w:r>
      <w:r w:rsidR="0096038B" w:rsidRPr="00C33F68">
        <w:t>26</w:t>
      </w:r>
      <w:r w:rsidRPr="00C33F68">
        <w:tab/>
        <w:t>Relay service code</w:t>
      </w:r>
      <w:bookmarkEnd w:id="2621"/>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22" w:name="_Toc68203475"/>
      <w:bookmarkStart w:id="2623" w:name="_Toc51949739"/>
      <w:bookmarkStart w:id="2624" w:name="_Toc51948647"/>
      <w:bookmarkStart w:id="2625" w:name="_Toc45287372"/>
      <w:bookmarkStart w:id="2626" w:name="_Toc36657697"/>
      <w:bookmarkStart w:id="2627" w:name="_Toc36213520"/>
      <w:bookmarkStart w:id="2628" w:name="_Toc27747329"/>
      <w:bookmarkStart w:id="2629" w:name="_Toc20233205"/>
      <w:bookmarkStart w:id="2630" w:name="_Toc525231391"/>
      <w:bookmarkStart w:id="2631" w:name="_Toc59198791"/>
      <w:bookmarkStart w:id="2632" w:name="_Toc75283149"/>
    </w:p>
    <w:p w14:paraId="474BC830" w14:textId="32F3DC0C" w:rsidR="00F44AE1" w:rsidRPr="00C33F68" w:rsidRDefault="00953252" w:rsidP="00C7563C">
      <w:pPr>
        <w:pStyle w:val="Heading3"/>
      </w:pPr>
      <w:bookmarkStart w:id="2633" w:name="_Toc138362054"/>
      <w:r w:rsidRPr="00C33F68">
        <w:t>11.3.27</w:t>
      </w:r>
      <w:r w:rsidR="00F44AE1" w:rsidRPr="00C33F68">
        <w:tab/>
        <w:t>GPRS timer</w:t>
      </w:r>
      <w:bookmarkEnd w:id="2622"/>
      <w:bookmarkEnd w:id="2623"/>
      <w:bookmarkEnd w:id="2624"/>
      <w:bookmarkEnd w:id="2625"/>
      <w:bookmarkEnd w:id="2626"/>
      <w:bookmarkEnd w:id="2627"/>
      <w:bookmarkEnd w:id="2628"/>
      <w:bookmarkEnd w:id="2629"/>
      <w:bookmarkEnd w:id="2633"/>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77DDE483" w:rsidR="005202BF" w:rsidRPr="00C33F68" w:rsidRDefault="00953252" w:rsidP="005202BF">
      <w:pPr>
        <w:pStyle w:val="Heading3"/>
        <w:rPr>
          <w:lang w:eastAsia="zh-CN"/>
        </w:rPr>
      </w:pPr>
      <w:bookmarkStart w:id="2634" w:name="_Toc75283275"/>
      <w:bookmarkStart w:id="2635" w:name="_Toc59198917"/>
      <w:bookmarkStart w:id="2636" w:name="_Toc525231517"/>
      <w:bookmarkStart w:id="2637" w:name="_Toc138362055"/>
      <w:r w:rsidRPr="00C33F68">
        <w:t>11.3.28</w:t>
      </w:r>
      <w:r w:rsidR="005202BF" w:rsidRPr="00C33F68">
        <w:tab/>
      </w:r>
      <w:r w:rsidR="00E813B8" w:rsidRPr="00C33F68">
        <w:rPr>
          <w:lang w:eastAsia="zh-CN"/>
        </w:rPr>
        <w:t>Additional parameters</w:t>
      </w:r>
      <w:r w:rsidR="005202BF" w:rsidRPr="00C33F68">
        <w:t>announcement request refresh timer T</w:t>
      </w:r>
      <w:bookmarkEnd w:id="2634"/>
      <w:bookmarkEnd w:id="2635"/>
      <w:bookmarkEnd w:id="2636"/>
      <w:r w:rsidR="005202BF" w:rsidRPr="00C33F68">
        <w:rPr>
          <w:lang w:eastAsia="zh-CN"/>
        </w:rPr>
        <w:t>5106</w:t>
      </w:r>
      <w:bookmarkEnd w:id="2637"/>
    </w:p>
    <w:p w14:paraId="07D9047D" w14:textId="16947E56" w:rsidR="005202BF" w:rsidRPr="00C33F68" w:rsidRDefault="005202BF" w:rsidP="005202BF">
      <w:pPr>
        <w:rPr>
          <w:lang w:eastAsia="zh-CN"/>
        </w:rPr>
      </w:pPr>
      <w:r w:rsidRPr="00C33F68">
        <w:t xml:space="preserve">This parameter is used to carry the value of </w:t>
      </w:r>
      <w:r w:rsidR="00E813B8" w:rsidRPr="00C33F68">
        <w:rPr>
          <w:lang w:eastAsia="zh-CN"/>
        </w:rPr>
        <w:t>Additional parameters</w:t>
      </w:r>
      <w:r w:rsidR="00881389">
        <w:t xml:space="preserve"> </w:t>
      </w:r>
      <w:r w:rsidRPr="00C33F68">
        <w:t>announcement request refresh timer. It is an integer in the 1-1440 range representing the timer value in unit of minutes.</w:t>
      </w:r>
    </w:p>
    <w:p w14:paraId="2B8DEDAD" w14:textId="59BF6FC0" w:rsidR="005202BF" w:rsidRPr="00C33F68" w:rsidRDefault="005202BF" w:rsidP="005202BF">
      <w:pPr>
        <w:rPr>
          <w:lang w:eastAsia="zh-CN"/>
        </w:rPr>
      </w:pPr>
      <w:r w:rsidRPr="00C33F68">
        <w:rPr>
          <w:lang w:eastAsia="zh-CN"/>
        </w:rPr>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is a type 3 information element with a length of 2 octets.</w:t>
      </w:r>
    </w:p>
    <w:p w14:paraId="7EE3DD83" w14:textId="202EEFAB" w:rsidR="005202BF" w:rsidRDefault="005202BF" w:rsidP="005202BF">
      <w:r w:rsidRPr="00C33F68">
        <w:t xml:space="preserve">The </w:t>
      </w:r>
      <w:r w:rsidR="00E813B8" w:rsidRPr="00C33F68">
        <w:rPr>
          <w:lang w:eastAsia="zh-CN"/>
        </w:rPr>
        <w:t>Additional parameters</w:t>
      </w:r>
      <w:r w:rsidR="00881389">
        <w:t xml:space="preserve"> </w:t>
      </w:r>
      <w:r w:rsidRPr="00C33F68">
        <w:t>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68B95EB2" w:rsidR="005202BF" w:rsidRPr="00C33F68" w:rsidRDefault="00E813B8">
            <w:pPr>
              <w:pStyle w:val="TAC"/>
              <w:rPr>
                <w:lang w:eastAsia="zh-CN"/>
              </w:rPr>
            </w:pPr>
            <w:r w:rsidRPr="00C33F68">
              <w:rPr>
                <w:lang w:eastAsia="zh-CN"/>
              </w:rPr>
              <w:t>Additional parameters</w:t>
            </w:r>
            <w:r w:rsidR="00881389">
              <w:t xml:space="preserve"> </w:t>
            </w:r>
            <w:r w:rsidR="005202BF" w:rsidRPr="00C33F68">
              <w:t>announcement request refresh timer T</w:t>
            </w:r>
            <w:r w:rsidR="005202BF"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2A72B8A5"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xml:space="preserve">: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p w14:paraId="297DF25E" w14:textId="0E224D96" w:rsidR="005202BF" w:rsidRPr="00C33F68" w:rsidRDefault="005202BF" w:rsidP="005202BF">
      <w:pPr>
        <w:pStyle w:val="TH"/>
      </w:pPr>
      <w:r w:rsidRPr="00C33F68">
        <w:t>Table </w:t>
      </w:r>
      <w:r w:rsidR="00953252" w:rsidRPr="00C33F68">
        <w:t>11.3.28</w:t>
      </w:r>
      <w:r w:rsidRPr="00C33F68">
        <w:t xml:space="preserve">.1: </w:t>
      </w:r>
      <w:r w:rsidR="00E813B8" w:rsidRPr="00C33F68">
        <w:rPr>
          <w:lang w:eastAsia="zh-CN"/>
        </w:rPr>
        <w:t>Additional parameters</w:t>
      </w:r>
      <w:r w:rsidR="00881389">
        <w:t xml:space="preserve"> </w:t>
      </w:r>
      <w:r w:rsidRPr="00C33F68">
        <w:t>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33F68" w:rsidRDefault="00E813B8">
            <w:pPr>
              <w:pStyle w:val="TAL"/>
            </w:pPr>
            <w:r w:rsidRPr="00C33F68">
              <w:rPr>
                <w:lang w:eastAsia="zh-CN"/>
              </w:rPr>
              <w:t>Additional parameters</w:t>
            </w:r>
            <w:r w:rsidR="00881389">
              <w:t xml:space="preserve"> </w:t>
            </w:r>
            <w:r w:rsidR="005202BF" w:rsidRPr="00C33F68">
              <w:t>announcement request refresh timer T</w:t>
            </w:r>
            <w:r w:rsidR="005202BF" w:rsidRPr="00C33F68">
              <w:rPr>
                <w:lang w:eastAsia="zh-CN"/>
              </w:rPr>
              <w:t>5106</w:t>
            </w:r>
            <w:r w:rsidR="005202BF" w:rsidRPr="00C33F68">
              <w:t xml:space="preserve"> (octet </w:t>
            </w:r>
            <w:r w:rsidR="005202BF" w:rsidRPr="00C33F68">
              <w:rPr>
                <w:lang w:eastAsia="zh-CN"/>
              </w:rPr>
              <w:t>1</w:t>
            </w:r>
            <w:r w:rsidR="005202BF" w:rsidRPr="00C33F68">
              <w:t xml:space="preserve"> to </w:t>
            </w:r>
            <w:r w:rsidR="005202BF" w:rsidRPr="00C33F68">
              <w:rPr>
                <w:lang w:eastAsia="zh-CN"/>
              </w:rPr>
              <w:t>2</w:t>
            </w:r>
            <w:r w:rsidR="005202BF" w:rsidRPr="00C33F68">
              <w:t>)</w:t>
            </w:r>
          </w:p>
          <w:p w14:paraId="0D735995" w14:textId="77777777" w:rsidR="005202BF" w:rsidRPr="00C33F68" w:rsidRDefault="005202BF">
            <w:pPr>
              <w:pStyle w:val="TAL"/>
            </w:pPr>
          </w:p>
          <w:p w14:paraId="1D405E2E" w14:textId="11CD22F9" w:rsidR="005202BF" w:rsidRPr="00C33F68" w:rsidRDefault="005202BF">
            <w:pPr>
              <w:pStyle w:val="TAL"/>
            </w:pPr>
            <w:r w:rsidRPr="00C33F68">
              <w:t xml:space="preserve">This field contains the </w:t>
            </w:r>
            <w:r w:rsidRPr="00C33F68">
              <w:rPr>
                <w:lang w:eastAsia="zh-CN"/>
              </w:rPr>
              <w:t>16</w:t>
            </w:r>
            <w:r w:rsidRPr="00C33F68">
              <w:t xml:space="preserve">-bit </w:t>
            </w:r>
            <w:r w:rsidR="00E813B8" w:rsidRPr="00C33F68">
              <w:rPr>
                <w:lang w:eastAsia="zh-CN"/>
              </w:rPr>
              <w:t>Additional parameters</w:t>
            </w:r>
            <w:r w:rsidR="00881389">
              <w:t xml:space="preserve"> </w:t>
            </w:r>
            <w:r w:rsidRPr="00C33F68">
              <w:t>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38" w:name="_Toc138362056"/>
      <w:r w:rsidRPr="00C33F68">
        <w:rPr>
          <w:lang w:eastAsia="zh-CN"/>
        </w:rPr>
        <w:t>11.3.</w:t>
      </w:r>
      <w:r w:rsidR="007E1AB9" w:rsidRPr="00C33F68">
        <w:rPr>
          <w:lang w:eastAsia="zh-CN"/>
        </w:rPr>
        <w:t>29</w:t>
      </w:r>
      <w:r w:rsidRPr="00C33F68">
        <w:rPr>
          <w:lang w:eastAsia="zh-CN"/>
        </w:rPr>
        <w:tab/>
        <w:t>PC5 QoS rules</w:t>
      </w:r>
      <w:bookmarkEnd w:id="2638"/>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39"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39"/>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40"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40"/>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41"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41"/>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42"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42"/>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2A385F8D" w14:textId="77777777" w:rsidR="00C74BEB" w:rsidRPr="00C33F68" w:rsidRDefault="00C74BEB" w:rsidP="00C74BEB">
      <w:pPr>
        <w:pStyle w:val="TH"/>
      </w:pPr>
      <w:r w:rsidRPr="00C33F68">
        <w:t>Table 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33F68"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33F68" w:rsidRDefault="00C74BEB" w:rsidP="00BA52FA">
            <w:pPr>
              <w:pStyle w:val="TAL"/>
            </w:pPr>
            <w:r w:rsidRPr="00C33F68">
              <w:t>PC5 QoS rule identifier (octet 4)</w:t>
            </w:r>
          </w:p>
          <w:p w14:paraId="24E9F630" w14:textId="77777777" w:rsidR="00C74BEB" w:rsidRPr="00C33F68" w:rsidRDefault="00C74BEB" w:rsidP="00BA52FA">
            <w:pPr>
              <w:pStyle w:val="TAL"/>
            </w:pPr>
            <w:r w:rsidRPr="00C33F68">
              <w:t>The PC5 QoS rule identifier field is used to identify the PC5 QoS rule.</w:t>
            </w:r>
          </w:p>
          <w:p w14:paraId="3E965652" w14:textId="77777777" w:rsidR="00C74BEB" w:rsidRPr="00C33F68" w:rsidRDefault="00C74BEB" w:rsidP="00BA52FA">
            <w:pPr>
              <w:pStyle w:val="TAL"/>
            </w:pPr>
            <w:r w:rsidRPr="00C33F68">
              <w:t>Bits</w:t>
            </w:r>
          </w:p>
          <w:p w14:paraId="287A5B30" w14:textId="77777777" w:rsidR="00C74BEB" w:rsidRPr="00C33F68" w:rsidRDefault="00C74BEB" w:rsidP="00BA52FA">
            <w:pPr>
              <w:pStyle w:val="TAL"/>
            </w:pPr>
            <w:r w:rsidRPr="00C33F68">
              <w:t>8 7 6 5 4 3 2 1</w:t>
            </w:r>
          </w:p>
          <w:p w14:paraId="7908FA47" w14:textId="77777777" w:rsidR="00C74BEB" w:rsidRPr="00C33F68" w:rsidRDefault="00C74BEB" w:rsidP="00BA52FA">
            <w:pPr>
              <w:pStyle w:val="TAL"/>
            </w:pPr>
            <w:r w:rsidRPr="00C33F68">
              <w:t>0 0 0 0 0 0 0 0</w:t>
            </w:r>
            <w:r w:rsidRPr="00C33F68">
              <w:tab/>
              <w:t>no PC5 QoS rule identifier assigned</w:t>
            </w:r>
          </w:p>
          <w:p w14:paraId="68767EAF" w14:textId="77777777" w:rsidR="00C74BEB" w:rsidRPr="00C33F68" w:rsidRDefault="00C74BEB" w:rsidP="00BA52FA">
            <w:pPr>
              <w:pStyle w:val="TAL"/>
            </w:pPr>
            <w:r w:rsidRPr="00C33F68">
              <w:t xml:space="preserve">0 0 0 0 0 0 0 </w:t>
            </w:r>
            <w:r w:rsidRPr="00C33F68">
              <w:rPr>
                <w:lang w:eastAsia="zh-CN"/>
              </w:rPr>
              <w:t>1</w:t>
            </w:r>
            <w:r w:rsidRPr="00C33F68">
              <w:tab/>
              <w:t>PQRI 1</w:t>
            </w:r>
          </w:p>
          <w:p w14:paraId="24E6FA62" w14:textId="77777777" w:rsidR="00C74BEB" w:rsidRPr="00C33F68" w:rsidRDefault="00C74BEB" w:rsidP="00BA52FA">
            <w:pPr>
              <w:pStyle w:val="TAL"/>
            </w:pPr>
            <w:r w:rsidRPr="00C33F68">
              <w:tab/>
              <w:t>to</w:t>
            </w:r>
          </w:p>
          <w:p w14:paraId="4C205047" w14:textId="77777777" w:rsidR="00C74BEB" w:rsidRPr="00C33F68" w:rsidRDefault="00C74BEB" w:rsidP="00BA52FA">
            <w:pPr>
              <w:pStyle w:val="TAL"/>
            </w:pPr>
            <w:r w:rsidRPr="00C33F68">
              <w:t>1 1 1 1 1 1 1 1</w:t>
            </w:r>
            <w:r w:rsidRPr="00C33F68">
              <w:tab/>
              <w:t>PQRI 255</w:t>
            </w:r>
          </w:p>
          <w:p w14:paraId="0EB482FF" w14:textId="77777777" w:rsidR="00C74BEB" w:rsidRPr="00C33F68" w:rsidRDefault="00C74BEB" w:rsidP="00BA52FA">
            <w:pPr>
              <w:pStyle w:val="TAL"/>
            </w:pPr>
            <w:r w:rsidRPr="00C33F68">
              <w:t>The target UE shall not set the PQRI value to 0.</w:t>
            </w:r>
          </w:p>
          <w:p w14:paraId="3E1223E3" w14:textId="77777777" w:rsidR="00C74BEB" w:rsidRPr="00C33F68" w:rsidRDefault="00C74BEB" w:rsidP="00BA52FA">
            <w:pPr>
              <w:pStyle w:val="TAL"/>
            </w:pPr>
          </w:p>
          <w:p w14:paraId="58F79E98" w14:textId="77777777" w:rsidR="00C74BEB" w:rsidRPr="00C33F68" w:rsidRDefault="00C74BEB" w:rsidP="00BA52FA">
            <w:pPr>
              <w:pStyle w:val="TAL"/>
            </w:pPr>
          </w:p>
          <w:p w14:paraId="2E8C12F9" w14:textId="77777777" w:rsidR="00C74BEB" w:rsidRPr="00C33F68" w:rsidRDefault="00C74BEB" w:rsidP="00BA52FA">
            <w:pPr>
              <w:pStyle w:val="TAL"/>
            </w:pPr>
            <w:r w:rsidRPr="00C33F68">
              <w:t>PC5 QoS rule precedence (octet a+1)</w:t>
            </w:r>
          </w:p>
          <w:p w14:paraId="4EC0A78F" w14:textId="77777777" w:rsidR="00C74BEB" w:rsidRPr="00C33F68" w:rsidRDefault="00C74BEB" w:rsidP="00BA52FA">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33F68" w:rsidRDefault="00C74BEB" w:rsidP="00BA52FA">
            <w:pPr>
              <w:pStyle w:val="TAL"/>
            </w:pPr>
          </w:p>
          <w:p w14:paraId="362FE722" w14:textId="77777777" w:rsidR="00C74BEB" w:rsidRPr="00C33F68" w:rsidRDefault="00C74BEB" w:rsidP="00BA52FA">
            <w:pPr>
              <w:pStyle w:val="TAL"/>
            </w:pPr>
            <w:r w:rsidRPr="00C33F68">
              <w:t>PC5 QoS flow identifier (PQFI) (bits 6 to 1 of octet a+2) (see NOTE 1)</w:t>
            </w:r>
          </w:p>
          <w:p w14:paraId="66C2DE9D" w14:textId="77777777" w:rsidR="00C74BEB" w:rsidRPr="00C33F68" w:rsidRDefault="00C74BEB" w:rsidP="00BA52FA">
            <w:pPr>
              <w:pStyle w:val="TAL"/>
            </w:pPr>
            <w:r w:rsidRPr="00C33F68">
              <w:t>The PC5 QoS flow identifier (PQFI) field contains the PC5 QoS flow identifier.</w:t>
            </w:r>
          </w:p>
          <w:p w14:paraId="5CE31004" w14:textId="77777777" w:rsidR="00C74BEB" w:rsidRPr="00C33F68" w:rsidRDefault="00C74BEB" w:rsidP="00BA52FA">
            <w:pPr>
              <w:pStyle w:val="TAL"/>
            </w:pPr>
            <w:r w:rsidRPr="00C33F68">
              <w:t>Bits</w:t>
            </w:r>
          </w:p>
          <w:p w14:paraId="0DEA4146" w14:textId="77777777" w:rsidR="00C74BEB" w:rsidRPr="00C33F68" w:rsidRDefault="00C74BEB" w:rsidP="00BA52FA">
            <w:pPr>
              <w:pStyle w:val="TAL"/>
            </w:pPr>
            <w:r w:rsidRPr="00C33F68">
              <w:t>6 5 4 3 2 1</w:t>
            </w:r>
          </w:p>
          <w:p w14:paraId="6ED6C968" w14:textId="77777777" w:rsidR="00C74BEB" w:rsidRPr="00C33F68" w:rsidRDefault="00C74BEB" w:rsidP="00BA52FA">
            <w:pPr>
              <w:pStyle w:val="TAL"/>
            </w:pPr>
            <w:r w:rsidRPr="00C33F68">
              <w:t>0 0 0 0 0 0</w:t>
            </w:r>
            <w:r w:rsidRPr="00C33F68">
              <w:tab/>
              <w:t>no PC5 QoS flow identifier assigned</w:t>
            </w:r>
          </w:p>
          <w:p w14:paraId="40F996B7" w14:textId="77777777" w:rsidR="00C74BEB" w:rsidRPr="00C33F68" w:rsidRDefault="00C74BEB" w:rsidP="00BA52FA">
            <w:pPr>
              <w:pStyle w:val="TAL"/>
            </w:pPr>
            <w:r w:rsidRPr="00C33F68">
              <w:t xml:space="preserve">0 0 0 0 0 </w:t>
            </w:r>
            <w:r w:rsidRPr="00C33F68">
              <w:rPr>
                <w:lang w:eastAsia="zh-CN"/>
              </w:rPr>
              <w:t>1</w:t>
            </w:r>
            <w:r w:rsidRPr="00C33F68">
              <w:tab/>
              <w:t>PQFI 1</w:t>
            </w:r>
          </w:p>
          <w:p w14:paraId="4217AEBE" w14:textId="77777777" w:rsidR="00C74BEB" w:rsidRPr="00C33F68" w:rsidRDefault="00C74BEB" w:rsidP="00BA52FA">
            <w:pPr>
              <w:pStyle w:val="TAL"/>
            </w:pPr>
            <w:r w:rsidRPr="00C33F68">
              <w:tab/>
              <w:t>to</w:t>
            </w:r>
          </w:p>
          <w:p w14:paraId="219774B5" w14:textId="77777777" w:rsidR="00C74BEB" w:rsidRPr="00C33F68" w:rsidRDefault="00C74BEB" w:rsidP="00BA52FA">
            <w:pPr>
              <w:pStyle w:val="TAL"/>
            </w:pPr>
            <w:r w:rsidRPr="00C33F68">
              <w:t>1 1 1 1 1 1</w:t>
            </w:r>
            <w:r w:rsidRPr="00C33F68">
              <w:tab/>
              <w:t>PQFI 63</w:t>
            </w:r>
          </w:p>
          <w:p w14:paraId="4A651ABF" w14:textId="77777777" w:rsidR="00C74BEB" w:rsidRPr="00C33F68" w:rsidRDefault="00C74BEB" w:rsidP="00BA52FA">
            <w:pPr>
              <w:pStyle w:val="TAL"/>
            </w:pPr>
            <w:r w:rsidRPr="00C33F68">
              <w:t>The target</w:t>
            </w:r>
            <w:r>
              <w:t xml:space="preserve"> UE</w:t>
            </w:r>
            <w:r w:rsidRPr="00C33F68">
              <w:t xml:space="preserve"> shall not set the PQFI value to 0.</w:t>
            </w:r>
          </w:p>
          <w:p w14:paraId="23BFE6CF" w14:textId="77777777" w:rsidR="00C74BEB" w:rsidRPr="00C33F68" w:rsidRDefault="00C74BEB" w:rsidP="00BA52FA">
            <w:pPr>
              <w:pStyle w:val="TAL"/>
            </w:pPr>
            <w:r w:rsidRPr="00C33F68">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33F68" w:rsidRDefault="00C74BEB" w:rsidP="00BA52FA">
            <w:pPr>
              <w:pStyle w:val="TAL"/>
            </w:pPr>
            <w:r w:rsidRPr="00C33F68">
              <w:br/>
              <w:t>DQR bit (bit 5 of octet 7)</w:t>
            </w:r>
          </w:p>
          <w:p w14:paraId="5039A7DD" w14:textId="77777777" w:rsidR="00C74BEB" w:rsidRPr="00C33F68" w:rsidRDefault="00C74BEB" w:rsidP="00BA52FA">
            <w:pPr>
              <w:pStyle w:val="TAL"/>
            </w:pPr>
            <w:r w:rsidRPr="00C33F68">
              <w:t>The DQR bit indicates whether the PC5 QoS rule is the default PC5 QoS rule and it is encoded as follows:</w:t>
            </w:r>
          </w:p>
          <w:p w14:paraId="4EE9A7C5" w14:textId="77777777" w:rsidR="00C74BEB" w:rsidRPr="00C33F68" w:rsidRDefault="00C74BEB" w:rsidP="00BA52FA">
            <w:pPr>
              <w:pStyle w:val="TAL"/>
            </w:pPr>
            <w:r w:rsidRPr="00C33F68">
              <w:t>Bit</w:t>
            </w:r>
          </w:p>
          <w:p w14:paraId="74D60C47" w14:textId="77777777" w:rsidR="00C74BEB" w:rsidRPr="00C33F68" w:rsidRDefault="00C74BEB" w:rsidP="00BA52FA">
            <w:pPr>
              <w:pStyle w:val="TAL"/>
            </w:pPr>
            <w:r w:rsidRPr="00C33F68">
              <w:t>5</w:t>
            </w:r>
          </w:p>
          <w:p w14:paraId="52A1E638" w14:textId="77777777" w:rsidR="00C74BEB" w:rsidRPr="00C33F68" w:rsidRDefault="00C74BEB" w:rsidP="00BA52FA">
            <w:pPr>
              <w:pStyle w:val="TAL"/>
            </w:pPr>
            <w:r w:rsidRPr="00C33F68">
              <w:t>0</w:t>
            </w:r>
            <w:r w:rsidRPr="00C33F68">
              <w:tab/>
              <w:t>the PC5 QoS rule is not the default PC5 QoS rule.</w:t>
            </w:r>
          </w:p>
          <w:p w14:paraId="2809D7E0" w14:textId="77777777" w:rsidR="00C74BEB" w:rsidRPr="00C33F68" w:rsidRDefault="00C74BEB" w:rsidP="00BA52FA">
            <w:pPr>
              <w:pStyle w:val="TAL"/>
            </w:pPr>
            <w:r w:rsidRPr="00C33F68">
              <w:t>1</w:t>
            </w:r>
            <w:r w:rsidRPr="00C33F68">
              <w:tab/>
              <w:t>the PC5 QoS rule is the default PC5 QoS rule.</w:t>
            </w:r>
          </w:p>
          <w:p w14:paraId="1CAB6493" w14:textId="77777777" w:rsidR="00C74BEB" w:rsidRPr="00C33F68" w:rsidRDefault="00C74BEB" w:rsidP="00BA52FA">
            <w:pPr>
              <w:pStyle w:val="TAL"/>
            </w:pPr>
          </w:p>
          <w:p w14:paraId="763E17B7" w14:textId="77777777" w:rsidR="00C74BEB" w:rsidRPr="00C33F68" w:rsidRDefault="00C74BEB" w:rsidP="00BA52FA">
            <w:pPr>
              <w:pStyle w:val="TAL"/>
            </w:pPr>
            <w:r w:rsidRPr="00C33F68">
              <w:t>Rule operation code (bits 8 to 6 of octet 7)</w:t>
            </w:r>
            <w:r w:rsidRPr="00C33F68">
              <w:br/>
              <w:t>Bits</w:t>
            </w:r>
            <w:r w:rsidRPr="00C33F68">
              <w:br/>
              <w:t>8 7 6</w:t>
            </w:r>
          </w:p>
          <w:p w14:paraId="4720D026" w14:textId="77777777" w:rsidR="00C74BEB" w:rsidRPr="00C33F68" w:rsidRDefault="00C74BEB" w:rsidP="00BA52FA">
            <w:pPr>
              <w:pStyle w:val="TAL"/>
            </w:pPr>
            <w:r w:rsidRPr="00C33F68">
              <w:t>0 0 0</w:t>
            </w:r>
            <w:r w:rsidRPr="00C33F68">
              <w:tab/>
              <w:t>Reserved</w:t>
            </w:r>
            <w:r w:rsidRPr="00C33F68">
              <w:br/>
              <w:t>0 0 1</w:t>
            </w:r>
            <w:r w:rsidRPr="00C33F68">
              <w:tab/>
              <w:t>Create new PC5 QoS rule</w:t>
            </w:r>
          </w:p>
          <w:p w14:paraId="50DE27A2" w14:textId="77777777" w:rsidR="00C74BEB" w:rsidRPr="00C33F68" w:rsidRDefault="00C74BEB" w:rsidP="00BA52FA">
            <w:pPr>
              <w:pStyle w:val="TAL"/>
            </w:pPr>
            <w:r w:rsidRPr="00C33F68">
              <w:t>0 1 0</w:t>
            </w:r>
            <w:r w:rsidRPr="00C33F68">
              <w:tab/>
              <w:t>Delete existing PC5 QoS rule</w:t>
            </w:r>
          </w:p>
          <w:p w14:paraId="75A345EB" w14:textId="77777777" w:rsidR="00C74BEB" w:rsidRPr="00C33F68" w:rsidRDefault="00C74BEB" w:rsidP="00BA52FA">
            <w:pPr>
              <w:pStyle w:val="TAL"/>
            </w:pPr>
            <w:r w:rsidRPr="00C33F68">
              <w:t>0 1 1</w:t>
            </w:r>
            <w:r w:rsidRPr="00C33F68">
              <w:tab/>
              <w:t>Modify existing PC5 QoS rule and add packet filters</w:t>
            </w:r>
          </w:p>
          <w:p w14:paraId="13BE40EF" w14:textId="77777777" w:rsidR="00C74BEB" w:rsidRPr="00C33F68" w:rsidRDefault="00C74BEB" w:rsidP="00BA52FA">
            <w:pPr>
              <w:pStyle w:val="TAL"/>
            </w:pPr>
            <w:r w:rsidRPr="00C33F68">
              <w:t>1 0 0</w:t>
            </w:r>
            <w:r w:rsidRPr="00C33F68">
              <w:tab/>
              <w:t>Modify existing PC5 QoS rule and replace all packet filters</w:t>
            </w:r>
          </w:p>
          <w:p w14:paraId="04CDCE58" w14:textId="77777777" w:rsidR="00C74BEB" w:rsidRPr="00C33F68" w:rsidRDefault="00C74BEB" w:rsidP="00BA52FA">
            <w:pPr>
              <w:pStyle w:val="TAL"/>
            </w:pPr>
            <w:r w:rsidRPr="00C33F68">
              <w:t>1 0 1</w:t>
            </w:r>
            <w:r w:rsidRPr="00C33F68">
              <w:tab/>
              <w:t>Modify existing PC5 QoS rule and delete packet filters</w:t>
            </w:r>
          </w:p>
          <w:p w14:paraId="6671BE50" w14:textId="77777777" w:rsidR="00C74BEB" w:rsidRPr="00C33F68" w:rsidRDefault="00C74BEB" w:rsidP="00BA52FA">
            <w:pPr>
              <w:pStyle w:val="TAL"/>
            </w:pPr>
            <w:r w:rsidRPr="00C33F68">
              <w:t>1 1 0</w:t>
            </w:r>
            <w:r w:rsidRPr="00C33F68">
              <w:tab/>
              <w:t>Modify existing PC5 QoS rule without modifying packet filters</w:t>
            </w:r>
          </w:p>
          <w:p w14:paraId="349EF3AE" w14:textId="77777777" w:rsidR="00C74BEB" w:rsidRPr="00C33F68" w:rsidRDefault="00C74BEB" w:rsidP="00BA52FA">
            <w:pPr>
              <w:pStyle w:val="TAL"/>
            </w:pPr>
            <w:r w:rsidRPr="00C33F68">
              <w:t>1 1 1</w:t>
            </w:r>
            <w:r w:rsidRPr="00C33F68">
              <w:tab/>
              <w:t>Reserved</w:t>
            </w:r>
          </w:p>
          <w:p w14:paraId="50F73446" w14:textId="77777777" w:rsidR="00C74BEB" w:rsidRPr="00C33F68" w:rsidRDefault="00C74BEB" w:rsidP="00BA52FA">
            <w:pPr>
              <w:pStyle w:val="TAL"/>
            </w:pPr>
          </w:p>
          <w:p w14:paraId="369D4802" w14:textId="77777777" w:rsidR="00C74BEB" w:rsidRPr="00C33F68" w:rsidRDefault="00C74BEB" w:rsidP="00BA52FA">
            <w:pPr>
              <w:pStyle w:val="TAL"/>
              <w:rPr>
                <w:lang w:eastAsia="zh-CN"/>
              </w:rPr>
            </w:pPr>
            <w:r w:rsidRPr="00C33F68">
              <w:rPr>
                <w:lang w:eastAsia="zh-CN"/>
              </w:rPr>
              <w:t>ProSe identifier (octets a+3 to b) (NOTE 2)</w:t>
            </w:r>
          </w:p>
          <w:p w14:paraId="4AE041C1" w14:textId="77777777" w:rsidR="00C74BEB" w:rsidRPr="00C33F68" w:rsidRDefault="00C74BEB" w:rsidP="00BA52FA">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18475877" w14:textId="77777777" w:rsidR="00C74BEB" w:rsidRPr="00C33F68" w:rsidRDefault="00C74BEB" w:rsidP="00BA52FA">
            <w:pPr>
              <w:pStyle w:val="TAL"/>
            </w:pPr>
            <w:r w:rsidRPr="00C33F68">
              <w:br/>
              <w:t>Number of packet filters (bits 4 to 1 of octet 7)</w:t>
            </w:r>
          </w:p>
          <w:p w14:paraId="04198E6C" w14:textId="77777777" w:rsidR="00C74BEB" w:rsidRPr="00C33F68" w:rsidRDefault="00C74BEB" w:rsidP="00BA52FA">
            <w:pPr>
              <w:pStyle w:val="TAL"/>
            </w:pPr>
            <w:r w:rsidRPr="00C33F68">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33F68" w:rsidRDefault="00C74BEB" w:rsidP="00BA52FA">
            <w:pPr>
              <w:pStyle w:val="TAL"/>
            </w:pPr>
          </w:p>
          <w:p w14:paraId="4640EDFA" w14:textId="77777777" w:rsidR="00C74BEB" w:rsidRPr="00C33F68" w:rsidRDefault="00C74BEB" w:rsidP="00BA52FA">
            <w:pPr>
              <w:pStyle w:val="TAL"/>
            </w:pPr>
            <w:r w:rsidRPr="00C33F68">
              <w:t>Packet filter list (octets 8 to m)</w:t>
            </w:r>
          </w:p>
          <w:p w14:paraId="43F67C3E" w14:textId="77777777" w:rsidR="00C74BEB" w:rsidRPr="00C33F68" w:rsidRDefault="00C74BEB" w:rsidP="00BA52FA">
            <w:pPr>
              <w:pStyle w:val="TAL"/>
            </w:pPr>
            <w:r w:rsidRPr="00C33F68">
              <w:t>The packet filter list contains a variable number of packet filters.</w:t>
            </w:r>
          </w:p>
          <w:p w14:paraId="620929FE" w14:textId="77777777" w:rsidR="00C74BEB" w:rsidRPr="00C33F68" w:rsidRDefault="00C74BEB" w:rsidP="00BA52FA">
            <w:pPr>
              <w:pStyle w:val="TAL"/>
            </w:pPr>
          </w:p>
          <w:p w14:paraId="149CDC74" w14:textId="77777777" w:rsidR="00C74BEB" w:rsidRPr="00C33F68" w:rsidRDefault="00C74BEB" w:rsidP="00BA52FA">
            <w:pPr>
              <w:pStyle w:val="TAL"/>
            </w:pPr>
            <w:r w:rsidRPr="00C33F68">
              <w:t>For the "delete existing PC5 QoS rule" operation, the length of PC5 QoS rule field is set to one.</w:t>
            </w:r>
          </w:p>
          <w:p w14:paraId="60C2062F" w14:textId="77777777" w:rsidR="00C74BEB" w:rsidRPr="00C33F68" w:rsidRDefault="00C74BEB" w:rsidP="00BA52FA">
            <w:pPr>
              <w:pStyle w:val="TAL"/>
            </w:pPr>
          </w:p>
          <w:p w14:paraId="0E74342F" w14:textId="77777777" w:rsidR="00C74BEB" w:rsidRPr="00C33F68" w:rsidRDefault="00C74BEB" w:rsidP="00BA52FA">
            <w:pPr>
              <w:pStyle w:val="TAL"/>
            </w:pPr>
            <w:r w:rsidRPr="00C33F68">
              <w:t>For the "delete existing PC5 QoS rule" operation and the "modify existing PC5 QoS rule without modifying packet filters" operation, the packet filter list shall be empty.</w:t>
            </w:r>
          </w:p>
          <w:p w14:paraId="1B02B343" w14:textId="77777777" w:rsidR="00C74BEB" w:rsidRPr="00C33F68" w:rsidRDefault="00C74BEB" w:rsidP="00BA52FA">
            <w:pPr>
              <w:pStyle w:val="TAL"/>
            </w:pPr>
          </w:p>
          <w:p w14:paraId="51A3D00E" w14:textId="77777777" w:rsidR="00C74BEB" w:rsidRPr="00C33F68" w:rsidRDefault="00C74BEB" w:rsidP="00BA52FA">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33F68" w:rsidRDefault="00C74BEB" w:rsidP="00BA52FA">
            <w:pPr>
              <w:pStyle w:val="TAL"/>
            </w:pPr>
          </w:p>
          <w:p w14:paraId="61E96D92" w14:textId="77777777" w:rsidR="00C74BEB" w:rsidRPr="00C33F68" w:rsidRDefault="00C74BEB" w:rsidP="00BA52FA">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33F68" w:rsidRDefault="00C74BEB" w:rsidP="00BA52FA">
            <w:pPr>
              <w:pStyle w:val="TAL"/>
            </w:pPr>
          </w:p>
          <w:p w14:paraId="281645AE" w14:textId="77777777" w:rsidR="00C74BEB" w:rsidRPr="00C33F68" w:rsidRDefault="00C74BEB" w:rsidP="00BA52FA">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33F68" w:rsidRDefault="00C74BEB" w:rsidP="00BA52FA">
            <w:pPr>
              <w:pStyle w:val="TAL"/>
            </w:pPr>
          </w:p>
          <w:p w14:paraId="1F78A7D4" w14:textId="77777777" w:rsidR="00C74BEB" w:rsidRPr="00C33F68" w:rsidRDefault="00C74BEB" w:rsidP="00BA52FA">
            <w:pPr>
              <w:pStyle w:val="TAL"/>
            </w:pPr>
            <w:r w:rsidRPr="00C33F68">
              <w:t>Each packet filter is of variable length and consists of</w:t>
            </w:r>
          </w:p>
          <w:p w14:paraId="72CB2417" w14:textId="77777777" w:rsidR="00C74BEB" w:rsidRPr="00C33F68" w:rsidRDefault="00C74BEB" w:rsidP="00BA52FA">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76346968" w14:textId="77777777" w:rsidR="00C74BEB" w:rsidRPr="00C33F68" w:rsidRDefault="00C74BEB" w:rsidP="00BA52FA">
            <w:pPr>
              <w:pStyle w:val="TAL"/>
            </w:pPr>
          </w:p>
          <w:p w14:paraId="53BCC014" w14:textId="77777777" w:rsidR="00C74BEB" w:rsidRPr="00C33F68" w:rsidRDefault="00C74BEB" w:rsidP="00BA52FA">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0B219E81" w14:textId="77777777" w:rsidR="00C74BEB" w:rsidRPr="00C33F68" w:rsidRDefault="00C74BEB" w:rsidP="00BA52FA">
            <w:pPr>
              <w:pStyle w:val="TAL"/>
            </w:pPr>
          </w:p>
          <w:p w14:paraId="23CA692C" w14:textId="77777777" w:rsidR="00C74BEB" w:rsidRPr="00C33F68" w:rsidRDefault="00C74BEB" w:rsidP="00BA52FA">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33F68" w:rsidRDefault="00C74BEB" w:rsidP="00BA52FA">
            <w:pPr>
              <w:pStyle w:val="TAL"/>
            </w:pPr>
          </w:p>
          <w:p w14:paraId="3029DFBA" w14:textId="77777777" w:rsidR="00C74BEB" w:rsidRPr="00C33F68" w:rsidRDefault="00C74BEB" w:rsidP="00BA52FA">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33F68" w:rsidRDefault="00C74BEB" w:rsidP="00BA52FA">
            <w:pPr>
              <w:pStyle w:val="TAL"/>
            </w:pPr>
          </w:p>
          <w:p w14:paraId="20035844" w14:textId="77777777" w:rsidR="00C74BEB" w:rsidRPr="00C33F68" w:rsidRDefault="00C74BEB" w:rsidP="00BA52FA">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3B5DF701" w14:textId="77777777" w:rsidR="00C74BEB" w:rsidRPr="00C33F68" w:rsidRDefault="00C74BEB" w:rsidP="00BA52FA">
            <w:pPr>
              <w:pStyle w:val="TAL"/>
            </w:pPr>
          </w:p>
          <w:p w14:paraId="1ED9B416" w14:textId="77777777" w:rsidR="00C74BEB" w:rsidRPr="00C33F68" w:rsidRDefault="00C74BEB" w:rsidP="00BA52FA">
            <w:pPr>
              <w:pStyle w:val="TAL"/>
            </w:pPr>
            <w:r w:rsidRPr="00C33F68">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33F68" w:rsidRDefault="00C74BEB" w:rsidP="00BA52FA">
            <w:pPr>
              <w:pStyle w:val="TAL"/>
            </w:pPr>
          </w:p>
          <w:p w14:paraId="11A8A118" w14:textId="77777777" w:rsidR="00C74BEB" w:rsidRPr="00C33F68" w:rsidRDefault="00C74BEB" w:rsidP="00BA52FA">
            <w:pPr>
              <w:pStyle w:val="TAL"/>
            </w:pPr>
            <w:r w:rsidRPr="00C33F68">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33F68" w:rsidRDefault="00C74BEB" w:rsidP="00BA52FA">
            <w:pPr>
              <w:pStyle w:val="TAL"/>
            </w:pPr>
          </w:p>
          <w:p w14:paraId="55382418" w14:textId="77777777" w:rsidR="00C74BEB" w:rsidRPr="00C33F68" w:rsidRDefault="00C74BEB" w:rsidP="00BA52FA">
            <w:pPr>
              <w:pStyle w:val="TAL"/>
            </w:pPr>
            <w:r w:rsidRPr="00C33F68">
              <w:t>Packet filter component type identifier</w:t>
            </w:r>
            <w:r w:rsidRPr="00C33F68">
              <w:br/>
              <w:t>Bits</w:t>
            </w:r>
            <w:r w:rsidRPr="00C33F68">
              <w:br/>
              <w:t>8 7 6 5 4 3 2 1</w:t>
            </w:r>
          </w:p>
          <w:p w14:paraId="65CDA008" w14:textId="77777777" w:rsidR="00C74BEB" w:rsidRPr="00C33F68" w:rsidRDefault="00C74BEB" w:rsidP="00BA52FA">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1C8141A7" w14:textId="77777777" w:rsidR="00C74BEB" w:rsidRPr="00C33F68" w:rsidRDefault="00C74BEB" w:rsidP="00BA52FA">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25C068FB" w14:textId="77777777" w:rsidR="00C74BEB" w:rsidRPr="00C33F68" w:rsidRDefault="00C74BEB" w:rsidP="00BA52FA">
            <w:pPr>
              <w:pStyle w:val="TAL"/>
            </w:pPr>
            <w:r w:rsidRPr="00C33F68">
              <w:t>All other values are reserved.</w:t>
            </w:r>
          </w:p>
          <w:p w14:paraId="61881955" w14:textId="77777777" w:rsidR="00C74BEB" w:rsidRPr="00C33F68" w:rsidRDefault="00C74BEB" w:rsidP="00BA52FA">
            <w:pPr>
              <w:pStyle w:val="TAL"/>
            </w:pPr>
          </w:p>
          <w:p w14:paraId="3D40BBE7" w14:textId="77777777" w:rsidR="00C74BEB" w:rsidRPr="00C33F68" w:rsidRDefault="00C74BEB" w:rsidP="00BA52FA">
            <w:pPr>
              <w:pStyle w:val="TAL"/>
            </w:pPr>
            <w:r w:rsidRPr="00C33F68">
              <w:t>The description and valid combinations of packet filter component type identifiers in a packet filter are defined in clause 7.2.7.</w:t>
            </w:r>
          </w:p>
          <w:p w14:paraId="77756794" w14:textId="77777777" w:rsidR="00C74BEB" w:rsidRPr="00C33F68" w:rsidRDefault="00C74BEB" w:rsidP="00BA52FA">
            <w:pPr>
              <w:pStyle w:val="TAL"/>
            </w:pPr>
          </w:p>
          <w:p w14:paraId="6E1390B9" w14:textId="77777777" w:rsidR="00C74BEB" w:rsidRPr="00C33F68" w:rsidRDefault="00C74BEB" w:rsidP="00BA52FA">
            <w:pPr>
              <w:pStyle w:val="TAL"/>
            </w:pPr>
            <w:r w:rsidRPr="00C33F68">
              <w:t>For "match-all type", the packet filter component shall not include the packet filter component value field.</w:t>
            </w:r>
          </w:p>
          <w:p w14:paraId="7FA40210" w14:textId="77777777" w:rsidR="00C74BEB" w:rsidRPr="00C33F68" w:rsidRDefault="00C74BEB" w:rsidP="00BA52FA">
            <w:pPr>
              <w:pStyle w:val="TAL"/>
            </w:pPr>
          </w:p>
          <w:p w14:paraId="51F01F91" w14:textId="77777777" w:rsidR="00C74BEB" w:rsidRPr="00C33F68" w:rsidRDefault="00C74BEB" w:rsidP="00BA52FA">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33F68" w:rsidRDefault="00C74BEB" w:rsidP="00BA52FA">
            <w:pPr>
              <w:pStyle w:val="TAL"/>
            </w:pPr>
          </w:p>
          <w:p w14:paraId="5459088A" w14:textId="77777777" w:rsidR="00C74BEB" w:rsidRPr="00C33F68" w:rsidRDefault="00C74BEB" w:rsidP="00BA52FA">
            <w:pPr>
              <w:pStyle w:val="TAL"/>
            </w:pPr>
            <w:r w:rsidRPr="00C33F68">
              <w:t>For "IPv4 local address type", the packet filter component value field shall be encoded as defined for "IPv4 remote address type".</w:t>
            </w:r>
            <w:r w:rsidRPr="00C33F68">
              <w:br/>
            </w:r>
          </w:p>
          <w:p w14:paraId="76A98459" w14:textId="77777777" w:rsidR="00C74BEB" w:rsidRPr="00C33F68" w:rsidRDefault="00C74BEB" w:rsidP="00BA52FA">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04751F3" w14:textId="77777777" w:rsidR="00C74BEB" w:rsidRPr="00C33F68" w:rsidRDefault="00C74BEB" w:rsidP="00BA52FA">
            <w:pPr>
              <w:pStyle w:val="TAL"/>
            </w:pPr>
          </w:p>
          <w:p w14:paraId="2B1FCECA" w14:textId="77777777" w:rsidR="00C74BEB" w:rsidRPr="00C33F68" w:rsidRDefault="00C74BEB" w:rsidP="00BA52FA">
            <w:pPr>
              <w:pStyle w:val="TAL"/>
            </w:pPr>
            <w:r w:rsidRPr="00C33F68">
              <w:t>For "IPv6 local address/prefix length type", the packet filter component value field shall be encoded as defined for "IPv6 remote address /prefix length".</w:t>
            </w:r>
          </w:p>
          <w:p w14:paraId="7E4CEA5B" w14:textId="77777777" w:rsidR="00C74BEB" w:rsidRPr="00C33F68" w:rsidRDefault="00C74BEB" w:rsidP="00BA52FA">
            <w:pPr>
              <w:pStyle w:val="TAL"/>
            </w:pPr>
          </w:p>
          <w:p w14:paraId="67C79021" w14:textId="77777777" w:rsidR="00C74BEB" w:rsidRPr="00C33F68" w:rsidRDefault="00C74BEB" w:rsidP="00BA52FA">
            <w:pPr>
              <w:pStyle w:val="TAL"/>
            </w:pPr>
            <w:r w:rsidRPr="00C33F68">
              <w:t>For "protocol identifier/Next header type", the packet filter component value field shall be encoded as one octet which specifies the IPv4 protocol identifier or Ipv6 next header.</w:t>
            </w:r>
          </w:p>
          <w:p w14:paraId="6DF1318E" w14:textId="77777777" w:rsidR="00C74BEB" w:rsidRPr="00C33F68" w:rsidRDefault="00C74BEB" w:rsidP="00BA52FA">
            <w:pPr>
              <w:pStyle w:val="TAL"/>
            </w:pPr>
          </w:p>
          <w:p w14:paraId="5907002F" w14:textId="77777777" w:rsidR="00C74BEB" w:rsidRPr="00C33F68" w:rsidRDefault="00C74BEB" w:rsidP="00BA52FA">
            <w:pPr>
              <w:pStyle w:val="TAL"/>
            </w:pPr>
            <w:r w:rsidRPr="00C33F68">
              <w:t>For "single local port type" and "single remote port type", the packet filter component value field shall be encoded as two octets which specify a port number.</w:t>
            </w:r>
          </w:p>
          <w:p w14:paraId="7C9EDE9E" w14:textId="77777777" w:rsidR="00C74BEB" w:rsidRPr="00C33F68" w:rsidRDefault="00C74BEB" w:rsidP="00BA52FA">
            <w:pPr>
              <w:pStyle w:val="TAL"/>
            </w:pPr>
          </w:p>
          <w:p w14:paraId="75CF418A" w14:textId="77777777" w:rsidR="00C74BEB" w:rsidRPr="00C33F68" w:rsidRDefault="00C74BEB" w:rsidP="00BA52FA">
            <w:pPr>
              <w:pStyle w:val="TAL"/>
            </w:pPr>
            <w:r w:rsidRPr="00C33F68">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33F68" w:rsidRDefault="00C74BEB" w:rsidP="00BA52FA">
            <w:pPr>
              <w:pStyle w:val="TAL"/>
            </w:pPr>
          </w:p>
          <w:p w14:paraId="77F7F2F4" w14:textId="77777777" w:rsidR="00C74BEB" w:rsidRPr="00C33F68" w:rsidRDefault="00C74BEB" w:rsidP="00BA52FA">
            <w:pPr>
              <w:pStyle w:val="TAL"/>
            </w:pPr>
            <w:r w:rsidRPr="00C33F68">
              <w:t>For "security parameter index", the packet filter component value field shall be encoded as four octets which specify the IPSec security parameter index.</w:t>
            </w:r>
          </w:p>
          <w:p w14:paraId="7E306064" w14:textId="77777777" w:rsidR="00C74BEB" w:rsidRPr="00C33F68" w:rsidRDefault="00C74BEB" w:rsidP="00BA52FA">
            <w:pPr>
              <w:pStyle w:val="TAL"/>
            </w:pPr>
          </w:p>
          <w:p w14:paraId="20EECFF2" w14:textId="77777777" w:rsidR="00C74BEB" w:rsidRPr="00C33F68" w:rsidRDefault="00C74BEB" w:rsidP="00BA52FA">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33F68" w:rsidRDefault="00C74BEB" w:rsidP="00BA52FA">
            <w:pPr>
              <w:pStyle w:val="TAL"/>
            </w:pPr>
          </w:p>
          <w:p w14:paraId="5D757DE5" w14:textId="77777777" w:rsidR="00C74BEB" w:rsidRPr="00C33F68" w:rsidRDefault="00C74BEB" w:rsidP="00BA52FA">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33F68" w:rsidRDefault="00C74BEB" w:rsidP="00BA52FA">
            <w:pPr>
              <w:pStyle w:val="TAL"/>
            </w:pPr>
          </w:p>
          <w:p w14:paraId="5CD00BF0" w14:textId="77777777" w:rsidR="00C74BEB" w:rsidRPr="00C33F68" w:rsidRDefault="00C74BEB" w:rsidP="00BA52FA">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3466EE00" w14:textId="77777777" w:rsidR="00C74BEB" w:rsidRPr="00C33F68" w:rsidRDefault="00C74BEB" w:rsidP="00BA52FA">
            <w:pPr>
              <w:pStyle w:val="TAL"/>
            </w:pPr>
          </w:p>
          <w:p w14:paraId="6BC53A7B" w14:textId="77777777" w:rsidR="00C74BEB" w:rsidRPr="00C33F68" w:rsidRDefault="00C74BEB" w:rsidP="00BA52FA">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33F68" w:rsidRDefault="00C74BEB" w:rsidP="00BA52FA">
            <w:pPr>
              <w:pStyle w:val="TAL"/>
            </w:pPr>
          </w:p>
          <w:p w14:paraId="1FB714EC" w14:textId="77777777" w:rsidR="00C74BEB" w:rsidRPr="00C33F68" w:rsidRDefault="00C74BEB" w:rsidP="00BA52FA">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4DAA58E2" w14:textId="77777777" w:rsidR="00C74BEB" w:rsidRPr="00C33F68" w:rsidRDefault="00C74BEB" w:rsidP="00BA52FA">
            <w:pPr>
              <w:pStyle w:val="TAL"/>
            </w:pPr>
          </w:p>
          <w:p w14:paraId="1B20A3F4" w14:textId="77777777" w:rsidR="00C74BEB" w:rsidRPr="00C33F68" w:rsidRDefault="00C74BEB" w:rsidP="00BA52FA">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33F68" w:rsidRDefault="00C74BEB" w:rsidP="00BA52FA">
            <w:pPr>
              <w:pStyle w:val="TAL"/>
            </w:pPr>
          </w:p>
          <w:p w14:paraId="52306F97" w14:textId="77777777" w:rsidR="00C74BEB" w:rsidRPr="00C33F68" w:rsidRDefault="00C74BEB" w:rsidP="00BA52FA">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2735D2DE" w14:textId="77777777" w:rsidR="00C74BEB" w:rsidRPr="00C33F68" w:rsidRDefault="00C74BEB" w:rsidP="00BA52FA">
            <w:pPr>
              <w:pStyle w:val="TAL"/>
            </w:pPr>
          </w:p>
          <w:p w14:paraId="56E74E69" w14:textId="77777777" w:rsidR="00C74BEB" w:rsidRPr="00C33F68" w:rsidRDefault="00C74BEB" w:rsidP="00BA52FA">
            <w:pPr>
              <w:pStyle w:val="TAL"/>
            </w:pPr>
            <w:r w:rsidRPr="00C33F68">
              <w:t>For "Ethertype type", the packet filter component value field shall be encoded as two octets which specify an ethertype.</w:t>
            </w:r>
          </w:p>
          <w:p w14:paraId="02B80217" w14:textId="77777777" w:rsidR="00C74BEB" w:rsidRPr="00C33F68" w:rsidRDefault="00C74BEB" w:rsidP="00BA52FA">
            <w:pPr>
              <w:pStyle w:val="TAL"/>
            </w:pPr>
          </w:p>
          <w:p w14:paraId="6834EE11" w14:textId="77777777" w:rsidR="00C74BEB" w:rsidRPr="00C33F68" w:rsidRDefault="00C74BEB" w:rsidP="00BA52F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519DE77B" w14:textId="77777777" w:rsidR="00C74BEB" w:rsidRPr="00C33F68" w:rsidRDefault="00C74BEB" w:rsidP="00BA52FA">
            <w:pPr>
              <w:pStyle w:val="TAL"/>
            </w:pPr>
          </w:p>
          <w:p w14:paraId="31C63A58" w14:textId="77777777" w:rsidR="00C74BEB" w:rsidRPr="00C33F68" w:rsidRDefault="00C74BEB" w:rsidP="00BA52FA">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1CB90196" w14:textId="77777777" w:rsidR="00C74BEB" w:rsidRPr="00C33F68" w:rsidRDefault="00C74BEB" w:rsidP="00BA52FA">
            <w:pPr>
              <w:pStyle w:val="TAL"/>
              <w:rPr>
                <w:lang w:eastAsia="zh-CN"/>
              </w:rPr>
            </w:pPr>
          </w:p>
          <w:p w14:paraId="007E9324" w14:textId="77777777" w:rsidR="00C74BEB" w:rsidRPr="00C33F68" w:rsidRDefault="00C74BEB" w:rsidP="00BA52FA">
            <w:pPr>
              <w:pStyle w:val="TAL"/>
            </w:pPr>
            <w:r w:rsidRPr="00C33F68">
              <w:t>For "ProSe identifier", the packet filter component value field shall be encoded as defined in clause 11.3.3.</w:t>
            </w:r>
          </w:p>
          <w:p w14:paraId="12DF6FAC" w14:textId="77777777" w:rsidR="00C74BEB" w:rsidRPr="00C33F68" w:rsidRDefault="00C74BEB" w:rsidP="00BA52FA">
            <w:pPr>
              <w:pStyle w:val="TAL"/>
              <w:rPr>
                <w:lang w:eastAsia="zh-CN"/>
              </w:rPr>
            </w:pPr>
          </w:p>
          <w:p w14:paraId="20CBD7AE" w14:textId="77777777" w:rsidR="00C74BEB" w:rsidRPr="00C33F68" w:rsidRDefault="00C74BEB" w:rsidP="00BA52FA">
            <w:pPr>
              <w:pStyle w:val="TAL"/>
            </w:pPr>
            <w:r w:rsidRPr="00C33F68">
              <w:t>For "source layer-2 ID" and "destination layer-2 ID", the packet filter component value field shall be encoded as defined in clause 11.3.25.</w:t>
            </w:r>
          </w:p>
          <w:p w14:paraId="471DE40C" w14:textId="77777777" w:rsidR="00C74BEB" w:rsidRPr="00C33F68" w:rsidRDefault="00C74BEB" w:rsidP="00BA52FA">
            <w:pPr>
              <w:pStyle w:val="TAL"/>
            </w:pPr>
          </w:p>
          <w:p w14:paraId="60C27A89" w14:textId="77777777" w:rsidR="00C74BEB" w:rsidRPr="00C33F68" w:rsidRDefault="00C74BEB" w:rsidP="00BA52FA">
            <w:pPr>
              <w:pStyle w:val="TAL"/>
            </w:pPr>
            <w:r w:rsidRPr="00C33F68">
              <w:t>For "application layer ID", the packet filter component value field shall be encoded as defined in clause 11.3.4.</w:t>
            </w:r>
          </w:p>
          <w:p w14:paraId="1FE3B795" w14:textId="77777777" w:rsidR="00C74BEB" w:rsidRPr="00C33F68" w:rsidRDefault="00C74BEB" w:rsidP="00BA52FA">
            <w:pPr>
              <w:pStyle w:val="TAL"/>
            </w:pPr>
          </w:p>
        </w:tc>
      </w:tr>
      <w:tr w:rsidR="00C74BEB" w:rsidRPr="00C33F68"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33F68" w:rsidRDefault="00C74BEB" w:rsidP="00BA52FA">
            <w:pPr>
              <w:pStyle w:val="TAN"/>
            </w:pPr>
            <w:r w:rsidRPr="00C33F68">
              <w:t>NOTE 1:</w:t>
            </w:r>
            <w:r w:rsidRPr="00C33F68">
              <w:tab/>
              <w:t>Octet a+2 shall not be included without octet a+1.</w:t>
            </w:r>
          </w:p>
          <w:p w14:paraId="6252388B" w14:textId="77777777" w:rsidR="00C74BEB" w:rsidRPr="00C33F68" w:rsidRDefault="00C74BEB" w:rsidP="00BA52FA">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43" w:name="_Toc138362057"/>
      <w:r w:rsidRPr="00C33F68">
        <w:t>11.3.</w:t>
      </w:r>
      <w:r w:rsidR="00634B9A" w:rsidRPr="00C33F68">
        <w:t>30</w:t>
      </w:r>
      <w:r w:rsidRPr="00C33F68">
        <w:tab/>
        <w:t>5GS mobile identity</w:t>
      </w:r>
      <w:bookmarkEnd w:id="2643"/>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44" w:name="_Toc138362058"/>
      <w:r>
        <w:t>11.3.31</w:t>
      </w:r>
      <w:r>
        <w:tab/>
        <w:t>EAP message</w:t>
      </w:r>
      <w:bookmarkEnd w:id="2644"/>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45" w:name="_Toc138362059"/>
      <w:r>
        <w:t>11.3.32</w:t>
      </w:r>
      <w:r>
        <w:tab/>
        <w:t>PRUK ID</w:t>
      </w:r>
      <w:bookmarkEnd w:id="2645"/>
    </w:p>
    <w:p w14:paraId="67E7E02F" w14:textId="0F3D240E" w:rsidR="007F5A55" w:rsidRDefault="007F5A55" w:rsidP="007F5A55">
      <w:pPr>
        <w:pStyle w:val="Heading3"/>
      </w:pPr>
      <w:bookmarkStart w:id="2646" w:name="_Toc138362060"/>
      <w:r>
        <w:t>11.3.32</w:t>
      </w:r>
      <w:r>
        <w:tab/>
      </w:r>
      <w:r w:rsidRPr="0044272D">
        <w:t>User</w:t>
      </w:r>
      <w:r>
        <w:t xml:space="preserve"> security</w:t>
      </w:r>
      <w:r w:rsidRPr="0044272D">
        <w:t xml:space="preserve"> key</w:t>
      </w:r>
      <w:r>
        <w:t xml:space="preserve"> ID</w:t>
      </w:r>
      <w:bookmarkEnd w:id="2646"/>
    </w:p>
    <w:p w14:paraId="459059E5" w14:textId="05C354CC"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w:t>
      </w:r>
      <w:r w:rsidR="00634128">
        <w:t>UP-</w:t>
      </w:r>
      <w:r>
        <w:t xml:space="preserve">PRUK or the </w:t>
      </w:r>
      <w:r w:rsidR="00634128">
        <w:t>CP-</w:t>
      </w:r>
      <w:r>
        <w:t>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63A6C921" w:rsidR="007F5A55" w:rsidRPr="002346F1" w:rsidRDefault="00445D7F" w:rsidP="00C33084">
            <w:pPr>
              <w:pStyle w:val="TAL"/>
            </w:pPr>
            <w:r>
              <w:t>UP-</w:t>
            </w:r>
            <w:r w:rsidR="007F5A55"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3198BB46" w:rsidR="007F5A55" w:rsidRPr="002346F1" w:rsidRDefault="00445D7F" w:rsidP="00C33084">
            <w:pPr>
              <w:pStyle w:val="TAL"/>
            </w:pPr>
            <w:r>
              <w:t>CP-</w:t>
            </w:r>
            <w:r w:rsidR="007F5A55" w:rsidRPr="00107A58">
              <w:t>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47" w:name="MCCQCTEMPBM_00000074"/>
          </w:p>
        </w:tc>
      </w:tr>
      <w:bookmarkEnd w:id="2647"/>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21FF9088" w:rsidR="007F5A55" w:rsidRPr="00957DC6" w:rsidRDefault="007F5A55" w:rsidP="00C33084">
            <w:pPr>
              <w:pStyle w:val="TAL"/>
            </w:pPr>
            <w:r>
              <w:t>The u</w:t>
            </w:r>
            <w:r w:rsidRPr="008478BE">
              <w:t>ser security key ID</w:t>
            </w:r>
            <w:r>
              <w:t xml:space="preserve"> field contains the </w:t>
            </w:r>
            <w:r w:rsidR="00445D7F">
              <w:t>UP-</w:t>
            </w:r>
            <w:r>
              <w:t xml:space="preserve">PRUK ID or the </w:t>
            </w:r>
            <w:r w:rsidR="00445D7F">
              <w:t>CP-</w:t>
            </w:r>
            <w:r>
              <w:t xml:space="preserve">PRUK ID. </w:t>
            </w:r>
            <w:r w:rsidRPr="00166360">
              <w:t xml:space="preserve">If the </w:t>
            </w:r>
            <w:r>
              <w:t>u</w:t>
            </w:r>
            <w:r w:rsidRPr="00166360">
              <w:t xml:space="preserve">ser security key ID format field indicates "NAI", the </w:t>
            </w:r>
            <w:r w:rsidR="00445D7F">
              <w:t>UP-</w:t>
            </w:r>
            <w:r w:rsidRPr="00166360">
              <w:t xml:space="preserve">PRUK ID </w:t>
            </w:r>
            <w:r>
              <w:t xml:space="preserve">or the </w:t>
            </w:r>
            <w:r w:rsidR="00445D7F">
              <w:t>CP-</w:t>
            </w:r>
            <w:r>
              <w:t>PRUK ID in the u</w:t>
            </w:r>
            <w:r w:rsidRPr="00166360">
              <w:t>ser security key ID</w:t>
            </w:r>
            <w:r>
              <w:t xml:space="preserve"> field</w:t>
            </w:r>
            <w:r w:rsidRPr="00166360">
              <w:t xml:space="preserve"> is in the NAI format as defined in 3GPP TS 23.003 [12], encoded as UTF-8 string. If the </w:t>
            </w:r>
            <w:r>
              <w:t>u</w:t>
            </w:r>
            <w:r w:rsidRPr="00166360">
              <w:t xml:space="preserve">ser security key ID format field indicates "64-bit string", the </w:t>
            </w:r>
            <w:r w:rsidR="0059679D">
              <w:t>UP-</w:t>
            </w:r>
            <w:r w:rsidRPr="00166360">
              <w:t>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w:t>
            </w:r>
            <w:r w:rsidR="0059679D">
              <w:t>CP-</w:t>
            </w:r>
            <w:r>
              <w:t xml:space="preserve">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48" w:name="MCCQCTEMPBM_00000075"/>
          </w:p>
        </w:tc>
      </w:tr>
      <w:bookmarkEnd w:id="2648"/>
    </w:tbl>
    <w:p w14:paraId="41F7BA09" w14:textId="77777777" w:rsidR="007F5A55" w:rsidRDefault="007F5A55" w:rsidP="007F5A55"/>
    <w:p w14:paraId="31047D17" w14:textId="12BB9960" w:rsidR="00AB0D52" w:rsidRDefault="00AB0D52" w:rsidP="00AB0D52">
      <w:pPr>
        <w:pStyle w:val="Heading3"/>
      </w:pPr>
      <w:bookmarkStart w:id="2649" w:name="_Toc138362061"/>
      <w:r>
        <w:t>11.3.33</w:t>
      </w:r>
      <w:r>
        <w:tab/>
        <w:t>PLMN ID</w:t>
      </w:r>
      <w:bookmarkEnd w:id="2649"/>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50" w:name="_Toc138362062"/>
      <w:r>
        <w:t>11.3.34</w:t>
      </w:r>
      <w:r>
        <w:tab/>
      </w:r>
      <w:r w:rsidR="002620B2">
        <w:t>Void</w:t>
      </w:r>
      <w:bookmarkEnd w:id="2650"/>
    </w:p>
    <w:p w14:paraId="5D078598" w14:textId="7695D80B" w:rsidR="00134077" w:rsidRDefault="00134077" w:rsidP="00134077">
      <w:pPr>
        <w:pStyle w:val="Heading3"/>
      </w:pPr>
      <w:bookmarkStart w:id="2651" w:name="_Toc138362063"/>
      <w:r>
        <w:t>11.3.35</w:t>
      </w:r>
      <w:r>
        <w:tab/>
        <w:t>GPI</w:t>
      </w:r>
      <w:bookmarkEnd w:id="2651"/>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52" w:name="_Toc138362064"/>
      <w:r>
        <w:t>11.3.36</w:t>
      </w:r>
      <w:r>
        <w:tab/>
        <w:t>RAND</w:t>
      </w:r>
      <w:bookmarkEnd w:id="2652"/>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53" w:name="_Toc138362065"/>
      <w:r>
        <w:t>11.3.37</w:t>
      </w:r>
      <w:r>
        <w:tab/>
        <w:t>AUTS</w:t>
      </w:r>
      <w:bookmarkEnd w:id="2653"/>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54" w:name="_Toc138362066"/>
      <w:r w:rsidRPr="00C33F68">
        <w:t>11.</w:t>
      </w:r>
      <w:r>
        <w:t>3</w:t>
      </w:r>
      <w:r w:rsidRPr="00C33F68">
        <w:t>.</w:t>
      </w:r>
      <w:r>
        <w:t>38</w:t>
      </w:r>
      <w:r w:rsidRPr="00C33F68">
        <w:tab/>
        <w:t>MIC</w:t>
      </w:r>
      <w:bookmarkEnd w:id="2654"/>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55" w:name="_Toc138362067"/>
      <w:r w:rsidRPr="00C33F68">
        <w:t>11.4</w:t>
      </w:r>
      <w:r w:rsidRPr="00C33F68">
        <w:tab/>
        <w:t>5G ProSe direct discovery message over PC3a formats</w:t>
      </w:r>
      <w:bookmarkEnd w:id="2630"/>
      <w:bookmarkEnd w:id="2631"/>
      <w:bookmarkEnd w:id="2632"/>
      <w:bookmarkEnd w:id="2655"/>
    </w:p>
    <w:p w14:paraId="377BE84F" w14:textId="77777777" w:rsidR="00F12D30" w:rsidRPr="00C33F68" w:rsidRDefault="00F12D30" w:rsidP="00F12D30">
      <w:pPr>
        <w:pStyle w:val="Heading3"/>
      </w:pPr>
      <w:bookmarkStart w:id="2656" w:name="_Toc525231392"/>
      <w:bookmarkStart w:id="2657" w:name="_Toc59198792"/>
      <w:bookmarkStart w:id="2658" w:name="_Toc75283150"/>
      <w:bookmarkStart w:id="2659" w:name="_Toc138362068"/>
      <w:r w:rsidRPr="00C33F68">
        <w:t>11.4.1</w:t>
      </w:r>
      <w:r w:rsidRPr="00C33F68">
        <w:tab/>
        <w:t>Data types format in XML schema</w:t>
      </w:r>
      <w:bookmarkEnd w:id="2656"/>
      <w:bookmarkEnd w:id="2657"/>
      <w:bookmarkEnd w:id="2658"/>
      <w:bookmarkEnd w:id="2659"/>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60" w:name="_Toc525231393"/>
      <w:bookmarkStart w:id="2661" w:name="_Toc59198793"/>
      <w:bookmarkStart w:id="2662" w:name="_Toc75283151"/>
      <w:bookmarkStart w:id="2663" w:name="_Toc138362069"/>
      <w:r w:rsidRPr="00C33F68">
        <w:t>11.4.2</w:t>
      </w:r>
      <w:r w:rsidRPr="00C33F68">
        <w:tab/>
        <w:t>Parameters in 5G ProSe direct discovery messages</w:t>
      </w:r>
      <w:bookmarkEnd w:id="2660"/>
      <w:bookmarkEnd w:id="2661"/>
      <w:bookmarkEnd w:id="2662"/>
      <w:r w:rsidRPr="00C33F68">
        <w:t xml:space="preserve"> over PC3a</w:t>
      </w:r>
      <w:bookmarkEnd w:id="2663"/>
    </w:p>
    <w:p w14:paraId="48AD17AB" w14:textId="0D39DC8F" w:rsidR="00F12D30" w:rsidRPr="00C33F68" w:rsidRDefault="00F12D30" w:rsidP="00F12D30">
      <w:pPr>
        <w:pStyle w:val="Heading4"/>
      </w:pPr>
      <w:bookmarkStart w:id="2664" w:name="_Toc525231394"/>
      <w:bookmarkStart w:id="2665" w:name="_Toc59198794"/>
      <w:bookmarkStart w:id="2666" w:name="_Toc75283152"/>
      <w:bookmarkStart w:id="2667" w:name="_Toc138362070"/>
      <w:r w:rsidRPr="00C33F68">
        <w:t>11.4.2.1</w:t>
      </w:r>
      <w:r w:rsidRPr="00C33F68">
        <w:tab/>
        <w:t>Transaction ID</w:t>
      </w:r>
      <w:bookmarkEnd w:id="2664"/>
      <w:bookmarkEnd w:id="2665"/>
      <w:bookmarkEnd w:id="2666"/>
      <w:bookmarkEnd w:id="2667"/>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68" w:name="_Toc525231395"/>
      <w:bookmarkStart w:id="2669" w:name="_Toc59198795"/>
      <w:bookmarkStart w:id="2670" w:name="_Toc75283153"/>
      <w:bookmarkStart w:id="2671" w:name="_Toc138362071"/>
      <w:r w:rsidRPr="00C33F68">
        <w:t>11.4.2.2</w:t>
      </w:r>
      <w:r w:rsidRPr="00C33F68">
        <w:tab/>
        <w:t>Command</w:t>
      </w:r>
      <w:bookmarkEnd w:id="2668"/>
      <w:bookmarkEnd w:id="2669"/>
      <w:bookmarkEnd w:id="2670"/>
      <w:bookmarkEnd w:id="2671"/>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72" w:name="_Toc525231396"/>
      <w:bookmarkStart w:id="2673" w:name="_Toc59198796"/>
      <w:bookmarkStart w:id="2674" w:name="_Toc75283154"/>
      <w:bookmarkStart w:id="2675" w:name="_Toc138362072"/>
      <w:r w:rsidRPr="00C33F68">
        <w:t>11.4.2.3</w:t>
      </w:r>
      <w:r w:rsidR="008D6E6C">
        <w:tab/>
        <w:t>Void</w:t>
      </w:r>
      <w:bookmarkEnd w:id="2672"/>
      <w:bookmarkEnd w:id="2673"/>
      <w:bookmarkEnd w:id="2674"/>
      <w:bookmarkEnd w:id="2675"/>
    </w:p>
    <w:p w14:paraId="563C1386" w14:textId="5C0540F0" w:rsidR="00F12D30" w:rsidRPr="00C33F68" w:rsidRDefault="00F12D30" w:rsidP="00F12D30"/>
    <w:p w14:paraId="59C5DA03" w14:textId="7FCF18CF" w:rsidR="00F12D30" w:rsidRPr="00C33F68" w:rsidRDefault="00F12D30" w:rsidP="00F12D30">
      <w:pPr>
        <w:pStyle w:val="Heading4"/>
      </w:pPr>
      <w:bookmarkStart w:id="2676" w:name="_Toc525231397"/>
      <w:bookmarkStart w:id="2677" w:name="_Toc59198797"/>
      <w:bookmarkStart w:id="2678" w:name="_Toc75283155"/>
      <w:bookmarkStart w:id="2679" w:name="_Toc138362073"/>
      <w:r w:rsidRPr="00C33F68">
        <w:t>11.4.2.4</w:t>
      </w:r>
      <w:r w:rsidRPr="00C33F68">
        <w:tab/>
        <w:t>Prose application ID</w:t>
      </w:r>
      <w:bookmarkEnd w:id="2676"/>
      <w:bookmarkEnd w:id="2677"/>
      <w:bookmarkEnd w:id="2678"/>
      <w:bookmarkEnd w:id="2679"/>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80" w:name="_Toc525231398"/>
      <w:bookmarkStart w:id="2681" w:name="_Toc59198798"/>
      <w:bookmarkStart w:id="2682" w:name="_Toc75283156"/>
      <w:bookmarkStart w:id="2683" w:name="_Toc138362074"/>
      <w:r w:rsidRPr="00C33F68">
        <w:t>11.4.2.5</w:t>
      </w:r>
      <w:r w:rsidRPr="00C33F68">
        <w:tab/>
        <w:t>Application identity</w:t>
      </w:r>
      <w:bookmarkEnd w:id="2680"/>
      <w:bookmarkEnd w:id="2681"/>
      <w:bookmarkEnd w:id="2682"/>
      <w:bookmarkEnd w:id="2683"/>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84" w:name="_Toc75283157"/>
      <w:bookmarkStart w:id="2685" w:name="_Toc138362075"/>
      <w:r w:rsidRPr="00C33F68">
        <w:t>11.4.2.6</w:t>
      </w:r>
      <w:r w:rsidRPr="00C33F68">
        <w:tab/>
      </w:r>
      <w:bookmarkEnd w:id="2684"/>
      <w:r w:rsidRPr="00C33F68">
        <w:t>ProSe application code</w:t>
      </w:r>
      <w:bookmarkEnd w:id="2685"/>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86" w:name="_Toc525231400"/>
      <w:bookmarkStart w:id="2687" w:name="_Toc59198800"/>
      <w:bookmarkStart w:id="2688" w:name="_Toc75283158"/>
      <w:bookmarkStart w:id="2689" w:name="_Toc138362076"/>
      <w:r w:rsidRPr="00C33F68">
        <w:t>11.4.2.7</w:t>
      </w:r>
      <w:r w:rsidRPr="00C33F68">
        <w:tab/>
      </w:r>
      <w:r w:rsidR="00B80B02" w:rsidRPr="00C33F68">
        <w:t>V</w:t>
      </w:r>
      <w:r w:rsidRPr="00C33F68">
        <w:t xml:space="preserve">alidity timer </w:t>
      </w:r>
      <w:bookmarkEnd w:id="2686"/>
      <w:bookmarkEnd w:id="2687"/>
      <w:bookmarkEnd w:id="2688"/>
      <w:r w:rsidRPr="00C33F68">
        <w:t>T5060</w:t>
      </w:r>
      <w:bookmarkEnd w:id="2689"/>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90" w:name="_Toc525231401"/>
      <w:bookmarkStart w:id="2691" w:name="_Toc59198801"/>
      <w:bookmarkStart w:id="2692" w:name="_Toc75283159"/>
      <w:bookmarkStart w:id="2693" w:name="_Toc138362077"/>
      <w:r w:rsidRPr="00C33F68">
        <w:t>11.4.2.8</w:t>
      </w:r>
      <w:r w:rsidRPr="00C33F68">
        <w:tab/>
        <w:t>PC3a control protocol cause value</w:t>
      </w:r>
      <w:bookmarkEnd w:id="2690"/>
      <w:bookmarkEnd w:id="2691"/>
      <w:bookmarkEnd w:id="2692"/>
      <w:bookmarkEnd w:id="2693"/>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94" w:name="_Toc525231405"/>
      <w:bookmarkStart w:id="2695" w:name="_Toc59198805"/>
      <w:bookmarkStart w:id="2696" w:name="_Toc75283163"/>
      <w:bookmarkStart w:id="2697" w:name="_Toc138362078"/>
      <w:r w:rsidRPr="00C33F68">
        <w:t>11.4.2.9</w:t>
      </w:r>
      <w:r w:rsidRPr="00C33F68">
        <w:tab/>
      </w:r>
      <w:bookmarkEnd w:id="2694"/>
      <w:bookmarkEnd w:id="2695"/>
      <w:bookmarkEnd w:id="2696"/>
      <w:r w:rsidRPr="00C33F68">
        <w:t>Discovery filter</w:t>
      </w:r>
      <w:bookmarkEnd w:id="2697"/>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98" w:name="_Toc525231409"/>
      <w:bookmarkStart w:id="2699" w:name="_Toc59198809"/>
      <w:bookmarkStart w:id="2700" w:name="_Toc75283167"/>
      <w:bookmarkStart w:id="2701" w:name="_Toc138362079"/>
      <w:r w:rsidRPr="00C33F68">
        <w:t>11.4.2.10</w:t>
      </w:r>
      <w:r w:rsidRPr="00C33F68">
        <w:tab/>
        <w:t>Monitored PLMN ID</w:t>
      </w:r>
      <w:bookmarkEnd w:id="2698"/>
      <w:bookmarkEnd w:id="2699"/>
      <w:bookmarkEnd w:id="2700"/>
      <w:bookmarkEnd w:id="2701"/>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702" w:name="_Toc525231410"/>
      <w:bookmarkStart w:id="2703" w:name="_Toc59198810"/>
      <w:bookmarkStart w:id="2704" w:name="_Toc75283168"/>
      <w:bookmarkStart w:id="2705" w:name="_Toc138362080"/>
      <w:r w:rsidRPr="00C33F68">
        <w:t>11.4.2.11</w:t>
      </w:r>
      <w:r w:rsidRPr="00C33F68">
        <w:tab/>
        <w:t>VPLMN ID</w:t>
      </w:r>
      <w:bookmarkEnd w:id="2702"/>
      <w:bookmarkEnd w:id="2703"/>
      <w:bookmarkEnd w:id="2704"/>
      <w:bookmarkEnd w:id="2705"/>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706" w:name="_Toc75283169"/>
      <w:bookmarkStart w:id="2707" w:name="_Toc138362081"/>
      <w:r w:rsidRPr="00C33F68">
        <w:t>11.4.2.12</w:t>
      </w:r>
      <w:r w:rsidRPr="00C33F68">
        <w:tab/>
        <w:t>UTC-based counter</w:t>
      </w:r>
      <w:bookmarkEnd w:id="2706"/>
      <w:bookmarkEnd w:id="2707"/>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708" w:name="_Toc525231412"/>
      <w:bookmarkStart w:id="2709" w:name="_Toc59198812"/>
      <w:bookmarkStart w:id="2710" w:name="_Toc75283170"/>
      <w:bookmarkStart w:id="2711" w:name="_Toc138362082"/>
      <w:r w:rsidRPr="00C33F68">
        <w:t>11.4.2.13</w:t>
      </w:r>
      <w:r w:rsidRPr="00C33F68">
        <w:tab/>
        <w:t xml:space="preserve">Validity timer </w:t>
      </w:r>
      <w:bookmarkEnd w:id="2708"/>
      <w:bookmarkEnd w:id="2709"/>
      <w:bookmarkEnd w:id="2710"/>
      <w:r w:rsidRPr="00C33F68">
        <w:t>T5072</w:t>
      </w:r>
      <w:bookmarkEnd w:id="2711"/>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12" w:name="_Toc525231413"/>
      <w:bookmarkStart w:id="2713" w:name="_Toc59198813"/>
      <w:bookmarkStart w:id="2714" w:name="_Toc75283171"/>
      <w:bookmarkStart w:id="2715" w:name="_Toc138362083"/>
      <w:r w:rsidRPr="00C33F68">
        <w:t>11.4.2.14</w:t>
      </w:r>
      <w:r w:rsidRPr="00C33F68">
        <w:tab/>
        <w:t>Metadata flag</w:t>
      </w:r>
      <w:bookmarkEnd w:id="2712"/>
      <w:bookmarkEnd w:id="2713"/>
      <w:bookmarkEnd w:id="2714"/>
      <w:bookmarkEnd w:id="2715"/>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16" w:name="_Toc525231414"/>
      <w:bookmarkStart w:id="2717" w:name="_Toc59198814"/>
      <w:bookmarkStart w:id="2718" w:name="_Toc75283172"/>
      <w:bookmarkStart w:id="2719" w:name="_Toc138362084"/>
      <w:r w:rsidRPr="00C33F68">
        <w:t>11.4.2.15</w:t>
      </w:r>
      <w:r w:rsidRPr="00C33F68">
        <w:tab/>
        <w:t>Metadata</w:t>
      </w:r>
      <w:bookmarkEnd w:id="2716"/>
      <w:bookmarkEnd w:id="2717"/>
      <w:bookmarkEnd w:id="2718"/>
      <w:bookmarkEnd w:id="2719"/>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20" w:name="_Toc525231416"/>
      <w:bookmarkStart w:id="2721" w:name="_Toc59198816"/>
      <w:bookmarkStart w:id="2722" w:name="_Toc75283174"/>
      <w:bookmarkStart w:id="2723" w:name="_Toc138362085"/>
      <w:r w:rsidRPr="00C33F68">
        <w:t>11.4.2.16</w:t>
      </w:r>
      <w:r w:rsidRPr="00C33F68">
        <w:tab/>
        <w:t>Current time</w:t>
      </w:r>
      <w:bookmarkEnd w:id="2720"/>
      <w:bookmarkEnd w:id="2721"/>
      <w:bookmarkEnd w:id="2722"/>
      <w:bookmarkEnd w:id="2723"/>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24" w:name="_Toc525231417"/>
      <w:bookmarkStart w:id="2725" w:name="_Toc59198817"/>
      <w:bookmarkStart w:id="2726" w:name="_Toc75283175"/>
      <w:bookmarkStart w:id="2727" w:name="_Toc138362086"/>
      <w:r w:rsidRPr="00C33F68">
        <w:t>11.4.2.17</w:t>
      </w:r>
      <w:r w:rsidRPr="00C33F68">
        <w:tab/>
        <w:t>Max offset</w:t>
      </w:r>
      <w:bookmarkEnd w:id="2724"/>
      <w:bookmarkEnd w:id="2725"/>
      <w:bookmarkEnd w:id="2726"/>
      <w:bookmarkEnd w:id="2727"/>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28" w:name="_Toc525231418"/>
      <w:bookmarkStart w:id="2729" w:name="_Toc59198818"/>
      <w:bookmarkStart w:id="2730" w:name="_Toc75283176"/>
      <w:bookmarkStart w:id="2731" w:name="_Toc138362087"/>
      <w:r w:rsidRPr="00C33F68">
        <w:t>11.4.2.18</w:t>
      </w:r>
      <w:r w:rsidRPr="00C33F68">
        <w:tab/>
        <w:t>Discovery type</w:t>
      </w:r>
      <w:bookmarkEnd w:id="2728"/>
      <w:bookmarkEnd w:id="2729"/>
      <w:bookmarkEnd w:id="2730"/>
      <w:bookmarkEnd w:id="2731"/>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32" w:name="_Toc525231419"/>
      <w:bookmarkStart w:id="2733" w:name="_Toc59198819"/>
      <w:bookmarkStart w:id="2734" w:name="_Toc75283177"/>
      <w:bookmarkStart w:id="2735" w:name="_Toc138362088"/>
      <w:r w:rsidRPr="00C33F68">
        <w:t>11.4.2.19</w:t>
      </w:r>
      <w:r w:rsidRPr="00C33F68">
        <w:tab/>
        <w:t xml:space="preserve">Match report refresh timer </w:t>
      </w:r>
      <w:bookmarkEnd w:id="2732"/>
      <w:bookmarkEnd w:id="2733"/>
      <w:bookmarkEnd w:id="2734"/>
      <w:r w:rsidRPr="00C33F68">
        <w:t>T5074</w:t>
      </w:r>
      <w:bookmarkEnd w:id="2735"/>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36" w:name="_Toc525231420"/>
      <w:bookmarkStart w:id="2737" w:name="_Toc59198820"/>
      <w:bookmarkStart w:id="2738" w:name="_Toc75283178"/>
      <w:bookmarkStart w:id="2739" w:name="_Toc138362089"/>
      <w:r w:rsidRPr="00C33F68">
        <w:t>11.4.2.20</w:t>
      </w:r>
      <w:r w:rsidRPr="00C33F68">
        <w:tab/>
        <w:t>Requested timer</w:t>
      </w:r>
      <w:bookmarkEnd w:id="2736"/>
      <w:bookmarkEnd w:id="2737"/>
      <w:bookmarkEnd w:id="2738"/>
      <w:bookmarkEnd w:id="2739"/>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40" w:name="_Toc525231421"/>
      <w:bookmarkStart w:id="2741" w:name="_Toc59198821"/>
      <w:bookmarkStart w:id="2742" w:name="_Toc75283179"/>
      <w:bookmarkStart w:id="2743" w:name="_Toc138362090"/>
      <w:r w:rsidRPr="00C33F68">
        <w:t>11.4.2.21</w:t>
      </w:r>
      <w:r w:rsidRPr="00C33F68">
        <w:tab/>
      </w:r>
      <w:r w:rsidRPr="00C33F68">
        <w:rPr>
          <w:lang w:eastAsia="zh-CN"/>
        </w:rPr>
        <w:t xml:space="preserve">DDNMF </w:t>
      </w:r>
      <w:r w:rsidR="007829C6" w:rsidRPr="00C33F68">
        <w:t>t</w:t>
      </w:r>
      <w:r w:rsidRPr="00C33F68">
        <w:t>ransaction ID</w:t>
      </w:r>
      <w:bookmarkEnd w:id="2740"/>
      <w:bookmarkEnd w:id="2741"/>
      <w:bookmarkEnd w:id="2742"/>
      <w:bookmarkEnd w:id="2743"/>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44" w:name="_Toc525231422"/>
      <w:bookmarkStart w:id="2745" w:name="_Toc59198822"/>
      <w:bookmarkStart w:id="2746" w:name="_Toc75283180"/>
      <w:bookmarkStart w:id="2747" w:name="_Toc138362091"/>
      <w:r w:rsidRPr="00C33F68">
        <w:t>11.4.2.22</w:t>
      </w:r>
      <w:r w:rsidRPr="00C33F68">
        <w:tab/>
        <w:t>Update info</w:t>
      </w:r>
      <w:bookmarkEnd w:id="2744"/>
      <w:bookmarkEnd w:id="2745"/>
      <w:bookmarkEnd w:id="2746"/>
      <w:bookmarkEnd w:id="2747"/>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48" w:name="_Toc525231423"/>
      <w:bookmarkStart w:id="2749" w:name="_Toc59198823"/>
      <w:bookmarkStart w:id="2750" w:name="_Toc75283181"/>
      <w:bookmarkStart w:id="2751" w:name="_Toc138362092"/>
      <w:r w:rsidRPr="00C33F68">
        <w:t>11.4.2.23</w:t>
      </w:r>
      <w:r w:rsidRPr="00C33F68">
        <w:tab/>
        <w:t>RPAUID</w:t>
      </w:r>
      <w:bookmarkEnd w:id="2748"/>
      <w:bookmarkEnd w:id="2749"/>
      <w:bookmarkEnd w:id="2750"/>
      <w:bookmarkEnd w:id="2751"/>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52" w:name="_Toc525231424"/>
      <w:bookmarkStart w:id="2753" w:name="_Toc59198824"/>
      <w:bookmarkStart w:id="2754" w:name="_Toc75283182"/>
      <w:bookmarkStart w:id="2755" w:name="_Toc138362093"/>
      <w:r w:rsidRPr="00C33F68">
        <w:t>11.4.2.24</w:t>
      </w:r>
      <w:r w:rsidRPr="00C33F68">
        <w:tab/>
        <w:t>Announcing type</w:t>
      </w:r>
      <w:bookmarkEnd w:id="2752"/>
      <w:bookmarkEnd w:id="2753"/>
      <w:bookmarkEnd w:id="2754"/>
      <w:bookmarkEnd w:id="2755"/>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56" w:name="_Toc525231425"/>
      <w:bookmarkStart w:id="2757" w:name="_Toc59198825"/>
      <w:bookmarkStart w:id="2758" w:name="_Toc75283183"/>
      <w:bookmarkStart w:id="2759" w:name="_Toc138362094"/>
      <w:r w:rsidRPr="00C33F68">
        <w:t>11.4.2.25</w:t>
      </w:r>
      <w:r w:rsidRPr="00C33F68">
        <w:tab/>
        <w:t>Application level container</w:t>
      </w:r>
      <w:bookmarkEnd w:id="2756"/>
      <w:bookmarkEnd w:id="2757"/>
      <w:bookmarkEnd w:id="2758"/>
      <w:bookmarkEnd w:id="2759"/>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60" w:name="_Toc525231426"/>
      <w:bookmarkStart w:id="2761" w:name="_Toc59198826"/>
      <w:bookmarkStart w:id="2762" w:name="_Toc75283184"/>
      <w:bookmarkStart w:id="2763" w:name="_Toc138362095"/>
      <w:r w:rsidRPr="00C33F68">
        <w:t>11.4.2.26</w:t>
      </w:r>
      <w:r w:rsidRPr="00C33F68">
        <w:tab/>
        <w:t>Discovery entry ID</w:t>
      </w:r>
      <w:bookmarkEnd w:id="2760"/>
      <w:bookmarkEnd w:id="2761"/>
      <w:bookmarkEnd w:id="2762"/>
      <w:bookmarkEnd w:id="2763"/>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64" w:name="_Toc75283185"/>
      <w:bookmarkStart w:id="2765" w:name="_Toc138362096"/>
      <w:r w:rsidRPr="00C33F68">
        <w:t>11.4.2.27</w:t>
      </w:r>
      <w:r w:rsidRPr="00C33F68">
        <w:tab/>
        <w:t>ProSe restricted code</w:t>
      </w:r>
      <w:bookmarkEnd w:id="2764"/>
      <w:bookmarkEnd w:id="2765"/>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66" w:name="_Toc525231428"/>
      <w:bookmarkStart w:id="2767" w:name="_Toc59198828"/>
      <w:bookmarkStart w:id="2768" w:name="_Toc75283186"/>
      <w:bookmarkStart w:id="2769" w:name="_Toc138362097"/>
      <w:r w:rsidRPr="00C33F68">
        <w:t>11.4.2.28</w:t>
      </w:r>
      <w:r w:rsidRPr="00C33F68">
        <w:tab/>
      </w:r>
      <w:bookmarkEnd w:id="2766"/>
      <w:bookmarkEnd w:id="2767"/>
      <w:bookmarkEnd w:id="2768"/>
      <w:r w:rsidRPr="00C33F68">
        <w:t>ProSe restricted code suffix range</w:t>
      </w:r>
      <w:bookmarkEnd w:id="2769"/>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70" w:name="_Toc525231429"/>
      <w:bookmarkStart w:id="2771" w:name="_Toc59198829"/>
      <w:bookmarkStart w:id="2772" w:name="_Toc75283187"/>
      <w:bookmarkStart w:id="2773" w:name="_Toc138362098"/>
      <w:r w:rsidRPr="00C33F68">
        <w:t>11.4.2.29</w:t>
      </w:r>
      <w:r w:rsidRPr="00C33F68">
        <w:tab/>
        <w:t>On demand announcing enabled indicator</w:t>
      </w:r>
      <w:bookmarkEnd w:id="2770"/>
      <w:bookmarkEnd w:id="2771"/>
      <w:bookmarkEnd w:id="2772"/>
      <w:bookmarkEnd w:id="2773"/>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74" w:name="_Toc525231430"/>
      <w:bookmarkStart w:id="2775" w:name="_Toc59198830"/>
      <w:bookmarkStart w:id="2776" w:name="_Toc75283188"/>
      <w:bookmarkStart w:id="2777" w:name="_Toc138362099"/>
      <w:r w:rsidRPr="00C33F68">
        <w:t>11.4.2.30</w:t>
      </w:r>
      <w:r w:rsidRPr="00C33F68">
        <w:tab/>
        <w:t xml:space="preserve">Restricted </w:t>
      </w:r>
      <w:bookmarkEnd w:id="2774"/>
      <w:bookmarkEnd w:id="2775"/>
      <w:bookmarkEnd w:id="2776"/>
      <w:r w:rsidRPr="00C33F68">
        <w:t>discovery filter</w:t>
      </w:r>
      <w:bookmarkEnd w:id="2777"/>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78" w:name="_Toc525231431"/>
      <w:bookmarkStart w:id="2779" w:name="_Toc59198831"/>
      <w:bookmarkStart w:id="2780" w:name="_Toc75283189"/>
      <w:bookmarkStart w:id="2781" w:name="_Toc138362100"/>
      <w:r w:rsidRPr="00C33F68">
        <w:t>11.4.2.31</w:t>
      </w:r>
      <w:r w:rsidRPr="00C33F68">
        <w:tab/>
        <w:t>ACE enabled indicator</w:t>
      </w:r>
      <w:bookmarkEnd w:id="2778"/>
      <w:bookmarkEnd w:id="2779"/>
      <w:bookmarkEnd w:id="2780"/>
      <w:bookmarkEnd w:id="2781"/>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82" w:name="_Toc525231432"/>
      <w:bookmarkStart w:id="2783" w:name="_Toc59198832"/>
      <w:bookmarkStart w:id="2784" w:name="_Toc75283190"/>
      <w:bookmarkStart w:id="2785" w:name="_Toc138362101"/>
      <w:r w:rsidRPr="00C33F68">
        <w:t>11.4.2.32</w:t>
      </w:r>
      <w:r w:rsidRPr="00C33F68">
        <w:tab/>
        <w:t xml:space="preserve">Validity timer </w:t>
      </w:r>
      <w:bookmarkEnd w:id="2782"/>
      <w:bookmarkEnd w:id="2783"/>
      <w:bookmarkEnd w:id="2784"/>
      <w:r w:rsidRPr="00C33F68">
        <w:t>T5062</w:t>
      </w:r>
      <w:bookmarkEnd w:id="2785"/>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86" w:name="_Toc525231433"/>
      <w:bookmarkStart w:id="2787" w:name="_Toc59198833"/>
      <w:bookmarkStart w:id="2788" w:name="_Toc75283191"/>
      <w:bookmarkStart w:id="2789" w:name="_Toc138362102"/>
      <w:r w:rsidRPr="00C33F68">
        <w:t>11.4.2.33</w:t>
      </w:r>
      <w:r w:rsidRPr="00C33F68">
        <w:tab/>
      </w:r>
      <w:bookmarkEnd w:id="2786"/>
      <w:bookmarkEnd w:id="2787"/>
      <w:bookmarkEnd w:id="2788"/>
      <w:r w:rsidRPr="00C33F68">
        <w:t>Restricted code security material</w:t>
      </w:r>
      <w:bookmarkEnd w:id="2789"/>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90" w:name="_Toc525231434"/>
      <w:bookmarkStart w:id="2791" w:name="_Toc59198834"/>
      <w:bookmarkStart w:id="2792" w:name="_Toc75283192"/>
      <w:bookmarkStart w:id="2793" w:name="_Toc138362103"/>
      <w:r w:rsidRPr="00C33F68">
        <w:t>11.4.2.34</w:t>
      </w:r>
      <w:r w:rsidRPr="00C33F68">
        <w:tab/>
        <w:t>Discovery model</w:t>
      </w:r>
      <w:bookmarkEnd w:id="2790"/>
      <w:bookmarkEnd w:id="2791"/>
      <w:bookmarkEnd w:id="2792"/>
      <w:bookmarkEnd w:id="2793"/>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94" w:name="_Toc525231435"/>
      <w:bookmarkStart w:id="2795" w:name="_Toc59198835"/>
      <w:bookmarkStart w:id="2796" w:name="_Toc75283193"/>
      <w:bookmarkStart w:id="2797" w:name="_Toc138362104"/>
      <w:r w:rsidRPr="00C33F68">
        <w:t>11.4.2.35</w:t>
      </w:r>
      <w:r w:rsidRPr="00C33F68">
        <w:tab/>
        <w:t>ProSe response code</w:t>
      </w:r>
      <w:bookmarkEnd w:id="2794"/>
      <w:bookmarkEnd w:id="2795"/>
      <w:bookmarkEnd w:id="2796"/>
      <w:bookmarkEnd w:id="2797"/>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98" w:name="_Toc525231436"/>
      <w:bookmarkStart w:id="2799" w:name="_Toc59198836"/>
      <w:bookmarkStart w:id="2800" w:name="_Toc75283194"/>
      <w:bookmarkStart w:id="2801" w:name="_Toc138362105"/>
      <w:r w:rsidRPr="00C33F68">
        <w:t>11.4.2.36</w:t>
      </w:r>
      <w:r w:rsidRPr="00C33F68">
        <w:tab/>
        <w:t>Discovery query filter</w:t>
      </w:r>
      <w:bookmarkEnd w:id="2798"/>
      <w:bookmarkEnd w:id="2799"/>
      <w:bookmarkEnd w:id="2800"/>
      <w:bookmarkEnd w:id="2801"/>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802" w:name="_Toc525231437"/>
      <w:bookmarkStart w:id="2803" w:name="_Toc59198837"/>
      <w:bookmarkStart w:id="2804" w:name="_Toc75283195"/>
      <w:bookmarkStart w:id="2805" w:name="_Toc138362106"/>
      <w:r w:rsidRPr="00C33F68">
        <w:t>11.4.2.37</w:t>
      </w:r>
      <w:r w:rsidRPr="00C33F68">
        <w:tab/>
        <w:t xml:space="preserve">Validity timer </w:t>
      </w:r>
      <w:bookmarkEnd w:id="2802"/>
      <w:bookmarkEnd w:id="2803"/>
      <w:bookmarkEnd w:id="2804"/>
      <w:r w:rsidRPr="00C33F68">
        <w:t>T5068</w:t>
      </w:r>
      <w:bookmarkEnd w:id="2805"/>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806" w:name="_Toc525231438"/>
      <w:bookmarkStart w:id="2807" w:name="_Toc59198838"/>
      <w:bookmarkStart w:id="2808" w:name="_Toc75283196"/>
      <w:bookmarkStart w:id="2809" w:name="_Toc138362107"/>
      <w:r w:rsidRPr="00C33F68">
        <w:t>11.4.2.38</w:t>
      </w:r>
      <w:r w:rsidRPr="00C33F68">
        <w:tab/>
        <w:t>Subquery result</w:t>
      </w:r>
      <w:bookmarkEnd w:id="2806"/>
      <w:bookmarkEnd w:id="2807"/>
      <w:bookmarkEnd w:id="2808"/>
      <w:bookmarkEnd w:id="2809"/>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810" w:name="_Toc525231453"/>
      <w:bookmarkStart w:id="2811" w:name="_Toc59198853"/>
      <w:bookmarkStart w:id="2812" w:name="_Toc75283211"/>
      <w:bookmarkStart w:id="2813" w:name="_Toc138362108"/>
      <w:r w:rsidRPr="00C33F68">
        <w:t>11.4.2.39</w:t>
      </w:r>
      <w:r w:rsidRPr="00C33F68">
        <w:tab/>
        <w:t xml:space="preserve">Validity timer </w:t>
      </w:r>
      <w:bookmarkEnd w:id="2810"/>
      <w:bookmarkEnd w:id="2811"/>
      <w:bookmarkEnd w:id="2812"/>
      <w:r w:rsidRPr="00C33F68">
        <w:t>T5076</w:t>
      </w:r>
      <w:bookmarkEnd w:id="2813"/>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14" w:name="_Toc525231454"/>
      <w:bookmarkStart w:id="2815" w:name="_Toc59198854"/>
      <w:bookmarkStart w:id="2816" w:name="_Toc75283212"/>
      <w:bookmarkStart w:id="2817" w:name="_Toc138362109"/>
      <w:r w:rsidRPr="00C33F68">
        <w:t>11.4.2.40</w:t>
      </w:r>
      <w:r w:rsidRPr="00C33F68">
        <w:tab/>
        <w:t xml:space="preserve">Match report refresh timer </w:t>
      </w:r>
      <w:bookmarkEnd w:id="2814"/>
      <w:bookmarkEnd w:id="2815"/>
      <w:bookmarkEnd w:id="2816"/>
      <w:r w:rsidRPr="00C33F68">
        <w:t>T5077</w:t>
      </w:r>
      <w:bookmarkEnd w:id="2817"/>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18" w:name="_Toc75283213"/>
      <w:bookmarkStart w:id="2819" w:name="_Toc59198855"/>
      <w:bookmarkStart w:id="2820" w:name="_Toc525231455"/>
      <w:bookmarkStart w:id="2821" w:name="_Toc138362110"/>
      <w:r w:rsidRPr="00C33F68">
        <w:t>11.4.2.41</w:t>
      </w:r>
      <w:r w:rsidRPr="00C33F68">
        <w:tab/>
        <w:t>Metadata index mask</w:t>
      </w:r>
      <w:bookmarkEnd w:id="2818"/>
      <w:bookmarkEnd w:id="2819"/>
      <w:bookmarkEnd w:id="2820"/>
      <w:bookmarkEnd w:id="2821"/>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22" w:name="_Toc525231456"/>
      <w:bookmarkStart w:id="2823" w:name="_Toc59198856"/>
      <w:bookmarkStart w:id="2824" w:name="_Toc75283214"/>
      <w:bookmarkStart w:id="2825" w:name="_Toc138362111"/>
      <w:r w:rsidRPr="00C33F68">
        <w:t>11.4.2.42</w:t>
      </w:r>
      <w:r w:rsidRPr="00C33F68">
        <w:tab/>
      </w:r>
      <w:r w:rsidR="004152EF" w:rsidRPr="00C33F68">
        <w:t>Network-initiated transaction method</w:t>
      </w:r>
      <w:bookmarkEnd w:id="2822"/>
      <w:bookmarkEnd w:id="2823"/>
      <w:bookmarkEnd w:id="2824"/>
      <w:bookmarkEnd w:id="2825"/>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26" w:name="_Toc525231457"/>
      <w:bookmarkStart w:id="2827" w:name="_Toc59198857"/>
      <w:bookmarkStart w:id="2828" w:name="_Toc75283215"/>
      <w:bookmarkStart w:id="2829" w:name="_Toc138362112"/>
      <w:r w:rsidRPr="00C33F68">
        <w:t>11.4.2.43</w:t>
      </w:r>
      <w:r w:rsidRPr="00C33F68">
        <w:tab/>
        <w:t>Announcing PLMN ID</w:t>
      </w:r>
      <w:bookmarkEnd w:id="2826"/>
      <w:bookmarkEnd w:id="2827"/>
      <w:bookmarkEnd w:id="2828"/>
      <w:bookmarkEnd w:id="2829"/>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30" w:name="_Toc525231458"/>
      <w:bookmarkStart w:id="2831" w:name="_Toc59198858"/>
      <w:bookmarkStart w:id="2832" w:name="_Toc75283216"/>
      <w:bookmarkStart w:id="2833" w:name="_Toc138362113"/>
      <w:r w:rsidRPr="00C33F68">
        <w:t>11.4.2.44</w:t>
      </w:r>
      <w:r w:rsidRPr="00C33F68">
        <w:tab/>
        <w:t>Metadata Indicator</w:t>
      </w:r>
      <w:bookmarkEnd w:id="2830"/>
      <w:bookmarkEnd w:id="2831"/>
      <w:bookmarkEnd w:id="2832"/>
      <w:bookmarkEnd w:id="2833"/>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34" w:name="_Toc525231461"/>
      <w:bookmarkStart w:id="2835" w:name="_Toc59198861"/>
      <w:bookmarkStart w:id="2836" w:name="_Toc75283219"/>
      <w:bookmarkStart w:id="2837" w:name="_Toc138362114"/>
      <w:bookmarkStart w:id="2838" w:name="_Toc525231463"/>
      <w:bookmarkStart w:id="2839" w:name="_Toc59198863"/>
      <w:bookmarkStart w:id="2840" w:name="_Toc75283221"/>
      <w:r w:rsidRPr="00C33F68">
        <w:t>11.4.2.45</w:t>
      </w:r>
      <w:r w:rsidRPr="00C33F68">
        <w:tab/>
        <w:t>ProSe application code prefix</w:t>
      </w:r>
      <w:bookmarkEnd w:id="2834"/>
      <w:bookmarkEnd w:id="2835"/>
      <w:bookmarkEnd w:id="2836"/>
      <w:bookmarkEnd w:id="2837"/>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41" w:name="_Toc525231462"/>
      <w:bookmarkStart w:id="2842" w:name="_Toc59198862"/>
      <w:bookmarkStart w:id="2843" w:name="_Toc75283220"/>
      <w:bookmarkStart w:id="2844" w:name="_Toc138362115"/>
      <w:r w:rsidRPr="00C33F68">
        <w:t>11.4.2.46</w:t>
      </w:r>
      <w:r w:rsidRPr="00C33F68">
        <w:tab/>
        <w:t>ProSe application code suffix</w:t>
      </w:r>
      <w:bookmarkEnd w:id="2841"/>
      <w:bookmarkEnd w:id="2842"/>
      <w:bookmarkEnd w:id="2843"/>
      <w:bookmarkEnd w:id="2844"/>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45" w:name="_Toc138362116"/>
      <w:r w:rsidRPr="00C33F68">
        <w:t>11.4.2.47</w:t>
      </w:r>
      <w:r w:rsidRPr="00C33F68">
        <w:tab/>
        <w:t>ProSe application code ACE</w:t>
      </w:r>
      <w:bookmarkEnd w:id="2838"/>
      <w:bookmarkEnd w:id="2839"/>
      <w:bookmarkEnd w:id="2840"/>
      <w:bookmarkEnd w:id="2845"/>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46" w:name="_Toc89097585"/>
      <w:bookmarkStart w:id="2847" w:name="_Toc138362117"/>
      <w:r w:rsidRPr="00C33F68">
        <w:t>11.4.2.</w:t>
      </w:r>
      <w:r w:rsidR="00A16EAB" w:rsidRPr="00C33F68">
        <w:t>48</w:t>
      </w:r>
      <w:r w:rsidRPr="00C33F68">
        <w:tab/>
      </w:r>
      <w:bookmarkEnd w:id="2846"/>
      <w:r w:rsidRPr="00C33F68">
        <w:t>Discovery key</w:t>
      </w:r>
      <w:bookmarkEnd w:id="2847"/>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48" w:name="_Toc89097609"/>
      <w:bookmarkStart w:id="2849" w:name="_Toc138362118"/>
      <w:r w:rsidRPr="00C33F68">
        <w:t>11.4.2.</w:t>
      </w:r>
      <w:r w:rsidR="00A16EAB" w:rsidRPr="00C33F68">
        <w:t>49</w:t>
      </w:r>
      <w:r w:rsidRPr="00C33F68">
        <w:tab/>
      </w:r>
      <w:bookmarkEnd w:id="2848"/>
      <w:r w:rsidRPr="00C33F68">
        <w:t>PC5 security policies</w:t>
      </w:r>
      <w:bookmarkEnd w:id="2849"/>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50" w:name="_Toc138362119"/>
      <w:r>
        <w:t>11.4.2.50</w:t>
      </w:r>
      <w:r>
        <w:tab/>
        <w:t>PC5 UE ciphering algorithm capability</w:t>
      </w:r>
      <w:bookmarkEnd w:id="2850"/>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51" w:name="_Toc138362120"/>
      <w:r>
        <w:t>11.4.2.51</w:t>
      </w:r>
      <w:r>
        <w:tab/>
        <w:t>Selected PC5 ciphering algorithm</w:t>
      </w:r>
      <w:bookmarkEnd w:id="2851"/>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52" w:name="_Toc138362121"/>
      <w:r>
        <w:t>11.4.2.52</w:t>
      </w:r>
      <w:r>
        <w:tab/>
        <w:t>ProSe PC5 discovery message</w:t>
      </w:r>
      <w:bookmarkEnd w:id="2852"/>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53" w:name="_Toc138362122"/>
      <w:r>
        <w:t>11.4.2.53</w:t>
      </w:r>
      <w:r>
        <w:tab/>
        <w:t>PKMF address</w:t>
      </w:r>
      <w:bookmarkEnd w:id="2853"/>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54" w:name="_Toc138362123"/>
      <w:r w:rsidRPr="00C33F68">
        <w:rPr>
          <w:noProof/>
        </w:rPr>
        <w:t>11.5</w:t>
      </w:r>
      <w:r w:rsidRPr="00C33F68">
        <w:rPr>
          <w:noProof/>
        </w:rPr>
        <w:tab/>
      </w:r>
      <w:r w:rsidR="00426724">
        <w:rPr>
          <w:noProof/>
        </w:rPr>
        <w:t>Void</w:t>
      </w:r>
      <w:bookmarkEnd w:id="2854"/>
    </w:p>
    <w:p w14:paraId="6D0254CA" w14:textId="575DDF19" w:rsidR="008A4468" w:rsidRDefault="008A4468" w:rsidP="008A4468">
      <w:pPr>
        <w:pStyle w:val="Heading2"/>
        <w:rPr>
          <w:noProof/>
        </w:rPr>
      </w:pPr>
      <w:bookmarkStart w:id="2855" w:name="_Toc138362124"/>
      <w:r>
        <w:rPr>
          <w:noProof/>
        </w:rPr>
        <w:t>11.6</w:t>
      </w:r>
      <w:r>
        <w:rPr>
          <w:noProof/>
        </w:rPr>
        <w:tab/>
        <w:t>5G ProSe security message over PC8 formats</w:t>
      </w:r>
      <w:bookmarkEnd w:id="2855"/>
    </w:p>
    <w:p w14:paraId="4744A0DE" w14:textId="48A02077" w:rsidR="008A4468" w:rsidRDefault="008A4468" w:rsidP="008A4468">
      <w:pPr>
        <w:pStyle w:val="Heading3"/>
      </w:pPr>
      <w:bookmarkStart w:id="2856" w:name="_Toc138362125"/>
      <w:r>
        <w:t>11.6.1</w:t>
      </w:r>
      <w:r>
        <w:tab/>
        <w:t>Data types format in XML schema</w:t>
      </w:r>
      <w:bookmarkEnd w:id="2856"/>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t>Message construction shall be compliant with W3C REC-xmlschema-2-20041028: "XML Schema Part 2: Datatypes" [29].</w:t>
      </w:r>
    </w:p>
    <w:p w14:paraId="062E9151" w14:textId="77777777" w:rsidR="005537E8" w:rsidRDefault="005537E8" w:rsidP="006A5FDE">
      <w:pPr>
        <w:pStyle w:val="Heading3"/>
      </w:pPr>
      <w:bookmarkStart w:id="2857" w:name="_Toc138362126"/>
      <w:r>
        <w:t>11.6.2</w:t>
      </w:r>
      <w:r>
        <w:tab/>
        <w:t>Parameters in 5G ProSe security messages over PC8</w:t>
      </w:r>
      <w:bookmarkEnd w:id="2857"/>
    </w:p>
    <w:p w14:paraId="0E53BE0F" w14:textId="77777777" w:rsidR="005537E8" w:rsidRDefault="005537E8" w:rsidP="006A5FDE">
      <w:pPr>
        <w:pStyle w:val="Heading4"/>
      </w:pPr>
      <w:bookmarkStart w:id="2858" w:name="_Toc138362127"/>
      <w:r>
        <w:t>11.6.2.1</w:t>
      </w:r>
      <w:r>
        <w:tab/>
        <w:t>Transaction ID</w:t>
      </w:r>
      <w:bookmarkEnd w:id="2858"/>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Default="005537E8" w:rsidP="006A5FDE">
      <w:pPr>
        <w:pStyle w:val="Heading4"/>
      </w:pPr>
      <w:bookmarkStart w:id="2859" w:name="_Toc138362128"/>
      <w:r>
        <w:t>11.6.2.2</w:t>
      </w:r>
      <w:r>
        <w:tab/>
      </w:r>
      <w:r w:rsidR="00A06CA7">
        <w:t>UP-</w:t>
      </w:r>
      <w:r>
        <w:t>PRUK</w:t>
      </w:r>
      <w:bookmarkEnd w:id="2859"/>
    </w:p>
    <w:p w14:paraId="1B0D7338" w14:textId="48680370" w:rsidR="005537E8" w:rsidRDefault="005537E8" w:rsidP="008A4468">
      <w:r>
        <w:t xml:space="preserve">This parameter is used to indicate the </w:t>
      </w:r>
      <w:r w:rsidR="00A06CA7">
        <w:t>UP-</w:t>
      </w:r>
      <w:r>
        <w:t xml:space="preserve">PRUK allocated by the 5G PKMF. The calculation of the </w:t>
      </w:r>
      <w:r w:rsidR="00A06CA7">
        <w:t>UP-</w:t>
      </w:r>
      <w:r>
        <w:t>PRUK is defined in 3GPP TS 33.503 [34].</w:t>
      </w:r>
    </w:p>
    <w:p w14:paraId="0BB8CFD6" w14:textId="25ACD790" w:rsidR="005537E8" w:rsidRDefault="005537E8" w:rsidP="006A5FDE">
      <w:pPr>
        <w:pStyle w:val="Heading4"/>
      </w:pPr>
      <w:bookmarkStart w:id="2860" w:name="_Toc138362129"/>
      <w:r>
        <w:t>11.6.2.3</w:t>
      </w:r>
      <w:r>
        <w:tab/>
      </w:r>
      <w:r w:rsidR="00A06CA7">
        <w:t>UP-</w:t>
      </w:r>
      <w:r>
        <w:t>PRUK ID</w:t>
      </w:r>
      <w:bookmarkEnd w:id="2860"/>
    </w:p>
    <w:p w14:paraId="146E7939" w14:textId="0AF7639A" w:rsidR="00C4376C" w:rsidRDefault="00C4376C" w:rsidP="00C4376C">
      <w:r>
        <w:t xml:space="preserve">This parameter is used to indicate the identifier of the UE stored </w:t>
      </w:r>
      <w:r w:rsidR="00A06CA7">
        <w:t>UP-</w:t>
      </w:r>
      <w:r>
        <w:t xml:space="preserve">PRUK. The </w:t>
      </w:r>
      <w:r w:rsidR="00A06CA7">
        <w:t>UP-</w:t>
      </w:r>
      <w:r>
        <w:t>PRUK ID value consists of two fields:</w:t>
      </w:r>
    </w:p>
    <w:p w14:paraId="6D2D4A68" w14:textId="748807F8" w:rsidR="00C4376C" w:rsidRDefault="00C4376C" w:rsidP="00C4376C">
      <w:pPr>
        <w:pStyle w:val="B1"/>
      </w:pPr>
      <w:r>
        <w:t>a)</w:t>
      </w:r>
      <w:r>
        <w:tab/>
      </w:r>
      <w:r w:rsidR="00D76C7C">
        <w:t>UP-</w:t>
      </w:r>
      <w:r>
        <w:t xml:space="preserve">PRUK ID format field which is the 1st character of the </w:t>
      </w:r>
      <w:r w:rsidR="00A06CA7">
        <w:t>UP-</w:t>
      </w:r>
      <w:r>
        <w:t>PRUK ID value: an ASCII character, as defined in IETF RFC 20 [40], coded in table 11.6.2.5.1; and</w:t>
      </w:r>
    </w:p>
    <w:p w14:paraId="7D8C7BA7" w14:textId="4FB4C889" w:rsidR="00C4376C" w:rsidRDefault="00C4376C" w:rsidP="00C4376C">
      <w:pPr>
        <w:pStyle w:val="TH"/>
      </w:pPr>
      <w:r>
        <w:t xml:space="preserve">Table 11.6.2.3.1: </w:t>
      </w:r>
      <w:r w:rsidR="00A06CA7">
        <w:t>UP-</w:t>
      </w:r>
      <w:r>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6F29120" w:rsidR="00C4376C" w:rsidRDefault="00C4376C" w:rsidP="00C4376C">
      <w:pPr>
        <w:pStyle w:val="B1"/>
      </w:pPr>
      <w:r>
        <w:t>b)</w:t>
      </w:r>
      <w:r>
        <w:tab/>
      </w:r>
      <w:r w:rsidR="00A06CA7">
        <w:t>UP-</w:t>
      </w:r>
      <w:r>
        <w:t xml:space="preserve">PRUK ID field which is 2nd and later characters of the </w:t>
      </w:r>
      <w:r w:rsidR="00A06CA7">
        <w:t>UP-</w:t>
      </w:r>
      <w:r>
        <w:t>PRUK ID value:</w:t>
      </w:r>
    </w:p>
    <w:p w14:paraId="77F325AF" w14:textId="5A594F20" w:rsidR="00C4376C" w:rsidRDefault="00C4376C" w:rsidP="00C4376C">
      <w:pPr>
        <w:pStyle w:val="B2"/>
      </w:pPr>
      <w:r>
        <w:t>1)</w:t>
      </w:r>
      <w:r>
        <w:tab/>
        <w:t xml:space="preserve">if the </w:t>
      </w:r>
      <w:r w:rsidR="00A06CA7">
        <w:t>UP-</w:t>
      </w:r>
      <w:r>
        <w:t xml:space="preserve">PRUK ID format field indicates "NAI", the </w:t>
      </w:r>
      <w:r w:rsidR="00A06CA7">
        <w:t>UP-</w:t>
      </w:r>
      <w:r>
        <w:t xml:space="preserve">PRUK ID field is a </w:t>
      </w:r>
      <w:r w:rsidR="00A06CA7">
        <w:t>UP-</w:t>
      </w:r>
      <w:r>
        <w:t>PRUK ID in the NAI format as defined in clause 28.7.</w:t>
      </w:r>
      <w:r w:rsidR="00EE5137">
        <w:t>10</w:t>
      </w:r>
      <w:r>
        <w:t xml:space="preserve"> of 3GPP TS 23.003 [12], encoded as UTF-8 string; or</w:t>
      </w:r>
    </w:p>
    <w:p w14:paraId="45F99007" w14:textId="1A38BFAE" w:rsidR="00C4376C" w:rsidRDefault="00C4376C" w:rsidP="00C4376C">
      <w:pPr>
        <w:pStyle w:val="B2"/>
      </w:pPr>
      <w:r>
        <w:t>2)</w:t>
      </w:r>
      <w:r>
        <w:tab/>
        <w:t xml:space="preserve">if </w:t>
      </w:r>
      <w:r w:rsidRPr="00963590">
        <w:t xml:space="preserve">the </w:t>
      </w:r>
      <w:r w:rsidR="00A06CA7">
        <w:t>UP-</w:t>
      </w:r>
      <w:r>
        <w:t xml:space="preserve">PRUK ID format field </w:t>
      </w:r>
      <w:r w:rsidRPr="00963590">
        <w:t xml:space="preserve">indicates </w:t>
      </w:r>
      <w:r>
        <w:t>"</w:t>
      </w:r>
      <w:r w:rsidRPr="00963590">
        <w:t>64-bit string</w:t>
      </w:r>
      <w:r>
        <w:t>"</w:t>
      </w:r>
      <w:r w:rsidRPr="00963590">
        <w:t xml:space="preserve">, the </w:t>
      </w:r>
      <w:r w:rsidR="00A06CA7">
        <w:t>UP-</w:t>
      </w:r>
      <w:r w:rsidRPr="00963590">
        <w:t xml:space="preserve">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61" w:name="_Toc138362130"/>
      <w:r>
        <w:t>11.6.2.4</w:t>
      </w:r>
      <w:r>
        <w:tab/>
        <w:t>PC5 UE security capabilities</w:t>
      </w:r>
      <w:bookmarkEnd w:id="2861"/>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62" w:name="_Toc138362131"/>
      <w:r>
        <w:t>11.6.2.5</w:t>
      </w:r>
      <w:r>
        <w:tab/>
        <w:t>MCC</w:t>
      </w:r>
      <w:bookmarkEnd w:id="2862"/>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63" w:name="_Toc138362132"/>
      <w:r>
        <w:t>11.6.2.6</w:t>
      </w:r>
      <w:r>
        <w:tab/>
        <w:t>MNC</w:t>
      </w:r>
      <w:bookmarkEnd w:id="2863"/>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64" w:name="_Toc138362133"/>
      <w:r>
        <w:t>11.6.2.7</w:t>
      </w:r>
      <w:r>
        <w:tab/>
        <w:t>Current time</w:t>
      </w:r>
      <w:bookmarkEnd w:id="2864"/>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65" w:name="_Toc138362134"/>
      <w:r>
        <w:t>11.6.2.8</w:t>
      </w:r>
      <w:r>
        <w:tab/>
        <w:t>Max offset</w:t>
      </w:r>
      <w:bookmarkEnd w:id="2865"/>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66" w:name="_Toc138362135"/>
      <w:r>
        <w:t>11.6.2.9</w:t>
      </w:r>
      <w:r>
        <w:tab/>
        <w:t>Expiration timer</w:t>
      </w:r>
      <w:bookmarkEnd w:id="2866"/>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67" w:name="_Toc138362136"/>
      <w:r>
        <w:t>11.6.2.10</w:t>
      </w:r>
      <w:r>
        <w:tab/>
        <w:t>Relay service code</w:t>
      </w:r>
      <w:bookmarkEnd w:id="2867"/>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68" w:name="_Toc138362137"/>
      <w:r>
        <w:t>11.6.2.11</w:t>
      </w:r>
      <w:r>
        <w:tab/>
        <w:t>Selected PC5 ciphering algorithm</w:t>
      </w:r>
      <w:bookmarkEnd w:id="2868"/>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69" w:name="_Toc138362138"/>
      <w:r>
        <w:t>11.6.2.12</w:t>
      </w:r>
      <w:r>
        <w:tab/>
        <w:t>DUSK</w:t>
      </w:r>
      <w:bookmarkEnd w:id="2869"/>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70" w:name="_Toc138362139"/>
      <w:r>
        <w:t>11.6.2.13</w:t>
      </w:r>
      <w:r>
        <w:tab/>
        <w:t>DUIK</w:t>
      </w:r>
      <w:bookmarkEnd w:id="2870"/>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71" w:name="_Toc138362140"/>
      <w:r>
        <w:t>11.6.2.14</w:t>
      </w:r>
      <w:r>
        <w:tab/>
        <w:t>DUCK</w:t>
      </w:r>
      <w:bookmarkEnd w:id="2871"/>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72" w:name="_Toc138362141"/>
      <w:r>
        <w:t>11.6.2.15</w:t>
      </w:r>
      <w:r>
        <w:tab/>
        <w:t>Encrypted bitmask</w:t>
      </w:r>
      <w:bookmarkEnd w:id="2872"/>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73" w:name="_Toc138362142"/>
      <w:r>
        <w:t>11.6.2.16</w:t>
      </w:r>
      <w:r>
        <w:tab/>
        <w:t>GPI</w:t>
      </w:r>
      <w:bookmarkEnd w:id="2873"/>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74" w:name="_Toc138362143"/>
      <w:r>
        <w:t>11.6.2.17</w:t>
      </w:r>
      <w:r>
        <w:tab/>
        <w:t>Signalling ciphering policy</w:t>
      </w:r>
      <w:bookmarkEnd w:id="2874"/>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75" w:name="_Toc138362144"/>
      <w:r>
        <w:t>11.6.2.18</w:t>
      </w:r>
      <w:r>
        <w:tab/>
        <w:t>User plane integrity protection policy</w:t>
      </w:r>
      <w:bookmarkEnd w:id="2875"/>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76" w:name="_Toc138362145"/>
      <w:r>
        <w:t>11.6.2.19</w:t>
      </w:r>
      <w:r>
        <w:tab/>
        <w:t>User plane ciphering policy</w:t>
      </w:r>
      <w:bookmarkEnd w:id="2876"/>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77" w:name="_Toc138362146"/>
      <w:r>
        <w:t>11.6.2.20</w:t>
      </w:r>
      <w:r>
        <w:tab/>
        <w:t>PC8 control protocol cause value</w:t>
      </w:r>
      <w:bookmarkEnd w:id="2877"/>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78" w:name="_Toc138362147"/>
      <w:r>
        <w:t>11.6.2.21</w:t>
      </w:r>
      <w:r>
        <w:tab/>
        <w:t>SUCI</w:t>
      </w:r>
      <w:bookmarkEnd w:id="2878"/>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79" w:name="_Toc138362148"/>
      <w:r>
        <w:t>11.6.2.22</w:t>
      </w:r>
      <w:r>
        <w:tab/>
        <w:t>K</w:t>
      </w:r>
      <w:r w:rsidRPr="005D1C8C">
        <w:rPr>
          <w:vertAlign w:val="subscript"/>
        </w:rPr>
        <w:t>NRP</w:t>
      </w:r>
      <w:r>
        <w:t xml:space="preserve"> freshness parameter 1</w:t>
      </w:r>
      <w:bookmarkEnd w:id="2879"/>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80" w:name="_Toc138362149"/>
      <w:r>
        <w:t>11.6.2.23</w:t>
      </w:r>
      <w:r>
        <w:tab/>
        <w:t>AUTS</w:t>
      </w:r>
      <w:bookmarkEnd w:id="2880"/>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81" w:name="_Toc138362150"/>
      <w:r>
        <w:t>11.6.2.24</w:t>
      </w:r>
      <w:r>
        <w:tab/>
        <w:t>RAND</w:t>
      </w:r>
      <w:bookmarkEnd w:id="2881"/>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82" w:name="_Toc138362151"/>
      <w:r>
        <w:t>11.6.2.25</w:t>
      </w:r>
      <w:r>
        <w:tab/>
        <w:t>K</w:t>
      </w:r>
      <w:r w:rsidRPr="005D1C8C">
        <w:rPr>
          <w:vertAlign w:val="subscript"/>
        </w:rPr>
        <w:t>NRP</w:t>
      </w:r>
      <w:bookmarkEnd w:id="2882"/>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83" w:name="_Toc138362152"/>
      <w:r>
        <w:t>11.6.2.26</w:t>
      </w:r>
      <w:r>
        <w:tab/>
        <w:t>K</w:t>
      </w:r>
      <w:r w:rsidRPr="005D1C8C">
        <w:rPr>
          <w:vertAlign w:val="subscript"/>
        </w:rPr>
        <w:t>NRP</w:t>
      </w:r>
      <w:r>
        <w:t xml:space="preserve"> freshness parameter 2</w:t>
      </w:r>
      <w:bookmarkEnd w:id="2883"/>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84" w:name="_Toc138362153"/>
      <w:r>
        <w:t>11.7</w:t>
      </w:r>
      <w:r>
        <w:tab/>
        <w:t>Formats for messages transmitted over the PC3</w:t>
      </w:r>
      <w:r w:rsidR="00E5189E">
        <w:t>a</w:t>
      </w:r>
      <w:r>
        <w:t>ch interface</w:t>
      </w:r>
      <w:bookmarkEnd w:id="2884"/>
    </w:p>
    <w:p w14:paraId="66571104" w14:textId="776D1B30" w:rsidR="0086513B" w:rsidRDefault="0086513B" w:rsidP="00637B8C">
      <w:pPr>
        <w:pStyle w:val="Heading3"/>
      </w:pPr>
      <w:bookmarkStart w:id="2885" w:name="_Toc138362154"/>
      <w:r>
        <w:t>11.7.1</w:t>
      </w:r>
      <w:r>
        <w:tab/>
        <w:t>Data types format in XML schema</w:t>
      </w:r>
      <w:bookmarkEnd w:id="2885"/>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86" w:name="_Toc525231485"/>
      <w:bookmarkStart w:id="2887" w:name="_Toc59198885"/>
      <w:bookmarkStart w:id="2888" w:name="_Toc75283243"/>
      <w:bookmarkStart w:id="2889" w:name="_Toc138362155"/>
      <w:r w:rsidRPr="006E6AE2">
        <w:t>11.7.2</w:t>
      </w:r>
      <w:r w:rsidRPr="006E6AE2">
        <w:tab/>
        <w:t>Parameters in messages transmitted over the PC3</w:t>
      </w:r>
      <w:r w:rsidR="00E5189E">
        <w:t>a</w:t>
      </w:r>
      <w:r w:rsidRPr="006E6AE2">
        <w:t>ch interface</w:t>
      </w:r>
      <w:bookmarkEnd w:id="2886"/>
      <w:bookmarkEnd w:id="2887"/>
      <w:bookmarkEnd w:id="2888"/>
      <w:bookmarkEnd w:id="2889"/>
    </w:p>
    <w:p w14:paraId="79AC043C" w14:textId="77777777" w:rsidR="00DA4189" w:rsidRPr="006E6AE2" w:rsidRDefault="00DA4189" w:rsidP="00DA4189">
      <w:pPr>
        <w:pStyle w:val="Heading4"/>
      </w:pPr>
      <w:bookmarkStart w:id="2890" w:name="_Toc525231486"/>
      <w:bookmarkStart w:id="2891" w:name="_Toc59198886"/>
      <w:bookmarkStart w:id="2892" w:name="_Toc75283244"/>
      <w:bookmarkStart w:id="2893" w:name="_Toc138362156"/>
      <w:r w:rsidRPr="006E6AE2">
        <w:t>11.7.2.1</w:t>
      </w:r>
      <w:r w:rsidRPr="006E6AE2">
        <w:tab/>
        <w:t>Transaction ID</w:t>
      </w:r>
      <w:bookmarkEnd w:id="2890"/>
      <w:bookmarkEnd w:id="2891"/>
      <w:bookmarkEnd w:id="2892"/>
      <w:bookmarkEnd w:id="2893"/>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94" w:name="_Toc525231488"/>
      <w:bookmarkStart w:id="2895" w:name="_Toc59198888"/>
      <w:bookmarkStart w:id="2896" w:name="_Toc75283246"/>
      <w:bookmarkStart w:id="2897" w:name="_Toc138362157"/>
      <w:r w:rsidRPr="006E6AE2">
        <w:t>11.7.2.</w:t>
      </w:r>
      <w:r w:rsidRPr="006E6AE2">
        <w:rPr>
          <w:rFonts w:hint="eastAsia"/>
          <w:lang w:eastAsia="zh-CN"/>
        </w:rPr>
        <w:t>2</w:t>
      </w:r>
      <w:r w:rsidRPr="006E6AE2">
        <w:tab/>
        <w:t>Sequence number</w:t>
      </w:r>
      <w:bookmarkEnd w:id="2894"/>
      <w:bookmarkEnd w:id="2895"/>
      <w:bookmarkEnd w:id="2896"/>
      <w:bookmarkEnd w:id="2897"/>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98" w:name="_Toc525231489"/>
      <w:bookmarkStart w:id="2899" w:name="_Toc59198889"/>
      <w:bookmarkStart w:id="2900" w:name="_Toc75283247"/>
      <w:bookmarkStart w:id="2901" w:name="_Toc138362158"/>
      <w:r w:rsidRPr="006E6AE2">
        <w:t>11.7.2.</w:t>
      </w:r>
      <w:r w:rsidRPr="006E6AE2">
        <w:rPr>
          <w:rFonts w:hint="eastAsia"/>
          <w:lang w:eastAsia="zh-CN"/>
        </w:rPr>
        <w:t>3</w:t>
      </w:r>
      <w:r w:rsidRPr="006E6AE2">
        <w:tab/>
        <w:t>In coverage</w:t>
      </w:r>
      <w:bookmarkEnd w:id="2898"/>
      <w:bookmarkEnd w:id="2899"/>
      <w:bookmarkEnd w:id="2900"/>
      <w:bookmarkEnd w:id="2901"/>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902" w:name="_Toc525231490"/>
      <w:bookmarkStart w:id="2903" w:name="_Toc59198890"/>
      <w:bookmarkStart w:id="2904" w:name="_Toc75283248"/>
      <w:bookmarkStart w:id="2905" w:name="_Toc138362159"/>
      <w:r w:rsidRPr="006E6AE2">
        <w:t>11.7.2.</w:t>
      </w:r>
      <w:r w:rsidRPr="006E6AE2">
        <w:rPr>
          <w:rFonts w:hint="eastAsia"/>
          <w:lang w:eastAsia="zh-CN"/>
        </w:rPr>
        <w:t>4</w:t>
      </w:r>
      <w:r w:rsidRPr="006E6AE2">
        <w:tab/>
      </w:r>
      <w:bookmarkEnd w:id="2902"/>
      <w:bookmarkEnd w:id="2903"/>
      <w:bookmarkEnd w:id="2904"/>
      <w:r w:rsidRPr="006E6AE2">
        <w:t>NCGI</w:t>
      </w:r>
      <w:bookmarkEnd w:id="2905"/>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906" w:name="_Toc525231491"/>
      <w:bookmarkStart w:id="2907" w:name="_Toc59198891"/>
      <w:bookmarkStart w:id="2908" w:name="_Toc75283249"/>
      <w:bookmarkStart w:id="2909" w:name="_Toc138362160"/>
      <w:r w:rsidRPr="006E6AE2">
        <w:t>11.7.2.</w:t>
      </w:r>
      <w:r w:rsidRPr="006E6AE2">
        <w:rPr>
          <w:rFonts w:hint="eastAsia"/>
          <w:lang w:eastAsia="zh-CN"/>
        </w:rPr>
        <w:t>5</w:t>
      </w:r>
      <w:r w:rsidRPr="006E6AE2">
        <w:tab/>
        <w:t>5G ProSe direct communication radio parameters</w:t>
      </w:r>
      <w:bookmarkEnd w:id="2906"/>
      <w:bookmarkEnd w:id="2907"/>
      <w:bookmarkEnd w:id="2908"/>
      <w:bookmarkEnd w:id="2909"/>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910" w:name="_Toc525231492"/>
      <w:bookmarkStart w:id="2911" w:name="_Toc59198892"/>
      <w:bookmarkStart w:id="2912" w:name="_Toc75283250"/>
      <w:bookmarkStart w:id="2913" w:name="_Toc138362161"/>
      <w:r w:rsidRPr="006E6AE2">
        <w:t>11.7.2.</w:t>
      </w:r>
      <w:r w:rsidRPr="006E6AE2">
        <w:rPr>
          <w:rFonts w:hint="eastAsia"/>
          <w:lang w:eastAsia="zh-CN"/>
        </w:rPr>
        <w:t>6</w:t>
      </w:r>
      <w:r w:rsidRPr="006E6AE2">
        <w:tab/>
        <w:t>Cause value</w:t>
      </w:r>
      <w:bookmarkEnd w:id="2910"/>
      <w:bookmarkEnd w:id="2911"/>
      <w:bookmarkEnd w:id="2912"/>
      <w:bookmarkEnd w:id="2913"/>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14" w:name="_Toc525231493"/>
      <w:bookmarkStart w:id="2915" w:name="_Toc59198893"/>
      <w:bookmarkStart w:id="2916" w:name="_Toc75283251"/>
      <w:bookmarkStart w:id="2917" w:name="_Toc138362162"/>
      <w:r w:rsidRPr="006E6AE2">
        <w:t>11.7.2.</w:t>
      </w:r>
      <w:r w:rsidRPr="006E6AE2">
        <w:rPr>
          <w:rFonts w:hint="eastAsia"/>
          <w:lang w:eastAsia="zh-CN"/>
        </w:rPr>
        <w:t>7</w:t>
      </w:r>
      <w:r w:rsidRPr="006E6AE2">
        <w:tab/>
        <w:t>Timestamp</w:t>
      </w:r>
      <w:bookmarkEnd w:id="2914"/>
      <w:bookmarkEnd w:id="2915"/>
      <w:bookmarkEnd w:id="2916"/>
      <w:bookmarkEnd w:id="2917"/>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18" w:name="_Toc525231494"/>
      <w:bookmarkStart w:id="2919" w:name="_Toc59198894"/>
      <w:bookmarkStart w:id="2920" w:name="_Toc75283252"/>
      <w:bookmarkStart w:id="2921" w:name="_Toc138362163"/>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18"/>
      <w:bookmarkEnd w:id="2919"/>
      <w:bookmarkEnd w:id="2920"/>
      <w:bookmarkEnd w:id="2921"/>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22" w:name="_Toc525231495"/>
      <w:bookmarkStart w:id="2923" w:name="_Toc59198895"/>
      <w:bookmarkStart w:id="2924" w:name="_Toc75283253"/>
      <w:bookmarkStart w:id="2925" w:name="_Toc138362164"/>
      <w:r w:rsidRPr="006E6AE2">
        <w:t>11.7.2.</w:t>
      </w:r>
      <w:r w:rsidRPr="006E6AE2">
        <w:rPr>
          <w:rFonts w:hint="eastAsia"/>
          <w:lang w:eastAsia="zh-CN"/>
        </w:rPr>
        <w:t>9</w:t>
      </w:r>
      <w:r w:rsidRPr="006E6AE2">
        <w:tab/>
        <w:t>5G ProSe Group IP multicast address</w:t>
      </w:r>
      <w:bookmarkEnd w:id="2922"/>
      <w:bookmarkEnd w:id="2923"/>
      <w:bookmarkEnd w:id="2924"/>
      <w:bookmarkEnd w:id="2925"/>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26" w:name="_Toc525231496"/>
      <w:bookmarkStart w:id="2927" w:name="_Toc59198896"/>
      <w:bookmarkStart w:id="2928" w:name="_Toc75283254"/>
      <w:bookmarkStart w:id="2929" w:name="_Toc138362165"/>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26"/>
      <w:bookmarkEnd w:id="2927"/>
      <w:bookmarkEnd w:id="2928"/>
      <w:bookmarkEnd w:id="2929"/>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30" w:name="_Toc525231497"/>
      <w:bookmarkStart w:id="2931" w:name="_Toc59198897"/>
      <w:bookmarkStart w:id="2932" w:name="_Toc75283255"/>
      <w:bookmarkStart w:id="2933" w:name="_Toc138362166"/>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30"/>
      <w:bookmarkEnd w:id="2931"/>
      <w:bookmarkEnd w:id="2932"/>
      <w:bookmarkEnd w:id="2933"/>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34" w:name="_Toc525231498"/>
      <w:bookmarkStart w:id="2935" w:name="_Toc59198898"/>
      <w:bookmarkStart w:id="2936" w:name="_Toc75283256"/>
      <w:bookmarkStart w:id="2937" w:name="_Toc138362167"/>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34"/>
      <w:bookmarkEnd w:id="2935"/>
      <w:bookmarkEnd w:id="2936"/>
      <w:bookmarkEnd w:id="2937"/>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38" w:name="_Toc525231499"/>
      <w:bookmarkStart w:id="2939" w:name="_Toc59198899"/>
      <w:bookmarkStart w:id="2940" w:name="_Toc75283257"/>
      <w:bookmarkStart w:id="2941" w:name="_Toc138362168"/>
      <w:r w:rsidRPr="006E6AE2">
        <w:t>11.7.2.</w:t>
      </w:r>
      <w:r w:rsidRPr="006E6AE2">
        <w:rPr>
          <w:rFonts w:hint="eastAsia"/>
          <w:lang w:eastAsia="zh-CN"/>
        </w:rPr>
        <w:t>13</w:t>
      </w:r>
      <w:r w:rsidRPr="006E6AE2">
        <w:tab/>
        <w:t>Radio resources indicator</w:t>
      </w:r>
      <w:bookmarkEnd w:id="2938"/>
      <w:bookmarkEnd w:id="2939"/>
      <w:bookmarkEnd w:id="2940"/>
      <w:bookmarkEnd w:id="2941"/>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42" w:name="_Toc525231500"/>
      <w:bookmarkStart w:id="2943" w:name="_Toc59198900"/>
      <w:bookmarkStart w:id="2944" w:name="_Toc75283258"/>
      <w:bookmarkStart w:id="2945" w:name="_Toc138362169"/>
      <w:r w:rsidRPr="006E6AE2">
        <w:t>11.7.2.</w:t>
      </w:r>
      <w:r w:rsidRPr="006E6AE2">
        <w:rPr>
          <w:rFonts w:hint="eastAsia"/>
          <w:lang w:eastAsia="zh-CN"/>
        </w:rPr>
        <w:t>14</w:t>
      </w:r>
      <w:r w:rsidRPr="006E6AE2">
        <w:tab/>
        <w:t>Radio frequency</w:t>
      </w:r>
      <w:bookmarkEnd w:id="2942"/>
      <w:bookmarkEnd w:id="2943"/>
      <w:bookmarkEnd w:id="2944"/>
      <w:bookmarkEnd w:id="2945"/>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46" w:name="_Toc138362170"/>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46"/>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4A1FEF">
        <w:t>Table 11.3</w:t>
      </w:r>
      <w:r w:rsidRPr="006E6AE2">
        <w:t>.5.1.</w:t>
      </w:r>
      <w:bookmarkStart w:id="2947" w:name="_MCCTEMPBM_CRPT33550095___7"/>
      <w:bookmarkStart w:id="2948" w:name="_MCCTEMPBM_CRPT33550096___7"/>
      <w:bookmarkStart w:id="2949" w:name="_MCCTEMPBM_CRPT33550097___7"/>
      <w:bookmarkStart w:id="2950" w:name="_MCCTEMPBM_CRPT33550098___7"/>
      <w:bookmarkStart w:id="2951" w:name="_MCCTEMPBM_CRPT33550099___7"/>
      <w:bookmarkStart w:id="2952" w:name="_MCCTEMPBM_CRPT33550100___7"/>
      <w:bookmarkEnd w:id="2947"/>
      <w:bookmarkEnd w:id="2948"/>
      <w:bookmarkEnd w:id="2949"/>
      <w:bookmarkEnd w:id="2950"/>
      <w:bookmarkEnd w:id="2951"/>
      <w:bookmarkEnd w:id="2952"/>
    </w:p>
    <w:p w14:paraId="4543ECBE" w14:textId="77777777" w:rsidR="00DA4189" w:rsidRPr="006E6AE2" w:rsidRDefault="00DA4189" w:rsidP="00DA4189">
      <w:pPr>
        <w:pStyle w:val="Heading4"/>
        <w:rPr>
          <w:lang w:eastAsia="zh-CN"/>
        </w:rPr>
      </w:pPr>
      <w:bookmarkStart w:id="2953" w:name="_Toc138362171"/>
      <w:r w:rsidRPr="006E6AE2">
        <w:t>11.7.2.</w:t>
      </w:r>
      <w:r w:rsidRPr="006E6AE2">
        <w:rPr>
          <w:rFonts w:hint="eastAsia"/>
          <w:lang w:eastAsia="zh-CN"/>
        </w:rPr>
        <w:t>16</w:t>
      </w:r>
      <w:r w:rsidRPr="006E6AE2">
        <w:tab/>
      </w:r>
      <w:r w:rsidRPr="006E6AE2">
        <w:rPr>
          <w:rFonts w:hint="eastAsia"/>
          <w:lang w:eastAsia="zh-CN"/>
        </w:rPr>
        <w:t>PQI</w:t>
      </w:r>
      <w:bookmarkEnd w:id="2953"/>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3654ACD0" w14:textId="77777777" w:rsidR="00DA4189" w:rsidRPr="006E6AE2" w:rsidRDefault="00DA4189" w:rsidP="00DA4189">
      <w:pPr>
        <w:pStyle w:val="Heading4"/>
        <w:rPr>
          <w:lang w:eastAsia="zh-CN"/>
        </w:rPr>
      </w:pPr>
      <w:bookmarkStart w:id="2954" w:name="_Toc138362172"/>
      <w:r w:rsidRPr="006E6AE2">
        <w:t>11.7.2.</w:t>
      </w:r>
      <w:r w:rsidRPr="006E6AE2">
        <w:rPr>
          <w:rFonts w:hint="eastAsia"/>
          <w:lang w:eastAsia="zh-CN"/>
        </w:rPr>
        <w:t>17</w:t>
      </w:r>
      <w:r w:rsidRPr="006E6AE2">
        <w:tab/>
      </w:r>
      <w:r w:rsidRPr="006E6AE2">
        <w:rPr>
          <w:lang w:val="en-US"/>
        </w:rPr>
        <w:t>GFBR</w:t>
      </w:r>
      <w:bookmarkEnd w:id="2954"/>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07A932D" w14:textId="77777777" w:rsidR="00DA4189" w:rsidRPr="006E6AE2" w:rsidRDefault="00DA4189" w:rsidP="00DA4189">
      <w:pPr>
        <w:pStyle w:val="Heading4"/>
        <w:rPr>
          <w:lang w:eastAsia="zh-CN"/>
        </w:rPr>
      </w:pPr>
      <w:bookmarkStart w:id="2955" w:name="_Toc138362173"/>
      <w:r w:rsidRPr="006E6AE2">
        <w:t>11.7.2.</w:t>
      </w:r>
      <w:r w:rsidRPr="006E6AE2">
        <w:rPr>
          <w:rFonts w:hint="eastAsia"/>
          <w:lang w:eastAsia="zh-CN"/>
        </w:rPr>
        <w:t>18</w:t>
      </w:r>
      <w:r w:rsidRPr="006E6AE2">
        <w:tab/>
        <w:t>MFBR</w:t>
      </w:r>
      <w:bookmarkEnd w:id="2955"/>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5CE42990" w14:textId="77777777" w:rsidR="00DA4189" w:rsidRPr="006E6AE2" w:rsidRDefault="00DA4189" w:rsidP="00DA4189">
      <w:pPr>
        <w:pStyle w:val="Heading4"/>
        <w:rPr>
          <w:lang w:eastAsia="zh-CN"/>
        </w:rPr>
      </w:pPr>
      <w:bookmarkStart w:id="2956" w:name="_Toc138362174"/>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56"/>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0ABC5791" w14:textId="77777777" w:rsidR="00DA4189" w:rsidRPr="006E6AE2" w:rsidRDefault="00DA4189" w:rsidP="00DA4189">
      <w:pPr>
        <w:pStyle w:val="Heading4"/>
        <w:rPr>
          <w:lang w:eastAsia="zh-CN"/>
        </w:rPr>
      </w:pPr>
      <w:bookmarkStart w:id="2957" w:name="_Toc138362175"/>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57"/>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95108D1" w14:textId="77777777" w:rsidR="00DA4189" w:rsidRPr="006E6AE2" w:rsidRDefault="00DA4189" w:rsidP="00DA4189">
      <w:pPr>
        <w:pStyle w:val="Heading4"/>
        <w:rPr>
          <w:lang w:eastAsia="zh-CN"/>
        </w:rPr>
      </w:pPr>
      <w:bookmarkStart w:id="2958" w:name="_Toc138362176"/>
      <w:r w:rsidRPr="006E6AE2">
        <w:t>11.7.2.</w:t>
      </w:r>
      <w:r w:rsidRPr="006E6AE2">
        <w:rPr>
          <w:rFonts w:hint="eastAsia"/>
          <w:lang w:eastAsia="zh-CN"/>
        </w:rPr>
        <w:t>21</w:t>
      </w:r>
      <w:r w:rsidRPr="006E6AE2">
        <w:tab/>
        <w:t>Default priority level</w:t>
      </w:r>
      <w:bookmarkEnd w:id="2958"/>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1674FD0E" w14:textId="77777777" w:rsidR="00DA4189" w:rsidRPr="006E6AE2" w:rsidRDefault="00DA4189" w:rsidP="00DA4189">
      <w:pPr>
        <w:pStyle w:val="Heading4"/>
        <w:rPr>
          <w:lang w:eastAsia="zh-CN"/>
        </w:rPr>
      </w:pPr>
      <w:bookmarkStart w:id="2959" w:name="_Toc138362177"/>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59"/>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646E527E" w14:textId="77777777" w:rsidR="00DA4189" w:rsidRPr="006E6AE2" w:rsidRDefault="00DA4189" w:rsidP="00DA4189">
      <w:pPr>
        <w:pStyle w:val="Heading4"/>
        <w:rPr>
          <w:lang w:eastAsia="zh-CN"/>
        </w:rPr>
      </w:pPr>
      <w:bookmarkStart w:id="2960" w:name="_Toc138362178"/>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60"/>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29BD655E" w14:textId="77777777" w:rsidR="00DA4189" w:rsidRPr="006E6AE2" w:rsidRDefault="00DA4189" w:rsidP="00DA4189">
      <w:pPr>
        <w:pStyle w:val="Heading4"/>
        <w:rPr>
          <w:lang w:eastAsia="zh-CN"/>
        </w:rPr>
      </w:pPr>
      <w:bookmarkStart w:id="2961" w:name="_Toc138362179"/>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61"/>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4A1FEF">
        <w:t>Table 11.3</w:t>
      </w:r>
      <w:r w:rsidRPr="006E6AE2">
        <w:t>.5.1.</w:t>
      </w:r>
    </w:p>
    <w:p w14:paraId="76D9FE59" w14:textId="77777777" w:rsidR="00FF4F78" w:rsidRPr="00C33F68" w:rsidRDefault="00AF026B" w:rsidP="00FF4F78">
      <w:pPr>
        <w:pStyle w:val="Heading1"/>
      </w:pPr>
      <w:bookmarkStart w:id="2962" w:name="_Toc138362180"/>
      <w:r w:rsidRPr="00C33F68">
        <w:t>12</w:t>
      </w:r>
      <w:r w:rsidR="00FF4F78" w:rsidRPr="00C33F68">
        <w:tab/>
        <w:t>List of system parameters</w:t>
      </w:r>
      <w:bookmarkEnd w:id="2962"/>
    </w:p>
    <w:p w14:paraId="23FF9DF6" w14:textId="50C79471" w:rsidR="00A86B9A" w:rsidRPr="00C33F68" w:rsidRDefault="00AF026B" w:rsidP="00A86B9A">
      <w:pPr>
        <w:pStyle w:val="Heading2"/>
      </w:pPr>
      <w:bookmarkStart w:id="2963" w:name="_Toc138362181"/>
      <w:r w:rsidRPr="00C33F68">
        <w:t>12.</w:t>
      </w:r>
      <w:r w:rsidR="00A86B9A" w:rsidRPr="00C33F68">
        <w:t>1</w:t>
      </w:r>
      <w:r w:rsidR="00A86B9A" w:rsidRPr="00C33F68">
        <w:tab/>
        <w:t>Overview</w:t>
      </w:r>
      <w:bookmarkEnd w:id="2963"/>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64" w:name="_Toc25070731"/>
      <w:bookmarkStart w:id="2965" w:name="_Toc34388730"/>
      <w:bookmarkStart w:id="2966" w:name="_Toc34404501"/>
      <w:bookmarkStart w:id="2967" w:name="_Toc45282411"/>
      <w:bookmarkStart w:id="2968" w:name="_Toc45882797"/>
      <w:bookmarkStart w:id="2969" w:name="_Toc51951345"/>
      <w:bookmarkStart w:id="2970" w:name="_Toc59209123"/>
      <w:bookmarkStart w:id="2971" w:name="_Toc59209394"/>
      <w:bookmarkStart w:id="2972" w:name="_Toc138362182"/>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64"/>
      <w:bookmarkEnd w:id="2965"/>
      <w:bookmarkEnd w:id="2966"/>
      <w:bookmarkEnd w:id="2967"/>
      <w:bookmarkEnd w:id="2968"/>
      <w:bookmarkEnd w:id="2969"/>
      <w:bookmarkEnd w:id="2970"/>
      <w:bookmarkEnd w:id="2971"/>
      <w:bookmarkEnd w:id="2972"/>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33F68" w:rsidRDefault="006F2E11">
            <w:pPr>
              <w:pStyle w:val="TAL"/>
            </w:pPr>
            <w:r w:rsidRPr="00C33F68">
              <w:t xml:space="preserve">Start using the new UE policies for </w:t>
            </w:r>
            <w:r w:rsidRPr="00C33F68">
              <w:rPr>
                <w:lang w:eastAsia="zh-CN"/>
              </w:rPr>
              <w:t xml:space="preserve">5G ProSe UE-to-network relay </w:t>
            </w:r>
            <w:r w:rsidR="0097400F">
              <w:rPr>
                <w:lang w:eastAsia="zh-CN"/>
              </w:rPr>
              <w:t xml:space="preserve">UE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33F68" w:rsidRDefault="006F2E11">
            <w:pPr>
              <w:pStyle w:val="TAL"/>
            </w:pPr>
            <w:r w:rsidRPr="00C33F68">
              <w:t xml:space="preserve">Stop using the old UE policies for </w:t>
            </w:r>
            <w:r w:rsidRPr="00C33F68">
              <w:rPr>
                <w:lang w:eastAsia="zh-CN"/>
              </w:rPr>
              <w:t>5G ProSe UE-to-network relay</w:t>
            </w:r>
            <w:r w:rsidR="0097400F">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73" w:name="_Toc25070732"/>
      <w:bookmarkStart w:id="2974" w:name="_Toc34388731"/>
      <w:bookmarkStart w:id="2975" w:name="_Toc34404502"/>
      <w:bookmarkStart w:id="2976" w:name="_Toc45282412"/>
      <w:bookmarkStart w:id="2977" w:name="_Toc45882798"/>
      <w:bookmarkStart w:id="2978" w:name="_Toc51951346"/>
      <w:bookmarkStart w:id="2979" w:name="_Toc59209124"/>
      <w:bookmarkStart w:id="2980" w:name="_Toc59209395"/>
      <w:bookmarkStart w:id="2981" w:name="_Toc138362183"/>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73"/>
      <w:bookmarkEnd w:id="2974"/>
      <w:bookmarkEnd w:id="2975"/>
      <w:bookmarkEnd w:id="2976"/>
      <w:bookmarkEnd w:id="2977"/>
      <w:bookmarkEnd w:id="2978"/>
      <w:bookmarkEnd w:id="2979"/>
      <w:bookmarkEnd w:id="2980"/>
      <w:bookmarkEnd w:id="2981"/>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82" w:name="_Toc138362184"/>
      <w:r w:rsidRPr="00C33F68">
        <w:t>12.4</w:t>
      </w:r>
      <w:r w:rsidRPr="00C33F68">
        <w:tab/>
        <w:t>Timers of 5G ProSe direct discovery procedures over PC3a</w:t>
      </w:r>
      <w:bookmarkEnd w:id="2982"/>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83" w:name="_Toc59209396"/>
      <w:bookmarkStart w:id="2984" w:name="_Toc59209125"/>
      <w:bookmarkStart w:id="2985" w:name="_Toc51951347"/>
      <w:bookmarkStart w:id="2986" w:name="_Toc45882799"/>
      <w:bookmarkStart w:id="2987" w:name="_Toc45282413"/>
      <w:bookmarkStart w:id="2988" w:name="_Toc138362185"/>
      <w:r w:rsidRPr="00C33F68">
        <w:t>12.</w:t>
      </w:r>
      <w:r w:rsidR="00F25CA8" w:rsidRPr="00C33F68">
        <w:t>5</w:t>
      </w:r>
      <w:r w:rsidRPr="00C33F68">
        <w:tab/>
        <w:t xml:space="preserve">Timers of </w:t>
      </w:r>
      <w:bookmarkEnd w:id="2983"/>
      <w:bookmarkEnd w:id="2984"/>
      <w:bookmarkEnd w:id="2985"/>
      <w:bookmarkEnd w:id="2986"/>
      <w:bookmarkEnd w:id="2987"/>
      <w:r w:rsidRPr="00C33F68">
        <w:t>broadcast mode 5G ProSe communication over PC5 interface</w:t>
      </w:r>
      <w:bookmarkEnd w:id="2988"/>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89" w:name="_Toc138362186"/>
      <w:r w:rsidRPr="00C33F68">
        <w:t>12.</w:t>
      </w:r>
      <w:r w:rsidR="0002292F" w:rsidRPr="00C33F68">
        <w:t>6</w:t>
      </w:r>
      <w:r w:rsidRPr="00C33F68">
        <w:tab/>
        <w:t>Timers of groupcast mode 5G ProSe communication over PC5 interface</w:t>
      </w:r>
      <w:bookmarkEnd w:id="2989"/>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90" w:name="_Toc81899325"/>
      <w:bookmarkStart w:id="2991" w:name="_Toc138362187"/>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90"/>
      <w:bookmarkEnd w:id="2991"/>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92" w:name="_Toc138362188"/>
      <w:r w:rsidRPr="006A5FDE">
        <w:rPr>
          <w:lang w:eastAsia="zh-CN"/>
        </w:rPr>
        <w:t>12.8</w:t>
      </w:r>
      <w:r w:rsidRPr="006A5FDE">
        <w:rPr>
          <w:lang w:eastAsia="zh-CN"/>
        </w:rPr>
        <w:tab/>
        <w:t>Timers for PC8 interface</w:t>
      </w:r>
      <w:bookmarkEnd w:id="2992"/>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93" w:name="_Toc138362189"/>
      <w:r w:rsidRPr="00C33F68">
        <w:t>12.</w:t>
      </w:r>
      <w:r>
        <w:t>9</w:t>
      </w:r>
      <w:r w:rsidRPr="00C33F68">
        <w:tab/>
        <w:t>Timers of 5G ProSe</w:t>
      </w:r>
      <w:r>
        <w:t xml:space="preserve"> UE-to-network relay with model B</w:t>
      </w:r>
      <w:bookmarkEnd w:id="2993"/>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94" w:name="OLE_LINK146"/>
            <w:bookmarkStart w:id="2995"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94"/>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95"/>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96"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96"/>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97" w:name="_Toc138362190"/>
      <w:r w:rsidRPr="006A5FDE">
        <w:rPr>
          <w:lang w:eastAsia="zh-CN"/>
        </w:rPr>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97"/>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2BA67E1" w:rsidR="002E1470" w:rsidRPr="006A5FDE" w:rsidRDefault="002E1470" w:rsidP="00C33084">
            <w:pPr>
              <w:pStyle w:val="TAC"/>
            </w:pPr>
            <w:r w:rsidRPr="006A5FDE">
              <w:t>T50</w:t>
            </w:r>
            <w:r w:rsidR="008850FA">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42FE2CE" w:rsidR="002E1470" w:rsidRPr="006A5FDE" w:rsidRDefault="002E1470" w:rsidP="00C33084">
            <w:pPr>
              <w:pStyle w:val="TAC"/>
            </w:pPr>
            <w:r w:rsidRPr="001303E2">
              <w:t>T50</w:t>
            </w:r>
            <w:r w:rsidR="008850FA">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98" w:name="_Toc138362191"/>
      <w:r>
        <w:rPr>
          <w:lang w:eastAsia="zh-CN"/>
        </w:rPr>
        <w:t>Annex A (informative):</w:t>
      </w:r>
      <w:r>
        <w:rPr>
          <w:lang w:eastAsia="zh-CN"/>
        </w:rPr>
        <w:br/>
        <w:t>IANA registrations</w:t>
      </w:r>
      <w:bookmarkEnd w:id="2998"/>
    </w:p>
    <w:p w14:paraId="0685894E" w14:textId="0E46929F" w:rsidR="005202BF" w:rsidRDefault="005537E8" w:rsidP="005537E8">
      <w:pPr>
        <w:pStyle w:val="Heading1"/>
        <w:rPr>
          <w:lang w:eastAsia="zh-CN"/>
        </w:rPr>
      </w:pPr>
      <w:bookmarkStart w:id="2999" w:name="_Toc138362192"/>
      <w:r>
        <w:rPr>
          <w:lang w:eastAsia="zh-CN"/>
        </w:rPr>
        <w:t>A.1</w:t>
      </w:r>
      <w:r>
        <w:rPr>
          <w:lang w:eastAsia="zh-CN"/>
        </w:rPr>
        <w:tab/>
        <w:t>IANA registrations for MIME types</w:t>
      </w:r>
      <w:bookmarkEnd w:id="2999"/>
    </w:p>
    <w:p w14:paraId="44739AD4" w14:textId="34492A30" w:rsidR="005537E8" w:rsidRPr="005537E8" w:rsidRDefault="005537E8" w:rsidP="006A5FDE">
      <w:pPr>
        <w:pStyle w:val="Heading2"/>
        <w:rPr>
          <w:lang w:eastAsia="zh-CN"/>
        </w:rPr>
      </w:pPr>
      <w:bookmarkStart w:id="3000" w:name="_Toc138362193"/>
      <w:r>
        <w:rPr>
          <w:lang w:eastAsia="zh-CN"/>
        </w:rPr>
        <w:t>A.1.1</w:t>
      </w:r>
      <w:r>
        <w:rPr>
          <w:lang w:eastAsia="zh-CN"/>
        </w:rPr>
        <w:tab/>
        <w:t>General</w:t>
      </w:r>
      <w:bookmarkEnd w:id="3000"/>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7B84756C" w:rsidR="005537E8" w:rsidRDefault="005537E8" w:rsidP="005537E8">
      <w:pPr>
        <w:pStyle w:val="Heading2"/>
      </w:pPr>
      <w:bookmarkStart w:id="3001" w:name="_Toc138362194"/>
      <w:r>
        <w:t>A.1.2</w:t>
      </w:r>
      <w:r>
        <w:tab/>
        <w:t>application/</w:t>
      </w:r>
      <w:r w:rsidR="00D3187E">
        <w:t>vnd.</w:t>
      </w:r>
      <w:r>
        <w:t>3gpp-prose-pc3a+xml</w:t>
      </w:r>
      <w:bookmarkEnd w:id="3001"/>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3169247" w:rsidR="005537E8" w:rsidRDefault="00BB228F" w:rsidP="006A5FDE">
      <w:pPr>
        <w:pStyle w:val="B1"/>
      </w:pPr>
      <w:r>
        <w:tab/>
      </w:r>
      <w:r w:rsidR="005537E8">
        <w:t xml:space="preserve">Vendor Tree </w:t>
      </w:r>
      <w:r w:rsidR="00673847">
        <w:t>–</w:t>
      </w:r>
      <w:r w:rsidR="005537E8">
        <w:t xml:space="preserve"> </w:t>
      </w:r>
      <w:r w:rsidR="00673847">
        <w:t>vnd.</w:t>
      </w:r>
      <w:r w:rsidR="005537E8">
        <w:t>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Pr="004A1FEF" w:rsidRDefault="005537E8" w:rsidP="006A5FDE">
      <w:pPr>
        <w:pStyle w:val="B1"/>
        <w:rPr>
          <w:lang w:val="fr-FR"/>
        </w:rPr>
      </w:pPr>
      <w:r>
        <w:tab/>
      </w:r>
      <w:r w:rsidRPr="004A1FEF">
        <w:rPr>
          <w:lang w:val="fr-FR"/>
        </w:rPr>
        <w:t>n/a.</w:t>
      </w:r>
    </w:p>
    <w:p w14:paraId="09AA849B" w14:textId="77777777" w:rsidR="005537E8" w:rsidRPr="004A1FEF" w:rsidRDefault="005537E8" w:rsidP="005537E8">
      <w:pPr>
        <w:rPr>
          <w:lang w:val="fr-FR"/>
        </w:rPr>
      </w:pPr>
      <w:r w:rsidRPr="004A1FEF">
        <w:rPr>
          <w:lang w:val="fr-FR"/>
        </w:rPr>
        <w:t>Fragment identifier considerations:</w:t>
      </w:r>
    </w:p>
    <w:p w14:paraId="434B673A" w14:textId="6A92B1A2" w:rsidR="005537E8" w:rsidRDefault="005537E8" w:rsidP="006A5FDE">
      <w:pPr>
        <w:pStyle w:val="B1"/>
      </w:pPr>
      <w:r w:rsidRPr="004A1FEF">
        <w:rPr>
          <w:lang w:val="fr-FR"/>
        </w:rPr>
        <w:tab/>
      </w:r>
      <w:r>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171754C3" w:rsidR="005537E8" w:rsidRDefault="00BB228F" w:rsidP="00BB228F">
      <w:pPr>
        <w:pStyle w:val="Heading2"/>
      </w:pPr>
      <w:bookmarkStart w:id="3002" w:name="_Toc138362195"/>
      <w:r>
        <w:t>A.1.2</w:t>
      </w:r>
      <w:r w:rsidR="00600FD4">
        <w:t>A</w:t>
      </w:r>
      <w:r>
        <w:tab/>
        <w:t>application/</w:t>
      </w:r>
      <w:r w:rsidR="00600FD4">
        <w:t>vnd.</w:t>
      </w:r>
      <w:r>
        <w:t>3gpp-prose-pc8+xml</w:t>
      </w:r>
      <w:bookmarkEnd w:id="3002"/>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tab/>
        <w:t>Application</w:t>
      </w:r>
    </w:p>
    <w:p w14:paraId="11C08221" w14:textId="77777777" w:rsidR="00BB228F" w:rsidRDefault="00BB228F" w:rsidP="00BB228F">
      <w:r>
        <w:t>Subtype name:</w:t>
      </w:r>
    </w:p>
    <w:p w14:paraId="1FB7EC4A" w14:textId="10FAC45B" w:rsidR="00BB228F" w:rsidRDefault="00BB228F" w:rsidP="006A5FDE">
      <w:pPr>
        <w:pStyle w:val="B1"/>
      </w:pPr>
      <w:r>
        <w:tab/>
        <w:t xml:space="preserve">Vendor Tree - </w:t>
      </w:r>
      <w:r w:rsidR="00600FD4">
        <w:t>vnd.</w:t>
      </w:r>
      <w:r>
        <w:t>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08541F0" w:rsidR="00BB228F" w:rsidRDefault="00BB228F" w:rsidP="006A5FDE">
      <w:pPr>
        <w:pStyle w:val="B1"/>
      </w:pPr>
      <w:r>
        <w:tab/>
        <w:t>3GPP TS 24.554 (</w:t>
      </w:r>
      <w:hyperlink r:id="rId98" w:history="1">
        <w:r w:rsidR="00AE79E4" w:rsidRPr="003C1E85">
          <w:rPr>
            <w:rStyle w:val="Hyperlink"/>
          </w:rPr>
          <w:t>http://www.3gpp.org/ftp/Specs/html-info/24554.htm</w:t>
        </w:r>
      </w:hyperlink>
      <w:r>
        <w:t>)</w:t>
      </w:r>
    </w:p>
    <w:p w14:paraId="3A9FAEFA" w14:textId="77777777" w:rsidR="00BB228F" w:rsidRDefault="00BB228F" w:rsidP="00BB228F">
      <w:r>
        <w:t>Applications which use this media type:</w:t>
      </w:r>
    </w:p>
    <w:p w14:paraId="30B2B81D" w14:textId="480D48AF" w:rsidR="00BB228F" w:rsidRPr="004A1FEF" w:rsidRDefault="00BB228F" w:rsidP="006A5FDE">
      <w:pPr>
        <w:pStyle w:val="B1"/>
        <w:rPr>
          <w:lang w:val="fr-FR"/>
        </w:rPr>
      </w:pPr>
      <w:r>
        <w:tab/>
      </w:r>
      <w:r w:rsidRPr="004A1FEF">
        <w:rPr>
          <w:lang w:val="fr-FR"/>
        </w:rPr>
        <w:t>n/a.</w:t>
      </w:r>
    </w:p>
    <w:p w14:paraId="6F36ACFE" w14:textId="77777777" w:rsidR="00BB228F" w:rsidRPr="004A1FEF" w:rsidRDefault="00BB228F" w:rsidP="00BB228F">
      <w:pPr>
        <w:rPr>
          <w:lang w:val="fr-FR"/>
        </w:rPr>
      </w:pPr>
      <w:r w:rsidRPr="004A1FEF">
        <w:rPr>
          <w:lang w:val="fr-FR"/>
        </w:rPr>
        <w:t>Fragment identifier considerations:</w:t>
      </w:r>
    </w:p>
    <w:p w14:paraId="0F6E8A1D" w14:textId="685DB93F" w:rsidR="00BB228F" w:rsidRDefault="00BB228F" w:rsidP="006A5FDE">
      <w:pPr>
        <w:pStyle w:val="B1"/>
      </w:pPr>
      <w:r w:rsidRPr="004A1FEF">
        <w:rPr>
          <w:lang w:val="fr-FR"/>
        </w:rPr>
        <w:tab/>
      </w:r>
      <w:r>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333F6A22" w:rsidR="002D60DD" w:rsidRDefault="002D60DD" w:rsidP="002D60DD">
      <w:pPr>
        <w:pStyle w:val="Heading2"/>
      </w:pPr>
      <w:bookmarkStart w:id="3003" w:name="_Toc138362196"/>
      <w:r>
        <w:t>A.1.3</w:t>
      </w:r>
      <w:r>
        <w:tab/>
        <w:t>application/</w:t>
      </w:r>
      <w:r w:rsidR="00E55C4F">
        <w:t>vnd.</w:t>
      </w:r>
      <w:r>
        <w:t>3gpp-prose-pc3</w:t>
      </w:r>
      <w:r w:rsidR="00E5189E">
        <w:t>a</w:t>
      </w:r>
      <w:r>
        <w:t>ch+xml</w:t>
      </w:r>
      <w:bookmarkEnd w:id="3003"/>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04693CFC" w:rsidR="002D60DD" w:rsidRDefault="002D60DD" w:rsidP="006A5FDE">
      <w:pPr>
        <w:pStyle w:val="B1"/>
      </w:pPr>
      <w:r>
        <w:tab/>
        <w:t xml:space="preserve">Vendor Tree </w:t>
      </w:r>
      <w:r w:rsidR="00E55C4F">
        <w:t>–</w:t>
      </w:r>
      <w:r>
        <w:t xml:space="preserve"> </w:t>
      </w:r>
      <w:r w:rsidR="00E55C4F">
        <w:t>vnd.</w:t>
      </w:r>
      <w:r>
        <w:t>3gpp-prose-pc3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3004" w:name="_Toc138362197"/>
      <w:r w:rsidRPr="00C33F68">
        <w:t>Annex</w:t>
      </w:r>
      <w:r w:rsidR="00BB228F">
        <w:t xml:space="preserve"> B</w:t>
      </w:r>
      <w:r w:rsidRPr="00C33F68">
        <w:t xml:space="preserve"> (informative):</w:t>
      </w:r>
      <w:r w:rsidRPr="00C33F68">
        <w:br/>
        <w:t>Change history</w:t>
      </w:r>
      <w:bookmarkStart w:id="3005" w:name="historyclause"/>
      <w:bookmarkEnd w:id="3004"/>
      <w:bookmarkEnd w:id="30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Pr="004A1FEF" w:rsidRDefault="00426724" w:rsidP="00426724">
            <w:pPr>
              <w:pStyle w:val="TAL"/>
              <w:rPr>
                <w:bCs/>
                <w:snapToGrid w:val="0"/>
                <w:sz w:val="16"/>
                <w:lang w:val="fr-FR"/>
              </w:rPr>
            </w:pPr>
            <w:r w:rsidRPr="004A1FEF">
              <w:rPr>
                <w:bCs/>
                <w:snapToGrid w:val="0"/>
                <w:sz w:val="16"/>
                <w:lang w:val="fr-FR"/>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r w:rsidR="008127CB" w:rsidRPr="00C33F68" w14:paraId="1233162B" w14:textId="77777777" w:rsidTr="00CD325D">
        <w:tc>
          <w:tcPr>
            <w:tcW w:w="800" w:type="dxa"/>
            <w:shd w:val="solid" w:color="FFFFFF" w:fill="auto"/>
          </w:tcPr>
          <w:p w14:paraId="3B71C6B9" w14:textId="3EB5961D" w:rsidR="008127CB" w:rsidRDefault="008127CB" w:rsidP="00885F2F">
            <w:pPr>
              <w:pStyle w:val="TAC"/>
              <w:rPr>
                <w:sz w:val="16"/>
                <w:szCs w:val="16"/>
                <w:lang w:eastAsia="zh-CN"/>
              </w:rPr>
            </w:pPr>
            <w:r>
              <w:rPr>
                <w:sz w:val="16"/>
                <w:szCs w:val="16"/>
                <w:lang w:eastAsia="zh-CN"/>
              </w:rPr>
              <w:t>2022-09</w:t>
            </w:r>
          </w:p>
        </w:tc>
        <w:tc>
          <w:tcPr>
            <w:tcW w:w="800" w:type="dxa"/>
            <w:shd w:val="solid" w:color="FFFFFF" w:fill="auto"/>
          </w:tcPr>
          <w:p w14:paraId="16E18BFD" w14:textId="2F9A71F6" w:rsidR="008127CB" w:rsidRDefault="008127CB" w:rsidP="00885F2F">
            <w:pPr>
              <w:pStyle w:val="TAC"/>
              <w:rPr>
                <w:sz w:val="16"/>
                <w:szCs w:val="16"/>
                <w:lang w:eastAsia="zh-CN"/>
              </w:rPr>
            </w:pPr>
            <w:r>
              <w:rPr>
                <w:sz w:val="16"/>
                <w:szCs w:val="16"/>
                <w:lang w:eastAsia="zh-CN"/>
              </w:rPr>
              <w:t>CT#97e</w:t>
            </w:r>
          </w:p>
        </w:tc>
        <w:tc>
          <w:tcPr>
            <w:tcW w:w="904" w:type="dxa"/>
            <w:shd w:val="solid" w:color="FFFFFF" w:fill="auto"/>
          </w:tcPr>
          <w:p w14:paraId="65C42826" w14:textId="77777777" w:rsidR="008127CB" w:rsidRDefault="008127CB" w:rsidP="00885F2F">
            <w:pPr>
              <w:pStyle w:val="TAC"/>
              <w:rPr>
                <w:sz w:val="16"/>
                <w:szCs w:val="16"/>
                <w:lang w:eastAsia="zh-CN"/>
              </w:rPr>
            </w:pPr>
          </w:p>
        </w:tc>
        <w:tc>
          <w:tcPr>
            <w:tcW w:w="567" w:type="dxa"/>
            <w:shd w:val="solid" w:color="FFFFFF" w:fill="auto"/>
          </w:tcPr>
          <w:p w14:paraId="31451F55" w14:textId="77777777" w:rsidR="008127CB" w:rsidRDefault="008127CB" w:rsidP="00885F2F">
            <w:pPr>
              <w:pStyle w:val="TAL"/>
              <w:rPr>
                <w:sz w:val="16"/>
                <w:szCs w:val="16"/>
              </w:rPr>
            </w:pPr>
          </w:p>
        </w:tc>
        <w:tc>
          <w:tcPr>
            <w:tcW w:w="283" w:type="dxa"/>
            <w:shd w:val="solid" w:color="FFFFFF" w:fill="auto"/>
          </w:tcPr>
          <w:p w14:paraId="43CFDE70" w14:textId="77777777" w:rsidR="008127CB" w:rsidRDefault="008127CB" w:rsidP="00885F2F">
            <w:pPr>
              <w:pStyle w:val="TAC"/>
              <w:rPr>
                <w:sz w:val="16"/>
                <w:szCs w:val="16"/>
              </w:rPr>
            </w:pPr>
          </w:p>
        </w:tc>
        <w:tc>
          <w:tcPr>
            <w:tcW w:w="284" w:type="dxa"/>
            <w:shd w:val="solid" w:color="FFFFFF" w:fill="auto"/>
          </w:tcPr>
          <w:p w14:paraId="1895515F" w14:textId="77777777" w:rsidR="008127CB" w:rsidRDefault="008127CB" w:rsidP="00885F2F">
            <w:pPr>
              <w:pStyle w:val="TAC"/>
              <w:rPr>
                <w:sz w:val="16"/>
                <w:szCs w:val="16"/>
              </w:rPr>
            </w:pPr>
          </w:p>
        </w:tc>
        <w:tc>
          <w:tcPr>
            <w:tcW w:w="5293" w:type="dxa"/>
            <w:shd w:val="solid" w:color="FFFFFF" w:fill="auto"/>
          </w:tcPr>
          <w:p w14:paraId="335F6575" w14:textId="79DF2C06" w:rsidR="008127CB" w:rsidRDefault="008127CB" w:rsidP="00885F2F">
            <w:pPr>
              <w:pStyle w:val="TAL"/>
              <w:rPr>
                <w:bCs/>
                <w:snapToGrid w:val="0"/>
                <w:sz w:val="16"/>
              </w:rPr>
            </w:pPr>
            <w:r>
              <w:rPr>
                <w:bCs/>
                <w:snapToGrid w:val="0"/>
                <w:sz w:val="16"/>
              </w:rPr>
              <w:t xml:space="preserve">Corrections </w:t>
            </w:r>
            <w:r w:rsidR="000F0A0D">
              <w:rPr>
                <w:bCs/>
                <w:snapToGrid w:val="0"/>
                <w:sz w:val="16"/>
              </w:rPr>
              <w:t xml:space="preserve">suggested by the rapporteur </w:t>
            </w:r>
            <w:r>
              <w:rPr>
                <w:bCs/>
                <w:snapToGrid w:val="0"/>
                <w:sz w:val="16"/>
              </w:rPr>
              <w:t>done by MCC</w:t>
            </w:r>
          </w:p>
        </w:tc>
        <w:tc>
          <w:tcPr>
            <w:tcW w:w="708" w:type="dxa"/>
            <w:shd w:val="solid" w:color="FFFFFF" w:fill="auto"/>
          </w:tcPr>
          <w:p w14:paraId="6DC3F8F7" w14:textId="7372C65D" w:rsidR="008127CB" w:rsidRDefault="008127CB" w:rsidP="00885F2F">
            <w:pPr>
              <w:pStyle w:val="TAC"/>
              <w:rPr>
                <w:sz w:val="16"/>
                <w:szCs w:val="16"/>
                <w:lang w:eastAsia="zh-CN"/>
              </w:rPr>
            </w:pPr>
            <w:r>
              <w:rPr>
                <w:sz w:val="16"/>
                <w:szCs w:val="16"/>
                <w:lang w:eastAsia="zh-CN"/>
              </w:rPr>
              <w:t>17.2.1</w:t>
            </w:r>
          </w:p>
        </w:tc>
      </w:tr>
      <w:tr w:rsidR="00073C95" w:rsidRPr="00C33F68" w14:paraId="40111EC0" w14:textId="77777777" w:rsidTr="00CD325D">
        <w:tc>
          <w:tcPr>
            <w:tcW w:w="800" w:type="dxa"/>
            <w:shd w:val="solid" w:color="FFFFFF" w:fill="auto"/>
          </w:tcPr>
          <w:p w14:paraId="09E2EE30" w14:textId="0BFEA76F" w:rsidR="00073C95" w:rsidRDefault="00073C95" w:rsidP="00073C95">
            <w:pPr>
              <w:pStyle w:val="TAC"/>
              <w:rPr>
                <w:sz w:val="16"/>
                <w:szCs w:val="16"/>
                <w:lang w:eastAsia="zh-CN"/>
              </w:rPr>
            </w:pPr>
            <w:r>
              <w:rPr>
                <w:sz w:val="16"/>
                <w:szCs w:val="16"/>
                <w:lang w:eastAsia="zh-CN"/>
              </w:rPr>
              <w:t>2022-12</w:t>
            </w:r>
          </w:p>
        </w:tc>
        <w:tc>
          <w:tcPr>
            <w:tcW w:w="800" w:type="dxa"/>
            <w:shd w:val="solid" w:color="FFFFFF" w:fill="auto"/>
          </w:tcPr>
          <w:p w14:paraId="61D84F13" w14:textId="505C04D0" w:rsidR="00073C95" w:rsidRDefault="00073C95" w:rsidP="00073C95">
            <w:pPr>
              <w:pStyle w:val="TAC"/>
              <w:rPr>
                <w:sz w:val="16"/>
                <w:szCs w:val="16"/>
                <w:lang w:eastAsia="zh-CN"/>
              </w:rPr>
            </w:pPr>
            <w:r>
              <w:rPr>
                <w:sz w:val="16"/>
                <w:szCs w:val="16"/>
                <w:lang w:eastAsia="zh-CN"/>
              </w:rPr>
              <w:t>CT#98e</w:t>
            </w:r>
          </w:p>
        </w:tc>
        <w:tc>
          <w:tcPr>
            <w:tcW w:w="904" w:type="dxa"/>
            <w:shd w:val="solid" w:color="FFFFFF" w:fill="auto"/>
          </w:tcPr>
          <w:p w14:paraId="425E691D" w14:textId="61C1D502" w:rsidR="00073C95" w:rsidRDefault="00073C95" w:rsidP="00073C95">
            <w:pPr>
              <w:pStyle w:val="TAC"/>
              <w:rPr>
                <w:sz w:val="16"/>
                <w:szCs w:val="16"/>
                <w:lang w:eastAsia="zh-CN"/>
              </w:rPr>
            </w:pPr>
            <w:r w:rsidRPr="004A1FEF">
              <w:rPr>
                <w:sz w:val="16"/>
                <w:szCs w:val="16"/>
                <w:lang w:eastAsia="zh-CN"/>
              </w:rPr>
              <w:t>CP-223149</w:t>
            </w:r>
          </w:p>
        </w:tc>
        <w:tc>
          <w:tcPr>
            <w:tcW w:w="567" w:type="dxa"/>
            <w:shd w:val="solid" w:color="FFFFFF" w:fill="auto"/>
          </w:tcPr>
          <w:p w14:paraId="3AF355E0" w14:textId="468AC022" w:rsidR="00073C95" w:rsidRDefault="00073C95" w:rsidP="00073C95">
            <w:pPr>
              <w:pStyle w:val="TAL"/>
              <w:rPr>
                <w:sz w:val="16"/>
                <w:szCs w:val="16"/>
              </w:rPr>
            </w:pPr>
            <w:r>
              <w:rPr>
                <w:sz w:val="16"/>
                <w:szCs w:val="16"/>
              </w:rPr>
              <w:t>0174</w:t>
            </w:r>
          </w:p>
        </w:tc>
        <w:tc>
          <w:tcPr>
            <w:tcW w:w="283" w:type="dxa"/>
            <w:shd w:val="solid" w:color="FFFFFF" w:fill="auto"/>
          </w:tcPr>
          <w:p w14:paraId="24325223" w14:textId="2A972567" w:rsidR="00073C95" w:rsidRDefault="00073C95" w:rsidP="00073C95">
            <w:pPr>
              <w:pStyle w:val="TAC"/>
              <w:rPr>
                <w:sz w:val="16"/>
                <w:szCs w:val="16"/>
              </w:rPr>
            </w:pPr>
            <w:r>
              <w:rPr>
                <w:sz w:val="16"/>
                <w:szCs w:val="16"/>
              </w:rPr>
              <w:t>1</w:t>
            </w:r>
          </w:p>
        </w:tc>
        <w:tc>
          <w:tcPr>
            <w:tcW w:w="284" w:type="dxa"/>
            <w:shd w:val="solid" w:color="FFFFFF" w:fill="auto"/>
          </w:tcPr>
          <w:p w14:paraId="3985C170" w14:textId="03829D44" w:rsidR="00073C95" w:rsidRDefault="00073C95" w:rsidP="00073C95">
            <w:pPr>
              <w:pStyle w:val="TAC"/>
              <w:rPr>
                <w:sz w:val="16"/>
                <w:szCs w:val="16"/>
              </w:rPr>
            </w:pPr>
            <w:r>
              <w:rPr>
                <w:sz w:val="16"/>
                <w:szCs w:val="16"/>
              </w:rPr>
              <w:t>F</w:t>
            </w:r>
          </w:p>
        </w:tc>
        <w:tc>
          <w:tcPr>
            <w:tcW w:w="5293" w:type="dxa"/>
            <w:shd w:val="solid" w:color="FFFFFF" w:fill="auto"/>
          </w:tcPr>
          <w:p w14:paraId="5B5AAC6B" w14:textId="6EE4A887" w:rsidR="00073C95" w:rsidRDefault="00073C95" w:rsidP="00073C95">
            <w:pPr>
              <w:pStyle w:val="TAL"/>
              <w:rPr>
                <w:bCs/>
                <w:snapToGrid w:val="0"/>
                <w:sz w:val="16"/>
              </w:rPr>
            </w:pPr>
            <w:r w:rsidRPr="005A6C3A">
              <w:rPr>
                <w:bCs/>
                <w:snapToGrid w:val="0"/>
                <w:sz w:val="16"/>
              </w:rPr>
              <w:t>Single PC5 link between remote UE and the relay</w:t>
            </w:r>
          </w:p>
        </w:tc>
        <w:tc>
          <w:tcPr>
            <w:tcW w:w="708" w:type="dxa"/>
            <w:shd w:val="solid" w:color="FFFFFF" w:fill="auto"/>
          </w:tcPr>
          <w:p w14:paraId="409570B1" w14:textId="5CE33690" w:rsidR="00073C95" w:rsidRDefault="00073C95" w:rsidP="00073C95">
            <w:pPr>
              <w:pStyle w:val="TAC"/>
              <w:rPr>
                <w:sz w:val="16"/>
                <w:szCs w:val="16"/>
                <w:lang w:eastAsia="zh-CN"/>
              </w:rPr>
            </w:pPr>
            <w:r>
              <w:rPr>
                <w:sz w:val="16"/>
                <w:szCs w:val="16"/>
                <w:lang w:eastAsia="zh-CN"/>
              </w:rPr>
              <w:t>17.3.0</w:t>
            </w:r>
          </w:p>
        </w:tc>
      </w:tr>
      <w:tr w:rsidR="00EB5E1A" w:rsidRPr="00C33F68" w14:paraId="270D2E29" w14:textId="77777777" w:rsidTr="00CD325D">
        <w:tc>
          <w:tcPr>
            <w:tcW w:w="800" w:type="dxa"/>
            <w:shd w:val="solid" w:color="FFFFFF" w:fill="auto"/>
          </w:tcPr>
          <w:p w14:paraId="1E6AB143" w14:textId="488164BC"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E1F275C" w14:textId="270258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35F454" w14:textId="2DFDBDCD" w:rsidR="00EB5E1A"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CEAF064" w14:textId="1AEA1CBB" w:rsidR="00EB5E1A" w:rsidRDefault="00EB5E1A" w:rsidP="00EB5E1A">
            <w:pPr>
              <w:pStyle w:val="TAL"/>
              <w:rPr>
                <w:sz w:val="16"/>
                <w:szCs w:val="16"/>
              </w:rPr>
            </w:pPr>
            <w:r>
              <w:rPr>
                <w:sz w:val="16"/>
                <w:szCs w:val="16"/>
              </w:rPr>
              <w:t>0175</w:t>
            </w:r>
          </w:p>
        </w:tc>
        <w:tc>
          <w:tcPr>
            <w:tcW w:w="283" w:type="dxa"/>
            <w:shd w:val="solid" w:color="FFFFFF" w:fill="auto"/>
          </w:tcPr>
          <w:p w14:paraId="2C14F6CF" w14:textId="225CFBF7" w:rsidR="00EB5E1A" w:rsidRDefault="00EB5E1A" w:rsidP="00EB5E1A">
            <w:pPr>
              <w:pStyle w:val="TAC"/>
              <w:rPr>
                <w:sz w:val="16"/>
                <w:szCs w:val="16"/>
              </w:rPr>
            </w:pPr>
            <w:r>
              <w:rPr>
                <w:sz w:val="16"/>
                <w:szCs w:val="16"/>
              </w:rPr>
              <w:t>1</w:t>
            </w:r>
          </w:p>
        </w:tc>
        <w:tc>
          <w:tcPr>
            <w:tcW w:w="284" w:type="dxa"/>
            <w:shd w:val="solid" w:color="FFFFFF" w:fill="auto"/>
          </w:tcPr>
          <w:p w14:paraId="3B4D2BCE" w14:textId="02095261" w:rsidR="00EB5E1A" w:rsidRDefault="00EB5E1A" w:rsidP="00EB5E1A">
            <w:pPr>
              <w:pStyle w:val="TAC"/>
              <w:rPr>
                <w:sz w:val="16"/>
                <w:szCs w:val="16"/>
              </w:rPr>
            </w:pPr>
            <w:r>
              <w:rPr>
                <w:sz w:val="16"/>
                <w:szCs w:val="16"/>
              </w:rPr>
              <w:t>F</w:t>
            </w:r>
          </w:p>
        </w:tc>
        <w:tc>
          <w:tcPr>
            <w:tcW w:w="5293" w:type="dxa"/>
            <w:shd w:val="solid" w:color="FFFFFF" w:fill="auto"/>
          </w:tcPr>
          <w:p w14:paraId="1A96580D" w14:textId="43BFC7C9" w:rsidR="00EB5E1A" w:rsidRDefault="00EB5E1A" w:rsidP="00EB5E1A">
            <w:pPr>
              <w:pStyle w:val="TAL"/>
              <w:rPr>
                <w:bCs/>
                <w:snapToGrid w:val="0"/>
                <w:sz w:val="16"/>
              </w:rPr>
            </w:pPr>
            <w:r w:rsidRPr="00C55C4B">
              <w:rPr>
                <w:bCs/>
                <w:snapToGrid w:val="0"/>
                <w:sz w:val="16"/>
              </w:rPr>
              <w:t>Correction on some bullet logic and editorial changes</w:t>
            </w:r>
          </w:p>
        </w:tc>
        <w:tc>
          <w:tcPr>
            <w:tcW w:w="708" w:type="dxa"/>
            <w:shd w:val="solid" w:color="FFFFFF" w:fill="auto"/>
          </w:tcPr>
          <w:p w14:paraId="14BCB8E0" w14:textId="0613DED5" w:rsidR="00EB5E1A" w:rsidRDefault="00EB5E1A" w:rsidP="00EB5E1A">
            <w:pPr>
              <w:pStyle w:val="TAC"/>
              <w:rPr>
                <w:sz w:val="16"/>
                <w:szCs w:val="16"/>
                <w:lang w:eastAsia="zh-CN"/>
              </w:rPr>
            </w:pPr>
            <w:r w:rsidRPr="0081129F">
              <w:rPr>
                <w:sz w:val="16"/>
                <w:szCs w:val="16"/>
                <w:lang w:eastAsia="zh-CN"/>
              </w:rPr>
              <w:t>17.3.0</w:t>
            </w:r>
          </w:p>
        </w:tc>
      </w:tr>
      <w:tr w:rsidR="00EB5E1A" w:rsidRPr="00C33F68" w14:paraId="5037BF44" w14:textId="77777777" w:rsidTr="00CD325D">
        <w:tc>
          <w:tcPr>
            <w:tcW w:w="800" w:type="dxa"/>
            <w:shd w:val="solid" w:color="FFFFFF" w:fill="auto"/>
          </w:tcPr>
          <w:p w14:paraId="770879CF" w14:textId="200F44F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35FFE0" w14:textId="04D5E38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A5E9A7" w14:textId="57A9B25B" w:rsidR="00EB5E1A"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50164C3" w14:textId="2C65D23F" w:rsidR="00EB5E1A" w:rsidRDefault="00EB5E1A" w:rsidP="00EB5E1A">
            <w:pPr>
              <w:pStyle w:val="TAL"/>
              <w:rPr>
                <w:sz w:val="16"/>
                <w:szCs w:val="16"/>
              </w:rPr>
            </w:pPr>
            <w:r>
              <w:rPr>
                <w:sz w:val="16"/>
                <w:szCs w:val="16"/>
              </w:rPr>
              <w:t>0177</w:t>
            </w:r>
          </w:p>
        </w:tc>
        <w:tc>
          <w:tcPr>
            <w:tcW w:w="283" w:type="dxa"/>
            <w:shd w:val="solid" w:color="FFFFFF" w:fill="auto"/>
          </w:tcPr>
          <w:p w14:paraId="3183766B" w14:textId="3682C11A" w:rsidR="00EB5E1A" w:rsidRDefault="00EB5E1A" w:rsidP="00EB5E1A">
            <w:pPr>
              <w:pStyle w:val="TAC"/>
              <w:rPr>
                <w:sz w:val="16"/>
                <w:szCs w:val="16"/>
              </w:rPr>
            </w:pPr>
            <w:r>
              <w:rPr>
                <w:sz w:val="16"/>
                <w:szCs w:val="16"/>
              </w:rPr>
              <w:t>3</w:t>
            </w:r>
          </w:p>
        </w:tc>
        <w:tc>
          <w:tcPr>
            <w:tcW w:w="284" w:type="dxa"/>
            <w:shd w:val="solid" w:color="FFFFFF" w:fill="auto"/>
          </w:tcPr>
          <w:p w14:paraId="1B62A331" w14:textId="23A05230" w:rsidR="00EB5E1A" w:rsidRDefault="00EB5E1A" w:rsidP="00EB5E1A">
            <w:pPr>
              <w:pStyle w:val="TAC"/>
              <w:rPr>
                <w:sz w:val="16"/>
                <w:szCs w:val="16"/>
              </w:rPr>
            </w:pPr>
            <w:r>
              <w:rPr>
                <w:sz w:val="16"/>
                <w:szCs w:val="16"/>
              </w:rPr>
              <w:t>F</w:t>
            </w:r>
          </w:p>
        </w:tc>
        <w:tc>
          <w:tcPr>
            <w:tcW w:w="5293" w:type="dxa"/>
            <w:shd w:val="solid" w:color="FFFFFF" w:fill="auto"/>
          </w:tcPr>
          <w:p w14:paraId="321B4ABF" w14:textId="20E8868D" w:rsidR="00EB5E1A" w:rsidRDefault="00EB5E1A" w:rsidP="00EB5E1A">
            <w:pPr>
              <w:pStyle w:val="TAL"/>
              <w:rPr>
                <w:bCs/>
                <w:snapToGrid w:val="0"/>
                <w:sz w:val="16"/>
              </w:rPr>
            </w:pPr>
            <w:r w:rsidRPr="00057913">
              <w:rPr>
                <w:bCs/>
                <w:snapToGrid w:val="0"/>
                <w:sz w:val="16"/>
              </w:rPr>
              <w:t xml:space="preserve">Alignment of Remote UE behaviours on PC5 unicast link establishment </w:t>
            </w:r>
          </w:p>
        </w:tc>
        <w:tc>
          <w:tcPr>
            <w:tcW w:w="708" w:type="dxa"/>
            <w:shd w:val="solid" w:color="FFFFFF" w:fill="auto"/>
          </w:tcPr>
          <w:p w14:paraId="5C0F40D9" w14:textId="43583CB0" w:rsidR="00EB5E1A" w:rsidRDefault="00EB5E1A" w:rsidP="00EB5E1A">
            <w:pPr>
              <w:pStyle w:val="TAC"/>
              <w:rPr>
                <w:sz w:val="16"/>
                <w:szCs w:val="16"/>
                <w:lang w:eastAsia="zh-CN"/>
              </w:rPr>
            </w:pPr>
            <w:r w:rsidRPr="0081129F">
              <w:rPr>
                <w:sz w:val="16"/>
                <w:szCs w:val="16"/>
                <w:lang w:eastAsia="zh-CN"/>
              </w:rPr>
              <w:t>17.3.0</w:t>
            </w:r>
          </w:p>
        </w:tc>
      </w:tr>
      <w:tr w:rsidR="00EB5E1A" w:rsidRPr="00C33F68" w14:paraId="06131411" w14:textId="77777777" w:rsidTr="00CD325D">
        <w:tc>
          <w:tcPr>
            <w:tcW w:w="800" w:type="dxa"/>
            <w:shd w:val="solid" w:color="FFFFFF" w:fill="auto"/>
          </w:tcPr>
          <w:p w14:paraId="0A8BD537" w14:textId="1C87123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17F59BA" w14:textId="04D326E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DA1F7A1" w14:textId="242C1F7B" w:rsidR="00EB5E1A" w:rsidRPr="008239B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49A5CB22" w14:textId="01B07B2C" w:rsidR="00EB5E1A" w:rsidRDefault="00EB5E1A" w:rsidP="00EB5E1A">
            <w:pPr>
              <w:pStyle w:val="TAL"/>
              <w:rPr>
                <w:sz w:val="16"/>
                <w:szCs w:val="16"/>
              </w:rPr>
            </w:pPr>
            <w:r>
              <w:rPr>
                <w:sz w:val="16"/>
                <w:szCs w:val="16"/>
              </w:rPr>
              <w:t>0179</w:t>
            </w:r>
          </w:p>
        </w:tc>
        <w:tc>
          <w:tcPr>
            <w:tcW w:w="283" w:type="dxa"/>
            <w:shd w:val="solid" w:color="FFFFFF" w:fill="auto"/>
          </w:tcPr>
          <w:p w14:paraId="786EA3B3" w14:textId="1857A717" w:rsidR="00EB5E1A" w:rsidRDefault="00EB5E1A" w:rsidP="00EB5E1A">
            <w:pPr>
              <w:pStyle w:val="TAC"/>
              <w:rPr>
                <w:sz w:val="16"/>
                <w:szCs w:val="16"/>
              </w:rPr>
            </w:pPr>
            <w:r>
              <w:rPr>
                <w:sz w:val="16"/>
                <w:szCs w:val="16"/>
              </w:rPr>
              <w:t>1</w:t>
            </w:r>
          </w:p>
        </w:tc>
        <w:tc>
          <w:tcPr>
            <w:tcW w:w="284" w:type="dxa"/>
            <w:shd w:val="solid" w:color="FFFFFF" w:fill="auto"/>
          </w:tcPr>
          <w:p w14:paraId="478B0DC0" w14:textId="6D95C250" w:rsidR="00EB5E1A" w:rsidRDefault="00EB5E1A" w:rsidP="00EB5E1A">
            <w:pPr>
              <w:pStyle w:val="TAC"/>
              <w:rPr>
                <w:sz w:val="16"/>
                <w:szCs w:val="16"/>
              </w:rPr>
            </w:pPr>
            <w:r>
              <w:rPr>
                <w:sz w:val="16"/>
                <w:szCs w:val="16"/>
              </w:rPr>
              <w:t>F</w:t>
            </w:r>
          </w:p>
        </w:tc>
        <w:tc>
          <w:tcPr>
            <w:tcW w:w="5293" w:type="dxa"/>
            <w:shd w:val="solid" w:color="FFFFFF" w:fill="auto"/>
          </w:tcPr>
          <w:p w14:paraId="3C9B652D" w14:textId="334D007F" w:rsidR="00EB5E1A" w:rsidRPr="00057913" w:rsidRDefault="00EB5E1A" w:rsidP="00EB5E1A">
            <w:pPr>
              <w:pStyle w:val="TAL"/>
              <w:rPr>
                <w:bCs/>
                <w:snapToGrid w:val="0"/>
                <w:sz w:val="16"/>
              </w:rPr>
            </w:pPr>
            <w:r w:rsidRPr="00D55EDF">
              <w:rPr>
                <w:bCs/>
                <w:snapToGrid w:val="0"/>
                <w:sz w:val="16"/>
              </w:rPr>
              <w:t>Apply PC5 DRX to Layer-2 relay</w:t>
            </w:r>
          </w:p>
        </w:tc>
        <w:tc>
          <w:tcPr>
            <w:tcW w:w="708" w:type="dxa"/>
            <w:shd w:val="solid" w:color="FFFFFF" w:fill="auto"/>
          </w:tcPr>
          <w:p w14:paraId="308554CD" w14:textId="2B1D0554" w:rsidR="00EB5E1A" w:rsidRDefault="00EB5E1A" w:rsidP="00EB5E1A">
            <w:pPr>
              <w:pStyle w:val="TAC"/>
              <w:rPr>
                <w:sz w:val="16"/>
                <w:szCs w:val="16"/>
                <w:lang w:eastAsia="zh-CN"/>
              </w:rPr>
            </w:pPr>
            <w:r w:rsidRPr="0081129F">
              <w:rPr>
                <w:sz w:val="16"/>
                <w:szCs w:val="16"/>
                <w:lang w:eastAsia="zh-CN"/>
              </w:rPr>
              <w:t>17.3.0</w:t>
            </w:r>
          </w:p>
        </w:tc>
      </w:tr>
      <w:tr w:rsidR="00EB5E1A" w:rsidRPr="00C33F68" w14:paraId="27A62510" w14:textId="77777777" w:rsidTr="00CD325D">
        <w:tc>
          <w:tcPr>
            <w:tcW w:w="800" w:type="dxa"/>
            <w:shd w:val="solid" w:color="FFFFFF" w:fill="auto"/>
          </w:tcPr>
          <w:p w14:paraId="7E1DBCD5" w14:textId="3387E14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5E239E7" w14:textId="7EDA429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2D43CF1" w14:textId="4BC08408" w:rsidR="00EB5E1A" w:rsidRPr="00D55EDF"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0332C438" w14:textId="32CD82E9" w:rsidR="00EB5E1A" w:rsidRDefault="00EB5E1A" w:rsidP="00EB5E1A">
            <w:pPr>
              <w:pStyle w:val="TAL"/>
              <w:rPr>
                <w:sz w:val="16"/>
                <w:szCs w:val="16"/>
              </w:rPr>
            </w:pPr>
            <w:r>
              <w:rPr>
                <w:sz w:val="16"/>
                <w:szCs w:val="16"/>
              </w:rPr>
              <w:t>0181</w:t>
            </w:r>
          </w:p>
        </w:tc>
        <w:tc>
          <w:tcPr>
            <w:tcW w:w="283" w:type="dxa"/>
            <w:shd w:val="solid" w:color="FFFFFF" w:fill="auto"/>
          </w:tcPr>
          <w:p w14:paraId="4D9E4394" w14:textId="4E07B93D" w:rsidR="00EB5E1A" w:rsidRDefault="00EB5E1A" w:rsidP="00EB5E1A">
            <w:pPr>
              <w:pStyle w:val="TAC"/>
              <w:rPr>
                <w:sz w:val="16"/>
                <w:szCs w:val="16"/>
              </w:rPr>
            </w:pPr>
            <w:r>
              <w:rPr>
                <w:sz w:val="16"/>
                <w:szCs w:val="16"/>
              </w:rPr>
              <w:t>1</w:t>
            </w:r>
          </w:p>
        </w:tc>
        <w:tc>
          <w:tcPr>
            <w:tcW w:w="284" w:type="dxa"/>
            <w:shd w:val="solid" w:color="FFFFFF" w:fill="auto"/>
          </w:tcPr>
          <w:p w14:paraId="4B935730" w14:textId="74AE4E25" w:rsidR="00EB5E1A" w:rsidRDefault="00EB5E1A" w:rsidP="00EB5E1A">
            <w:pPr>
              <w:pStyle w:val="TAC"/>
              <w:rPr>
                <w:sz w:val="16"/>
                <w:szCs w:val="16"/>
              </w:rPr>
            </w:pPr>
            <w:r>
              <w:rPr>
                <w:sz w:val="16"/>
                <w:szCs w:val="16"/>
              </w:rPr>
              <w:t>F</w:t>
            </w:r>
          </w:p>
        </w:tc>
        <w:tc>
          <w:tcPr>
            <w:tcW w:w="5293" w:type="dxa"/>
            <w:shd w:val="solid" w:color="FFFFFF" w:fill="auto"/>
          </w:tcPr>
          <w:p w14:paraId="6E84B5C9" w14:textId="33B35BDC" w:rsidR="00EB5E1A" w:rsidRPr="00D55EDF" w:rsidRDefault="00EB5E1A" w:rsidP="00EB5E1A">
            <w:pPr>
              <w:pStyle w:val="TAL"/>
              <w:rPr>
                <w:bCs/>
                <w:snapToGrid w:val="0"/>
                <w:sz w:val="16"/>
              </w:rPr>
            </w:pPr>
            <w:r w:rsidRPr="00536E00">
              <w:rPr>
                <w:bCs/>
                <w:snapToGrid w:val="0"/>
                <w:sz w:val="16"/>
              </w:rPr>
              <w:t>Some clarifications related to the security mode control procedure</w:t>
            </w:r>
          </w:p>
        </w:tc>
        <w:tc>
          <w:tcPr>
            <w:tcW w:w="708" w:type="dxa"/>
            <w:shd w:val="solid" w:color="FFFFFF" w:fill="auto"/>
          </w:tcPr>
          <w:p w14:paraId="743EC8B1" w14:textId="136235BE" w:rsidR="00EB5E1A" w:rsidRDefault="00EB5E1A" w:rsidP="00EB5E1A">
            <w:pPr>
              <w:pStyle w:val="TAC"/>
              <w:rPr>
                <w:sz w:val="16"/>
                <w:szCs w:val="16"/>
                <w:lang w:eastAsia="zh-CN"/>
              </w:rPr>
            </w:pPr>
            <w:r w:rsidRPr="0081129F">
              <w:rPr>
                <w:sz w:val="16"/>
                <w:szCs w:val="16"/>
                <w:lang w:eastAsia="zh-CN"/>
              </w:rPr>
              <w:t>17.3.0</w:t>
            </w:r>
          </w:p>
        </w:tc>
      </w:tr>
      <w:tr w:rsidR="00EB5E1A" w:rsidRPr="00F63827" w14:paraId="081382BA" w14:textId="77777777" w:rsidTr="00CD325D">
        <w:tc>
          <w:tcPr>
            <w:tcW w:w="800" w:type="dxa"/>
            <w:shd w:val="solid" w:color="FFFFFF" w:fill="auto"/>
          </w:tcPr>
          <w:p w14:paraId="0CB89F83" w14:textId="1638DCD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1CC1632" w14:textId="1E7C087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7C3915" w14:textId="3395F249" w:rsidR="00EB5E1A" w:rsidRPr="00536E00"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11A6A7F5" w14:textId="67E5F80D" w:rsidR="00EB5E1A" w:rsidRDefault="00EB5E1A" w:rsidP="00EB5E1A">
            <w:pPr>
              <w:pStyle w:val="TAL"/>
              <w:rPr>
                <w:sz w:val="16"/>
                <w:szCs w:val="16"/>
              </w:rPr>
            </w:pPr>
            <w:r>
              <w:rPr>
                <w:sz w:val="16"/>
                <w:szCs w:val="16"/>
              </w:rPr>
              <w:t>0185</w:t>
            </w:r>
          </w:p>
        </w:tc>
        <w:tc>
          <w:tcPr>
            <w:tcW w:w="283" w:type="dxa"/>
            <w:shd w:val="solid" w:color="FFFFFF" w:fill="auto"/>
          </w:tcPr>
          <w:p w14:paraId="418626DD" w14:textId="517261C7" w:rsidR="00EB5E1A" w:rsidRDefault="00EB5E1A" w:rsidP="00EB5E1A">
            <w:pPr>
              <w:pStyle w:val="TAC"/>
              <w:rPr>
                <w:sz w:val="16"/>
                <w:szCs w:val="16"/>
              </w:rPr>
            </w:pPr>
            <w:r>
              <w:rPr>
                <w:sz w:val="16"/>
                <w:szCs w:val="16"/>
              </w:rPr>
              <w:t>1</w:t>
            </w:r>
          </w:p>
        </w:tc>
        <w:tc>
          <w:tcPr>
            <w:tcW w:w="284" w:type="dxa"/>
            <w:shd w:val="solid" w:color="FFFFFF" w:fill="auto"/>
          </w:tcPr>
          <w:p w14:paraId="528DC35A" w14:textId="73D2E9B2" w:rsidR="00EB5E1A" w:rsidRDefault="00EB5E1A" w:rsidP="00EB5E1A">
            <w:pPr>
              <w:pStyle w:val="TAC"/>
              <w:rPr>
                <w:sz w:val="16"/>
                <w:szCs w:val="16"/>
              </w:rPr>
            </w:pPr>
            <w:r>
              <w:rPr>
                <w:sz w:val="16"/>
                <w:szCs w:val="16"/>
              </w:rPr>
              <w:t>F</w:t>
            </w:r>
          </w:p>
        </w:tc>
        <w:tc>
          <w:tcPr>
            <w:tcW w:w="5293" w:type="dxa"/>
            <w:shd w:val="solid" w:color="FFFFFF" w:fill="auto"/>
          </w:tcPr>
          <w:p w14:paraId="238C3015" w14:textId="298F61E5" w:rsidR="00EB5E1A" w:rsidRPr="004A1FEF" w:rsidRDefault="00EB5E1A" w:rsidP="00EB5E1A">
            <w:pPr>
              <w:pStyle w:val="TAL"/>
              <w:rPr>
                <w:bCs/>
                <w:snapToGrid w:val="0"/>
                <w:sz w:val="16"/>
                <w:lang w:val="fr-FR"/>
              </w:rPr>
            </w:pPr>
            <w:r w:rsidRPr="004A1FEF">
              <w:rPr>
                <w:lang w:val="fr-FR"/>
              </w:rPr>
              <w:t>Correction on cause value #14</w:t>
            </w:r>
          </w:p>
        </w:tc>
        <w:tc>
          <w:tcPr>
            <w:tcW w:w="708" w:type="dxa"/>
            <w:shd w:val="solid" w:color="FFFFFF" w:fill="auto"/>
          </w:tcPr>
          <w:p w14:paraId="541D6E0B" w14:textId="39B485C7" w:rsidR="00EB5E1A" w:rsidRPr="004A1FEF" w:rsidRDefault="00EB5E1A" w:rsidP="00EB5E1A">
            <w:pPr>
              <w:pStyle w:val="TAC"/>
              <w:rPr>
                <w:sz w:val="16"/>
                <w:szCs w:val="16"/>
                <w:lang w:val="fr-FR" w:eastAsia="zh-CN"/>
              </w:rPr>
            </w:pPr>
            <w:r w:rsidRPr="0081129F">
              <w:rPr>
                <w:sz w:val="16"/>
                <w:szCs w:val="16"/>
                <w:lang w:eastAsia="zh-CN"/>
              </w:rPr>
              <w:t>17.3.0</w:t>
            </w:r>
          </w:p>
        </w:tc>
      </w:tr>
      <w:tr w:rsidR="00EB5E1A" w:rsidRPr="001347F8" w14:paraId="200BAFDF" w14:textId="77777777" w:rsidTr="00CD325D">
        <w:tc>
          <w:tcPr>
            <w:tcW w:w="800" w:type="dxa"/>
            <w:shd w:val="solid" w:color="FFFFFF" w:fill="auto"/>
          </w:tcPr>
          <w:p w14:paraId="64FCADCB" w14:textId="175E264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CA42FF8" w14:textId="11EE881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1D11429" w14:textId="1A7CAA05" w:rsidR="00EB5E1A" w:rsidRPr="00F63827"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5CFF4548" w14:textId="2E9E2C00" w:rsidR="00EB5E1A" w:rsidRDefault="00EB5E1A" w:rsidP="00EB5E1A">
            <w:pPr>
              <w:pStyle w:val="TAL"/>
              <w:rPr>
                <w:sz w:val="16"/>
                <w:szCs w:val="16"/>
              </w:rPr>
            </w:pPr>
            <w:r>
              <w:rPr>
                <w:sz w:val="16"/>
                <w:szCs w:val="16"/>
              </w:rPr>
              <w:t>0186</w:t>
            </w:r>
          </w:p>
        </w:tc>
        <w:tc>
          <w:tcPr>
            <w:tcW w:w="283" w:type="dxa"/>
            <w:shd w:val="solid" w:color="FFFFFF" w:fill="auto"/>
          </w:tcPr>
          <w:p w14:paraId="4811B392" w14:textId="6E651560" w:rsidR="00EB5E1A" w:rsidRDefault="00EB5E1A" w:rsidP="00EB5E1A">
            <w:pPr>
              <w:pStyle w:val="TAC"/>
              <w:rPr>
                <w:sz w:val="16"/>
                <w:szCs w:val="16"/>
              </w:rPr>
            </w:pPr>
            <w:r>
              <w:rPr>
                <w:sz w:val="16"/>
                <w:szCs w:val="16"/>
              </w:rPr>
              <w:t>2</w:t>
            </w:r>
          </w:p>
        </w:tc>
        <w:tc>
          <w:tcPr>
            <w:tcW w:w="284" w:type="dxa"/>
            <w:shd w:val="solid" w:color="FFFFFF" w:fill="auto"/>
          </w:tcPr>
          <w:p w14:paraId="6A22CEC3" w14:textId="4EFF32B0" w:rsidR="00EB5E1A" w:rsidRDefault="00EB5E1A" w:rsidP="00EB5E1A">
            <w:pPr>
              <w:pStyle w:val="TAC"/>
              <w:rPr>
                <w:sz w:val="16"/>
                <w:szCs w:val="16"/>
              </w:rPr>
            </w:pPr>
            <w:r>
              <w:rPr>
                <w:sz w:val="16"/>
                <w:szCs w:val="16"/>
              </w:rPr>
              <w:t>F</w:t>
            </w:r>
          </w:p>
        </w:tc>
        <w:tc>
          <w:tcPr>
            <w:tcW w:w="5293" w:type="dxa"/>
            <w:shd w:val="solid" w:color="FFFFFF" w:fill="auto"/>
          </w:tcPr>
          <w:p w14:paraId="5463102A" w14:textId="373DEADF" w:rsidR="00EB5E1A" w:rsidRPr="004A1FEF" w:rsidRDefault="00EB5E1A" w:rsidP="00EB5E1A">
            <w:pPr>
              <w:pStyle w:val="TAL"/>
            </w:pPr>
            <w:r w:rsidRPr="004A1FEF">
              <w:t>Aligninig the name of control plane security indication</w:t>
            </w:r>
          </w:p>
        </w:tc>
        <w:tc>
          <w:tcPr>
            <w:tcW w:w="708" w:type="dxa"/>
            <w:shd w:val="solid" w:color="FFFFFF" w:fill="auto"/>
          </w:tcPr>
          <w:p w14:paraId="777008BA" w14:textId="5D7CEF45" w:rsidR="00EB5E1A" w:rsidRPr="004A1FEF" w:rsidRDefault="00EB5E1A" w:rsidP="00EB5E1A">
            <w:pPr>
              <w:pStyle w:val="TAC"/>
              <w:rPr>
                <w:sz w:val="16"/>
                <w:szCs w:val="16"/>
                <w:lang w:eastAsia="zh-CN"/>
              </w:rPr>
            </w:pPr>
            <w:r w:rsidRPr="0081129F">
              <w:rPr>
                <w:sz w:val="16"/>
                <w:szCs w:val="16"/>
                <w:lang w:eastAsia="zh-CN"/>
              </w:rPr>
              <w:t>17.3.0</w:t>
            </w:r>
          </w:p>
        </w:tc>
      </w:tr>
      <w:tr w:rsidR="00EB5E1A" w:rsidRPr="003878F9" w14:paraId="6BBFAB06" w14:textId="77777777" w:rsidTr="00CD325D">
        <w:tc>
          <w:tcPr>
            <w:tcW w:w="800" w:type="dxa"/>
            <w:shd w:val="solid" w:color="FFFFFF" w:fill="auto"/>
          </w:tcPr>
          <w:p w14:paraId="12616DA9" w14:textId="06E6E91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EB89B9A" w14:textId="6387F27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B36270E" w14:textId="3B9350F1" w:rsidR="00EB5E1A" w:rsidRPr="001347F8"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77852231" w14:textId="37E997A0" w:rsidR="00EB5E1A" w:rsidRDefault="00EB5E1A" w:rsidP="00EB5E1A">
            <w:pPr>
              <w:pStyle w:val="TAL"/>
              <w:rPr>
                <w:sz w:val="16"/>
                <w:szCs w:val="16"/>
              </w:rPr>
            </w:pPr>
            <w:r>
              <w:rPr>
                <w:sz w:val="16"/>
                <w:szCs w:val="16"/>
              </w:rPr>
              <w:t>0187</w:t>
            </w:r>
          </w:p>
        </w:tc>
        <w:tc>
          <w:tcPr>
            <w:tcW w:w="283" w:type="dxa"/>
            <w:shd w:val="solid" w:color="FFFFFF" w:fill="auto"/>
          </w:tcPr>
          <w:p w14:paraId="497DB766" w14:textId="70D13313" w:rsidR="00EB5E1A" w:rsidRDefault="00EB5E1A" w:rsidP="00EB5E1A">
            <w:pPr>
              <w:pStyle w:val="TAC"/>
              <w:rPr>
                <w:sz w:val="16"/>
                <w:szCs w:val="16"/>
              </w:rPr>
            </w:pPr>
            <w:r>
              <w:rPr>
                <w:sz w:val="16"/>
                <w:szCs w:val="16"/>
              </w:rPr>
              <w:t>1</w:t>
            </w:r>
          </w:p>
        </w:tc>
        <w:tc>
          <w:tcPr>
            <w:tcW w:w="284" w:type="dxa"/>
            <w:shd w:val="solid" w:color="FFFFFF" w:fill="auto"/>
          </w:tcPr>
          <w:p w14:paraId="76F198CC" w14:textId="39DFD60D" w:rsidR="00EB5E1A" w:rsidRDefault="00EB5E1A" w:rsidP="00EB5E1A">
            <w:pPr>
              <w:pStyle w:val="TAC"/>
              <w:rPr>
                <w:sz w:val="16"/>
                <w:szCs w:val="16"/>
              </w:rPr>
            </w:pPr>
            <w:r>
              <w:rPr>
                <w:sz w:val="16"/>
                <w:szCs w:val="16"/>
              </w:rPr>
              <w:t>F</w:t>
            </w:r>
          </w:p>
        </w:tc>
        <w:tc>
          <w:tcPr>
            <w:tcW w:w="5293" w:type="dxa"/>
            <w:shd w:val="solid" w:color="FFFFFF" w:fill="auto"/>
          </w:tcPr>
          <w:p w14:paraId="2D7FB4A9" w14:textId="423BD8ED" w:rsidR="00EB5E1A" w:rsidRPr="003878F9" w:rsidRDefault="00EB5E1A" w:rsidP="00EB5E1A">
            <w:pPr>
              <w:pStyle w:val="TAL"/>
            </w:pPr>
            <w:r w:rsidRPr="00A10BA2">
              <w:t xml:space="preserve">Add broadcast communication security related content </w:t>
            </w:r>
          </w:p>
        </w:tc>
        <w:tc>
          <w:tcPr>
            <w:tcW w:w="708" w:type="dxa"/>
            <w:shd w:val="solid" w:color="FFFFFF" w:fill="auto"/>
          </w:tcPr>
          <w:p w14:paraId="17427643" w14:textId="1CF40AF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FDF6D94" w14:textId="77777777" w:rsidTr="00CD325D">
        <w:tc>
          <w:tcPr>
            <w:tcW w:w="800" w:type="dxa"/>
            <w:shd w:val="solid" w:color="FFFFFF" w:fill="auto"/>
          </w:tcPr>
          <w:p w14:paraId="07F3D022" w14:textId="716C94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F844EA4" w14:textId="6D8B7A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1C9BC74" w14:textId="1D950033" w:rsidR="00EB5E1A" w:rsidRPr="00A10BA2" w:rsidRDefault="00EB5E1A" w:rsidP="00EB5E1A">
            <w:pPr>
              <w:pStyle w:val="TAC"/>
              <w:rPr>
                <w:sz w:val="16"/>
                <w:szCs w:val="16"/>
                <w:lang w:eastAsia="zh-CN"/>
              </w:rPr>
            </w:pPr>
            <w:r w:rsidRPr="004A1FEF">
              <w:rPr>
                <w:sz w:val="16"/>
                <w:szCs w:val="16"/>
                <w:lang w:eastAsia="zh-CN"/>
              </w:rPr>
              <w:t>CP-223148</w:t>
            </w:r>
          </w:p>
        </w:tc>
        <w:tc>
          <w:tcPr>
            <w:tcW w:w="567" w:type="dxa"/>
            <w:shd w:val="solid" w:color="FFFFFF" w:fill="auto"/>
          </w:tcPr>
          <w:p w14:paraId="334F5D92" w14:textId="0658683F" w:rsidR="00EB5E1A" w:rsidRDefault="00EB5E1A" w:rsidP="00EB5E1A">
            <w:pPr>
              <w:pStyle w:val="TAL"/>
              <w:rPr>
                <w:sz w:val="16"/>
                <w:szCs w:val="16"/>
              </w:rPr>
            </w:pPr>
            <w:r>
              <w:rPr>
                <w:sz w:val="16"/>
                <w:szCs w:val="16"/>
              </w:rPr>
              <w:t>0188</w:t>
            </w:r>
          </w:p>
        </w:tc>
        <w:tc>
          <w:tcPr>
            <w:tcW w:w="283" w:type="dxa"/>
            <w:shd w:val="solid" w:color="FFFFFF" w:fill="auto"/>
          </w:tcPr>
          <w:p w14:paraId="06C5830F" w14:textId="08A10B90" w:rsidR="00EB5E1A" w:rsidRDefault="00EB5E1A" w:rsidP="00EB5E1A">
            <w:pPr>
              <w:pStyle w:val="TAC"/>
              <w:rPr>
                <w:sz w:val="16"/>
                <w:szCs w:val="16"/>
              </w:rPr>
            </w:pPr>
            <w:r>
              <w:rPr>
                <w:sz w:val="16"/>
                <w:szCs w:val="16"/>
              </w:rPr>
              <w:t>1</w:t>
            </w:r>
          </w:p>
        </w:tc>
        <w:tc>
          <w:tcPr>
            <w:tcW w:w="284" w:type="dxa"/>
            <w:shd w:val="solid" w:color="FFFFFF" w:fill="auto"/>
          </w:tcPr>
          <w:p w14:paraId="624198D5" w14:textId="55E262B6" w:rsidR="00EB5E1A" w:rsidRDefault="00EB5E1A" w:rsidP="00EB5E1A">
            <w:pPr>
              <w:pStyle w:val="TAC"/>
              <w:rPr>
                <w:sz w:val="16"/>
                <w:szCs w:val="16"/>
              </w:rPr>
            </w:pPr>
            <w:r>
              <w:rPr>
                <w:sz w:val="16"/>
                <w:szCs w:val="16"/>
              </w:rPr>
              <w:t>F</w:t>
            </w:r>
          </w:p>
        </w:tc>
        <w:tc>
          <w:tcPr>
            <w:tcW w:w="5293" w:type="dxa"/>
            <w:shd w:val="solid" w:color="FFFFFF" w:fill="auto"/>
          </w:tcPr>
          <w:p w14:paraId="0991210A" w14:textId="02C8493D" w:rsidR="00EB5E1A" w:rsidRPr="00A10BA2" w:rsidRDefault="00EB5E1A" w:rsidP="00EB5E1A">
            <w:pPr>
              <w:pStyle w:val="TAL"/>
            </w:pPr>
            <w:r w:rsidRPr="00923009">
              <w:t>Add groupcast communication security related content</w:t>
            </w:r>
          </w:p>
        </w:tc>
        <w:tc>
          <w:tcPr>
            <w:tcW w:w="708" w:type="dxa"/>
            <w:shd w:val="solid" w:color="FFFFFF" w:fill="auto"/>
          </w:tcPr>
          <w:p w14:paraId="1FAD2133" w14:textId="5954E0C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109A18" w14:textId="77777777" w:rsidTr="00CD325D">
        <w:tc>
          <w:tcPr>
            <w:tcW w:w="800" w:type="dxa"/>
            <w:shd w:val="solid" w:color="FFFFFF" w:fill="auto"/>
          </w:tcPr>
          <w:p w14:paraId="131E364D" w14:textId="1AF5D04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915D921" w14:textId="6342D7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378076" w14:textId="338078E3" w:rsidR="00EB5E1A" w:rsidRPr="00923009" w:rsidRDefault="00EB5E1A" w:rsidP="00EB5E1A">
            <w:pPr>
              <w:pStyle w:val="TAC"/>
              <w:rPr>
                <w:sz w:val="16"/>
                <w:szCs w:val="16"/>
                <w:lang w:eastAsia="zh-CN"/>
              </w:rPr>
            </w:pPr>
            <w:r w:rsidRPr="004A1FEF">
              <w:rPr>
                <w:sz w:val="16"/>
                <w:szCs w:val="16"/>
                <w:lang w:eastAsia="zh-CN"/>
              </w:rPr>
              <w:t>CP-223149</w:t>
            </w:r>
          </w:p>
        </w:tc>
        <w:tc>
          <w:tcPr>
            <w:tcW w:w="567" w:type="dxa"/>
            <w:shd w:val="solid" w:color="FFFFFF" w:fill="auto"/>
          </w:tcPr>
          <w:p w14:paraId="3A47EE8F" w14:textId="7E5AA8E9" w:rsidR="00EB5E1A" w:rsidRDefault="00EB5E1A" w:rsidP="00EB5E1A">
            <w:pPr>
              <w:pStyle w:val="TAL"/>
              <w:rPr>
                <w:sz w:val="16"/>
                <w:szCs w:val="16"/>
              </w:rPr>
            </w:pPr>
            <w:r>
              <w:rPr>
                <w:sz w:val="16"/>
                <w:szCs w:val="16"/>
              </w:rPr>
              <w:t>0190</w:t>
            </w:r>
          </w:p>
        </w:tc>
        <w:tc>
          <w:tcPr>
            <w:tcW w:w="283" w:type="dxa"/>
            <w:shd w:val="solid" w:color="FFFFFF" w:fill="auto"/>
          </w:tcPr>
          <w:p w14:paraId="7497A68F" w14:textId="48D270B1" w:rsidR="00EB5E1A" w:rsidRDefault="00EB5E1A" w:rsidP="00EB5E1A">
            <w:pPr>
              <w:pStyle w:val="TAC"/>
              <w:rPr>
                <w:sz w:val="16"/>
                <w:szCs w:val="16"/>
              </w:rPr>
            </w:pPr>
            <w:r>
              <w:rPr>
                <w:sz w:val="16"/>
                <w:szCs w:val="16"/>
              </w:rPr>
              <w:t>1</w:t>
            </w:r>
          </w:p>
        </w:tc>
        <w:tc>
          <w:tcPr>
            <w:tcW w:w="284" w:type="dxa"/>
            <w:shd w:val="solid" w:color="FFFFFF" w:fill="auto"/>
          </w:tcPr>
          <w:p w14:paraId="78DDA824" w14:textId="5D787588" w:rsidR="00EB5E1A" w:rsidRDefault="00EB5E1A" w:rsidP="00EB5E1A">
            <w:pPr>
              <w:pStyle w:val="TAC"/>
              <w:rPr>
                <w:sz w:val="16"/>
                <w:szCs w:val="16"/>
              </w:rPr>
            </w:pPr>
            <w:r>
              <w:rPr>
                <w:sz w:val="16"/>
                <w:szCs w:val="16"/>
              </w:rPr>
              <w:t>F</w:t>
            </w:r>
          </w:p>
        </w:tc>
        <w:tc>
          <w:tcPr>
            <w:tcW w:w="5293" w:type="dxa"/>
            <w:shd w:val="solid" w:color="FFFFFF" w:fill="auto"/>
          </w:tcPr>
          <w:p w14:paraId="6A88785E" w14:textId="5C31E97A" w:rsidR="00EB5E1A" w:rsidRPr="00923009" w:rsidRDefault="00EB5E1A" w:rsidP="00EB5E1A">
            <w:pPr>
              <w:pStyle w:val="TAL"/>
            </w:pPr>
            <w:r w:rsidRPr="00E07831">
              <w:t>Rename 5GPRUK ID and 5GPRUK in CP based solution and rename PRUK and PRUK ID in UP based solution</w:t>
            </w:r>
          </w:p>
        </w:tc>
        <w:tc>
          <w:tcPr>
            <w:tcW w:w="708" w:type="dxa"/>
            <w:shd w:val="solid" w:color="FFFFFF" w:fill="auto"/>
          </w:tcPr>
          <w:p w14:paraId="107EA1C4" w14:textId="2840C7C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72E3D9" w14:textId="77777777" w:rsidTr="00CD325D">
        <w:tc>
          <w:tcPr>
            <w:tcW w:w="800" w:type="dxa"/>
            <w:shd w:val="solid" w:color="FFFFFF" w:fill="auto"/>
          </w:tcPr>
          <w:p w14:paraId="5FFE3732" w14:textId="1660A82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985A32" w14:textId="151FE3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DC912A0" w14:textId="30AC60E4" w:rsidR="00EB5E1A" w:rsidRPr="00F25C37" w:rsidRDefault="00EB5E1A" w:rsidP="00EB5E1A">
            <w:pPr>
              <w:pStyle w:val="TAC"/>
              <w:rPr>
                <w:sz w:val="16"/>
                <w:szCs w:val="16"/>
                <w:lang w:eastAsia="zh-CN"/>
              </w:rPr>
            </w:pPr>
            <w:r w:rsidRPr="00BD4948">
              <w:rPr>
                <w:sz w:val="16"/>
                <w:szCs w:val="16"/>
                <w:lang w:eastAsia="zh-CN"/>
              </w:rPr>
              <w:t>CP-223149</w:t>
            </w:r>
          </w:p>
        </w:tc>
        <w:tc>
          <w:tcPr>
            <w:tcW w:w="567" w:type="dxa"/>
            <w:shd w:val="solid" w:color="FFFFFF" w:fill="auto"/>
          </w:tcPr>
          <w:p w14:paraId="75DC2B29" w14:textId="7FF36514" w:rsidR="00EB5E1A" w:rsidRDefault="00EB5E1A" w:rsidP="00EB5E1A">
            <w:pPr>
              <w:pStyle w:val="TAL"/>
              <w:rPr>
                <w:sz w:val="16"/>
                <w:szCs w:val="16"/>
              </w:rPr>
            </w:pPr>
            <w:r>
              <w:rPr>
                <w:sz w:val="16"/>
                <w:szCs w:val="16"/>
              </w:rPr>
              <w:t>0191</w:t>
            </w:r>
          </w:p>
        </w:tc>
        <w:tc>
          <w:tcPr>
            <w:tcW w:w="283" w:type="dxa"/>
            <w:shd w:val="solid" w:color="FFFFFF" w:fill="auto"/>
          </w:tcPr>
          <w:p w14:paraId="1A70B616" w14:textId="204CC18C" w:rsidR="00EB5E1A" w:rsidRDefault="00EB5E1A" w:rsidP="00EB5E1A">
            <w:pPr>
              <w:pStyle w:val="TAC"/>
              <w:rPr>
                <w:sz w:val="16"/>
                <w:szCs w:val="16"/>
              </w:rPr>
            </w:pPr>
            <w:r>
              <w:rPr>
                <w:sz w:val="16"/>
                <w:szCs w:val="16"/>
              </w:rPr>
              <w:t>1</w:t>
            </w:r>
          </w:p>
        </w:tc>
        <w:tc>
          <w:tcPr>
            <w:tcW w:w="284" w:type="dxa"/>
            <w:shd w:val="solid" w:color="FFFFFF" w:fill="auto"/>
          </w:tcPr>
          <w:p w14:paraId="71063CEF" w14:textId="30705938" w:rsidR="00EB5E1A" w:rsidRDefault="00EB5E1A" w:rsidP="00EB5E1A">
            <w:pPr>
              <w:pStyle w:val="TAC"/>
              <w:rPr>
                <w:sz w:val="16"/>
                <w:szCs w:val="16"/>
              </w:rPr>
            </w:pPr>
            <w:r>
              <w:rPr>
                <w:sz w:val="16"/>
                <w:szCs w:val="16"/>
              </w:rPr>
              <w:t>F</w:t>
            </w:r>
          </w:p>
        </w:tc>
        <w:tc>
          <w:tcPr>
            <w:tcW w:w="5293" w:type="dxa"/>
            <w:shd w:val="solid" w:color="FFFFFF" w:fill="auto"/>
          </w:tcPr>
          <w:p w14:paraId="175C9FF4" w14:textId="4317B1B7" w:rsidR="00EB5E1A" w:rsidRPr="00E07831" w:rsidRDefault="00EB5E1A" w:rsidP="00EB5E1A">
            <w:pPr>
              <w:pStyle w:val="TAL"/>
            </w:pPr>
            <w:r w:rsidRPr="00433A82">
              <w:t>MIME types used in PC3a and PC8 and PC3ach</w:t>
            </w:r>
          </w:p>
        </w:tc>
        <w:tc>
          <w:tcPr>
            <w:tcW w:w="708" w:type="dxa"/>
            <w:shd w:val="solid" w:color="FFFFFF" w:fill="auto"/>
          </w:tcPr>
          <w:p w14:paraId="57710252" w14:textId="583C023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AF21BA2" w14:textId="77777777" w:rsidTr="00CD325D">
        <w:tc>
          <w:tcPr>
            <w:tcW w:w="800" w:type="dxa"/>
            <w:shd w:val="solid" w:color="FFFFFF" w:fill="auto"/>
          </w:tcPr>
          <w:p w14:paraId="147AB18A" w14:textId="0356E988"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1F9AF0F" w14:textId="3849BE8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2BDA792" w14:textId="28B57E14" w:rsidR="00EB5E1A" w:rsidRPr="00BD4948" w:rsidRDefault="00EB5E1A" w:rsidP="00EB5E1A">
            <w:pPr>
              <w:pStyle w:val="TAC"/>
              <w:rPr>
                <w:sz w:val="16"/>
                <w:szCs w:val="16"/>
                <w:lang w:eastAsia="zh-CN"/>
              </w:rPr>
            </w:pPr>
            <w:r w:rsidRPr="00EA18F7">
              <w:rPr>
                <w:sz w:val="16"/>
                <w:szCs w:val="16"/>
                <w:lang w:eastAsia="zh-CN"/>
              </w:rPr>
              <w:t>CP-223149</w:t>
            </w:r>
          </w:p>
        </w:tc>
        <w:tc>
          <w:tcPr>
            <w:tcW w:w="567" w:type="dxa"/>
            <w:shd w:val="solid" w:color="FFFFFF" w:fill="auto"/>
          </w:tcPr>
          <w:p w14:paraId="60D24CB3" w14:textId="2E118520" w:rsidR="00EB5E1A" w:rsidRDefault="00EB5E1A" w:rsidP="00EB5E1A">
            <w:pPr>
              <w:pStyle w:val="TAL"/>
              <w:rPr>
                <w:sz w:val="16"/>
                <w:szCs w:val="16"/>
              </w:rPr>
            </w:pPr>
            <w:r>
              <w:rPr>
                <w:sz w:val="16"/>
                <w:szCs w:val="16"/>
              </w:rPr>
              <w:t>0192</w:t>
            </w:r>
          </w:p>
        </w:tc>
        <w:tc>
          <w:tcPr>
            <w:tcW w:w="283" w:type="dxa"/>
            <w:shd w:val="solid" w:color="FFFFFF" w:fill="auto"/>
          </w:tcPr>
          <w:p w14:paraId="7ED565DC" w14:textId="32858FF0" w:rsidR="00EB5E1A" w:rsidRDefault="00EB5E1A" w:rsidP="00EB5E1A">
            <w:pPr>
              <w:pStyle w:val="TAC"/>
              <w:rPr>
                <w:sz w:val="16"/>
                <w:szCs w:val="16"/>
              </w:rPr>
            </w:pPr>
            <w:r>
              <w:rPr>
                <w:sz w:val="16"/>
                <w:szCs w:val="16"/>
              </w:rPr>
              <w:t>1</w:t>
            </w:r>
          </w:p>
        </w:tc>
        <w:tc>
          <w:tcPr>
            <w:tcW w:w="284" w:type="dxa"/>
            <w:shd w:val="solid" w:color="FFFFFF" w:fill="auto"/>
          </w:tcPr>
          <w:p w14:paraId="5BB1AC45" w14:textId="325584C0" w:rsidR="00EB5E1A" w:rsidRDefault="00EB5E1A" w:rsidP="00EB5E1A">
            <w:pPr>
              <w:pStyle w:val="TAC"/>
              <w:rPr>
                <w:sz w:val="16"/>
                <w:szCs w:val="16"/>
              </w:rPr>
            </w:pPr>
            <w:r>
              <w:rPr>
                <w:sz w:val="16"/>
                <w:szCs w:val="16"/>
              </w:rPr>
              <w:t>F</w:t>
            </w:r>
          </w:p>
        </w:tc>
        <w:tc>
          <w:tcPr>
            <w:tcW w:w="5293" w:type="dxa"/>
            <w:shd w:val="solid" w:color="FFFFFF" w:fill="auto"/>
          </w:tcPr>
          <w:p w14:paraId="4A2ABCF1" w14:textId="37D90E39" w:rsidR="00EB5E1A" w:rsidRPr="00433A82" w:rsidRDefault="00EB5E1A" w:rsidP="00EB5E1A">
            <w:pPr>
              <w:pStyle w:val="TAL"/>
            </w:pPr>
            <w:r>
              <w:t>Multiple corrections for 5G ProSe procedures</w:t>
            </w:r>
          </w:p>
        </w:tc>
        <w:tc>
          <w:tcPr>
            <w:tcW w:w="708" w:type="dxa"/>
            <w:shd w:val="solid" w:color="FFFFFF" w:fill="auto"/>
          </w:tcPr>
          <w:p w14:paraId="649F3647" w14:textId="112CEBC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7732DE6" w14:textId="77777777" w:rsidTr="00CD325D">
        <w:tc>
          <w:tcPr>
            <w:tcW w:w="800" w:type="dxa"/>
            <w:shd w:val="solid" w:color="FFFFFF" w:fill="auto"/>
          </w:tcPr>
          <w:p w14:paraId="49431ABD" w14:textId="001F1CC2"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58EEA" w14:textId="449EFE8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9288113" w14:textId="23622A43" w:rsidR="00EB5E1A" w:rsidRPr="00EA18F7" w:rsidRDefault="00EB5E1A" w:rsidP="00EB5E1A">
            <w:pPr>
              <w:pStyle w:val="TAC"/>
              <w:rPr>
                <w:sz w:val="16"/>
                <w:szCs w:val="16"/>
                <w:lang w:eastAsia="zh-CN"/>
              </w:rPr>
            </w:pPr>
            <w:r w:rsidRPr="00C96450">
              <w:rPr>
                <w:sz w:val="16"/>
                <w:szCs w:val="16"/>
                <w:lang w:eastAsia="zh-CN"/>
              </w:rPr>
              <w:t>CP-223149</w:t>
            </w:r>
          </w:p>
        </w:tc>
        <w:tc>
          <w:tcPr>
            <w:tcW w:w="567" w:type="dxa"/>
            <w:shd w:val="solid" w:color="FFFFFF" w:fill="auto"/>
          </w:tcPr>
          <w:p w14:paraId="71EC761D" w14:textId="734099A2" w:rsidR="00EB5E1A" w:rsidRDefault="00EB5E1A" w:rsidP="00EB5E1A">
            <w:pPr>
              <w:pStyle w:val="TAL"/>
              <w:rPr>
                <w:sz w:val="16"/>
                <w:szCs w:val="16"/>
              </w:rPr>
            </w:pPr>
            <w:r>
              <w:rPr>
                <w:sz w:val="16"/>
                <w:szCs w:val="16"/>
              </w:rPr>
              <w:t>0193</w:t>
            </w:r>
          </w:p>
        </w:tc>
        <w:tc>
          <w:tcPr>
            <w:tcW w:w="283" w:type="dxa"/>
            <w:shd w:val="solid" w:color="FFFFFF" w:fill="auto"/>
          </w:tcPr>
          <w:p w14:paraId="177C29ED" w14:textId="2EEFBA93" w:rsidR="00EB5E1A" w:rsidRDefault="00EB5E1A" w:rsidP="00EB5E1A">
            <w:pPr>
              <w:pStyle w:val="TAC"/>
              <w:rPr>
                <w:sz w:val="16"/>
                <w:szCs w:val="16"/>
              </w:rPr>
            </w:pPr>
            <w:r>
              <w:rPr>
                <w:sz w:val="16"/>
                <w:szCs w:val="16"/>
              </w:rPr>
              <w:t>1</w:t>
            </w:r>
          </w:p>
        </w:tc>
        <w:tc>
          <w:tcPr>
            <w:tcW w:w="284" w:type="dxa"/>
            <w:shd w:val="solid" w:color="FFFFFF" w:fill="auto"/>
          </w:tcPr>
          <w:p w14:paraId="11613873" w14:textId="37F4776F" w:rsidR="00EB5E1A" w:rsidRDefault="00EB5E1A" w:rsidP="00EB5E1A">
            <w:pPr>
              <w:pStyle w:val="TAC"/>
              <w:rPr>
                <w:sz w:val="16"/>
                <w:szCs w:val="16"/>
              </w:rPr>
            </w:pPr>
            <w:r>
              <w:rPr>
                <w:sz w:val="16"/>
                <w:szCs w:val="16"/>
              </w:rPr>
              <w:t>F</w:t>
            </w:r>
          </w:p>
        </w:tc>
        <w:tc>
          <w:tcPr>
            <w:tcW w:w="5293" w:type="dxa"/>
            <w:shd w:val="solid" w:color="FFFFFF" w:fill="auto"/>
          </w:tcPr>
          <w:p w14:paraId="59BF54F7" w14:textId="155DCB5D" w:rsidR="00EB5E1A" w:rsidRDefault="00EB5E1A" w:rsidP="00EB5E1A">
            <w:pPr>
              <w:pStyle w:val="TAL"/>
            </w:pPr>
            <w:r w:rsidRPr="00C612D4">
              <w:t>CP-PRUK</w:t>
            </w:r>
            <w:r>
              <w:t xml:space="preserve"> </w:t>
            </w:r>
            <w:r w:rsidRPr="00904F32">
              <w:t>i</w:t>
            </w:r>
            <w:r>
              <w:t>s</w:t>
            </w:r>
            <w:r w:rsidRPr="00904F32">
              <w:t xml:space="preserve"> </w:t>
            </w:r>
            <w:r>
              <w:t>associated with the RSC</w:t>
            </w:r>
          </w:p>
        </w:tc>
        <w:tc>
          <w:tcPr>
            <w:tcW w:w="708" w:type="dxa"/>
            <w:shd w:val="solid" w:color="FFFFFF" w:fill="auto"/>
          </w:tcPr>
          <w:p w14:paraId="1C2B629F" w14:textId="035E83FF"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5C90FE5" w14:textId="77777777" w:rsidTr="00CD325D">
        <w:tc>
          <w:tcPr>
            <w:tcW w:w="800" w:type="dxa"/>
            <w:shd w:val="solid" w:color="FFFFFF" w:fill="auto"/>
          </w:tcPr>
          <w:p w14:paraId="05A5381E" w14:textId="2297D99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E6683EF" w14:textId="3683357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DE021AC" w14:textId="36D89A3E" w:rsidR="00EB5E1A" w:rsidRPr="00C96450" w:rsidRDefault="00EB5E1A" w:rsidP="00EB5E1A">
            <w:pPr>
              <w:pStyle w:val="TAC"/>
              <w:rPr>
                <w:sz w:val="16"/>
                <w:szCs w:val="16"/>
                <w:lang w:eastAsia="zh-CN"/>
              </w:rPr>
            </w:pPr>
            <w:r w:rsidRPr="0063395B">
              <w:rPr>
                <w:sz w:val="16"/>
                <w:szCs w:val="16"/>
                <w:lang w:eastAsia="zh-CN"/>
              </w:rPr>
              <w:t>CP-223149</w:t>
            </w:r>
          </w:p>
        </w:tc>
        <w:tc>
          <w:tcPr>
            <w:tcW w:w="567" w:type="dxa"/>
            <w:shd w:val="solid" w:color="FFFFFF" w:fill="auto"/>
          </w:tcPr>
          <w:p w14:paraId="0A787FA8" w14:textId="540A6B72" w:rsidR="00EB5E1A" w:rsidRDefault="00EB5E1A" w:rsidP="00EB5E1A">
            <w:pPr>
              <w:pStyle w:val="TAL"/>
              <w:rPr>
                <w:sz w:val="16"/>
                <w:szCs w:val="16"/>
              </w:rPr>
            </w:pPr>
            <w:r>
              <w:rPr>
                <w:sz w:val="16"/>
                <w:szCs w:val="16"/>
              </w:rPr>
              <w:t>0194</w:t>
            </w:r>
          </w:p>
        </w:tc>
        <w:tc>
          <w:tcPr>
            <w:tcW w:w="283" w:type="dxa"/>
            <w:shd w:val="solid" w:color="FFFFFF" w:fill="auto"/>
          </w:tcPr>
          <w:p w14:paraId="4BC5FE09" w14:textId="11CD4CB2" w:rsidR="00EB5E1A" w:rsidRDefault="00EB5E1A" w:rsidP="00EB5E1A">
            <w:pPr>
              <w:pStyle w:val="TAC"/>
              <w:rPr>
                <w:sz w:val="16"/>
                <w:szCs w:val="16"/>
              </w:rPr>
            </w:pPr>
            <w:r>
              <w:rPr>
                <w:sz w:val="16"/>
                <w:szCs w:val="16"/>
              </w:rPr>
              <w:t>1</w:t>
            </w:r>
          </w:p>
        </w:tc>
        <w:tc>
          <w:tcPr>
            <w:tcW w:w="284" w:type="dxa"/>
            <w:shd w:val="solid" w:color="FFFFFF" w:fill="auto"/>
          </w:tcPr>
          <w:p w14:paraId="05AF8D58" w14:textId="226E5DEB" w:rsidR="00EB5E1A" w:rsidRDefault="00EB5E1A" w:rsidP="00EB5E1A">
            <w:pPr>
              <w:pStyle w:val="TAC"/>
              <w:rPr>
                <w:sz w:val="16"/>
                <w:szCs w:val="16"/>
              </w:rPr>
            </w:pPr>
            <w:r>
              <w:rPr>
                <w:sz w:val="16"/>
                <w:szCs w:val="16"/>
              </w:rPr>
              <w:t>F</w:t>
            </w:r>
          </w:p>
        </w:tc>
        <w:tc>
          <w:tcPr>
            <w:tcW w:w="5293" w:type="dxa"/>
            <w:shd w:val="solid" w:color="FFFFFF" w:fill="auto"/>
          </w:tcPr>
          <w:p w14:paraId="3ACE15ED" w14:textId="76D60F3D" w:rsidR="00EB5E1A" w:rsidRPr="00C612D4" w:rsidRDefault="00EB5E1A" w:rsidP="00EB5E1A">
            <w:pPr>
              <w:pStyle w:val="TAL"/>
            </w:pPr>
            <w:r w:rsidRPr="0063395B">
              <w:t>Corrections on UE-to-network relay discovery over PC5 interface</w:t>
            </w:r>
          </w:p>
        </w:tc>
        <w:tc>
          <w:tcPr>
            <w:tcW w:w="708" w:type="dxa"/>
            <w:shd w:val="solid" w:color="FFFFFF" w:fill="auto"/>
          </w:tcPr>
          <w:p w14:paraId="0F2BFE57" w14:textId="5BFA786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2CE6B3" w14:textId="77777777" w:rsidTr="00CD325D">
        <w:tc>
          <w:tcPr>
            <w:tcW w:w="800" w:type="dxa"/>
            <w:shd w:val="solid" w:color="FFFFFF" w:fill="auto"/>
          </w:tcPr>
          <w:p w14:paraId="0D29FA15" w14:textId="62A71E9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6BB3CC" w14:textId="404DC3E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4DD6D7B" w14:textId="7F31AFEF" w:rsidR="00EB5E1A" w:rsidRPr="0063395B" w:rsidRDefault="00EB5E1A" w:rsidP="00EB5E1A">
            <w:pPr>
              <w:pStyle w:val="TAC"/>
              <w:rPr>
                <w:sz w:val="16"/>
                <w:szCs w:val="16"/>
                <w:lang w:eastAsia="zh-CN"/>
              </w:rPr>
            </w:pPr>
            <w:r w:rsidRPr="007F3113">
              <w:rPr>
                <w:sz w:val="16"/>
                <w:szCs w:val="16"/>
                <w:lang w:eastAsia="zh-CN"/>
              </w:rPr>
              <w:t>CP-223149</w:t>
            </w:r>
          </w:p>
        </w:tc>
        <w:tc>
          <w:tcPr>
            <w:tcW w:w="567" w:type="dxa"/>
            <w:shd w:val="solid" w:color="FFFFFF" w:fill="auto"/>
          </w:tcPr>
          <w:p w14:paraId="5DBDCF63" w14:textId="256514A5" w:rsidR="00EB5E1A" w:rsidRDefault="00EB5E1A" w:rsidP="00EB5E1A">
            <w:pPr>
              <w:pStyle w:val="TAL"/>
              <w:rPr>
                <w:sz w:val="16"/>
                <w:szCs w:val="16"/>
              </w:rPr>
            </w:pPr>
            <w:r>
              <w:rPr>
                <w:sz w:val="16"/>
                <w:szCs w:val="16"/>
              </w:rPr>
              <w:t>0195</w:t>
            </w:r>
          </w:p>
        </w:tc>
        <w:tc>
          <w:tcPr>
            <w:tcW w:w="283" w:type="dxa"/>
            <w:shd w:val="solid" w:color="FFFFFF" w:fill="auto"/>
          </w:tcPr>
          <w:p w14:paraId="55CA02A6" w14:textId="4D07E31E" w:rsidR="00EB5E1A" w:rsidRDefault="00EB5E1A" w:rsidP="00EB5E1A">
            <w:pPr>
              <w:pStyle w:val="TAC"/>
              <w:rPr>
                <w:sz w:val="16"/>
                <w:szCs w:val="16"/>
              </w:rPr>
            </w:pPr>
            <w:r>
              <w:rPr>
                <w:sz w:val="16"/>
                <w:szCs w:val="16"/>
              </w:rPr>
              <w:t>1</w:t>
            </w:r>
          </w:p>
        </w:tc>
        <w:tc>
          <w:tcPr>
            <w:tcW w:w="284" w:type="dxa"/>
            <w:shd w:val="solid" w:color="FFFFFF" w:fill="auto"/>
          </w:tcPr>
          <w:p w14:paraId="41D4738B" w14:textId="1741BABD" w:rsidR="00EB5E1A" w:rsidRDefault="00EB5E1A" w:rsidP="00EB5E1A">
            <w:pPr>
              <w:pStyle w:val="TAC"/>
              <w:rPr>
                <w:sz w:val="16"/>
                <w:szCs w:val="16"/>
              </w:rPr>
            </w:pPr>
            <w:r>
              <w:rPr>
                <w:sz w:val="16"/>
                <w:szCs w:val="16"/>
              </w:rPr>
              <w:t>F</w:t>
            </w:r>
          </w:p>
        </w:tc>
        <w:tc>
          <w:tcPr>
            <w:tcW w:w="5293" w:type="dxa"/>
            <w:shd w:val="solid" w:color="FFFFFF" w:fill="auto"/>
          </w:tcPr>
          <w:p w14:paraId="0E618227" w14:textId="6DC806A3" w:rsidR="00EB5E1A" w:rsidRPr="0063395B" w:rsidRDefault="00EB5E1A" w:rsidP="00EB5E1A">
            <w:pPr>
              <w:pStyle w:val="TAL"/>
            </w:pPr>
            <w:r w:rsidRPr="007F3113">
              <w:t>Corrections on discoverer UE procedure for group member discovery</w:t>
            </w:r>
          </w:p>
        </w:tc>
        <w:tc>
          <w:tcPr>
            <w:tcW w:w="708" w:type="dxa"/>
            <w:shd w:val="solid" w:color="FFFFFF" w:fill="auto"/>
          </w:tcPr>
          <w:p w14:paraId="4DCABFCC" w14:textId="32EA963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E13BF5B" w14:textId="77777777" w:rsidTr="00CD325D">
        <w:tc>
          <w:tcPr>
            <w:tcW w:w="800" w:type="dxa"/>
            <w:shd w:val="solid" w:color="FFFFFF" w:fill="auto"/>
          </w:tcPr>
          <w:p w14:paraId="5E404226" w14:textId="0261331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6236972D" w14:textId="65F289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3527E59" w14:textId="385F7819" w:rsidR="00EB5E1A" w:rsidRPr="007F3113" w:rsidRDefault="00EB5E1A" w:rsidP="00EB5E1A">
            <w:pPr>
              <w:pStyle w:val="TAC"/>
              <w:rPr>
                <w:sz w:val="16"/>
                <w:szCs w:val="16"/>
                <w:lang w:eastAsia="zh-CN"/>
              </w:rPr>
            </w:pPr>
            <w:r w:rsidRPr="0069590C">
              <w:rPr>
                <w:sz w:val="16"/>
                <w:szCs w:val="16"/>
                <w:lang w:eastAsia="zh-CN"/>
              </w:rPr>
              <w:t>CP-223149</w:t>
            </w:r>
          </w:p>
        </w:tc>
        <w:tc>
          <w:tcPr>
            <w:tcW w:w="567" w:type="dxa"/>
            <w:shd w:val="solid" w:color="FFFFFF" w:fill="auto"/>
          </w:tcPr>
          <w:p w14:paraId="6EC616D6" w14:textId="08F9F71A" w:rsidR="00EB5E1A" w:rsidRDefault="00EB5E1A" w:rsidP="00EB5E1A">
            <w:pPr>
              <w:pStyle w:val="TAL"/>
              <w:rPr>
                <w:sz w:val="16"/>
                <w:szCs w:val="16"/>
              </w:rPr>
            </w:pPr>
            <w:r>
              <w:rPr>
                <w:sz w:val="16"/>
                <w:szCs w:val="16"/>
              </w:rPr>
              <w:t>0196</w:t>
            </w:r>
          </w:p>
        </w:tc>
        <w:tc>
          <w:tcPr>
            <w:tcW w:w="283" w:type="dxa"/>
            <w:shd w:val="solid" w:color="FFFFFF" w:fill="auto"/>
          </w:tcPr>
          <w:p w14:paraId="40670F45" w14:textId="3AD7B7CC" w:rsidR="00EB5E1A" w:rsidRDefault="00EB5E1A" w:rsidP="00EB5E1A">
            <w:pPr>
              <w:pStyle w:val="TAC"/>
              <w:rPr>
                <w:sz w:val="16"/>
                <w:szCs w:val="16"/>
              </w:rPr>
            </w:pPr>
            <w:r>
              <w:rPr>
                <w:sz w:val="16"/>
                <w:szCs w:val="16"/>
              </w:rPr>
              <w:t>1</w:t>
            </w:r>
          </w:p>
        </w:tc>
        <w:tc>
          <w:tcPr>
            <w:tcW w:w="284" w:type="dxa"/>
            <w:shd w:val="solid" w:color="FFFFFF" w:fill="auto"/>
          </w:tcPr>
          <w:p w14:paraId="4CC1A9E6" w14:textId="27AD8CBE" w:rsidR="00EB5E1A" w:rsidRDefault="00EB5E1A" w:rsidP="00EB5E1A">
            <w:pPr>
              <w:pStyle w:val="TAC"/>
              <w:rPr>
                <w:sz w:val="16"/>
                <w:szCs w:val="16"/>
              </w:rPr>
            </w:pPr>
            <w:r>
              <w:rPr>
                <w:sz w:val="16"/>
                <w:szCs w:val="16"/>
              </w:rPr>
              <w:t>F</w:t>
            </w:r>
          </w:p>
        </w:tc>
        <w:tc>
          <w:tcPr>
            <w:tcW w:w="5293" w:type="dxa"/>
            <w:shd w:val="solid" w:color="FFFFFF" w:fill="auto"/>
          </w:tcPr>
          <w:p w14:paraId="3C9FC29C" w14:textId="19FF8068" w:rsidR="00EB5E1A" w:rsidRPr="007F3113" w:rsidRDefault="00EB5E1A" w:rsidP="00EB5E1A">
            <w:pPr>
              <w:pStyle w:val="TAL"/>
            </w:pPr>
            <w:r w:rsidRPr="00B0783A">
              <w:t>Corrections on discoveree UE procedures for group member discovery and U2N relay discovery</w:t>
            </w:r>
          </w:p>
        </w:tc>
        <w:tc>
          <w:tcPr>
            <w:tcW w:w="708" w:type="dxa"/>
            <w:shd w:val="solid" w:color="FFFFFF" w:fill="auto"/>
          </w:tcPr>
          <w:p w14:paraId="57F99D48" w14:textId="6C915A5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9CD521E" w14:textId="77777777" w:rsidTr="00CD325D">
        <w:tc>
          <w:tcPr>
            <w:tcW w:w="800" w:type="dxa"/>
            <w:shd w:val="solid" w:color="FFFFFF" w:fill="auto"/>
          </w:tcPr>
          <w:p w14:paraId="36AB22E4" w14:textId="249FFB8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E6644AA" w14:textId="2881D193"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46524AC" w14:textId="0871FE9A" w:rsidR="00EB5E1A" w:rsidRPr="0069590C" w:rsidRDefault="00EB5E1A" w:rsidP="00EB5E1A">
            <w:pPr>
              <w:pStyle w:val="TAC"/>
              <w:rPr>
                <w:sz w:val="16"/>
                <w:szCs w:val="16"/>
                <w:lang w:eastAsia="zh-CN"/>
              </w:rPr>
            </w:pPr>
            <w:r w:rsidRPr="00334759">
              <w:rPr>
                <w:sz w:val="16"/>
                <w:szCs w:val="16"/>
                <w:lang w:eastAsia="zh-CN"/>
              </w:rPr>
              <w:t>CP-223149</w:t>
            </w:r>
          </w:p>
        </w:tc>
        <w:tc>
          <w:tcPr>
            <w:tcW w:w="567" w:type="dxa"/>
            <w:shd w:val="solid" w:color="FFFFFF" w:fill="auto"/>
          </w:tcPr>
          <w:p w14:paraId="073C9814" w14:textId="3E19C042" w:rsidR="00EB5E1A" w:rsidRDefault="00EB5E1A" w:rsidP="00EB5E1A">
            <w:pPr>
              <w:pStyle w:val="TAL"/>
              <w:rPr>
                <w:sz w:val="16"/>
                <w:szCs w:val="16"/>
              </w:rPr>
            </w:pPr>
            <w:r>
              <w:rPr>
                <w:sz w:val="16"/>
                <w:szCs w:val="16"/>
              </w:rPr>
              <w:t>0197</w:t>
            </w:r>
          </w:p>
        </w:tc>
        <w:tc>
          <w:tcPr>
            <w:tcW w:w="283" w:type="dxa"/>
            <w:shd w:val="solid" w:color="FFFFFF" w:fill="auto"/>
          </w:tcPr>
          <w:p w14:paraId="3AA2F695" w14:textId="1F82789F" w:rsidR="00EB5E1A" w:rsidRDefault="00EB5E1A" w:rsidP="00EB5E1A">
            <w:pPr>
              <w:pStyle w:val="TAC"/>
              <w:rPr>
                <w:sz w:val="16"/>
                <w:szCs w:val="16"/>
              </w:rPr>
            </w:pPr>
            <w:r>
              <w:rPr>
                <w:sz w:val="16"/>
                <w:szCs w:val="16"/>
              </w:rPr>
              <w:t>1</w:t>
            </w:r>
          </w:p>
        </w:tc>
        <w:tc>
          <w:tcPr>
            <w:tcW w:w="284" w:type="dxa"/>
            <w:shd w:val="solid" w:color="FFFFFF" w:fill="auto"/>
          </w:tcPr>
          <w:p w14:paraId="18DA7844" w14:textId="20829622" w:rsidR="00EB5E1A" w:rsidRDefault="00EB5E1A" w:rsidP="00EB5E1A">
            <w:pPr>
              <w:pStyle w:val="TAC"/>
              <w:rPr>
                <w:sz w:val="16"/>
                <w:szCs w:val="16"/>
              </w:rPr>
            </w:pPr>
            <w:r>
              <w:rPr>
                <w:sz w:val="16"/>
                <w:szCs w:val="16"/>
              </w:rPr>
              <w:t>F</w:t>
            </w:r>
          </w:p>
        </w:tc>
        <w:tc>
          <w:tcPr>
            <w:tcW w:w="5293" w:type="dxa"/>
            <w:shd w:val="solid" w:color="FFFFFF" w:fill="auto"/>
          </w:tcPr>
          <w:p w14:paraId="10447CC8" w14:textId="2D6A6A34" w:rsidR="00EB5E1A" w:rsidRPr="00B0783A" w:rsidRDefault="00EB5E1A" w:rsidP="00EB5E1A">
            <w:pPr>
              <w:pStyle w:val="TAL"/>
            </w:pPr>
            <w:r w:rsidRPr="00334759">
              <w:t>Configuration parameters for 5G ProSe remote UE using 5G ProSe layer-3 UE-to-network relay</w:t>
            </w:r>
          </w:p>
        </w:tc>
        <w:tc>
          <w:tcPr>
            <w:tcW w:w="708" w:type="dxa"/>
            <w:shd w:val="solid" w:color="FFFFFF" w:fill="auto"/>
          </w:tcPr>
          <w:p w14:paraId="2E73C159" w14:textId="1F4311A6"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C849216" w14:textId="77777777" w:rsidTr="00CD325D">
        <w:tc>
          <w:tcPr>
            <w:tcW w:w="800" w:type="dxa"/>
            <w:shd w:val="solid" w:color="FFFFFF" w:fill="auto"/>
          </w:tcPr>
          <w:p w14:paraId="1515FF31" w14:textId="1751B23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EBA9C9" w14:textId="342EE29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6DD3339" w14:textId="520CC65D" w:rsidR="00EB5E1A" w:rsidRPr="00334759" w:rsidRDefault="00EB5E1A" w:rsidP="00EB5E1A">
            <w:pPr>
              <w:pStyle w:val="TAC"/>
              <w:rPr>
                <w:sz w:val="16"/>
                <w:szCs w:val="16"/>
                <w:lang w:eastAsia="zh-CN"/>
              </w:rPr>
            </w:pPr>
            <w:r w:rsidRPr="0049584D">
              <w:rPr>
                <w:sz w:val="16"/>
                <w:szCs w:val="16"/>
                <w:lang w:eastAsia="zh-CN"/>
              </w:rPr>
              <w:t>CP-223148</w:t>
            </w:r>
          </w:p>
        </w:tc>
        <w:tc>
          <w:tcPr>
            <w:tcW w:w="567" w:type="dxa"/>
            <w:shd w:val="solid" w:color="FFFFFF" w:fill="auto"/>
          </w:tcPr>
          <w:p w14:paraId="1F02FC2F" w14:textId="54C2515C" w:rsidR="00EB5E1A" w:rsidRDefault="00EB5E1A" w:rsidP="00EB5E1A">
            <w:pPr>
              <w:pStyle w:val="TAL"/>
              <w:rPr>
                <w:sz w:val="16"/>
                <w:szCs w:val="16"/>
              </w:rPr>
            </w:pPr>
            <w:r>
              <w:rPr>
                <w:sz w:val="16"/>
                <w:szCs w:val="16"/>
              </w:rPr>
              <w:t>0198</w:t>
            </w:r>
          </w:p>
        </w:tc>
        <w:tc>
          <w:tcPr>
            <w:tcW w:w="283" w:type="dxa"/>
            <w:shd w:val="solid" w:color="FFFFFF" w:fill="auto"/>
          </w:tcPr>
          <w:p w14:paraId="50914EE5" w14:textId="48BB9AAE" w:rsidR="00EB5E1A" w:rsidRDefault="00EB5E1A" w:rsidP="00EB5E1A">
            <w:pPr>
              <w:pStyle w:val="TAC"/>
              <w:rPr>
                <w:sz w:val="16"/>
                <w:szCs w:val="16"/>
              </w:rPr>
            </w:pPr>
            <w:r>
              <w:rPr>
                <w:sz w:val="16"/>
                <w:szCs w:val="16"/>
              </w:rPr>
              <w:t>1</w:t>
            </w:r>
          </w:p>
        </w:tc>
        <w:tc>
          <w:tcPr>
            <w:tcW w:w="284" w:type="dxa"/>
            <w:shd w:val="solid" w:color="FFFFFF" w:fill="auto"/>
          </w:tcPr>
          <w:p w14:paraId="718C8D64" w14:textId="5C6068B7" w:rsidR="00EB5E1A" w:rsidRDefault="00EB5E1A" w:rsidP="00EB5E1A">
            <w:pPr>
              <w:pStyle w:val="TAC"/>
              <w:rPr>
                <w:sz w:val="16"/>
                <w:szCs w:val="16"/>
              </w:rPr>
            </w:pPr>
            <w:r>
              <w:rPr>
                <w:sz w:val="16"/>
                <w:szCs w:val="16"/>
              </w:rPr>
              <w:t>F</w:t>
            </w:r>
          </w:p>
        </w:tc>
        <w:tc>
          <w:tcPr>
            <w:tcW w:w="5293" w:type="dxa"/>
            <w:shd w:val="solid" w:color="FFFFFF" w:fill="auto"/>
          </w:tcPr>
          <w:p w14:paraId="38192C3D" w14:textId="2D4D2225" w:rsidR="00EB5E1A" w:rsidRPr="00334759" w:rsidRDefault="00EB5E1A" w:rsidP="00EB5E1A">
            <w:pPr>
              <w:pStyle w:val="TAL"/>
            </w:pPr>
            <w:r w:rsidRPr="0049584D">
              <w:t>Clarification on implementation specific means of UE stopping direct discovery procedures</w:t>
            </w:r>
          </w:p>
        </w:tc>
        <w:tc>
          <w:tcPr>
            <w:tcW w:w="708" w:type="dxa"/>
            <w:shd w:val="solid" w:color="FFFFFF" w:fill="auto"/>
          </w:tcPr>
          <w:p w14:paraId="38C30431" w14:textId="6B08CB91"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0E82AD4" w14:textId="77777777" w:rsidTr="00CD325D">
        <w:tc>
          <w:tcPr>
            <w:tcW w:w="800" w:type="dxa"/>
            <w:shd w:val="solid" w:color="FFFFFF" w:fill="auto"/>
          </w:tcPr>
          <w:p w14:paraId="79CBEA83" w14:textId="05B68E73"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EF0A525" w14:textId="478386F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10FC322B" w14:textId="66EDE6A7" w:rsidR="00EB5E1A" w:rsidRPr="0049584D" w:rsidRDefault="00EB5E1A" w:rsidP="00EB5E1A">
            <w:pPr>
              <w:pStyle w:val="TAC"/>
              <w:rPr>
                <w:sz w:val="16"/>
                <w:szCs w:val="16"/>
                <w:lang w:eastAsia="zh-CN"/>
              </w:rPr>
            </w:pPr>
            <w:r w:rsidRPr="00922A7D">
              <w:rPr>
                <w:sz w:val="16"/>
                <w:szCs w:val="16"/>
                <w:lang w:eastAsia="zh-CN"/>
              </w:rPr>
              <w:t>CP-223148</w:t>
            </w:r>
          </w:p>
        </w:tc>
        <w:tc>
          <w:tcPr>
            <w:tcW w:w="567" w:type="dxa"/>
            <w:shd w:val="solid" w:color="FFFFFF" w:fill="auto"/>
          </w:tcPr>
          <w:p w14:paraId="361D582A" w14:textId="61EE5DAE" w:rsidR="00EB5E1A" w:rsidRDefault="00EB5E1A" w:rsidP="00EB5E1A">
            <w:pPr>
              <w:pStyle w:val="TAL"/>
              <w:rPr>
                <w:sz w:val="16"/>
                <w:szCs w:val="16"/>
              </w:rPr>
            </w:pPr>
            <w:r>
              <w:rPr>
                <w:sz w:val="16"/>
                <w:szCs w:val="16"/>
              </w:rPr>
              <w:t>0199</w:t>
            </w:r>
          </w:p>
        </w:tc>
        <w:tc>
          <w:tcPr>
            <w:tcW w:w="283" w:type="dxa"/>
            <w:shd w:val="solid" w:color="FFFFFF" w:fill="auto"/>
          </w:tcPr>
          <w:p w14:paraId="1ECC141C" w14:textId="4A906446" w:rsidR="00EB5E1A" w:rsidRDefault="00EB5E1A" w:rsidP="00EB5E1A">
            <w:pPr>
              <w:pStyle w:val="TAC"/>
              <w:rPr>
                <w:sz w:val="16"/>
                <w:szCs w:val="16"/>
              </w:rPr>
            </w:pPr>
            <w:r>
              <w:rPr>
                <w:sz w:val="16"/>
                <w:szCs w:val="16"/>
              </w:rPr>
              <w:t>1</w:t>
            </w:r>
          </w:p>
        </w:tc>
        <w:tc>
          <w:tcPr>
            <w:tcW w:w="284" w:type="dxa"/>
            <w:shd w:val="solid" w:color="FFFFFF" w:fill="auto"/>
          </w:tcPr>
          <w:p w14:paraId="162C2947" w14:textId="7E1A58E0" w:rsidR="00EB5E1A" w:rsidRDefault="00EB5E1A" w:rsidP="00EB5E1A">
            <w:pPr>
              <w:pStyle w:val="TAC"/>
              <w:rPr>
                <w:sz w:val="16"/>
                <w:szCs w:val="16"/>
              </w:rPr>
            </w:pPr>
            <w:r>
              <w:rPr>
                <w:sz w:val="16"/>
                <w:szCs w:val="16"/>
              </w:rPr>
              <w:t>F</w:t>
            </w:r>
          </w:p>
        </w:tc>
        <w:tc>
          <w:tcPr>
            <w:tcW w:w="5293" w:type="dxa"/>
            <w:shd w:val="solid" w:color="FFFFFF" w:fill="auto"/>
          </w:tcPr>
          <w:p w14:paraId="373837A0" w14:textId="301967DE" w:rsidR="00EB5E1A" w:rsidRPr="0049584D" w:rsidRDefault="00EB5E1A" w:rsidP="00EB5E1A">
            <w:pPr>
              <w:pStyle w:val="TAL"/>
            </w:pPr>
            <w:r w:rsidRPr="00CA6A2A">
              <w:t>Clarification on announcing procedure for relay discovery additional information</w:t>
            </w:r>
          </w:p>
        </w:tc>
        <w:tc>
          <w:tcPr>
            <w:tcW w:w="708" w:type="dxa"/>
            <w:shd w:val="solid" w:color="FFFFFF" w:fill="auto"/>
          </w:tcPr>
          <w:p w14:paraId="02BABCC3" w14:textId="4B7677B4"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EB563FF" w14:textId="77777777" w:rsidTr="00CD325D">
        <w:tc>
          <w:tcPr>
            <w:tcW w:w="800" w:type="dxa"/>
            <w:shd w:val="solid" w:color="FFFFFF" w:fill="auto"/>
          </w:tcPr>
          <w:p w14:paraId="58F324A3" w14:textId="1BDDFD50"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2D16A7E" w14:textId="2E4BAD6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6EF1F1E" w14:textId="75D4E19B" w:rsidR="00EB5E1A" w:rsidRPr="00922A7D" w:rsidRDefault="00EB5E1A" w:rsidP="00EB5E1A">
            <w:pPr>
              <w:pStyle w:val="TAC"/>
              <w:rPr>
                <w:sz w:val="16"/>
                <w:szCs w:val="16"/>
                <w:lang w:eastAsia="zh-CN"/>
              </w:rPr>
            </w:pPr>
            <w:r w:rsidRPr="00A2276E">
              <w:rPr>
                <w:sz w:val="16"/>
                <w:szCs w:val="16"/>
                <w:lang w:eastAsia="zh-CN"/>
              </w:rPr>
              <w:t>CP-223149</w:t>
            </w:r>
          </w:p>
        </w:tc>
        <w:tc>
          <w:tcPr>
            <w:tcW w:w="567" w:type="dxa"/>
            <w:shd w:val="solid" w:color="FFFFFF" w:fill="auto"/>
          </w:tcPr>
          <w:p w14:paraId="0E899659" w14:textId="2ECC6B8D" w:rsidR="00EB5E1A" w:rsidRDefault="00EB5E1A" w:rsidP="00EB5E1A">
            <w:pPr>
              <w:pStyle w:val="TAL"/>
              <w:rPr>
                <w:sz w:val="16"/>
                <w:szCs w:val="16"/>
              </w:rPr>
            </w:pPr>
            <w:r>
              <w:rPr>
                <w:sz w:val="16"/>
                <w:szCs w:val="16"/>
              </w:rPr>
              <w:t>0200</w:t>
            </w:r>
          </w:p>
        </w:tc>
        <w:tc>
          <w:tcPr>
            <w:tcW w:w="283" w:type="dxa"/>
            <w:shd w:val="solid" w:color="FFFFFF" w:fill="auto"/>
          </w:tcPr>
          <w:p w14:paraId="4F5993A5" w14:textId="500502FC" w:rsidR="00EB5E1A" w:rsidRDefault="00EB5E1A" w:rsidP="00EB5E1A">
            <w:pPr>
              <w:pStyle w:val="TAC"/>
              <w:rPr>
                <w:sz w:val="16"/>
                <w:szCs w:val="16"/>
              </w:rPr>
            </w:pPr>
            <w:r>
              <w:rPr>
                <w:sz w:val="16"/>
                <w:szCs w:val="16"/>
              </w:rPr>
              <w:t>1</w:t>
            </w:r>
          </w:p>
        </w:tc>
        <w:tc>
          <w:tcPr>
            <w:tcW w:w="284" w:type="dxa"/>
            <w:shd w:val="solid" w:color="FFFFFF" w:fill="auto"/>
          </w:tcPr>
          <w:p w14:paraId="3A820D70" w14:textId="30478DEA" w:rsidR="00EB5E1A" w:rsidRDefault="00EB5E1A" w:rsidP="00EB5E1A">
            <w:pPr>
              <w:pStyle w:val="TAC"/>
              <w:rPr>
                <w:sz w:val="16"/>
                <w:szCs w:val="16"/>
              </w:rPr>
            </w:pPr>
            <w:r>
              <w:rPr>
                <w:sz w:val="16"/>
                <w:szCs w:val="16"/>
              </w:rPr>
              <w:t>F</w:t>
            </w:r>
          </w:p>
        </w:tc>
        <w:tc>
          <w:tcPr>
            <w:tcW w:w="5293" w:type="dxa"/>
            <w:shd w:val="solid" w:color="FFFFFF" w:fill="auto"/>
          </w:tcPr>
          <w:p w14:paraId="2A4A5C21" w14:textId="630FF931" w:rsidR="00EB5E1A" w:rsidRPr="00CA6A2A" w:rsidRDefault="00EB5E1A" w:rsidP="00EB5E1A">
            <w:pPr>
              <w:pStyle w:val="TAL"/>
            </w:pPr>
            <w:r w:rsidRPr="00A2276E">
              <w:t>Miscellaneous corrections</w:t>
            </w:r>
          </w:p>
        </w:tc>
        <w:tc>
          <w:tcPr>
            <w:tcW w:w="708" w:type="dxa"/>
            <w:shd w:val="solid" w:color="FFFFFF" w:fill="auto"/>
          </w:tcPr>
          <w:p w14:paraId="01BD1AAF" w14:textId="1ADB225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4172CCD0" w14:textId="77777777" w:rsidTr="00CD325D">
        <w:tc>
          <w:tcPr>
            <w:tcW w:w="800" w:type="dxa"/>
            <w:shd w:val="solid" w:color="FFFFFF" w:fill="auto"/>
          </w:tcPr>
          <w:p w14:paraId="786E31F9" w14:textId="2847D28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68021C8" w14:textId="6664994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C9CC71A" w14:textId="725A4152" w:rsidR="00EB5E1A" w:rsidRPr="00A2276E" w:rsidRDefault="00EB5E1A" w:rsidP="00EB5E1A">
            <w:pPr>
              <w:pStyle w:val="TAC"/>
              <w:rPr>
                <w:sz w:val="16"/>
                <w:szCs w:val="16"/>
                <w:lang w:eastAsia="zh-CN"/>
              </w:rPr>
            </w:pPr>
            <w:r w:rsidRPr="002B3007">
              <w:rPr>
                <w:sz w:val="16"/>
                <w:szCs w:val="16"/>
                <w:lang w:eastAsia="zh-CN"/>
              </w:rPr>
              <w:t>CP-223149</w:t>
            </w:r>
          </w:p>
        </w:tc>
        <w:tc>
          <w:tcPr>
            <w:tcW w:w="567" w:type="dxa"/>
            <w:shd w:val="solid" w:color="FFFFFF" w:fill="auto"/>
          </w:tcPr>
          <w:p w14:paraId="558F1B4B" w14:textId="6F4E6523" w:rsidR="00EB5E1A" w:rsidRDefault="00EB5E1A" w:rsidP="00EB5E1A">
            <w:pPr>
              <w:pStyle w:val="TAL"/>
              <w:rPr>
                <w:sz w:val="16"/>
                <w:szCs w:val="16"/>
              </w:rPr>
            </w:pPr>
            <w:r>
              <w:rPr>
                <w:sz w:val="16"/>
                <w:szCs w:val="16"/>
              </w:rPr>
              <w:t>0203</w:t>
            </w:r>
          </w:p>
        </w:tc>
        <w:tc>
          <w:tcPr>
            <w:tcW w:w="283" w:type="dxa"/>
            <w:shd w:val="solid" w:color="FFFFFF" w:fill="auto"/>
          </w:tcPr>
          <w:p w14:paraId="6E16E6FB" w14:textId="3A86344B" w:rsidR="00EB5E1A" w:rsidRDefault="00EB5E1A" w:rsidP="00EB5E1A">
            <w:pPr>
              <w:pStyle w:val="TAC"/>
              <w:rPr>
                <w:sz w:val="16"/>
                <w:szCs w:val="16"/>
              </w:rPr>
            </w:pPr>
            <w:r>
              <w:rPr>
                <w:sz w:val="16"/>
                <w:szCs w:val="16"/>
              </w:rPr>
              <w:t>1</w:t>
            </w:r>
          </w:p>
        </w:tc>
        <w:tc>
          <w:tcPr>
            <w:tcW w:w="284" w:type="dxa"/>
            <w:shd w:val="solid" w:color="FFFFFF" w:fill="auto"/>
          </w:tcPr>
          <w:p w14:paraId="7FA82A1C" w14:textId="3E58D881" w:rsidR="00EB5E1A" w:rsidRDefault="00EB5E1A" w:rsidP="00EB5E1A">
            <w:pPr>
              <w:pStyle w:val="TAC"/>
              <w:rPr>
                <w:sz w:val="16"/>
                <w:szCs w:val="16"/>
              </w:rPr>
            </w:pPr>
            <w:r>
              <w:rPr>
                <w:sz w:val="16"/>
                <w:szCs w:val="16"/>
              </w:rPr>
              <w:t>F</w:t>
            </w:r>
          </w:p>
        </w:tc>
        <w:tc>
          <w:tcPr>
            <w:tcW w:w="5293" w:type="dxa"/>
            <w:shd w:val="solid" w:color="FFFFFF" w:fill="auto"/>
          </w:tcPr>
          <w:p w14:paraId="716468FB" w14:textId="02D5C689" w:rsidR="00EB5E1A" w:rsidRPr="00A2276E" w:rsidRDefault="00EB5E1A" w:rsidP="00EB5E1A">
            <w:pPr>
              <w:pStyle w:val="TAL"/>
            </w:pPr>
            <w:r w:rsidRPr="002B3007">
              <w:t>IP address of the 5G DDNMF provisioned by the network</w:t>
            </w:r>
          </w:p>
        </w:tc>
        <w:tc>
          <w:tcPr>
            <w:tcW w:w="708" w:type="dxa"/>
            <w:shd w:val="solid" w:color="FFFFFF" w:fill="auto"/>
          </w:tcPr>
          <w:p w14:paraId="341C6C48" w14:textId="63C01C72"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994C034" w14:textId="77777777" w:rsidTr="00CD325D">
        <w:tc>
          <w:tcPr>
            <w:tcW w:w="800" w:type="dxa"/>
            <w:shd w:val="solid" w:color="FFFFFF" w:fill="auto"/>
          </w:tcPr>
          <w:p w14:paraId="2F0C1124" w14:textId="7393FA4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7CFA6E3D" w14:textId="0EF53868"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2E640409" w14:textId="2F8B087E" w:rsidR="001B1E03" w:rsidRPr="002B3007" w:rsidRDefault="001B1E03" w:rsidP="001B1E03">
            <w:pPr>
              <w:pStyle w:val="TAC"/>
              <w:rPr>
                <w:sz w:val="16"/>
                <w:szCs w:val="16"/>
                <w:lang w:eastAsia="zh-CN"/>
              </w:rPr>
            </w:pPr>
            <w:r w:rsidRPr="001B1E03">
              <w:rPr>
                <w:sz w:val="16"/>
                <w:szCs w:val="16"/>
                <w:lang w:eastAsia="zh-CN"/>
              </w:rPr>
              <w:t>CP-223149</w:t>
            </w:r>
          </w:p>
        </w:tc>
        <w:tc>
          <w:tcPr>
            <w:tcW w:w="567" w:type="dxa"/>
            <w:shd w:val="solid" w:color="FFFFFF" w:fill="auto"/>
          </w:tcPr>
          <w:p w14:paraId="4DFB9A12" w14:textId="41FE9A99" w:rsidR="001B1E03" w:rsidRDefault="001B1E03" w:rsidP="001B1E03">
            <w:pPr>
              <w:pStyle w:val="TAL"/>
              <w:rPr>
                <w:sz w:val="16"/>
                <w:szCs w:val="16"/>
              </w:rPr>
            </w:pPr>
            <w:r>
              <w:rPr>
                <w:sz w:val="16"/>
                <w:szCs w:val="16"/>
              </w:rPr>
              <w:t>0204</w:t>
            </w:r>
          </w:p>
        </w:tc>
        <w:tc>
          <w:tcPr>
            <w:tcW w:w="283" w:type="dxa"/>
            <w:shd w:val="solid" w:color="FFFFFF" w:fill="auto"/>
          </w:tcPr>
          <w:p w14:paraId="48528559" w14:textId="58A830E4" w:rsidR="001B1E03" w:rsidRDefault="001B1E03" w:rsidP="001B1E03">
            <w:pPr>
              <w:pStyle w:val="TAC"/>
              <w:rPr>
                <w:sz w:val="16"/>
                <w:szCs w:val="16"/>
              </w:rPr>
            </w:pPr>
            <w:r>
              <w:rPr>
                <w:sz w:val="16"/>
                <w:szCs w:val="16"/>
              </w:rPr>
              <w:t>2</w:t>
            </w:r>
          </w:p>
        </w:tc>
        <w:tc>
          <w:tcPr>
            <w:tcW w:w="284" w:type="dxa"/>
            <w:shd w:val="solid" w:color="FFFFFF" w:fill="auto"/>
          </w:tcPr>
          <w:p w14:paraId="20D274E3" w14:textId="6CC9E2BB" w:rsidR="001B1E03" w:rsidRDefault="001B1E03" w:rsidP="001B1E03">
            <w:pPr>
              <w:pStyle w:val="TAC"/>
              <w:rPr>
                <w:sz w:val="16"/>
                <w:szCs w:val="16"/>
              </w:rPr>
            </w:pPr>
            <w:r>
              <w:rPr>
                <w:sz w:val="16"/>
                <w:szCs w:val="16"/>
              </w:rPr>
              <w:t>F</w:t>
            </w:r>
          </w:p>
        </w:tc>
        <w:tc>
          <w:tcPr>
            <w:tcW w:w="5293" w:type="dxa"/>
            <w:shd w:val="solid" w:color="FFFFFF" w:fill="auto"/>
          </w:tcPr>
          <w:p w14:paraId="44DADBDE" w14:textId="52976ED5" w:rsidR="001B1E03" w:rsidRPr="002B3007" w:rsidRDefault="001B1E03" w:rsidP="001B1E03">
            <w:pPr>
              <w:pStyle w:val="TAL"/>
            </w:pPr>
            <w:r w:rsidRPr="001B1E03">
              <w:t>Correcting handling of authentication synchronisation error</w:t>
            </w:r>
          </w:p>
        </w:tc>
        <w:tc>
          <w:tcPr>
            <w:tcW w:w="708" w:type="dxa"/>
            <w:shd w:val="solid" w:color="FFFFFF" w:fill="auto"/>
          </w:tcPr>
          <w:p w14:paraId="1B319E5B" w14:textId="7389D546" w:rsidR="001B1E03" w:rsidRPr="0081129F" w:rsidRDefault="001B1E03" w:rsidP="001B1E03">
            <w:pPr>
              <w:pStyle w:val="TAC"/>
              <w:rPr>
                <w:sz w:val="16"/>
                <w:szCs w:val="16"/>
                <w:lang w:eastAsia="zh-CN"/>
              </w:rPr>
            </w:pPr>
            <w:r>
              <w:rPr>
                <w:sz w:val="16"/>
                <w:szCs w:val="16"/>
                <w:lang w:eastAsia="zh-CN"/>
              </w:rPr>
              <w:t>17.3.0</w:t>
            </w:r>
          </w:p>
        </w:tc>
      </w:tr>
      <w:tr w:rsidR="00EB5E1A" w:rsidRPr="003878F9" w14:paraId="24DA1795" w14:textId="77777777" w:rsidTr="00CD325D">
        <w:tc>
          <w:tcPr>
            <w:tcW w:w="800" w:type="dxa"/>
            <w:shd w:val="solid" w:color="FFFFFF" w:fill="auto"/>
          </w:tcPr>
          <w:p w14:paraId="570E62DE" w14:textId="3C58110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DF3B1BE" w14:textId="19921F2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8F6B0B8" w14:textId="7F587D29" w:rsidR="00EB5E1A" w:rsidRPr="002B3007" w:rsidRDefault="00EB5E1A" w:rsidP="00EB5E1A">
            <w:pPr>
              <w:pStyle w:val="TAC"/>
              <w:rPr>
                <w:sz w:val="16"/>
                <w:szCs w:val="16"/>
                <w:lang w:eastAsia="zh-CN"/>
              </w:rPr>
            </w:pPr>
            <w:r w:rsidRPr="005D2BD3">
              <w:rPr>
                <w:sz w:val="16"/>
                <w:szCs w:val="16"/>
                <w:lang w:eastAsia="zh-CN"/>
              </w:rPr>
              <w:t>CP-223149</w:t>
            </w:r>
          </w:p>
        </w:tc>
        <w:tc>
          <w:tcPr>
            <w:tcW w:w="567" w:type="dxa"/>
            <w:shd w:val="solid" w:color="FFFFFF" w:fill="auto"/>
          </w:tcPr>
          <w:p w14:paraId="5AE675DB" w14:textId="2B66D4A3" w:rsidR="00EB5E1A" w:rsidRDefault="00EB5E1A" w:rsidP="00EB5E1A">
            <w:pPr>
              <w:pStyle w:val="TAL"/>
              <w:rPr>
                <w:sz w:val="16"/>
                <w:szCs w:val="16"/>
              </w:rPr>
            </w:pPr>
            <w:r>
              <w:rPr>
                <w:sz w:val="16"/>
                <w:szCs w:val="16"/>
              </w:rPr>
              <w:t>0205</w:t>
            </w:r>
          </w:p>
        </w:tc>
        <w:tc>
          <w:tcPr>
            <w:tcW w:w="283" w:type="dxa"/>
            <w:shd w:val="solid" w:color="FFFFFF" w:fill="auto"/>
          </w:tcPr>
          <w:p w14:paraId="56444BCB" w14:textId="3F02545E" w:rsidR="00EB5E1A" w:rsidRDefault="00EB5E1A" w:rsidP="00EB5E1A">
            <w:pPr>
              <w:pStyle w:val="TAC"/>
              <w:rPr>
                <w:sz w:val="16"/>
                <w:szCs w:val="16"/>
              </w:rPr>
            </w:pPr>
            <w:r>
              <w:rPr>
                <w:sz w:val="16"/>
                <w:szCs w:val="16"/>
              </w:rPr>
              <w:t>1</w:t>
            </w:r>
          </w:p>
        </w:tc>
        <w:tc>
          <w:tcPr>
            <w:tcW w:w="284" w:type="dxa"/>
            <w:shd w:val="solid" w:color="FFFFFF" w:fill="auto"/>
          </w:tcPr>
          <w:p w14:paraId="151C808B" w14:textId="0FC2EB21" w:rsidR="00EB5E1A" w:rsidRDefault="00EB5E1A" w:rsidP="00EB5E1A">
            <w:pPr>
              <w:pStyle w:val="TAC"/>
              <w:rPr>
                <w:sz w:val="16"/>
                <w:szCs w:val="16"/>
              </w:rPr>
            </w:pPr>
            <w:r>
              <w:rPr>
                <w:sz w:val="16"/>
                <w:szCs w:val="16"/>
              </w:rPr>
              <w:t>F</w:t>
            </w:r>
          </w:p>
        </w:tc>
        <w:tc>
          <w:tcPr>
            <w:tcW w:w="5293" w:type="dxa"/>
            <w:shd w:val="solid" w:color="FFFFFF" w:fill="auto"/>
          </w:tcPr>
          <w:p w14:paraId="017C0727" w14:textId="29C173BB" w:rsidR="00EB5E1A" w:rsidRPr="002B3007" w:rsidRDefault="00EB5E1A" w:rsidP="00EB5E1A">
            <w:pPr>
              <w:pStyle w:val="TAL"/>
            </w:pPr>
            <w:r w:rsidRPr="00B75484">
              <w:t>Correction for &lt;key-request&gt; handling</w:t>
            </w:r>
          </w:p>
        </w:tc>
        <w:tc>
          <w:tcPr>
            <w:tcW w:w="708" w:type="dxa"/>
            <w:shd w:val="solid" w:color="FFFFFF" w:fill="auto"/>
          </w:tcPr>
          <w:p w14:paraId="0E2B0E8E" w14:textId="5C1022E5"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1C71440" w14:textId="77777777" w:rsidTr="00CD325D">
        <w:tc>
          <w:tcPr>
            <w:tcW w:w="800" w:type="dxa"/>
            <w:shd w:val="solid" w:color="FFFFFF" w:fill="auto"/>
          </w:tcPr>
          <w:p w14:paraId="0963C1E8" w14:textId="15C1B3F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312A17E" w14:textId="43220FA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CCA522B" w14:textId="14DCF76A" w:rsidR="00EB5E1A" w:rsidRPr="005D2BD3" w:rsidRDefault="00EB5E1A" w:rsidP="00EB5E1A">
            <w:pPr>
              <w:pStyle w:val="TAC"/>
              <w:rPr>
                <w:sz w:val="16"/>
                <w:szCs w:val="16"/>
                <w:lang w:eastAsia="zh-CN"/>
              </w:rPr>
            </w:pPr>
            <w:r w:rsidRPr="005A670C">
              <w:rPr>
                <w:sz w:val="16"/>
                <w:szCs w:val="16"/>
                <w:lang w:eastAsia="zh-CN"/>
              </w:rPr>
              <w:t>CP-223148</w:t>
            </w:r>
          </w:p>
        </w:tc>
        <w:tc>
          <w:tcPr>
            <w:tcW w:w="567" w:type="dxa"/>
            <w:shd w:val="solid" w:color="FFFFFF" w:fill="auto"/>
          </w:tcPr>
          <w:p w14:paraId="48BEE49B" w14:textId="54699498" w:rsidR="00EB5E1A" w:rsidRDefault="00EB5E1A" w:rsidP="00EB5E1A">
            <w:pPr>
              <w:pStyle w:val="TAL"/>
              <w:rPr>
                <w:sz w:val="16"/>
                <w:szCs w:val="16"/>
              </w:rPr>
            </w:pPr>
            <w:r>
              <w:rPr>
                <w:sz w:val="16"/>
                <w:szCs w:val="16"/>
              </w:rPr>
              <w:t>0206</w:t>
            </w:r>
          </w:p>
        </w:tc>
        <w:tc>
          <w:tcPr>
            <w:tcW w:w="283" w:type="dxa"/>
            <w:shd w:val="solid" w:color="FFFFFF" w:fill="auto"/>
          </w:tcPr>
          <w:p w14:paraId="5E54F5DC" w14:textId="4DF62352" w:rsidR="00EB5E1A" w:rsidRDefault="00EB5E1A" w:rsidP="00EB5E1A">
            <w:pPr>
              <w:pStyle w:val="TAC"/>
              <w:rPr>
                <w:sz w:val="16"/>
                <w:szCs w:val="16"/>
              </w:rPr>
            </w:pPr>
            <w:r>
              <w:rPr>
                <w:sz w:val="16"/>
                <w:szCs w:val="16"/>
              </w:rPr>
              <w:t>2</w:t>
            </w:r>
          </w:p>
        </w:tc>
        <w:tc>
          <w:tcPr>
            <w:tcW w:w="284" w:type="dxa"/>
            <w:shd w:val="solid" w:color="FFFFFF" w:fill="auto"/>
          </w:tcPr>
          <w:p w14:paraId="7C68D3CE" w14:textId="7B5EA069" w:rsidR="00EB5E1A" w:rsidRDefault="00EB5E1A" w:rsidP="00EB5E1A">
            <w:pPr>
              <w:pStyle w:val="TAC"/>
              <w:rPr>
                <w:sz w:val="16"/>
                <w:szCs w:val="16"/>
              </w:rPr>
            </w:pPr>
            <w:r>
              <w:rPr>
                <w:sz w:val="16"/>
                <w:szCs w:val="16"/>
              </w:rPr>
              <w:t>F</w:t>
            </w:r>
          </w:p>
        </w:tc>
        <w:tc>
          <w:tcPr>
            <w:tcW w:w="5293" w:type="dxa"/>
            <w:shd w:val="solid" w:color="FFFFFF" w:fill="auto"/>
          </w:tcPr>
          <w:p w14:paraId="5C9292B3" w14:textId="035807B5" w:rsidR="00EB5E1A" w:rsidRPr="00B75484" w:rsidRDefault="00EB5E1A" w:rsidP="00EB5E1A">
            <w:pPr>
              <w:pStyle w:val="TAL"/>
            </w:pPr>
            <w:r>
              <w:rPr>
                <w:noProof/>
                <w:lang w:eastAsia="zh-CN"/>
              </w:rPr>
              <w:t>C</w:t>
            </w:r>
            <w:r>
              <w:rPr>
                <w:rFonts w:hint="eastAsia"/>
                <w:noProof/>
                <w:lang w:eastAsia="zh-CN"/>
              </w:rPr>
              <w:t>la</w:t>
            </w:r>
            <w:r>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64F30A3" w14:textId="77777777" w:rsidTr="00CD325D">
        <w:tc>
          <w:tcPr>
            <w:tcW w:w="800" w:type="dxa"/>
            <w:shd w:val="solid" w:color="FFFFFF" w:fill="auto"/>
          </w:tcPr>
          <w:p w14:paraId="2670D993" w14:textId="0CBF5C5A"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257A77B" w14:textId="2446A4A4"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7C0F3AD" w14:textId="1858E6BD" w:rsidR="00EB5E1A" w:rsidRPr="005A670C" w:rsidRDefault="00EB5E1A" w:rsidP="00EB5E1A">
            <w:pPr>
              <w:pStyle w:val="TAC"/>
              <w:rPr>
                <w:sz w:val="16"/>
                <w:szCs w:val="16"/>
                <w:lang w:eastAsia="zh-CN"/>
              </w:rPr>
            </w:pPr>
            <w:r w:rsidRPr="00CD760B">
              <w:rPr>
                <w:sz w:val="16"/>
                <w:szCs w:val="16"/>
                <w:lang w:eastAsia="zh-CN"/>
              </w:rPr>
              <w:t>CP-223149</w:t>
            </w:r>
          </w:p>
        </w:tc>
        <w:tc>
          <w:tcPr>
            <w:tcW w:w="567" w:type="dxa"/>
            <w:shd w:val="solid" w:color="FFFFFF" w:fill="auto"/>
          </w:tcPr>
          <w:p w14:paraId="1050ED19" w14:textId="3548DBED" w:rsidR="00EB5E1A" w:rsidRDefault="00EB5E1A" w:rsidP="00EB5E1A">
            <w:pPr>
              <w:pStyle w:val="TAL"/>
              <w:rPr>
                <w:sz w:val="16"/>
                <w:szCs w:val="16"/>
              </w:rPr>
            </w:pPr>
            <w:r>
              <w:rPr>
                <w:sz w:val="16"/>
                <w:szCs w:val="16"/>
              </w:rPr>
              <w:t>0207</w:t>
            </w:r>
          </w:p>
        </w:tc>
        <w:tc>
          <w:tcPr>
            <w:tcW w:w="283" w:type="dxa"/>
            <w:shd w:val="solid" w:color="FFFFFF" w:fill="auto"/>
          </w:tcPr>
          <w:p w14:paraId="0BA482DF" w14:textId="70077F3A" w:rsidR="00EB5E1A" w:rsidRDefault="00EB5E1A" w:rsidP="00EB5E1A">
            <w:pPr>
              <w:pStyle w:val="TAC"/>
              <w:rPr>
                <w:sz w:val="16"/>
                <w:szCs w:val="16"/>
              </w:rPr>
            </w:pPr>
            <w:r>
              <w:rPr>
                <w:sz w:val="16"/>
                <w:szCs w:val="16"/>
              </w:rPr>
              <w:t>1</w:t>
            </w:r>
          </w:p>
        </w:tc>
        <w:tc>
          <w:tcPr>
            <w:tcW w:w="284" w:type="dxa"/>
            <w:shd w:val="solid" w:color="FFFFFF" w:fill="auto"/>
          </w:tcPr>
          <w:p w14:paraId="413D4DA0" w14:textId="7CD49331" w:rsidR="00EB5E1A" w:rsidRDefault="00EB5E1A" w:rsidP="00EB5E1A">
            <w:pPr>
              <w:pStyle w:val="TAC"/>
              <w:rPr>
                <w:sz w:val="16"/>
                <w:szCs w:val="16"/>
              </w:rPr>
            </w:pPr>
            <w:r>
              <w:rPr>
                <w:sz w:val="16"/>
                <w:szCs w:val="16"/>
              </w:rPr>
              <w:t>F</w:t>
            </w:r>
          </w:p>
        </w:tc>
        <w:tc>
          <w:tcPr>
            <w:tcW w:w="5293" w:type="dxa"/>
            <w:shd w:val="solid" w:color="FFFFFF" w:fill="auto"/>
          </w:tcPr>
          <w:p w14:paraId="67D7B7D5" w14:textId="38190D7F" w:rsidR="00EB5E1A" w:rsidRDefault="00EB5E1A" w:rsidP="00EB5E1A">
            <w:pPr>
              <w:pStyle w:val="TAL"/>
              <w:rPr>
                <w:noProof/>
                <w:lang w:eastAsia="zh-CN"/>
              </w:rPr>
            </w:pPr>
            <w:r w:rsidRPr="00CD760B">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72CB910" w14:textId="77777777" w:rsidTr="00CD325D">
        <w:tc>
          <w:tcPr>
            <w:tcW w:w="800" w:type="dxa"/>
            <w:shd w:val="solid" w:color="FFFFFF" w:fill="auto"/>
          </w:tcPr>
          <w:p w14:paraId="2309A50D" w14:textId="4526E70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40DB6F8" w14:textId="007A6512"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D311A5D" w14:textId="130B31E1" w:rsidR="00EB5E1A" w:rsidRPr="00CD760B" w:rsidRDefault="00EB5E1A" w:rsidP="00EB5E1A">
            <w:pPr>
              <w:pStyle w:val="TAC"/>
              <w:rPr>
                <w:sz w:val="16"/>
                <w:szCs w:val="16"/>
                <w:lang w:eastAsia="zh-CN"/>
              </w:rPr>
            </w:pPr>
            <w:r w:rsidRPr="0001692A">
              <w:rPr>
                <w:sz w:val="16"/>
                <w:szCs w:val="16"/>
                <w:lang w:eastAsia="zh-CN"/>
              </w:rPr>
              <w:t>CP-223148</w:t>
            </w:r>
          </w:p>
        </w:tc>
        <w:tc>
          <w:tcPr>
            <w:tcW w:w="567" w:type="dxa"/>
            <w:shd w:val="solid" w:color="FFFFFF" w:fill="auto"/>
          </w:tcPr>
          <w:p w14:paraId="3FCD4C8F" w14:textId="0DE60D3F" w:rsidR="00EB5E1A" w:rsidRDefault="00EB5E1A" w:rsidP="00EB5E1A">
            <w:pPr>
              <w:pStyle w:val="TAL"/>
              <w:rPr>
                <w:sz w:val="16"/>
                <w:szCs w:val="16"/>
              </w:rPr>
            </w:pPr>
            <w:r>
              <w:rPr>
                <w:sz w:val="16"/>
                <w:szCs w:val="16"/>
              </w:rPr>
              <w:t>0208</w:t>
            </w:r>
          </w:p>
        </w:tc>
        <w:tc>
          <w:tcPr>
            <w:tcW w:w="283" w:type="dxa"/>
            <w:shd w:val="solid" w:color="FFFFFF" w:fill="auto"/>
          </w:tcPr>
          <w:p w14:paraId="41FEDD92" w14:textId="21B4C2F2" w:rsidR="00EB5E1A" w:rsidRDefault="00EB5E1A" w:rsidP="00EB5E1A">
            <w:pPr>
              <w:pStyle w:val="TAC"/>
              <w:rPr>
                <w:sz w:val="16"/>
                <w:szCs w:val="16"/>
              </w:rPr>
            </w:pPr>
            <w:r>
              <w:rPr>
                <w:sz w:val="16"/>
                <w:szCs w:val="16"/>
              </w:rPr>
              <w:t>1</w:t>
            </w:r>
          </w:p>
        </w:tc>
        <w:tc>
          <w:tcPr>
            <w:tcW w:w="284" w:type="dxa"/>
            <w:shd w:val="solid" w:color="FFFFFF" w:fill="auto"/>
          </w:tcPr>
          <w:p w14:paraId="6986F8C9" w14:textId="170B8CB6" w:rsidR="00EB5E1A" w:rsidRDefault="00EB5E1A" w:rsidP="00EB5E1A">
            <w:pPr>
              <w:pStyle w:val="TAC"/>
              <w:rPr>
                <w:sz w:val="16"/>
                <w:szCs w:val="16"/>
              </w:rPr>
            </w:pPr>
            <w:r>
              <w:rPr>
                <w:sz w:val="16"/>
                <w:szCs w:val="16"/>
              </w:rPr>
              <w:t>F</w:t>
            </w:r>
          </w:p>
        </w:tc>
        <w:tc>
          <w:tcPr>
            <w:tcW w:w="5293" w:type="dxa"/>
            <w:shd w:val="solid" w:color="FFFFFF" w:fill="auto"/>
          </w:tcPr>
          <w:p w14:paraId="7A03338C" w14:textId="116CDAC9" w:rsidR="00EB5E1A" w:rsidRPr="00CD760B" w:rsidRDefault="00EB5E1A" w:rsidP="00EB5E1A">
            <w:pPr>
              <w:pStyle w:val="TAL"/>
              <w:rPr>
                <w:noProof/>
                <w:lang w:eastAsia="zh-CN"/>
              </w:rPr>
            </w:pPr>
            <w:r w:rsidRPr="0001692A">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3878F9" w:rsidRDefault="00EB5E1A" w:rsidP="00EB5E1A">
            <w:pPr>
              <w:pStyle w:val="TAC"/>
              <w:rPr>
                <w:sz w:val="16"/>
                <w:szCs w:val="16"/>
                <w:lang w:eastAsia="zh-CN"/>
              </w:rPr>
            </w:pPr>
            <w:r w:rsidRPr="0081129F">
              <w:rPr>
                <w:sz w:val="16"/>
                <w:szCs w:val="16"/>
                <w:lang w:eastAsia="zh-CN"/>
              </w:rPr>
              <w:t>17.3.0</w:t>
            </w:r>
          </w:p>
        </w:tc>
      </w:tr>
      <w:tr w:rsidR="001B1E03" w:rsidRPr="003878F9" w14:paraId="5A17FC42" w14:textId="77777777" w:rsidTr="00CD325D">
        <w:tc>
          <w:tcPr>
            <w:tcW w:w="800" w:type="dxa"/>
            <w:shd w:val="solid" w:color="FFFFFF" w:fill="auto"/>
          </w:tcPr>
          <w:p w14:paraId="429690B7" w14:textId="2F9E6B93"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253A99EB" w14:textId="6B91A4E4"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542F9341" w14:textId="0E9FD192" w:rsidR="001B1E03" w:rsidRPr="0001692A" w:rsidRDefault="00400FFE" w:rsidP="001B1E03">
            <w:pPr>
              <w:pStyle w:val="TAC"/>
              <w:rPr>
                <w:sz w:val="16"/>
                <w:szCs w:val="16"/>
                <w:lang w:eastAsia="zh-CN"/>
              </w:rPr>
            </w:pPr>
            <w:r w:rsidRPr="00400FFE">
              <w:rPr>
                <w:sz w:val="16"/>
                <w:szCs w:val="16"/>
                <w:lang w:eastAsia="zh-CN"/>
              </w:rPr>
              <w:t>CP-223149</w:t>
            </w:r>
          </w:p>
        </w:tc>
        <w:tc>
          <w:tcPr>
            <w:tcW w:w="567" w:type="dxa"/>
            <w:shd w:val="solid" w:color="FFFFFF" w:fill="auto"/>
          </w:tcPr>
          <w:p w14:paraId="4030F802" w14:textId="019C1B32" w:rsidR="001B1E03" w:rsidRDefault="00F80DDB" w:rsidP="001B1E03">
            <w:pPr>
              <w:pStyle w:val="TAL"/>
              <w:rPr>
                <w:sz w:val="16"/>
                <w:szCs w:val="16"/>
              </w:rPr>
            </w:pPr>
            <w:r>
              <w:rPr>
                <w:sz w:val="16"/>
                <w:szCs w:val="16"/>
              </w:rPr>
              <w:t>0209</w:t>
            </w:r>
          </w:p>
        </w:tc>
        <w:tc>
          <w:tcPr>
            <w:tcW w:w="283" w:type="dxa"/>
            <w:shd w:val="solid" w:color="FFFFFF" w:fill="auto"/>
          </w:tcPr>
          <w:p w14:paraId="31A744F0" w14:textId="648E19BC" w:rsidR="001B1E03" w:rsidRDefault="00F80DDB" w:rsidP="001B1E03">
            <w:pPr>
              <w:pStyle w:val="TAC"/>
              <w:rPr>
                <w:sz w:val="16"/>
                <w:szCs w:val="16"/>
              </w:rPr>
            </w:pPr>
            <w:r>
              <w:rPr>
                <w:sz w:val="16"/>
                <w:szCs w:val="16"/>
              </w:rPr>
              <w:t>1</w:t>
            </w:r>
          </w:p>
        </w:tc>
        <w:tc>
          <w:tcPr>
            <w:tcW w:w="284" w:type="dxa"/>
            <w:shd w:val="solid" w:color="FFFFFF" w:fill="auto"/>
          </w:tcPr>
          <w:p w14:paraId="790C675A" w14:textId="060A593F" w:rsidR="001B1E03" w:rsidRDefault="00F80DDB" w:rsidP="001B1E03">
            <w:pPr>
              <w:pStyle w:val="TAC"/>
              <w:rPr>
                <w:sz w:val="16"/>
                <w:szCs w:val="16"/>
              </w:rPr>
            </w:pPr>
            <w:r>
              <w:rPr>
                <w:sz w:val="16"/>
                <w:szCs w:val="16"/>
              </w:rPr>
              <w:t>F</w:t>
            </w:r>
          </w:p>
        </w:tc>
        <w:tc>
          <w:tcPr>
            <w:tcW w:w="5293" w:type="dxa"/>
            <w:shd w:val="solid" w:color="FFFFFF" w:fill="auto"/>
          </w:tcPr>
          <w:p w14:paraId="6BE5E26D" w14:textId="64E46F6D" w:rsidR="001B1E03" w:rsidRPr="0001692A" w:rsidRDefault="00400FFE" w:rsidP="001B1E03">
            <w:pPr>
              <w:pStyle w:val="TAL"/>
              <w:rPr>
                <w:noProof/>
                <w:lang w:eastAsia="zh-CN"/>
              </w:rPr>
            </w:pPr>
            <w:r w:rsidRPr="00400FFE">
              <w:rPr>
                <w:noProof/>
                <w:lang w:eastAsia="zh-CN"/>
              </w:rPr>
              <w:t>Default DRX for direct link establishment</w:t>
            </w:r>
          </w:p>
        </w:tc>
        <w:tc>
          <w:tcPr>
            <w:tcW w:w="708" w:type="dxa"/>
            <w:shd w:val="solid" w:color="FFFFFF" w:fill="auto"/>
          </w:tcPr>
          <w:p w14:paraId="6D2C5DD1" w14:textId="5C04C4F2" w:rsidR="001B1E03" w:rsidRPr="0081129F" w:rsidRDefault="001B1E03" w:rsidP="001B1E03">
            <w:pPr>
              <w:pStyle w:val="TAC"/>
              <w:rPr>
                <w:sz w:val="16"/>
                <w:szCs w:val="16"/>
                <w:lang w:eastAsia="zh-CN"/>
              </w:rPr>
            </w:pPr>
            <w:r w:rsidRPr="0048194B">
              <w:rPr>
                <w:sz w:val="16"/>
                <w:szCs w:val="16"/>
                <w:lang w:eastAsia="zh-CN"/>
              </w:rPr>
              <w:t>17.3.0</w:t>
            </w:r>
          </w:p>
        </w:tc>
      </w:tr>
      <w:tr w:rsidR="001B1E03" w:rsidRPr="003878F9" w14:paraId="65B77686" w14:textId="77777777" w:rsidTr="00CD325D">
        <w:tc>
          <w:tcPr>
            <w:tcW w:w="800" w:type="dxa"/>
            <w:shd w:val="solid" w:color="FFFFFF" w:fill="auto"/>
          </w:tcPr>
          <w:p w14:paraId="2372A976" w14:textId="4D6FAB66" w:rsidR="001B1E03" w:rsidRDefault="001B1E03" w:rsidP="001B1E03">
            <w:pPr>
              <w:pStyle w:val="TAC"/>
              <w:rPr>
                <w:sz w:val="16"/>
                <w:szCs w:val="16"/>
                <w:lang w:eastAsia="zh-CN"/>
              </w:rPr>
            </w:pPr>
            <w:r>
              <w:rPr>
                <w:sz w:val="16"/>
                <w:szCs w:val="16"/>
                <w:lang w:eastAsia="zh-CN"/>
              </w:rPr>
              <w:t>2022-12</w:t>
            </w:r>
          </w:p>
        </w:tc>
        <w:tc>
          <w:tcPr>
            <w:tcW w:w="800" w:type="dxa"/>
            <w:shd w:val="solid" w:color="FFFFFF" w:fill="auto"/>
          </w:tcPr>
          <w:p w14:paraId="00DBD356" w14:textId="500F4989" w:rsidR="001B1E03" w:rsidRDefault="001B1E03" w:rsidP="001B1E03">
            <w:pPr>
              <w:pStyle w:val="TAC"/>
              <w:rPr>
                <w:sz w:val="16"/>
                <w:szCs w:val="16"/>
                <w:lang w:eastAsia="zh-CN"/>
              </w:rPr>
            </w:pPr>
            <w:r>
              <w:rPr>
                <w:sz w:val="16"/>
                <w:szCs w:val="16"/>
                <w:lang w:eastAsia="zh-CN"/>
              </w:rPr>
              <w:t>CT#98e</w:t>
            </w:r>
          </w:p>
        </w:tc>
        <w:tc>
          <w:tcPr>
            <w:tcW w:w="904" w:type="dxa"/>
            <w:shd w:val="solid" w:color="FFFFFF" w:fill="auto"/>
          </w:tcPr>
          <w:p w14:paraId="0C4737F4" w14:textId="77F74F4F" w:rsidR="001B1E03" w:rsidRPr="0001692A" w:rsidRDefault="00403753" w:rsidP="001B1E03">
            <w:pPr>
              <w:pStyle w:val="TAC"/>
              <w:rPr>
                <w:sz w:val="16"/>
                <w:szCs w:val="16"/>
                <w:lang w:eastAsia="zh-CN"/>
              </w:rPr>
            </w:pPr>
            <w:r w:rsidRPr="00403753">
              <w:rPr>
                <w:sz w:val="16"/>
                <w:szCs w:val="16"/>
                <w:lang w:eastAsia="zh-CN"/>
              </w:rPr>
              <w:t>CP-223149</w:t>
            </w:r>
          </w:p>
        </w:tc>
        <w:tc>
          <w:tcPr>
            <w:tcW w:w="567" w:type="dxa"/>
            <w:shd w:val="solid" w:color="FFFFFF" w:fill="auto"/>
          </w:tcPr>
          <w:p w14:paraId="233A377A" w14:textId="381447E9" w:rsidR="001B1E03" w:rsidRDefault="006E4CD5" w:rsidP="001B1E03">
            <w:pPr>
              <w:pStyle w:val="TAL"/>
              <w:rPr>
                <w:sz w:val="16"/>
                <w:szCs w:val="16"/>
              </w:rPr>
            </w:pPr>
            <w:r>
              <w:rPr>
                <w:sz w:val="16"/>
                <w:szCs w:val="16"/>
              </w:rPr>
              <w:t>0210</w:t>
            </w:r>
          </w:p>
        </w:tc>
        <w:tc>
          <w:tcPr>
            <w:tcW w:w="283" w:type="dxa"/>
            <w:shd w:val="solid" w:color="FFFFFF" w:fill="auto"/>
          </w:tcPr>
          <w:p w14:paraId="0B6F0C44" w14:textId="208EB35C" w:rsidR="001B1E03" w:rsidRDefault="006E4CD5" w:rsidP="001B1E03">
            <w:pPr>
              <w:pStyle w:val="TAC"/>
              <w:rPr>
                <w:sz w:val="16"/>
                <w:szCs w:val="16"/>
              </w:rPr>
            </w:pPr>
            <w:r>
              <w:rPr>
                <w:sz w:val="16"/>
                <w:szCs w:val="16"/>
              </w:rPr>
              <w:t>2</w:t>
            </w:r>
          </w:p>
        </w:tc>
        <w:tc>
          <w:tcPr>
            <w:tcW w:w="284" w:type="dxa"/>
            <w:shd w:val="solid" w:color="FFFFFF" w:fill="auto"/>
          </w:tcPr>
          <w:p w14:paraId="3E364CBB" w14:textId="1503937C" w:rsidR="001B1E03" w:rsidRDefault="006E4CD5" w:rsidP="001B1E03">
            <w:pPr>
              <w:pStyle w:val="TAC"/>
              <w:rPr>
                <w:sz w:val="16"/>
                <w:szCs w:val="16"/>
              </w:rPr>
            </w:pPr>
            <w:r>
              <w:rPr>
                <w:sz w:val="16"/>
                <w:szCs w:val="16"/>
              </w:rPr>
              <w:t>F</w:t>
            </w:r>
          </w:p>
        </w:tc>
        <w:tc>
          <w:tcPr>
            <w:tcW w:w="5293" w:type="dxa"/>
            <w:shd w:val="solid" w:color="FFFFFF" w:fill="auto"/>
          </w:tcPr>
          <w:p w14:paraId="442A70B9" w14:textId="60B63C15" w:rsidR="001B1E03" w:rsidRPr="0001692A" w:rsidRDefault="00403753" w:rsidP="001B1E03">
            <w:pPr>
              <w:pStyle w:val="TAL"/>
              <w:rPr>
                <w:noProof/>
                <w:lang w:eastAsia="zh-CN"/>
              </w:rPr>
            </w:pPr>
            <w:r w:rsidRPr="00403753">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81129F" w:rsidRDefault="001B1E03" w:rsidP="001B1E03">
            <w:pPr>
              <w:pStyle w:val="TAC"/>
              <w:rPr>
                <w:sz w:val="16"/>
                <w:szCs w:val="16"/>
                <w:lang w:eastAsia="zh-CN"/>
              </w:rPr>
            </w:pPr>
            <w:r w:rsidRPr="0048194B">
              <w:rPr>
                <w:sz w:val="16"/>
                <w:szCs w:val="16"/>
                <w:lang w:eastAsia="zh-CN"/>
              </w:rPr>
              <w:t>17.3.0</w:t>
            </w:r>
          </w:p>
        </w:tc>
      </w:tr>
      <w:tr w:rsidR="00EB5E1A" w:rsidRPr="003878F9" w14:paraId="7EA8D7CD" w14:textId="77777777" w:rsidTr="00CD325D">
        <w:tc>
          <w:tcPr>
            <w:tcW w:w="800" w:type="dxa"/>
            <w:shd w:val="solid" w:color="FFFFFF" w:fill="auto"/>
          </w:tcPr>
          <w:p w14:paraId="046BA4E4" w14:textId="72840F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0A17155" w14:textId="4F4E935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C858DB1" w14:textId="0BAD5965" w:rsidR="00EB5E1A" w:rsidRPr="0001692A" w:rsidRDefault="00EB5E1A" w:rsidP="00EB5E1A">
            <w:pPr>
              <w:pStyle w:val="TAC"/>
              <w:rPr>
                <w:sz w:val="16"/>
                <w:szCs w:val="16"/>
                <w:lang w:eastAsia="zh-CN"/>
              </w:rPr>
            </w:pPr>
            <w:r w:rsidRPr="0089345D">
              <w:rPr>
                <w:sz w:val="16"/>
                <w:szCs w:val="16"/>
                <w:lang w:eastAsia="zh-CN"/>
              </w:rPr>
              <w:t>CP-223149</w:t>
            </w:r>
          </w:p>
        </w:tc>
        <w:tc>
          <w:tcPr>
            <w:tcW w:w="567" w:type="dxa"/>
            <w:shd w:val="solid" w:color="FFFFFF" w:fill="auto"/>
          </w:tcPr>
          <w:p w14:paraId="6A998189" w14:textId="06E9719D" w:rsidR="00EB5E1A" w:rsidRDefault="00EB5E1A" w:rsidP="00EB5E1A">
            <w:pPr>
              <w:pStyle w:val="TAL"/>
              <w:rPr>
                <w:sz w:val="16"/>
                <w:szCs w:val="16"/>
              </w:rPr>
            </w:pPr>
            <w:r>
              <w:rPr>
                <w:sz w:val="16"/>
                <w:szCs w:val="16"/>
              </w:rPr>
              <w:t>0211</w:t>
            </w:r>
          </w:p>
        </w:tc>
        <w:tc>
          <w:tcPr>
            <w:tcW w:w="283" w:type="dxa"/>
            <w:shd w:val="solid" w:color="FFFFFF" w:fill="auto"/>
          </w:tcPr>
          <w:p w14:paraId="1E0B547D" w14:textId="2628DE35" w:rsidR="00EB5E1A" w:rsidRDefault="00EB5E1A" w:rsidP="00EB5E1A">
            <w:pPr>
              <w:pStyle w:val="TAC"/>
              <w:rPr>
                <w:sz w:val="16"/>
                <w:szCs w:val="16"/>
              </w:rPr>
            </w:pPr>
            <w:r>
              <w:rPr>
                <w:sz w:val="16"/>
                <w:szCs w:val="16"/>
              </w:rPr>
              <w:t>1</w:t>
            </w:r>
          </w:p>
        </w:tc>
        <w:tc>
          <w:tcPr>
            <w:tcW w:w="284" w:type="dxa"/>
            <w:shd w:val="solid" w:color="FFFFFF" w:fill="auto"/>
          </w:tcPr>
          <w:p w14:paraId="33B51295" w14:textId="27E1DB8A" w:rsidR="00EB5E1A" w:rsidRDefault="00EB5E1A" w:rsidP="00EB5E1A">
            <w:pPr>
              <w:pStyle w:val="TAC"/>
              <w:rPr>
                <w:sz w:val="16"/>
                <w:szCs w:val="16"/>
              </w:rPr>
            </w:pPr>
            <w:r>
              <w:rPr>
                <w:sz w:val="16"/>
                <w:szCs w:val="16"/>
              </w:rPr>
              <w:t>F</w:t>
            </w:r>
          </w:p>
        </w:tc>
        <w:tc>
          <w:tcPr>
            <w:tcW w:w="5293" w:type="dxa"/>
            <w:shd w:val="solid" w:color="FFFFFF" w:fill="auto"/>
          </w:tcPr>
          <w:p w14:paraId="4496A96F" w14:textId="33AF6FC8" w:rsidR="00EB5E1A" w:rsidRPr="0001692A" w:rsidRDefault="00EB5E1A" w:rsidP="00EB5E1A">
            <w:pPr>
              <w:pStyle w:val="TAL"/>
              <w:rPr>
                <w:noProof/>
                <w:lang w:eastAsia="zh-CN"/>
              </w:rPr>
            </w:pPr>
            <w:r>
              <w:t>O</w:t>
            </w:r>
            <w:r>
              <w:rPr>
                <w:rFonts w:hint="eastAsia"/>
                <w:lang w:eastAsia="zh-CN"/>
              </w:rPr>
              <w:t>p</w:t>
            </w:r>
            <w:r>
              <w:rPr>
                <w:lang w:eastAsia="zh-CN"/>
              </w:rPr>
              <w:t>tional to provision N3IWF selection infomation to the UEt</w:t>
            </w:r>
          </w:p>
        </w:tc>
        <w:tc>
          <w:tcPr>
            <w:tcW w:w="708" w:type="dxa"/>
            <w:shd w:val="solid" w:color="FFFFFF" w:fill="auto"/>
          </w:tcPr>
          <w:p w14:paraId="62EECFDA" w14:textId="092A654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2C3E179" w14:textId="77777777" w:rsidTr="00CD325D">
        <w:tc>
          <w:tcPr>
            <w:tcW w:w="800" w:type="dxa"/>
            <w:shd w:val="solid" w:color="FFFFFF" w:fill="auto"/>
          </w:tcPr>
          <w:p w14:paraId="777D0D24" w14:textId="14766D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36E2613" w14:textId="1E5B8615"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3B77475" w14:textId="47699F96" w:rsidR="00EB5E1A" w:rsidRPr="0089345D" w:rsidRDefault="00EB5E1A" w:rsidP="00EB5E1A">
            <w:pPr>
              <w:pStyle w:val="TAC"/>
              <w:rPr>
                <w:sz w:val="16"/>
                <w:szCs w:val="16"/>
                <w:lang w:eastAsia="zh-CN"/>
              </w:rPr>
            </w:pPr>
            <w:r w:rsidRPr="00D42D22">
              <w:rPr>
                <w:sz w:val="16"/>
                <w:szCs w:val="16"/>
                <w:lang w:eastAsia="zh-CN"/>
              </w:rPr>
              <w:t>CP-223149</w:t>
            </w:r>
          </w:p>
        </w:tc>
        <w:tc>
          <w:tcPr>
            <w:tcW w:w="567" w:type="dxa"/>
            <w:shd w:val="solid" w:color="FFFFFF" w:fill="auto"/>
          </w:tcPr>
          <w:p w14:paraId="2FFB5FE8" w14:textId="1D462D84" w:rsidR="00EB5E1A" w:rsidRDefault="00EB5E1A" w:rsidP="00EB5E1A">
            <w:pPr>
              <w:pStyle w:val="TAL"/>
              <w:rPr>
                <w:sz w:val="16"/>
                <w:szCs w:val="16"/>
              </w:rPr>
            </w:pPr>
            <w:r>
              <w:rPr>
                <w:sz w:val="16"/>
                <w:szCs w:val="16"/>
              </w:rPr>
              <w:t>0213</w:t>
            </w:r>
          </w:p>
        </w:tc>
        <w:tc>
          <w:tcPr>
            <w:tcW w:w="283" w:type="dxa"/>
            <w:shd w:val="solid" w:color="FFFFFF" w:fill="auto"/>
          </w:tcPr>
          <w:p w14:paraId="599B11FC" w14:textId="4FE1E74E" w:rsidR="00EB5E1A" w:rsidRDefault="00EB5E1A" w:rsidP="00EB5E1A">
            <w:pPr>
              <w:pStyle w:val="TAC"/>
              <w:rPr>
                <w:sz w:val="16"/>
                <w:szCs w:val="16"/>
              </w:rPr>
            </w:pPr>
            <w:r>
              <w:rPr>
                <w:sz w:val="16"/>
                <w:szCs w:val="16"/>
              </w:rPr>
              <w:t>2</w:t>
            </w:r>
          </w:p>
        </w:tc>
        <w:tc>
          <w:tcPr>
            <w:tcW w:w="284" w:type="dxa"/>
            <w:shd w:val="solid" w:color="FFFFFF" w:fill="auto"/>
          </w:tcPr>
          <w:p w14:paraId="2D0DCE0F" w14:textId="7388600D" w:rsidR="00EB5E1A" w:rsidRDefault="00EB5E1A" w:rsidP="00EB5E1A">
            <w:pPr>
              <w:pStyle w:val="TAC"/>
              <w:rPr>
                <w:sz w:val="16"/>
                <w:szCs w:val="16"/>
              </w:rPr>
            </w:pPr>
            <w:r>
              <w:rPr>
                <w:sz w:val="16"/>
                <w:szCs w:val="16"/>
              </w:rPr>
              <w:t>F</w:t>
            </w:r>
          </w:p>
        </w:tc>
        <w:tc>
          <w:tcPr>
            <w:tcW w:w="5293" w:type="dxa"/>
            <w:shd w:val="solid" w:color="FFFFFF" w:fill="auto"/>
          </w:tcPr>
          <w:p w14:paraId="05A6E34E" w14:textId="4950FF70" w:rsidR="00EB5E1A" w:rsidRDefault="00EB5E1A" w:rsidP="00EB5E1A">
            <w:pPr>
              <w:pStyle w:val="TAL"/>
            </w:pPr>
            <w:r w:rsidRPr="00380CC5">
              <w:t>Clarify on the MOBIKE</w:t>
            </w:r>
          </w:p>
        </w:tc>
        <w:tc>
          <w:tcPr>
            <w:tcW w:w="708" w:type="dxa"/>
            <w:shd w:val="solid" w:color="FFFFFF" w:fill="auto"/>
          </w:tcPr>
          <w:p w14:paraId="6E6AD03F" w14:textId="3A7BFE8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6522E43F" w14:textId="77777777" w:rsidTr="00CD325D">
        <w:tc>
          <w:tcPr>
            <w:tcW w:w="800" w:type="dxa"/>
            <w:shd w:val="solid" w:color="FFFFFF" w:fill="auto"/>
          </w:tcPr>
          <w:p w14:paraId="0E374F79" w14:textId="3833987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7AF08702" w14:textId="2E6DCA7A"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8783E73" w14:textId="0259D793" w:rsidR="00EB5E1A" w:rsidRPr="00D42D22" w:rsidRDefault="00EB5E1A" w:rsidP="00EB5E1A">
            <w:pPr>
              <w:pStyle w:val="TAC"/>
              <w:rPr>
                <w:sz w:val="16"/>
                <w:szCs w:val="16"/>
                <w:lang w:eastAsia="zh-CN"/>
              </w:rPr>
            </w:pPr>
            <w:r w:rsidRPr="00A04FB6">
              <w:rPr>
                <w:sz w:val="16"/>
                <w:szCs w:val="16"/>
                <w:lang w:eastAsia="zh-CN"/>
              </w:rPr>
              <w:t>CP-223149</w:t>
            </w:r>
          </w:p>
        </w:tc>
        <w:tc>
          <w:tcPr>
            <w:tcW w:w="567" w:type="dxa"/>
            <w:shd w:val="solid" w:color="FFFFFF" w:fill="auto"/>
          </w:tcPr>
          <w:p w14:paraId="3800C32E" w14:textId="63E4652F" w:rsidR="00EB5E1A" w:rsidRDefault="00EB5E1A" w:rsidP="00EB5E1A">
            <w:pPr>
              <w:pStyle w:val="TAL"/>
              <w:rPr>
                <w:sz w:val="16"/>
                <w:szCs w:val="16"/>
              </w:rPr>
            </w:pPr>
            <w:r>
              <w:rPr>
                <w:sz w:val="16"/>
                <w:szCs w:val="16"/>
              </w:rPr>
              <w:t>0214</w:t>
            </w:r>
          </w:p>
        </w:tc>
        <w:tc>
          <w:tcPr>
            <w:tcW w:w="283" w:type="dxa"/>
            <w:shd w:val="solid" w:color="FFFFFF" w:fill="auto"/>
          </w:tcPr>
          <w:p w14:paraId="104C89DD" w14:textId="77777777" w:rsidR="00EB5E1A" w:rsidRDefault="00EB5E1A" w:rsidP="00EB5E1A">
            <w:pPr>
              <w:pStyle w:val="TAC"/>
              <w:rPr>
                <w:sz w:val="16"/>
                <w:szCs w:val="16"/>
              </w:rPr>
            </w:pPr>
          </w:p>
        </w:tc>
        <w:tc>
          <w:tcPr>
            <w:tcW w:w="284" w:type="dxa"/>
            <w:shd w:val="solid" w:color="FFFFFF" w:fill="auto"/>
          </w:tcPr>
          <w:p w14:paraId="6351A811" w14:textId="77BB3D0B" w:rsidR="00EB5E1A" w:rsidRDefault="00EB5E1A" w:rsidP="00EB5E1A">
            <w:pPr>
              <w:pStyle w:val="TAC"/>
              <w:rPr>
                <w:sz w:val="16"/>
                <w:szCs w:val="16"/>
              </w:rPr>
            </w:pPr>
            <w:r>
              <w:rPr>
                <w:sz w:val="16"/>
                <w:szCs w:val="16"/>
              </w:rPr>
              <w:t>F</w:t>
            </w:r>
          </w:p>
        </w:tc>
        <w:tc>
          <w:tcPr>
            <w:tcW w:w="5293" w:type="dxa"/>
            <w:shd w:val="solid" w:color="FFFFFF" w:fill="auto"/>
          </w:tcPr>
          <w:p w14:paraId="4EA98AA3" w14:textId="42A326CA" w:rsidR="00EB5E1A" w:rsidRPr="00380CC5" w:rsidRDefault="00EB5E1A" w:rsidP="00EB5E1A">
            <w:pPr>
              <w:pStyle w:val="TAL"/>
            </w:pPr>
            <w:r w:rsidRPr="00A04FB6">
              <w:t>Clarify on the ProSe restricted code suffix ranges</w:t>
            </w:r>
          </w:p>
        </w:tc>
        <w:tc>
          <w:tcPr>
            <w:tcW w:w="708" w:type="dxa"/>
            <w:shd w:val="solid" w:color="FFFFFF" w:fill="auto"/>
          </w:tcPr>
          <w:p w14:paraId="59386FB9" w14:textId="41E0618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1BCF99B" w14:textId="77777777" w:rsidTr="00CD325D">
        <w:tc>
          <w:tcPr>
            <w:tcW w:w="800" w:type="dxa"/>
            <w:shd w:val="solid" w:color="FFFFFF" w:fill="auto"/>
          </w:tcPr>
          <w:p w14:paraId="4A9A33CF" w14:textId="44FD86B5"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8C275A0" w14:textId="4D25A62B"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7274467" w14:textId="7A96F69E" w:rsidR="00EB5E1A" w:rsidRPr="00A04FB6" w:rsidRDefault="00EB5E1A" w:rsidP="00EB5E1A">
            <w:pPr>
              <w:pStyle w:val="TAC"/>
              <w:rPr>
                <w:sz w:val="16"/>
                <w:szCs w:val="16"/>
                <w:lang w:eastAsia="zh-CN"/>
              </w:rPr>
            </w:pPr>
            <w:r w:rsidRPr="0046707F">
              <w:rPr>
                <w:sz w:val="16"/>
                <w:szCs w:val="16"/>
                <w:lang w:eastAsia="zh-CN"/>
              </w:rPr>
              <w:t>CP-223149</w:t>
            </w:r>
          </w:p>
        </w:tc>
        <w:tc>
          <w:tcPr>
            <w:tcW w:w="567" w:type="dxa"/>
            <w:shd w:val="solid" w:color="FFFFFF" w:fill="auto"/>
          </w:tcPr>
          <w:p w14:paraId="387815FC" w14:textId="46A8A125" w:rsidR="00EB5E1A" w:rsidRDefault="00EB5E1A" w:rsidP="00EB5E1A">
            <w:pPr>
              <w:pStyle w:val="TAL"/>
              <w:rPr>
                <w:sz w:val="16"/>
                <w:szCs w:val="16"/>
              </w:rPr>
            </w:pPr>
            <w:r>
              <w:rPr>
                <w:sz w:val="16"/>
                <w:szCs w:val="16"/>
              </w:rPr>
              <w:t>0215</w:t>
            </w:r>
          </w:p>
        </w:tc>
        <w:tc>
          <w:tcPr>
            <w:tcW w:w="283" w:type="dxa"/>
            <w:shd w:val="solid" w:color="FFFFFF" w:fill="auto"/>
          </w:tcPr>
          <w:p w14:paraId="71F0340B" w14:textId="77777777" w:rsidR="00EB5E1A" w:rsidRDefault="00EB5E1A" w:rsidP="00EB5E1A">
            <w:pPr>
              <w:pStyle w:val="TAC"/>
              <w:rPr>
                <w:sz w:val="16"/>
                <w:szCs w:val="16"/>
              </w:rPr>
            </w:pPr>
          </w:p>
        </w:tc>
        <w:tc>
          <w:tcPr>
            <w:tcW w:w="284" w:type="dxa"/>
            <w:shd w:val="solid" w:color="FFFFFF" w:fill="auto"/>
          </w:tcPr>
          <w:p w14:paraId="27097F7C" w14:textId="234632A8" w:rsidR="00EB5E1A" w:rsidRDefault="00EB5E1A" w:rsidP="00EB5E1A">
            <w:pPr>
              <w:pStyle w:val="TAC"/>
              <w:rPr>
                <w:sz w:val="16"/>
                <w:szCs w:val="16"/>
              </w:rPr>
            </w:pPr>
            <w:r>
              <w:rPr>
                <w:sz w:val="16"/>
                <w:szCs w:val="16"/>
              </w:rPr>
              <w:t>F</w:t>
            </w:r>
          </w:p>
        </w:tc>
        <w:tc>
          <w:tcPr>
            <w:tcW w:w="5293" w:type="dxa"/>
            <w:shd w:val="solid" w:color="FFFFFF" w:fill="auto"/>
          </w:tcPr>
          <w:p w14:paraId="326C8AB2" w14:textId="02F6D698" w:rsidR="00EB5E1A" w:rsidRPr="00A04FB6" w:rsidRDefault="00EB5E1A" w:rsidP="00EB5E1A">
            <w:pPr>
              <w:pStyle w:val="TAL"/>
            </w:pPr>
            <w:r w:rsidRPr="0046707F">
              <w:t>Clarify on the 5G ProSe direct link establishment procedure of unicast mode</w:t>
            </w:r>
          </w:p>
        </w:tc>
        <w:tc>
          <w:tcPr>
            <w:tcW w:w="708" w:type="dxa"/>
            <w:shd w:val="solid" w:color="FFFFFF" w:fill="auto"/>
          </w:tcPr>
          <w:p w14:paraId="09118F8E" w14:textId="580B3643"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19B42A69" w14:textId="77777777" w:rsidTr="00CD325D">
        <w:tc>
          <w:tcPr>
            <w:tcW w:w="800" w:type="dxa"/>
            <w:shd w:val="solid" w:color="FFFFFF" w:fill="auto"/>
          </w:tcPr>
          <w:p w14:paraId="547C8ACB" w14:textId="3864A659"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E57778" w14:textId="084E7F4C"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6251BC0" w14:textId="25B8DAAA" w:rsidR="00EB5E1A" w:rsidRPr="0046707F" w:rsidRDefault="00EB5E1A" w:rsidP="00EB5E1A">
            <w:pPr>
              <w:pStyle w:val="TAC"/>
              <w:rPr>
                <w:sz w:val="16"/>
                <w:szCs w:val="16"/>
                <w:lang w:eastAsia="zh-CN"/>
              </w:rPr>
            </w:pPr>
            <w:r w:rsidRPr="00E808FE">
              <w:rPr>
                <w:sz w:val="16"/>
                <w:szCs w:val="16"/>
                <w:lang w:eastAsia="zh-CN"/>
              </w:rPr>
              <w:t>CP-223149</w:t>
            </w:r>
          </w:p>
        </w:tc>
        <w:tc>
          <w:tcPr>
            <w:tcW w:w="567" w:type="dxa"/>
            <w:shd w:val="solid" w:color="FFFFFF" w:fill="auto"/>
          </w:tcPr>
          <w:p w14:paraId="78A65077" w14:textId="67902313" w:rsidR="00EB5E1A" w:rsidRDefault="00EB5E1A" w:rsidP="00EB5E1A">
            <w:pPr>
              <w:pStyle w:val="TAL"/>
              <w:rPr>
                <w:sz w:val="16"/>
                <w:szCs w:val="16"/>
              </w:rPr>
            </w:pPr>
            <w:r>
              <w:rPr>
                <w:sz w:val="16"/>
                <w:szCs w:val="16"/>
              </w:rPr>
              <w:t>0217</w:t>
            </w:r>
          </w:p>
        </w:tc>
        <w:tc>
          <w:tcPr>
            <w:tcW w:w="283" w:type="dxa"/>
            <w:shd w:val="solid" w:color="FFFFFF" w:fill="auto"/>
          </w:tcPr>
          <w:p w14:paraId="1F69DC85" w14:textId="77777777" w:rsidR="00EB5E1A" w:rsidRDefault="00EB5E1A" w:rsidP="00EB5E1A">
            <w:pPr>
              <w:pStyle w:val="TAC"/>
              <w:rPr>
                <w:sz w:val="16"/>
                <w:szCs w:val="16"/>
              </w:rPr>
            </w:pPr>
          </w:p>
        </w:tc>
        <w:tc>
          <w:tcPr>
            <w:tcW w:w="284" w:type="dxa"/>
            <w:shd w:val="solid" w:color="FFFFFF" w:fill="auto"/>
          </w:tcPr>
          <w:p w14:paraId="3B3D9463" w14:textId="0D6CDE93" w:rsidR="00EB5E1A" w:rsidRDefault="00EB5E1A" w:rsidP="00EB5E1A">
            <w:pPr>
              <w:pStyle w:val="TAC"/>
              <w:rPr>
                <w:sz w:val="16"/>
                <w:szCs w:val="16"/>
              </w:rPr>
            </w:pPr>
            <w:r>
              <w:rPr>
                <w:sz w:val="16"/>
                <w:szCs w:val="16"/>
              </w:rPr>
              <w:t>F</w:t>
            </w:r>
          </w:p>
        </w:tc>
        <w:tc>
          <w:tcPr>
            <w:tcW w:w="5293" w:type="dxa"/>
            <w:shd w:val="solid" w:color="FFFFFF" w:fill="auto"/>
          </w:tcPr>
          <w:p w14:paraId="44726B0A" w14:textId="7379492E" w:rsidR="00EB5E1A" w:rsidRPr="0046707F" w:rsidRDefault="00EB5E1A" w:rsidP="00EB5E1A">
            <w:pPr>
              <w:pStyle w:val="TAL"/>
            </w:pPr>
            <w:r w:rsidRPr="00E808FE">
              <w:t>Correction on the name of timer 5160</w:t>
            </w:r>
          </w:p>
        </w:tc>
        <w:tc>
          <w:tcPr>
            <w:tcW w:w="708" w:type="dxa"/>
            <w:shd w:val="solid" w:color="FFFFFF" w:fill="auto"/>
          </w:tcPr>
          <w:p w14:paraId="748126A3" w14:textId="412D929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661189F" w14:textId="77777777" w:rsidTr="00CD325D">
        <w:tc>
          <w:tcPr>
            <w:tcW w:w="800" w:type="dxa"/>
            <w:shd w:val="solid" w:color="FFFFFF" w:fill="auto"/>
          </w:tcPr>
          <w:p w14:paraId="2F6BAE3F" w14:textId="46764DB7"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5108635A" w14:textId="43904DC8"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49D863F0" w14:textId="3DBDC427" w:rsidR="00EB5E1A" w:rsidRPr="00E808FE" w:rsidRDefault="00EB5E1A" w:rsidP="00EB5E1A">
            <w:pPr>
              <w:pStyle w:val="TAC"/>
              <w:rPr>
                <w:sz w:val="16"/>
                <w:szCs w:val="16"/>
                <w:lang w:eastAsia="zh-CN"/>
              </w:rPr>
            </w:pPr>
            <w:r w:rsidRPr="008A2FE8">
              <w:rPr>
                <w:sz w:val="16"/>
                <w:szCs w:val="16"/>
                <w:lang w:eastAsia="zh-CN"/>
              </w:rPr>
              <w:t>CP-223149</w:t>
            </w:r>
          </w:p>
        </w:tc>
        <w:tc>
          <w:tcPr>
            <w:tcW w:w="567" w:type="dxa"/>
            <w:shd w:val="solid" w:color="FFFFFF" w:fill="auto"/>
          </w:tcPr>
          <w:p w14:paraId="0D7ECBC7" w14:textId="5F54B860" w:rsidR="00EB5E1A" w:rsidRDefault="00EB5E1A" w:rsidP="00EB5E1A">
            <w:pPr>
              <w:pStyle w:val="TAL"/>
              <w:rPr>
                <w:sz w:val="16"/>
                <w:szCs w:val="16"/>
              </w:rPr>
            </w:pPr>
            <w:r>
              <w:rPr>
                <w:sz w:val="16"/>
                <w:szCs w:val="16"/>
              </w:rPr>
              <w:t>0218</w:t>
            </w:r>
          </w:p>
        </w:tc>
        <w:tc>
          <w:tcPr>
            <w:tcW w:w="283" w:type="dxa"/>
            <w:shd w:val="solid" w:color="FFFFFF" w:fill="auto"/>
          </w:tcPr>
          <w:p w14:paraId="545C3FBF" w14:textId="3462897B" w:rsidR="00EB5E1A" w:rsidRDefault="00EB5E1A" w:rsidP="00EB5E1A">
            <w:pPr>
              <w:pStyle w:val="TAC"/>
              <w:rPr>
                <w:sz w:val="16"/>
                <w:szCs w:val="16"/>
              </w:rPr>
            </w:pPr>
            <w:r>
              <w:rPr>
                <w:sz w:val="16"/>
                <w:szCs w:val="16"/>
              </w:rPr>
              <w:t>1</w:t>
            </w:r>
          </w:p>
        </w:tc>
        <w:tc>
          <w:tcPr>
            <w:tcW w:w="284" w:type="dxa"/>
            <w:shd w:val="solid" w:color="FFFFFF" w:fill="auto"/>
          </w:tcPr>
          <w:p w14:paraId="720673E6" w14:textId="52CB5CAA" w:rsidR="00EB5E1A" w:rsidRDefault="00EB5E1A" w:rsidP="00EB5E1A">
            <w:pPr>
              <w:pStyle w:val="TAC"/>
              <w:rPr>
                <w:sz w:val="16"/>
                <w:szCs w:val="16"/>
              </w:rPr>
            </w:pPr>
            <w:r>
              <w:rPr>
                <w:sz w:val="16"/>
                <w:szCs w:val="16"/>
              </w:rPr>
              <w:t>F</w:t>
            </w:r>
          </w:p>
        </w:tc>
        <w:tc>
          <w:tcPr>
            <w:tcW w:w="5293" w:type="dxa"/>
            <w:shd w:val="solid" w:color="FFFFFF" w:fill="auto"/>
          </w:tcPr>
          <w:p w14:paraId="7C9945DF" w14:textId="50ED7251" w:rsidR="00EB5E1A" w:rsidRPr="00E808FE" w:rsidRDefault="00EB5E1A" w:rsidP="00EB5E1A">
            <w:pPr>
              <w:pStyle w:val="TAL"/>
            </w:pPr>
            <w:r w:rsidRPr="008A2FE8">
              <w:t>Correction on the Restricted discovery filters revocation procedure</w:t>
            </w:r>
          </w:p>
        </w:tc>
        <w:tc>
          <w:tcPr>
            <w:tcW w:w="708" w:type="dxa"/>
            <w:shd w:val="solid" w:color="FFFFFF" w:fill="auto"/>
          </w:tcPr>
          <w:p w14:paraId="1F1A7E04" w14:textId="0C5D7410"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238ACE" w14:textId="77777777" w:rsidTr="00CD325D">
        <w:tc>
          <w:tcPr>
            <w:tcW w:w="800" w:type="dxa"/>
            <w:shd w:val="solid" w:color="FFFFFF" w:fill="auto"/>
          </w:tcPr>
          <w:p w14:paraId="027C9B6D" w14:textId="1204C58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163517C" w14:textId="5C19A327"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A39ADF5" w14:textId="15845514" w:rsidR="00EB5E1A" w:rsidRPr="008A2FE8" w:rsidRDefault="00EB5E1A" w:rsidP="00EB5E1A">
            <w:pPr>
              <w:pStyle w:val="TAC"/>
              <w:rPr>
                <w:sz w:val="16"/>
                <w:szCs w:val="16"/>
                <w:lang w:eastAsia="zh-CN"/>
              </w:rPr>
            </w:pPr>
            <w:r w:rsidRPr="007A4DF6">
              <w:rPr>
                <w:sz w:val="16"/>
                <w:szCs w:val="16"/>
                <w:lang w:eastAsia="zh-CN"/>
              </w:rPr>
              <w:t>CP-223149</w:t>
            </w:r>
          </w:p>
        </w:tc>
        <w:tc>
          <w:tcPr>
            <w:tcW w:w="567" w:type="dxa"/>
            <w:shd w:val="solid" w:color="FFFFFF" w:fill="auto"/>
          </w:tcPr>
          <w:p w14:paraId="71D36B68" w14:textId="12F9FE43" w:rsidR="00EB5E1A" w:rsidRDefault="00EB5E1A" w:rsidP="00EB5E1A">
            <w:pPr>
              <w:pStyle w:val="TAL"/>
              <w:rPr>
                <w:sz w:val="16"/>
                <w:szCs w:val="16"/>
              </w:rPr>
            </w:pPr>
            <w:r>
              <w:rPr>
                <w:sz w:val="16"/>
                <w:szCs w:val="16"/>
              </w:rPr>
              <w:t>0219</w:t>
            </w:r>
          </w:p>
        </w:tc>
        <w:tc>
          <w:tcPr>
            <w:tcW w:w="283" w:type="dxa"/>
            <w:shd w:val="solid" w:color="FFFFFF" w:fill="auto"/>
          </w:tcPr>
          <w:p w14:paraId="56CC78F4" w14:textId="23371724" w:rsidR="00EB5E1A" w:rsidRDefault="00EB5E1A" w:rsidP="00EB5E1A">
            <w:pPr>
              <w:pStyle w:val="TAC"/>
              <w:rPr>
                <w:sz w:val="16"/>
                <w:szCs w:val="16"/>
              </w:rPr>
            </w:pPr>
            <w:r>
              <w:rPr>
                <w:sz w:val="16"/>
                <w:szCs w:val="16"/>
              </w:rPr>
              <w:t>1</w:t>
            </w:r>
          </w:p>
        </w:tc>
        <w:tc>
          <w:tcPr>
            <w:tcW w:w="284" w:type="dxa"/>
            <w:shd w:val="solid" w:color="FFFFFF" w:fill="auto"/>
          </w:tcPr>
          <w:p w14:paraId="7D49125C" w14:textId="7E537065" w:rsidR="00EB5E1A" w:rsidRDefault="00EB5E1A" w:rsidP="00EB5E1A">
            <w:pPr>
              <w:pStyle w:val="TAC"/>
              <w:rPr>
                <w:sz w:val="16"/>
                <w:szCs w:val="16"/>
              </w:rPr>
            </w:pPr>
            <w:r>
              <w:rPr>
                <w:sz w:val="16"/>
                <w:szCs w:val="16"/>
              </w:rPr>
              <w:t>F</w:t>
            </w:r>
          </w:p>
        </w:tc>
        <w:tc>
          <w:tcPr>
            <w:tcW w:w="5293" w:type="dxa"/>
            <w:shd w:val="solid" w:color="FFFFFF" w:fill="auto"/>
          </w:tcPr>
          <w:p w14:paraId="77525EEF" w14:textId="5809EA6A" w:rsidR="00EB5E1A" w:rsidRPr="008A2FE8" w:rsidRDefault="00EB5E1A" w:rsidP="00EB5E1A">
            <w:pPr>
              <w:pStyle w:val="TAL"/>
            </w:pPr>
            <w:r w:rsidRPr="007A4DF6">
              <w:t>PC5 QoS flow handling in unicast mode 5G ProSe direct communication for U2N relay</w:t>
            </w:r>
          </w:p>
        </w:tc>
        <w:tc>
          <w:tcPr>
            <w:tcW w:w="708" w:type="dxa"/>
            <w:shd w:val="solid" w:color="FFFFFF" w:fill="auto"/>
          </w:tcPr>
          <w:p w14:paraId="2E10FF6B" w14:textId="783A4F0B"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7FD1699A" w14:textId="77777777" w:rsidTr="00CD325D">
        <w:tc>
          <w:tcPr>
            <w:tcW w:w="800" w:type="dxa"/>
            <w:shd w:val="solid" w:color="FFFFFF" w:fill="auto"/>
          </w:tcPr>
          <w:p w14:paraId="70C0E751" w14:textId="5E94FF5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3376F767" w14:textId="15145CDD"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75FDF053" w14:textId="72DB3DB1" w:rsidR="00EB5E1A" w:rsidRPr="007A4DF6" w:rsidRDefault="00EB5E1A" w:rsidP="00EB5E1A">
            <w:pPr>
              <w:pStyle w:val="TAC"/>
              <w:rPr>
                <w:sz w:val="16"/>
                <w:szCs w:val="16"/>
                <w:lang w:eastAsia="zh-CN"/>
              </w:rPr>
            </w:pPr>
            <w:r w:rsidRPr="00E609D7">
              <w:rPr>
                <w:sz w:val="16"/>
                <w:szCs w:val="16"/>
                <w:lang w:eastAsia="zh-CN"/>
              </w:rPr>
              <w:t>CP-223148</w:t>
            </w:r>
          </w:p>
        </w:tc>
        <w:tc>
          <w:tcPr>
            <w:tcW w:w="567" w:type="dxa"/>
            <w:shd w:val="solid" w:color="FFFFFF" w:fill="auto"/>
          </w:tcPr>
          <w:p w14:paraId="29F98C0D" w14:textId="3923E268" w:rsidR="00EB5E1A" w:rsidRDefault="00EB5E1A" w:rsidP="00EB5E1A">
            <w:pPr>
              <w:pStyle w:val="TAL"/>
              <w:rPr>
                <w:sz w:val="16"/>
                <w:szCs w:val="16"/>
              </w:rPr>
            </w:pPr>
            <w:r>
              <w:rPr>
                <w:sz w:val="16"/>
                <w:szCs w:val="16"/>
              </w:rPr>
              <w:t>0220</w:t>
            </w:r>
          </w:p>
        </w:tc>
        <w:tc>
          <w:tcPr>
            <w:tcW w:w="283" w:type="dxa"/>
            <w:shd w:val="solid" w:color="FFFFFF" w:fill="auto"/>
          </w:tcPr>
          <w:p w14:paraId="657E97C7" w14:textId="3B700191" w:rsidR="00EB5E1A" w:rsidRDefault="00EB5E1A" w:rsidP="00EB5E1A">
            <w:pPr>
              <w:pStyle w:val="TAC"/>
              <w:rPr>
                <w:sz w:val="16"/>
                <w:szCs w:val="16"/>
              </w:rPr>
            </w:pPr>
            <w:r>
              <w:rPr>
                <w:sz w:val="16"/>
                <w:szCs w:val="16"/>
              </w:rPr>
              <w:t>1</w:t>
            </w:r>
          </w:p>
        </w:tc>
        <w:tc>
          <w:tcPr>
            <w:tcW w:w="284" w:type="dxa"/>
            <w:shd w:val="solid" w:color="FFFFFF" w:fill="auto"/>
          </w:tcPr>
          <w:p w14:paraId="44918AF4" w14:textId="22684984" w:rsidR="00EB5E1A" w:rsidRDefault="00EB5E1A" w:rsidP="00EB5E1A">
            <w:pPr>
              <w:pStyle w:val="TAC"/>
              <w:rPr>
                <w:sz w:val="16"/>
                <w:szCs w:val="16"/>
              </w:rPr>
            </w:pPr>
            <w:r>
              <w:rPr>
                <w:sz w:val="16"/>
                <w:szCs w:val="16"/>
              </w:rPr>
              <w:t>F</w:t>
            </w:r>
          </w:p>
        </w:tc>
        <w:tc>
          <w:tcPr>
            <w:tcW w:w="5293" w:type="dxa"/>
            <w:shd w:val="solid" w:color="FFFFFF" w:fill="auto"/>
          </w:tcPr>
          <w:p w14:paraId="1E8C8E6E" w14:textId="4FF97450" w:rsidR="00EB5E1A" w:rsidRPr="007A4DF6" w:rsidRDefault="00EB5E1A" w:rsidP="00EB5E1A">
            <w:pPr>
              <w:pStyle w:val="TAL"/>
            </w:pPr>
            <w:r w:rsidRPr="00E609D7">
              <w:t>5G ProSe direct link modification procedure for U2N relay</w:t>
            </w:r>
          </w:p>
        </w:tc>
        <w:tc>
          <w:tcPr>
            <w:tcW w:w="708" w:type="dxa"/>
            <w:shd w:val="solid" w:color="FFFFFF" w:fill="auto"/>
          </w:tcPr>
          <w:p w14:paraId="1140D8FF" w14:textId="6FF752E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DA34ABD" w14:textId="77777777" w:rsidTr="00CD325D">
        <w:tc>
          <w:tcPr>
            <w:tcW w:w="800" w:type="dxa"/>
            <w:shd w:val="solid" w:color="FFFFFF" w:fill="auto"/>
          </w:tcPr>
          <w:p w14:paraId="4865E33F" w14:textId="493B3CDD"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7CBB212" w14:textId="009AB511"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C7B0946" w14:textId="689C7F04" w:rsidR="00EB5E1A" w:rsidRPr="00E609D7" w:rsidRDefault="00EB5E1A" w:rsidP="00EB5E1A">
            <w:pPr>
              <w:pStyle w:val="TAC"/>
              <w:rPr>
                <w:sz w:val="16"/>
                <w:szCs w:val="16"/>
                <w:lang w:eastAsia="zh-CN"/>
              </w:rPr>
            </w:pPr>
            <w:r w:rsidRPr="00E66D2D">
              <w:rPr>
                <w:sz w:val="16"/>
                <w:szCs w:val="16"/>
                <w:lang w:eastAsia="zh-CN"/>
              </w:rPr>
              <w:t>CP-223149</w:t>
            </w:r>
          </w:p>
        </w:tc>
        <w:tc>
          <w:tcPr>
            <w:tcW w:w="567" w:type="dxa"/>
            <w:shd w:val="solid" w:color="FFFFFF" w:fill="auto"/>
          </w:tcPr>
          <w:p w14:paraId="071F86C5" w14:textId="1E1057B4" w:rsidR="00EB5E1A" w:rsidRDefault="00EB5E1A" w:rsidP="00EB5E1A">
            <w:pPr>
              <w:pStyle w:val="TAL"/>
              <w:rPr>
                <w:sz w:val="16"/>
                <w:szCs w:val="16"/>
              </w:rPr>
            </w:pPr>
            <w:r>
              <w:rPr>
                <w:sz w:val="16"/>
                <w:szCs w:val="16"/>
              </w:rPr>
              <w:t>0221</w:t>
            </w:r>
          </w:p>
        </w:tc>
        <w:tc>
          <w:tcPr>
            <w:tcW w:w="283" w:type="dxa"/>
            <w:shd w:val="solid" w:color="FFFFFF" w:fill="auto"/>
          </w:tcPr>
          <w:p w14:paraId="5F81D9DA" w14:textId="34B2E895" w:rsidR="00EB5E1A" w:rsidRDefault="00EB5E1A" w:rsidP="00EB5E1A">
            <w:pPr>
              <w:pStyle w:val="TAC"/>
              <w:rPr>
                <w:sz w:val="16"/>
                <w:szCs w:val="16"/>
              </w:rPr>
            </w:pPr>
            <w:r>
              <w:rPr>
                <w:sz w:val="16"/>
                <w:szCs w:val="16"/>
              </w:rPr>
              <w:t>1</w:t>
            </w:r>
          </w:p>
        </w:tc>
        <w:tc>
          <w:tcPr>
            <w:tcW w:w="284" w:type="dxa"/>
            <w:shd w:val="solid" w:color="FFFFFF" w:fill="auto"/>
          </w:tcPr>
          <w:p w14:paraId="138F796F" w14:textId="009491A7" w:rsidR="00EB5E1A" w:rsidRDefault="00EB5E1A" w:rsidP="00EB5E1A">
            <w:pPr>
              <w:pStyle w:val="TAC"/>
              <w:rPr>
                <w:sz w:val="16"/>
                <w:szCs w:val="16"/>
              </w:rPr>
            </w:pPr>
            <w:r>
              <w:rPr>
                <w:sz w:val="16"/>
                <w:szCs w:val="16"/>
              </w:rPr>
              <w:t>F</w:t>
            </w:r>
          </w:p>
        </w:tc>
        <w:tc>
          <w:tcPr>
            <w:tcW w:w="5293" w:type="dxa"/>
            <w:shd w:val="solid" w:color="FFFFFF" w:fill="auto"/>
          </w:tcPr>
          <w:p w14:paraId="023246C2" w14:textId="0D2C69CD" w:rsidR="00EB5E1A" w:rsidRPr="00E609D7" w:rsidRDefault="00EB5E1A" w:rsidP="00EB5E1A">
            <w:pPr>
              <w:pStyle w:val="TAL"/>
            </w:pPr>
            <w:r w:rsidRPr="00E66D2D">
              <w:t>PC5 QoS info provisioning during 5G ProSe direct link security mode control procedure</w:t>
            </w:r>
          </w:p>
        </w:tc>
        <w:tc>
          <w:tcPr>
            <w:tcW w:w="708" w:type="dxa"/>
            <w:shd w:val="solid" w:color="FFFFFF" w:fill="auto"/>
          </w:tcPr>
          <w:p w14:paraId="5DD13320" w14:textId="7E345622"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DA76F8C" w14:textId="77777777" w:rsidTr="00CD325D">
        <w:tc>
          <w:tcPr>
            <w:tcW w:w="800" w:type="dxa"/>
            <w:shd w:val="solid" w:color="FFFFFF" w:fill="auto"/>
          </w:tcPr>
          <w:p w14:paraId="38B6908C" w14:textId="4A210B4B"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ED4169C" w14:textId="70BB05F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39745103" w14:textId="34F0A9C6" w:rsidR="00EB5E1A" w:rsidRPr="00E66D2D" w:rsidRDefault="00EB5E1A" w:rsidP="00EB5E1A">
            <w:pPr>
              <w:pStyle w:val="TAC"/>
              <w:rPr>
                <w:sz w:val="16"/>
                <w:szCs w:val="16"/>
                <w:lang w:eastAsia="zh-CN"/>
              </w:rPr>
            </w:pPr>
            <w:r w:rsidRPr="005139CE">
              <w:rPr>
                <w:sz w:val="16"/>
                <w:szCs w:val="16"/>
                <w:lang w:eastAsia="zh-CN"/>
              </w:rPr>
              <w:t>CP-223149</w:t>
            </w:r>
          </w:p>
        </w:tc>
        <w:tc>
          <w:tcPr>
            <w:tcW w:w="567" w:type="dxa"/>
            <w:shd w:val="solid" w:color="FFFFFF" w:fill="auto"/>
          </w:tcPr>
          <w:p w14:paraId="3E54C0F9" w14:textId="56A7271F" w:rsidR="00EB5E1A" w:rsidRDefault="00EB5E1A" w:rsidP="00EB5E1A">
            <w:pPr>
              <w:pStyle w:val="TAL"/>
              <w:rPr>
                <w:sz w:val="16"/>
                <w:szCs w:val="16"/>
              </w:rPr>
            </w:pPr>
            <w:r>
              <w:rPr>
                <w:sz w:val="16"/>
                <w:szCs w:val="16"/>
              </w:rPr>
              <w:t>0222</w:t>
            </w:r>
          </w:p>
        </w:tc>
        <w:tc>
          <w:tcPr>
            <w:tcW w:w="283" w:type="dxa"/>
            <w:shd w:val="solid" w:color="FFFFFF" w:fill="auto"/>
          </w:tcPr>
          <w:p w14:paraId="547BE4FA" w14:textId="77777777" w:rsidR="00EB5E1A" w:rsidRDefault="00EB5E1A" w:rsidP="00EB5E1A">
            <w:pPr>
              <w:pStyle w:val="TAC"/>
              <w:rPr>
                <w:sz w:val="16"/>
                <w:szCs w:val="16"/>
              </w:rPr>
            </w:pPr>
          </w:p>
        </w:tc>
        <w:tc>
          <w:tcPr>
            <w:tcW w:w="284" w:type="dxa"/>
            <w:shd w:val="solid" w:color="FFFFFF" w:fill="auto"/>
          </w:tcPr>
          <w:p w14:paraId="300C2077" w14:textId="0922933C" w:rsidR="00EB5E1A" w:rsidRDefault="00EB5E1A" w:rsidP="00EB5E1A">
            <w:pPr>
              <w:pStyle w:val="TAC"/>
              <w:rPr>
                <w:sz w:val="16"/>
                <w:szCs w:val="16"/>
              </w:rPr>
            </w:pPr>
            <w:r>
              <w:rPr>
                <w:sz w:val="16"/>
                <w:szCs w:val="16"/>
              </w:rPr>
              <w:t>F</w:t>
            </w:r>
          </w:p>
        </w:tc>
        <w:tc>
          <w:tcPr>
            <w:tcW w:w="5293" w:type="dxa"/>
            <w:shd w:val="solid" w:color="FFFFFF" w:fill="auto"/>
          </w:tcPr>
          <w:p w14:paraId="5C46404F" w14:textId="33E3BCB8" w:rsidR="00EB5E1A" w:rsidRPr="00E66D2D" w:rsidRDefault="00EB5E1A" w:rsidP="00EB5E1A">
            <w:pPr>
              <w:pStyle w:val="TAL"/>
            </w:pPr>
            <w:r w:rsidRPr="005139CE">
              <w:t>Target user info for direct link establishment</w:t>
            </w:r>
          </w:p>
        </w:tc>
        <w:tc>
          <w:tcPr>
            <w:tcW w:w="708" w:type="dxa"/>
            <w:shd w:val="solid" w:color="FFFFFF" w:fill="auto"/>
          </w:tcPr>
          <w:p w14:paraId="0E1DF0B1" w14:textId="38D95E0C"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237605A8" w14:textId="77777777" w:rsidTr="00CD325D">
        <w:tc>
          <w:tcPr>
            <w:tcW w:w="800" w:type="dxa"/>
            <w:shd w:val="solid" w:color="FFFFFF" w:fill="auto"/>
          </w:tcPr>
          <w:p w14:paraId="45C24360" w14:textId="51E122E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489FA40C" w14:textId="4505FFDE"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2F6548F6" w14:textId="40E7B91A" w:rsidR="00EB5E1A" w:rsidRPr="005139CE" w:rsidRDefault="00EB5E1A" w:rsidP="00EB5E1A">
            <w:pPr>
              <w:pStyle w:val="TAC"/>
              <w:rPr>
                <w:sz w:val="16"/>
                <w:szCs w:val="16"/>
                <w:lang w:eastAsia="zh-CN"/>
              </w:rPr>
            </w:pPr>
            <w:r w:rsidRPr="005A3603">
              <w:rPr>
                <w:sz w:val="16"/>
                <w:szCs w:val="16"/>
                <w:lang w:eastAsia="zh-CN"/>
              </w:rPr>
              <w:t>CP-223148</w:t>
            </w:r>
          </w:p>
        </w:tc>
        <w:tc>
          <w:tcPr>
            <w:tcW w:w="567" w:type="dxa"/>
            <w:shd w:val="solid" w:color="FFFFFF" w:fill="auto"/>
          </w:tcPr>
          <w:p w14:paraId="5BACCEB8" w14:textId="2108F980" w:rsidR="00EB5E1A" w:rsidRDefault="00EB5E1A" w:rsidP="00EB5E1A">
            <w:pPr>
              <w:pStyle w:val="TAL"/>
              <w:rPr>
                <w:sz w:val="16"/>
                <w:szCs w:val="16"/>
              </w:rPr>
            </w:pPr>
            <w:r>
              <w:rPr>
                <w:sz w:val="16"/>
                <w:szCs w:val="16"/>
              </w:rPr>
              <w:t>0223</w:t>
            </w:r>
          </w:p>
        </w:tc>
        <w:tc>
          <w:tcPr>
            <w:tcW w:w="283" w:type="dxa"/>
            <w:shd w:val="solid" w:color="FFFFFF" w:fill="auto"/>
          </w:tcPr>
          <w:p w14:paraId="0F836261" w14:textId="73B2270B" w:rsidR="00EB5E1A" w:rsidRDefault="00EB5E1A" w:rsidP="00EB5E1A">
            <w:pPr>
              <w:pStyle w:val="TAC"/>
              <w:rPr>
                <w:sz w:val="16"/>
                <w:szCs w:val="16"/>
              </w:rPr>
            </w:pPr>
            <w:r>
              <w:rPr>
                <w:sz w:val="16"/>
                <w:szCs w:val="16"/>
              </w:rPr>
              <w:t>1</w:t>
            </w:r>
          </w:p>
        </w:tc>
        <w:tc>
          <w:tcPr>
            <w:tcW w:w="284" w:type="dxa"/>
            <w:shd w:val="solid" w:color="FFFFFF" w:fill="auto"/>
          </w:tcPr>
          <w:p w14:paraId="3E61EE8B" w14:textId="0A1A3F98" w:rsidR="00EB5E1A" w:rsidRDefault="00EB5E1A" w:rsidP="00EB5E1A">
            <w:pPr>
              <w:pStyle w:val="TAC"/>
              <w:rPr>
                <w:sz w:val="16"/>
                <w:szCs w:val="16"/>
              </w:rPr>
            </w:pPr>
            <w:r>
              <w:rPr>
                <w:sz w:val="16"/>
                <w:szCs w:val="16"/>
              </w:rPr>
              <w:t>F</w:t>
            </w:r>
          </w:p>
        </w:tc>
        <w:tc>
          <w:tcPr>
            <w:tcW w:w="5293" w:type="dxa"/>
            <w:shd w:val="solid" w:color="FFFFFF" w:fill="auto"/>
          </w:tcPr>
          <w:p w14:paraId="4E091307" w14:textId="77237A17" w:rsidR="00EB5E1A" w:rsidRPr="005139CE" w:rsidRDefault="00EB5E1A" w:rsidP="00EB5E1A">
            <w:pPr>
              <w:pStyle w:val="TAL"/>
            </w:pPr>
            <w:r w:rsidRPr="005A3603">
              <w:t>Clarifications on 5G ProSe U2N relay discovery</w:t>
            </w:r>
          </w:p>
        </w:tc>
        <w:tc>
          <w:tcPr>
            <w:tcW w:w="708" w:type="dxa"/>
            <w:shd w:val="solid" w:color="FFFFFF" w:fill="auto"/>
          </w:tcPr>
          <w:p w14:paraId="4D2BC6CA" w14:textId="05F9CA67"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5DE8AA53" w14:textId="77777777" w:rsidTr="00CD325D">
        <w:tc>
          <w:tcPr>
            <w:tcW w:w="800" w:type="dxa"/>
            <w:shd w:val="solid" w:color="FFFFFF" w:fill="auto"/>
          </w:tcPr>
          <w:p w14:paraId="281E0734" w14:textId="1235C7B6"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2307283D" w14:textId="343B3F59"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649F7789" w14:textId="0EFF4624" w:rsidR="00EB5E1A" w:rsidRPr="005A3603" w:rsidRDefault="00EB5E1A" w:rsidP="00EB5E1A">
            <w:pPr>
              <w:pStyle w:val="TAC"/>
              <w:rPr>
                <w:sz w:val="16"/>
                <w:szCs w:val="16"/>
                <w:lang w:eastAsia="zh-CN"/>
              </w:rPr>
            </w:pPr>
            <w:r w:rsidRPr="002E3259">
              <w:rPr>
                <w:sz w:val="16"/>
                <w:szCs w:val="16"/>
                <w:lang w:eastAsia="zh-CN"/>
              </w:rPr>
              <w:t>CP-223148</w:t>
            </w:r>
          </w:p>
        </w:tc>
        <w:tc>
          <w:tcPr>
            <w:tcW w:w="567" w:type="dxa"/>
            <w:shd w:val="solid" w:color="FFFFFF" w:fill="auto"/>
          </w:tcPr>
          <w:p w14:paraId="54B9B8A1" w14:textId="49207BB1" w:rsidR="00EB5E1A" w:rsidRDefault="00EB5E1A" w:rsidP="00EB5E1A">
            <w:pPr>
              <w:pStyle w:val="TAL"/>
              <w:rPr>
                <w:sz w:val="16"/>
                <w:szCs w:val="16"/>
              </w:rPr>
            </w:pPr>
            <w:r>
              <w:rPr>
                <w:sz w:val="16"/>
                <w:szCs w:val="16"/>
              </w:rPr>
              <w:t>0225</w:t>
            </w:r>
          </w:p>
        </w:tc>
        <w:tc>
          <w:tcPr>
            <w:tcW w:w="283" w:type="dxa"/>
            <w:shd w:val="solid" w:color="FFFFFF" w:fill="auto"/>
          </w:tcPr>
          <w:p w14:paraId="73ECEDF9" w14:textId="2CBA8F7E" w:rsidR="00EB5E1A" w:rsidRDefault="00EB5E1A" w:rsidP="00EB5E1A">
            <w:pPr>
              <w:pStyle w:val="TAC"/>
              <w:rPr>
                <w:sz w:val="16"/>
                <w:szCs w:val="16"/>
              </w:rPr>
            </w:pPr>
            <w:r>
              <w:rPr>
                <w:sz w:val="16"/>
                <w:szCs w:val="16"/>
              </w:rPr>
              <w:t>1</w:t>
            </w:r>
          </w:p>
        </w:tc>
        <w:tc>
          <w:tcPr>
            <w:tcW w:w="284" w:type="dxa"/>
            <w:shd w:val="solid" w:color="FFFFFF" w:fill="auto"/>
          </w:tcPr>
          <w:p w14:paraId="63726277" w14:textId="2B93F858" w:rsidR="00EB5E1A" w:rsidRDefault="00EB5E1A" w:rsidP="00EB5E1A">
            <w:pPr>
              <w:pStyle w:val="TAC"/>
              <w:rPr>
                <w:sz w:val="16"/>
                <w:szCs w:val="16"/>
              </w:rPr>
            </w:pPr>
            <w:r>
              <w:rPr>
                <w:sz w:val="16"/>
                <w:szCs w:val="16"/>
              </w:rPr>
              <w:t>F</w:t>
            </w:r>
          </w:p>
        </w:tc>
        <w:tc>
          <w:tcPr>
            <w:tcW w:w="5293" w:type="dxa"/>
            <w:shd w:val="solid" w:color="FFFFFF" w:fill="auto"/>
          </w:tcPr>
          <w:p w14:paraId="3638568F" w14:textId="5020BB90" w:rsidR="00EB5E1A" w:rsidRPr="005A3603" w:rsidRDefault="00EB5E1A" w:rsidP="00EB5E1A">
            <w:pPr>
              <w:pStyle w:val="TAL"/>
            </w:pPr>
            <w:r w:rsidRPr="002E3259">
              <w:t>5G ProSe direct link establishment and release procedures for U2N relay</w:t>
            </w:r>
          </w:p>
        </w:tc>
        <w:tc>
          <w:tcPr>
            <w:tcW w:w="708" w:type="dxa"/>
            <w:shd w:val="solid" w:color="FFFFFF" w:fill="auto"/>
          </w:tcPr>
          <w:p w14:paraId="2A5D71EF" w14:textId="5AD6954D"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08F5DD4F" w14:textId="77777777" w:rsidTr="00CD325D">
        <w:tc>
          <w:tcPr>
            <w:tcW w:w="800" w:type="dxa"/>
            <w:shd w:val="solid" w:color="FFFFFF" w:fill="auto"/>
          </w:tcPr>
          <w:p w14:paraId="1A431C58" w14:textId="5FFA15F1"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1BA32553" w14:textId="1828ABE0"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5CDBB452" w14:textId="5E080EF9" w:rsidR="00EB5E1A" w:rsidRPr="002E3259" w:rsidRDefault="00EB5E1A" w:rsidP="00EB5E1A">
            <w:pPr>
              <w:pStyle w:val="TAC"/>
              <w:rPr>
                <w:sz w:val="16"/>
                <w:szCs w:val="16"/>
                <w:lang w:eastAsia="zh-CN"/>
              </w:rPr>
            </w:pPr>
            <w:r w:rsidRPr="00994263">
              <w:rPr>
                <w:sz w:val="16"/>
                <w:szCs w:val="16"/>
                <w:lang w:eastAsia="zh-CN"/>
              </w:rPr>
              <w:t>CP-223148</w:t>
            </w:r>
          </w:p>
        </w:tc>
        <w:tc>
          <w:tcPr>
            <w:tcW w:w="567" w:type="dxa"/>
            <w:shd w:val="solid" w:color="FFFFFF" w:fill="auto"/>
          </w:tcPr>
          <w:p w14:paraId="73A19F74" w14:textId="13F22EEB" w:rsidR="00EB5E1A" w:rsidRDefault="00EB5E1A" w:rsidP="00EB5E1A">
            <w:pPr>
              <w:pStyle w:val="TAL"/>
              <w:rPr>
                <w:sz w:val="16"/>
                <w:szCs w:val="16"/>
              </w:rPr>
            </w:pPr>
            <w:r>
              <w:rPr>
                <w:sz w:val="16"/>
                <w:szCs w:val="16"/>
              </w:rPr>
              <w:t>0226</w:t>
            </w:r>
          </w:p>
        </w:tc>
        <w:tc>
          <w:tcPr>
            <w:tcW w:w="283" w:type="dxa"/>
            <w:shd w:val="solid" w:color="FFFFFF" w:fill="auto"/>
          </w:tcPr>
          <w:p w14:paraId="1A6F140A" w14:textId="3CAA7BE5" w:rsidR="00EB5E1A" w:rsidRDefault="00EB5E1A" w:rsidP="00EB5E1A">
            <w:pPr>
              <w:pStyle w:val="TAC"/>
              <w:rPr>
                <w:sz w:val="16"/>
                <w:szCs w:val="16"/>
              </w:rPr>
            </w:pPr>
          </w:p>
        </w:tc>
        <w:tc>
          <w:tcPr>
            <w:tcW w:w="284" w:type="dxa"/>
            <w:shd w:val="solid" w:color="FFFFFF" w:fill="auto"/>
          </w:tcPr>
          <w:p w14:paraId="32607084" w14:textId="6B183603" w:rsidR="00EB5E1A" w:rsidRDefault="00EB5E1A" w:rsidP="00EB5E1A">
            <w:pPr>
              <w:pStyle w:val="TAC"/>
              <w:rPr>
                <w:sz w:val="16"/>
                <w:szCs w:val="16"/>
              </w:rPr>
            </w:pPr>
            <w:r>
              <w:rPr>
                <w:sz w:val="16"/>
                <w:szCs w:val="16"/>
              </w:rPr>
              <w:t>F</w:t>
            </w:r>
          </w:p>
        </w:tc>
        <w:tc>
          <w:tcPr>
            <w:tcW w:w="5293" w:type="dxa"/>
            <w:shd w:val="solid" w:color="FFFFFF" w:fill="auto"/>
          </w:tcPr>
          <w:p w14:paraId="38C94A3A" w14:textId="28E507EE" w:rsidR="00EB5E1A" w:rsidRPr="002E3259" w:rsidRDefault="00EB5E1A" w:rsidP="00EB5E1A">
            <w:pPr>
              <w:pStyle w:val="TAL"/>
            </w:pPr>
            <w:r w:rsidRPr="00994263">
              <w:t>Adding the missing security parameters in the "restricted-discoverer-response"</w:t>
            </w:r>
          </w:p>
        </w:tc>
        <w:tc>
          <w:tcPr>
            <w:tcW w:w="708" w:type="dxa"/>
            <w:shd w:val="solid" w:color="FFFFFF" w:fill="auto"/>
          </w:tcPr>
          <w:p w14:paraId="1D31577B" w14:textId="752A9A8A" w:rsidR="00EB5E1A" w:rsidRPr="003878F9" w:rsidRDefault="00EB5E1A" w:rsidP="00EB5E1A">
            <w:pPr>
              <w:pStyle w:val="TAC"/>
              <w:rPr>
                <w:sz w:val="16"/>
                <w:szCs w:val="16"/>
                <w:lang w:eastAsia="zh-CN"/>
              </w:rPr>
            </w:pPr>
            <w:r w:rsidRPr="0081129F">
              <w:rPr>
                <w:sz w:val="16"/>
                <w:szCs w:val="16"/>
                <w:lang w:eastAsia="zh-CN"/>
              </w:rPr>
              <w:t>17.3.0</w:t>
            </w:r>
          </w:p>
        </w:tc>
      </w:tr>
      <w:tr w:rsidR="00EB5E1A" w:rsidRPr="003878F9" w14:paraId="383B3E1A" w14:textId="77777777" w:rsidTr="00CD325D">
        <w:tc>
          <w:tcPr>
            <w:tcW w:w="800" w:type="dxa"/>
            <w:shd w:val="solid" w:color="FFFFFF" w:fill="auto"/>
          </w:tcPr>
          <w:p w14:paraId="312F7CCA" w14:textId="6B56645F" w:rsidR="00EB5E1A" w:rsidRDefault="00EB5E1A" w:rsidP="00EB5E1A">
            <w:pPr>
              <w:pStyle w:val="TAC"/>
              <w:rPr>
                <w:sz w:val="16"/>
                <w:szCs w:val="16"/>
                <w:lang w:eastAsia="zh-CN"/>
              </w:rPr>
            </w:pPr>
            <w:r>
              <w:rPr>
                <w:sz w:val="16"/>
                <w:szCs w:val="16"/>
                <w:lang w:eastAsia="zh-CN"/>
              </w:rPr>
              <w:t>2022-12</w:t>
            </w:r>
          </w:p>
        </w:tc>
        <w:tc>
          <w:tcPr>
            <w:tcW w:w="800" w:type="dxa"/>
            <w:shd w:val="solid" w:color="FFFFFF" w:fill="auto"/>
          </w:tcPr>
          <w:p w14:paraId="05D3205C" w14:textId="6C5592F6" w:rsidR="00EB5E1A" w:rsidRDefault="00EB5E1A" w:rsidP="00EB5E1A">
            <w:pPr>
              <w:pStyle w:val="TAC"/>
              <w:rPr>
                <w:sz w:val="16"/>
                <w:szCs w:val="16"/>
                <w:lang w:eastAsia="zh-CN"/>
              </w:rPr>
            </w:pPr>
            <w:r>
              <w:rPr>
                <w:sz w:val="16"/>
                <w:szCs w:val="16"/>
                <w:lang w:eastAsia="zh-CN"/>
              </w:rPr>
              <w:t>CT#98e</w:t>
            </w:r>
          </w:p>
        </w:tc>
        <w:tc>
          <w:tcPr>
            <w:tcW w:w="904" w:type="dxa"/>
            <w:shd w:val="solid" w:color="FFFFFF" w:fill="auto"/>
          </w:tcPr>
          <w:p w14:paraId="0F8D2E22" w14:textId="2673B624" w:rsidR="00EB5E1A" w:rsidRPr="00994263" w:rsidRDefault="00EB5E1A" w:rsidP="00EB5E1A">
            <w:pPr>
              <w:pStyle w:val="TAC"/>
              <w:rPr>
                <w:sz w:val="16"/>
                <w:szCs w:val="16"/>
                <w:lang w:eastAsia="zh-CN"/>
              </w:rPr>
            </w:pPr>
            <w:r w:rsidRPr="00EB5E1A">
              <w:rPr>
                <w:sz w:val="16"/>
                <w:szCs w:val="16"/>
                <w:lang w:eastAsia="zh-CN"/>
              </w:rPr>
              <w:t>CP-223148</w:t>
            </w:r>
          </w:p>
        </w:tc>
        <w:tc>
          <w:tcPr>
            <w:tcW w:w="567" w:type="dxa"/>
            <w:shd w:val="solid" w:color="FFFFFF" w:fill="auto"/>
          </w:tcPr>
          <w:p w14:paraId="362F977C" w14:textId="3604208A" w:rsidR="00EB5E1A" w:rsidRDefault="00EB5E1A" w:rsidP="00EB5E1A">
            <w:pPr>
              <w:pStyle w:val="TAL"/>
              <w:rPr>
                <w:sz w:val="16"/>
                <w:szCs w:val="16"/>
              </w:rPr>
            </w:pPr>
            <w:r>
              <w:rPr>
                <w:sz w:val="16"/>
                <w:szCs w:val="16"/>
              </w:rPr>
              <w:t>0227</w:t>
            </w:r>
          </w:p>
        </w:tc>
        <w:tc>
          <w:tcPr>
            <w:tcW w:w="283" w:type="dxa"/>
            <w:shd w:val="solid" w:color="FFFFFF" w:fill="auto"/>
          </w:tcPr>
          <w:p w14:paraId="5AD32E50" w14:textId="05C09081" w:rsidR="00EB5E1A" w:rsidRDefault="00EB5E1A" w:rsidP="00EB5E1A">
            <w:pPr>
              <w:pStyle w:val="TAC"/>
              <w:rPr>
                <w:sz w:val="16"/>
                <w:szCs w:val="16"/>
              </w:rPr>
            </w:pPr>
            <w:r>
              <w:rPr>
                <w:sz w:val="16"/>
                <w:szCs w:val="16"/>
              </w:rPr>
              <w:t>1</w:t>
            </w:r>
          </w:p>
        </w:tc>
        <w:tc>
          <w:tcPr>
            <w:tcW w:w="284" w:type="dxa"/>
            <w:shd w:val="solid" w:color="FFFFFF" w:fill="auto"/>
          </w:tcPr>
          <w:p w14:paraId="72A48ABA" w14:textId="026749CA" w:rsidR="00EB5E1A" w:rsidRDefault="00EB5E1A" w:rsidP="00EB5E1A">
            <w:pPr>
              <w:pStyle w:val="TAC"/>
              <w:rPr>
                <w:sz w:val="16"/>
                <w:szCs w:val="16"/>
              </w:rPr>
            </w:pPr>
            <w:r>
              <w:rPr>
                <w:sz w:val="16"/>
                <w:szCs w:val="16"/>
              </w:rPr>
              <w:t>F</w:t>
            </w:r>
          </w:p>
        </w:tc>
        <w:tc>
          <w:tcPr>
            <w:tcW w:w="5293" w:type="dxa"/>
            <w:shd w:val="solid" w:color="FFFFFF" w:fill="auto"/>
          </w:tcPr>
          <w:p w14:paraId="2D6AEF57" w14:textId="3D04DD31" w:rsidR="00EB5E1A" w:rsidRPr="00994263" w:rsidRDefault="00EB5E1A" w:rsidP="00EB5E1A">
            <w:pPr>
              <w:pStyle w:val="TAL"/>
            </w:pPr>
            <w:r w:rsidRPr="00EB5E1A">
              <w:t>Clarification on the initiating of a discoveree request procedure.</w:t>
            </w:r>
          </w:p>
        </w:tc>
        <w:tc>
          <w:tcPr>
            <w:tcW w:w="708" w:type="dxa"/>
            <w:shd w:val="solid" w:color="FFFFFF" w:fill="auto"/>
          </w:tcPr>
          <w:p w14:paraId="7A6CBA7D" w14:textId="7E778BBA" w:rsidR="00EB5E1A" w:rsidRPr="003878F9" w:rsidRDefault="00EB5E1A" w:rsidP="00EB5E1A">
            <w:pPr>
              <w:pStyle w:val="TAC"/>
              <w:rPr>
                <w:sz w:val="16"/>
                <w:szCs w:val="16"/>
                <w:lang w:eastAsia="zh-CN"/>
              </w:rPr>
            </w:pPr>
            <w:r w:rsidRPr="0081129F">
              <w:rPr>
                <w:sz w:val="16"/>
                <w:szCs w:val="16"/>
                <w:lang w:eastAsia="zh-CN"/>
              </w:rPr>
              <w:t>17.3.0</w:t>
            </w:r>
          </w:p>
        </w:tc>
      </w:tr>
      <w:tr w:rsidR="00771EA7" w:rsidRPr="003878F9" w14:paraId="5E43916D" w14:textId="77777777" w:rsidTr="00CD325D">
        <w:tc>
          <w:tcPr>
            <w:tcW w:w="800" w:type="dxa"/>
            <w:shd w:val="solid" w:color="FFFFFF" w:fill="auto"/>
          </w:tcPr>
          <w:p w14:paraId="73C8A3C2" w14:textId="6683A0A0" w:rsidR="00771EA7" w:rsidRPr="00D23A07" w:rsidRDefault="00771EA7" w:rsidP="00EB5E1A">
            <w:pPr>
              <w:pStyle w:val="TAC"/>
              <w:rPr>
                <w:rFonts w:cs="Arial"/>
                <w:sz w:val="16"/>
                <w:szCs w:val="16"/>
                <w:lang w:eastAsia="zh-CN"/>
              </w:rPr>
            </w:pPr>
            <w:r w:rsidRPr="00D23A07">
              <w:rPr>
                <w:rFonts w:cs="Arial"/>
                <w:sz w:val="16"/>
                <w:szCs w:val="16"/>
                <w:lang w:eastAsia="zh-CN"/>
              </w:rPr>
              <w:t>202</w:t>
            </w:r>
            <w:r w:rsidR="00DC320B" w:rsidRPr="00D23A07">
              <w:rPr>
                <w:rFonts w:cs="Arial"/>
                <w:sz w:val="16"/>
                <w:szCs w:val="16"/>
                <w:lang w:eastAsia="zh-CN"/>
              </w:rPr>
              <w:t>3</w:t>
            </w:r>
            <w:r w:rsidRPr="00D23A07">
              <w:rPr>
                <w:rFonts w:cs="Arial"/>
                <w:sz w:val="16"/>
                <w:szCs w:val="16"/>
                <w:lang w:eastAsia="zh-CN"/>
              </w:rPr>
              <w:t>-12</w:t>
            </w:r>
          </w:p>
        </w:tc>
        <w:tc>
          <w:tcPr>
            <w:tcW w:w="800" w:type="dxa"/>
            <w:shd w:val="solid" w:color="FFFFFF" w:fill="auto"/>
          </w:tcPr>
          <w:p w14:paraId="733F3871" w14:textId="4071F41A" w:rsidR="00771EA7" w:rsidRPr="00D23A07" w:rsidRDefault="00771EA7" w:rsidP="00EB5E1A">
            <w:pPr>
              <w:pStyle w:val="TAC"/>
              <w:rPr>
                <w:rFonts w:cs="Arial"/>
                <w:sz w:val="16"/>
                <w:szCs w:val="16"/>
                <w:lang w:eastAsia="zh-CN"/>
              </w:rPr>
            </w:pPr>
            <w:r w:rsidRPr="00D23A07">
              <w:rPr>
                <w:rFonts w:cs="Arial"/>
                <w:sz w:val="16"/>
                <w:szCs w:val="16"/>
                <w:lang w:eastAsia="zh-CN"/>
              </w:rPr>
              <w:t>CT#9</w:t>
            </w:r>
            <w:r w:rsidR="00DC320B" w:rsidRPr="00D23A07">
              <w:rPr>
                <w:rFonts w:cs="Arial"/>
                <w:sz w:val="16"/>
                <w:szCs w:val="16"/>
                <w:lang w:eastAsia="zh-CN"/>
              </w:rPr>
              <w:t>9</w:t>
            </w:r>
          </w:p>
        </w:tc>
        <w:tc>
          <w:tcPr>
            <w:tcW w:w="904" w:type="dxa"/>
            <w:shd w:val="solid" w:color="FFFFFF" w:fill="auto"/>
          </w:tcPr>
          <w:p w14:paraId="5B6547B4" w14:textId="524824EF" w:rsidR="00771EA7" w:rsidRPr="00C62E9E" w:rsidRDefault="00000000" w:rsidP="00C62E9E">
            <w:pPr>
              <w:overflowPunct/>
              <w:autoSpaceDE/>
              <w:autoSpaceDN/>
              <w:adjustRightInd/>
              <w:spacing w:after="0"/>
              <w:jc w:val="center"/>
              <w:textAlignment w:val="auto"/>
              <w:rPr>
                <w:rFonts w:cs="Arial"/>
                <w:sz w:val="16"/>
                <w:szCs w:val="16"/>
              </w:rPr>
            </w:pPr>
            <w:hyperlink r:id="rId99" w:history="1">
              <w:r w:rsidR="00DC320B" w:rsidRPr="00C62E9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D23A07" w:rsidRDefault="00771EA7" w:rsidP="00EB5E1A">
            <w:pPr>
              <w:pStyle w:val="TAL"/>
              <w:rPr>
                <w:rFonts w:cs="Arial"/>
                <w:sz w:val="16"/>
                <w:szCs w:val="16"/>
              </w:rPr>
            </w:pPr>
            <w:r w:rsidRPr="00D23A07">
              <w:rPr>
                <w:rFonts w:cs="Arial"/>
                <w:sz w:val="16"/>
                <w:szCs w:val="16"/>
              </w:rPr>
              <w:t>0266</w:t>
            </w:r>
          </w:p>
        </w:tc>
        <w:tc>
          <w:tcPr>
            <w:tcW w:w="283" w:type="dxa"/>
            <w:shd w:val="solid" w:color="FFFFFF" w:fill="auto"/>
          </w:tcPr>
          <w:p w14:paraId="621CD71F" w14:textId="6741CAF5" w:rsidR="00771EA7" w:rsidRPr="00D23A07" w:rsidRDefault="00771EA7" w:rsidP="00EB5E1A">
            <w:pPr>
              <w:pStyle w:val="TAC"/>
              <w:rPr>
                <w:rFonts w:cs="Arial"/>
                <w:sz w:val="16"/>
                <w:szCs w:val="16"/>
              </w:rPr>
            </w:pPr>
            <w:r w:rsidRPr="00D23A07">
              <w:rPr>
                <w:rFonts w:cs="Arial"/>
                <w:sz w:val="16"/>
                <w:szCs w:val="16"/>
              </w:rPr>
              <w:t>-</w:t>
            </w:r>
          </w:p>
        </w:tc>
        <w:tc>
          <w:tcPr>
            <w:tcW w:w="284" w:type="dxa"/>
            <w:shd w:val="solid" w:color="FFFFFF" w:fill="auto"/>
          </w:tcPr>
          <w:p w14:paraId="0775B2FB" w14:textId="335ACE81" w:rsidR="00771EA7" w:rsidRPr="00D23A07" w:rsidRDefault="00771EA7" w:rsidP="00EB5E1A">
            <w:pPr>
              <w:pStyle w:val="TAC"/>
              <w:rPr>
                <w:rFonts w:cs="Arial"/>
                <w:sz w:val="16"/>
                <w:szCs w:val="16"/>
              </w:rPr>
            </w:pPr>
            <w:r w:rsidRPr="00D23A07">
              <w:rPr>
                <w:rFonts w:cs="Arial"/>
                <w:sz w:val="16"/>
                <w:szCs w:val="16"/>
              </w:rPr>
              <w:t>F</w:t>
            </w:r>
          </w:p>
        </w:tc>
        <w:tc>
          <w:tcPr>
            <w:tcW w:w="5293" w:type="dxa"/>
            <w:shd w:val="solid" w:color="FFFFFF" w:fill="auto"/>
          </w:tcPr>
          <w:p w14:paraId="495FFE2E" w14:textId="4725EC11" w:rsidR="00771EA7" w:rsidRPr="00C62E9E" w:rsidRDefault="00771EA7" w:rsidP="00EB5E1A">
            <w:pPr>
              <w:pStyle w:val="TAL"/>
              <w:rPr>
                <w:rFonts w:cs="Arial"/>
                <w:sz w:val="16"/>
                <w:szCs w:val="16"/>
              </w:rPr>
            </w:pPr>
            <w:r w:rsidRPr="00C62E9E">
              <w:rPr>
                <w:rFonts w:cs="Arial"/>
                <w:sz w:val="16"/>
                <w:szCs w:val="16"/>
              </w:rPr>
              <w:t>Adding missing IEI for the EAP message IE</w:t>
            </w:r>
          </w:p>
        </w:tc>
        <w:tc>
          <w:tcPr>
            <w:tcW w:w="708" w:type="dxa"/>
            <w:shd w:val="solid" w:color="FFFFFF" w:fill="auto"/>
          </w:tcPr>
          <w:p w14:paraId="02A710FE" w14:textId="138C07BC" w:rsidR="00771EA7" w:rsidRPr="00D23A07" w:rsidRDefault="00771EA7" w:rsidP="00EB5E1A">
            <w:pPr>
              <w:pStyle w:val="TAC"/>
              <w:rPr>
                <w:rFonts w:cs="Arial"/>
                <w:sz w:val="16"/>
                <w:szCs w:val="16"/>
                <w:lang w:eastAsia="zh-CN"/>
              </w:rPr>
            </w:pPr>
            <w:r w:rsidRPr="00D23A07">
              <w:rPr>
                <w:rFonts w:cs="Arial"/>
                <w:sz w:val="16"/>
                <w:szCs w:val="16"/>
                <w:lang w:eastAsia="zh-CN"/>
              </w:rPr>
              <w:t>17.</w:t>
            </w:r>
            <w:r w:rsidR="00DC320B" w:rsidRPr="00D23A07">
              <w:rPr>
                <w:rFonts w:cs="Arial"/>
                <w:sz w:val="16"/>
                <w:szCs w:val="16"/>
                <w:lang w:eastAsia="zh-CN"/>
              </w:rPr>
              <w:t>4</w:t>
            </w:r>
            <w:r w:rsidRPr="00D23A07">
              <w:rPr>
                <w:rFonts w:cs="Arial"/>
                <w:sz w:val="16"/>
                <w:szCs w:val="16"/>
                <w:lang w:eastAsia="zh-CN"/>
              </w:rPr>
              <w:t>.0</w:t>
            </w:r>
          </w:p>
        </w:tc>
      </w:tr>
      <w:tr w:rsidR="00004D93" w:rsidRPr="003878F9" w14:paraId="0571504B" w14:textId="77777777" w:rsidTr="00CD325D">
        <w:tc>
          <w:tcPr>
            <w:tcW w:w="800" w:type="dxa"/>
            <w:shd w:val="solid" w:color="FFFFFF" w:fill="auto"/>
          </w:tcPr>
          <w:p w14:paraId="73EB0716" w14:textId="67221147" w:rsidR="00004D93" w:rsidRPr="00D23A07" w:rsidRDefault="00004D93"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A7BDB3E" w14:textId="729BEBF1" w:rsidR="00004D93" w:rsidRPr="00D23A07" w:rsidRDefault="00004D93"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96A3EE" w14:textId="25E843A9" w:rsidR="00004D93" w:rsidRPr="00C62E9E" w:rsidRDefault="00000000" w:rsidP="00DC320B">
            <w:pPr>
              <w:overflowPunct/>
              <w:autoSpaceDE/>
              <w:autoSpaceDN/>
              <w:adjustRightInd/>
              <w:spacing w:after="0"/>
              <w:jc w:val="center"/>
              <w:textAlignment w:val="auto"/>
              <w:rPr>
                <w:rFonts w:ascii="Arial" w:hAnsi="Arial" w:cs="Arial"/>
                <w:sz w:val="16"/>
                <w:szCs w:val="16"/>
              </w:rPr>
            </w:pPr>
            <w:hyperlink r:id="rId100" w:history="1">
              <w:r w:rsidR="00004D93" w:rsidRPr="00C62E9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D23A07" w:rsidRDefault="00004D93" w:rsidP="00EB5E1A">
            <w:pPr>
              <w:pStyle w:val="TAL"/>
              <w:rPr>
                <w:rFonts w:cs="Arial"/>
                <w:sz w:val="16"/>
                <w:szCs w:val="16"/>
              </w:rPr>
            </w:pPr>
            <w:r w:rsidRPr="00D23A07">
              <w:rPr>
                <w:rFonts w:cs="Arial"/>
                <w:sz w:val="16"/>
                <w:szCs w:val="16"/>
              </w:rPr>
              <w:t>0267</w:t>
            </w:r>
          </w:p>
        </w:tc>
        <w:tc>
          <w:tcPr>
            <w:tcW w:w="283" w:type="dxa"/>
            <w:shd w:val="solid" w:color="FFFFFF" w:fill="auto"/>
          </w:tcPr>
          <w:p w14:paraId="714CD46A" w14:textId="626813B8" w:rsidR="00004D93" w:rsidRPr="00D23A07" w:rsidRDefault="00004D93" w:rsidP="00EB5E1A">
            <w:pPr>
              <w:pStyle w:val="TAC"/>
              <w:rPr>
                <w:rFonts w:cs="Arial"/>
                <w:sz w:val="16"/>
                <w:szCs w:val="16"/>
              </w:rPr>
            </w:pPr>
            <w:r w:rsidRPr="00D23A07">
              <w:rPr>
                <w:rFonts w:cs="Arial"/>
                <w:sz w:val="16"/>
                <w:szCs w:val="16"/>
              </w:rPr>
              <w:t>-</w:t>
            </w:r>
          </w:p>
        </w:tc>
        <w:tc>
          <w:tcPr>
            <w:tcW w:w="284" w:type="dxa"/>
            <w:shd w:val="solid" w:color="FFFFFF" w:fill="auto"/>
          </w:tcPr>
          <w:p w14:paraId="2B7DDAA6" w14:textId="28AD8C17" w:rsidR="00004D93" w:rsidRPr="00D23A07" w:rsidRDefault="00004D93" w:rsidP="00EB5E1A">
            <w:pPr>
              <w:pStyle w:val="TAC"/>
              <w:rPr>
                <w:rFonts w:cs="Arial"/>
                <w:sz w:val="16"/>
                <w:szCs w:val="16"/>
              </w:rPr>
            </w:pPr>
            <w:r w:rsidRPr="00D23A07">
              <w:rPr>
                <w:rFonts w:cs="Arial"/>
                <w:sz w:val="16"/>
                <w:szCs w:val="16"/>
              </w:rPr>
              <w:t>F</w:t>
            </w:r>
          </w:p>
        </w:tc>
        <w:tc>
          <w:tcPr>
            <w:tcW w:w="5293" w:type="dxa"/>
            <w:shd w:val="solid" w:color="FFFFFF" w:fill="auto"/>
          </w:tcPr>
          <w:p w14:paraId="1639DAC3" w14:textId="0CF9F2FF" w:rsidR="00004D93" w:rsidRPr="00C62E9E" w:rsidRDefault="00004D93" w:rsidP="00EB5E1A">
            <w:pPr>
              <w:pStyle w:val="TAL"/>
              <w:rPr>
                <w:rFonts w:cs="Arial"/>
                <w:sz w:val="16"/>
                <w:szCs w:val="16"/>
              </w:rPr>
            </w:pPr>
            <w:r w:rsidRPr="00C62E9E">
              <w:rPr>
                <w:rFonts w:cs="Arial"/>
                <w:sz w:val="16"/>
                <w:szCs w:val="16"/>
              </w:rPr>
              <w:t>Adding missing timers names</w:t>
            </w:r>
          </w:p>
        </w:tc>
        <w:tc>
          <w:tcPr>
            <w:tcW w:w="708" w:type="dxa"/>
            <w:shd w:val="solid" w:color="FFFFFF" w:fill="auto"/>
          </w:tcPr>
          <w:p w14:paraId="448A371E" w14:textId="356409DB" w:rsidR="00004D93" w:rsidRPr="00D23A07" w:rsidRDefault="00004D93" w:rsidP="00EB5E1A">
            <w:pPr>
              <w:pStyle w:val="TAC"/>
              <w:rPr>
                <w:rFonts w:cs="Arial"/>
                <w:sz w:val="16"/>
                <w:szCs w:val="16"/>
                <w:lang w:eastAsia="zh-CN"/>
              </w:rPr>
            </w:pPr>
            <w:r w:rsidRPr="00D23A07">
              <w:rPr>
                <w:rFonts w:cs="Arial"/>
                <w:sz w:val="16"/>
                <w:szCs w:val="16"/>
                <w:lang w:eastAsia="zh-CN"/>
              </w:rPr>
              <w:t>17.4.0</w:t>
            </w:r>
          </w:p>
        </w:tc>
      </w:tr>
      <w:tr w:rsidR="00263B71" w:rsidRPr="003878F9" w14:paraId="17382AA2" w14:textId="77777777" w:rsidTr="00CD325D">
        <w:tc>
          <w:tcPr>
            <w:tcW w:w="800" w:type="dxa"/>
            <w:shd w:val="solid" w:color="FFFFFF" w:fill="auto"/>
          </w:tcPr>
          <w:p w14:paraId="4C5B5E67" w14:textId="60C845D7" w:rsidR="00263B71" w:rsidRPr="00D23A07" w:rsidRDefault="00263B7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841649D" w14:textId="21DF37B9" w:rsidR="00263B71" w:rsidRPr="00D23A07" w:rsidRDefault="00263B7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BDDB04" w14:textId="30D71D09" w:rsidR="00263B71" w:rsidRPr="00C62E9E" w:rsidRDefault="00000000" w:rsidP="00DC320B">
            <w:pPr>
              <w:overflowPunct/>
              <w:autoSpaceDE/>
              <w:autoSpaceDN/>
              <w:adjustRightInd/>
              <w:spacing w:after="0"/>
              <w:jc w:val="center"/>
              <w:textAlignment w:val="auto"/>
              <w:rPr>
                <w:rFonts w:ascii="Arial" w:hAnsi="Arial" w:cs="Arial"/>
                <w:sz w:val="16"/>
                <w:szCs w:val="16"/>
              </w:rPr>
            </w:pPr>
            <w:hyperlink r:id="rId101" w:history="1">
              <w:r w:rsidR="00263B71" w:rsidRPr="00C62E9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D23A07" w:rsidRDefault="00263B71" w:rsidP="00EB5E1A">
            <w:pPr>
              <w:pStyle w:val="TAL"/>
              <w:rPr>
                <w:rFonts w:cs="Arial"/>
                <w:sz w:val="16"/>
                <w:szCs w:val="16"/>
              </w:rPr>
            </w:pPr>
            <w:r w:rsidRPr="00D23A07">
              <w:rPr>
                <w:rFonts w:cs="Arial"/>
                <w:sz w:val="16"/>
                <w:szCs w:val="16"/>
              </w:rPr>
              <w:t>0269</w:t>
            </w:r>
          </w:p>
        </w:tc>
        <w:tc>
          <w:tcPr>
            <w:tcW w:w="283" w:type="dxa"/>
            <w:shd w:val="solid" w:color="FFFFFF" w:fill="auto"/>
          </w:tcPr>
          <w:p w14:paraId="75717B18" w14:textId="62841290" w:rsidR="00263B71" w:rsidRPr="00D23A07" w:rsidRDefault="00263B71" w:rsidP="00EB5E1A">
            <w:pPr>
              <w:pStyle w:val="TAC"/>
              <w:rPr>
                <w:rFonts w:cs="Arial"/>
                <w:sz w:val="16"/>
                <w:szCs w:val="16"/>
              </w:rPr>
            </w:pPr>
            <w:r w:rsidRPr="00D23A07">
              <w:rPr>
                <w:rFonts w:cs="Arial"/>
                <w:sz w:val="16"/>
                <w:szCs w:val="16"/>
              </w:rPr>
              <w:t>-</w:t>
            </w:r>
          </w:p>
        </w:tc>
        <w:tc>
          <w:tcPr>
            <w:tcW w:w="284" w:type="dxa"/>
            <w:shd w:val="solid" w:color="FFFFFF" w:fill="auto"/>
          </w:tcPr>
          <w:p w14:paraId="1D8C3B30" w14:textId="532EC55B" w:rsidR="00263B71" w:rsidRPr="00D23A07" w:rsidRDefault="00263B71" w:rsidP="00EB5E1A">
            <w:pPr>
              <w:pStyle w:val="TAC"/>
              <w:rPr>
                <w:rFonts w:cs="Arial"/>
                <w:sz w:val="16"/>
                <w:szCs w:val="16"/>
              </w:rPr>
            </w:pPr>
            <w:r w:rsidRPr="00D23A07">
              <w:rPr>
                <w:rFonts w:cs="Arial"/>
                <w:sz w:val="16"/>
                <w:szCs w:val="16"/>
              </w:rPr>
              <w:t>F</w:t>
            </w:r>
          </w:p>
        </w:tc>
        <w:tc>
          <w:tcPr>
            <w:tcW w:w="5293" w:type="dxa"/>
            <w:shd w:val="solid" w:color="FFFFFF" w:fill="auto"/>
          </w:tcPr>
          <w:p w14:paraId="27C75078" w14:textId="05F451E3" w:rsidR="00263B71" w:rsidRPr="00C62E9E" w:rsidRDefault="00263B71" w:rsidP="00EB5E1A">
            <w:pPr>
              <w:pStyle w:val="TAL"/>
              <w:rPr>
                <w:rFonts w:cs="Arial"/>
                <w:sz w:val="16"/>
                <w:szCs w:val="16"/>
              </w:rPr>
            </w:pPr>
            <w:r w:rsidRPr="00C62E9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D23A07" w:rsidRDefault="00263B71" w:rsidP="00EB5E1A">
            <w:pPr>
              <w:pStyle w:val="TAC"/>
              <w:rPr>
                <w:rFonts w:cs="Arial"/>
                <w:sz w:val="16"/>
                <w:szCs w:val="16"/>
                <w:lang w:eastAsia="zh-CN"/>
              </w:rPr>
            </w:pPr>
            <w:r w:rsidRPr="00D23A07">
              <w:rPr>
                <w:rFonts w:cs="Arial"/>
                <w:sz w:val="16"/>
                <w:szCs w:val="16"/>
                <w:lang w:eastAsia="zh-CN"/>
              </w:rPr>
              <w:t>17.4.0</w:t>
            </w:r>
          </w:p>
        </w:tc>
      </w:tr>
      <w:tr w:rsidR="007C11CB" w:rsidRPr="003878F9" w14:paraId="482964D7" w14:textId="77777777" w:rsidTr="00CD325D">
        <w:tc>
          <w:tcPr>
            <w:tcW w:w="800" w:type="dxa"/>
            <w:shd w:val="solid" w:color="FFFFFF" w:fill="auto"/>
          </w:tcPr>
          <w:p w14:paraId="5862273E" w14:textId="770E627F" w:rsidR="007C11CB" w:rsidRPr="00D23A07" w:rsidRDefault="007C11CB"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8884C4A" w14:textId="1F29CE21" w:rsidR="007C11CB" w:rsidRPr="00D23A07" w:rsidRDefault="007C11CB"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FE399C3" w14:textId="081C07C1" w:rsidR="007C11CB" w:rsidRPr="00C62E9E" w:rsidRDefault="00000000" w:rsidP="00DC320B">
            <w:pPr>
              <w:overflowPunct/>
              <w:autoSpaceDE/>
              <w:autoSpaceDN/>
              <w:adjustRightInd/>
              <w:spacing w:after="0"/>
              <w:jc w:val="center"/>
              <w:textAlignment w:val="auto"/>
              <w:rPr>
                <w:rFonts w:ascii="Arial" w:hAnsi="Arial" w:cs="Arial"/>
                <w:sz w:val="16"/>
                <w:szCs w:val="16"/>
              </w:rPr>
            </w:pPr>
            <w:hyperlink r:id="rId102" w:history="1">
              <w:r w:rsidR="007C11CB" w:rsidRPr="00C62E9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D23A07" w:rsidRDefault="007C11CB" w:rsidP="00EB5E1A">
            <w:pPr>
              <w:pStyle w:val="TAL"/>
              <w:rPr>
                <w:rFonts w:cs="Arial"/>
                <w:sz w:val="16"/>
                <w:szCs w:val="16"/>
              </w:rPr>
            </w:pPr>
            <w:r w:rsidRPr="00D23A07">
              <w:rPr>
                <w:rFonts w:cs="Arial"/>
                <w:sz w:val="16"/>
                <w:szCs w:val="16"/>
              </w:rPr>
              <w:t>0263</w:t>
            </w:r>
          </w:p>
        </w:tc>
        <w:tc>
          <w:tcPr>
            <w:tcW w:w="283" w:type="dxa"/>
            <w:shd w:val="solid" w:color="FFFFFF" w:fill="auto"/>
          </w:tcPr>
          <w:p w14:paraId="7D45981A" w14:textId="031747B5" w:rsidR="007C11CB" w:rsidRPr="00D23A07" w:rsidRDefault="007C11CB" w:rsidP="00EB5E1A">
            <w:pPr>
              <w:pStyle w:val="TAC"/>
              <w:rPr>
                <w:rFonts w:cs="Arial"/>
                <w:sz w:val="16"/>
                <w:szCs w:val="16"/>
              </w:rPr>
            </w:pPr>
            <w:r w:rsidRPr="00D23A07">
              <w:rPr>
                <w:rFonts w:cs="Arial"/>
                <w:sz w:val="16"/>
                <w:szCs w:val="16"/>
              </w:rPr>
              <w:t>1</w:t>
            </w:r>
          </w:p>
        </w:tc>
        <w:tc>
          <w:tcPr>
            <w:tcW w:w="284" w:type="dxa"/>
            <w:shd w:val="solid" w:color="FFFFFF" w:fill="auto"/>
          </w:tcPr>
          <w:p w14:paraId="71E9067E" w14:textId="13469200" w:rsidR="007C11CB" w:rsidRPr="00D23A07" w:rsidRDefault="007C11CB" w:rsidP="00EB5E1A">
            <w:pPr>
              <w:pStyle w:val="TAC"/>
              <w:rPr>
                <w:rFonts w:cs="Arial"/>
                <w:sz w:val="16"/>
                <w:szCs w:val="16"/>
              </w:rPr>
            </w:pPr>
            <w:r w:rsidRPr="00D23A07">
              <w:rPr>
                <w:rFonts w:cs="Arial"/>
                <w:sz w:val="16"/>
                <w:szCs w:val="16"/>
              </w:rPr>
              <w:t>F</w:t>
            </w:r>
          </w:p>
        </w:tc>
        <w:tc>
          <w:tcPr>
            <w:tcW w:w="5293" w:type="dxa"/>
            <w:shd w:val="solid" w:color="FFFFFF" w:fill="auto"/>
          </w:tcPr>
          <w:p w14:paraId="13AB0317" w14:textId="2BD1F452" w:rsidR="007C11CB" w:rsidRPr="00C62E9E" w:rsidRDefault="007C11CB" w:rsidP="00EB5E1A">
            <w:pPr>
              <w:pStyle w:val="TAL"/>
              <w:rPr>
                <w:rFonts w:cs="Arial"/>
                <w:sz w:val="16"/>
                <w:szCs w:val="16"/>
              </w:rPr>
            </w:pPr>
            <w:r w:rsidRPr="00C62E9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D23A07" w:rsidRDefault="007C11CB" w:rsidP="00EB5E1A">
            <w:pPr>
              <w:pStyle w:val="TAC"/>
              <w:rPr>
                <w:rFonts w:cs="Arial"/>
                <w:sz w:val="16"/>
                <w:szCs w:val="16"/>
                <w:lang w:eastAsia="zh-CN"/>
              </w:rPr>
            </w:pPr>
            <w:r w:rsidRPr="00D23A07">
              <w:rPr>
                <w:rFonts w:cs="Arial"/>
                <w:sz w:val="16"/>
                <w:szCs w:val="16"/>
                <w:lang w:eastAsia="zh-CN"/>
              </w:rPr>
              <w:t>17.4.0</w:t>
            </w:r>
          </w:p>
        </w:tc>
      </w:tr>
      <w:tr w:rsidR="00E46388" w:rsidRPr="003878F9" w14:paraId="76CF2D49" w14:textId="77777777" w:rsidTr="00CD325D">
        <w:tc>
          <w:tcPr>
            <w:tcW w:w="800" w:type="dxa"/>
            <w:shd w:val="solid" w:color="FFFFFF" w:fill="auto"/>
          </w:tcPr>
          <w:p w14:paraId="13E3409D" w14:textId="05094B00" w:rsidR="00E46388" w:rsidRPr="00D23A07" w:rsidRDefault="00E46388"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03277D1" w14:textId="508F04C2" w:rsidR="00E46388" w:rsidRPr="00D23A07" w:rsidRDefault="00E46388"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B2B49EA" w14:textId="167C0FEA" w:rsidR="00E46388" w:rsidRPr="00C62E9E" w:rsidRDefault="00000000" w:rsidP="00DC320B">
            <w:pPr>
              <w:overflowPunct/>
              <w:autoSpaceDE/>
              <w:autoSpaceDN/>
              <w:adjustRightInd/>
              <w:spacing w:after="0"/>
              <w:jc w:val="center"/>
              <w:textAlignment w:val="auto"/>
              <w:rPr>
                <w:rFonts w:ascii="Arial" w:hAnsi="Arial" w:cs="Arial"/>
                <w:sz w:val="16"/>
                <w:szCs w:val="16"/>
              </w:rPr>
            </w:pPr>
            <w:hyperlink r:id="rId103" w:history="1">
              <w:r w:rsidR="00E46388" w:rsidRPr="00C62E9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D23A07" w:rsidRDefault="00E46388" w:rsidP="00EB5E1A">
            <w:pPr>
              <w:pStyle w:val="TAL"/>
              <w:rPr>
                <w:rFonts w:cs="Arial"/>
                <w:sz w:val="16"/>
                <w:szCs w:val="16"/>
              </w:rPr>
            </w:pPr>
            <w:r w:rsidRPr="00D23A07">
              <w:rPr>
                <w:rFonts w:cs="Arial"/>
                <w:sz w:val="16"/>
                <w:szCs w:val="16"/>
              </w:rPr>
              <w:t>0264</w:t>
            </w:r>
          </w:p>
        </w:tc>
        <w:tc>
          <w:tcPr>
            <w:tcW w:w="283" w:type="dxa"/>
            <w:shd w:val="solid" w:color="FFFFFF" w:fill="auto"/>
          </w:tcPr>
          <w:p w14:paraId="3E1DB0EF" w14:textId="02200E40" w:rsidR="00E46388" w:rsidRPr="00D23A07" w:rsidRDefault="00E46388" w:rsidP="00EB5E1A">
            <w:pPr>
              <w:pStyle w:val="TAC"/>
              <w:rPr>
                <w:rFonts w:cs="Arial"/>
                <w:sz w:val="16"/>
                <w:szCs w:val="16"/>
              </w:rPr>
            </w:pPr>
            <w:r w:rsidRPr="00D23A07">
              <w:rPr>
                <w:rFonts w:cs="Arial"/>
                <w:sz w:val="16"/>
                <w:szCs w:val="16"/>
              </w:rPr>
              <w:t>1</w:t>
            </w:r>
          </w:p>
        </w:tc>
        <w:tc>
          <w:tcPr>
            <w:tcW w:w="284" w:type="dxa"/>
            <w:shd w:val="solid" w:color="FFFFFF" w:fill="auto"/>
          </w:tcPr>
          <w:p w14:paraId="14199F3D" w14:textId="09038E25" w:rsidR="00E46388" w:rsidRPr="00D23A07" w:rsidRDefault="00E46388" w:rsidP="00EB5E1A">
            <w:pPr>
              <w:pStyle w:val="TAC"/>
              <w:rPr>
                <w:rFonts w:cs="Arial"/>
                <w:sz w:val="16"/>
                <w:szCs w:val="16"/>
              </w:rPr>
            </w:pPr>
            <w:r w:rsidRPr="00D23A07">
              <w:rPr>
                <w:rFonts w:cs="Arial"/>
                <w:sz w:val="16"/>
                <w:szCs w:val="16"/>
              </w:rPr>
              <w:t>F</w:t>
            </w:r>
          </w:p>
        </w:tc>
        <w:tc>
          <w:tcPr>
            <w:tcW w:w="5293" w:type="dxa"/>
            <w:shd w:val="solid" w:color="FFFFFF" w:fill="auto"/>
          </w:tcPr>
          <w:p w14:paraId="35FE958B" w14:textId="4BB36C65" w:rsidR="00E46388" w:rsidRPr="00C62E9E" w:rsidRDefault="00E46388" w:rsidP="00EB5E1A">
            <w:pPr>
              <w:pStyle w:val="TAL"/>
              <w:rPr>
                <w:rFonts w:cs="Arial"/>
                <w:sz w:val="16"/>
                <w:szCs w:val="16"/>
              </w:rPr>
            </w:pPr>
            <w:r w:rsidRPr="00C62E9E">
              <w:rPr>
                <w:rFonts w:cs="Arial"/>
                <w:sz w:val="16"/>
                <w:szCs w:val="16"/>
              </w:rPr>
              <w:t>Relay UE reselection upon security failure of 5G ProSe UE-to-network relay</w:t>
            </w:r>
          </w:p>
        </w:tc>
        <w:tc>
          <w:tcPr>
            <w:tcW w:w="708" w:type="dxa"/>
            <w:shd w:val="solid" w:color="FFFFFF" w:fill="auto"/>
          </w:tcPr>
          <w:p w14:paraId="02BBB9AF" w14:textId="3627CD1F" w:rsidR="00E46388" w:rsidRPr="00D23A07" w:rsidRDefault="00E46388" w:rsidP="00EB5E1A">
            <w:pPr>
              <w:pStyle w:val="TAC"/>
              <w:rPr>
                <w:rFonts w:cs="Arial"/>
                <w:sz w:val="16"/>
                <w:szCs w:val="16"/>
                <w:lang w:eastAsia="zh-CN"/>
              </w:rPr>
            </w:pPr>
            <w:r w:rsidRPr="00D23A07">
              <w:rPr>
                <w:rFonts w:cs="Arial"/>
                <w:sz w:val="16"/>
                <w:szCs w:val="16"/>
                <w:lang w:eastAsia="zh-CN"/>
              </w:rPr>
              <w:t>17.4.0</w:t>
            </w:r>
          </w:p>
        </w:tc>
      </w:tr>
      <w:tr w:rsidR="009921C5" w:rsidRPr="003878F9" w14:paraId="6D4174F3" w14:textId="77777777" w:rsidTr="00CD325D">
        <w:tc>
          <w:tcPr>
            <w:tcW w:w="800" w:type="dxa"/>
            <w:shd w:val="solid" w:color="FFFFFF" w:fill="auto"/>
          </w:tcPr>
          <w:p w14:paraId="3514B1C1" w14:textId="03308F3C" w:rsidR="009921C5" w:rsidRPr="00D23A07" w:rsidRDefault="009921C5"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5F3FFEB" w14:textId="03E00103" w:rsidR="009921C5" w:rsidRPr="00D23A07" w:rsidRDefault="009921C5"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2CADCD2A" w14:textId="6C91966D" w:rsidR="009921C5" w:rsidRPr="00C62E9E" w:rsidRDefault="00000000" w:rsidP="00DC320B">
            <w:pPr>
              <w:overflowPunct/>
              <w:autoSpaceDE/>
              <w:autoSpaceDN/>
              <w:adjustRightInd/>
              <w:spacing w:after="0"/>
              <w:jc w:val="center"/>
              <w:textAlignment w:val="auto"/>
              <w:rPr>
                <w:rFonts w:ascii="Arial" w:hAnsi="Arial" w:cs="Arial"/>
                <w:sz w:val="16"/>
                <w:szCs w:val="16"/>
              </w:rPr>
            </w:pPr>
            <w:hyperlink r:id="rId104" w:history="1">
              <w:r w:rsidR="009921C5" w:rsidRPr="00C62E9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D23A07" w:rsidRDefault="009921C5" w:rsidP="00EB5E1A">
            <w:pPr>
              <w:pStyle w:val="TAL"/>
              <w:rPr>
                <w:rFonts w:cs="Arial"/>
                <w:sz w:val="16"/>
                <w:szCs w:val="16"/>
              </w:rPr>
            </w:pPr>
            <w:r w:rsidRPr="00D23A07">
              <w:rPr>
                <w:rFonts w:cs="Arial"/>
                <w:sz w:val="16"/>
                <w:szCs w:val="16"/>
              </w:rPr>
              <w:t>0252</w:t>
            </w:r>
          </w:p>
        </w:tc>
        <w:tc>
          <w:tcPr>
            <w:tcW w:w="283" w:type="dxa"/>
            <w:shd w:val="solid" w:color="FFFFFF" w:fill="auto"/>
          </w:tcPr>
          <w:p w14:paraId="1C24A6DE" w14:textId="396D6D45" w:rsidR="009921C5" w:rsidRPr="00D23A07" w:rsidRDefault="009921C5" w:rsidP="00EB5E1A">
            <w:pPr>
              <w:pStyle w:val="TAC"/>
              <w:rPr>
                <w:rFonts w:cs="Arial"/>
                <w:sz w:val="16"/>
                <w:szCs w:val="16"/>
              </w:rPr>
            </w:pPr>
            <w:r w:rsidRPr="00D23A07">
              <w:rPr>
                <w:rFonts w:cs="Arial"/>
                <w:sz w:val="16"/>
                <w:szCs w:val="16"/>
              </w:rPr>
              <w:t>1</w:t>
            </w:r>
          </w:p>
        </w:tc>
        <w:tc>
          <w:tcPr>
            <w:tcW w:w="284" w:type="dxa"/>
            <w:shd w:val="solid" w:color="FFFFFF" w:fill="auto"/>
          </w:tcPr>
          <w:p w14:paraId="4522442D" w14:textId="7E39B012" w:rsidR="009921C5" w:rsidRPr="00D23A07" w:rsidRDefault="009921C5" w:rsidP="00EB5E1A">
            <w:pPr>
              <w:pStyle w:val="TAC"/>
              <w:rPr>
                <w:rFonts w:cs="Arial"/>
                <w:sz w:val="16"/>
                <w:szCs w:val="16"/>
              </w:rPr>
            </w:pPr>
            <w:r w:rsidRPr="00D23A07">
              <w:rPr>
                <w:rFonts w:cs="Arial"/>
                <w:sz w:val="16"/>
                <w:szCs w:val="16"/>
              </w:rPr>
              <w:t>F</w:t>
            </w:r>
          </w:p>
        </w:tc>
        <w:tc>
          <w:tcPr>
            <w:tcW w:w="5293" w:type="dxa"/>
            <w:shd w:val="solid" w:color="FFFFFF" w:fill="auto"/>
          </w:tcPr>
          <w:p w14:paraId="4E9E4EA9" w14:textId="662FF208" w:rsidR="009921C5" w:rsidRPr="00C62E9E" w:rsidRDefault="009921C5" w:rsidP="00EB5E1A">
            <w:pPr>
              <w:pStyle w:val="TAL"/>
              <w:rPr>
                <w:rFonts w:cs="Arial"/>
                <w:sz w:val="16"/>
                <w:szCs w:val="16"/>
              </w:rPr>
            </w:pPr>
            <w:r w:rsidRPr="00C62E9E">
              <w:rPr>
                <w:rFonts w:cs="Arial"/>
                <w:sz w:val="16"/>
                <w:szCs w:val="16"/>
              </w:rPr>
              <w:t>Update the xsd files of TS 24.554</w:t>
            </w:r>
          </w:p>
        </w:tc>
        <w:tc>
          <w:tcPr>
            <w:tcW w:w="708" w:type="dxa"/>
            <w:shd w:val="solid" w:color="FFFFFF" w:fill="auto"/>
          </w:tcPr>
          <w:p w14:paraId="2A3C7AD8" w14:textId="2620EE04" w:rsidR="009921C5" w:rsidRPr="00D23A07" w:rsidRDefault="009921C5" w:rsidP="00EB5E1A">
            <w:pPr>
              <w:pStyle w:val="TAC"/>
              <w:rPr>
                <w:rFonts w:cs="Arial"/>
                <w:sz w:val="16"/>
                <w:szCs w:val="16"/>
                <w:lang w:eastAsia="zh-CN"/>
              </w:rPr>
            </w:pPr>
            <w:r w:rsidRPr="00D23A07">
              <w:rPr>
                <w:rFonts w:cs="Arial"/>
                <w:sz w:val="16"/>
                <w:szCs w:val="16"/>
                <w:lang w:eastAsia="zh-CN"/>
              </w:rPr>
              <w:t>17.4.0</w:t>
            </w:r>
          </w:p>
        </w:tc>
      </w:tr>
      <w:tr w:rsidR="00FE6A00" w:rsidRPr="003878F9" w14:paraId="470E8352" w14:textId="77777777" w:rsidTr="00CD325D">
        <w:tc>
          <w:tcPr>
            <w:tcW w:w="800" w:type="dxa"/>
            <w:shd w:val="solid" w:color="FFFFFF" w:fill="auto"/>
          </w:tcPr>
          <w:p w14:paraId="4F97BD04" w14:textId="12D0AC52" w:rsidR="00FE6A00" w:rsidRPr="00D23A07" w:rsidRDefault="00FE6A00"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0B3B3060" w14:textId="4F3B55F8" w:rsidR="00FE6A00" w:rsidRPr="00D23A07" w:rsidRDefault="00FE6A00"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8BB9841" w14:textId="5ADA1F56" w:rsidR="00FE6A00" w:rsidRPr="00C62E9E" w:rsidRDefault="00000000" w:rsidP="00DC320B">
            <w:pPr>
              <w:overflowPunct/>
              <w:autoSpaceDE/>
              <w:autoSpaceDN/>
              <w:adjustRightInd/>
              <w:spacing w:after="0"/>
              <w:jc w:val="center"/>
              <w:textAlignment w:val="auto"/>
              <w:rPr>
                <w:rFonts w:ascii="Arial" w:hAnsi="Arial" w:cs="Arial"/>
                <w:sz w:val="16"/>
                <w:szCs w:val="16"/>
              </w:rPr>
            </w:pPr>
            <w:hyperlink r:id="rId105" w:history="1">
              <w:r w:rsidR="00FE6A00" w:rsidRPr="00C62E9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D23A07" w:rsidRDefault="00FE6A00" w:rsidP="00EB5E1A">
            <w:pPr>
              <w:pStyle w:val="TAL"/>
              <w:rPr>
                <w:rFonts w:cs="Arial"/>
                <w:sz w:val="16"/>
                <w:szCs w:val="16"/>
              </w:rPr>
            </w:pPr>
            <w:r w:rsidRPr="00D23A07">
              <w:rPr>
                <w:rFonts w:cs="Arial"/>
                <w:sz w:val="16"/>
                <w:szCs w:val="16"/>
              </w:rPr>
              <w:t>0255</w:t>
            </w:r>
          </w:p>
        </w:tc>
        <w:tc>
          <w:tcPr>
            <w:tcW w:w="283" w:type="dxa"/>
            <w:shd w:val="solid" w:color="FFFFFF" w:fill="auto"/>
          </w:tcPr>
          <w:p w14:paraId="0624577C" w14:textId="48A78F28" w:rsidR="00FE6A00" w:rsidRPr="00D23A07" w:rsidRDefault="00FE6A00" w:rsidP="00EB5E1A">
            <w:pPr>
              <w:pStyle w:val="TAC"/>
              <w:rPr>
                <w:rFonts w:cs="Arial"/>
                <w:sz w:val="16"/>
                <w:szCs w:val="16"/>
              </w:rPr>
            </w:pPr>
            <w:r w:rsidRPr="00D23A07">
              <w:rPr>
                <w:rFonts w:cs="Arial"/>
                <w:sz w:val="16"/>
                <w:szCs w:val="16"/>
              </w:rPr>
              <w:t>1</w:t>
            </w:r>
          </w:p>
        </w:tc>
        <w:tc>
          <w:tcPr>
            <w:tcW w:w="284" w:type="dxa"/>
            <w:shd w:val="solid" w:color="FFFFFF" w:fill="auto"/>
          </w:tcPr>
          <w:p w14:paraId="3B3CEBB1" w14:textId="5CA6B2CA" w:rsidR="00FE6A00" w:rsidRPr="00D23A07" w:rsidRDefault="00FE6A00" w:rsidP="00EB5E1A">
            <w:pPr>
              <w:pStyle w:val="TAC"/>
              <w:rPr>
                <w:rFonts w:cs="Arial"/>
                <w:sz w:val="16"/>
                <w:szCs w:val="16"/>
              </w:rPr>
            </w:pPr>
            <w:r w:rsidRPr="00D23A07">
              <w:rPr>
                <w:rFonts w:cs="Arial"/>
                <w:sz w:val="16"/>
                <w:szCs w:val="16"/>
              </w:rPr>
              <w:t>F</w:t>
            </w:r>
          </w:p>
        </w:tc>
        <w:tc>
          <w:tcPr>
            <w:tcW w:w="5293" w:type="dxa"/>
            <w:shd w:val="solid" w:color="FFFFFF" w:fill="auto"/>
          </w:tcPr>
          <w:p w14:paraId="2B2AAF42" w14:textId="126971B4" w:rsidR="00FE6A00" w:rsidRPr="00C62E9E" w:rsidRDefault="00FE6A00" w:rsidP="00EB5E1A">
            <w:pPr>
              <w:pStyle w:val="TAL"/>
              <w:rPr>
                <w:rFonts w:cs="Arial"/>
                <w:sz w:val="16"/>
                <w:szCs w:val="16"/>
              </w:rPr>
            </w:pPr>
            <w:r w:rsidRPr="00C62E9E">
              <w:rPr>
                <w:rFonts w:cs="Arial"/>
                <w:sz w:val="16"/>
                <w:szCs w:val="16"/>
              </w:rPr>
              <w:t>Mandate DNN parameter provisioning to L3 U2N relay</w:t>
            </w:r>
          </w:p>
        </w:tc>
        <w:tc>
          <w:tcPr>
            <w:tcW w:w="708" w:type="dxa"/>
            <w:shd w:val="solid" w:color="FFFFFF" w:fill="auto"/>
          </w:tcPr>
          <w:p w14:paraId="1F92352B" w14:textId="322BD854" w:rsidR="00FE6A00" w:rsidRPr="00D23A07" w:rsidRDefault="00FE6A00" w:rsidP="00EB5E1A">
            <w:pPr>
              <w:pStyle w:val="TAC"/>
              <w:rPr>
                <w:rFonts w:cs="Arial"/>
                <w:sz w:val="16"/>
                <w:szCs w:val="16"/>
                <w:lang w:eastAsia="zh-CN"/>
              </w:rPr>
            </w:pPr>
            <w:r w:rsidRPr="00D23A07">
              <w:rPr>
                <w:rFonts w:cs="Arial"/>
                <w:sz w:val="16"/>
                <w:szCs w:val="16"/>
                <w:lang w:eastAsia="zh-CN"/>
              </w:rPr>
              <w:t>17.4.0</w:t>
            </w:r>
          </w:p>
        </w:tc>
      </w:tr>
      <w:tr w:rsidR="0046519C" w:rsidRPr="003878F9" w14:paraId="1FD14D03" w14:textId="77777777" w:rsidTr="00CD325D">
        <w:tc>
          <w:tcPr>
            <w:tcW w:w="800" w:type="dxa"/>
            <w:shd w:val="solid" w:color="FFFFFF" w:fill="auto"/>
          </w:tcPr>
          <w:p w14:paraId="77573552" w14:textId="3B842B54" w:rsidR="0046519C" w:rsidRPr="00D23A07" w:rsidRDefault="0046519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67A5855F" w14:textId="7F273D1D" w:rsidR="0046519C" w:rsidRPr="00D23A07" w:rsidRDefault="0046519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3FA6DA5" w14:textId="2BCE391B" w:rsidR="0046519C" w:rsidRPr="00C62E9E" w:rsidRDefault="00000000" w:rsidP="00DC320B">
            <w:pPr>
              <w:overflowPunct/>
              <w:autoSpaceDE/>
              <w:autoSpaceDN/>
              <w:adjustRightInd/>
              <w:spacing w:after="0"/>
              <w:jc w:val="center"/>
              <w:textAlignment w:val="auto"/>
              <w:rPr>
                <w:rFonts w:ascii="Arial" w:hAnsi="Arial" w:cs="Arial"/>
                <w:sz w:val="16"/>
                <w:szCs w:val="16"/>
              </w:rPr>
            </w:pPr>
            <w:hyperlink r:id="rId106" w:history="1">
              <w:r w:rsidR="0046519C" w:rsidRPr="00C62E9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D23A07" w:rsidRDefault="0046519C" w:rsidP="00EB5E1A">
            <w:pPr>
              <w:pStyle w:val="TAL"/>
              <w:rPr>
                <w:rFonts w:cs="Arial"/>
                <w:sz w:val="16"/>
                <w:szCs w:val="16"/>
              </w:rPr>
            </w:pPr>
            <w:r w:rsidRPr="00D23A07">
              <w:rPr>
                <w:rFonts w:cs="Arial"/>
                <w:sz w:val="16"/>
                <w:szCs w:val="16"/>
              </w:rPr>
              <w:t>0256</w:t>
            </w:r>
          </w:p>
        </w:tc>
        <w:tc>
          <w:tcPr>
            <w:tcW w:w="283" w:type="dxa"/>
            <w:shd w:val="solid" w:color="FFFFFF" w:fill="auto"/>
          </w:tcPr>
          <w:p w14:paraId="30FDE35B" w14:textId="45F4848C" w:rsidR="0046519C" w:rsidRPr="00D23A07" w:rsidRDefault="0046519C" w:rsidP="00EB5E1A">
            <w:pPr>
              <w:pStyle w:val="TAC"/>
              <w:rPr>
                <w:rFonts w:cs="Arial"/>
                <w:sz w:val="16"/>
                <w:szCs w:val="16"/>
              </w:rPr>
            </w:pPr>
            <w:r w:rsidRPr="00D23A07">
              <w:rPr>
                <w:rFonts w:cs="Arial"/>
                <w:sz w:val="16"/>
                <w:szCs w:val="16"/>
              </w:rPr>
              <w:t>1</w:t>
            </w:r>
          </w:p>
        </w:tc>
        <w:tc>
          <w:tcPr>
            <w:tcW w:w="284" w:type="dxa"/>
            <w:shd w:val="solid" w:color="FFFFFF" w:fill="auto"/>
          </w:tcPr>
          <w:p w14:paraId="1707E165" w14:textId="4B6BD8BF" w:rsidR="0046519C" w:rsidRPr="00D23A07" w:rsidRDefault="0046519C" w:rsidP="00EB5E1A">
            <w:pPr>
              <w:pStyle w:val="TAC"/>
              <w:rPr>
                <w:rFonts w:cs="Arial"/>
                <w:sz w:val="16"/>
                <w:szCs w:val="16"/>
              </w:rPr>
            </w:pPr>
            <w:r w:rsidRPr="00D23A07">
              <w:rPr>
                <w:rFonts w:cs="Arial"/>
                <w:sz w:val="16"/>
                <w:szCs w:val="16"/>
              </w:rPr>
              <w:t>F</w:t>
            </w:r>
          </w:p>
        </w:tc>
        <w:tc>
          <w:tcPr>
            <w:tcW w:w="5293" w:type="dxa"/>
            <w:shd w:val="solid" w:color="FFFFFF" w:fill="auto"/>
          </w:tcPr>
          <w:p w14:paraId="245E902C" w14:textId="193D6C67" w:rsidR="0046519C" w:rsidRPr="00C62E9E" w:rsidRDefault="0046519C" w:rsidP="00EB5E1A">
            <w:pPr>
              <w:pStyle w:val="TAL"/>
              <w:rPr>
                <w:rFonts w:cs="Arial"/>
                <w:sz w:val="16"/>
                <w:szCs w:val="16"/>
              </w:rPr>
            </w:pPr>
            <w:r w:rsidRPr="00C62E9E">
              <w:rPr>
                <w:rFonts w:cs="Arial"/>
                <w:sz w:val="16"/>
                <w:szCs w:val="16"/>
              </w:rPr>
              <w:t>Clarification on 5G PKMF address request procedure</w:t>
            </w:r>
          </w:p>
        </w:tc>
        <w:tc>
          <w:tcPr>
            <w:tcW w:w="708" w:type="dxa"/>
            <w:shd w:val="solid" w:color="FFFFFF" w:fill="auto"/>
          </w:tcPr>
          <w:p w14:paraId="5ACDAF77" w14:textId="753A5544" w:rsidR="0046519C" w:rsidRPr="00D23A07" w:rsidRDefault="0046519C" w:rsidP="00EB5E1A">
            <w:pPr>
              <w:pStyle w:val="TAC"/>
              <w:rPr>
                <w:rFonts w:cs="Arial"/>
                <w:sz w:val="16"/>
                <w:szCs w:val="16"/>
                <w:lang w:eastAsia="zh-CN"/>
              </w:rPr>
            </w:pPr>
            <w:r w:rsidRPr="00D23A07">
              <w:rPr>
                <w:rFonts w:cs="Arial"/>
                <w:sz w:val="16"/>
                <w:szCs w:val="16"/>
                <w:lang w:eastAsia="zh-CN"/>
              </w:rPr>
              <w:t>17.4.0</w:t>
            </w:r>
          </w:p>
        </w:tc>
      </w:tr>
      <w:tr w:rsidR="001E7E47" w:rsidRPr="003878F9" w14:paraId="5D6B817F" w14:textId="77777777" w:rsidTr="00CD325D">
        <w:tc>
          <w:tcPr>
            <w:tcW w:w="800" w:type="dxa"/>
            <w:shd w:val="solid" w:color="FFFFFF" w:fill="auto"/>
          </w:tcPr>
          <w:p w14:paraId="7644D717" w14:textId="0053D53C" w:rsidR="001E7E47" w:rsidRPr="00D23A07" w:rsidRDefault="001E7E4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9FC822B" w14:textId="14383B79" w:rsidR="001E7E47" w:rsidRPr="00D23A07" w:rsidRDefault="001E7E4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771A8C5A" w14:textId="16ACF3C9" w:rsidR="001E7E47" w:rsidRPr="00C62E9E" w:rsidRDefault="00000000" w:rsidP="00DC320B">
            <w:pPr>
              <w:overflowPunct/>
              <w:autoSpaceDE/>
              <w:autoSpaceDN/>
              <w:adjustRightInd/>
              <w:spacing w:after="0"/>
              <w:jc w:val="center"/>
              <w:textAlignment w:val="auto"/>
              <w:rPr>
                <w:rFonts w:ascii="Arial" w:hAnsi="Arial" w:cs="Arial"/>
                <w:sz w:val="16"/>
                <w:szCs w:val="16"/>
              </w:rPr>
            </w:pPr>
            <w:hyperlink r:id="rId107" w:history="1">
              <w:r w:rsidR="001E7E47" w:rsidRPr="00C62E9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D23A07" w:rsidRDefault="001E7E47" w:rsidP="00EB5E1A">
            <w:pPr>
              <w:pStyle w:val="TAL"/>
              <w:rPr>
                <w:rFonts w:cs="Arial"/>
                <w:sz w:val="16"/>
                <w:szCs w:val="16"/>
              </w:rPr>
            </w:pPr>
            <w:r w:rsidRPr="00D23A07">
              <w:rPr>
                <w:rFonts w:cs="Arial"/>
                <w:sz w:val="16"/>
                <w:szCs w:val="16"/>
              </w:rPr>
              <w:t>0257</w:t>
            </w:r>
          </w:p>
        </w:tc>
        <w:tc>
          <w:tcPr>
            <w:tcW w:w="283" w:type="dxa"/>
            <w:shd w:val="solid" w:color="FFFFFF" w:fill="auto"/>
          </w:tcPr>
          <w:p w14:paraId="7087829C" w14:textId="6951DA02" w:rsidR="001E7E47" w:rsidRPr="00D23A07" w:rsidRDefault="001E7E47" w:rsidP="00EB5E1A">
            <w:pPr>
              <w:pStyle w:val="TAC"/>
              <w:rPr>
                <w:rFonts w:cs="Arial"/>
                <w:sz w:val="16"/>
                <w:szCs w:val="16"/>
              </w:rPr>
            </w:pPr>
            <w:r w:rsidRPr="00D23A07">
              <w:rPr>
                <w:rFonts w:cs="Arial"/>
                <w:sz w:val="16"/>
                <w:szCs w:val="16"/>
              </w:rPr>
              <w:t>1</w:t>
            </w:r>
          </w:p>
        </w:tc>
        <w:tc>
          <w:tcPr>
            <w:tcW w:w="284" w:type="dxa"/>
            <w:shd w:val="solid" w:color="FFFFFF" w:fill="auto"/>
          </w:tcPr>
          <w:p w14:paraId="19AA994E" w14:textId="797F78DD" w:rsidR="001E7E47" w:rsidRPr="00D23A07" w:rsidRDefault="001E7E47" w:rsidP="00EB5E1A">
            <w:pPr>
              <w:pStyle w:val="TAC"/>
              <w:rPr>
                <w:rFonts w:cs="Arial"/>
                <w:sz w:val="16"/>
                <w:szCs w:val="16"/>
              </w:rPr>
            </w:pPr>
            <w:r w:rsidRPr="00D23A07">
              <w:rPr>
                <w:rFonts w:cs="Arial"/>
                <w:sz w:val="16"/>
                <w:szCs w:val="16"/>
              </w:rPr>
              <w:t>F</w:t>
            </w:r>
          </w:p>
        </w:tc>
        <w:tc>
          <w:tcPr>
            <w:tcW w:w="5293" w:type="dxa"/>
            <w:shd w:val="solid" w:color="FFFFFF" w:fill="auto"/>
          </w:tcPr>
          <w:p w14:paraId="40C7F7EA" w14:textId="0214926F" w:rsidR="001E7E47" w:rsidRPr="00C62E9E" w:rsidRDefault="001E7E47" w:rsidP="00EB5E1A">
            <w:pPr>
              <w:pStyle w:val="TAL"/>
              <w:rPr>
                <w:rFonts w:cs="Arial"/>
                <w:sz w:val="16"/>
                <w:szCs w:val="16"/>
              </w:rPr>
            </w:pPr>
            <w:r w:rsidRPr="00C62E9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D23A07" w:rsidRDefault="001E7E47" w:rsidP="00EB5E1A">
            <w:pPr>
              <w:pStyle w:val="TAC"/>
              <w:rPr>
                <w:rFonts w:cs="Arial"/>
                <w:sz w:val="16"/>
                <w:szCs w:val="16"/>
                <w:lang w:eastAsia="zh-CN"/>
              </w:rPr>
            </w:pPr>
            <w:r w:rsidRPr="00D23A07">
              <w:rPr>
                <w:rFonts w:cs="Arial"/>
                <w:sz w:val="16"/>
                <w:szCs w:val="16"/>
                <w:lang w:eastAsia="zh-CN"/>
              </w:rPr>
              <w:t>17.4.0</w:t>
            </w:r>
          </w:p>
        </w:tc>
      </w:tr>
      <w:tr w:rsidR="00D360E2" w:rsidRPr="003878F9" w14:paraId="58CE952B" w14:textId="77777777" w:rsidTr="00CD325D">
        <w:tc>
          <w:tcPr>
            <w:tcW w:w="800" w:type="dxa"/>
            <w:shd w:val="solid" w:color="FFFFFF" w:fill="auto"/>
          </w:tcPr>
          <w:p w14:paraId="106616CC" w14:textId="083D6A84" w:rsidR="00D360E2" w:rsidRPr="00D23A07" w:rsidRDefault="00D360E2"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7853773" w14:textId="3E07FFF9" w:rsidR="00D360E2" w:rsidRPr="00D23A07" w:rsidRDefault="00D360E2"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CACF81E" w14:textId="4C2033FD" w:rsidR="00D360E2" w:rsidRPr="00C62E9E" w:rsidRDefault="00000000" w:rsidP="00DC320B">
            <w:pPr>
              <w:overflowPunct/>
              <w:autoSpaceDE/>
              <w:autoSpaceDN/>
              <w:adjustRightInd/>
              <w:spacing w:after="0"/>
              <w:jc w:val="center"/>
              <w:textAlignment w:val="auto"/>
              <w:rPr>
                <w:rFonts w:ascii="Arial" w:hAnsi="Arial" w:cs="Arial"/>
                <w:sz w:val="16"/>
                <w:szCs w:val="16"/>
              </w:rPr>
            </w:pPr>
            <w:hyperlink r:id="rId108" w:history="1">
              <w:r w:rsidR="00D360E2" w:rsidRPr="00C62E9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D23A07" w:rsidRDefault="00D360E2" w:rsidP="00EB5E1A">
            <w:pPr>
              <w:pStyle w:val="TAL"/>
              <w:rPr>
                <w:rFonts w:cs="Arial"/>
                <w:sz w:val="16"/>
                <w:szCs w:val="16"/>
              </w:rPr>
            </w:pPr>
            <w:r w:rsidRPr="00D23A07">
              <w:rPr>
                <w:rFonts w:cs="Arial"/>
                <w:sz w:val="16"/>
                <w:szCs w:val="16"/>
              </w:rPr>
              <w:t>0265</w:t>
            </w:r>
          </w:p>
        </w:tc>
        <w:tc>
          <w:tcPr>
            <w:tcW w:w="283" w:type="dxa"/>
            <w:shd w:val="solid" w:color="FFFFFF" w:fill="auto"/>
          </w:tcPr>
          <w:p w14:paraId="2EEBFCAF" w14:textId="62D5A333" w:rsidR="00D360E2" w:rsidRPr="00D23A07" w:rsidRDefault="00D360E2" w:rsidP="00EB5E1A">
            <w:pPr>
              <w:pStyle w:val="TAC"/>
              <w:rPr>
                <w:rFonts w:cs="Arial"/>
                <w:sz w:val="16"/>
                <w:szCs w:val="16"/>
              </w:rPr>
            </w:pPr>
            <w:r w:rsidRPr="00D23A07">
              <w:rPr>
                <w:rFonts w:cs="Arial"/>
                <w:sz w:val="16"/>
                <w:szCs w:val="16"/>
              </w:rPr>
              <w:t>1</w:t>
            </w:r>
          </w:p>
        </w:tc>
        <w:tc>
          <w:tcPr>
            <w:tcW w:w="284" w:type="dxa"/>
            <w:shd w:val="solid" w:color="FFFFFF" w:fill="auto"/>
          </w:tcPr>
          <w:p w14:paraId="2E498C62" w14:textId="2D020CF3" w:rsidR="00D360E2" w:rsidRPr="00D23A07" w:rsidRDefault="00D360E2" w:rsidP="00EB5E1A">
            <w:pPr>
              <w:pStyle w:val="TAC"/>
              <w:rPr>
                <w:rFonts w:cs="Arial"/>
                <w:sz w:val="16"/>
                <w:szCs w:val="16"/>
              </w:rPr>
            </w:pPr>
            <w:r w:rsidRPr="00D23A07">
              <w:rPr>
                <w:rFonts w:cs="Arial"/>
                <w:sz w:val="16"/>
                <w:szCs w:val="16"/>
              </w:rPr>
              <w:t>F</w:t>
            </w:r>
          </w:p>
        </w:tc>
        <w:tc>
          <w:tcPr>
            <w:tcW w:w="5293" w:type="dxa"/>
            <w:shd w:val="solid" w:color="FFFFFF" w:fill="auto"/>
          </w:tcPr>
          <w:p w14:paraId="569B5807" w14:textId="0C153BBB" w:rsidR="00D360E2" w:rsidRPr="00C62E9E" w:rsidRDefault="00D360E2" w:rsidP="00EB5E1A">
            <w:pPr>
              <w:pStyle w:val="TAL"/>
              <w:rPr>
                <w:rFonts w:cs="Arial"/>
                <w:sz w:val="16"/>
                <w:szCs w:val="16"/>
              </w:rPr>
            </w:pPr>
            <w:r w:rsidRPr="00C62E9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D23A07" w:rsidRDefault="00D360E2" w:rsidP="00EB5E1A">
            <w:pPr>
              <w:pStyle w:val="TAC"/>
              <w:rPr>
                <w:rFonts w:cs="Arial"/>
                <w:sz w:val="16"/>
                <w:szCs w:val="16"/>
                <w:lang w:eastAsia="zh-CN"/>
              </w:rPr>
            </w:pPr>
            <w:r w:rsidRPr="00D23A07">
              <w:rPr>
                <w:rFonts w:cs="Arial"/>
                <w:sz w:val="16"/>
                <w:szCs w:val="16"/>
                <w:lang w:eastAsia="zh-CN"/>
              </w:rPr>
              <w:t>17.4.0</w:t>
            </w:r>
          </w:p>
        </w:tc>
      </w:tr>
      <w:tr w:rsidR="00DD78D1" w:rsidRPr="003878F9" w14:paraId="61C2BDF1" w14:textId="77777777" w:rsidTr="00CD325D">
        <w:tc>
          <w:tcPr>
            <w:tcW w:w="800" w:type="dxa"/>
            <w:shd w:val="solid" w:color="FFFFFF" w:fill="auto"/>
          </w:tcPr>
          <w:p w14:paraId="210436F0" w14:textId="06FDC3AF" w:rsidR="00DD78D1" w:rsidRPr="00D23A07" w:rsidRDefault="00DD78D1"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9BC60B7" w14:textId="1BE2396D" w:rsidR="00DD78D1" w:rsidRPr="00D23A07" w:rsidRDefault="00DD78D1"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0AD729EB" w14:textId="2E68ECC2" w:rsidR="00DD78D1" w:rsidRPr="00C62E9E" w:rsidRDefault="00000000" w:rsidP="00DC320B">
            <w:pPr>
              <w:overflowPunct/>
              <w:autoSpaceDE/>
              <w:autoSpaceDN/>
              <w:adjustRightInd/>
              <w:spacing w:after="0"/>
              <w:jc w:val="center"/>
              <w:textAlignment w:val="auto"/>
              <w:rPr>
                <w:rFonts w:ascii="Arial" w:hAnsi="Arial" w:cs="Arial"/>
                <w:sz w:val="16"/>
                <w:szCs w:val="16"/>
              </w:rPr>
            </w:pPr>
            <w:hyperlink r:id="rId109" w:history="1">
              <w:r w:rsidR="00DD78D1" w:rsidRPr="00C62E9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D23A07" w:rsidRDefault="00DD78D1" w:rsidP="00EB5E1A">
            <w:pPr>
              <w:pStyle w:val="TAL"/>
              <w:rPr>
                <w:rFonts w:cs="Arial"/>
                <w:sz w:val="16"/>
                <w:szCs w:val="16"/>
              </w:rPr>
            </w:pPr>
            <w:r w:rsidRPr="00D23A07">
              <w:rPr>
                <w:rFonts w:cs="Arial"/>
                <w:sz w:val="16"/>
                <w:szCs w:val="16"/>
              </w:rPr>
              <w:t>0268</w:t>
            </w:r>
          </w:p>
        </w:tc>
        <w:tc>
          <w:tcPr>
            <w:tcW w:w="283" w:type="dxa"/>
            <w:shd w:val="solid" w:color="FFFFFF" w:fill="auto"/>
          </w:tcPr>
          <w:p w14:paraId="0E6E0803" w14:textId="053C742D" w:rsidR="00DD78D1" w:rsidRPr="00D23A07" w:rsidRDefault="00DD78D1" w:rsidP="00EB5E1A">
            <w:pPr>
              <w:pStyle w:val="TAC"/>
              <w:rPr>
                <w:rFonts w:cs="Arial"/>
                <w:sz w:val="16"/>
                <w:szCs w:val="16"/>
              </w:rPr>
            </w:pPr>
            <w:r w:rsidRPr="00D23A07">
              <w:rPr>
                <w:rFonts w:cs="Arial"/>
                <w:sz w:val="16"/>
                <w:szCs w:val="16"/>
              </w:rPr>
              <w:t>1</w:t>
            </w:r>
          </w:p>
        </w:tc>
        <w:tc>
          <w:tcPr>
            <w:tcW w:w="284" w:type="dxa"/>
            <w:shd w:val="solid" w:color="FFFFFF" w:fill="auto"/>
          </w:tcPr>
          <w:p w14:paraId="2E361503" w14:textId="4043F9DA" w:rsidR="00DD78D1" w:rsidRPr="00D23A07" w:rsidRDefault="00DD78D1" w:rsidP="00EB5E1A">
            <w:pPr>
              <w:pStyle w:val="TAC"/>
              <w:rPr>
                <w:rFonts w:cs="Arial"/>
                <w:sz w:val="16"/>
                <w:szCs w:val="16"/>
              </w:rPr>
            </w:pPr>
            <w:r w:rsidRPr="00D23A07">
              <w:rPr>
                <w:rFonts w:cs="Arial"/>
                <w:sz w:val="16"/>
                <w:szCs w:val="16"/>
              </w:rPr>
              <w:t>F</w:t>
            </w:r>
          </w:p>
        </w:tc>
        <w:tc>
          <w:tcPr>
            <w:tcW w:w="5293" w:type="dxa"/>
            <w:shd w:val="solid" w:color="FFFFFF" w:fill="auto"/>
          </w:tcPr>
          <w:p w14:paraId="6BD0D739" w14:textId="79BCF34A" w:rsidR="00DD78D1" w:rsidRPr="00C62E9E" w:rsidRDefault="00DD78D1" w:rsidP="00EB5E1A">
            <w:pPr>
              <w:pStyle w:val="TAL"/>
              <w:rPr>
                <w:rFonts w:cs="Arial"/>
                <w:sz w:val="16"/>
                <w:szCs w:val="16"/>
              </w:rPr>
            </w:pPr>
            <w:r w:rsidRPr="00C62E9E">
              <w:rPr>
                <w:rFonts w:cs="Arial"/>
                <w:sz w:val="16"/>
                <w:szCs w:val="16"/>
              </w:rPr>
              <w:t>Miscellaneous corrections for ProSe</w:t>
            </w:r>
          </w:p>
        </w:tc>
        <w:tc>
          <w:tcPr>
            <w:tcW w:w="708" w:type="dxa"/>
            <w:shd w:val="solid" w:color="FFFFFF" w:fill="auto"/>
          </w:tcPr>
          <w:p w14:paraId="45DD9C52" w14:textId="0CC3C8FB" w:rsidR="00DD78D1" w:rsidRPr="00D23A07" w:rsidRDefault="00DD78D1" w:rsidP="00EB5E1A">
            <w:pPr>
              <w:pStyle w:val="TAC"/>
              <w:rPr>
                <w:rFonts w:cs="Arial"/>
                <w:sz w:val="16"/>
                <w:szCs w:val="16"/>
                <w:lang w:eastAsia="zh-CN"/>
              </w:rPr>
            </w:pPr>
            <w:r w:rsidRPr="00D23A07">
              <w:rPr>
                <w:rFonts w:cs="Arial"/>
                <w:sz w:val="16"/>
                <w:szCs w:val="16"/>
                <w:lang w:eastAsia="zh-CN"/>
              </w:rPr>
              <w:t>17.4.0</w:t>
            </w:r>
          </w:p>
        </w:tc>
      </w:tr>
      <w:tr w:rsidR="008E0FDC" w:rsidRPr="003878F9" w14:paraId="397684FF" w14:textId="77777777" w:rsidTr="00CD325D">
        <w:tc>
          <w:tcPr>
            <w:tcW w:w="800" w:type="dxa"/>
            <w:shd w:val="solid" w:color="FFFFFF" w:fill="auto"/>
          </w:tcPr>
          <w:p w14:paraId="5092F21F" w14:textId="12D91005" w:rsidR="008E0FDC" w:rsidRPr="00D23A07" w:rsidRDefault="008E0FD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305F60DC" w14:textId="2C483A14" w:rsidR="008E0FDC" w:rsidRPr="00D23A07" w:rsidRDefault="008E0FD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5613AA58" w14:textId="157586B4" w:rsidR="008E0FDC" w:rsidRPr="00C62E9E" w:rsidRDefault="00000000" w:rsidP="00DC320B">
            <w:pPr>
              <w:overflowPunct/>
              <w:autoSpaceDE/>
              <w:autoSpaceDN/>
              <w:adjustRightInd/>
              <w:spacing w:after="0"/>
              <w:jc w:val="center"/>
              <w:textAlignment w:val="auto"/>
              <w:rPr>
                <w:rFonts w:ascii="Arial" w:hAnsi="Arial" w:cs="Arial"/>
                <w:sz w:val="16"/>
                <w:szCs w:val="16"/>
              </w:rPr>
            </w:pPr>
            <w:hyperlink r:id="rId110" w:history="1">
              <w:r w:rsidR="008E0FDC" w:rsidRPr="00C62E9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D23A07" w:rsidRDefault="008E0FDC" w:rsidP="00EB5E1A">
            <w:pPr>
              <w:pStyle w:val="TAL"/>
              <w:rPr>
                <w:rFonts w:cs="Arial"/>
                <w:sz w:val="16"/>
                <w:szCs w:val="16"/>
              </w:rPr>
            </w:pPr>
            <w:r w:rsidRPr="00D23A07">
              <w:rPr>
                <w:rFonts w:cs="Arial"/>
                <w:sz w:val="16"/>
                <w:szCs w:val="16"/>
              </w:rPr>
              <w:t>0258</w:t>
            </w:r>
          </w:p>
        </w:tc>
        <w:tc>
          <w:tcPr>
            <w:tcW w:w="283" w:type="dxa"/>
            <w:shd w:val="solid" w:color="FFFFFF" w:fill="auto"/>
          </w:tcPr>
          <w:p w14:paraId="3FCA22CE" w14:textId="66C64D9A" w:rsidR="008E0FDC" w:rsidRPr="00D23A07" w:rsidRDefault="008E0FDC" w:rsidP="00EB5E1A">
            <w:pPr>
              <w:pStyle w:val="TAC"/>
              <w:rPr>
                <w:rFonts w:cs="Arial"/>
                <w:sz w:val="16"/>
                <w:szCs w:val="16"/>
              </w:rPr>
            </w:pPr>
            <w:r w:rsidRPr="00D23A07">
              <w:rPr>
                <w:rFonts w:cs="Arial"/>
                <w:sz w:val="16"/>
                <w:szCs w:val="16"/>
              </w:rPr>
              <w:t>2</w:t>
            </w:r>
          </w:p>
        </w:tc>
        <w:tc>
          <w:tcPr>
            <w:tcW w:w="284" w:type="dxa"/>
            <w:shd w:val="solid" w:color="FFFFFF" w:fill="auto"/>
          </w:tcPr>
          <w:p w14:paraId="48A60856" w14:textId="59A94AE7" w:rsidR="008E0FDC" w:rsidRPr="00D23A07" w:rsidRDefault="008E0FDC" w:rsidP="00EB5E1A">
            <w:pPr>
              <w:pStyle w:val="TAC"/>
              <w:rPr>
                <w:rFonts w:cs="Arial"/>
                <w:sz w:val="16"/>
                <w:szCs w:val="16"/>
              </w:rPr>
            </w:pPr>
            <w:r w:rsidRPr="00D23A07">
              <w:rPr>
                <w:rFonts w:cs="Arial"/>
                <w:sz w:val="16"/>
                <w:szCs w:val="16"/>
              </w:rPr>
              <w:t>F</w:t>
            </w:r>
          </w:p>
        </w:tc>
        <w:tc>
          <w:tcPr>
            <w:tcW w:w="5293" w:type="dxa"/>
            <w:shd w:val="solid" w:color="FFFFFF" w:fill="auto"/>
          </w:tcPr>
          <w:p w14:paraId="249A9A5E" w14:textId="21CCB48D" w:rsidR="008E0FDC" w:rsidRPr="00C62E9E" w:rsidRDefault="008E0FDC" w:rsidP="00EB5E1A">
            <w:pPr>
              <w:pStyle w:val="TAL"/>
              <w:rPr>
                <w:rFonts w:cs="Arial"/>
                <w:sz w:val="16"/>
                <w:szCs w:val="16"/>
              </w:rPr>
            </w:pPr>
            <w:r w:rsidRPr="00C62E9E">
              <w:rPr>
                <w:rFonts w:cs="Arial"/>
                <w:sz w:val="16"/>
                <w:szCs w:val="16"/>
              </w:rPr>
              <w:t>Introducing the default mapping rules for 5G ProSe direct communication</w:t>
            </w:r>
          </w:p>
        </w:tc>
        <w:tc>
          <w:tcPr>
            <w:tcW w:w="708" w:type="dxa"/>
            <w:shd w:val="solid" w:color="FFFFFF" w:fill="auto"/>
          </w:tcPr>
          <w:p w14:paraId="5A20DACB" w14:textId="6C852FF2" w:rsidR="008E0FDC" w:rsidRPr="00D23A07" w:rsidRDefault="008E0FDC" w:rsidP="00EB5E1A">
            <w:pPr>
              <w:pStyle w:val="TAC"/>
              <w:rPr>
                <w:rFonts w:cs="Arial"/>
                <w:sz w:val="16"/>
                <w:szCs w:val="16"/>
                <w:lang w:eastAsia="zh-CN"/>
              </w:rPr>
            </w:pPr>
            <w:r w:rsidRPr="00D23A07">
              <w:rPr>
                <w:rFonts w:cs="Arial"/>
                <w:sz w:val="16"/>
                <w:szCs w:val="16"/>
                <w:lang w:eastAsia="zh-CN"/>
              </w:rPr>
              <w:t>17.4.0</w:t>
            </w:r>
          </w:p>
        </w:tc>
      </w:tr>
      <w:tr w:rsidR="00A211ED" w:rsidRPr="003878F9" w14:paraId="133A81EF" w14:textId="77777777" w:rsidTr="00CD325D">
        <w:tc>
          <w:tcPr>
            <w:tcW w:w="800" w:type="dxa"/>
            <w:shd w:val="solid" w:color="FFFFFF" w:fill="auto"/>
          </w:tcPr>
          <w:p w14:paraId="3BDAA6C9" w14:textId="4697783A" w:rsidR="00A211ED" w:rsidRPr="00D23A07" w:rsidRDefault="00A211ED"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4E3D33C0" w14:textId="42647E90" w:rsidR="00A211ED" w:rsidRPr="00D23A07" w:rsidRDefault="00A211ED"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CF73893" w14:textId="5A2A5A87" w:rsidR="00A211ED" w:rsidRPr="00C62E9E" w:rsidRDefault="00000000" w:rsidP="00DC320B">
            <w:pPr>
              <w:overflowPunct/>
              <w:autoSpaceDE/>
              <w:autoSpaceDN/>
              <w:adjustRightInd/>
              <w:spacing w:after="0"/>
              <w:jc w:val="center"/>
              <w:textAlignment w:val="auto"/>
              <w:rPr>
                <w:rFonts w:ascii="Arial" w:hAnsi="Arial" w:cs="Arial"/>
                <w:sz w:val="16"/>
                <w:szCs w:val="16"/>
              </w:rPr>
            </w:pPr>
            <w:hyperlink r:id="rId111" w:history="1">
              <w:r w:rsidR="00A211ED" w:rsidRPr="00C62E9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D23A07" w:rsidRDefault="00A211ED" w:rsidP="00EB5E1A">
            <w:pPr>
              <w:pStyle w:val="TAL"/>
              <w:rPr>
                <w:rFonts w:cs="Arial"/>
                <w:sz w:val="16"/>
                <w:szCs w:val="16"/>
              </w:rPr>
            </w:pPr>
            <w:r w:rsidRPr="00D23A07">
              <w:rPr>
                <w:rFonts w:cs="Arial"/>
                <w:sz w:val="16"/>
                <w:szCs w:val="16"/>
              </w:rPr>
              <w:t>0259</w:t>
            </w:r>
          </w:p>
        </w:tc>
        <w:tc>
          <w:tcPr>
            <w:tcW w:w="283" w:type="dxa"/>
            <w:shd w:val="solid" w:color="FFFFFF" w:fill="auto"/>
          </w:tcPr>
          <w:p w14:paraId="2B0B9A31" w14:textId="20A685F9" w:rsidR="00A211ED" w:rsidRPr="00D23A07" w:rsidRDefault="00A211ED" w:rsidP="00EB5E1A">
            <w:pPr>
              <w:pStyle w:val="TAC"/>
              <w:rPr>
                <w:rFonts w:cs="Arial"/>
                <w:sz w:val="16"/>
                <w:szCs w:val="16"/>
              </w:rPr>
            </w:pPr>
            <w:r w:rsidRPr="00D23A07">
              <w:rPr>
                <w:rFonts w:cs="Arial"/>
                <w:sz w:val="16"/>
                <w:szCs w:val="16"/>
              </w:rPr>
              <w:t>2</w:t>
            </w:r>
          </w:p>
        </w:tc>
        <w:tc>
          <w:tcPr>
            <w:tcW w:w="284" w:type="dxa"/>
            <w:shd w:val="solid" w:color="FFFFFF" w:fill="auto"/>
          </w:tcPr>
          <w:p w14:paraId="77272536" w14:textId="3254CC9B" w:rsidR="00A211ED" w:rsidRPr="00D23A07" w:rsidRDefault="00A211ED" w:rsidP="00EB5E1A">
            <w:pPr>
              <w:pStyle w:val="TAC"/>
              <w:rPr>
                <w:rFonts w:cs="Arial"/>
                <w:sz w:val="16"/>
                <w:szCs w:val="16"/>
              </w:rPr>
            </w:pPr>
            <w:r w:rsidRPr="00D23A07">
              <w:rPr>
                <w:rFonts w:cs="Arial"/>
                <w:sz w:val="16"/>
                <w:szCs w:val="16"/>
              </w:rPr>
              <w:t>F</w:t>
            </w:r>
          </w:p>
        </w:tc>
        <w:tc>
          <w:tcPr>
            <w:tcW w:w="5293" w:type="dxa"/>
            <w:shd w:val="solid" w:color="FFFFFF" w:fill="auto"/>
          </w:tcPr>
          <w:p w14:paraId="33CB7989" w14:textId="447A3176" w:rsidR="00A211ED" w:rsidRPr="00C62E9E" w:rsidRDefault="00A211ED" w:rsidP="00EB5E1A">
            <w:pPr>
              <w:pStyle w:val="TAL"/>
              <w:rPr>
                <w:rFonts w:cs="Arial"/>
                <w:sz w:val="16"/>
                <w:szCs w:val="16"/>
              </w:rPr>
            </w:pPr>
            <w:r w:rsidRPr="00C62E9E">
              <w:rPr>
                <w:rFonts w:cs="Arial"/>
                <w:sz w:val="16"/>
                <w:szCs w:val="16"/>
              </w:rPr>
              <w:t>Introducing the default mapping rule for 5G ProSe direct discovery</w:t>
            </w:r>
          </w:p>
        </w:tc>
        <w:tc>
          <w:tcPr>
            <w:tcW w:w="708" w:type="dxa"/>
            <w:shd w:val="solid" w:color="FFFFFF" w:fill="auto"/>
          </w:tcPr>
          <w:p w14:paraId="20024C6C" w14:textId="502D35C5" w:rsidR="00A211ED" w:rsidRPr="00D23A07" w:rsidRDefault="00A211ED" w:rsidP="00EB5E1A">
            <w:pPr>
              <w:pStyle w:val="TAC"/>
              <w:rPr>
                <w:rFonts w:cs="Arial"/>
                <w:sz w:val="16"/>
                <w:szCs w:val="16"/>
                <w:lang w:eastAsia="zh-CN"/>
              </w:rPr>
            </w:pPr>
            <w:r w:rsidRPr="00D23A07">
              <w:rPr>
                <w:rFonts w:cs="Arial"/>
                <w:sz w:val="16"/>
                <w:szCs w:val="16"/>
                <w:lang w:eastAsia="zh-CN"/>
              </w:rPr>
              <w:t>17.4.0</w:t>
            </w:r>
          </w:p>
        </w:tc>
      </w:tr>
      <w:tr w:rsidR="00FD7A4C" w:rsidRPr="003878F9" w14:paraId="41F9F1FC" w14:textId="77777777" w:rsidTr="00CD325D">
        <w:tc>
          <w:tcPr>
            <w:tcW w:w="800" w:type="dxa"/>
            <w:shd w:val="solid" w:color="FFFFFF" w:fill="auto"/>
          </w:tcPr>
          <w:p w14:paraId="607EAA7E" w14:textId="2CC53B05" w:rsidR="00FD7A4C" w:rsidRPr="00D23A07" w:rsidRDefault="00FD7A4C"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765F973C" w14:textId="5BAB208F" w:rsidR="00FD7A4C" w:rsidRPr="00D23A07" w:rsidRDefault="00FD7A4C"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4C39D57A" w14:textId="4B419C52" w:rsidR="00FD7A4C" w:rsidRPr="00C62E9E" w:rsidRDefault="00000000" w:rsidP="00DC320B">
            <w:pPr>
              <w:overflowPunct/>
              <w:autoSpaceDE/>
              <w:autoSpaceDN/>
              <w:adjustRightInd/>
              <w:spacing w:after="0"/>
              <w:jc w:val="center"/>
              <w:textAlignment w:val="auto"/>
              <w:rPr>
                <w:rFonts w:ascii="Arial" w:hAnsi="Arial" w:cs="Arial"/>
                <w:sz w:val="16"/>
                <w:szCs w:val="16"/>
              </w:rPr>
            </w:pPr>
            <w:hyperlink r:id="rId112" w:history="1">
              <w:r w:rsidR="00FD7A4C" w:rsidRPr="00C62E9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D23A07" w:rsidRDefault="00FD7A4C" w:rsidP="00EB5E1A">
            <w:pPr>
              <w:pStyle w:val="TAL"/>
              <w:rPr>
                <w:rFonts w:cs="Arial"/>
                <w:sz w:val="16"/>
                <w:szCs w:val="16"/>
              </w:rPr>
            </w:pPr>
            <w:r w:rsidRPr="00D23A07">
              <w:rPr>
                <w:rFonts w:cs="Arial"/>
                <w:sz w:val="16"/>
                <w:szCs w:val="16"/>
              </w:rPr>
              <w:t>0280</w:t>
            </w:r>
          </w:p>
        </w:tc>
        <w:tc>
          <w:tcPr>
            <w:tcW w:w="283" w:type="dxa"/>
            <w:shd w:val="solid" w:color="FFFFFF" w:fill="auto"/>
          </w:tcPr>
          <w:p w14:paraId="0C877D04" w14:textId="452E197D" w:rsidR="00FD7A4C" w:rsidRPr="00D23A07" w:rsidRDefault="00FD7A4C" w:rsidP="00EB5E1A">
            <w:pPr>
              <w:pStyle w:val="TAC"/>
              <w:rPr>
                <w:rFonts w:cs="Arial"/>
                <w:sz w:val="16"/>
                <w:szCs w:val="16"/>
              </w:rPr>
            </w:pPr>
            <w:r w:rsidRPr="00D23A07">
              <w:rPr>
                <w:rFonts w:cs="Arial"/>
                <w:sz w:val="16"/>
                <w:szCs w:val="16"/>
              </w:rPr>
              <w:t>2</w:t>
            </w:r>
          </w:p>
        </w:tc>
        <w:tc>
          <w:tcPr>
            <w:tcW w:w="284" w:type="dxa"/>
            <w:shd w:val="solid" w:color="FFFFFF" w:fill="auto"/>
          </w:tcPr>
          <w:p w14:paraId="44D3BF12" w14:textId="272172AF" w:rsidR="00FD7A4C" w:rsidRPr="00D23A07" w:rsidRDefault="00FD7A4C" w:rsidP="00EB5E1A">
            <w:pPr>
              <w:pStyle w:val="TAC"/>
              <w:rPr>
                <w:rFonts w:cs="Arial"/>
                <w:sz w:val="16"/>
                <w:szCs w:val="16"/>
              </w:rPr>
            </w:pPr>
            <w:r w:rsidRPr="00D23A07">
              <w:rPr>
                <w:rFonts w:cs="Arial"/>
                <w:sz w:val="16"/>
                <w:szCs w:val="16"/>
              </w:rPr>
              <w:t>F</w:t>
            </w:r>
          </w:p>
        </w:tc>
        <w:tc>
          <w:tcPr>
            <w:tcW w:w="5293" w:type="dxa"/>
            <w:shd w:val="solid" w:color="FFFFFF" w:fill="auto"/>
          </w:tcPr>
          <w:p w14:paraId="0A55ED5C" w14:textId="5326EB56" w:rsidR="00FD7A4C" w:rsidRPr="00C62E9E" w:rsidRDefault="00FD7A4C" w:rsidP="00EB5E1A">
            <w:pPr>
              <w:pStyle w:val="TAL"/>
              <w:rPr>
                <w:rFonts w:cs="Arial"/>
                <w:sz w:val="16"/>
                <w:szCs w:val="16"/>
              </w:rPr>
            </w:pPr>
            <w:r w:rsidRPr="00C62E9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D23A07" w:rsidRDefault="00FD7A4C" w:rsidP="00EB5E1A">
            <w:pPr>
              <w:pStyle w:val="TAC"/>
              <w:rPr>
                <w:rFonts w:cs="Arial"/>
                <w:sz w:val="16"/>
                <w:szCs w:val="16"/>
                <w:lang w:eastAsia="zh-CN"/>
              </w:rPr>
            </w:pPr>
            <w:r w:rsidRPr="00D23A07">
              <w:rPr>
                <w:rFonts w:cs="Arial"/>
                <w:sz w:val="16"/>
                <w:szCs w:val="16"/>
                <w:lang w:eastAsia="zh-CN"/>
              </w:rPr>
              <w:t>17.4.0</w:t>
            </w:r>
          </w:p>
        </w:tc>
      </w:tr>
      <w:tr w:rsidR="00C73857" w:rsidRPr="003878F9" w14:paraId="1D9C24A2" w14:textId="77777777" w:rsidTr="00CD325D">
        <w:tc>
          <w:tcPr>
            <w:tcW w:w="800" w:type="dxa"/>
            <w:shd w:val="solid" w:color="FFFFFF" w:fill="auto"/>
          </w:tcPr>
          <w:p w14:paraId="1AF3D440" w14:textId="0A362CFA" w:rsidR="00C73857" w:rsidRPr="00D23A07" w:rsidRDefault="00C73857" w:rsidP="00EB5E1A">
            <w:pPr>
              <w:pStyle w:val="TAC"/>
              <w:rPr>
                <w:rFonts w:cs="Arial"/>
                <w:sz w:val="16"/>
                <w:szCs w:val="16"/>
                <w:lang w:eastAsia="zh-CN"/>
              </w:rPr>
            </w:pPr>
            <w:r w:rsidRPr="00D23A07">
              <w:rPr>
                <w:rFonts w:cs="Arial"/>
                <w:sz w:val="16"/>
                <w:szCs w:val="16"/>
                <w:lang w:eastAsia="zh-CN"/>
              </w:rPr>
              <w:t>2023-12</w:t>
            </w:r>
          </w:p>
        </w:tc>
        <w:tc>
          <w:tcPr>
            <w:tcW w:w="800" w:type="dxa"/>
            <w:shd w:val="solid" w:color="FFFFFF" w:fill="auto"/>
          </w:tcPr>
          <w:p w14:paraId="17224A28" w14:textId="1DCAE223" w:rsidR="00C73857" w:rsidRPr="00D23A07" w:rsidRDefault="00C73857" w:rsidP="00EB5E1A">
            <w:pPr>
              <w:pStyle w:val="TAC"/>
              <w:rPr>
                <w:rFonts w:cs="Arial"/>
                <w:sz w:val="16"/>
                <w:szCs w:val="16"/>
                <w:lang w:eastAsia="zh-CN"/>
              </w:rPr>
            </w:pPr>
            <w:r w:rsidRPr="00D23A07">
              <w:rPr>
                <w:rFonts w:cs="Arial"/>
                <w:sz w:val="16"/>
                <w:szCs w:val="16"/>
                <w:lang w:eastAsia="zh-CN"/>
              </w:rPr>
              <w:t>CT#99</w:t>
            </w:r>
          </w:p>
        </w:tc>
        <w:tc>
          <w:tcPr>
            <w:tcW w:w="904" w:type="dxa"/>
            <w:shd w:val="solid" w:color="FFFFFF" w:fill="auto"/>
          </w:tcPr>
          <w:p w14:paraId="1983AF22" w14:textId="3CAC10C2" w:rsidR="00C73857" w:rsidRPr="00C62E9E" w:rsidRDefault="00000000" w:rsidP="00DC320B">
            <w:pPr>
              <w:overflowPunct/>
              <w:autoSpaceDE/>
              <w:autoSpaceDN/>
              <w:adjustRightInd/>
              <w:spacing w:after="0"/>
              <w:jc w:val="center"/>
              <w:textAlignment w:val="auto"/>
              <w:rPr>
                <w:rFonts w:ascii="Arial" w:hAnsi="Arial" w:cs="Arial"/>
                <w:sz w:val="16"/>
                <w:szCs w:val="16"/>
              </w:rPr>
            </w:pPr>
            <w:hyperlink r:id="rId113" w:history="1">
              <w:r w:rsidR="00C73857" w:rsidRPr="00C62E9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D23A07" w:rsidRDefault="00C73857" w:rsidP="00EB5E1A">
            <w:pPr>
              <w:pStyle w:val="TAL"/>
              <w:rPr>
                <w:rFonts w:cs="Arial"/>
                <w:sz w:val="16"/>
                <w:szCs w:val="16"/>
              </w:rPr>
            </w:pPr>
            <w:r w:rsidRPr="00D23A07">
              <w:rPr>
                <w:rFonts w:cs="Arial"/>
                <w:sz w:val="16"/>
                <w:szCs w:val="16"/>
              </w:rPr>
              <w:t>0253</w:t>
            </w:r>
          </w:p>
        </w:tc>
        <w:tc>
          <w:tcPr>
            <w:tcW w:w="283" w:type="dxa"/>
            <w:shd w:val="solid" w:color="FFFFFF" w:fill="auto"/>
          </w:tcPr>
          <w:p w14:paraId="6978F8DD" w14:textId="5AEC41FC" w:rsidR="00C73857" w:rsidRPr="00D23A07" w:rsidRDefault="00C73857" w:rsidP="00EB5E1A">
            <w:pPr>
              <w:pStyle w:val="TAC"/>
              <w:rPr>
                <w:rFonts w:cs="Arial"/>
                <w:sz w:val="16"/>
                <w:szCs w:val="16"/>
              </w:rPr>
            </w:pPr>
            <w:r w:rsidRPr="00D23A07">
              <w:rPr>
                <w:rFonts w:cs="Arial"/>
                <w:sz w:val="16"/>
                <w:szCs w:val="16"/>
              </w:rPr>
              <w:t>2</w:t>
            </w:r>
          </w:p>
        </w:tc>
        <w:tc>
          <w:tcPr>
            <w:tcW w:w="284" w:type="dxa"/>
            <w:shd w:val="solid" w:color="FFFFFF" w:fill="auto"/>
          </w:tcPr>
          <w:p w14:paraId="60F0191D" w14:textId="22F0809F" w:rsidR="00C73857" w:rsidRPr="00D23A07" w:rsidRDefault="00C73857" w:rsidP="00EB5E1A">
            <w:pPr>
              <w:pStyle w:val="TAC"/>
              <w:rPr>
                <w:rFonts w:cs="Arial"/>
                <w:sz w:val="16"/>
                <w:szCs w:val="16"/>
              </w:rPr>
            </w:pPr>
            <w:r w:rsidRPr="00D23A07">
              <w:rPr>
                <w:rFonts w:cs="Arial"/>
                <w:sz w:val="16"/>
                <w:szCs w:val="16"/>
              </w:rPr>
              <w:t>F</w:t>
            </w:r>
          </w:p>
        </w:tc>
        <w:tc>
          <w:tcPr>
            <w:tcW w:w="5293" w:type="dxa"/>
            <w:shd w:val="solid" w:color="FFFFFF" w:fill="auto"/>
          </w:tcPr>
          <w:p w14:paraId="76005DC6" w14:textId="45056578" w:rsidR="00C73857" w:rsidRPr="00C62E9E" w:rsidRDefault="00C73857" w:rsidP="00EB5E1A">
            <w:pPr>
              <w:pStyle w:val="TAL"/>
              <w:rPr>
                <w:rFonts w:cs="Arial"/>
                <w:sz w:val="16"/>
                <w:szCs w:val="16"/>
              </w:rPr>
            </w:pPr>
            <w:r w:rsidRPr="00C62E9E">
              <w:rPr>
                <w:rFonts w:cs="Arial"/>
                <w:sz w:val="16"/>
                <w:szCs w:val="16"/>
              </w:rPr>
              <w:t>U2N relay selection failure case</w:t>
            </w:r>
          </w:p>
        </w:tc>
        <w:tc>
          <w:tcPr>
            <w:tcW w:w="708" w:type="dxa"/>
            <w:shd w:val="solid" w:color="FFFFFF" w:fill="auto"/>
          </w:tcPr>
          <w:p w14:paraId="071A78E2" w14:textId="0DACEBD0" w:rsidR="00C73857" w:rsidRPr="00D23A07" w:rsidRDefault="00C73857" w:rsidP="00EB5E1A">
            <w:pPr>
              <w:pStyle w:val="TAC"/>
              <w:rPr>
                <w:rFonts w:cs="Arial"/>
                <w:sz w:val="16"/>
                <w:szCs w:val="16"/>
                <w:lang w:eastAsia="zh-CN"/>
              </w:rPr>
            </w:pPr>
            <w:r w:rsidRPr="00D23A07">
              <w:rPr>
                <w:rFonts w:cs="Arial"/>
                <w:sz w:val="16"/>
                <w:szCs w:val="16"/>
                <w:lang w:eastAsia="zh-CN"/>
              </w:rPr>
              <w:t>17.4.0</w:t>
            </w:r>
          </w:p>
        </w:tc>
      </w:tr>
      <w:tr w:rsidR="009A5CD6" w:rsidRPr="003878F9" w14:paraId="608F20CE" w14:textId="77777777" w:rsidTr="00CD325D">
        <w:tc>
          <w:tcPr>
            <w:tcW w:w="800" w:type="dxa"/>
            <w:shd w:val="solid" w:color="FFFFFF" w:fill="auto"/>
          </w:tcPr>
          <w:p w14:paraId="1EDC02BD" w14:textId="587D638F" w:rsidR="009A5CD6" w:rsidRPr="00D23A07" w:rsidRDefault="009A5CD6"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7961D7E3" w14:textId="3E7F7809" w:rsidR="009A5CD6" w:rsidRPr="00D23A07" w:rsidRDefault="009A5CD6" w:rsidP="00EB5E1A">
            <w:pPr>
              <w:pStyle w:val="TAC"/>
              <w:rPr>
                <w:rFonts w:cs="Arial"/>
                <w:sz w:val="16"/>
                <w:szCs w:val="16"/>
                <w:lang w:eastAsia="zh-CN"/>
              </w:rPr>
            </w:pPr>
            <w:r>
              <w:rPr>
                <w:rFonts w:cs="Arial"/>
                <w:sz w:val="16"/>
                <w:szCs w:val="16"/>
                <w:lang w:eastAsia="zh-CN"/>
              </w:rPr>
              <w:t>CT#100</w:t>
            </w:r>
          </w:p>
        </w:tc>
        <w:tc>
          <w:tcPr>
            <w:tcW w:w="904" w:type="dxa"/>
            <w:shd w:val="solid" w:color="FFFFFF" w:fill="auto"/>
          </w:tcPr>
          <w:p w14:paraId="39A40764" w14:textId="54DADFE8" w:rsidR="009A5CD6" w:rsidRPr="00EE7EAC" w:rsidRDefault="009A5CD6"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64BC5EC4" w14:textId="53C8F4EF" w:rsidR="009A5CD6" w:rsidRPr="00D23A07" w:rsidRDefault="009A5CD6" w:rsidP="00EB5E1A">
            <w:pPr>
              <w:pStyle w:val="TAL"/>
              <w:rPr>
                <w:rFonts w:cs="Arial"/>
                <w:sz w:val="16"/>
                <w:szCs w:val="16"/>
              </w:rPr>
            </w:pPr>
            <w:r>
              <w:rPr>
                <w:rFonts w:cs="Arial"/>
                <w:sz w:val="16"/>
                <w:szCs w:val="16"/>
              </w:rPr>
              <w:t>0345</w:t>
            </w:r>
          </w:p>
        </w:tc>
        <w:tc>
          <w:tcPr>
            <w:tcW w:w="283" w:type="dxa"/>
            <w:shd w:val="solid" w:color="FFFFFF" w:fill="auto"/>
          </w:tcPr>
          <w:p w14:paraId="298C846F" w14:textId="6771509D" w:rsidR="009A5CD6" w:rsidRPr="00D23A07" w:rsidRDefault="009A5CD6" w:rsidP="00EB5E1A">
            <w:pPr>
              <w:pStyle w:val="TAC"/>
              <w:rPr>
                <w:rFonts w:cs="Arial"/>
                <w:sz w:val="16"/>
                <w:szCs w:val="16"/>
              </w:rPr>
            </w:pPr>
            <w:r>
              <w:rPr>
                <w:rFonts w:cs="Arial"/>
                <w:sz w:val="16"/>
                <w:szCs w:val="16"/>
              </w:rPr>
              <w:t>1</w:t>
            </w:r>
          </w:p>
        </w:tc>
        <w:tc>
          <w:tcPr>
            <w:tcW w:w="284" w:type="dxa"/>
            <w:shd w:val="solid" w:color="FFFFFF" w:fill="auto"/>
          </w:tcPr>
          <w:p w14:paraId="0EC15A23" w14:textId="738F4F47" w:rsidR="009A5CD6" w:rsidRPr="00D23A07" w:rsidRDefault="009A5CD6" w:rsidP="00EB5E1A">
            <w:pPr>
              <w:pStyle w:val="TAC"/>
              <w:rPr>
                <w:rFonts w:cs="Arial"/>
                <w:sz w:val="16"/>
                <w:szCs w:val="16"/>
              </w:rPr>
            </w:pPr>
            <w:r>
              <w:rPr>
                <w:rFonts w:cs="Arial"/>
                <w:sz w:val="16"/>
                <w:szCs w:val="16"/>
              </w:rPr>
              <w:t>F</w:t>
            </w:r>
          </w:p>
        </w:tc>
        <w:tc>
          <w:tcPr>
            <w:tcW w:w="5293" w:type="dxa"/>
            <w:shd w:val="solid" w:color="FFFFFF" w:fill="auto"/>
          </w:tcPr>
          <w:p w14:paraId="2AABB2F4" w14:textId="6D18A5D6" w:rsidR="009A5CD6" w:rsidRPr="00C62E9E" w:rsidRDefault="009A5CD6" w:rsidP="00EB5E1A">
            <w:pPr>
              <w:pStyle w:val="TAL"/>
              <w:rPr>
                <w:rFonts w:cs="Arial"/>
                <w:sz w:val="16"/>
                <w:szCs w:val="16"/>
              </w:rPr>
            </w:pPr>
            <w:r>
              <w:rPr>
                <w:rFonts w:cs="Arial"/>
                <w:sz w:val="16"/>
                <w:szCs w:val="16"/>
              </w:rPr>
              <w:t>IPv4 address configuration in security procedure</w:t>
            </w:r>
          </w:p>
        </w:tc>
        <w:tc>
          <w:tcPr>
            <w:tcW w:w="708" w:type="dxa"/>
            <w:shd w:val="solid" w:color="FFFFFF" w:fill="auto"/>
          </w:tcPr>
          <w:p w14:paraId="17FD0400" w14:textId="215C1BF4" w:rsidR="009A5CD6" w:rsidRPr="00D23A07" w:rsidRDefault="009A5CD6" w:rsidP="00EB5E1A">
            <w:pPr>
              <w:pStyle w:val="TAC"/>
              <w:rPr>
                <w:rFonts w:cs="Arial"/>
                <w:sz w:val="16"/>
                <w:szCs w:val="16"/>
                <w:lang w:eastAsia="zh-CN"/>
              </w:rPr>
            </w:pPr>
            <w:r>
              <w:rPr>
                <w:rFonts w:cs="Arial"/>
                <w:sz w:val="16"/>
                <w:szCs w:val="16"/>
                <w:lang w:eastAsia="zh-CN"/>
              </w:rPr>
              <w:t>17.5.0</w:t>
            </w:r>
          </w:p>
        </w:tc>
      </w:tr>
      <w:tr w:rsidR="002B255E" w:rsidRPr="003878F9" w14:paraId="2F62C007" w14:textId="77777777" w:rsidTr="00CD325D">
        <w:tc>
          <w:tcPr>
            <w:tcW w:w="800" w:type="dxa"/>
            <w:shd w:val="solid" w:color="FFFFFF" w:fill="auto"/>
          </w:tcPr>
          <w:p w14:paraId="217144F5" w14:textId="7A6D9286" w:rsidR="002B255E" w:rsidRDefault="002B255E" w:rsidP="00EB5E1A">
            <w:pPr>
              <w:pStyle w:val="TAC"/>
              <w:rPr>
                <w:rFonts w:cs="Arial"/>
                <w:sz w:val="16"/>
                <w:szCs w:val="16"/>
                <w:lang w:eastAsia="zh-CN"/>
              </w:rPr>
            </w:pPr>
            <w:r>
              <w:rPr>
                <w:rFonts w:cs="Arial"/>
                <w:sz w:val="16"/>
                <w:szCs w:val="16"/>
                <w:lang w:eastAsia="zh-CN"/>
              </w:rPr>
              <w:t>2023-06</w:t>
            </w:r>
          </w:p>
        </w:tc>
        <w:tc>
          <w:tcPr>
            <w:tcW w:w="800" w:type="dxa"/>
            <w:shd w:val="solid" w:color="FFFFFF" w:fill="auto"/>
          </w:tcPr>
          <w:p w14:paraId="116F31D0" w14:textId="054A65E0" w:rsidR="002B255E" w:rsidRDefault="002B255E" w:rsidP="00EB5E1A">
            <w:pPr>
              <w:pStyle w:val="TAC"/>
              <w:rPr>
                <w:rFonts w:cs="Arial"/>
                <w:sz w:val="16"/>
                <w:szCs w:val="16"/>
                <w:lang w:eastAsia="zh-CN"/>
              </w:rPr>
            </w:pPr>
            <w:r>
              <w:rPr>
                <w:rFonts w:cs="Arial"/>
                <w:sz w:val="16"/>
                <w:szCs w:val="16"/>
                <w:lang w:eastAsia="zh-CN"/>
              </w:rPr>
              <w:t>CT#100</w:t>
            </w:r>
          </w:p>
        </w:tc>
        <w:tc>
          <w:tcPr>
            <w:tcW w:w="904" w:type="dxa"/>
            <w:shd w:val="solid" w:color="FFFFFF" w:fill="auto"/>
          </w:tcPr>
          <w:p w14:paraId="71D6C4FD" w14:textId="5E8ECAD2" w:rsidR="002B255E" w:rsidRDefault="002B255E" w:rsidP="00DC320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CP-231208</w:t>
            </w:r>
          </w:p>
        </w:tc>
        <w:tc>
          <w:tcPr>
            <w:tcW w:w="567" w:type="dxa"/>
            <w:shd w:val="solid" w:color="FFFFFF" w:fill="auto"/>
          </w:tcPr>
          <w:p w14:paraId="5750023D" w14:textId="48F7B69C" w:rsidR="002B255E" w:rsidRDefault="002B255E" w:rsidP="00EB5E1A">
            <w:pPr>
              <w:pStyle w:val="TAL"/>
              <w:rPr>
                <w:rFonts w:cs="Arial"/>
                <w:sz w:val="16"/>
                <w:szCs w:val="16"/>
              </w:rPr>
            </w:pPr>
            <w:r>
              <w:rPr>
                <w:rFonts w:cs="Arial"/>
                <w:sz w:val="16"/>
                <w:szCs w:val="16"/>
              </w:rPr>
              <w:t>0338</w:t>
            </w:r>
          </w:p>
        </w:tc>
        <w:tc>
          <w:tcPr>
            <w:tcW w:w="283" w:type="dxa"/>
            <w:shd w:val="solid" w:color="FFFFFF" w:fill="auto"/>
          </w:tcPr>
          <w:p w14:paraId="3372C064" w14:textId="5F308399" w:rsidR="002B255E" w:rsidRDefault="002B255E" w:rsidP="00EB5E1A">
            <w:pPr>
              <w:pStyle w:val="TAC"/>
              <w:rPr>
                <w:rFonts w:cs="Arial"/>
                <w:sz w:val="16"/>
                <w:szCs w:val="16"/>
              </w:rPr>
            </w:pPr>
            <w:r>
              <w:rPr>
                <w:rFonts w:cs="Arial"/>
                <w:sz w:val="16"/>
                <w:szCs w:val="16"/>
              </w:rPr>
              <w:t>1</w:t>
            </w:r>
          </w:p>
        </w:tc>
        <w:tc>
          <w:tcPr>
            <w:tcW w:w="284" w:type="dxa"/>
            <w:shd w:val="solid" w:color="FFFFFF" w:fill="auto"/>
          </w:tcPr>
          <w:p w14:paraId="544B9B30" w14:textId="45A373F9" w:rsidR="002B255E" w:rsidRDefault="002B255E" w:rsidP="00EB5E1A">
            <w:pPr>
              <w:pStyle w:val="TAC"/>
              <w:rPr>
                <w:rFonts w:cs="Arial"/>
                <w:sz w:val="16"/>
                <w:szCs w:val="16"/>
              </w:rPr>
            </w:pPr>
            <w:r>
              <w:rPr>
                <w:rFonts w:cs="Arial"/>
                <w:sz w:val="16"/>
                <w:szCs w:val="16"/>
              </w:rPr>
              <w:t>F</w:t>
            </w:r>
          </w:p>
        </w:tc>
        <w:tc>
          <w:tcPr>
            <w:tcW w:w="5293" w:type="dxa"/>
            <w:shd w:val="solid" w:color="FFFFFF" w:fill="auto"/>
          </w:tcPr>
          <w:p w14:paraId="738D58A0" w14:textId="148FFC1E" w:rsidR="002B255E" w:rsidRDefault="002B255E" w:rsidP="00EB5E1A">
            <w:pPr>
              <w:pStyle w:val="TAL"/>
              <w:rPr>
                <w:rFonts w:cs="Arial"/>
                <w:sz w:val="16"/>
                <w:szCs w:val="16"/>
              </w:rPr>
            </w:pPr>
            <w:r>
              <w:rPr>
                <w:rFonts w:cs="Arial"/>
                <w:sz w:val="16"/>
                <w:szCs w:val="16"/>
              </w:rPr>
              <w:t xml:space="preserve">Correction on security aspect of unicast direct communication </w:t>
            </w:r>
          </w:p>
        </w:tc>
        <w:tc>
          <w:tcPr>
            <w:tcW w:w="708" w:type="dxa"/>
            <w:shd w:val="solid" w:color="FFFFFF" w:fill="auto"/>
          </w:tcPr>
          <w:p w14:paraId="108DEA50" w14:textId="059FED3F" w:rsidR="002B255E" w:rsidRDefault="002B255E" w:rsidP="00EB5E1A">
            <w:pPr>
              <w:pStyle w:val="TAC"/>
              <w:rPr>
                <w:rFonts w:cs="Arial"/>
                <w:sz w:val="16"/>
                <w:szCs w:val="16"/>
                <w:lang w:eastAsia="zh-CN"/>
              </w:rPr>
            </w:pPr>
            <w:r>
              <w:rPr>
                <w:rFonts w:cs="Arial"/>
                <w:sz w:val="16"/>
                <w:szCs w:val="16"/>
                <w:lang w:eastAsia="zh-CN"/>
              </w:rPr>
              <w:t>17.5.0</w:t>
            </w:r>
          </w:p>
        </w:tc>
      </w:tr>
      <w:tr w:rsidR="00391EB5" w:rsidRPr="003878F9" w14:paraId="05E5641F" w14:textId="77777777" w:rsidTr="00CD325D">
        <w:tc>
          <w:tcPr>
            <w:tcW w:w="800" w:type="dxa"/>
            <w:shd w:val="solid" w:color="FFFFFF" w:fill="auto"/>
          </w:tcPr>
          <w:p w14:paraId="13B2592D" w14:textId="12044523" w:rsidR="00391EB5" w:rsidRDefault="00391EB5" w:rsidP="00391EB5">
            <w:pPr>
              <w:pStyle w:val="TAC"/>
              <w:rPr>
                <w:rFonts w:cs="Arial"/>
                <w:sz w:val="16"/>
                <w:szCs w:val="16"/>
                <w:lang w:eastAsia="zh-CN"/>
              </w:rPr>
            </w:pPr>
            <w:r>
              <w:rPr>
                <w:rFonts w:cs="Arial"/>
                <w:sz w:val="16"/>
                <w:szCs w:val="16"/>
                <w:lang w:eastAsia="zh-CN"/>
              </w:rPr>
              <w:t>2023-06</w:t>
            </w:r>
          </w:p>
        </w:tc>
        <w:tc>
          <w:tcPr>
            <w:tcW w:w="800" w:type="dxa"/>
            <w:shd w:val="solid" w:color="FFFFFF" w:fill="auto"/>
          </w:tcPr>
          <w:p w14:paraId="3C13BD9C" w14:textId="48DCFED8" w:rsidR="00391EB5" w:rsidRDefault="00391EB5" w:rsidP="00391EB5">
            <w:pPr>
              <w:pStyle w:val="TAC"/>
              <w:rPr>
                <w:rFonts w:cs="Arial"/>
                <w:sz w:val="16"/>
                <w:szCs w:val="16"/>
                <w:lang w:eastAsia="zh-CN"/>
              </w:rPr>
            </w:pPr>
            <w:r>
              <w:rPr>
                <w:rFonts w:cs="Arial"/>
                <w:sz w:val="16"/>
                <w:szCs w:val="16"/>
                <w:lang w:eastAsia="zh-CN"/>
              </w:rPr>
              <w:t>CT#100</w:t>
            </w:r>
          </w:p>
        </w:tc>
        <w:tc>
          <w:tcPr>
            <w:tcW w:w="904" w:type="dxa"/>
            <w:shd w:val="solid" w:color="FFFFFF" w:fill="auto"/>
          </w:tcPr>
          <w:p w14:paraId="5C5DCE3B" w14:textId="77777777" w:rsidR="00391EB5" w:rsidRDefault="00391EB5" w:rsidP="00391EB5">
            <w:pPr>
              <w:overflowPunct/>
              <w:autoSpaceDE/>
              <w:autoSpaceDN/>
              <w:adjustRightInd/>
              <w:spacing w:after="0"/>
              <w:jc w:val="center"/>
              <w:textAlignment w:val="auto"/>
              <w:rPr>
                <w:rFonts w:ascii="Arial" w:hAnsi="Arial" w:cs="Arial"/>
                <w:sz w:val="16"/>
                <w:szCs w:val="16"/>
              </w:rPr>
            </w:pPr>
          </w:p>
        </w:tc>
        <w:tc>
          <w:tcPr>
            <w:tcW w:w="567" w:type="dxa"/>
            <w:shd w:val="solid" w:color="FFFFFF" w:fill="auto"/>
          </w:tcPr>
          <w:p w14:paraId="15BD8EFE" w14:textId="77777777" w:rsidR="00391EB5" w:rsidRDefault="00391EB5" w:rsidP="00391EB5">
            <w:pPr>
              <w:pStyle w:val="TAL"/>
              <w:rPr>
                <w:rFonts w:cs="Arial"/>
                <w:sz w:val="16"/>
                <w:szCs w:val="16"/>
              </w:rPr>
            </w:pPr>
          </w:p>
        </w:tc>
        <w:tc>
          <w:tcPr>
            <w:tcW w:w="283" w:type="dxa"/>
            <w:shd w:val="solid" w:color="FFFFFF" w:fill="auto"/>
          </w:tcPr>
          <w:p w14:paraId="24236CC8" w14:textId="77777777" w:rsidR="00391EB5" w:rsidRDefault="00391EB5" w:rsidP="00391EB5">
            <w:pPr>
              <w:pStyle w:val="TAC"/>
              <w:rPr>
                <w:rFonts w:cs="Arial"/>
                <w:sz w:val="16"/>
                <w:szCs w:val="16"/>
              </w:rPr>
            </w:pPr>
          </w:p>
        </w:tc>
        <w:tc>
          <w:tcPr>
            <w:tcW w:w="284" w:type="dxa"/>
            <w:shd w:val="solid" w:color="FFFFFF" w:fill="auto"/>
          </w:tcPr>
          <w:p w14:paraId="7E110B92" w14:textId="77777777" w:rsidR="00391EB5" w:rsidRDefault="00391EB5" w:rsidP="00391EB5">
            <w:pPr>
              <w:pStyle w:val="TAC"/>
              <w:rPr>
                <w:rFonts w:cs="Arial"/>
                <w:sz w:val="16"/>
                <w:szCs w:val="16"/>
              </w:rPr>
            </w:pPr>
          </w:p>
        </w:tc>
        <w:tc>
          <w:tcPr>
            <w:tcW w:w="5293" w:type="dxa"/>
            <w:shd w:val="solid" w:color="FFFFFF" w:fill="auto"/>
          </w:tcPr>
          <w:p w14:paraId="6EF5D4DA" w14:textId="31AC3D7E" w:rsidR="00391EB5" w:rsidRDefault="00391EB5" w:rsidP="00391EB5">
            <w:pPr>
              <w:pStyle w:val="TAL"/>
              <w:rPr>
                <w:rFonts w:cs="Arial"/>
                <w:sz w:val="16"/>
                <w:szCs w:val="16"/>
              </w:rPr>
            </w:pPr>
            <w:r>
              <w:rPr>
                <w:rFonts w:cs="Arial"/>
                <w:sz w:val="16"/>
                <w:szCs w:val="16"/>
              </w:rPr>
              <w:t>Xsd files missed in the previous version included</w:t>
            </w:r>
          </w:p>
        </w:tc>
        <w:tc>
          <w:tcPr>
            <w:tcW w:w="708" w:type="dxa"/>
            <w:shd w:val="solid" w:color="FFFFFF" w:fill="auto"/>
          </w:tcPr>
          <w:p w14:paraId="67F38FED" w14:textId="5D620188" w:rsidR="00391EB5" w:rsidRDefault="00391EB5" w:rsidP="00391EB5">
            <w:pPr>
              <w:pStyle w:val="TAC"/>
              <w:rPr>
                <w:rFonts w:cs="Arial"/>
                <w:sz w:val="16"/>
                <w:szCs w:val="16"/>
                <w:lang w:eastAsia="zh-CN"/>
              </w:rPr>
            </w:pPr>
            <w:r>
              <w:rPr>
                <w:rFonts w:cs="Arial"/>
                <w:sz w:val="16"/>
                <w:szCs w:val="16"/>
                <w:lang w:eastAsia="zh-CN"/>
              </w:rPr>
              <w:t>17.5.1</w:t>
            </w:r>
          </w:p>
        </w:tc>
      </w:tr>
    </w:tbl>
    <w:p w14:paraId="33F55B43" w14:textId="27461F90" w:rsidR="00080512" w:rsidRPr="001347F8" w:rsidRDefault="00080512" w:rsidP="005C4676"/>
    <w:sectPr w:rsidR="00080512" w:rsidRPr="001347F8">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3A0B8" w14:textId="77777777" w:rsidR="0014417E" w:rsidRDefault="0014417E">
      <w:r>
        <w:separator/>
      </w:r>
    </w:p>
  </w:endnote>
  <w:endnote w:type="continuationSeparator" w:id="0">
    <w:p w14:paraId="7F26F7CC" w14:textId="77777777" w:rsidR="0014417E" w:rsidRDefault="001441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5BB3AD" w14:textId="77777777" w:rsidR="0014417E" w:rsidRDefault="0014417E">
      <w:r>
        <w:separator/>
      </w:r>
    </w:p>
  </w:footnote>
  <w:footnote w:type="continuationSeparator" w:id="0">
    <w:p w14:paraId="24A8630E" w14:textId="77777777" w:rsidR="0014417E" w:rsidRDefault="001441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17EF9F7B"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91EB5">
      <w:rPr>
        <w:rFonts w:ascii="Arial" w:hAnsi="Arial" w:cs="Arial"/>
        <w:b/>
        <w:noProof/>
        <w:sz w:val="18"/>
        <w:szCs w:val="18"/>
      </w:rPr>
      <w:t>3GPP TS 24.554 V17.5.1 (2023-06)</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6C1CE339"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91EB5">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28EB"/>
    <w:rsid w:val="00004418"/>
    <w:rsid w:val="00004D47"/>
    <w:rsid w:val="00004D93"/>
    <w:rsid w:val="0000552C"/>
    <w:rsid w:val="000055A9"/>
    <w:rsid w:val="00005D17"/>
    <w:rsid w:val="00006500"/>
    <w:rsid w:val="00010CA3"/>
    <w:rsid w:val="00010D33"/>
    <w:rsid w:val="000124BC"/>
    <w:rsid w:val="00012900"/>
    <w:rsid w:val="00014555"/>
    <w:rsid w:val="00014F22"/>
    <w:rsid w:val="00015E94"/>
    <w:rsid w:val="00016857"/>
    <w:rsid w:val="0001692A"/>
    <w:rsid w:val="000172F0"/>
    <w:rsid w:val="00017876"/>
    <w:rsid w:val="000179FF"/>
    <w:rsid w:val="00020BF4"/>
    <w:rsid w:val="00021BA6"/>
    <w:rsid w:val="0002230C"/>
    <w:rsid w:val="0002251E"/>
    <w:rsid w:val="0002292F"/>
    <w:rsid w:val="00022D22"/>
    <w:rsid w:val="0002406D"/>
    <w:rsid w:val="00024F49"/>
    <w:rsid w:val="000255E9"/>
    <w:rsid w:val="00025EE8"/>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1A04"/>
    <w:rsid w:val="00051AAC"/>
    <w:rsid w:val="000522C5"/>
    <w:rsid w:val="00052B84"/>
    <w:rsid w:val="00053035"/>
    <w:rsid w:val="00054A22"/>
    <w:rsid w:val="0005567B"/>
    <w:rsid w:val="00055CE0"/>
    <w:rsid w:val="00056D33"/>
    <w:rsid w:val="00056E2E"/>
    <w:rsid w:val="000573C6"/>
    <w:rsid w:val="00057786"/>
    <w:rsid w:val="00057913"/>
    <w:rsid w:val="00060286"/>
    <w:rsid w:val="00061B75"/>
    <w:rsid w:val="00062023"/>
    <w:rsid w:val="0006499E"/>
    <w:rsid w:val="000655A6"/>
    <w:rsid w:val="00065C74"/>
    <w:rsid w:val="00067253"/>
    <w:rsid w:val="0007205F"/>
    <w:rsid w:val="00072F42"/>
    <w:rsid w:val="00073C95"/>
    <w:rsid w:val="00073CE6"/>
    <w:rsid w:val="00074830"/>
    <w:rsid w:val="00074CA3"/>
    <w:rsid w:val="00075451"/>
    <w:rsid w:val="00075484"/>
    <w:rsid w:val="000757EE"/>
    <w:rsid w:val="00076A72"/>
    <w:rsid w:val="000770EF"/>
    <w:rsid w:val="00077EFB"/>
    <w:rsid w:val="00080381"/>
    <w:rsid w:val="00080512"/>
    <w:rsid w:val="00081D1E"/>
    <w:rsid w:val="00081DBB"/>
    <w:rsid w:val="000829A9"/>
    <w:rsid w:val="00086219"/>
    <w:rsid w:val="0008742D"/>
    <w:rsid w:val="00090E17"/>
    <w:rsid w:val="00090F2F"/>
    <w:rsid w:val="00091AF8"/>
    <w:rsid w:val="0009285D"/>
    <w:rsid w:val="00093868"/>
    <w:rsid w:val="000960D6"/>
    <w:rsid w:val="000962DC"/>
    <w:rsid w:val="000963FC"/>
    <w:rsid w:val="000967AA"/>
    <w:rsid w:val="000969FF"/>
    <w:rsid w:val="000A2579"/>
    <w:rsid w:val="000A306B"/>
    <w:rsid w:val="000A6379"/>
    <w:rsid w:val="000A70F0"/>
    <w:rsid w:val="000A7A75"/>
    <w:rsid w:val="000B05DA"/>
    <w:rsid w:val="000B0620"/>
    <w:rsid w:val="000B1540"/>
    <w:rsid w:val="000B19C3"/>
    <w:rsid w:val="000B1BEB"/>
    <w:rsid w:val="000B2423"/>
    <w:rsid w:val="000B2439"/>
    <w:rsid w:val="000B2E2B"/>
    <w:rsid w:val="000B3DD7"/>
    <w:rsid w:val="000B4B9C"/>
    <w:rsid w:val="000B4E81"/>
    <w:rsid w:val="000B62B2"/>
    <w:rsid w:val="000B64CD"/>
    <w:rsid w:val="000C16EE"/>
    <w:rsid w:val="000C19F1"/>
    <w:rsid w:val="000C242E"/>
    <w:rsid w:val="000C3C98"/>
    <w:rsid w:val="000C47C3"/>
    <w:rsid w:val="000C48B8"/>
    <w:rsid w:val="000C4BB4"/>
    <w:rsid w:val="000C6F27"/>
    <w:rsid w:val="000D06CF"/>
    <w:rsid w:val="000D3DED"/>
    <w:rsid w:val="000D4F75"/>
    <w:rsid w:val="000D58AB"/>
    <w:rsid w:val="000D5BC0"/>
    <w:rsid w:val="000D67D6"/>
    <w:rsid w:val="000D74EC"/>
    <w:rsid w:val="000D7A1B"/>
    <w:rsid w:val="000E0BD6"/>
    <w:rsid w:val="000E10D0"/>
    <w:rsid w:val="000E328F"/>
    <w:rsid w:val="000E552E"/>
    <w:rsid w:val="000E556A"/>
    <w:rsid w:val="000E55D8"/>
    <w:rsid w:val="000F0256"/>
    <w:rsid w:val="000F0A0D"/>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1C4B"/>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26B"/>
    <w:rsid w:val="00117DC9"/>
    <w:rsid w:val="0012073F"/>
    <w:rsid w:val="00121E00"/>
    <w:rsid w:val="00122CED"/>
    <w:rsid w:val="00123C9D"/>
    <w:rsid w:val="0012443E"/>
    <w:rsid w:val="0012578B"/>
    <w:rsid w:val="00126D31"/>
    <w:rsid w:val="0012759E"/>
    <w:rsid w:val="00130DC2"/>
    <w:rsid w:val="001312EC"/>
    <w:rsid w:val="00131ACC"/>
    <w:rsid w:val="00132B71"/>
    <w:rsid w:val="00133525"/>
    <w:rsid w:val="00133BB7"/>
    <w:rsid w:val="00134077"/>
    <w:rsid w:val="00134642"/>
    <w:rsid w:val="001347F8"/>
    <w:rsid w:val="00134EDD"/>
    <w:rsid w:val="001357D2"/>
    <w:rsid w:val="00135977"/>
    <w:rsid w:val="001372E7"/>
    <w:rsid w:val="001377CC"/>
    <w:rsid w:val="00137972"/>
    <w:rsid w:val="00140094"/>
    <w:rsid w:val="0014179F"/>
    <w:rsid w:val="00142F16"/>
    <w:rsid w:val="0014417E"/>
    <w:rsid w:val="00144C1C"/>
    <w:rsid w:val="0014604B"/>
    <w:rsid w:val="00146167"/>
    <w:rsid w:val="001473A9"/>
    <w:rsid w:val="00147D40"/>
    <w:rsid w:val="00147E6B"/>
    <w:rsid w:val="001531C3"/>
    <w:rsid w:val="00155446"/>
    <w:rsid w:val="00160CB8"/>
    <w:rsid w:val="0016108E"/>
    <w:rsid w:val="00161397"/>
    <w:rsid w:val="00162144"/>
    <w:rsid w:val="001623BE"/>
    <w:rsid w:val="001703E5"/>
    <w:rsid w:val="0017074A"/>
    <w:rsid w:val="00170B07"/>
    <w:rsid w:val="0017333F"/>
    <w:rsid w:val="00175F22"/>
    <w:rsid w:val="00177905"/>
    <w:rsid w:val="0018194A"/>
    <w:rsid w:val="00181FEA"/>
    <w:rsid w:val="00182274"/>
    <w:rsid w:val="0018273F"/>
    <w:rsid w:val="00182C18"/>
    <w:rsid w:val="00182D1F"/>
    <w:rsid w:val="0018412C"/>
    <w:rsid w:val="001845AF"/>
    <w:rsid w:val="00186108"/>
    <w:rsid w:val="00186A0E"/>
    <w:rsid w:val="00186E16"/>
    <w:rsid w:val="00186F4F"/>
    <w:rsid w:val="0018706C"/>
    <w:rsid w:val="00190E13"/>
    <w:rsid w:val="00191A92"/>
    <w:rsid w:val="00191B40"/>
    <w:rsid w:val="0019254A"/>
    <w:rsid w:val="001926D5"/>
    <w:rsid w:val="00192BAE"/>
    <w:rsid w:val="00192E22"/>
    <w:rsid w:val="001936BE"/>
    <w:rsid w:val="00193703"/>
    <w:rsid w:val="0019514E"/>
    <w:rsid w:val="0019699B"/>
    <w:rsid w:val="00196E0B"/>
    <w:rsid w:val="0019776D"/>
    <w:rsid w:val="001A01C4"/>
    <w:rsid w:val="001A032C"/>
    <w:rsid w:val="001A19DF"/>
    <w:rsid w:val="001A2BAC"/>
    <w:rsid w:val="001A3C4C"/>
    <w:rsid w:val="001A3C99"/>
    <w:rsid w:val="001A3FF7"/>
    <w:rsid w:val="001A4C42"/>
    <w:rsid w:val="001A5B2D"/>
    <w:rsid w:val="001A6BA5"/>
    <w:rsid w:val="001A7420"/>
    <w:rsid w:val="001B0DB8"/>
    <w:rsid w:val="001B1E03"/>
    <w:rsid w:val="001B20EE"/>
    <w:rsid w:val="001B2ED7"/>
    <w:rsid w:val="001B4ADD"/>
    <w:rsid w:val="001B5A4B"/>
    <w:rsid w:val="001B6637"/>
    <w:rsid w:val="001B6679"/>
    <w:rsid w:val="001C05F2"/>
    <w:rsid w:val="001C109A"/>
    <w:rsid w:val="001C21C3"/>
    <w:rsid w:val="001C2A70"/>
    <w:rsid w:val="001C30FA"/>
    <w:rsid w:val="001C4C5D"/>
    <w:rsid w:val="001C4D94"/>
    <w:rsid w:val="001C6425"/>
    <w:rsid w:val="001C6941"/>
    <w:rsid w:val="001C6C25"/>
    <w:rsid w:val="001C766F"/>
    <w:rsid w:val="001D02C2"/>
    <w:rsid w:val="001D0F10"/>
    <w:rsid w:val="001D114C"/>
    <w:rsid w:val="001D1BFE"/>
    <w:rsid w:val="001D3A86"/>
    <w:rsid w:val="001D3AEF"/>
    <w:rsid w:val="001D4682"/>
    <w:rsid w:val="001D5060"/>
    <w:rsid w:val="001D6152"/>
    <w:rsid w:val="001D685B"/>
    <w:rsid w:val="001D6E65"/>
    <w:rsid w:val="001D70BD"/>
    <w:rsid w:val="001D78D0"/>
    <w:rsid w:val="001E1850"/>
    <w:rsid w:val="001E2186"/>
    <w:rsid w:val="001E23D1"/>
    <w:rsid w:val="001E2663"/>
    <w:rsid w:val="001E2A72"/>
    <w:rsid w:val="001E2F31"/>
    <w:rsid w:val="001E3E01"/>
    <w:rsid w:val="001E494B"/>
    <w:rsid w:val="001E5360"/>
    <w:rsid w:val="001E6B10"/>
    <w:rsid w:val="001E6B39"/>
    <w:rsid w:val="001E7E47"/>
    <w:rsid w:val="001F0C1D"/>
    <w:rsid w:val="001F1132"/>
    <w:rsid w:val="001F1526"/>
    <w:rsid w:val="001F168B"/>
    <w:rsid w:val="001F33E6"/>
    <w:rsid w:val="001F5A2F"/>
    <w:rsid w:val="001F5C22"/>
    <w:rsid w:val="001F6881"/>
    <w:rsid w:val="001F7AED"/>
    <w:rsid w:val="001F7D1A"/>
    <w:rsid w:val="001F7D9A"/>
    <w:rsid w:val="002000D4"/>
    <w:rsid w:val="002009BC"/>
    <w:rsid w:val="002011B4"/>
    <w:rsid w:val="002011C6"/>
    <w:rsid w:val="00202A06"/>
    <w:rsid w:val="00202AD6"/>
    <w:rsid w:val="0020344D"/>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380"/>
    <w:rsid w:val="00236B88"/>
    <w:rsid w:val="0024059B"/>
    <w:rsid w:val="00241CBC"/>
    <w:rsid w:val="00243040"/>
    <w:rsid w:val="00243281"/>
    <w:rsid w:val="00243397"/>
    <w:rsid w:val="00243657"/>
    <w:rsid w:val="00244331"/>
    <w:rsid w:val="002458E1"/>
    <w:rsid w:val="0024592E"/>
    <w:rsid w:val="002459F7"/>
    <w:rsid w:val="002463D8"/>
    <w:rsid w:val="002473BE"/>
    <w:rsid w:val="0024740F"/>
    <w:rsid w:val="002475D9"/>
    <w:rsid w:val="00250725"/>
    <w:rsid w:val="0025195B"/>
    <w:rsid w:val="0025221B"/>
    <w:rsid w:val="002531FC"/>
    <w:rsid w:val="00254F70"/>
    <w:rsid w:val="00255A55"/>
    <w:rsid w:val="00256253"/>
    <w:rsid w:val="0025676E"/>
    <w:rsid w:val="00256B47"/>
    <w:rsid w:val="00257C89"/>
    <w:rsid w:val="00257F53"/>
    <w:rsid w:val="00261D35"/>
    <w:rsid w:val="002620B2"/>
    <w:rsid w:val="00263B71"/>
    <w:rsid w:val="00264C6F"/>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2051"/>
    <w:rsid w:val="00283695"/>
    <w:rsid w:val="00283C89"/>
    <w:rsid w:val="002845FB"/>
    <w:rsid w:val="00284807"/>
    <w:rsid w:val="00285B12"/>
    <w:rsid w:val="002905FC"/>
    <w:rsid w:val="002913C3"/>
    <w:rsid w:val="00292740"/>
    <w:rsid w:val="0029360C"/>
    <w:rsid w:val="002946C8"/>
    <w:rsid w:val="002955C3"/>
    <w:rsid w:val="00296AE7"/>
    <w:rsid w:val="00296BCC"/>
    <w:rsid w:val="002A133C"/>
    <w:rsid w:val="002A5AFB"/>
    <w:rsid w:val="002A7D05"/>
    <w:rsid w:val="002B100E"/>
    <w:rsid w:val="002B19D6"/>
    <w:rsid w:val="002B255E"/>
    <w:rsid w:val="002B3007"/>
    <w:rsid w:val="002B33AA"/>
    <w:rsid w:val="002B6339"/>
    <w:rsid w:val="002C37A5"/>
    <w:rsid w:val="002C3930"/>
    <w:rsid w:val="002C52DA"/>
    <w:rsid w:val="002C5C8A"/>
    <w:rsid w:val="002C6677"/>
    <w:rsid w:val="002C6889"/>
    <w:rsid w:val="002C7546"/>
    <w:rsid w:val="002C7842"/>
    <w:rsid w:val="002D087C"/>
    <w:rsid w:val="002D3BBE"/>
    <w:rsid w:val="002D5388"/>
    <w:rsid w:val="002D60DD"/>
    <w:rsid w:val="002D7042"/>
    <w:rsid w:val="002D7EC5"/>
    <w:rsid w:val="002E00EE"/>
    <w:rsid w:val="002E0F50"/>
    <w:rsid w:val="002E1470"/>
    <w:rsid w:val="002E1E78"/>
    <w:rsid w:val="002E30AC"/>
    <w:rsid w:val="002E3259"/>
    <w:rsid w:val="002E3464"/>
    <w:rsid w:val="002E3517"/>
    <w:rsid w:val="002E3687"/>
    <w:rsid w:val="002E3EC0"/>
    <w:rsid w:val="002E54A2"/>
    <w:rsid w:val="002E56B7"/>
    <w:rsid w:val="002E6C52"/>
    <w:rsid w:val="002E6EFE"/>
    <w:rsid w:val="002E7143"/>
    <w:rsid w:val="002F081C"/>
    <w:rsid w:val="002F0A22"/>
    <w:rsid w:val="002F0EB8"/>
    <w:rsid w:val="002F162F"/>
    <w:rsid w:val="002F270C"/>
    <w:rsid w:val="002F31F4"/>
    <w:rsid w:val="002F48D8"/>
    <w:rsid w:val="00301A37"/>
    <w:rsid w:val="00301FA9"/>
    <w:rsid w:val="00302B88"/>
    <w:rsid w:val="00302E78"/>
    <w:rsid w:val="003031DA"/>
    <w:rsid w:val="0030657A"/>
    <w:rsid w:val="00313CA8"/>
    <w:rsid w:val="003157EB"/>
    <w:rsid w:val="0031580E"/>
    <w:rsid w:val="003159A5"/>
    <w:rsid w:val="003164AE"/>
    <w:rsid w:val="00316E01"/>
    <w:rsid w:val="003172DC"/>
    <w:rsid w:val="00321540"/>
    <w:rsid w:val="003223B3"/>
    <w:rsid w:val="00322CC9"/>
    <w:rsid w:val="00322EFA"/>
    <w:rsid w:val="00326820"/>
    <w:rsid w:val="003300C4"/>
    <w:rsid w:val="0033071C"/>
    <w:rsid w:val="00330D00"/>
    <w:rsid w:val="003334A4"/>
    <w:rsid w:val="00333647"/>
    <w:rsid w:val="00334759"/>
    <w:rsid w:val="00334917"/>
    <w:rsid w:val="00334C89"/>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61C"/>
    <w:rsid w:val="00363C83"/>
    <w:rsid w:val="00363D75"/>
    <w:rsid w:val="00366AEA"/>
    <w:rsid w:val="0036706D"/>
    <w:rsid w:val="003672FB"/>
    <w:rsid w:val="003706DD"/>
    <w:rsid w:val="003708C3"/>
    <w:rsid w:val="00371085"/>
    <w:rsid w:val="003713FB"/>
    <w:rsid w:val="0037175B"/>
    <w:rsid w:val="00371D71"/>
    <w:rsid w:val="00373B17"/>
    <w:rsid w:val="00374555"/>
    <w:rsid w:val="003756A5"/>
    <w:rsid w:val="003765B8"/>
    <w:rsid w:val="00376DBA"/>
    <w:rsid w:val="00377A98"/>
    <w:rsid w:val="00380CC5"/>
    <w:rsid w:val="00381196"/>
    <w:rsid w:val="00384C77"/>
    <w:rsid w:val="003857B9"/>
    <w:rsid w:val="00385FCD"/>
    <w:rsid w:val="00386243"/>
    <w:rsid w:val="003878F9"/>
    <w:rsid w:val="00390EC0"/>
    <w:rsid w:val="00391840"/>
    <w:rsid w:val="003919DB"/>
    <w:rsid w:val="00391EB5"/>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16"/>
    <w:rsid w:val="003A5C94"/>
    <w:rsid w:val="003B0C9A"/>
    <w:rsid w:val="003B1474"/>
    <w:rsid w:val="003B1782"/>
    <w:rsid w:val="003B4241"/>
    <w:rsid w:val="003B5256"/>
    <w:rsid w:val="003B7A4E"/>
    <w:rsid w:val="003C0F66"/>
    <w:rsid w:val="003C1056"/>
    <w:rsid w:val="003C1514"/>
    <w:rsid w:val="003C1CA3"/>
    <w:rsid w:val="003C2756"/>
    <w:rsid w:val="003C3971"/>
    <w:rsid w:val="003C451D"/>
    <w:rsid w:val="003C46D4"/>
    <w:rsid w:val="003C4F33"/>
    <w:rsid w:val="003C60C4"/>
    <w:rsid w:val="003C6C36"/>
    <w:rsid w:val="003C7B1A"/>
    <w:rsid w:val="003D00E9"/>
    <w:rsid w:val="003D1859"/>
    <w:rsid w:val="003D2195"/>
    <w:rsid w:val="003D2EDE"/>
    <w:rsid w:val="003D3D87"/>
    <w:rsid w:val="003D410D"/>
    <w:rsid w:val="003D5D73"/>
    <w:rsid w:val="003D661B"/>
    <w:rsid w:val="003D66D6"/>
    <w:rsid w:val="003D6779"/>
    <w:rsid w:val="003D677A"/>
    <w:rsid w:val="003D6967"/>
    <w:rsid w:val="003D6AD9"/>
    <w:rsid w:val="003D75CD"/>
    <w:rsid w:val="003D78E4"/>
    <w:rsid w:val="003E0B28"/>
    <w:rsid w:val="003E0BE5"/>
    <w:rsid w:val="003E2332"/>
    <w:rsid w:val="003E2E85"/>
    <w:rsid w:val="003E39E8"/>
    <w:rsid w:val="003E3E8D"/>
    <w:rsid w:val="003E5131"/>
    <w:rsid w:val="003F0803"/>
    <w:rsid w:val="003F1D0B"/>
    <w:rsid w:val="003F22EA"/>
    <w:rsid w:val="003F3CDC"/>
    <w:rsid w:val="003F4C14"/>
    <w:rsid w:val="003F4DC6"/>
    <w:rsid w:val="003F6E06"/>
    <w:rsid w:val="003F738E"/>
    <w:rsid w:val="00400FFE"/>
    <w:rsid w:val="0040364C"/>
    <w:rsid w:val="00403753"/>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18E0"/>
    <w:rsid w:val="0042286B"/>
    <w:rsid w:val="00423334"/>
    <w:rsid w:val="00423ECB"/>
    <w:rsid w:val="00425161"/>
    <w:rsid w:val="00425D7B"/>
    <w:rsid w:val="00426069"/>
    <w:rsid w:val="00426701"/>
    <w:rsid w:val="00426724"/>
    <w:rsid w:val="0042796A"/>
    <w:rsid w:val="00430779"/>
    <w:rsid w:val="00432451"/>
    <w:rsid w:val="00432A5C"/>
    <w:rsid w:val="00433206"/>
    <w:rsid w:val="00433536"/>
    <w:rsid w:val="00433A82"/>
    <w:rsid w:val="004345EC"/>
    <w:rsid w:val="004346FC"/>
    <w:rsid w:val="004349DE"/>
    <w:rsid w:val="00435532"/>
    <w:rsid w:val="0043670F"/>
    <w:rsid w:val="00437EE5"/>
    <w:rsid w:val="0044022D"/>
    <w:rsid w:val="00440FC1"/>
    <w:rsid w:val="0044246A"/>
    <w:rsid w:val="00442612"/>
    <w:rsid w:val="004428DC"/>
    <w:rsid w:val="00443441"/>
    <w:rsid w:val="0044368C"/>
    <w:rsid w:val="00444DE7"/>
    <w:rsid w:val="00445D7F"/>
    <w:rsid w:val="0044714F"/>
    <w:rsid w:val="004502B1"/>
    <w:rsid w:val="00454E9C"/>
    <w:rsid w:val="00454F51"/>
    <w:rsid w:val="00455AAC"/>
    <w:rsid w:val="00455C5F"/>
    <w:rsid w:val="00461327"/>
    <w:rsid w:val="004618A1"/>
    <w:rsid w:val="004620CF"/>
    <w:rsid w:val="004623D6"/>
    <w:rsid w:val="00462C34"/>
    <w:rsid w:val="00463D05"/>
    <w:rsid w:val="00464789"/>
    <w:rsid w:val="004649A8"/>
    <w:rsid w:val="0046519C"/>
    <w:rsid w:val="00465515"/>
    <w:rsid w:val="004659B0"/>
    <w:rsid w:val="00466045"/>
    <w:rsid w:val="00466D94"/>
    <w:rsid w:val="0046707F"/>
    <w:rsid w:val="004679F0"/>
    <w:rsid w:val="00467E10"/>
    <w:rsid w:val="0047510A"/>
    <w:rsid w:val="00476E09"/>
    <w:rsid w:val="00482ACE"/>
    <w:rsid w:val="00483B3F"/>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584D"/>
    <w:rsid w:val="004967DB"/>
    <w:rsid w:val="00496B9D"/>
    <w:rsid w:val="004A13C7"/>
    <w:rsid w:val="004A1565"/>
    <w:rsid w:val="004A1FEF"/>
    <w:rsid w:val="004A3809"/>
    <w:rsid w:val="004A3A4D"/>
    <w:rsid w:val="004B027B"/>
    <w:rsid w:val="004B0961"/>
    <w:rsid w:val="004B20AD"/>
    <w:rsid w:val="004B26D4"/>
    <w:rsid w:val="004B2BE0"/>
    <w:rsid w:val="004B32E4"/>
    <w:rsid w:val="004B3683"/>
    <w:rsid w:val="004B4117"/>
    <w:rsid w:val="004C0395"/>
    <w:rsid w:val="004C079D"/>
    <w:rsid w:val="004C185D"/>
    <w:rsid w:val="004C27F5"/>
    <w:rsid w:val="004C30A3"/>
    <w:rsid w:val="004C3103"/>
    <w:rsid w:val="004C54D1"/>
    <w:rsid w:val="004C7812"/>
    <w:rsid w:val="004C7AD3"/>
    <w:rsid w:val="004C7C1E"/>
    <w:rsid w:val="004D0C8E"/>
    <w:rsid w:val="004D1452"/>
    <w:rsid w:val="004D2DAE"/>
    <w:rsid w:val="004D3436"/>
    <w:rsid w:val="004D3578"/>
    <w:rsid w:val="004D4D9C"/>
    <w:rsid w:val="004D64D4"/>
    <w:rsid w:val="004D70F7"/>
    <w:rsid w:val="004D774B"/>
    <w:rsid w:val="004D7FA5"/>
    <w:rsid w:val="004E1B72"/>
    <w:rsid w:val="004E1BAB"/>
    <w:rsid w:val="004E1F61"/>
    <w:rsid w:val="004E213A"/>
    <w:rsid w:val="004E2542"/>
    <w:rsid w:val="004E47E3"/>
    <w:rsid w:val="004E66A6"/>
    <w:rsid w:val="004F0445"/>
    <w:rsid w:val="004F0988"/>
    <w:rsid w:val="004F0CCD"/>
    <w:rsid w:val="004F14C3"/>
    <w:rsid w:val="004F1530"/>
    <w:rsid w:val="004F1612"/>
    <w:rsid w:val="004F1941"/>
    <w:rsid w:val="004F1FC0"/>
    <w:rsid w:val="004F314B"/>
    <w:rsid w:val="004F3340"/>
    <w:rsid w:val="004F495F"/>
    <w:rsid w:val="004F74EB"/>
    <w:rsid w:val="005004AF"/>
    <w:rsid w:val="0050064E"/>
    <w:rsid w:val="00500687"/>
    <w:rsid w:val="005033B4"/>
    <w:rsid w:val="00503D75"/>
    <w:rsid w:val="00505CF9"/>
    <w:rsid w:val="00506533"/>
    <w:rsid w:val="00506EBD"/>
    <w:rsid w:val="00510150"/>
    <w:rsid w:val="005101F6"/>
    <w:rsid w:val="005106DA"/>
    <w:rsid w:val="00513082"/>
    <w:rsid w:val="005139CE"/>
    <w:rsid w:val="005160C1"/>
    <w:rsid w:val="0051740A"/>
    <w:rsid w:val="00520084"/>
    <w:rsid w:val="005202BF"/>
    <w:rsid w:val="00520AA2"/>
    <w:rsid w:val="0052109E"/>
    <w:rsid w:val="005248E6"/>
    <w:rsid w:val="00526D62"/>
    <w:rsid w:val="00527785"/>
    <w:rsid w:val="00530E50"/>
    <w:rsid w:val="00530F7A"/>
    <w:rsid w:val="0053388B"/>
    <w:rsid w:val="00533FEB"/>
    <w:rsid w:val="005347D1"/>
    <w:rsid w:val="0053525A"/>
    <w:rsid w:val="00535773"/>
    <w:rsid w:val="00536DEF"/>
    <w:rsid w:val="00536E00"/>
    <w:rsid w:val="005374E1"/>
    <w:rsid w:val="00537A9A"/>
    <w:rsid w:val="00540254"/>
    <w:rsid w:val="005412F1"/>
    <w:rsid w:val="00541A98"/>
    <w:rsid w:val="00541CB9"/>
    <w:rsid w:val="00543284"/>
    <w:rsid w:val="005435D3"/>
    <w:rsid w:val="00543E6C"/>
    <w:rsid w:val="005442C7"/>
    <w:rsid w:val="005448D5"/>
    <w:rsid w:val="0054529A"/>
    <w:rsid w:val="00545519"/>
    <w:rsid w:val="005465E2"/>
    <w:rsid w:val="00551004"/>
    <w:rsid w:val="00552922"/>
    <w:rsid w:val="00552C90"/>
    <w:rsid w:val="00552D7F"/>
    <w:rsid w:val="005537E8"/>
    <w:rsid w:val="0055473D"/>
    <w:rsid w:val="005552EB"/>
    <w:rsid w:val="00555D42"/>
    <w:rsid w:val="005568E7"/>
    <w:rsid w:val="00560498"/>
    <w:rsid w:val="00561920"/>
    <w:rsid w:val="005619AE"/>
    <w:rsid w:val="005634AC"/>
    <w:rsid w:val="00563955"/>
    <w:rsid w:val="00563AA5"/>
    <w:rsid w:val="005640F7"/>
    <w:rsid w:val="005643A9"/>
    <w:rsid w:val="00564C05"/>
    <w:rsid w:val="00565087"/>
    <w:rsid w:val="00565CE9"/>
    <w:rsid w:val="00566BC6"/>
    <w:rsid w:val="005671B1"/>
    <w:rsid w:val="00567229"/>
    <w:rsid w:val="005704BA"/>
    <w:rsid w:val="00570A9C"/>
    <w:rsid w:val="00571EC1"/>
    <w:rsid w:val="00572186"/>
    <w:rsid w:val="005735E3"/>
    <w:rsid w:val="005748B6"/>
    <w:rsid w:val="00575810"/>
    <w:rsid w:val="00577927"/>
    <w:rsid w:val="00577B21"/>
    <w:rsid w:val="005806BA"/>
    <w:rsid w:val="00580730"/>
    <w:rsid w:val="005808D1"/>
    <w:rsid w:val="00580FC1"/>
    <w:rsid w:val="005816D7"/>
    <w:rsid w:val="00581B66"/>
    <w:rsid w:val="005824AB"/>
    <w:rsid w:val="00582FB5"/>
    <w:rsid w:val="0058472A"/>
    <w:rsid w:val="00585527"/>
    <w:rsid w:val="005871BD"/>
    <w:rsid w:val="005875DE"/>
    <w:rsid w:val="0059019B"/>
    <w:rsid w:val="00591BE5"/>
    <w:rsid w:val="00592994"/>
    <w:rsid w:val="00593D71"/>
    <w:rsid w:val="0059679D"/>
    <w:rsid w:val="00597B11"/>
    <w:rsid w:val="005A1B59"/>
    <w:rsid w:val="005A3603"/>
    <w:rsid w:val="005A670C"/>
    <w:rsid w:val="005A6C3A"/>
    <w:rsid w:val="005A6F76"/>
    <w:rsid w:val="005A7E6F"/>
    <w:rsid w:val="005B0384"/>
    <w:rsid w:val="005B098F"/>
    <w:rsid w:val="005B0F7E"/>
    <w:rsid w:val="005B1335"/>
    <w:rsid w:val="005B3C9B"/>
    <w:rsid w:val="005B47CE"/>
    <w:rsid w:val="005B6454"/>
    <w:rsid w:val="005C0F41"/>
    <w:rsid w:val="005C29ED"/>
    <w:rsid w:val="005C433B"/>
    <w:rsid w:val="005C4676"/>
    <w:rsid w:val="005C6055"/>
    <w:rsid w:val="005C7282"/>
    <w:rsid w:val="005C7439"/>
    <w:rsid w:val="005C7974"/>
    <w:rsid w:val="005D1372"/>
    <w:rsid w:val="005D1C8C"/>
    <w:rsid w:val="005D2BD3"/>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5F7214"/>
    <w:rsid w:val="00600FD4"/>
    <w:rsid w:val="006011AF"/>
    <w:rsid w:val="00602AEA"/>
    <w:rsid w:val="0060405E"/>
    <w:rsid w:val="00605735"/>
    <w:rsid w:val="00607B85"/>
    <w:rsid w:val="00611E11"/>
    <w:rsid w:val="0061332E"/>
    <w:rsid w:val="00613884"/>
    <w:rsid w:val="00614D75"/>
    <w:rsid w:val="00614FDF"/>
    <w:rsid w:val="00615A1E"/>
    <w:rsid w:val="00615B97"/>
    <w:rsid w:val="00615C97"/>
    <w:rsid w:val="00616D33"/>
    <w:rsid w:val="006175AA"/>
    <w:rsid w:val="00617870"/>
    <w:rsid w:val="00617D21"/>
    <w:rsid w:val="00620367"/>
    <w:rsid w:val="0062195D"/>
    <w:rsid w:val="00623CDD"/>
    <w:rsid w:val="00624C55"/>
    <w:rsid w:val="00624E64"/>
    <w:rsid w:val="0062550C"/>
    <w:rsid w:val="00625DDE"/>
    <w:rsid w:val="00630348"/>
    <w:rsid w:val="00630F72"/>
    <w:rsid w:val="00631481"/>
    <w:rsid w:val="006319EF"/>
    <w:rsid w:val="006321A8"/>
    <w:rsid w:val="0063244C"/>
    <w:rsid w:val="00633588"/>
    <w:rsid w:val="0063395B"/>
    <w:rsid w:val="00634128"/>
    <w:rsid w:val="006346FA"/>
    <w:rsid w:val="00634A00"/>
    <w:rsid w:val="00634B9A"/>
    <w:rsid w:val="0063543D"/>
    <w:rsid w:val="00635C04"/>
    <w:rsid w:val="00635E03"/>
    <w:rsid w:val="00637B8C"/>
    <w:rsid w:val="006407EE"/>
    <w:rsid w:val="00641F4A"/>
    <w:rsid w:val="00642AF3"/>
    <w:rsid w:val="00643AC7"/>
    <w:rsid w:val="00643CC0"/>
    <w:rsid w:val="006455C8"/>
    <w:rsid w:val="00645A14"/>
    <w:rsid w:val="00645E99"/>
    <w:rsid w:val="006461C3"/>
    <w:rsid w:val="00646FBF"/>
    <w:rsid w:val="00647114"/>
    <w:rsid w:val="006471E3"/>
    <w:rsid w:val="00647309"/>
    <w:rsid w:val="00647AEC"/>
    <w:rsid w:val="00651E8F"/>
    <w:rsid w:val="006532DC"/>
    <w:rsid w:val="0065619A"/>
    <w:rsid w:val="006573BB"/>
    <w:rsid w:val="00657FEC"/>
    <w:rsid w:val="00660426"/>
    <w:rsid w:val="0066047D"/>
    <w:rsid w:val="00660D01"/>
    <w:rsid w:val="00661773"/>
    <w:rsid w:val="00661A16"/>
    <w:rsid w:val="00663320"/>
    <w:rsid w:val="006653BC"/>
    <w:rsid w:val="0066558E"/>
    <w:rsid w:val="0066563C"/>
    <w:rsid w:val="0066566A"/>
    <w:rsid w:val="006661CB"/>
    <w:rsid w:val="006662E3"/>
    <w:rsid w:val="00666345"/>
    <w:rsid w:val="00666D9D"/>
    <w:rsid w:val="00667A51"/>
    <w:rsid w:val="00667BCB"/>
    <w:rsid w:val="00667D0C"/>
    <w:rsid w:val="006704BC"/>
    <w:rsid w:val="00671833"/>
    <w:rsid w:val="00672C73"/>
    <w:rsid w:val="00672CA5"/>
    <w:rsid w:val="00673847"/>
    <w:rsid w:val="0067390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5FA1"/>
    <w:rsid w:val="006877A2"/>
    <w:rsid w:val="00691665"/>
    <w:rsid w:val="00692804"/>
    <w:rsid w:val="00694823"/>
    <w:rsid w:val="0069590C"/>
    <w:rsid w:val="00696139"/>
    <w:rsid w:val="00696872"/>
    <w:rsid w:val="006971BF"/>
    <w:rsid w:val="00697302"/>
    <w:rsid w:val="006A03D2"/>
    <w:rsid w:val="006A0C28"/>
    <w:rsid w:val="006A19C0"/>
    <w:rsid w:val="006A1D5A"/>
    <w:rsid w:val="006A2862"/>
    <w:rsid w:val="006A323F"/>
    <w:rsid w:val="006A3A31"/>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C755C"/>
    <w:rsid w:val="006D2E1E"/>
    <w:rsid w:val="006D302C"/>
    <w:rsid w:val="006D3AF2"/>
    <w:rsid w:val="006D4AB2"/>
    <w:rsid w:val="006D4F6C"/>
    <w:rsid w:val="006D59D5"/>
    <w:rsid w:val="006D5D19"/>
    <w:rsid w:val="006E0498"/>
    <w:rsid w:val="006E14D9"/>
    <w:rsid w:val="006E2843"/>
    <w:rsid w:val="006E2D34"/>
    <w:rsid w:val="006E2F91"/>
    <w:rsid w:val="006E3A1A"/>
    <w:rsid w:val="006E3E4D"/>
    <w:rsid w:val="006E3FC0"/>
    <w:rsid w:val="006E48B9"/>
    <w:rsid w:val="006E4CD5"/>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21AB"/>
    <w:rsid w:val="00712F33"/>
    <w:rsid w:val="00713C44"/>
    <w:rsid w:val="00714D0F"/>
    <w:rsid w:val="00715666"/>
    <w:rsid w:val="00721857"/>
    <w:rsid w:val="00721B9F"/>
    <w:rsid w:val="007228FF"/>
    <w:rsid w:val="00723784"/>
    <w:rsid w:val="00723F20"/>
    <w:rsid w:val="007264AE"/>
    <w:rsid w:val="00730EAB"/>
    <w:rsid w:val="00731A0A"/>
    <w:rsid w:val="00731C64"/>
    <w:rsid w:val="00731D87"/>
    <w:rsid w:val="00731E7F"/>
    <w:rsid w:val="00733895"/>
    <w:rsid w:val="00734002"/>
    <w:rsid w:val="00734A5B"/>
    <w:rsid w:val="007354B3"/>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577E1"/>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0E71"/>
    <w:rsid w:val="00771185"/>
    <w:rsid w:val="0077151C"/>
    <w:rsid w:val="00771EA7"/>
    <w:rsid w:val="00772733"/>
    <w:rsid w:val="007741FC"/>
    <w:rsid w:val="007746B0"/>
    <w:rsid w:val="00774DA4"/>
    <w:rsid w:val="00780363"/>
    <w:rsid w:val="00781F0F"/>
    <w:rsid w:val="007829C6"/>
    <w:rsid w:val="00782E1D"/>
    <w:rsid w:val="00783950"/>
    <w:rsid w:val="00785E33"/>
    <w:rsid w:val="007864F0"/>
    <w:rsid w:val="00786695"/>
    <w:rsid w:val="007903F7"/>
    <w:rsid w:val="007929D8"/>
    <w:rsid w:val="00792E75"/>
    <w:rsid w:val="00793144"/>
    <w:rsid w:val="007A229C"/>
    <w:rsid w:val="007A2C75"/>
    <w:rsid w:val="007A2D64"/>
    <w:rsid w:val="007A448E"/>
    <w:rsid w:val="007A4DF6"/>
    <w:rsid w:val="007A5A37"/>
    <w:rsid w:val="007A5C1D"/>
    <w:rsid w:val="007B1D6F"/>
    <w:rsid w:val="007B23D9"/>
    <w:rsid w:val="007B3113"/>
    <w:rsid w:val="007B32D0"/>
    <w:rsid w:val="007B3CA5"/>
    <w:rsid w:val="007B47F2"/>
    <w:rsid w:val="007B4A32"/>
    <w:rsid w:val="007B550E"/>
    <w:rsid w:val="007B600E"/>
    <w:rsid w:val="007C0130"/>
    <w:rsid w:val="007C0491"/>
    <w:rsid w:val="007C0842"/>
    <w:rsid w:val="007C11CB"/>
    <w:rsid w:val="007C199D"/>
    <w:rsid w:val="007C1A45"/>
    <w:rsid w:val="007C2101"/>
    <w:rsid w:val="007C30FC"/>
    <w:rsid w:val="007C71F8"/>
    <w:rsid w:val="007D100E"/>
    <w:rsid w:val="007D18E2"/>
    <w:rsid w:val="007D1FB2"/>
    <w:rsid w:val="007D7467"/>
    <w:rsid w:val="007E12DF"/>
    <w:rsid w:val="007E1AB9"/>
    <w:rsid w:val="007E2491"/>
    <w:rsid w:val="007E4CE6"/>
    <w:rsid w:val="007E54DA"/>
    <w:rsid w:val="007E60DF"/>
    <w:rsid w:val="007F0B18"/>
    <w:rsid w:val="007F0F4A"/>
    <w:rsid w:val="007F27E1"/>
    <w:rsid w:val="007F3113"/>
    <w:rsid w:val="007F3AF9"/>
    <w:rsid w:val="007F434D"/>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4E3"/>
    <w:rsid w:val="00806694"/>
    <w:rsid w:val="00806AFD"/>
    <w:rsid w:val="00807C5D"/>
    <w:rsid w:val="0081196B"/>
    <w:rsid w:val="008122D8"/>
    <w:rsid w:val="008125D4"/>
    <w:rsid w:val="008127CB"/>
    <w:rsid w:val="008151AA"/>
    <w:rsid w:val="008153BB"/>
    <w:rsid w:val="00817913"/>
    <w:rsid w:val="008220F1"/>
    <w:rsid w:val="0082316A"/>
    <w:rsid w:val="00823253"/>
    <w:rsid w:val="008233E0"/>
    <w:rsid w:val="00823782"/>
    <w:rsid w:val="008239B2"/>
    <w:rsid w:val="00824C68"/>
    <w:rsid w:val="00826ACB"/>
    <w:rsid w:val="00827141"/>
    <w:rsid w:val="00830747"/>
    <w:rsid w:val="00833250"/>
    <w:rsid w:val="00833A99"/>
    <w:rsid w:val="00834D53"/>
    <w:rsid w:val="008350B7"/>
    <w:rsid w:val="008363CF"/>
    <w:rsid w:val="00841943"/>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0530"/>
    <w:rsid w:val="008812F4"/>
    <w:rsid w:val="00881389"/>
    <w:rsid w:val="00884690"/>
    <w:rsid w:val="00884B23"/>
    <w:rsid w:val="008850FA"/>
    <w:rsid w:val="00885F2F"/>
    <w:rsid w:val="00886342"/>
    <w:rsid w:val="008865E4"/>
    <w:rsid w:val="00886855"/>
    <w:rsid w:val="0089005D"/>
    <w:rsid w:val="00890090"/>
    <w:rsid w:val="0089033A"/>
    <w:rsid w:val="008908DF"/>
    <w:rsid w:val="00890FCA"/>
    <w:rsid w:val="0089219F"/>
    <w:rsid w:val="00892982"/>
    <w:rsid w:val="00892C16"/>
    <w:rsid w:val="0089345D"/>
    <w:rsid w:val="00894A5C"/>
    <w:rsid w:val="00894B59"/>
    <w:rsid w:val="00895F2D"/>
    <w:rsid w:val="0089619F"/>
    <w:rsid w:val="008965E3"/>
    <w:rsid w:val="0089681C"/>
    <w:rsid w:val="00896B9B"/>
    <w:rsid w:val="00896D11"/>
    <w:rsid w:val="0089797C"/>
    <w:rsid w:val="008A011C"/>
    <w:rsid w:val="008A1967"/>
    <w:rsid w:val="008A2FE8"/>
    <w:rsid w:val="008A3BC4"/>
    <w:rsid w:val="008A4468"/>
    <w:rsid w:val="008A6337"/>
    <w:rsid w:val="008B3F77"/>
    <w:rsid w:val="008B5C52"/>
    <w:rsid w:val="008B67CC"/>
    <w:rsid w:val="008B7C17"/>
    <w:rsid w:val="008B7EE8"/>
    <w:rsid w:val="008C0E15"/>
    <w:rsid w:val="008C1679"/>
    <w:rsid w:val="008C1F25"/>
    <w:rsid w:val="008C1F43"/>
    <w:rsid w:val="008C2056"/>
    <w:rsid w:val="008C2C42"/>
    <w:rsid w:val="008C3743"/>
    <w:rsid w:val="008C384C"/>
    <w:rsid w:val="008C53C1"/>
    <w:rsid w:val="008C58BB"/>
    <w:rsid w:val="008C7000"/>
    <w:rsid w:val="008C7146"/>
    <w:rsid w:val="008D0A81"/>
    <w:rsid w:val="008D13BD"/>
    <w:rsid w:val="008D1D7D"/>
    <w:rsid w:val="008D20F1"/>
    <w:rsid w:val="008D38F2"/>
    <w:rsid w:val="008D5221"/>
    <w:rsid w:val="008D6E6C"/>
    <w:rsid w:val="008D6EFC"/>
    <w:rsid w:val="008E0542"/>
    <w:rsid w:val="008E0FDC"/>
    <w:rsid w:val="008E14ED"/>
    <w:rsid w:val="008E169C"/>
    <w:rsid w:val="008E306C"/>
    <w:rsid w:val="008E4446"/>
    <w:rsid w:val="008E5DE9"/>
    <w:rsid w:val="008E640B"/>
    <w:rsid w:val="008E6E65"/>
    <w:rsid w:val="008E7438"/>
    <w:rsid w:val="008E7474"/>
    <w:rsid w:val="008F084E"/>
    <w:rsid w:val="008F356D"/>
    <w:rsid w:val="008F707A"/>
    <w:rsid w:val="008F7F86"/>
    <w:rsid w:val="00900311"/>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6A58"/>
    <w:rsid w:val="00906E50"/>
    <w:rsid w:val="00907074"/>
    <w:rsid w:val="0091018C"/>
    <w:rsid w:val="00910292"/>
    <w:rsid w:val="009114D7"/>
    <w:rsid w:val="0091348E"/>
    <w:rsid w:val="00915763"/>
    <w:rsid w:val="00917CCB"/>
    <w:rsid w:val="00920A29"/>
    <w:rsid w:val="0092113B"/>
    <w:rsid w:val="00922495"/>
    <w:rsid w:val="00922A7D"/>
    <w:rsid w:val="00923009"/>
    <w:rsid w:val="00923FDC"/>
    <w:rsid w:val="00926629"/>
    <w:rsid w:val="00927529"/>
    <w:rsid w:val="00927EB9"/>
    <w:rsid w:val="00931948"/>
    <w:rsid w:val="0093226E"/>
    <w:rsid w:val="00933ABA"/>
    <w:rsid w:val="009340B3"/>
    <w:rsid w:val="00934242"/>
    <w:rsid w:val="00934446"/>
    <w:rsid w:val="00934684"/>
    <w:rsid w:val="00936C60"/>
    <w:rsid w:val="00936F56"/>
    <w:rsid w:val="009375DD"/>
    <w:rsid w:val="00940398"/>
    <w:rsid w:val="009405C3"/>
    <w:rsid w:val="00941DC5"/>
    <w:rsid w:val="00941DE7"/>
    <w:rsid w:val="0094230A"/>
    <w:rsid w:val="00942EC2"/>
    <w:rsid w:val="00943ACC"/>
    <w:rsid w:val="00943F72"/>
    <w:rsid w:val="00944126"/>
    <w:rsid w:val="00944C71"/>
    <w:rsid w:val="00945111"/>
    <w:rsid w:val="009455E8"/>
    <w:rsid w:val="00951CDB"/>
    <w:rsid w:val="00953087"/>
    <w:rsid w:val="00953252"/>
    <w:rsid w:val="00954172"/>
    <w:rsid w:val="009543B6"/>
    <w:rsid w:val="00954D20"/>
    <w:rsid w:val="00954F5A"/>
    <w:rsid w:val="00955669"/>
    <w:rsid w:val="00956ACD"/>
    <w:rsid w:val="00957D07"/>
    <w:rsid w:val="0096038B"/>
    <w:rsid w:val="00961374"/>
    <w:rsid w:val="0096428F"/>
    <w:rsid w:val="00965E7B"/>
    <w:rsid w:val="00966163"/>
    <w:rsid w:val="0096619C"/>
    <w:rsid w:val="009668E1"/>
    <w:rsid w:val="009710D6"/>
    <w:rsid w:val="00973268"/>
    <w:rsid w:val="0097347E"/>
    <w:rsid w:val="00973E88"/>
    <w:rsid w:val="0097400F"/>
    <w:rsid w:val="00975C9E"/>
    <w:rsid w:val="00976813"/>
    <w:rsid w:val="00976E2D"/>
    <w:rsid w:val="00977234"/>
    <w:rsid w:val="009777DC"/>
    <w:rsid w:val="009777EF"/>
    <w:rsid w:val="00980C20"/>
    <w:rsid w:val="0098144C"/>
    <w:rsid w:val="009824D2"/>
    <w:rsid w:val="009830DA"/>
    <w:rsid w:val="00983AA4"/>
    <w:rsid w:val="0098432E"/>
    <w:rsid w:val="009855CE"/>
    <w:rsid w:val="0098667E"/>
    <w:rsid w:val="009866FA"/>
    <w:rsid w:val="00987BA8"/>
    <w:rsid w:val="009921C5"/>
    <w:rsid w:val="00993304"/>
    <w:rsid w:val="00994263"/>
    <w:rsid w:val="009944F6"/>
    <w:rsid w:val="00994E68"/>
    <w:rsid w:val="00997A77"/>
    <w:rsid w:val="009A0ECD"/>
    <w:rsid w:val="009A2B05"/>
    <w:rsid w:val="009A4CC9"/>
    <w:rsid w:val="009A4DC4"/>
    <w:rsid w:val="009A5CD6"/>
    <w:rsid w:val="009A6759"/>
    <w:rsid w:val="009B12BC"/>
    <w:rsid w:val="009B3ACB"/>
    <w:rsid w:val="009B3F9E"/>
    <w:rsid w:val="009B4E3F"/>
    <w:rsid w:val="009B587A"/>
    <w:rsid w:val="009B5B9B"/>
    <w:rsid w:val="009B5BED"/>
    <w:rsid w:val="009B6826"/>
    <w:rsid w:val="009C0164"/>
    <w:rsid w:val="009C03FE"/>
    <w:rsid w:val="009C4026"/>
    <w:rsid w:val="009C4DAA"/>
    <w:rsid w:val="009C545A"/>
    <w:rsid w:val="009C650E"/>
    <w:rsid w:val="009C6B92"/>
    <w:rsid w:val="009D07DA"/>
    <w:rsid w:val="009D156E"/>
    <w:rsid w:val="009D27DD"/>
    <w:rsid w:val="009D3250"/>
    <w:rsid w:val="009D5A1B"/>
    <w:rsid w:val="009D5B4E"/>
    <w:rsid w:val="009E1450"/>
    <w:rsid w:val="009E1B06"/>
    <w:rsid w:val="009E1CC6"/>
    <w:rsid w:val="009E2269"/>
    <w:rsid w:val="009E526C"/>
    <w:rsid w:val="009E55DD"/>
    <w:rsid w:val="009E58CD"/>
    <w:rsid w:val="009E6952"/>
    <w:rsid w:val="009F01CF"/>
    <w:rsid w:val="009F084D"/>
    <w:rsid w:val="009F08D6"/>
    <w:rsid w:val="009F0BA9"/>
    <w:rsid w:val="009F1BE8"/>
    <w:rsid w:val="009F37B7"/>
    <w:rsid w:val="009F3DBF"/>
    <w:rsid w:val="009F4322"/>
    <w:rsid w:val="009F4F69"/>
    <w:rsid w:val="009F64A0"/>
    <w:rsid w:val="009F73A6"/>
    <w:rsid w:val="009F7A2A"/>
    <w:rsid w:val="00A03FC2"/>
    <w:rsid w:val="00A04218"/>
    <w:rsid w:val="00A04FB6"/>
    <w:rsid w:val="00A0646B"/>
    <w:rsid w:val="00A06CA7"/>
    <w:rsid w:val="00A07B13"/>
    <w:rsid w:val="00A10730"/>
    <w:rsid w:val="00A10BA2"/>
    <w:rsid w:val="00A10F02"/>
    <w:rsid w:val="00A1140D"/>
    <w:rsid w:val="00A12F82"/>
    <w:rsid w:val="00A1585D"/>
    <w:rsid w:val="00A164B4"/>
    <w:rsid w:val="00A1656F"/>
    <w:rsid w:val="00A16904"/>
    <w:rsid w:val="00A16EAB"/>
    <w:rsid w:val="00A170C2"/>
    <w:rsid w:val="00A211ED"/>
    <w:rsid w:val="00A2276E"/>
    <w:rsid w:val="00A23E96"/>
    <w:rsid w:val="00A252B2"/>
    <w:rsid w:val="00A26956"/>
    <w:rsid w:val="00A27486"/>
    <w:rsid w:val="00A27821"/>
    <w:rsid w:val="00A27A8A"/>
    <w:rsid w:val="00A31A76"/>
    <w:rsid w:val="00A35B7B"/>
    <w:rsid w:val="00A35CBA"/>
    <w:rsid w:val="00A376F8"/>
    <w:rsid w:val="00A37E62"/>
    <w:rsid w:val="00A40E71"/>
    <w:rsid w:val="00A40F34"/>
    <w:rsid w:val="00A40FD2"/>
    <w:rsid w:val="00A41E47"/>
    <w:rsid w:val="00A42CB9"/>
    <w:rsid w:val="00A44A48"/>
    <w:rsid w:val="00A453C1"/>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5FFD"/>
    <w:rsid w:val="00A76602"/>
    <w:rsid w:val="00A76685"/>
    <w:rsid w:val="00A77BB9"/>
    <w:rsid w:val="00A80C87"/>
    <w:rsid w:val="00A8174F"/>
    <w:rsid w:val="00A81D1E"/>
    <w:rsid w:val="00A82346"/>
    <w:rsid w:val="00A8341F"/>
    <w:rsid w:val="00A8386F"/>
    <w:rsid w:val="00A86B9A"/>
    <w:rsid w:val="00A9177C"/>
    <w:rsid w:val="00A92BA1"/>
    <w:rsid w:val="00A93706"/>
    <w:rsid w:val="00A943B2"/>
    <w:rsid w:val="00A95CC3"/>
    <w:rsid w:val="00A9614C"/>
    <w:rsid w:val="00A96884"/>
    <w:rsid w:val="00AA12A0"/>
    <w:rsid w:val="00AA142A"/>
    <w:rsid w:val="00AA156E"/>
    <w:rsid w:val="00AA65D1"/>
    <w:rsid w:val="00AB03BD"/>
    <w:rsid w:val="00AB0521"/>
    <w:rsid w:val="00AB0539"/>
    <w:rsid w:val="00AB0D52"/>
    <w:rsid w:val="00AB152F"/>
    <w:rsid w:val="00AB234F"/>
    <w:rsid w:val="00AB27E3"/>
    <w:rsid w:val="00AB35C8"/>
    <w:rsid w:val="00AB4A77"/>
    <w:rsid w:val="00AB59E0"/>
    <w:rsid w:val="00AB67A5"/>
    <w:rsid w:val="00AB745D"/>
    <w:rsid w:val="00AC15C0"/>
    <w:rsid w:val="00AC3374"/>
    <w:rsid w:val="00AC6BC6"/>
    <w:rsid w:val="00AC77E8"/>
    <w:rsid w:val="00AC7EE3"/>
    <w:rsid w:val="00AD039D"/>
    <w:rsid w:val="00AD0C8E"/>
    <w:rsid w:val="00AD1200"/>
    <w:rsid w:val="00AD29FF"/>
    <w:rsid w:val="00AD2BF2"/>
    <w:rsid w:val="00AD300D"/>
    <w:rsid w:val="00AD55FF"/>
    <w:rsid w:val="00AD592A"/>
    <w:rsid w:val="00AD5BF7"/>
    <w:rsid w:val="00AD6C4E"/>
    <w:rsid w:val="00AD7923"/>
    <w:rsid w:val="00AD7AAD"/>
    <w:rsid w:val="00AD7EDD"/>
    <w:rsid w:val="00AE04F1"/>
    <w:rsid w:val="00AE209A"/>
    <w:rsid w:val="00AE5015"/>
    <w:rsid w:val="00AE5DC3"/>
    <w:rsid w:val="00AE65E2"/>
    <w:rsid w:val="00AE6C0C"/>
    <w:rsid w:val="00AE79E4"/>
    <w:rsid w:val="00AF026B"/>
    <w:rsid w:val="00AF02B5"/>
    <w:rsid w:val="00AF1305"/>
    <w:rsid w:val="00AF3CA5"/>
    <w:rsid w:val="00AF442B"/>
    <w:rsid w:val="00AF667B"/>
    <w:rsid w:val="00B01DCF"/>
    <w:rsid w:val="00B029DC"/>
    <w:rsid w:val="00B02A50"/>
    <w:rsid w:val="00B07696"/>
    <w:rsid w:val="00B076BE"/>
    <w:rsid w:val="00B0783A"/>
    <w:rsid w:val="00B11307"/>
    <w:rsid w:val="00B11660"/>
    <w:rsid w:val="00B1241A"/>
    <w:rsid w:val="00B137EF"/>
    <w:rsid w:val="00B14A51"/>
    <w:rsid w:val="00B15449"/>
    <w:rsid w:val="00B1589F"/>
    <w:rsid w:val="00B1675E"/>
    <w:rsid w:val="00B177F4"/>
    <w:rsid w:val="00B22A58"/>
    <w:rsid w:val="00B235CC"/>
    <w:rsid w:val="00B242FF"/>
    <w:rsid w:val="00B2593C"/>
    <w:rsid w:val="00B26DA9"/>
    <w:rsid w:val="00B30385"/>
    <w:rsid w:val="00B311E1"/>
    <w:rsid w:val="00B31427"/>
    <w:rsid w:val="00B331D7"/>
    <w:rsid w:val="00B333BC"/>
    <w:rsid w:val="00B344EB"/>
    <w:rsid w:val="00B347EC"/>
    <w:rsid w:val="00B36149"/>
    <w:rsid w:val="00B36680"/>
    <w:rsid w:val="00B36E4C"/>
    <w:rsid w:val="00B37000"/>
    <w:rsid w:val="00B37998"/>
    <w:rsid w:val="00B37CA4"/>
    <w:rsid w:val="00B37DA3"/>
    <w:rsid w:val="00B40867"/>
    <w:rsid w:val="00B41570"/>
    <w:rsid w:val="00B41996"/>
    <w:rsid w:val="00B4363F"/>
    <w:rsid w:val="00B43C2D"/>
    <w:rsid w:val="00B4772B"/>
    <w:rsid w:val="00B512B1"/>
    <w:rsid w:val="00B51A9E"/>
    <w:rsid w:val="00B524CD"/>
    <w:rsid w:val="00B52F21"/>
    <w:rsid w:val="00B5498D"/>
    <w:rsid w:val="00B55077"/>
    <w:rsid w:val="00B553D1"/>
    <w:rsid w:val="00B55B04"/>
    <w:rsid w:val="00B56F81"/>
    <w:rsid w:val="00B5764B"/>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5484"/>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3DB5"/>
    <w:rsid w:val="00B96387"/>
    <w:rsid w:val="00BA044D"/>
    <w:rsid w:val="00BA17AB"/>
    <w:rsid w:val="00BA19ED"/>
    <w:rsid w:val="00BA1E0A"/>
    <w:rsid w:val="00BA368E"/>
    <w:rsid w:val="00BA3A41"/>
    <w:rsid w:val="00BA4B8D"/>
    <w:rsid w:val="00BA7AFD"/>
    <w:rsid w:val="00BB16B2"/>
    <w:rsid w:val="00BB228F"/>
    <w:rsid w:val="00BB2826"/>
    <w:rsid w:val="00BB2FF7"/>
    <w:rsid w:val="00BB3BAD"/>
    <w:rsid w:val="00BB3CB4"/>
    <w:rsid w:val="00BB4BCD"/>
    <w:rsid w:val="00BB52D9"/>
    <w:rsid w:val="00BB6A6E"/>
    <w:rsid w:val="00BB7313"/>
    <w:rsid w:val="00BC0F7D"/>
    <w:rsid w:val="00BC18CC"/>
    <w:rsid w:val="00BC1F25"/>
    <w:rsid w:val="00BC3443"/>
    <w:rsid w:val="00BC39B2"/>
    <w:rsid w:val="00BC3DAE"/>
    <w:rsid w:val="00BC4895"/>
    <w:rsid w:val="00BC4D07"/>
    <w:rsid w:val="00BC5AB8"/>
    <w:rsid w:val="00BC667F"/>
    <w:rsid w:val="00BC760B"/>
    <w:rsid w:val="00BD0B0D"/>
    <w:rsid w:val="00BD0B7B"/>
    <w:rsid w:val="00BD362D"/>
    <w:rsid w:val="00BD4256"/>
    <w:rsid w:val="00BD4948"/>
    <w:rsid w:val="00BD5124"/>
    <w:rsid w:val="00BD6D2C"/>
    <w:rsid w:val="00BD6EEB"/>
    <w:rsid w:val="00BD7D31"/>
    <w:rsid w:val="00BE10C0"/>
    <w:rsid w:val="00BE1601"/>
    <w:rsid w:val="00BE1D39"/>
    <w:rsid w:val="00BE3255"/>
    <w:rsid w:val="00BE3738"/>
    <w:rsid w:val="00BE46E1"/>
    <w:rsid w:val="00BE4BAB"/>
    <w:rsid w:val="00BE672F"/>
    <w:rsid w:val="00BE754C"/>
    <w:rsid w:val="00BE7E9A"/>
    <w:rsid w:val="00BF128E"/>
    <w:rsid w:val="00BF2FE5"/>
    <w:rsid w:val="00BF30B2"/>
    <w:rsid w:val="00BF467C"/>
    <w:rsid w:val="00BF5510"/>
    <w:rsid w:val="00BF5A95"/>
    <w:rsid w:val="00BF5AE9"/>
    <w:rsid w:val="00C01948"/>
    <w:rsid w:val="00C019C6"/>
    <w:rsid w:val="00C01F35"/>
    <w:rsid w:val="00C03A92"/>
    <w:rsid w:val="00C04C1D"/>
    <w:rsid w:val="00C050AA"/>
    <w:rsid w:val="00C06C08"/>
    <w:rsid w:val="00C074DD"/>
    <w:rsid w:val="00C07EAD"/>
    <w:rsid w:val="00C1000C"/>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23BA4"/>
    <w:rsid w:val="00C310A7"/>
    <w:rsid w:val="00C31549"/>
    <w:rsid w:val="00C31BF5"/>
    <w:rsid w:val="00C31FE6"/>
    <w:rsid w:val="00C328DF"/>
    <w:rsid w:val="00C33079"/>
    <w:rsid w:val="00C33E9D"/>
    <w:rsid w:val="00C33F68"/>
    <w:rsid w:val="00C34DF2"/>
    <w:rsid w:val="00C3594A"/>
    <w:rsid w:val="00C4376C"/>
    <w:rsid w:val="00C45231"/>
    <w:rsid w:val="00C4528E"/>
    <w:rsid w:val="00C464CB"/>
    <w:rsid w:val="00C46DCB"/>
    <w:rsid w:val="00C4738A"/>
    <w:rsid w:val="00C50CDD"/>
    <w:rsid w:val="00C510C4"/>
    <w:rsid w:val="00C51968"/>
    <w:rsid w:val="00C523C1"/>
    <w:rsid w:val="00C530B9"/>
    <w:rsid w:val="00C538A8"/>
    <w:rsid w:val="00C54153"/>
    <w:rsid w:val="00C55A86"/>
    <w:rsid w:val="00C55C4B"/>
    <w:rsid w:val="00C5606B"/>
    <w:rsid w:val="00C56A1A"/>
    <w:rsid w:val="00C57396"/>
    <w:rsid w:val="00C57706"/>
    <w:rsid w:val="00C57E5C"/>
    <w:rsid w:val="00C62E9E"/>
    <w:rsid w:val="00C639AD"/>
    <w:rsid w:val="00C63D3C"/>
    <w:rsid w:val="00C63DC3"/>
    <w:rsid w:val="00C6434F"/>
    <w:rsid w:val="00C649FB"/>
    <w:rsid w:val="00C66280"/>
    <w:rsid w:val="00C663A1"/>
    <w:rsid w:val="00C66E00"/>
    <w:rsid w:val="00C67CEE"/>
    <w:rsid w:val="00C70AB5"/>
    <w:rsid w:val="00C71AE5"/>
    <w:rsid w:val="00C72400"/>
    <w:rsid w:val="00C72833"/>
    <w:rsid w:val="00C728FE"/>
    <w:rsid w:val="00C737A1"/>
    <w:rsid w:val="00C73857"/>
    <w:rsid w:val="00C74BEB"/>
    <w:rsid w:val="00C7563C"/>
    <w:rsid w:val="00C77EDC"/>
    <w:rsid w:val="00C80F1D"/>
    <w:rsid w:val="00C81493"/>
    <w:rsid w:val="00C81A01"/>
    <w:rsid w:val="00C820CC"/>
    <w:rsid w:val="00C83668"/>
    <w:rsid w:val="00C8379B"/>
    <w:rsid w:val="00C83AC5"/>
    <w:rsid w:val="00C83B71"/>
    <w:rsid w:val="00C84921"/>
    <w:rsid w:val="00C84F4C"/>
    <w:rsid w:val="00C86867"/>
    <w:rsid w:val="00C86B9D"/>
    <w:rsid w:val="00C86EB1"/>
    <w:rsid w:val="00C86EB3"/>
    <w:rsid w:val="00C87EDF"/>
    <w:rsid w:val="00C90909"/>
    <w:rsid w:val="00C91A94"/>
    <w:rsid w:val="00C9220F"/>
    <w:rsid w:val="00C93F40"/>
    <w:rsid w:val="00C93F76"/>
    <w:rsid w:val="00C962F2"/>
    <w:rsid w:val="00C96450"/>
    <w:rsid w:val="00CA0032"/>
    <w:rsid w:val="00CA1039"/>
    <w:rsid w:val="00CA1977"/>
    <w:rsid w:val="00CA2034"/>
    <w:rsid w:val="00CA3D0C"/>
    <w:rsid w:val="00CA47A5"/>
    <w:rsid w:val="00CA4F8A"/>
    <w:rsid w:val="00CA537F"/>
    <w:rsid w:val="00CA6A2A"/>
    <w:rsid w:val="00CA6CF0"/>
    <w:rsid w:val="00CB0B95"/>
    <w:rsid w:val="00CB1388"/>
    <w:rsid w:val="00CB1C49"/>
    <w:rsid w:val="00CB1F7B"/>
    <w:rsid w:val="00CB26A2"/>
    <w:rsid w:val="00CB3A44"/>
    <w:rsid w:val="00CB490F"/>
    <w:rsid w:val="00CB68BA"/>
    <w:rsid w:val="00CB7A57"/>
    <w:rsid w:val="00CC027B"/>
    <w:rsid w:val="00CC098B"/>
    <w:rsid w:val="00CC2902"/>
    <w:rsid w:val="00CC2F05"/>
    <w:rsid w:val="00CC3C2E"/>
    <w:rsid w:val="00CC3CDB"/>
    <w:rsid w:val="00CC41E3"/>
    <w:rsid w:val="00CC426C"/>
    <w:rsid w:val="00CC535E"/>
    <w:rsid w:val="00CC5EF2"/>
    <w:rsid w:val="00CC6111"/>
    <w:rsid w:val="00CC6931"/>
    <w:rsid w:val="00CC7415"/>
    <w:rsid w:val="00CC78AB"/>
    <w:rsid w:val="00CD1ED7"/>
    <w:rsid w:val="00CD290E"/>
    <w:rsid w:val="00CD2933"/>
    <w:rsid w:val="00CD325D"/>
    <w:rsid w:val="00CD3AC6"/>
    <w:rsid w:val="00CD49CF"/>
    <w:rsid w:val="00CD5499"/>
    <w:rsid w:val="00CD5A44"/>
    <w:rsid w:val="00CD6317"/>
    <w:rsid w:val="00CD7391"/>
    <w:rsid w:val="00CD760B"/>
    <w:rsid w:val="00CE0506"/>
    <w:rsid w:val="00CE0DF2"/>
    <w:rsid w:val="00CE13CC"/>
    <w:rsid w:val="00CE1EBE"/>
    <w:rsid w:val="00CE1FCC"/>
    <w:rsid w:val="00CE341C"/>
    <w:rsid w:val="00CE3555"/>
    <w:rsid w:val="00CE55E1"/>
    <w:rsid w:val="00CE666C"/>
    <w:rsid w:val="00CE7128"/>
    <w:rsid w:val="00CE72BB"/>
    <w:rsid w:val="00CE72C3"/>
    <w:rsid w:val="00CE78D7"/>
    <w:rsid w:val="00CE7C6B"/>
    <w:rsid w:val="00CF2190"/>
    <w:rsid w:val="00CF37FC"/>
    <w:rsid w:val="00CF3BB9"/>
    <w:rsid w:val="00CF462C"/>
    <w:rsid w:val="00CF68E3"/>
    <w:rsid w:val="00CF6B14"/>
    <w:rsid w:val="00CF7DEB"/>
    <w:rsid w:val="00D007B3"/>
    <w:rsid w:val="00D00DF9"/>
    <w:rsid w:val="00D0137A"/>
    <w:rsid w:val="00D01D82"/>
    <w:rsid w:val="00D04718"/>
    <w:rsid w:val="00D04D9F"/>
    <w:rsid w:val="00D1100B"/>
    <w:rsid w:val="00D11A44"/>
    <w:rsid w:val="00D126B0"/>
    <w:rsid w:val="00D143AC"/>
    <w:rsid w:val="00D16028"/>
    <w:rsid w:val="00D16317"/>
    <w:rsid w:val="00D171CB"/>
    <w:rsid w:val="00D20F60"/>
    <w:rsid w:val="00D21065"/>
    <w:rsid w:val="00D21114"/>
    <w:rsid w:val="00D217C2"/>
    <w:rsid w:val="00D21AF9"/>
    <w:rsid w:val="00D21E5F"/>
    <w:rsid w:val="00D2207A"/>
    <w:rsid w:val="00D2273F"/>
    <w:rsid w:val="00D234FE"/>
    <w:rsid w:val="00D23A07"/>
    <w:rsid w:val="00D23FC9"/>
    <w:rsid w:val="00D25703"/>
    <w:rsid w:val="00D2777B"/>
    <w:rsid w:val="00D27A82"/>
    <w:rsid w:val="00D31878"/>
    <w:rsid w:val="00D3187E"/>
    <w:rsid w:val="00D32853"/>
    <w:rsid w:val="00D33885"/>
    <w:rsid w:val="00D33FE0"/>
    <w:rsid w:val="00D35A89"/>
    <w:rsid w:val="00D360E2"/>
    <w:rsid w:val="00D376E6"/>
    <w:rsid w:val="00D37E18"/>
    <w:rsid w:val="00D418D9"/>
    <w:rsid w:val="00D428E6"/>
    <w:rsid w:val="00D42D22"/>
    <w:rsid w:val="00D46B22"/>
    <w:rsid w:val="00D473B6"/>
    <w:rsid w:val="00D4783F"/>
    <w:rsid w:val="00D51A6E"/>
    <w:rsid w:val="00D521AC"/>
    <w:rsid w:val="00D54662"/>
    <w:rsid w:val="00D55085"/>
    <w:rsid w:val="00D55EDF"/>
    <w:rsid w:val="00D5769E"/>
    <w:rsid w:val="00D57972"/>
    <w:rsid w:val="00D60649"/>
    <w:rsid w:val="00D611E3"/>
    <w:rsid w:val="00D61366"/>
    <w:rsid w:val="00D620B8"/>
    <w:rsid w:val="00D63BDB"/>
    <w:rsid w:val="00D645C9"/>
    <w:rsid w:val="00D656AD"/>
    <w:rsid w:val="00D675A9"/>
    <w:rsid w:val="00D676A6"/>
    <w:rsid w:val="00D71266"/>
    <w:rsid w:val="00D738D6"/>
    <w:rsid w:val="00D755E9"/>
    <w:rsid w:val="00D755EB"/>
    <w:rsid w:val="00D75D1E"/>
    <w:rsid w:val="00D76048"/>
    <w:rsid w:val="00D76C7C"/>
    <w:rsid w:val="00D77217"/>
    <w:rsid w:val="00D8038D"/>
    <w:rsid w:val="00D81212"/>
    <w:rsid w:val="00D84361"/>
    <w:rsid w:val="00D843BB"/>
    <w:rsid w:val="00D85BAB"/>
    <w:rsid w:val="00D86C98"/>
    <w:rsid w:val="00D87E00"/>
    <w:rsid w:val="00D9134D"/>
    <w:rsid w:val="00D920D7"/>
    <w:rsid w:val="00D92194"/>
    <w:rsid w:val="00D93B08"/>
    <w:rsid w:val="00D96624"/>
    <w:rsid w:val="00DA0336"/>
    <w:rsid w:val="00DA2B16"/>
    <w:rsid w:val="00DA3301"/>
    <w:rsid w:val="00DA3A34"/>
    <w:rsid w:val="00DA4189"/>
    <w:rsid w:val="00DA4279"/>
    <w:rsid w:val="00DA43CA"/>
    <w:rsid w:val="00DA5096"/>
    <w:rsid w:val="00DA61EE"/>
    <w:rsid w:val="00DA7A03"/>
    <w:rsid w:val="00DB049E"/>
    <w:rsid w:val="00DB06AE"/>
    <w:rsid w:val="00DB0A8D"/>
    <w:rsid w:val="00DB0CE6"/>
    <w:rsid w:val="00DB1818"/>
    <w:rsid w:val="00DB22BE"/>
    <w:rsid w:val="00DB2773"/>
    <w:rsid w:val="00DB3FB3"/>
    <w:rsid w:val="00DB560E"/>
    <w:rsid w:val="00DB572F"/>
    <w:rsid w:val="00DB79DF"/>
    <w:rsid w:val="00DB7E10"/>
    <w:rsid w:val="00DC150D"/>
    <w:rsid w:val="00DC2D96"/>
    <w:rsid w:val="00DC309B"/>
    <w:rsid w:val="00DC320B"/>
    <w:rsid w:val="00DC3F0C"/>
    <w:rsid w:val="00DC4DA2"/>
    <w:rsid w:val="00DC5171"/>
    <w:rsid w:val="00DC57E5"/>
    <w:rsid w:val="00DC640B"/>
    <w:rsid w:val="00DD0257"/>
    <w:rsid w:val="00DD1C88"/>
    <w:rsid w:val="00DD20B2"/>
    <w:rsid w:val="00DD2B4C"/>
    <w:rsid w:val="00DD44D7"/>
    <w:rsid w:val="00DD4C17"/>
    <w:rsid w:val="00DD4F56"/>
    <w:rsid w:val="00DD5A85"/>
    <w:rsid w:val="00DD74A5"/>
    <w:rsid w:val="00DD78D1"/>
    <w:rsid w:val="00DD7D21"/>
    <w:rsid w:val="00DE1776"/>
    <w:rsid w:val="00DE2581"/>
    <w:rsid w:val="00DE2865"/>
    <w:rsid w:val="00DE459A"/>
    <w:rsid w:val="00DE50BC"/>
    <w:rsid w:val="00DE5723"/>
    <w:rsid w:val="00DF0A3D"/>
    <w:rsid w:val="00DF0AEF"/>
    <w:rsid w:val="00DF139D"/>
    <w:rsid w:val="00DF2B1F"/>
    <w:rsid w:val="00DF489C"/>
    <w:rsid w:val="00DF5419"/>
    <w:rsid w:val="00DF5A07"/>
    <w:rsid w:val="00DF62CD"/>
    <w:rsid w:val="00DF7FD2"/>
    <w:rsid w:val="00E003E1"/>
    <w:rsid w:val="00E007FD"/>
    <w:rsid w:val="00E008A4"/>
    <w:rsid w:val="00E0165A"/>
    <w:rsid w:val="00E0517C"/>
    <w:rsid w:val="00E05895"/>
    <w:rsid w:val="00E058A9"/>
    <w:rsid w:val="00E05B39"/>
    <w:rsid w:val="00E06AB5"/>
    <w:rsid w:val="00E07831"/>
    <w:rsid w:val="00E109D6"/>
    <w:rsid w:val="00E11452"/>
    <w:rsid w:val="00E11FF6"/>
    <w:rsid w:val="00E12982"/>
    <w:rsid w:val="00E15693"/>
    <w:rsid w:val="00E15CC4"/>
    <w:rsid w:val="00E16509"/>
    <w:rsid w:val="00E178A1"/>
    <w:rsid w:val="00E17AC6"/>
    <w:rsid w:val="00E2020C"/>
    <w:rsid w:val="00E20BB5"/>
    <w:rsid w:val="00E27EA6"/>
    <w:rsid w:val="00E31245"/>
    <w:rsid w:val="00E31610"/>
    <w:rsid w:val="00E31B03"/>
    <w:rsid w:val="00E32572"/>
    <w:rsid w:val="00E326BA"/>
    <w:rsid w:val="00E3299F"/>
    <w:rsid w:val="00E33D70"/>
    <w:rsid w:val="00E34ACD"/>
    <w:rsid w:val="00E358FF"/>
    <w:rsid w:val="00E36C9D"/>
    <w:rsid w:val="00E41D50"/>
    <w:rsid w:val="00E41DEC"/>
    <w:rsid w:val="00E43B7C"/>
    <w:rsid w:val="00E443DE"/>
    <w:rsid w:val="00E44582"/>
    <w:rsid w:val="00E44684"/>
    <w:rsid w:val="00E44948"/>
    <w:rsid w:val="00E45F11"/>
    <w:rsid w:val="00E46105"/>
    <w:rsid w:val="00E46388"/>
    <w:rsid w:val="00E46B73"/>
    <w:rsid w:val="00E474D5"/>
    <w:rsid w:val="00E50D32"/>
    <w:rsid w:val="00E5189E"/>
    <w:rsid w:val="00E51E13"/>
    <w:rsid w:val="00E52C84"/>
    <w:rsid w:val="00E55C4F"/>
    <w:rsid w:val="00E57034"/>
    <w:rsid w:val="00E57CD8"/>
    <w:rsid w:val="00E609D7"/>
    <w:rsid w:val="00E618A6"/>
    <w:rsid w:val="00E64BC3"/>
    <w:rsid w:val="00E658F6"/>
    <w:rsid w:val="00E65F37"/>
    <w:rsid w:val="00E66D2D"/>
    <w:rsid w:val="00E66EA8"/>
    <w:rsid w:val="00E70554"/>
    <w:rsid w:val="00E71C37"/>
    <w:rsid w:val="00E71F3F"/>
    <w:rsid w:val="00E744A6"/>
    <w:rsid w:val="00E74DE2"/>
    <w:rsid w:val="00E75553"/>
    <w:rsid w:val="00E758C6"/>
    <w:rsid w:val="00E76243"/>
    <w:rsid w:val="00E7738D"/>
    <w:rsid w:val="00E7757E"/>
    <w:rsid w:val="00E77645"/>
    <w:rsid w:val="00E808FE"/>
    <w:rsid w:val="00E813B8"/>
    <w:rsid w:val="00E8181C"/>
    <w:rsid w:val="00E822CC"/>
    <w:rsid w:val="00E82CAD"/>
    <w:rsid w:val="00E83D83"/>
    <w:rsid w:val="00E846C1"/>
    <w:rsid w:val="00E848E2"/>
    <w:rsid w:val="00E84FE5"/>
    <w:rsid w:val="00E86206"/>
    <w:rsid w:val="00E864DB"/>
    <w:rsid w:val="00E8669B"/>
    <w:rsid w:val="00E869D9"/>
    <w:rsid w:val="00E91AE0"/>
    <w:rsid w:val="00E91F6D"/>
    <w:rsid w:val="00E92D94"/>
    <w:rsid w:val="00E9322F"/>
    <w:rsid w:val="00E932B4"/>
    <w:rsid w:val="00E93DC5"/>
    <w:rsid w:val="00E95314"/>
    <w:rsid w:val="00E95E3E"/>
    <w:rsid w:val="00E96B61"/>
    <w:rsid w:val="00EA11D4"/>
    <w:rsid w:val="00EA144D"/>
    <w:rsid w:val="00EA15B0"/>
    <w:rsid w:val="00EA18F7"/>
    <w:rsid w:val="00EA1C6D"/>
    <w:rsid w:val="00EA1DAB"/>
    <w:rsid w:val="00EA2F83"/>
    <w:rsid w:val="00EA3C5D"/>
    <w:rsid w:val="00EA5EA7"/>
    <w:rsid w:val="00EA68C6"/>
    <w:rsid w:val="00EB0508"/>
    <w:rsid w:val="00EB0D52"/>
    <w:rsid w:val="00EB1545"/>
    <w:rsid w:val="00EB225A"/>
    <w:rsid w:val="00EB2895"/>
    <w:rsid w:val="00EB2F6C"/>
    <w:rsid w:val="00EB3ACA"/>
    <w:rsid w:val="00EB42E1"/>
    <w:rsid w:val="00EB4A5A"/>
    <w:rsid w:val="00EB589D"/>
    <w:rsid w:val="00EB5BD9"/>
    <w:rsid w:val="00EB5E1A"/>
    <w:rsid w:val="00EB63E4"/>
    <w:rsid w:val="00EC0B3D"/>
    <w:rsid w:val="00EC0E98"/>
    <w:rsid w:val="00EC13E1"/>
    <w:rsid w:val="00EC1DDD"/>
    <w:rsid w:val="00EC475A"/>
    <w:rsid w:val="00EC4A25"/>
    <w:rsid w:val="00EC59C8"/>
    <w:rsid w:val="00EC5B2A"/>
    <w:rsid w:val="00EC69AE"/>
    <w:rsid w:val="00EC745B"/>
    <w:rsid w:val="00EC74FC"/>
    <w:rsid w:val="00ED0CBE"/>
    <w:rsid w:val="00ED2DD2"/>
    <w:rsid w:val="00ED316C"/>
    <w:rsid w:val="00ED383A"/>
    <w:rsid w:val="00ED3A33"/>
    <w:rsid w:val="00ED5946"/>
    <w:rsid w:val="00ED5965"/>
    <w:rsid w:val="00ED73BB"/>
    <w:rsid w:val="00ED760E"/>
    <w:rsid w:val="00EE0470"/>
    <w:rsid w:val="00EE0C19"/>
    <w:rsid w:val="00EE1AE0"/>
    <w:rsid w:val="00EE3BAE"/>
    <w:rsid w:val="00EE5137"/>
    <w:rsid w:val="00EE67FA"/>
    <w:rsid w:val="00EE6DCA"/>
    <w:rsid w:val="00EE6E10"/>
    <w:rsid w:val="00EE75D9"/>
    <w:rsid w:val="00EE7EAC"/>
    <w:rsid w:val="00EF106C"/>
    <w:rsid w:val="00EF2DE5"/>
    <w:rsid w:val="00EF7219"/>
    <w:rsid w:val="00EF79F7"/>
    <w:rsid w:val="00EF7CDE"/>
    <w:rsid w:val="00F002E5"/>
    <w:rsid w:val="00F00A54"/>
    <w:rsid w:val="00F022EB"/>
    <w:rsid w:val="00F025A2"/>
    <w:rsid w:val="00F02780"/>
    <w:rsid w:val="00F02AB1"/>
    <w:rsid w:val="00F031FA"/>
    <w:rsid w:val="00F0463A"/>
    <w:rsid w:val="00F04712"/>
    <w:rsid w:val="00F04DD6"/>
    <w:rsid w:val="00F05AB2"/>
    <w:rsid w:val="00F06199"/>
    <w:rsid w:val="00F07568"/>
    <w:rsid w:val="00F07DED"/>
    <w:rsid w:val="00F1188F"/>
    <w:rsid w:val="00F12D30"/>
    <w:rsid w:val="00F13360"/>
    <w:rsid w:val="00F13B52"/>
    <w:rsid w:val="00F13E60"/>
    <w:rsid w:val="00F14E34"/>
    <w:rsid w:val="00F16E55"/>
    <w:rsid w:val="00F17DF7"/>
    <w:rsid w:val="00F21D3F"/>
    <w:rsid w:val="00F22EC7"/>
    <w:rsid w:val="00F243C8"/>
    <w:rsid w:val="00F254F9"/>
    <w:rsid w:val="00F256FB"/>
    <w:rsid w:val="00F25897"/>
    <w:rsid w:val="00F25C37"/>
    <w:rsid w:val="00F25CA8"/>
    <w:rsid w:val="00F269B8"/>
    <w:rsid w:val="00F26E61"/>
    <w:rsid w:val="00F27BB9"/>
    <w:rsid w:val="00F317CD"/>
    <w:rsid w:val="00F325C8"/>
    <w:rsid w:val="00F3279C"/>
    <w:rsid w:val="00F33712"/>
    <w:rsid w:val="00F342B8"/>
    <w:rsid w:val="00F36BBC"/>
    <w:rsid w:val="00F37950"/>
    <w:rsid w:val="00F37A9E"/>
    <w:rsid w:val="00F37AA7"/>
    <w:rsid w:val="00F403F8"/>
    <w:rsid w:val="00F4098C"/>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020"/>
    <w:rsid w:val="00F517D4"/>
    <w:rsid w:val="00F518B6"/>
    <w:rsid w:val="00F539C3"/>
    <w:rsid w:val="00F56A6B"/>
    <w:rsid w:val="00F576C0"/>
    <w:rsid w:val="00F60E16"/>
    <w:rsid w:val="00F63827"/>
    <w:rsid w:val="00F64371"/>
    <w:rsid w:val="00F653B8"/>
    <w:rsid w:val="00F66708"/>
    <w:rsid w:val="00F66782"/>
    <w:rsid w:val="00F6787C"/>
    <w:rsid w:val="00F67C17"/>
    <w:rsid w:val="00F7032B"/>
    <w:rsid w:val="00F7042F"/>
    <w:rsid w:val="00F71A6E"/>
    <w:rsid w:val="00F7280A"/>
    <w:rsid w:val="00F72BC5"/>
    <w:rsid w:val="00F73624"/>
    <w:rsid w:val="00F7370D"/>
    <w:rsid w:val="00F74565"/>
    <w:rsid w:val="00F748A8"/>
    <w:rsid w:val="00F74E80"/>
    <w:rsid w:val="00F75000"/>
    <w:rsid w:val="00F75CEA"/>
    <w:rsid w:val="00F765C0"/>
    <w:rsid w:val="00F76C7F"/>
    <w:rsid w:val="00F76CC4"/>
    <w:rsid w:val="00F77E06"/>
    <w:rsid w:val="00F77EE7"/>
    <w:rsid w:val="00F80940"/>
    <w:rsid w:val="00F80DDB"/>
    <w:rsid w:val="00F8135D"/>
    <w:rsid w:val="00F81A65"/>
    <w:rsid w:val="00F81BC5"/>
    <w:rsid w:val="00F82716"/>
    <w:rsid w:val="00F8352C"/>
    <w:rsid w:val="00F83CFF"/>
    <w:rsid w:val="00F83F63"/>
    <w:rsid w:val="00F846FC"/>
    <w:rsid w:val="00F854BA"/>
    <w:rsid w:val="00F8767C"/>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11BA"/>
    <w:rsid w:val="00FC2E2C"/>
    <w:rsid w:val="00FC6C7A"/>
    <w:rsid w:val="00FC6F06"/>
    <w:rsid w:val="00FC7867"/>
    <w:rsid w:val="00FD05E4"/>
    <w:rsid w:val="00FD27E2"/>
    <w:rsid w:val="00FD28BD"/>
    <w:rsid w:val="00FD4723"/>
    <w:rsid w:val="00FD5425"/>
    <w:rsid w:val="00FD6E24"/>
    <w:rsid w:val="00FD6E45"/>
    <w:rsid w:val="00FD7997"/>
    <w:rsid w:val="00FD7A4C"/>
    <w:rsid w:val="00FE0FD0"/>
    <w:rsid w:val="00FE0FE0"/>
    <w:rsid w:val="00FE1950"/>
    <w:rsid w:val="00FE1F35"/>
    <w:rsid w:val="00FE4585"/>
    <w:rsid w:val="00FE53BF"/>
    <w:rsid w:val="00FE5D5E"/>
    <w:rsid w:val="00FE6664"/>
    <w:rsid w:val="00FE6992"/>
    <w:rsid w:val="00FE6A00"/>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54428411">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099590892">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theme" Target="theme/theme1.xml"/><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Drawing5.vsdx"/><Relationship Id="rId63" Type="http://schemas.openxmlformats.org/officeDocument/2006/relationships/package" Target="embeddings/Microsoft_Visio_Drawing13.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30312"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30312" TargetMode="External"/><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102" Type="http://schemas.openxmlformats.org/officeDocument/2006/relationships/hyperlink" Target="https://portal.3gpp.org/ngppapp/CreateTdoc.aspx?mode=view&amp;contributionUid=CP-230312" TargetMode="External"/><Relationship Id="rId110" Type="http://schemas.openxmlformats.org/officeDocument/2006/relationships/hyperlink" Target="https://portal.3gpp.org/ngppapp/CreateTdoc.aspx?mode=view&amp;contributionUid=CP-230312" TargetMode="External"/><Relationship Id="rId115"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hyperlink" Target="https://portal.3gpp.org/ngppapp/CreateTdoc.aspx?mode=view&amp;contributionUid=CP-230312" TargetMode="External"/><Relationship Id="rId105" Type="http://schemas.openxmlformats.org/officeDocument/2006/relationships/hyperlink" Target="https://portal.3gpp.org/ngppapp/CreateTdoc.aspx?mode=view&amp;contributionUid=CP-230312" TargetMode="External"/><Relationship Id="rId113" Type="http://schemas.openxmlformats.org/officeDocument/2006/relationships/hyperlink" Target="https://portal.3gpp.org/ngppapp/CreateTdoc.aspx?mode=view&amp;contributionUid=CP-230312"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yperlink" Target="http://www.3gpp.org/ftp/Specs/html-info/24554.htm"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103" Type="http://schemas.openxmlformats.org/officeDocument/2006/relationships/hyperlink" Target="https://portal.3gpp.org/ngppapp/CreateTdoc.aspx?mode=view&amp;contributionUid=CP-230312" TargetMode="External"/><Relationship Id="rId108" Type="http://schemas.openxmlformats.org/officeDocument/2006/relationships/hyperlink" Target="https://portal.3gpp.org/ngppapp/CreateTdoc.aspx?mode=view&amp;contributionUid=CP-230312" TargetMode="External"/><Relationship Id="rId116" Type="http://schemas.openxmlformats.org/officeDocument/2006/relationships/fontTable" Target="fontTable.xm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11" Type="http://schemas.openxmlformats.org/officeDocument/2006/relationships/hyperlink" Target="https://portal.3gpp.org/ngppapp/CreateTdoc.aspx?mode=view&amp;contributionUid=CP-230312"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6" Type="http://schemas.openxmlformats.org/officeDocument/2006/relationships/hyperlink" Target="https://portal.3gpp.org/ngppapp/CreateTdoc.aspx?mode=view&amp;contributionUid=CP-230312" TargetMode="External"/><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hyperlink" Target="https://portal.3gpp.org/ngppapp/CreateTdoc.aspx?mode=view&amp;contributionUid=CP-230312" TargetMode="External"/><Relationship Id="rId101" Type="http://schemas.openxmlformats.org/officeDocument/2006/relationships/hyperlink" Target="https://portal.3gpp.org/ngppapp/CreateTdoc.aspx?mode=view&amp;contributionUid=CP-230312"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hyperlink" Target="https://portal.3gpp.org/ngppapp/CreateTdoc.aspx?mode=view&amp;contributionUid=CP-230312" TargetMode="External"/><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oleObject" Target="embeddings/Microsoft_Visio_2003-2010_Drawing21.vsd"/><Relationship Id="rId104" Type="http://schemas.openxmlformats.org/officeDocument/2006/relationships/hyperlink" Target="https://portal.3gpp.org/ngppapp/CreateTdoc.aspx?mode=view&amp;contributionUid=CP-230312" TargetMode="External"/><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Pages>
  <Words>161813</Words>
  <Characters>922335</Characters>
  <Application>Microsoft Office Word</Application>
  <DocSecurity>0</DocSecurity>
  <Lines>7686</Lines>
  <Paragraphs>2163</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1081985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Correction</cp:lastModifiedBy>
  <cp:revision>3</cp:revision>
  <cp:lastPrinted>2019-02-25T14:05:00Z</cp:lastPrinted>
  <dcterms:created xsi:type="dcterms:W3CDTF">2023-06-22T19:12:00Z</dcterms:created>
  <dcterms:modified xsi:type="dcterms:W3CDTF">2023-07-06T19:01:00Z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