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715FCA72"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243397">
              <w:t>2</w:t>
            </w:r>
            <w:r w:rsidR="005E13D9" w:rsidRPr="00C33F68">
              <w:t>.</w:t>
            </w:r>
            <w:bookmarkEnd w:id="3"/>
            <w:r w:rsidR="008127CB">
              <w:t>1</w:t>
            </w:r>
            <w:r w:rsidRPr="00C33F68">
              <w:t xml:space="preserve"> </w:t>
            </w:r>
            <w:r w:rsidRPr="00C33F68">
              <w:rPr>
                <w:sz w:val="32"/>
              </w:rPr>
              <w:t>(</w:t>
            </w:r>
            <w:bookmarkStart w:id="4" w:name="issueDate"/>
            <w:r w:rsidR="005E13D9" w:rsidRPr="00C33F68">
              <w:rPr>
                <w:sz w:val="32"/>
              </w:rPr>
              <w:t>202</w:t>
            </w:r>
            <w:r w:rsidR="00C72400" w:rsidRPr="00C33F68">
              <w:rPr>
                <w:sz w:val="32"/>
              </w:rPr>
              <w:t>2</w:t>
            </w:r>
            <w:r w:rsidRPr="00C33F68">
              <w:rPr>
                <w:sz w:val="32"/>
              </w:rPr>
              <w:t>-</w:t>
            </w:r>
            <w:r w:rsidR="00FE0FD0" w:rsidRPr="00C33F68">
              <w:rPr>
                <w:sz w:val="32"/>
              </w:rPr>
              <w:t>0</w:t>
            </w:r>
            <w:bookmarkEnd w:id="4"/>
            <w:r w:rsidR="00243397">
              <w:rPr>
                <w:sz w:val="32"/>
              </w:rPr>
              <w:t>9</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650 Route des Lucioles - Sophia Antipolis</w:t>
            </w:r>
          </w:p>
          <w:p w14:paraId="706DAA1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FE0FD0" w:rsidRPr="00C33F68">
              <w:rPr>
                <w:noProof/>
                <w:sz w:val="18"/>
              </w:rPr>
              <w:t>2</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t>Contents</w:t>
      </w:r>
    </w:p>
    <w:p w14:paraId="2F86D89B" w14:textId="20A3BD37" w:rsidR="00B1589F"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B1589F">
        <w:rPr>
          <w:noProof/>
        </w:rPr>
        <w:t>Foreword</w:t>
      </w:r>
      <w:r w:rsidR="00B1589F">
        <w:rPr>
          <w:noProof/>
        </w:rPr>
        <w:tab/>
      </w:r>
      <w:r w:rsidR="00B1589F">
        <w:rPr>
          <w:noProof/>
        </w:rPr>
        <w:fldChar w:fldCharType="begin" w:fldLock="1"/>
      </w:r>
      <w:r w:rsidR="00B1589F">
        <w:rPr>
          <w:noProof/>
        </w:rPr>
        <w:instrText xml:space="preserve"> PAGEREF _Toc115078907 \h </w:instrText>
      </w:r>
      <w:r w:rsidR="00B1589F">
        <w:rPr>
          <w:noProof/>
        </w:rPr>
      </w:r>
      <w:r w:rsidR="00B1589F">
        <w:rPr>
          <w:noProof/>
        </w:rPr>
        <w:fldChar w:fldCharType="separate"/>
      </w:r>
      <w:r w:rsidR="00B1589F">
        <w:rPr>
          <w:noProof/>
        </w:rPr>
        <w:t>17</w:t>
      </w:r>
      <w:r w:rsidR="00B1589F">
        <w:rPr>
          <w:noProof/>
        </w:rPr>
        <w:fldChar w:fldCharType="end"/>
      </w:r>
    </w:p>
    <w:p w14:paraId="63307644" w14:textId="621E8D4A" w:rsidR="00B1589F" w:rsidRDefault="00B1589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_Toc115078908 \h </w:instrText>
      </w:r>
      <w:r>
        <w:rPr>
          <w:noProof/>
        </w:rPr>
      </w:r>
      <w:r>
        <w:rPr>
          <w:noProof/>
        </w:rPr>
        <w:fldChar w:fldCharType="separate"/>
      </w:r>
      <w:r>
        <w:rPr>
          <w:noProof/>
        </w:rPr>
        <w:t>19</w:t>
      </w:r>
      <w:r>
        <w:rPr>
          <w:noProof/>
        </w:rPr>
        <w:fldChar w:fldCharType="end"/>
      </w:r>
    </w:p>
    <w:p w14:paraId="5536053D" w14:textId="70D7BED3" w:rsidR="00B1589F" w:rsidRDefault="00B1589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_Toc115078909 \h </w:instrText>
      </w:r>
      <w:r>
        <w:rPr>
          <w:noProof/>
        </w:rPr>
      </w:r>
      <w:r>
        <w:rPr>
          <w:noProof/>
        </w:rPr>
        <w:fldChar w:fldCharType="separate"/>
      </w:r>
      <w:r>
        <w:rPr>
          <w:noProof/>
        </w:rPr>
        <w:t>19</w:t>
      </w:r>
      <w:r>
        <w:rPr>
          <w:noProof/>
        </w:rPr>
        <w:fldChar w:fldCharType="end"/>
      </w:r>
    </w:p>
    <w:p w14:paraId="1473DCA4" w14:textId="11A57C34" w:rsidR="00B1589F" w:rsidRDefault="00B1589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_Toc115078910 \h </w:instrText>
      </w:r>
      <w:r>
        <w:rPr>
          <w:noProof/>
        </w:rPr>
      </w:r>
      <w:r>
        <w:rPr>
          <w:noProof/>
        </w:rPr>
        <w:fldChar w:fldCharType="separate"/>
      </w:r>
      <w:r>
        <w:rPr>
          <w:noProof/>
        </w:rPr>
        <w:t>21</w:t>
      </w:r>
      <w:r>
        <w:rPr>
          <w:noProof/>
        </w:rPr>
        <w:fldChar w:fldCharType="end"/>
      </w:r>
    </w:p>
    <w:p w14:paraId="3BE42D23" w14:textId="1F69AB98" w:rsidR="00B1589F" w:rsidRDefault="00B1589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_Toc115078911 \h </w:instrText>
      </w:r>
      <w:r>
        <w:rPr>
          <w:noProof/>
        </w:rPr>
      </w:r>
      <w:r>
        <w:rPr>
          <w:noProof/>
        </w:rPr>
        <w:fldChar w:fldCharType="separate"/>
      </w:r>
      <w:r>
        <w:rPr>
          <w:noProof/>
        </w:rPr>
        <w:t>21</w:t>
      </w:r>
      <w:r>
        <w:rPr>
          <w:noProof/>
        </w:rPr>
        <w:fldChar w:fldCharType="end"/>
      </w:r>
    </w:p>
    <w:p w14:paraId="3BA45BFA" w14:textId="5F0F271E" w:rsidR="00B1589F" w:rsidRDefault="00B1589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_Toc115078912 \h </w:instrText>
      </w:r>
      <w:r>
        <w:rPr>
          <w:noProof/>
        </w:rPr>
      </w:r>
      <w:r>
        <w:rPr>
          <w:noProof/>
        </w:rPr>
        <w:fldChar w:fldCharType="separate"/>
      </w:r>
      <w:r>
        <w:rPr>
          <w:noProof/>
        </w:rPr>
        <w:t>22</w:t>
      </w:r>
      <w:r>
        <w:rPr>
          <w:noProof/>
        </w:rPr>
        <w:fldChar w:fldCharType="end"/>
      </w:r>
    </w:p>
    <w:p w14:paraId="2B694B81" w14:textId="66BCF9A4" w:rsidR="00B1589F" w:rsidRDefault="00B1589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_Toc115078913 \h </w:instrText>
      </w:r>
      <w:r>
        <w:rPr>
          <w:noProof/>
        </w:rPr>
      </w:r>
      <w:r>
        <w:rPr>
          <w:noProof/>
        </w:rPr>
        <w:fldChar w:fldCharType="separate"/>
      </w:r>
      <w:r>
        <w:rPr>
          <w:noProof/>
        </w:rPr>
        <w:t>23</w:t>
      </w:r>
      <w:r>
        <w:rPr>
          <w:noProof/>
        </w:rPr>
        <w:fldChar w:fldCharType="end"/>
      </w:r>
    </w:p>
    <w:p w14:paraId="01826ADC" w14:textId="7082AC9C" w:rsidR="00B1589F" w:rsidRDefault="00B1589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_Toc115078914 \h </w:instrText>
      </w:r>
      <w:r>
        <w:rPr>
          <w:noProof/>
        </w:rPr>
      </w:r>
      <w:r>
        <w:rPr>
          <w:noProof/>
        </w:rPr>
        <w:fldChar w:fldCharType="separate"/>
      </w:r>
      <w:r>
        <w:rPr>
          <w:noProof/>
        </w:rPr>
        <w:t>23</w:t>
      </w:r>
      <w:r>
        <w:rPr>
          <w:noProof/>
        </w:rPr>
        <w:fldChar w:fldCharType="end"/>
      </w:r>
    </w:p>
    <w:p w14:paraId="034A28FB" w14:textId="1241BB0C" w:rsidR="00B1589F" w:rsidRDefault="00B1589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_Toc115078915 \h </w:instrText>
      </w:r>
      <w:r>
        <w:rPr>
          <w:noProof/>
        </w:rPr>
      </w:r>
      <w:r>
        <w:rPr>
          <w:noProof/>
        </w:rPr>
        <w:fldChar w:fldCharType="separate"/>
      </w:r>
      <w:r>
        <w:rPr>
          <w:noProof/>
        </w:rPr>
        <w:t>23</w:t>
      </w:r>
      <w:r>
        <w:rPr>
          <w:noProof/>
        </w:rPr>
        <w:fldChar w:fldCharType="end"/>
      </w:r>
    </w:p>
    <w:p w14:paraId="4F12DB5B" w14:textId="1A2133FC" w:rsidR="00B1589F" w:rsidRDefault="00B1589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_Toc115078916 \h </w:instrText>
      </w:r>
      <w:r>
        <w:rPr>
          <w:noProof/>
        </w:rPr>
      </w:r>
      <w:r>
        <w:rPr>
          <w:noProof/>
        </w:rPr>
        <w:fldChar w:fldCharType="separate"/>
      </w:r>
      <w:r>
        <w:rPr>
          <w:noProof/>
        </w:rPr>
        <w:t>23</w:t>
      </w:r>
      <w:r>
        <w:rPr>
          <w:noProof/>
        </w:rPr>
        <w:fldChar w:fldCharType="end"/>
      </w:r>
    </w:p>
    <w:p w14:paraId="217623E9" w14:textId="4D65A0C6" w:rsidR="00B1589F" w:rsidRDefault="00B1589F">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_Toc115078917 \h </w:instrText>
      </w:r>
      <w:r>
        <w:rPr>
          <w:noProof/>
        </w:rPr>
      </w:r>
      <w:r>
        <w:rPr>
          <w:noProof/>
        </w:rPr>
        <w:fldChar w:fldCharType="separate"/>
      </w:r>
      <w:r>
        <w:rPr>
          <w:noProof/>
        </w:rPr>
        <w:t>23</w:t>
      </w:r>
      <w:r>
        <w:rPr>
          <w:noProof/>
        </w:rPr>
        <w:fldChar w:fldCharType="end"/>
      </w:r>
    </w:p>
    <w:p w14:paraId="4C4C77D0" w14:textId="7DD20870" w:rsidR="00B1589F" w:rsidRDefault="00B1589F">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_Toc115078918 \h </w:instrText>
      </w:r>
      <w:r>
        <w:rPr>
          <w:noProof/>
        </w:rPr>
      </w:r>
      <w:r>
        <w:rPr>
          <w:noProof/>
        </w:rPr>
        <w:fldChar w:fldCharType="separate"/>
      </w:r>
      <w:r>
        <w:rPr>
          <w:noProof/>
        </w:rPr>
        <w:t>23</w:t>
      </w:r>
      <w:r>
        <w:rPr>
          <w:noProof/>
        </w:rPr>
        <w:fldChar w:fldCharType="end"/>
      </w:r>
    </w:p>
    <w:p w14:paraId="2C9D3C0F" w14:textId="2E4FC908" w:rsidR="00B1589F" w:rsidRDefault="00B1589F">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_Toc115078919 \h </w:instrText>
      </w:r>
      <w:r>
        <w:rPr>
          <w:noProof/>
        </w:rPr>
      </w:r>
      <w:r>
        <w:rPr>
          <w:noProof/>
        </w:rPr>
        <w:fldChar w:fldCharType="separate"/>
      </w:r>
      <w:r>
        <w:rPr>
          <w:noProof/>
        </w:rPr>
        <w:t>23</w:t>
      </w:r>
      <w:r>
        <w:rPr>
          <w:noProof/>
        </w:rPr>
        <w:fldChar w:fldCharType="end"/>
      </w:r>
    </w:p>
    <w:p w14:paraId="2715C898" w14:textId="0D134391" w:rsidR="00B1589F" w:rsidRDefault="00B1589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_Toc115078920 \h </w:instrText>
      </w:r>
      <w:r>
        <w:rPr>
          <w:noProof/>
        </w:rPr>
      </w:r>
      <w:r>
        <w:rPr>
          <w:noProof/>
        </w:rPr>
        <w:fldChar w:fldCharType="separate"/>
      </w:r>
      <w:r>
        <w:rPr>
          <w:noProof/>
        </w:rPr>
        <w:t>24</w:t>
      </w:r>
      <w:r>
        <w:rPr>
          <w:noProof/>
        </w:rPr>
        <w:fldChar w:fldCharType="end"/>
      </w:r>
    </w:p>
    <w:p w14:paraId="09BD2B17" w14:textId="3167361F" w:rsidR="00B1589F" w:rsidRDefault="00B1589F">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_Toc115078921 \h </w:instrText>
      </w:r>
      <w:r>
        <w:rPr>
          <w:noProof/>
        </w:rPr>
      </w:r>
      <w:r>
        <w:rPr>
          <w:noProof/>
        </w:rPr>
        <w:fldChar w:fldCharType="separate"/>
      </w:r>
      <w:r>
        <w:rPr>
          <w:noProof/>
        </w:rPr>
        <w:t>25</w:t>
      </w:r>
      <w:r>
        <w:rPr>
          <w:noProof/>
        </w:rPr>
        <w:fldChar w:fldCharType="end"/>
      </w:r>
    </w:p>
    <w:p w14:paraId="392AC9DA" w14:textId="7D5DD85A" w:rsidR="00B1589F" w:rsidRDefault="00B1589F">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_Toc115078922 \h </w:instrText>
      </w:r>
      <w:r>
        <w:rPr>
          <w:noProof/>
        </w:rPr>
      </w:r>
      <w:r>
        <w:rPr>
          <w:noProof/>
        </w:rPr>
        <w:fldChar w:fldCharType="separate"/>
      </w:r>
      <w:r>
        <w:rPr>
          <w:noProof/>
        </w:rPr>
        <w:t>27</w:t>
      </w:r>
      <w:r>
        <w:rPr>
          <w:noProof/>
        </w:rPr>
        <w:fldChar w:fldCharType="end"/>
      </w:r>
    </w:p>
    <w:p w14:paraId="398E8863" w14:textId="3AAEFEAD" w:rsidR="00B1589F" w:rsidRDefault="00B1589F">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_Toc115078923 \h </w:instrText>
      </w:r>
      <w:r>
        <w:rPr>
          <w:noProof/>
        </w:rPr>
      </w:r>
      <w:r>
        <w:rPr>
          <w:noProof/>
        </w:rPr>
        <w:fldChar w:fldCharType="separate"/>
      </w:r>
      <w:r>
        <w:rPr>
          <w:noProof/>
        </w:rPr>
        <w:t>30</w:t>
      </w:r>
      <w:r>
        <w:rPr>
          <w:noProof/>
        </w:rPr>
        <w:fldChar w:fldCharType="end"/>
      </w:r>
    </w:p>
    <w:p w14:paraId="2C130FCA" w14:textId="219EFEBF" w:rsidR="00B1589F" w:rsidRDefault="00B1589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_Toc115078924 \h </w:instrText>
      </w:r>
      <w:r>
        <w:rPr>
          <w:noProof/>
        </w:rPr>
      </w:r>
      <w:r>
        <w:rPr>
          <w:noProof/>
        </w:rPr>
        <w:fldChar w:fldCharType="separate"/>
      </w:r>
      <w:r>
        <w:rPr>
          <w:noProof/>
        </w:rPr>
        <w:t>30</w:t>
      </w:r>
      <w:r>
        <w:rPr>
          <w:noProof/>
        </w:rPr>
        <w:fldChar w:fldCharType="end"/>
      </w:r>
    </w:p>
    <w:p w14:paraId="72517958" w14:textId="1BA152AD" w:rsidR="00B1589F" w:rsidRDefault="00B1589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_Toc115078925 \h </w:instrText>
      </w:r>
      <w:r>
        <w:rPr>
          <w:noProof/>
        </w:rPr>
      </w:r>
      <w:r>
        <w:rPr>
          <w:noProof/>
        </w:rPr>
        <w:fldChar w:fldCharType="separate"/>
      </w:r>
      <w:r>
        <w:rPr>
          <w:noProof/>
        </w:rPr>
        <w:t>30</w:t>
      </w:r>
      <w:r>
        <w:rPr>
          <w:noProof/>
        </w:rPr>
        <w:fldChar w:fldCharType="end"/>
      </w:r>
    </w:p>
    <w:p w14:paraId="3AA91151" w14:textId="3B98EE69" w:rsidR="00B1589F" w:rsidRDefault="00B1589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_Toc115078926 \h </w:instrText>
      </w:r>
      <w:r>
        <w:rPr>
          <w:noProof/>
        </w:rPr>
      </w:r>
      <w:r>
        <w:rPr>
          <w:noProof/>
        </w:rPr>
        <w:fldChar w:fldCharType="separate"/>
      </w:r>
      <w:r>
        <w:rPr>
          <w:noProof/>
        </w:rPr>
        <w:t>30</w:t>
      </w:r>
      <w:r>
        <w:rPr>
          <w:noProof/>
        </w:rPr>
        <w:fldChar w:fldCharType="end"/>
      </w:r>
    </w:p>
    <w:p w14:paraId="030A1D15" w14:textId="535671A0" w:rsidR="00B1589F" w:rsidRDefault="00B1589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_Toc115078927 \h </w:instrText>
      </w:r>
      <w:r>
        <w:rPr>
          <w:noProof/>
        </w:rPr>
      </w:r>
      <w:r>
        <w:rPr>
          <w:noProof/>
        </w:rPr>
        <w:fldChar w:fldCharType="separate"/>
      </w:r>
      <w:r>
        <w:rPr>
          <w:noProof/>
        </w:rPr>
        <w:t>30</w:t>
      </w:r>
      <w:r>
        <w:rPr>
          <w:noProof/>
        </w:rPr>
        <w:fldChar w:fldCharType="end"/>
      </w:r>
    </w:p>
    <w:p w14:paraId="360A5B23" w14:textId="56E88512" w:rsidR="00B1589F" w:rsidRDefault="00B1589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_Toc115078928 \h </w:instrText>
      </w:r>
      <w:r>
        <w:rPr>
          <w:noProof/>
        </w:rPr>
      </w:r>
      <w:r>
        <w:rPr>
          <w:noProof/>
        </w:rPr>
        <w:fldChar w:fldCharType="separate"/>
      </w:r>
      <w:r>
        <w:rPr>
          <w:noProof/>
        </w:rPr>
        <w:t>31</w:t>
      </w:r>
      <w:r>
        <w:rPr>
          <w:noProof/>
        </w:rPr>
        <w:fldChar w:fldCharType="end"/>
      </w:r>
    </w:p>
    <w:p w14:paraId="46572383" w14:textId="70EAE688" w:rsidR="00B1589F" w:rsidRDefault="00B1589F">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_Toc115078929 \h </w:instrText>
      </w:r>
      <w:r>
        <w:rPr>
          <w:noProof/>
        </w:rPr>
      </w:r>
      <w:r>
        <w:rPr>
          <w:noProof/>
        </w:rPr>
        <w:fldChar w:fldCharType="separate"/>
      </w:r>
      <w:r>
        <w:rPr>
          <w:noProof/>
        </w:rPr>
        <w:t>31</w:t>
      </w:r>
      <w:r>
        <w:rPr>
          <w:noProof/>
        </w:rPr>
        <w:fldChar w:fldCharType="end"/>
      </w:r>
    </w:p>
    <w:p w14:paraId="17FA223F" w14:textId="39088A31" w:rsidR="00B1589F" w:rsidRDefault="00B1589F">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_Toc115078930 \h </w:instrText>
      </w:r>
      <w:r>
        <w:rPr>
          <w:noProof/>
        </w:rPr>
      </w:r>
      <w:r>
        <w:rPr>
          <w:noProof/>
        </w:rPr>
        <w:fldChar w:fldCharType="separate"/>
      </w:r>
      <w:r>
        <w:rPr>
          <w:noProof/>
        </w:rPr>
        <w:t>32</w:t>
      </w:r>
      <w:r>
        <w:rPr>
          <w:noProof/>
        </w:rPr>
        <w:fldChar w:fldCharType="end"/>
      </w:r>
    </w:p>
    <w:p w14:paraId="72009390" w14:textId="0E98A640" w:rsidR="00B1589F" w:rsidRDefault="00B1589F">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_Toc115078931 \h </w:instrText>
      </w:r>
      <w:r>
        <w:rPr>
          <w:noProof/>
        </w:rPr>
      </w:r>
      <w:r>
        <w:rPr>
          <w:noProof/>
        </w:rPr>
        <w:fldChar w:fldCharType="separate"/>
      </w:r>
      <w:r>
        <w:rPr>
          <w:noProof/>
        </w:rPr>
        <w:t>32</w:t>
      </w:r>
      <w:r>
        <w:rPr>
          <w:noProof/>
        </w:rPr>
        <w:fldChar w:fldCharType="end"/>
      </w:r>
    </w:p>
    <w:p w14:paraId="1B2A02DC" w14:textId="03C133ED" w:rsidR="00B1589F" w:rsidRDefault="00B1589F">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_Toc115078932 \h </w:instrText>
      </w:r>
      <w:r>
        <w:rPr>
          <w:noProof/>
        </w:rPr>
      </w:r>
      <w:r>
        <w:rPr>
          <w:noProof/>
        </w:rPr>
        <w:fldChar w:fldCharType="separate"/>
      </w:r>
      <w:r>
        <w:rPr>
          <w:noProof/>
        </w:rPr>
        <w:t>32</w:t>
      </w:r>
      <w:r>
        <w:rPr>
          <w:noProof/>
        </w:rPr>
        <w:fldChar w:fldCharType="end"/>
      </w:r>
    </w:p>
    <w:p w14:paraId="35BC7C07" w14:textId="52C61F3C" w:rsidR="00B1589F" w:rsidRDefault="00B1589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_Toc115078933 \h </w:instrText>
      </w:r>
      <w:r>
        <w:rPr>
          <w:noProof/>
        </w:rPr>
      </w:r>
      <w:r>
        <w:rPr>
          <w:noProof/>
        </w:rPr>
        <w:fldChar w:fldCharType="separate"/>
      </w:r>
      <w:r>
        <w:rPr>
          <w:noProof/>
        </w:rPr>
        <w:t>32</w:t>
      </w:r>
      <w:r>
        <w:rPr>
          <w:noProof/>
        </w:rPr>
        <w:fldChar w:fldCharType="end"/>
      </w:r>
    </w:p>
    <w:p w14:paraId="1AEEE4AC" w14:textId="718C1A95" w:rsidR="00B1589F" w:rsidRDefault="00B1589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_Toc115078934 \h </w:instrText>
      </w:r>
      <w:r>
        <w:rPr>
          <w:noProof/>
        </w:rPr>
      </w:r>
      <w:r>
        <w:rPr>
          <w:noProof/>
        </w:rPr>
        <w:fldChar w:fldCharType="separate"/>
      </w:r>
      <w:r>
        <w:rPr>
          <w:noProof/>
        </w:rPr>
        <w:t>32</w:t>
      </w:r>
      <w:r>
        <w:rPr>
          <w:noProof/>
        </w:rPr>
        <w:fldChar w:fldCharType="end"/>
      </w:r>
    </w:p>
    <w:p w14:paraId="59C762F0" w14:textId="7A87D0E3" w:rsidR="00B1589F" w:rsidRDefault="00B1589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_Toc115078935 \h </w:instrText>
      </w:r>
      <w:r>
        <w:rPr>
          <w:noProof/>
        </w:rPr>
      </w:r>
      <w:r>
        <w:rPr>
          <w:noProof/>
        </w:rPr>
        <w:fldChar w:fldCharType="separate"/>
      </w:r>
      <w:r>
        <w:rPr>
          <w:noProof/>
        </w:rPr>
        <w:t>32</w:t>
      </w:r>
      <w:r>
        <w:rPr>
          <w:noProof/>
        </w:rPr>
        <w:fldChar w:fldCharType="end"/>
      </w:r>
    </w:p>
    <w:p w14:paraId="512B83D4" w14:textId="009655BA" w:rsidR="00B1589F" w:rsidRDefault="00B1589F">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_Toc115078936 \h </w:instrText>
      </w:r>
      <w:r>
        <w:rPr>
          <w:noProof/>
        </w:rPr>
      </w:r>
      <w:r>
        <w:rPr>
          <w:noProof/>
        </w:rPr>
        <w:fldChar w:fldCharType="separate"/>
      </w:r>
      <w:r>
        <w:rPr>
          <w:noProof/>
        </w:rPr>
        <w:t>32</w:t>
      </w:r>
      <w:r>
        <w:rPr>
          <w:noProof/>
        </w:rPr>
        <w:fldChar w:fldCharType="end"/>
      </w:r>
    </w:p>
    <w:p w14:paraId="0D6D3269" w14:textId="6FDA2B5D" w:rsidR="00B1589F" w:rsidRDefault="00B1589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_Toc115078937 \h </w:instrText>
      </w:r>
      <w:r>
        <w:rPr>
          <w:noProof/>
        </w:rPr>
      </w:r>
      <w:r>
        <w:rPr>
          <w:noProof/>
        </w:rPr>
        <w:fldChar w:fldCharType="separate"/>
      </w:r>
      <w:r>
        <w:rPr>
          <w:noProof/>
        </w:rPr>
        <w:t>32</w:t>
      </w:r>
      <w:r>
        <w:rPr>
          <w:noProof/>
        </w:rPr>
        <w:fldChar w:fldCharType="end"/>
      </w:r>
    </w:p>
    <w:p w14:paraId="3133AA2E" w14:textId="6EEEFFD5" w:rsidR="00B1589F" w:rsidRDefault="00B1589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_Toc115078938 \h </w:instrText>
      </w:r>
      <w:r>
        <w:rPr>
          <w:noProof/>
        </w:rPr>
      </w:r>
      <w:r>
        <w:rPr>
          <w:noProof/>
        </w:rPr>
        <w:fldChar w:fldCharType="separate"/>
      </w:r>
      <w:r>
        <w:rPr>
          <w:noProof/>
        </w:rPr>
        <w:t>33</w:t>
      </w:r>
      <w:r>
        <w:rPr>
          <w:noProof/>
        </w:rPr>
        <w:fldChar w:fldCharType="end"/>
      </w:r>
    </w:p>
    <w:p w14:paraId="26147DDB" w14:textId="45BA9651" w:rsidR="00B1589F" w:rsidRDefault="00B1589F">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_Toc115078939 \h </w:instrText>
      </w:r>
      <w:r>
        <w:rPr>
          <w:noProof/>
        </w:rPr>
      </w:r>
      <w:r>
        <w:rPr>
          <w:noProof/>
        </w:rPr>
        <w:fldChar w:fldCharType="separate"/>
      </w:r>
      <w:r>
        <w:rPr>
          <w:noProof/>
        </w:rPr>
        <w:t>33</w:t>
      </w:r>
      <w:r>
        <w:rPr>
          <w:noProof/>
        </w:rPr>
        <w:fldChar w:fldCharType="end"/>
      </w:r>
    </w:p>
    <w:p w14:paraId="7B2CF78C" w14:textId="4FE81035" w:rsidR="00B1589F" w:rsidRDefault="00B1589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_Toc115078940 \h </w:instrText>
      </w:r>
      <w:r>
        <w:rPr>
          <w:noProof/>
        </w:rPr>
      </w:r>
      <w:r>
        <w:rPr>
          <w:noProof/>
        </w:rPr>
        <w:fldChar w:fldCharType="separate"/>
      </w:r>
      <w:r>
        <w:rPr>
          <w:noProof/>
        </w:rPr>
        <w:t>33</w:t>
      </w:r>
      <w:r>
        <w:rPr>
          <w:noProof/>
        </w:rPr>
        <w:fldChar w:fldCharType="end"/>
      </w:r>
    </w:p>
    <w:p w14:paraId="0721B085" w14:textId="2B1DC85D" w:rsidR="00B1589F" w:rsidRDefault="00B1589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_Toc115078941 \h </w:instrText>
      </w:r>
      <w:r>
        <w:rPr>
          <w:noProof/>
        </w:rPr>
      </w:r>
      <w:r>
        <w:rPr>
          <w:noProof/>
        </w:rPr>
        <w:fldChar w:fldCharType="separate"/>
      </w:r>
      <w:r>
        <w:rPr>
          <w:noProof/>
        </w:rPr>
        <w:t>34</w:t>
      </w:r>
      <w:r>
        <w:rPr>
          <w:noProof/>
        </w:rPr>
        <w:fldChar w:fldCharType="end"/>
      </w:r>
    </w:p>
    <w:p w14:paraId="327D9F21" w14:textId="76DEB2A6" w:rsidR="00B1589F" w:rsidRDefault="00B1589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_Toc115078942 \h </w:instrText>
      </w:r>
      <w:r>
        <w:rPr>
          <w:noProof/>
        </w:rPr>
      </w:r>
      <w:r>
        <w:rPr>
          <w:noProof/>
        </w:rPr>
        <w:fldChar w:fldCharType="separate"/>
      </w:r>
      <w:r>
        <w:rPr>
          <w:noProof/>
        </w:rPr>
        <w:t>34</w:t>
      </w:r>
      <w:r>
        <w:rPr>
          <w:noProof/>
        </w:rPr>
        <w:fldChar w:fldCharType="end"/>
      </w:r>
    </w:p>
    <w:p w14:paraId="184E9367" w14:textId="31ED476F" w:rsidR="00B1589F" w:rsidRDefault="00B1589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_Toc115078943 \h </w:instrText>
      </w:r>
      <w:r>
        <w:rPr>
          <w:noProof/>
        </w:rPr>
      </w:r>
      <w:r>
        <w:rPr>
          <w:noProof/>
        </w:rPr>
        <w:fldChar w:fldCharType="separate"/>
      </w:r>
      <w:r>
        <w:rPr>
          <w:noProof/>
        </w:rPr>
        <w:t>34</w:t>
      </w:r>
      <w:r>
        <w:rPr>
          <w:noProof/>
        </w:rPr>
        <w:fldChar w:fldCharType="end"/>
      </w:r>
    </w:p>
    <w:p w14:paraId="197984CD" w14:textId="7AF0C4F1" w:rsidR="00B1589F" w:rsidRDefault="00B1589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_Toc115078944 \h </w:instrText>
      </w:r>
      <w:r>
        <w:rPr>
          <w:noProof/>
        </w:rPr>
      </w:r>
      <w:r>
        <w:rPr>
          <w:noProof/>
        </w:rPr>
        <w:fldChar w:fldCharType="separate"/>
      </w:r>
      <w:r>
        <w:rPr>
          <w:noProof/>
        </w:rPr>
        <w:t>35</w:t>
      </w:r>
      <w:r>
        <w:rPr>
          <w:noProof/>
        </w:rPr>
        <w:fldChar w:fldCharType="end"/>
      </w:r>
    </w:p>
    <w:p w14:paraId="65E870A8" w14:textId="7FD68B93" w:rsidR="00B1589F" w:rsidRDefault="00B1589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_Toc115078945 \h </w:instrText>
      </w:r>
      <w:r>
        <w:rPr>
          <w:noProof/>
        </w:rPr>
      </w:r>
      <w:r>
        <w:rPr>
          <w:noProof/>
        </w:rPr>
        <w:fldChar w:fldCharType="separate"/>
      </w:r>
      <w:r>
        <w:rPr>
          <w:noProof/>
        </w:rPr>
        <w:t>35</w:t>
      </w:r>
      <w:r>
        <w:rPr>
          <w:noProof/>
        </w:rPr>
        <w:fldChar w:fldCharType="end"/>
      </w:r>
    </w:p>
    <w:p w14:paraId="2136C21D" w14:textId="1C421A18" w:rsidR="00B1589F" w:rsidRDefault="00B1589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_Toc115078946 \h </w:instrText>
      </w:r>
      <w:r>
        <w:rPr>
          <w:noProof/>
        </w:rPr>
      </w:r>
      <w:r>
        <w:rPr>
          <w:noProof/>
        </w:rPr>
        <w:fldChar w:fldCharType="separate"/>
      </w:r>
      <w:r>
        <w:rPr>
          <w:noProof/>
        </w:rPr>
        <w:t>35</w:t>
      </w:r>
      <w:r>
        <w:rPr>
          <w:noProof/>
        </w:rPr>
        <w:fldChar w:fldCharType="end"/>
      </w:r>
    </w:p>
    <w:p w14:paraId="4CC18749" w14:textId="728ED7AD" w:rsidR="00B1589F" w:rsidRDefault="00B1589F">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_Toc115078947 \h </w:instrText>
      </w:r>
      <w:r>
        <w:rPr>
          <w:noProof/>
        </w:rPr>
      </w:r>
      <w:r>
        <w:rPr>
          <w:noProof/>
        </w:rPr>
        <w:fldChar w:fldCharType="separate"/>
      </w:r>
      <w:r>
        <w:rPr>
          <w:noProof/>
        </w:rPr>
        <w:t>37</w:t>
      </w:r>
      <w:r>
        <w:rPr>
          <w:noProof/>
        </w:rPr>
        <w:fldChar w:fldCharType="end"/>
      </w:r>
    </w:p>
    <w:p w14:paraId="376FD090" w14:textId="7CCA347D" w:rsidR="00B1589F" w:rsidRDefault="00B1589F">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_Toc115078948 \h </w:instrText>
      </w:r>
      <w:r>
        <w:rPr>
          <w:noProof/>
        </w:rPr>
      </w:r>
      <w:r>
        <w:rPr>
          <w:noProof/>
        </w:rPr>
        <w:fldChar w:fldCharType="separate"/>
      </w:r>
      <w:r>
        <w:rPr>
          <w:noProof/>
        </w:rPr>
        <w:t>39</w:t>
      </w:r>
      <w:r>
        <w:rPr>
          <w:noProof/>
        </w:rPr>
        <w:fldChar w:fldCharType="end"/>
      </w:r>
    </w:p>
    <w:p w14:paraId="57A1045F" w14:textId="2F8571D3" w:rsidR="00B1589F" w:rsidRDefault="00B1589F">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_Toc115078949 \h </w:instrText>
      </w:r>
      <w:r>
        <w:rPr>
          <w:noProof/>
        </w:rPr>
      </w:r>
      <w:r>
        <w:rPr>
          <w:noProof/>
        </w:rPr>
        <w:fldChar w:fldCharType="separate"/>
      </w:r>
      <w:r>
        <w:rPr>
          <w:noProof/>
        </w:rPr>
        <w:t>40</w:t>
      </w:r>
      <w:r>
        <w:rPr>
          <w:noProof/>
        </w:rPr>
        <w:fldChar w:fldCharType="end"/>
      </w:r>
    </w:p>
    <w:p w14:paraId="5731851B" w14:textId="1C1E06E9" w:rsidR="00B1589F" w:rsidRDefault="00B1589F">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_Toc115078950 \h </w:instrText>
      </w:r>
      <w:r>
        <w:rPr>
          <w:noProof/>
        </w:rPr>
      </w:r>
      <w:r>
        <w:rPr>
          <w:noProof/>
        </w:rPr>
        <w:fldChar w:fldCharType="separate"/>
      </w:r>
      <w:r>
        <w:rPr>
          <w:noProof/>
        </w:rPr>
        <w:t>41</w:t>
      </w:r>
      <w:r>
        <w:rPr>
          <w:noProof/>
        </w:rPr>
        <w:fldChar w:fldCharType="end"/>
      </w:r>
    </w:p>
    <w:p w14:paraId="21CC396C" w14:textId="5AF85BB9" w:rsidR="00B1589F" w:rsidRDefault="00B1589F">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_Toc115078951 \h </w:instrText>
      </w:r>
      <w:r>
        <w:rPr>
          <w:noProof/>
        </w:rPr>
      </w:r>
      <w:r>
        <w:rPr>
          <w:noProof/>
        </w:rPr>
        <w:fldChar w:fldCharType="separate"/>
      </w:r>
      <w:r>
        <w:rPr>
          <w:noProof/>
        </w:rPr>
        <w:t>41</w:t>
      </w:r>
      <w:r>
        <w:rPr>
          <w:noProof/>
        </w:rPr>
        <w:fldChar w:fldCharType="end"/>
      </w:r>
    </w:p>
    <w:p w14:paraId="32C3AB31" w14:textId="73EB3CBE" w:rsidR="00B1589F" w:rsidRDefault="00B1589F">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_Toc115078952 \h </w:instrText>
      </w:r>
      <w:r>
        <w:rPr>
          <w:noProof/>
        </w:rPr>
      </w:r>
      <w:r>
        <w:rPr>
          <w:noProof/>
        </w:rPr>
        <w:fldChar w:fldCharType="separate"/>
      </w:r>
      <w:r>
        <w:rPr>
          <w:noProof/>
        </w:rPr>
        <w:t>41</w:t>
      </w:r>
      <w:r>
        <w:rPr>
          <w:noProof/>
        </w:rPr>
        <w:fldChar w:fldCharType="end"/>
      </w:r>
    </w:p>
    <w:p w14:paraId="178B512B" w14:textId="0FB33E82" w:rsidR="00B1589F" w:rsidRDefault="00B1589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_Toc115078953 \h </w:instrText>
      </w:r>
      <w:r>
        <w:rPr>
          <w:noProof/>
        </w:rPr>
      </w:r>
      <w:r>
        <w:rPr>
          <w:noProof/>
        </w:rPr>
        <w:fldChar w:fldCharType="separate"/>
      </w:r>
      <w:r>
        <w:rPr>
          <w:noProof/>
        </w:rPr>
        <w:t>42</w:t>
      </w:r>
      <w:r>
        <w:rPr>
          <w:noProof/>
        </w:rPr>
        <w:fldChar w:fldCharType="end"/>
      </w:r>
    </w:p>
    <w:p w14:paraId="56B59458" w14:textId="4551AF45" w:rsidR="00B1589F" w:rsidRDefault="00B1589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_Toc115078954 \h </w:instrText>
      </w:r>
      <w:r>
        <w:rPr>
          <w:noProof/>
        </w:rPr>
      </w:r>
      <w:r>
        <w:rPr>
          <w:noProof/>
        </w:rPr>
        <w:fldChar w:fldCharType="separate"/>
      </w:r>
      <w:r>
        <w:rPr>
          <w:noProof/>
        </w:rPr>
        <w:t>42</w:t>
      </w:r>
      <w:r>
        <w:rPr>
          <w:noProof/>
        </w:rPr>
        <w:fldChar w:fldCharType="end"/>
      </w:r>
    </w:p>
    <w:p w14:paraId="0F08D6E1" w14:textId="379E924A" w:rsidR="00B1589F" w:rsidRDefault="00B1589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_Toc115078955 \h </w:instrText>
      </w:r>
      <w:r>
        <w:rPr>
          <w:noProof/>
        </w:rPr>
      </w:r>
      <w:r>
        <w:rPr>
          <w:noProof/>
        </w:rPr>
        <w:fldChar w:fldCharType="separate"/>
      </w:r>
      <w:r>
        <w:rPr>
          <w:noProof/>
        </w:rPr>
        <w:t>42</w:t>
      </w:r>
      <w:r>
        <w:rPr>
          <w:noProof/>
        </w:rPr>
        <w:fldChar w:fldCharType="end"/>
      </w:r>
    </w:p>
    <w:p w14:paraId="61282039" w14:textId="72E30D68" w:rsidR="00B1589F" w:rsidRDefault="00B1589F">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_Toc115078956 \h </w:instrText>
      </w:r>
      <w:r>
        <w:rPr>
          <w:noProof/>
        </w:rPr>
      </w:r>
      <w:r>
        <w:rPr>
          <w:noProof/>
        </w:rPr>
        <w:fldChar w:fldCharType="separate"/>
      </w:r>
      <w:r>
        <w:rPr>
          <w:noProof/>
        </w:rPr>
        <w:t>44</w:t>
      </w:r>
      <w:r>
        <w:rPr>
          <w:noProof/>
        </w:rPr>
        <w:fldChar w:fldCharType="end"/>
      </w:r>
    </w:p>
    <w:p w14:paraId="5B69042C" w14:textId="5AC290D5" w:rsidR="00B1589F" w:rsidRDefault="00B1589F">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_Toc115078957 \h </w:instrText>
      </w:r>
      <w:r>
        <w:rPr>
          <w:noProof/>
        </w:rPr>
      </w:r>
      <w:r>
        <w:rPr>
          <w:noProof/>
        </w:rPr>
        <w:fldChar w:fldCharType="separate"/>
      </w:r>
      <w:r>
        <w:rPr>
          <w:noProof/>
        </w:rPr>
        <w:t>46</w:t>
      </w:r>
      <w:r>
        <w:rPr>
          <w:noProof/>
        </w:rPr>
        <w:fldChar w:fldCharType="end"/>
      </w:r>
    </w:p>
    <w:p w14:paraId="66D1E12D" w14:textId="213BBEA3" w:rsidR="00B1589F" w:rsidRDefault="00B1589F">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_Toc115078958 \h </w:instrText>
      </w:r>
      <w:r>
        <w:rPr>
          <w:noProof/>
        </w:rPr>
      </w:r>
      <w:r>
        <w:rPr>
          <w:noProof/>
        </w:rPr>
        <w:fldChar w:fldCharType="separate"/>
      </w:r>
      <w:r>
        <w:rPr>
          <w:noProof/>
        </w:rPr>
        <w:t>47</w:t>
      </w:r>
      <w:r>
        <w:rPr>
          <w:noProof/>
        </w:rPr>
        <w:fldChar w:fldCharType="end"/>
      </w:r>
    </w:p>
    <w:p w14:paraId="1CB86958" w14:textId="6B9A4B9C" w:rsidR="00B1589F" w:rsidRDefault="00B1589F">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_Toc115078959 \h </w:instrText>
      </w:r>
      <w:r>
        <w:rPr>
          <w:noProof/>
        </w:rPr>
      </w:r>
      <w:r>
        <w:rPr>
          <w:noProof/>
        </w:rPr>
        <w:fldChar w:fldCharType="separate"/>
      </w:r>
      <w:r>
        <w:rPr>
          <w:noProof/>
        </w:rPr>
        <w:t>48</w:t>
      </w:r>
      <w:r>
        <w:rPr>
          <w:noProof/>
        </w:rPr>
        <w:fldChar w:fldCharType="end"/>
      </w:r>
    </w:p>
    <w:p w14:paraId="69AE2152" w14:textId="061AF437" w:rsidR="00B1589F" w:rsidRDefault="00B1589F">
      <w:pPr>
        <w:pStyle w:val="TOC5"/>
        <w:rPr>
          <w:rFonts w:asciiTheme="minorHAnsi" w:eastAsiaTheme="minorEastAsia" w:hAnsiTheme="minorHAnsi" w:cstheme="minorBidi"/>
          <w:noProof/>
          <w:sz w:val="22"/>
          <w:szCs w:val="22"/>
          <w:lang w:eastAsia="en-GB"/>
        </w:rPr>
      </w:pPr>
      <w:r>
        <w:rPr>
          <w:noProof/>
          <w:lang w:eastAsia="zh-CN"/>
        </w:rPr>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_Toc115078960 \h </w:instrText>
      </w:r>
      <w:r>
        <w:rPr>
          <w:noProof/>
        </w:rPr>
      </w:r>
      <w:r>
        <w:rPr>
          <w:noProof/>
        </w:rPr>
        <w:fldChar w:fldCharType="separate"/>
      </w:r>
      <w:r>
        <w:rPr>
          <w:noProof/>
        </w:rPr>
        <w:t>48</w:t>
      </w:r>
      <w:r>
        <w:rPr>
          <w:noProof/>
        </w:rPr>
        <w:fldChar w:fldCharType="end"/>
      </w:r>
    </w:p>
    <w:p w14:paraId="58412426" w14:textId="694954AD" w:rsidR="00B1589F" w:rsidRDefault="00B1589F">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_Toc115078961 \h </w:instrText>
      </w:r>
      <w:r>
        <w:rPr>
          <w:noProof/>
        </w:rPr>
      </w:r>
      <w:r>
        <w:rPr>
          <w:noProof/>
        </w:rPr>
        <w:fldChar w:fldCharType="separate"/>
      </w:r>
      <w:r>
        <w:rPr>
          <w:noProof/>
        </w:rPr>
        <w:t>48</w:t>
      </w:r>
      <w:r>
        <w:rPr>
          <w:noProof/>
        </w:rPr>
        <w:fldChar w:fldCharType="end"/>
      </w:r>
    </w:p>
    <w:p w14:paraId="5614AC15" w14:textId="6B3949B6" w:rsidR="00B1589F" w:rsidRDefault="00B1589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_Toc115078962 \h </w:instrText>
      </w:r>
      <w:r>
        <w:rPr>
          <w:noProof/>
        </w:rPr>
      </w:r>
      <w:r>
        <w:rPr>
          <w:noProof/>
        </w:rPr>
        <w:fldChar w:fldCharType="separate"/>
      </w:r>
      <w:r>
        <w:rPr>
          <w:noProof/>
        </w:rPr>
        <w:t>48</w:t>
      </w:r>
      <w:r>
        <w:rPr>
          <w:noProof/>
        </w:rPr>
        <w:fldChar w:fldCharType="end"/>
      </w:r>
    </w:p>
    <w:p w14:paraId="721A7924" w14:textId="780CF046" w:rsidR="00B1589F" w:rsidRDefault="00B1589F">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_Toc115078963 \h </w:instrText>
      </w:r>
      <w:r>
        <w:rPr>
          <w:noProof/>
        </w:rPr>
      </w:r>
      <w:r>
        <w:rPr>
          <w:noProof/>
        </w:rPr>
        <w:fldChar w:fldCharType="separate"/>
      </w:r>
      <w:r>
        <w:rPr>
          <w:noProof/>
        </w:rPr>
        <w:t>48</w:t>
      </w:r>
      <w:r>
        <w:rPr>
          <w:noProof/>
        </w:rPr>
        <w:fldChar w:fldCharType="end"/>
      </w:r>
    </w:p>
    <w:p w14:paraId="7CA66045" w14:textId="3841BCB1" w:rsidR="00B1589F" w:rsidRDefault="00B1589F">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_Toc115078964 \h </w:instrText>
      </w:r>
      <w:r>
        <w:rPr>
          <w:noProof/>
        </w:rPr>
      </w:r>
      <w:r>
        <w:rPr>
          <w:noProof/>
        </w:rPr>
        <w:fldChar w:fldCharType="separate"/>
      </w:r>
      <w:r>
        <w:rPr>
          <w:noProof/>
        </w:rPr>
        <w:t>49</w:t>
      </w:r>
      <w:r>
        <w:rPr>
          <w:noProof/>
        </w:rPr>
        <w:fldChar w:fldCharType="end"/>
      </w:r>
    </w:p>
    <w:p w14:paraId="15C8438F" w14:textId="24FA54D9" w:rsidR="00B1589F" w:rsidRDefault="00B1589F">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_Toc115078965 \h </w:instrText>
      </w:r>
      <w:r>
        <w:rPr>
          <w:noProof/>
        </w:rPr>
      </w:r>
      <w:r>
        <w:rPr>
          <w:noProof/>
        </w:rPr>
        <w:fldChar w:fldCharType="separate"/>
      </w:r>
      <w:r>
        <w:rPr>
          <w:noProof/>
        </w:rPr>
        <w:t>50</w:t>
      </w:r>
      <w:r>
        <w:rPr>
          <w:noProof/>
        </w:rPr>
        <w:fldChar w:fldCharType="end"/>
      </w:r>
    </w:p>
    <w:p w14:paraId="3ED48E9B" w14:textId="7735F776" w:rsidR="00B1589F" w:rsidRDefault="00B1589F">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_Toc115078966 \h </w:instrText>
      </w:r>
      <w:r>
        <w:rPr>
          <w:noProof/>
        </w:rPr>
      </w:r>
      <w:r>
        <w:rPr>
          <w:noProof/>
        </w:rPr>
        <w:fldChar w:fldCharType="separate"/>
      </w:r>
      <w:r>
        <w:rPr>
          <w:noProof/>
        </w:rPr>
        <w:t>52</w:t>
      </w:r>
      <w:r>
        <w:rPr>
          <w:noProof/>
        </w:rPr>
        <w:fldChar w:fldCharType="end"/>
      </w:r>
    </w:p>
    <w:p w14:paraId="7B6F98FC" w14:textId="7DEFF5A3" w:rsidR="00B1589F" w:rsidRDefault="00B1589F">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_Toc115078967 \h </w:instrText>
      </w:r>
      <w:r>
        <w:rPr>
          <w:noProof/>
        </w:rPr>
      </w:r>
      <w:r>
        <w:rPr>
          <w:noProof/>
        </w:rPr>
        <w:fldChar w:fldCharType="separate"/>
      </w:r>
      <w:r>
        <w:rPr>
          <w:noProof/>
        </w:rPr>
        <w:t>52</w:t>
      </w:r>
      <w:r>
        <w:rPr>
          <w:noProof/>
        </w:rPr>
        <w:fldChar w:fldCharType="end"/>
      </w:r>
    </w:p>
    <w:p w14:paraId="034D0319" w14:textId="504469EF" w:rsidR="00B1589F" w:rsidRDefault="00B1589F">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_Toc115078968 \h </w:instrText>
      </w:r>
      <w:r>
        <w:rPr>
          <w:noProof/>
        </w:rPr>
      </w:r>
      <w:r>
        <w:rPr>
          <w:noProof/>
        </w:rPr>
        <w:fldChar w:fldCharType="separate"/>
      </w:r>
      <w:r>
        <w:rPr>
          <w:noProof/>
        </w:rPr>
        <w:t>53</w:t>
      </w:r>
      <w:r>
        <w:rPr>
          <w:noProof/>
        </w:rPr>
        <w:fldChar w:fldCharType="end"/>
      </w:r>
    </w:p>
    <w:p w14:paraId="3C7C79D3" w14:textId="035EDB6A" w:rsidR="00B1589F" w:rsidRDefault="00B1589F">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_Toc115078969 \h </w:instrText>
      </w:r>
      <w:r>
        <w:rPr>
          <w:noProof/>
        </w:rPr>
      </w:r>
      <w:r>
        <w:rPr>
          <w:noProof/>
        </w:rPr>
        <w:fldChar w:fldCharType="separate"/>
      </w:r>
      <w:r>
        <w:rPr>
          <w:noProof/>
        </w:rPr>
        <w:t>53</w:t>
      </w:r>
      <w:r>
        <w:rPr>
          <w:noProof/>
        </w:rPr>
        <w:fldChar w:fldCharType="end"/>
      </w:r>
    </w:p>
    <w:p w14:paraId="0E5A5FC9" w14:textId="7A8DBD71" w:rsidR="00B1589F" w:rsidRDefault="00B1589F">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_Toc115078970 \h </w:instrText>
      </w:r>
      <w:r>
        <w:rPr>
          <w:noProof/>
        </w:rPr>
      </w:r>
      <w:r>
        <w:rPr>
          <w:noProof/>
        </w:rPr>
        <w:fldChar w:fldCharType="separate"/>
      </w:r>
      <w:r>
        <w:rPr>
          <w:noProof/>
        </w:rPr>
        <w:t>53</w:t>
      </w:r>
      <w:r>
        <w:rPr>
          <w:noProof/>
        </w:rPr>
        <w:fldChar w:fldCharType="end"/>
      </w:r>
    </w:p>
    <w:p w14:paraId="3C195B1E" w14:textId="4C8BCD3E" w:rsidR="00B1589F" w:rsidRDefault="00B1589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_Toc115078971 \h </w:instrText>
      </w:r>
      <w:r>
        <w:rPr>
          <w:noProof/>
        </w:rPr>
      </w:r>
      <w:r>
        <w:rPr>
          <w:noProof/>
        </w:rPr>
        <w:fldChar w:fldCharType="separate"/>
      </w:r>
      <w:r>
        <w:rPr>
          <w:noProof/>
        </w:rPr>
        <w:t>54</w:t>
      </w:r>
      <w:r>
        <w:rPr>
          <w:noProof/>
        </w:rPr>
        <w:fldChar w:fldCharType="end"/>
      </w:r>
    </w:p>
    <w:p w14:paraId="33C9511C" w14:textId="2E72B137" w:rsidR="00B1589F" w:rsidRDefault="00B1589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_Toc115078972 \h </w:instrText>
      </w:r>
      <w:r>
        <w:rPr>
          <w:noProof/>
        </w:rPr>
      </w:r>
      <w:r>
        <w:rPr>
          <w:noProof/>
        </w:rPr>
        <w:fldChar w:fldCharType="separate"/>
      </w:r>
      <w:r>
        <w:rPr>
          <w:noProof/>
        </w:rPr>
        <w:t>54</w:t>
      </w:r>
      <w:r>
        <w:rPr>
          <w:noProof/>
        </w:rPr>
        <w:fldChar w:fldCharType="end"/>
      </w:r>
    </w:p>
    <w:p w14:paraId="4D397663" w14:textId="1C2DF16D" w:rsidR="00B1589F" w:rsidRDefault="00B1589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_Toc115078973 \h </w:instrText>
      </w:r>
      <w:r>
        <w:rPr>
          <w:noProof/>
        </w:rPr>
      </w:r>
      <w:r>
        <w:rPr>
          <w:noProof/>
        </w:rPr>
        <w:fldChar w:fldCharType="separate"/>
      </w:r>
      <w:r>
        <w:rPr>
          <w:noProof/>
        </w:rPr>
        <w:t>54</w:t>
      </w:r>
      <w:r>
        <w:rPr>
          <w:noProof/>
        </w:rPr>
        <w:fldChar w:fldCharType="end"/>
      </w:r>
    </w:p>
    <w:p w14:paraId="307F9E4A" w14:textId="4F2ADBF1" w:rsidR="00B1589F" w:rsidRDefault="00B1589F">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_Toc115078974 \h </w:instrText>
      </w:r>
      <w:r>
        <w:rPr>
          <w:noProof/>
        </w:rPr>
      </w:r>
      <w:r>
        <w:rPr>
          <w:noProof/>
        </w:rPr>
        <w:fldChar w:fldCharType="separate"/>
      </w:r>
      <w:r>
        <w:rPr>
          <w:noProof/>
        </w:rPr>
        <w:t>55</w:t>
      </w:r>
      <w:r>
        <w:rPr>
          <w:noProof/>
        </w:rPr>
        <w:fldChar w:fldCharType="end"/>
      </w:r>
    </w:p>
    <w:p w14:paraId="2AE84D0F" w14:textId="2C9A780B" w:rsidR="00B1589F" w:rsidRDefault="00B1589F">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_Toc115078975 \h </w:instrText>
      </w:r>
      <w:r>
        <w:rPr>
          <w:noProof/>
        </w:rPr>
      </w:r>
      <w:r>
        <w:rPr>
          <w:noProof/>
        </w:rPr>
        <w:fldChar w:fldCharType="separate"/>
      </w:r>
      <w:r>
        <w:rPr>
          <w:noProof/>
        </w:rPr>
        <w:t>57</w:t>
      </w:r>
      <w:r>
        <w:rPr>
          <w:noProof/>
        </w:rPr>
        <w:fldChar w:fldCharType="end"/>
      </w:r>
    </w:p>
    <w:p w14:paraId="2CE0F990" w14:textId="66353402" w:rsidR="00B1589F" w:rsidRDefault="00B1589F">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_Toc115078976 \h </w:instrText>
      </w:r>
      <w:r>
        <w:rPr>
          <w:noProof/>
        </w:rPr>
      </w:r>
      <w:r>
        <w:rPr>
          <w:noProof/>
        </w:rPr>
        <w:fldChar w:fldCharType="separate"/>
      </w:r>
      <w:r>
        <w:rPr>
          <w:noProof/>
        </w:rPr>
        <w:t>58</w:t>
      </w:r>
      <w:r>
        <w:rPr>
          <w:noProof/>
        </w:rPr>
        <w:fldChar w:fldCharType="end"/>
      </w:r>
    </w:p>
    <w:p w14:paraId="4DD2DD3B" w14:textId="4111A350" w:rsidR="00B1589F" w:rsidRDefault="00B1589F">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_Toc115078977 \h </w:instrText>
      </w:r>
      <w:r>
        <w:rPr>
          <w:noProof/>
        </w:rPr>
      </w:r>
      <w:r>
        <w:rPr>
          <w:noProof/>
        </w:rPr>
        <w:fldChar w:fldCharType="separate"/>
      </w:r>
      <w:r>
        <w:rPr>
          <w:noProof/>
        </w:rPr>
        <w:t>59</w:t>
      </w:r>
      <w:r>
        <w:rPr>
          <w:noProof/>
        </w:rPr>
        <w:fldChar w:fldCharType="end"/>
      </w:r>
    </w:p>
    <w:p w14:paraId="2D7E0B0F" w14:textId="7EE04116" w:rsidR="00B1589F" w:rsidRDefault="00B1589F">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_Toc115078978 \h </w:instrText>
      </w:r>
      <w:r>
        <w:rPr>
          <w:noProof/>
        </w:rPr>
      </w:r>
      <w:r>
        <w:rPr>
          <w:noProof/>
        </w:rPr>
        <w:fldChar w:fldCharType="separate"/>
      </w:r>
      <w:r>
        <w:rPr>
          <w:noProof/>
        </w:rPr>
        <w:t>59</w:t>
      </w:r>
      <w:r>
        <w:rPr>
          <w:noProof/>
        </w:rPr>
        <w:fldChar w:fldCharType="end"/>
      </w:r>
    </w:p>
    <w:p w14:paraId="577B0422" w14:textId="6CFA6C1B" w:rsidR="00B1589F" w:rsidRDefault="00B1589F">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_Toc115078979 \h </w:instrText>
      </w:r>
      <w:r>
        <w:rPr>
          <w:noProof/>
        </w:rPr>
      </w:r>
      <w:r>
        <w:rPr>
          <w:noProof/>
        </w:rPr>
        <w:fldChar w:fldCharType="separate"/>
      </w:r>
      <w:r>
        <w:rPr>
          <w:noProof/>
        </w:rPr>
        <w:t>59</w:t>
      </w:r>
      <w:r>
        <w:rPr>
          <w:noProof/>
        </w:rPr>
        <w:fldChar w:fldCharType="end"/>
      </w:r>
    </w:p>
    <w:p w14:paraId="255A6358" w14:textId="33D4D2A4" w:rsidR="00B1589F" w:rsidRDefault="00B1589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_Toc115078980 \h </w:instrText>
      </w:r>
      <w:r>
        <w:rPr>
          <w:noProof/>
        </w:rPr>
      </w:r>
      <w:r>
        <w:rPr>
          <w:noProof/>
        </w:rPr>
        <w:fldChar w:fldCharType="separate"/>
      </w:r>
      <w:r>
        <w:rPr>
          <w:noProof/>
        </w:rPr>
        <w:t>59</w:t>
      </w:r>
      <w:r>
        <w:rPr>
          <w:noProof/>
        </w:rPr>
        <w:fldChar w:fldCharType="end"/>
      </w:r>
    </w:p>
    <w:p w14:paraId="17A1FC64" w14:textId="3FA56502" w:rsidR="00B1589F" w:rsidRDefault="00B1589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_Toc115078981 \h </w:instrText>
      </w:r>
      <w:r>
        <w:rPr>
          <w:noProof/>
        </w:rPr>
      </w:r>
      <w:r>
        <w:rPr>
          <w:noProof/>
        </w:rPr>
        <w:fldChar w:fldCharType="separate"/>
      </w:r>
      <w:r>
        <w:rPr>
          <w:noProof/>
        </w:rPr>
        <w:t>59</w:t>
      </w:r>
      <w:r>
        <w:rPr>
          <w:noProof/>
        </w:rPr>
        <w:fldChar w:fldCharType="end"/>
      </w:r>
    </w:p>
    <w:p w14:paraId="3C5C3E80" w14:textId="4320B44D" w:rsidR="00B1589F" w:rsidRDefault="00B1589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_Toc115078982 \h </w:instrText>
      </w:r>
      <w:r>
        <w:rPr>
          <w:noProof/>
        </w:rPr>
      </w:r>
      <w:r>
        <w:rPr>
          <w:noProof/>
        </w:rPr>
        <w:fldChar w:fldCharType="separate"/>
      </w:r>
      <w:r>
        <w:rPr>
          <w:noProof/>
        </w:rPr>
        <w:t>60</w:t>
      </w:r>
      <w:r>
        <w:rPr>
          <w:noProof/>
        </w:rPr>
        <w:fldChar w:fldCharType="end"/>
      </w:r>
    </w:p>
    <w:p w14:paraId="39D69ADA" w14:textId="71622209" w:rsidR="00B1589F" w:rsidRDefault="00B1589F">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_Toc115078983 \h </w:instrText>
      </w:r>
      <w:r>
        <w:rPr>
          <w:noProof/>
        </w:rPr>
      </w:r>
      <w:r>
        <w:rPr>
          <w:noProof/>
        </w:rPr>
        <w:fldChar w:fldCharType="separate"/>
      </w:r>
      <w:r>
        <w:rPr>
          <w:noProof/>
        </w:rPr>
        <w:t>61</w:t>
      </w:r>
      <w:r>
        <w:rPr>
          <w:noProof/>
        </w:rPr>
        <w:fldChar w:fldCharType="end"/>
      </w:r>
    </w:p>
    <w:p w14:paraId="78FF7BAD" w14:textId="33F48CCA" w:rsidR="00B1589F" w:rsidRDefault="00B1589F">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_Toc115078984 \h </w:instrText>
      </w:r>
      <w:r>
        <w:rPr>
          <w:noProof/>
        </w:rPr>
      </w:r>
      <w:r>
        <w:rPr>
          <w:noProof/>
        </w:rPr>
        <w:fldChar w:fldCharType="separate"/>
      </w:r>
      <w:r>
        <w:rPr>
          <w:noProof/>
        </w:rPr>
        <w:t>63</w:t>
      </w:r>
      <w:r>
        <w:rPr>
          <w:noProof/>
        </w:rPr>
        <w:fldChar w:fldCharType="end"/>
      </w:r>
    </w:p>
    <w:p w14:paraId="7C389DEB" w14:textId="4E79127A" w:rsidR="00B1589F" w:rsidRDefault="00B1589F">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_Toc115078985 \h </w:instrText>
      </w:r>
      <w:r>
        <w:rPr>
          <w:noProof/>
        </w:rPr>
      </w:r>
      <w:r>
        <w:rPr>
          <w:noProof/>
        </w:rPr>
        <w:fldChar w:fldCharType="separate"/>
      </w:r>
      <w:r>
        <w:rPr>
          <w:noProof/>
        </w:rPr>
        <w:t>63</w:t>
      </w:r>
      <w:r>
        <w:rPr>
          <w:noProof/>
        </w:rPr>
        <w:fldChar w:fldCharType="end"/>
      </w:r>
    </w:p>
    <w:p w14:paraId="230F4D2A" w14:textId="3A540D3B" w:rsidR="00B1589F" w:rsidRDefault="00B1589F">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_Toc115078986 \h </w:instrText>
      </w:r>
      <w:r>
        <w:rPr>
          <w:noProof/>
        </w:rPr>
      </w:r>
      <w:r>
        <w:rPr>
          <w:noProof/>
        </w:rPr>
        <w:fldChar w:fldCharType="separate"/>
      </w:r>
      <w:r>
        <w:rPr>
          <w:noProof/>
        </w:rPr>
        <w:t>63</w:t>
      </w:r>
      <w:r>
        <w:rPr>
          <w:noProof/>
        </w:rPr>
        <w:fldChar w:fldCharType="end"/>
      </w:r>
    </w:p>
    <w:p w14:paraId="1D10036D" w14:textId="74F232B9" w:rsidR="00B1589F" w:rsidRDefault="00B1589F">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_Toc115078987 \h </w:instrText>
      </w:r>
      <w:r>
        <w:rPr>
          <w:noProof/>
        </w:rPr>
      </w:r>
      <w:r>
        <w:rPr>
          <w:noProof/>
        </w:rPr>
        <w:fldChar w:fldCharType="separate"/>
      </w:r>
      <w:r>
        <w:rPr>
          <w:noProof/>
        </w:rPr>
        <w:t>63</w:t>
      </w:r>
      <w:r>
        <w:rPr>
          <w:noProof/>
        </w:rPr>
        <w:fldChar w:fldCharType="end"/>
      </w:r>
    </w:p>
    <w:p w14:paraId="0A6024CC" w14:textId="6BC63715" w:rsidR="00B1589F" w:rsidRDefault="00B1589F">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_Toc115078988 \h </w:instrText>
      </w:r>
      <w:r>
        <w:rPr>
          <w:noProof/>
        </w:rPr>
      </w:r>
      <w:r>
        <w:rPr>
          <w:noProof/>
        </w:rPr>
        <w:fldChar w:fldCharType="separate"/>
      </w:r>
      <w:r>
        <w:rPr>
          <w:noProof/>
        </w:rPr>
        <w:t>64</w:t>
      </w:r>
      <w:r>
        <w:rPr>
          <w:noProof/>
        </w:rPr>
        <w:fldChar w:fldCharType="end"/>
      </w:r>
    </w:p>
    <w:p w14:paraId="2570626E" w14:textId="54CDBF7A" w:rsidR="00B1589F" w:rsidRDefault="00B1589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_Toc115078989 \h </w:instrText>
      </w:r>
      <w:r>
        <w:rPr>
          <w:noProof/>
        </w:rPr>
      </w:r>
      <w:r>
        <w:rPr>
          <w:noProof/>
        </w:rPr>
        <w:fldChar w:fldCharType="separate"/>
      </w:r>
      <w:r>
        <w:rPr>
          <w:noProof/>
        </w:rPr>
        <w:t>64</w:t>
      </w:r>
      <w:r>
        <w:rPr>
          <w:noProof/>
        </w:rPr>
        <w:fldChar w:fldCharType="end"/>
      </w:r>
    </w:p>
    <w:p w14:paraId="637CD1E7" w14:textId="1930868D" w:rsidR="00B1589F" w:rsidRDefault="00B1589F">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_Toc115078990 \h </w:instrText>
      </w:r>
      <w:r>
        <w:rPr>
          <w:noProof/>
        </w:rPr>
      </w:r>
      <w:r>
        <w:rPr>
          <w:noProof/>
        </w:rPr>
        <w:fldChar w:fldCharType="separate"/>
      </w:r>
      <w:r>
        <w:rPr>
          <w:noProof/>
        </w:rPr>
        <w:t>64</w:t>
      </w:r>
      <w:r>
        <w:rPr>
          <w:noProof/>
        </w:rPr>
        <w:fldChar w:fldCharType="end"/>
      </w:r>
    </w:p>
    <w:p w14:paraId="468D70BF" w14:textId="1AD5A2CA" w:rsidR="00B1589F" w:rsidRDefault="00B1589F">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_Toc115078991 \h </w:instrText>
      </w:r>
      <w:r>
        <w:rPr>
          <w:noProof/>
        </w:rPr>
      </w:r>
      <w:r>
        <w:rPr>
          <w:noProof/>
        </w:rPr>
        <w:fldChar w:fldCharType="separate"/>
      </w:r>
      <w:r>
        <w:rPr>
          <w:noProof/>
        </w:rPr>
        <w:t>64</w:t>
      </w:r>
      <w:r>
        <w:rPr>
          <w:noProof/>
        </w:rPr>
        <w:fldChar w:fldCharType="end"/>
      </w:r>
    </w:p>
    <w:p w14:paraId="3B2B2375" w14:textId="6C113BE2" w:rsidR="00B1589F" w:rsidRDefault="00B1589F">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_Toc115078992 \h </w:instrText>
      </w:r>
      <w:r>
        <w:rPr>
          <w:noProof/>
        </w:rPr>
      </w:r>
      <w:r>
        <w:rPr>
          <w:noProof/>
        </w:rPr>
        <w:fldChar w:fldCharType="separate"/>
      </w:r>
      <w:r>
        <w:rPr>
          <w:noProof/>
        </w:rPr>
        <w:t>66</w:t>
      </w:r>
      <w:r>
        <w:rPr>
          <w:noProof/>
        </w:rPr>
        <w:fldChar w:fldCharType="end"/>
      </w:r>
    </w:p>
    <w:p w14:paraId="00FC11B4" w14:textId="02BDC559" w:rsidR="00B1589F" w:rsidRDefault="00B1589F">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_Toc115078993 \h </w:instrText>
      </w:r>
      <w:r>
        <w:rPr>
          <w:noProof/>
        </w:rPr>
      </w:r>
      <w:r>
        <w:rPr>
          <w:noProof/>
        </w:rPr>
        <w:fldChar w:fldCharType="separate"/>
      </w:r>
      <w:r>
        <w:rPr>
          <w:noProof/>
        </w:rPr>
        <w:t>68</w:t>
      </w:r>
      <w:r>
        <w:rPr>
          <w:noProof/>
        </w:rPr>
        <w:fldChar w:fldCharType="end"/>
      </w:r>
    </w:p>
    <w:p w14:paraId="613FE3D5" w14:textId="3625EF9C" w:rsidR="00B1589F" w:rsidRDefault="00B1589F">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_Toc115078994 \h </w:instrText>
      </w:r>
      <w:r>
        <w:rPr>
          <w:noProof/>
        </w:rPr>
      </w:r>
      <w:r>
        <w:rPr>
          <w:noProof/>
        </w:rPr>
        <w:fldChar w:fldCharType="separate"/>
      </w:r>
      <w:r>
        <w:rPr>
          <w:noProof/>
        </w:rPr>
        <w:t>68</w:t>
      </w:r>
      <w:r>
        <w:rPr>
          <w:noProof/>
        </w:rPr>
        <w:fldChar w:fldCharType="end"/>
      </w:r>
    </w:p>
    <w:p w14:paraId="6B143A1E" w14:textId="0CA552EF" w:rsidR="00B1589F" w:rsidRDefault="00B1589F">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_Toc115078995 \h </w:instrText>
      </w:r>
      <w:r>
        <w:rPr>
          <w:noProof/>
        </w:rPr>
      </w:r>
      <w:r>
        <w:rPr>
          <w:noProof/>
        </w:rPr>
        <w:fldChar w:fldCharType="separate"/>
      </w:r>
      <w:r>
        <w:rPr>
          <w:noProof/>
        </w:rPr>
        <w:t>69</w:t>
      </w:r>
      <w:r>
        <w:rPr>
          <w:noProof/>
        </w:rPr>
        <w:fldChar w:fldCharType="end"/>
      </w:r>
    </w:p>
    <w:p w14:paraId="0206911B" w14:textId="4B67CB50" w:rsidR="00B1589F" w:rsidRDefault="00B1589F">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_Toc115078996 \h </w:instrText>
      </w:r>
      <w:r>
        <w:rPr>
          <w:noProof/>
        </w:rPr>
      </w:r>
      <w:r>
        <w:rPr>
          <w:noProof/>
        </w:rPr>
        <w:fldChar w:fldCharType="separate"/>
      </w:r>
      <w:r>
        <w:rPr>
          <w:noProof/>
        </w:rPr>
        <w:t>69</w:t>
      </w:r>
      <w:r>
        <w:rPr>
          <w:noProof/>
        </w:rPr>
        <w:fldChar w:fldCharType="end"/>
      </w:r>
    </w:p>
    <w:p w14:paraId="50F96431" w14:textId="352CEC09" w:rsidR="00B1589F" w:rsidRDefault="00B1589F">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_Toc115078997 \h </w:instrText>
      </w:r>
      <w:r>
        <w:rPr>
          <w:noProof/>
        </w:rPr>
      </w:r>
      <w:r>
        <w:rPr>
          <w:noProof/>
        </w:rPr>
        <w:fldChar w:fldCharType="separate"/>
      </w:r>
      <w:r>
        <w:rPr>
          <w:noProof/>
        </w:rPr>
        <w:t>70</w:t>
      </w:r>
      <w:r>
        <w:rPr>
          <w:noProof/>
        </w:rPr>
        <w:fldChar w:fldCharType="end"/>
      </w:r>
    </w:p>
    <w:p w14:paraId="0A858C2A" w14:textId="61F411CB" w:rsidR="00B1589F" w:rsidRDefault="00B1589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_Toc115078998 \h </w:instrText>
      </w:r>
      <w:r>
        <w:rPr>
          <w:noProof/>
        </w:rPr>
      </w:r>
      <w:r>
        <w:rPr>
          <w:noProof/>
        </w:rPr>
        <w:fldChar w:fldCharType="separate"/>
      </w:r>
      <w:r>
        <w:rPr>
          <w:noProof/>
        </w:rPr>
        <w:t>70</w:t>
      </w:r>
      <w:r>
        <w:rPr>
          <w:noProof/>
        </w:rPr>
        <w:fldChar w:fldCharType="end"/>
      </w:r>
    </w:p>
    <w:p w14:paraId="405EE200" w14:textId="4ED3795E" w:rsidR="00B1589F" w:rsidRDefault="00B1589F">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_Toc115078999 \h </w:instrText>
      </w:r>
      <w:r>
        <w:rPr>
          <w:noProof/>
        </w:rPr>
      </w:r>
      <w:r>
        <w:rPr>
          <w:noProof/>
        </w:rPr>
        <w:fldChar w:fldCharType="separate"/>
      </w:r>
      <w:r>
        <w:rPr>
          <w:noProof/>
        </w:rPr>
        <w:t>70</w:t>
      </w:r>
      <w:r>
        <w:rPr>
          <w:noProof/>
        </w:rPr>
        <w:fldChar w:fldCharType="end"/>
      </w:r>
    </w:p>
    <w:p w14:paraId="1311036D" w14:textId="731FC483" w:rsidR="00B1589F" w:rsidRDefault="00B1589F">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_Toc115079000 \h </w:instrText>
      </w:r>
      <w:r>
        <w:rPr>
          <w:noProof/>
        </w:rPr>
      </w:r>
      <w:r>
        <w:rPr>
          <w:noProof/>
        </w:rPr>
        <w:fldChar w:fldCharType="separate"/>
      </w:r>
      <w:r>
        <w:rPr>
          <w:noProof/>
        </w:rPr>
        <w:t>70</w:t>
      </w:r>
      <w:r>
        <w:rPr>
          <w:noProof/>
        </w:rPr>
        <w:fldChar w:fldCharType="end"/>
      </w:r>
    </w:p>
    <w:p w14:paraId="0EBD35E2" w14:textId="6EB4E700" w:rsidR="00B1589F" w:rsidRDefault="00B1589F">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_Toc115079001 \h </w:instrText>
      </w:r>
      <w:r>
        <w:rPr>
          <w:noProof/>
        </w:rPr>
      </w:r>
      <w:r>
        <w:rPr>
          <w:noProof/>
        </w:rPr>
        <w:fldChar w:fldCharType="separate"/>
      </w:r>
      <w:r>
        <w:rPr>
          <w:noProof/>
        </w:rPr>
        <w:t>72</w:t>
      </w:r>
      <w:r>
        <w:rPr>
          <w:noProof/>
        </w:rPr>
        <w:fldChar w:fldCharType="end"/>
      </w:r>
    </w:p>
    <w:p w14:paraId="0BC8C4F2" w14:textId="660721E6" w:rsidR="00B1589F" w:rsidRDefault="00B1589F">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_Toc115079002 \h </w:instrText>
      </w:r>
      <w:r>
        <w:rPr>
          <w:noProof/>
        </w:rPr>
      </w:r>
      <w:r>
        <w:rPr>
          <w:noProof/>
        </w:rPr>
        <w:fldChar w:fldCharType="separate"/>
      </w:r>
      <w:r>
        <w:rPr>
          <w:noProof/>
        </w:rPr>
        <w:t>73</w:t>
      </w:r>
      <w:r>
        <w:rPr>
          <w:noProof/>
        </w:rPr>
        <w:fldChar w:fldCharType="end"/>
      </w:r>
    </w:p>
    <w:p w14:paraId="303820FA" w14:textId="39DFF0E1" w:rsidR="00B1589F" w:rsidRDefault="00B1589F">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_Toc115079003 \h </w:instrText>
      </w:r>
      <w:r>
        <w:rPr>
          <w:noProof/>
        </w:rPr>
      </w:r>
      <w:r>
        <w:rPr>
          <w:noProof/>
        </w:rPr>
        <w:fldChar w:fldCharType="separate"/>
      </w:r>
      <w:r>
        <w:rPr>
          <w:noProof/>
        </w:rPr>
        <w:t>73</w:t>
      </w:r>
      <w:r>
        <w:rPr>
          <w:noProof/>
        </w:rPr>
        <w:fldChar w:fldCharType="end"/>
      </w:r>
    </w:p>
    <w:p w14:paraId="7455DEF9" w14:textId="3DD8ED79" w:rsidR="00B1589F" w:rsidRDefault="00B1589F">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_Toc115079004 \h </w:instrText>
      </w:r>
      <w:r>
        <w:rPr>
          <w:noProof/>
        </w:rPr>
      </w:r>
      <w:r>
        <w:rPr>
          <w:noProof/>
        </w:rPr>
        <w:fldChar w:fldCharType="separate"/>
      </w:r>
      <w:r>
        <w:rPr>
          <w:noProof/>
        </w:rPr>
        <w:t>74</w:t>
      </w:r>
      <w:r>
        <w:rPr>
          <w:noProof/>
        </w:rPr>
        <w:fldChar w:fldCharType="end"/>
      </w:r>
    </w:p>
    <w:p w14:paraId="1D57F397" w14:textId="799734F1" w:rsidR="00B1589F" w:rsidRDefault="00B1589F">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_Toc115079005 \h </w:instrText>
      </w:r>
      <w:r>
        <w:rPr>
          <w:noProof/>
        </w:rPr>
      </w:r>
      <w:r>
        <w:rPr>
          <w:noProof/>
        </w:rPr>
        <w:fldChar w:fldCharType="separate"/>
      </w:r>
      <w:r>
        <w:rPr>
          <w:noProof/>
        </w:rPr>
        <w:t>74</w:t>
      </w:r>
      <w:r>
        <w:rPr>
          <w:noProof/>
        </w:rPr>
        <w:fldChar w:fldCharType="end"/>
      </w:r>
    </w:p>
    <w:p w14:paraId="5228A885" w14:textId="1DAE34A3" w:rsidR="00B1589F" w:rsidRDefault="00B1589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_Toc115079006 \h </w:instrText>
      </w:r>
      <w:r>
        <w:rPr>
          <w:noProof/>
        </w:rPr>
      </w:r>
      <w:r>
        <w:rPr>
          <w:noProof/>
        </w:rPr>
        <w:fldChar w:fldCharType="separate"/>
      </w:r>
      <w:r>
        <w:rPr>
          <w:noProof/>
        </w:rPr>
        <w:t>74</w:t>
      </w:r>
      <w:r>
        <w:rPr>
          <w:noProof/>
        </w:rPr>
        <w:fldChar w:fldCharType="end"/>
      </w:r>
    </w:p>
    <w:p w14:paraId="7CD5C6C9" w14:textId="08C14842" w:rsidR="00B1589F" w:rsidRDefault="00B1589F">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_Toc115079007 \h </w:instrText>
      </w:r>
      <w:r>
        <w:rPr>
          <w:noProof/>
        </w:rPr>
      </w:r>
      <w:r>
        <w:rPr>
          <w:noProof/>
        </w:rPr>
        <w:fldChar w:fldCharType="separate"/>
      </w:r>
      <w:r>
        <w:rPr>
          <w:noProof/>
        </w:rPr>
        <w:t>74</w:t>
      </w:r>
      <w:r>
        <w:rPr>
          <w:noProof/>
        </w:rPr>
        <w:fldChar w:fldCharType="end"/>
      </w:r>
    </w:p>
    <w:p w14:paraId="3038105F" w14:textId="41154303" w:rsidR="00B1589F" w:rsidRDefault="00B1589F">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_Toc115079008 \h </w:instrText>
      </w:r>
      <w:r>
        <w:rPr>
          <w:noProof/>
        </w:rPr>
      </w:r>
      <w:r>
        <w:rPr>
          <w:noProof/>
        </w:rPr>
        <w:fldChar w:fldCharType="separate"/>
      </w:r>
      <w:r>
        <w:rPr>
          <w:noProof/>
        </w:rPr>
        <w:t>74</w:t>
      </w:r>
      <w:r>
        <w:rPr>
          <w:noProof/>
        </w:rPr>
        <w:fldChar w:fldCharType="end"/>
      </w:r>
    </w:p>
    <w:p w14:paraId="71D8D005" w14:textId="4BFC1374" w:rsidR="00B1589F" w:rsidRDefault="00B1589F">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_Toc115079009 \h </w:instrText>
      </w:r>
      <w:r>
        <w:rPr>
          <w:noProof/>
        </w:rPr>
      </w:r>
      <w:r>
        <w:rPr>
          <w:noProof/>
        </w:rPr>
        <w:fldChar w:fldCharType="separate"/>
      </w:r>
      <w:r>
        <w:rPr>
          <w:noProof/>
        </w:rPr>
        <w:t>76</w:t>
      </w:r>
      <w:r>
        <w:rPr>
          <w:noProof/>
        </w:rPr>
        <w:fldChar w:fldCharType="end"/>
      </w:r>
    </w:p>
    <w:p w14:paraId="25B142E8" w14:textId="12882B6A" w:rsidR="00B1589F" w:rsidRDefault="00B1589F">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_Toc115079010 \h </w:instrText>
      </w:r>
      <w:r>
        <w:rPr>
          <w:noProof/>
        </w:rPr>
      </w:r>
      <w:r>
        <w:rPr>
          <w:noProof/>
        </w:rPr>
        <w:fldChar w:fldCharType="separate"/>
      </w:r>
      <w:r>
        <w:rPr>
          <w:noProof/>
        </w:rPr>
        <w:t>77</w:t>
      </w:r>
      <w:r>
        <w:rPr>
          <w:noProof/>
        </w:rPr>
        <w:fldChar w:fldCharType="end"/>
      </w:r>
    </w:p>
    <w:p w14:paraId="1C60981F" w14:textId="0883E00C" w:rsidR="00B1589F" w:rsidRDefault="00B1589F">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_Toc115079011 \h </w:instrText>
      </w:r>
      <w:r>
        <w:rPr>
          <w:noProof/>
        </w:rPr>
      </w:r>
      <w:r>
        <w:rPr>
          <w:noProof/>
        </w:rPr>
        <w:fldChar w:fldCharType="separate"/>
      </w:r>
      <w:r>
        <w:rPr>
          <w:noProof/>
        </w:rPr>
        <w:t>77</w:t>
      </w:r>
      <w:r>
        <w:rPr>
          <w:noProof/>
        </w:rPr>
        <w:fldChar w:fldCharType="end"/>
      </w:r>
    </w:p>
    <w:p w14:paraId="40B8AEEF" w14:textId="3AEC3754" w:rsidR="00B1589F" w:rsidRDefault="00B1589F">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_Toc115079012 \h </w:instrText>
      </w:r>
      <w:r>
        <w:rPr>
          <w:noProof/>
        </w:rPr>
      </w:r>
      <w:r>
        <w:rPr>
          <w:noProof/>
        </w:rPr>
        <w:fldChar w:fldCharType="separate"/>
      </w:r>
      <w:r>
        <w:rPr>
          <w:noProof/>
        </w:rPr>
        <w:t>78</w:t>
      </w:r>
      <w:r>
        <w:rPr>
          <w:noProof/>
        </w:rPr>
        <w:fldChar w:fldCharType="end"/>
      </w:r>
    </w:p>
    <w:p w14:paraId="081BE038" w14:textId="35B31C76" w:rsidR="00B1589F" w:rsidRDefault="00B1589F">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_Toc115079013 \h </w:instrText>
      </w:r>
      <w:r>
        <w:rPr>
          <w:noProof/>
        </w:rPr>
      </w:r>
      <w:r>
        <w:rPr>
          <w:noProof/>
        </w:rPr>
        <w:fldChar w:fldCharType="separate"/>
      </w:r>
      <w:r>
        <w:rPr>
          <w:noProof/>
        </w:rPr>
        <w:t>78</w:t>
      </w:r>
      <w:r>
        <w:rPr>
          <w:noProof/>
        </w:rPr>
        <w:fldChar w:fldCharType="end"/>
      </w:r>
    </w:p>
    <w:p w14:paraId="30756C35" w14:textId="77B029A2" w:rsidR="00B1589F" w:rsidRDefault="00B1589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_Toc115079014 \h </w:instrText>
      </w:r>
      <w:r>
        <w:rPr>
          <w:noProof/>
        </w:rPr>
      </w:r>
      <w:r>
        <w:rPr>
          <w:noProof/>
        </w:rPr>
        <w:fldChar w:fldCharType="separate"/>
      </w:r>
      <w:r>
        <w:rPr>
          <w:noProof/>
        </w:rPr>
        <w:t>78</w:t>
      </w:r>
      <w:r>
        <w:rPr>
          <w:noProof/>
        </w:rPr>
        <w:fldChar w:fldCharType="end"/>
      </w:r>
    </w:p>
    <w:p w14:paraId="23C4F902" w14:textId="17372CD7" w:rsidR="00B1589F" w:rsidRDefault="00B1589F">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_Toc115079015 \h </w:instrText>
      </w:r>
      <w:r>
        <w:rPr>
          <w:noProof/>
        </w:rPr>
      </w:r>
      <w:r>
        <w:rPr>
          <w:noProof/>
        </w:rPr>
        <w:fldChar w:fldCharType="separate"/>
      </w:r>
      <w:r>
        <w:rPr>
          <w:noProof/>
        </w:rPr>
        <w:t>78</w:t>
      </w:r>
      <w:r>
        <w:rPr>
          <w:noProof/>
        </w:rPr>
        <w:fldChar w:fldCharType="end"/>
      </w:r>
    </w:p>
    <w:p w14:paraId="56918DB4" w14:textId="2C011507" w:rsidR="00B1589F" w:rsidRDefault="00B1589F">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_Toc115079016 \h </w:instrText>
      </w:r>
      <w:r>
        <w:rPr>
          <w:noProof/>
        </w:rPr>
      </w:r>
      <w:r>
        <w:rPr>
          <w:noProof/>
        </w:rPr>
        <w:fldChar w:fldCharType="separate"/>
      </w:r>
      <w:r>
        <w:rPr>
          <w:noProof/>
        </w:rPr>
        <w:t>78</w:t>
      </w:r>
      <w:r>
        <w:rPr>
          <w:noProof/>
        </w:rPr>
        <w:fldChar w:fldCharType="end"/>
      </w:r>
    </w:p>
    <w:p w14:paraId="28F61346" w14:textId="67276F6D" w:rsidR="00B1589F" w:rsidRDefault="00B1589F">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_Toc115079017 \h </w:instrText>
      </w:r>
      <w:r>
        <w:rPr>
          <w:noProof/>
        </w:rPr>
      </w:r>
      <w:r>
        <w:rPr>
          <w:noProof/>
        </w:rPr>
        <w:fldChar w:fldCharType="separate"/>
      </w:r>
      <w:r>
        <w:rPr>
          <w:noProof/>
        </w:rPr>
        <w:t>80</w:t>
      </w:r>
      <w:r>
        <w:rPr>
          <w:noProof/>
        </w:rPr>
        <w:fldChar w:fldCharType="end"/>
      </w:r>
    </w:p>
    <w:p w14:paraId="034E38F4" w14:textId="387D0ACB" w:rsidR="00B1589F" w:rsidRDefault="00B1589F">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_Toc115079018 \h </w:instrText>
      </w:r>
      <w:r>
        <w:rPr>
          <w:noProof/>
        </w:rPr>
      </w:r>
      <w:r>
        <w:rPr>
          <w:noProof/>
        </w:rPr>
        <w:fldChar w:fldCharType="separate"/>
      </w:r>
      <w:r>
        <w:rPr>
          <w:noProof/>
        </w:rPr>
        <w:t>81</w:t>
      </w:r>
      <w:r>
        <w:rPr>
          <w:noProof/>
        </w:rPr>
        <w:fldChar w:fldCharType="end"/>
      </w:r>
    </w:p>
    <w:p w14:paraId="6AEB97EB" w14:textId="5E949E73" w:rsidR="00B1589F" w:rsidRDefault="00B1589F">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_Toc115079019 \h </w:instrText>
      </w:r>
      <w:r>
        <w:rPr>
          <w:noProof/>
        </w:rPr>
      </w:r>
      <w:r>
        <w:rPr>
          <w:noProof/>
        </w:rPr>
        <w:fldChar w:fldCharType="separate"/>
      </w:r>
      <w:r>
        <w:rPr>
          <w:noProof/>
        </w:rPr>
        <w:t>81</w:t>
      </w:r>
      <w:r>
        <w:rPr>
          <w:noProof/>
        </w:rPr>
        <w:fldChar w:fldCharType="end"/>
      </w:r>
    </w:p>
    <w:p w14:paraId="6B3003D0" w14:textId="4B55D6DE" w:rsidR="00B1589F" w:rsidRDefault="00B1589F">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_Toc115079020 \h </w:instrText>
      </w:r>
      <w:r>
        <w:rPr>
          <w:noProof/>
        </w:rPr>
      </w:r>
      <w:r>
        <w:rPr>
          <w:noProof/>
        </w:rPr>
        <w:fldChar w:fldCharType="separate"/>
      </w:r>
      <w:r>
        <w:rPr>
          <w:noProof/>
        </w:rPr>
        <w:t>82</w:t>
      </w:r>
      <w:r>
        <w:rPr>
          <w:noProof/>
        </w:rPr>
        <w:fldChar w:fldCharType="end"/>
      </w:r>
    </w:p>
    <w:p w14:paraId="2C0F33A1" w14:textId="5D8CBFA8" w:rsidR="00B1589F" w:rsidRDefault="00B1589F">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_Toc115079021 \h </w:instrText>
      </w:r>
      <w:r>
        <w:rPr>
          <w:noProof/>
        </w:rPr>
      </w:r>
      <w:r>
        <w:rPr>
          <w:noProof/>
        </w:rPr>
        <w:fldChar w:fldCharType="separate"/>
      </w:r>
      <w:r>
        <w:rPr>
          <w:noProof/>
        </w:rPr>
        <w:t>82</w:t>
      </w:r>
      <w:r>
        <w:rPr>
          <w:noProof/>
        </w:rPr>
        <w:fldChar w:fldCharType="end"/>
      </w:r>
    </w:p>
    <w:p w14:paraId="5E3C8512" w14:textId="681E6D80" w:rsidR="00B1589F" w:rsidRDefault="00B1589F">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_Toc115079022 \h </w:instrText>
      </w:r>
      <w:r>
        <w:rPr>
          <w:noProof/>
        </w:rPr>
      </w:r>
      <w:r>
        <w:rPr>
          <w:noProof/>
        </w:rPr>
        <w:fldChar w:fldCharType="separate"/>
      </w:r>
      <w:r>
        <w:rPr>
          <w:noProof/>
        </w:rPr>
        <w:t>82</w:t>
      </w:r>
      <w:r>
        <w:rPr>
          <w:noProof/>
        </w:rPr>
        <w:fldChar w:fldCharType="end"/>
      </w:r>
    </w:p>
    <w:p w14:paraId="52C9FEB8" w14:textId="15377099" w:rsidR="00B1589F" w:rsidRDefault="00B1589F">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_Toc115079023 \h </w:instrText>
      </w:r>
      <w:r>
        <w:rPr>
          <w:noProof/>
        </w:rPr>
      </w:r>
      <w:r>
        <w:rPr>
          <w:noProof/>
        </w:rPr>
        <w:fldChar w:fldCharType="separate"/>
      </w:r>
      <w:r>
        <w:rPr>
          <w:noProof/>
        </w:rPr>
        <w:t>82</w:t>
      </w:r>
      <w:r>
        <w:rPr>
          <w:noProof/>
        </w:rPr>
        <w:fldChar w:fldCharType="end"/>
      </w:r>
    </w:p>
    <w:p w14:paraId="2A3DCA5D" w14:textId="539EA784" w:rsidR="00B1589F" w:rsidRDefault="00B1589F">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_Toc115079024 \h </w:instrText>
      </w:r>
      <w:r>
        <w:rPr>
          <w:noProof/>
        </w:rPr>
      </w:r>
      <w:r>
        <w:rPr>
          <w:noProof/>
        </w:rPr>
        <w:fldChar w:fldCharType="separate"/>
      </w:r>
      <w:r>
        <w:rPr>
          <w:noProof/>
        </w:rPr>
        <w:t>82</w:t>
      </w:r>
      <w:r>
        <w:rPr>
          <w:noProof/>
        </w:rPr>
        <w:fldChar w:fldCharType="end"/>
      </w:r>
    </w:p>
    <w:p w14:paraId="1F890C62" w14:textId="3A22C085" w:rsidR="00B1589F" w:rsidRDefault="00B1589F">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_Toc115079025 \h </w:instrText>
      </w:r>
      <w:r>
        <w:rPr>
          <w:noProof/>
        </w:rPr>
      </w:r>
      <w:r>
        <w:rPr>
          <w:noProof/>
        </w:rPr>
        <w:fldChar w:fldCharType="separate"/>
      </w:r>
      <w:r>
        <w:rPr>
          <w:noProof/>
        </w:rPr>
        <w:t>84</w:t>
      </w:r>
      <w:r>
        <w:rPr>
          <w:noProof/>
        </w:rPr>
        <w:fldChar w:fldCharType="end"/>
      </w:r>
    </w:p>
    <w:p w14:paraId="67ACC0B9" w14:textId="1CA17D7B" w:rsidR="00B1589F" w:rsidRDefault="00B1589F">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_Toc115079026 \h </w:instrText>
      </w:r>
      <w:r>
        <w:rPr>
          <w:noProof/>
        </w:rPr>
      </w:r>
      <w:r>
        <w:rPr>
          <w:noProof/>
        </w:rPr>
        <w:fldChar w:fldCharType="separate"/>
      </w:r>
      <w:r>
        <w:rPr>
          <w:noProof/>
        </w:rPr>
        <w:t>84</w:t>
      </w:r>
      <w:r>
        <w:rPr>
          <w:noProof/>
        </w:rPr>
        <w:fldChar w:fldCharType="end"/>
      </w:r>
    </w:p>
    <w:p w14:paraId="696A7117" w14:textId="1AC10E0B" w:rsidR="00B1589F" w:rsidRDefault="00B1589F">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_Toc115079027 \h </w:instrText>
      </w:r>
      <w:r>
        <w:rPr>
          <w:noProof/>
        </w:rPr>
      </w:r>
      <w:r>
        <w:rPr>
          <w:noProof/>
        </w:rPr>
        <w:fldChar w:fldCharType="separate"/>
      </w:r>
      <w:r>
        <w:rPr>
          <w:noProof/>
        </w:rPr>
        <w:t>84</w:t>
      </w:r>
      <w:r>
        <w:rPr>
          <w:noProof/>
        </w:rPr>
        <w:fldChar w:fldCharType="end"/>
      </w:r>
    </w:p>
    <w:p w14:paraId="3381712C" w14:textId="1EF95FC2" w:rsidR="00B1589F" w:rsidRDefault="00B1589F">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_Toc115079028 \h </w:instrText>
      </w:r>
      <w:r>
        <w:rPr>
          <w:noProof/>
        </w:rPr>
      </w:r>
      <w:r>
        <w:rPr>
          <w:noProof/>
        </w:rPr>
        <w:fldChar w:fldCharType="separate"/>
      </w:r>
      <w:r>
        <w:rPr>
          <w:noProof/>
        </w:rPr>
        <w:t>85</w:t>
      </w:r>
      <w:r>
        <w:rPr>
          <w:noProof/>
        </w:rPr>
        <w:fldChar w:fldCharType="end"/>
      </w:r>
    </w:p>
    <w:p w14:paraId="07DF7B75" w14:textId="2735623C" w:rsidR="00B1589F" w:rsidRDefault="00B1589F">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_Toc115079029 \h </w:instrText>
      </w:r>
      <w:r>
        <w:rPr>
          <w:noProof/>
        </w:rPr>
      </w:r>
      <w:r>
        <w:rPr>
          <w:noProof/>
        </w:rPr>
        <w:fldChar w:fldCharType="separate"/>
      </w:r>
      <w:r>
        <w:rPr>
          <w:noProof/>
        </w:rPr>
        <w:t>85</w:t>
      </w:r>
      <w:r>
        <w:rPr>
          <w:noProof/>
        </w:rPr>
        <w:fldChar w:fldCharType="end"/>
      </w:r>
    </w:p>
    <w:p w14:paraId="238FDC25" w14:textId="437FC46B" w:rsidR="00B1589F" w:rsidRDefault="00B1589F">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_Toc115079030 \h </w:instrText>
      </w:r>
      <w:r>
        <w:rPr>
          <w:noProof/>
        </w:rPr>
      </w:r>
      <w:r>
        <w:rPr>
          <w:noProof/>
        </w:rPr>
        <w:fldChar w:fldCharType="separate"/>
      </w:r>
      <w:r>
        <w:rPr>
          <w:noProof/>
        </w:rPr>
        <w:t>85</w:t>
      </w:r>
      <w:r>
        <w:rPr>
          <w:noProof/>
        </w:rPr>
        <w:fldChar w:fldCharType="end"/>
      </w:r>
    </w:p>
    <w:p w14:paraId="60FD4A76" w14:textId="3051CFB4" w:rsidR="00B1589F" w:rsidRDefault="00B1589F">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_Toc115079031 \h </w:instrText>
      </w:r>
      <w:r>
        <w:rPr>
          <w:noProof/>
        </w:rPr>
      </w:r>
      <w:r>
        <w:rPr>
          <w:noProof/>
        </w:rPr>
        <w:fldChar w:fldCharType="separate"/>
      </w:r>
      <w:r>
        <w:rPr>
          <w:noProof/>
        </w:rPr>
        <w:t>85</w:t>
      </w:r>
      <w:r>
        <w:rPr>
          <w:noProof/>
        </w:rPr>
        <w:fldChar w:fldCharType="end"/>
      </w:r>
    </w:p>
    <w:p w14:paraId="701E7498" w14:textId="00B9E1FB" w:rsidR="00B1589F" w:rsidRDefault="00B1589F">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_Toc115079032 \h </w:instrText>
      </w:r>
      <w:r>
        <w:rPr>
          <w:noProof/>
        </w:rPr>
      </w:r>
      <w:r>
        <w:rPr>
          <w:noProof/>
        </w:rPr>
        <w:fldChar w:fldCharType="separate"/>
      </w:r>
      <w:r>
        <w:rPr>
          <w:noProof/>
        </w:rPr>
        <w:t>85</w:t>
      </w:r>
      <w:r>
        <w:rPr>
          <w:noProof/>
        </w:rPr>
        <w:fldChar w:fldCharType="end"/>
      </w:r>
    </w:p>
    <w:p w14:paraId="5B6BE25A" w14:textId="664C2B07" w:rsidR="00B1589F" w:rsidRDefault="00B1589F">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_Toc115079033 \h </w:instrText>
      </w:r>
      <w:r>
        <w:rPr>
          <w:noProof/>
        </w:rPr>
      </w:r>
      <w:r>
        <w:rPr>
          <w:noProof/>
        </w:rPr>
        <w:fldChar w:fldCharType="separate"/>
      </w:r>
      <w:r>
        <w:rPr>
          <w:noProof/>
        </w:rPr>
        <w:t>85</w:t>
      </w:r>
      <w:r>
        <w:rPr>
          <w:noProof/>
        </w:rPr>
        <w:fldChar w:fldCharType="end"/>
      </w:r>
    </w:p>
    <w:p w14:paraId="54D78FB4" w14:textId="0228EC70" w:rsidR="00B1589F" w:rsidRDefault="00B1589F">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_Toc115079034 \h </w:instrText>
      </w:r>
      <w:r>
        <w:rPr>
          <w:noProof/>
        </w:rPr>
      </w:r>
      <w:r>
        <w:rPr>
          <w:noProof/>
        </w:rPr>
        <w:fldChar w:fldCharType="separate"/>
      </w:r>
      <w:r>
        <w:rPr>
          <w:noProof/>
        </w:rPr>
        <w:t>85</w:t>
      </w:r>
      <w:r>
        <w:rPr>
          <w:noProof/>
        </w:rPr>
        <w:fldChar w:fldCharType="end"/>
      </w:r>
    </w:p>
    <w:p w14:paraId="6CB0D3A4" w14:textId="2C5953EC" w:rsidR="00B1589F" w:rsidRDefault="00B1589F">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_Toc115079035 \h </w:instrText>
      </w:r>
      <w:r>
        <w:rPr>
          <w:noProof/>
        </w:rPr>
      </w:r>
      <w:r>
        <w:rPr>
          <w:noProof/>
        </w:rPr>
        <w:fldChar w:fldCharType="separate"/>
      </w:r>
      <w:r>
        <w:rPr>
          <w:noProof/>
        </w:rPr>
        <w:t>86</w:t>
      </w:r>
      <w:r>
        <w:rPr>
          <w:noProof/>
        </w:rPr>
        <w:fldChar w:fldCharType="end"/>
      </w:r>
    </w:p>
    <w:p w14:paraId="56B41FF4" w14:textId="6A401C60" w:rsidR="00B1589F" w:rsidRDefault="00B1589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_Toc115079036 \h </w:instrText>
      </w:r>
      <w:r>
        <w:rPr>
          <w:noProof/>
        </w:rPr>
      </w:r>
      <w:r>
        <w:rPr>
          <w:noProof/>
        </w:rPr>
        <w:fldChar w:fldCharType="separate"/>
      </w:r>
      <w:r>
        <w:rPr>
          <w:noProof/>
        </w:rPr>
        <w:t>86</w:t>
      </w:r>
      <w:r>
        <w:rPr>
          <w:noProof/>
        </w:rPr>
        <w:fldChar w:fldCharType="end"/>
      </w:r>
    </w:p>
    <w:p w14:paraId="573ACAB3" w14:textId="6DA5AD6E" w:rsidR="00B1589F" w:rsidRDefault="00B1589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_Toc115079037 \h </w:instrText>
      </w:r>
      <w:r>
        <w:rPr>
          <w:noProof/>
        </w:rPr>
      </w:r>
      <w:r>
        <w:rPr>
          <w:noProof/>
        </w:rPr>
        <w:fldChar w:fldCharType="separate"/>
      </w:r>
      <w:r>
        <w:rPr>
          <w:noProof/>
        </w:rPr>
        <w:t>86</w:t>
      </w:r>
      <w:r>
        <w:rPr>
          <w:noProof/>
        </w:rPr>
        <w:fldChar w:fldCharType="end"/>
      </w:r>
    </w:p>
    <w:p w14:paraId="057F26EC" w14:textId="7F2B14F4" w:rsidR="00B1589F" w:rsidRDefault="00B1589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_Toc115079038 \h </w:instrText>
      </w:r>
      <w:r>
        <w:rPr>
          <w:noProof/>
        </w:rPr>
      </w:r>
      <w:r>
        <w:rPr>
          <w:noProof/>
        </w:rPr>
        <w:fldChar w:fldCharType="separate"/>
      </w:r>
      <w:r>
        <w:rPr>
          <w:noProof/>
        </w:rPr>
        <w:t>86</w:t>
      </w:r>
      <w:r>
        <w:rPr>
          <w:noProof/>
        </w:rPr>
        <w:fldChar w:fldCharType="end"/>
      </w:r>
    </w:p>
    <w:p w14:paraId="7A04E2CE" w14:textId="53C42E8E" w:rsidR="00B1589F" w:rsidRDefault="00B1589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_Toc115079039 \h </w:instrText>
      </w:r>
      <w:r>
        <w:rPr>
          <w:noProof/>
        </w:rPr>
      </w:r>
      <w:r>
        <w:rPr>
          <w:noProof/>
        </w:rPr>
        <w:fldChar w:fldCharType="separate"/>
      </w:r>
      <w:r>
        <w:rPr>
          <w:noProof/>
        </w:rPr>
        <w:t>86</w:t>
      </w:r>
      <w:r>
        <w:rPr>
          <w:noProof/>
        </w:rPr>
        <w:fldChar w:fldCharType="end"/>
      </w:r>
    </w:p>
    <w:p w14:paraId="287DE615" w14:textId="00B6F289" w:rsidR="00B1589F" w:rsidRDefault="00B1589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_Toc115079040 \h </w:instrText>
      </w:r>
      <w:r>
        <w:rPr>
          <w:noProof/>
        </w:rPr>
      </w:r>
      <w:r>
        <w:rPr>
          <w:noProof/>
        </w:rPr>
        <w:fldChar w:fldCharType="separate"/>
      </w:r>
      <w:r>
        <w:rPr>
          <w:noProof/>
        </w:rPr>
        <w:t>87</w:t>
      </w:r>
      <w:r>
        <w:rPr>
          <w:noProof/>
        </w:rPr>
        <w:fldChar w:fldCharType="end"/>
      </w:r>
    </w:p>
    <w:p w14:paraId="00F0872E" w14:textId="6E0A36FB" w:rsidR="00B1589F" w:rsidRDefault="00B1589F">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_Toc115079041 \h </w:instrText>
      </w:r>
      <w:r>
        <w:rPr>
          <w:noProof/>
        </w:rPr>
      </w:r>
      <w:r>
        <w:rPr>
          <w:noProof/>
        </w:rPr>
        <w:fldChar w:fldCharType="separate"/>
      </w:r>
      <w:r>
        <w:rPr>
          <w:noProof/>
        </w:rPr>
        <w:t>87</w:t>
      </w:r>
      <w:r>
        <w:rPr>
          <w:noProof/>
        </w:rPr>
        <w:fldChar w:fldCharType="end"/>
      </w:r>
    </w:p>
    <w:p w14:paraId="267E9121" w14:textId="6406E86A" w:rsidR="00B1589F" w:rsidRDefault="00B1589F">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_Toc115079042 \h </w:instrText>
      </w:r>
      <w:r>
        <w:rPr>
          <w:noProof/>
        </w:rPr>
      </w:r>
      <w:r>
        <w:rPr>
          <w:noProof/>
        </w:rPr>
        <w:fldChar w:fldCharType="separate"/>
      </w:r>
      <w:r>
        <w:rPr>
          <w:noProof/>
        </w:rPr>
        <w:t>87</w:t>
      </w:r>
      <w:r>
        <w:rPr>
          <w:noProof/>
        </w:rPr>
        <w:fldChar w:fldCharType="end"/>
      </w:r>
    </w:p>
    <w:p w14:paraId="60927947" w14:textId="7F7240C9" w:rsidR="00B1589F" w:rsidRDefault="00B1589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_Toc115079043 \h </w:instrText>
      </w:r>
      <w:r>
        <w:rPr>
          <w:noProof/>
        </w:rPr>
      </w:r>
      <w:r>
        <w:rPr>
          <w:noProof/>
        </w:rPr>
        <w:fldChar w:fldCharType="separate"/>
      </w:r>
      <w:r>
        <w:rPr>
          <w:noProof/>
        </w:rPr>
        <w:t>87</w:t>
      </w:r>
      <w:r>
        <w:rPr>
          <w:noProof/>
        </w:rPr>
        <w:fldChar w:fldCharType="end"/>
      </w:r>
    </w:p>
    <w:p w14:paraId="6E437969" w14:textId="2FE5125D" w:rsidR="00B1589F" w:rsidRDefault="00B1589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_Toc115079044 \h </w:instrText>
      </w:r>
      <w:r>
        <w:rPr>
          <w:noProof/>
        </w:rPr>
      </w:r>
      <w:r>
        <w:rPr>
          <w:noProof/>
        </w:rPr>
        <w:fldChar w:fldCharType="separate"/>
      </w:r>
      <w:r>
        <w:rPr>
          <w:noProof/>
        </w:rPr>
        <w:t>88</w:t>
      </w:r>
      <w:r>
        <w:rPr>
          <w:noProof/>
        </w:rPr>
        <w:fldChar w:fldCharType="end"/>
      </w:r>
    </w:p>
    <w:p w14:paraId="2D95A6C9" w14:textId="4447D0D8" w:rsidR="00B1589F" w:rsidRDefault="00B1589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_Toc115079045 \h </w:instrText>
      </w:r>
      <w:r>
        <w:rPr>
          <w:noProof/>
        </w:rPr>
      </w:r>
      <w:r>
        <w:rPr>
          <w:noProof/>
        </w:rPr>
        <w:fldChar w:fldCharType="separate"/>
      </w:r>
      <w:r>
        <w:rPr>
          <w:noProof/>
        </w:rPr>
        <w:t>88</w:t>
      </w:r>
      <w:r>
        <w:rPr>
          <w:noProof/>
        </w:rPr>
        <w:fldChar w:fldCharType="end"/>
      </w:r>
    </w:p>
    <w:p w14:paraId="612C2763" w14:textId="62CF6E00" w:rsidR="00B1589F" w:rsidRDefault="00B1589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_Toc115079046 \h </w:instrText>
      </w:r>
      <w:r>
        <w:rPr>
          <w:noProof/>
        </w:rPr>
      </w:r>
      <w:r>
        <w:rPr>
          <w:noProof/>
        </w:rPr>
        <w:fldChar w:fldCharType="separate"/>
      </w:r>
      <w:r>
        <w:rPr>
          <w:noProof/>
        </w:rPr>
        <w:t>88</w:t>
      </w:r>
      <w:r>
        <w:rPr>
          <w:noProof/>
        </w:rPr>
        <w:fldChar w:fldCharType="end"/>
      </w:r>
    </w:p>
    <w:p w14:paraId="75EFEDE8" w14:textId="1CFBFB1E" w:rsidR="00B1589F" w:rsidRDefault="00B1589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_Toc115079047 \h </w:instrText>
      </w:r>
      <w:r>
        <w:rPr>
          <w:noProof/>
        </w:rPr>
      </w:r>
      <w:r>
        <w:rPr>
          <w:noProof/>
        </w:rPr>
        <w:fldChar w:fldCharType="separate"/>
      </w:r>
      <w:r>
        <w:rPr>
          <w:noProof/>
        </w:rPr>
        <w:t>88</w:t>
      </w:r>
      <w:r>
        <w:rPr>
          <w:noProof/>
        </w:rPr>
        <w:fldChar w:fldCharType="end"/>
      </w:r>
    </w:p>
    <w:p w14:paraId="1086E188" w14:textId="0E10C551" w:rsidR="00B1589F" w:rsidRDefault="00B1589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_Toc115079048 \h </w:instrText>
      </w:r>
      <w:r>
        <w:rPr>
          <w:noProof/>
        </w:rPr>
      </w:r>
      <w:r>
        <w:rPr>
          <w:noProof/>
        </w:rPr>
        <w:fldChar w:fldCharType="separate"/>
      </w:r>
      <w:r>
        <w:rPr>
          <w:noProof/>
        </w:rPr>
        <w:t>88</w:t>
      </w:r>
      <w:r>
        <w:rPr>
          <w:noProof/>
        </w:rPr>
        <w:fldChar w:fldCharType="end"/>
      </w:r>
    </w:p>
    <w:p w14:paraId="2186E8D0" w14:textId="50730383" w:rsidR="00B1589F" w:rsidRDefault="00B1589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_Toc115079049 \h </w:instrText>
      </w:r>
      <w:r>
        <w:rPr>
          <w:noProof/>
        </w:rPr>
      </w:r>
      <w:r>
        <w:rPr>
          <w:noProof/>
        </w:rPr>
        <w:fldChar w:fldCharType="separate"/>
      </w:r>
      <w:r>
        <w:rPr>
          <w:noProof/>
        </w:rPr>
        <w:t>89</w:t>
      </w:r>
      <w:r>
        <w:rPr>
          <w:noProof/>
        </w:rPr>
        <w:fldChar w:fldCharType="end"/>
      </w:r>
    </w:p>
    <w:p w14:paraId="4F9E3533" w14:textId="53DE5285" w:rsidR="00B1589F" w:rsidRDefault="00B1589F">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_Toc115079050 \h </w:instrText>
      </w:r>
      <w:r>
        <w:rPr>
          <w:noProof/>
        </w:rPr>
      </w:r>
      <w:r>
        <w:rPr>
          <w:noProof/>
        </w:rPr>
        <w:fldChar w:fldCharType="separate"/>
      </w:r>
      <w:r>
        <w:rPr>
          <w:noProof/>
        </w:rPr>
        <w:t>89</w:t>
      </w:r>
      <w:r>
        <w:rPr>
          <w:noProof/>
        </w:rPr>
        <w:fldChar w:fldCharType="end"/>
      </w:r>
    </w:p>
    <w:p w14:paraId="036BC3DE" w14:textId="088675A7" w:rsidR="00B1589F" w:rsidRDefault="00B1589F">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_Toc115079051 \h </w:instrText>
      </w:r>
      <w:r>
        <w:rPr>
          <w:noProof/>
        </w:rPr>
      </w:r>
      <w:r>
        <w:rPr>
          <w:noProof/>
        </w:rPr>
        <w:fldChar w:fldCharType="separate"/>
      </w:r>
      <w:r>
        <w:rPr>
          <w:noProof/>
        </w:rPr>
        <w:t>89</w:t>
      </w:r>
      <w:r>
        <w:rPr>
          <w:noProof/>
        </w:rPr>
        <w:fldChar w:fldCharType="end"/>
      </w:r>
    </w:p>
    <w:p w14:paraId="5845C30F" w14:textId="3AF49E15" w:rsidR="00B1589F" w:rsidRDefault="00B1589F">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_Toc115079052 \h </w:instrText>
      </w:r>
      <w:r>
        <w:rPr>
          <w:noProof/>
        </w:rPr>
      </w:r>
      <w:r>
        <w:rPr>
          <w:noProof/>
        </w:rPr>
        <w:fldChar w:fldCharType="separate"/>
      </w:r>
      <w:r>
        <w:rPr>
          <w:noProof/>
        </w:rPr>
        <w:t>90</w:t>
      </w:r>
      <w:r>
        <w:rPr>
          <w:noProof/>
        </w:rPr>
        <w:fldChar w:fldCharType="end"/>
      </w:r>
    </w:p>
    <w:p w14:paraId="0759051F" w14:textId="18FC7EAF" w:rsidR="00B1589F" w:rsidRDefault="00B1589F">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_Toc115079053 \h </w:instrText>
      </w:r>
      <w:r>
        <w:rPr>
          <w:noProof/>
        </w:rPr>
      </w:r>
      <w:r>
        <w:rPr>
          <w:noProof/>
        </w:rPr>
        <w:fldChar w:fldCharType="separate"/>
      </w:r>
      <w:r>
        <w:rPr>
          <w:noProof/>
        </w:rPr>
        <w:t>90</w:t>
      </w:r>
      <w:r>
        <w:rPr>
          <w:noProof/>
        </w:rPr>
        <w:fldChar w:fldCharType="end"/>
      </w:r>
    </w:p>
    <w:p w14:paraId="7D263499" w14:textId="4AB29701" w:rsidR="00B1589F" w:rsidRDefault="00B1589F">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_Toc115079054 \h </w:instrText>
      </w:r>
      <w:r>
        <w:rPr>
          <w:noProof/>
        </w:rPr>
      </w:r>
      <w:r>
        <w:rPr>
          <w:noProof/>
        </w:rPr>
        <w:fldChar w:fldCharType="separate"/>
      </w:r>
      <w:r>
        <w:rPr>
          <w:noProof/>
        </w:rPr>
        <w:t>91</w:t>
      </w:r>
      <w:r>
        <w:rPr>
          <w:noProof/>
        </w:rPr>
        <w:fldChar w:fldCharType="end"/>
      </w:r>
    </w:p>
    <w:p w14:paraId="3DBCD695" w14:textId="6EF03B42" w:rsidR="00B1589F" w:rsidRDefault="00B1589F">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_Toc115079055 \h </w:instrText>
      </w:r>
      <w:r>
        <w:rPr>
          <w:noProof/>
        </w:rPr>
      </w:r>
      <w:r>
        <w:rPr>
          <w:noProof/>
        </w:rPr>
        <w:fldChar w:fldCharType="separate"/>
      </w:r>
      <w:r>
        <w:rPr>
          <w:noProof/>
        </w:rPr>
        <w:t>91</w:t>
      </w:r>
      <w:r>
        <w:rPr>
          <w:noProof/>
        </w:rPr>
        <w:fldChar w:fldCharType="end"/>
      </w:r>
    </w:p>
    <w:p w14:paraId="1080D57E" w14:textId="2D0C65C3" w:rsidR="00B1589F" w:rsidRDefault="00B1589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_Toc115079056 \h </w:instrText>
      </w:r>
      <w:r>
        <w:rPr>
          <w:noProof/>
        </w:rPr>
      </w:r>
      <w:r>
        <w:rPr>
          <w:noProof/>
        </w:rPr>
        <w:fldChar w:fldCharType="separate"/>
      </w:r>
      <w:r>
        <w:rPr>
          <w:noProof/>
        </w:rPr>
        <w:t>91</w:t>
      </w:r>
      <w:r>
        <w:rPr>
          <w:noProof/>
        </w:rPr>
        <w:fldChar w:fldCharType="end"/>
      </w:r>
    </w:p>
    <w:p w14:paraId="398B0190" w14:textId="518DA442" w:rsidR="00B1589F" w:rsidRDefault="00B1589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_Toc115079057 \h </w:instrText>
      </w:r>
      <w:r>
        <w:rPr>
          <w:noProof/>
        </w:rPr>
      </w:r>
      <w:r>
        <w:rPr>
          <w:noProof/>
        </w:rPr>
        <w:fldChar w:fldCharType="separate"/>
      </w:r>
      <w:r>
        <w:rPr>
          <w:noProof/>
        </w:rPr>
        <w:t>91</w:t>
      </w:r>
      <w:r>
        <w:rPr>
          <w:noProof/>
        </w:rPr>
        <w:fldChar w:fldCharType="end"/>
      </w:r>
    </w:p>
    <w:p w14:paraId="24C7D365" w14:textId="31F90ED5" w:rsidR="00B1589F" w:rsidRDefault="00B1589F">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_Toc115079058 \h </w:instrText>
      </w:r>
      <w:r>
        <w:rPr>
          <w:noProof/>
        </w:rPr>
      </w:r>
      <w:r>
        <w:rPr>
          <w:noProof/>
        </w:rPr>
        <w:fldChar w:fldCharType="separate"/>
      </w:r>
      <w:r>
        <w:rPr>
          <w:noProof/>
        </w:rPr>
        <w:t>91</w:t>
      </w:r>
      <w:r>
        <w:rPr>
          <w:noProof/>
        </w:rPr>
        <w:fldChar w:fldCharType="end"/>
      </w:r>
    </w:p>
    <w:p w14:paraId="21059A9E" w14:textId="2B27BE16" w:rsidR="00B1589F" w:rsidRDefault="00B1589F">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_Toc115079059 \h </w:instrText>
      </w:r>
      <w:r>
        <w:rPr>
          <w:noProof/>
        </w:rPr>
      </w:r>
      <w:r>
        <w:rPr>
          <w:noProof/>
        </w:rPr>
        <w:fldChar w:fldCharType="separate"/>
      </w:r>
      <w:r>
        <w:rPr>
          <w:noProof/>
        </w:rPr>
        <w:t>91</w:t>
      </w:r>
      <w:r>
        <w:rPr>
          <w:noProof/>
        </w:rPr>
        <w:fldChar w:fldCharType="end"/>
      </w:r>
    </w:p>
    <w:p w14:paraId="6F095977" w14:textId="4D874E4D" w:rsidR="00B1589F" w:rsidRDefault="00B1589F">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_Toc115079060 \h </w:instrText>
      </w:r>
      <w:r>
        <w:rPr>
          <w:noProof/>
        </w:rPr>
      </w:r>
      <w:r>
        <w:rPr>
          <w:noProof/>
        </w:rPr>
        <w:fldChar w:fldCharType="separate"/>
      </w:r>
      <w:r>
        <w:rPr>
          <w:noProof/>
        </w:rPr>
        <w:t>92</w:t>
      </w:r>
      <w:r>
        <w:rPr>
          <w:noProof/>
        </w:rPr>
        <w:fldChar w:fldCharType="end"/>
      </w:r>
    </w:p>
    <w:p w14:paraId="54BA21AA" w14:textId="2DE6732A" w:rsidR="00B1589F" w:rsidRDefault="00B1589F">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_Toc115079061 \h </w:instrText>
      </w:r>
      <w:r>
        <w:rPr>
          <w:noProof/>
        </w:rPr>
      </w:r>
      <w:r>
        <w:rPr>
          <w:noProof/>
        </w:rPr>
        <w:fldChar w:fldCharType="separate"/>
      </w:r>
      <w:r>
        <w:rPr>
          <w:noProof/>
        </w:rPr>
        <w:t>92</w:t>
      </w:r>
      <w:r>
        <w:rPr>
          <w:noProof/>
        </w:rPr>
        <w:fldChar w:fldCharType="end"/>
      </w:r>
    </w:p>
    <w:p w14:paraId="03AA6548" w14:textId="5A45EE60" w:rsidR="00B1589F" w:rsidRDefault="00B1589F">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_Toc115079062 \h </w:instrText>
      </w:r>
      <w:r>
        <w:rPr>
          <w:noProof/>
        </w:rPr>
      </w:r>
      <w:r>
        <w:rPr>
          <w:noProof/>
        </w:rPr>
        <w:fldChar w:fldCharType="separate"/>
      </w:r>
      <w:r>
        <w:rPr>
          <w:noProof/>
        </w:rPr>
        <w:t>92</w:t>
      </w:r>
      <w:r>
        <w:rPr>
          <w:noProof/>
        </w:rPr>
        <w:fldChar w:fldCharType="end"/>
      </w:r>
    </w:p>
    <w:p w14:paraId="3AFC2B90" w14:textId="24F41453" w:rsidR="00B1589F" w:rsidRDefault="00B1589F">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_Toc115079063 \h </w:instrText>
      </w:r>
      <w:r>
        <w:rPr>
          <w:noProof/>
        </w:rPr>
      </w:r>
      <w:r>
        <w:rPr>
          <w:noProof/>
        </w:rPr>
        <w:fldChar w:fldCharType="separate"/>
      </w:r>
      <w:r>
        <w:rPr>
          <w:noProof/>
        </w:rPr>
        <w:t>92</w:t>
      </w:r>
      <w:r>
        <w:rPr>
          <w:noProof/>
        </w:rPr>
        <w:fldChar w:fldCharType="end"/>
      </w:r>
    </w:p>
    <w:p w14:paraId="771FF3D3" w14:textId="7EF3F813" w:rsidR="00B1589F" w:rsidRDefault="00B1589F">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_Toc115079064 \h </w:instrText>
      </w:r>
      <w:r>
        <w:rPr>
          <w:noProof/>
        </w:rPr>
      </w:r>
      <w:r>
        <w:rPr>
          <w:noProof/>
        </w:rPr>
        <w:fldChar w:fldCharType="separate"/>
      </w:r>
      <w:r>
        <w:rPr>
          <w:noProof/>
        </w:rPr>
        <w:t>94</w:t>
      </w:r>
      <w:r>
        <w:rPr>
          <w:noProof/>
        </w:rPr>
        <w:fldChar w:fldCharType="end"/>
      </w:r>
    </w:p>
    <w:p w14:paraId="1FD9CE8E" w14:textId="62F608BE" w:rsidR="00B1589F" w:rsidRDefault="00B1589F">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_Toc115079065 \h </w:instrText>
      </w:r>
      <w:r>
        <w:rPr>
          <w:noProof/>
        </w:rPr>
      </w:r>
      <w:r>
        <w:rPr>
          <w:noProof/>
        </w:rPr>
        <w:fldChar w:fldCharType="separate"/>
      </w:r>
      <w:r>
        <w:rPr>
          <w:noProof/>
        </w:rPr>
        <w:t>94</w:t>
      </w:r>
      <w:r>
        <w:rPr>
          <w:noProof/>
        </w:rPr>
        <w:fldChar w:fldCharType="end"/>
      </w:r>
    </w:p>
    <w:p w14:paraId="01D5DC74" w14:textId="1957D286" w:rsidR="00B1589F" w:rsidRDefault="00B1589F">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_Toc115079066 \h </w:instrText>
      </w:r>
      <w:r>
        <w:rPr>
          <w:noProof/>
        </w:rPr>
      </w:r>
      <w:r>
        <w:rPr>
          <w:noProof/>
        </w:rPr>
        <w:fldChar w:fldCharType="separate"/>
      </w:r>
      <w:r>
        <w:rPr>
          <w:noProof/>
        </w:rPr>
        <w:t>96</w:t>
      </w:r>
      <w:r>
        <w:rPr>
          <w:noProof/>
        </w:rPr>
        <w:fldChar w:fldCharType="end"/>
      </w:r>
    </w:p>
    <w:p w14:paraId="047710D5" w14:textId="6DC392C7" w:rsidR="00B1589F" w:rsidRDefault="00B1589F">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_Toc115079067 \h </w:instrText>
      </w:r>
      <w:r>
        <w:rPr>
          <w:noProof/>
        </w:rPr>
      </w:r>
      <w:r>
        <w:rPr>
          <w:noProof/>
        </w:rPr>
        <w:fldChar w:fldCharType="separate"/>
      </w:r>
      <w:r>
        <w:rPr>
          <w:noProof/>
        </w:rPr>
        <w:t>96</w:t>
      </w:r>
      <w:r>
        <w:rPr>
          <w:noProof/>
        </w:rPr>
        <w:fldChar w:fldCharType="end"/>
      </w:r>
    </w:p>
    <w:p w14:paraId="66CD61D1" w14:textId="3BDE810B" w:rsidR="00B1589F" w:rsidRDefault="00B1589F">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_Toc115079068 \h </w:instrText>
      </w:r>
      <w:r>
        <w:rPr>
          <w:noProof/>
        </w:rPr>
      </w:r>
      <w:r>
        <w:rPr>
          <w:noProof/>
        </w:rPr>
        <w:fldChar w:fldCharType="separate"/>
      </w:r>
      <w:r>
        <w:rPr>
          <w:noProof/>
        </w:rPr>
        <w:t>96</w:t>
      </w:r>
      <w:r>
        <w:rPr>
          <w:noProof/>
        </w:rPr>
        <w:fldChar w:fldCharType="end"/>
      </w:r>
    </w:p>
    <w:p w14:paraId="702E86B9" w14:textId="6911A58B" w:rsidR="00B1589F" w:rsidRDefault="00B1589F">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_Toc115079069 \h </w:instrText>
      </w:r>
      <w:r>
        <w:rPr>
          <w:noProof/>
        </w:rPr>
      </w:r>
      <w:r>
        <w:rPr>
          <w:noProof/>
        </w:rPr>
        <w:fldChar w:fldCharType="separate"/>
      </w:r>
      <w:r>
        <w:rPr>
          <w:noProof/>
        </w:rPr>
        <w:t>96</w:t>
      </w:r>
      <w:r>
        <w:rPr>
          <w:noProof/>
        </w:rPr>
        <w:fldChar w:fldCharType="end"/>
      </w:r>
    </w:p>
    <w:p w14:paraId="43F36922" w14:textId="7E5C518F" w:rsidR="00B1589F" w:rsidRDefault="00B1589F">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_Toc115079070 \h </w:instrText>
      </w:r>
      <w:r>
        <w:rPr>
          <w:noProof/>
        </w:rPr>
      </w:r>
      <w:r>
        <w:rPr>
          <w:noProof/>
        </w:rPr>
        <w:fldChar w:fldCharType="separate"/>
      </w:r>
      <w:r>
        <w:rPr>
          <w:noProof/>
        </w:rPr>
        <w:t>98</w:t>
      </w:r>
      <w:r>
        <w:rPr>
          <w:noProof/>
        </w:rPr>
        <w:fldChar w:fldCharType="end"/>
      </w:r>
    </w:p>
    <w:p w14:paraId="6C1515FD" w14:textId="04E958F9" w:rsidR="00B1589F" w:rsidRDefault="00B1589F">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_Toc115079071 \h </w:instrText>
      </w:r>
      <w:r>
        <w:rPr>
          <w:noProof/>
        </w:rPr>
      </w:r>
      <w:r>
        <w:rPr>
          <w:noProof/>
        </w:rPr>
        <w:fldChar w:fldCharType="separate"/>
      </w:r>
      <w:r>
        <w:rPr>
          <w:noProof/>
        </w:rPr>
        <w:t>99</w:t>
      </w:r>
      <w:r>
        <w:rPr>
          <w:noProof/>
        </w:rPr>
        <w:fldChar w:fldCharType="end"/>
      </w:r>
    </w:p>
    <w:p w14:paraId="7FF9868A" w14:textId="5A2AE82C" w:rsidR="00B1589F" w:rsidRDefault="00B1589F">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_Toc115079072 \h </w:instrText>
      </w:r>
      <w:r>
        <w:rPr>
          <w:noProof/>
        </w:rPr>
      </w:r>
      <w:r>
        <w:rPr>
          <w:noProof/>
        </w:rPr>
        <w:fldChar w:fldCharType="separate"/>
      </w:r>
      <w:r>
        <w:rPr>
          <w:noProof/>
        </w:rPr>
        <w:t>101</w:t>
      </w:r>
      <w:r>
        <w:rPr>
          <w:noProof/>
        </w:rPr>
        <w:fldChar w:fldCharType="end"/>
      </w:r>
    </w:p>
    <w:p w14:paraId="22AB513F" w14:textId="6C30F5CA" w:rsidR="00B1589F" w:rsidRDefault="00B1589F">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_Toc115079073 \h </w:instrText>
      </w:r>
      <w:r>
        <w:rPr>
          <w:noProof/>
        </w:rPr>
      </w:r>
      <w:r>
        <w:rPr>
          <w:noProof/>
        </w:rPr>
        <w:fldChar w:fldCharType="separate"/>
      </w:r>
      <w:r>
        <w:rPr>
          <w:noProof/>
        </w:rPr>
        <w:t>101</w:t>
      </w:r>
      <w:r>
        <w:rPr>
          <w:noProof/>
        </w:rPr>
        <w:fldChar w:fldCharType="end"/>
      </w:r>
    </w:p>
    <w:p w14:paraId="2158B422" w14:textId="6D4101A2" w:rsidR="00B1589F" w:rsidRDefault="00B1589F">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_Toc115079074 \h </w:instrText>
      </w:r>
      <w:r>
        <w:rPr>
          <w:noProof/>
        </w:rPr>
      </w:r>
      <w:r>
        <w:rPr>
          <w:noProof/>
        </w:rPr>
        <w:fldChar w:fldCharType="separate"/>
      </w:r>
      <w:r>
        <w:rPr>
          <w:noProof/>
        </w:rPr>
        <w:t>101</w:t>
      </w:r>
      <w:r>
        <w:rPr>
          <w:noProof/>
        </w:rPr>
        <w:fldChar w:fldCharType="end"/>
      </w:r>
    </w:p>
    <w:p w14:paraId="63033273" w14:textId="31E45C64" w:rsidR="00B1589F" w:rsidRDefault="00B1589F">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_Toc115079075 \h </w:instrText>
      </w:r>
      <w:r>
        <w:rPr>
          <w:noProof/>
        </w:rPr>
      </w:r>
      <w:r>
        <w:rPr>
          <w:noProof/>
        </w:rPr>
        <w:fldChar w:fldCharType="separate"/>
      </w:r>
      <w:r>
        <w:rPr>
          <w:noProof/>
        </w:rPr>
        <w:t>102</w:t>
      </w:r>
      <w:r>
        <w:rPr>
          <w:noProof/>
        </w:rPr>
        <w:fldChar w:fldCharType="end"/>
      </w:r>
    </w:p>
    <w:p w14:paraId="0CB3452A" w14:textId="4BA3D690" w:rsidR="00B1589F" w:rsidRDefault="00B1589F">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_Toc115079076 \h </w:instrText>
      </w:r>
      <w:r>
        <w:rPr>
          <w:noProof/>
        </w:rPr>
      </w:r>
      <w:r>
        <w:rPr>
          <w:noProof/>
        </w:rPr>
        <w:fldChar w:fldCharType="separate"/>
      </w:r>
      <w:r>
        <w:rPr>
          <w:noProof/>
        </w:rPr>
        <w:t>102</w:t>
      </w:r>
      <w:r>
        <w:rPr>
          <w:noProof/>
        </w:rPr>
        <w:fldChar w:fldCharType="end"/>
      </w:r>
    </w:p>
    <w:p w14:paraId="54711880" w14:textId="27602310" w:rsidR="00B1589F" w:rsidRDefault="00B1589F">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_Toc115079077 \h </w:instrText>
      </w:r>
      <w:r>
        <w:rPr>
          <w:noProof/>
        </w:rPr>
      </w:r>
      <w:r>
        <w:rPr>
          <w:noProof/>
        </w:rPr>
        <w:fldChar w:fldCharType="separate"/>
      </w:r>
      <w:r>
        <w:rPr>
          <w:noProof/>
        </w:rPr>
        <w:t>102</w:t>
      </w:r>
      <w:r>
        <w:rPr>
          <w:noProof/>
        </w:rPr>
        <w:fldChar w:fldCharType="end"/>
      </w:r>
    </w:p>
    <w:p w14:paraId="11C5C1D7" w14:textId="74AC3EBF" w:rsidR="00B1589F" w:rsidRDefault="00B1589F">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_Toc115079078 \h </w:instrText>
      </w:r>
      <w:r>
        <w:rPr>
          <w:noProof/>
        </w:rPr>
      </w:r>
      <w:r>
        <w:rPr>
          <w:noProof/>
        </w:rPr>
        <w:fldChar w:fldCharType="separate"/>
      </w:r>
      <w:r>
        <w:rPr>
          <w:noProof/>
        </w:rPr>
        <w:t>102</w:t>
      </w:r>
      <w:r>
        <w:rPr>
          <w:noProof/>
        </w:rPr>
        <w:fldChar w:fldCharType="end"/>
      </w:r>
    </w:p>
    <w:p w14:paraId="6AAA18B0" w14:textId="70F15B12" w:rsidR="00B1589F" w:rsidRDefault="00B1589F">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_Toc115079079 \h </w:instrText>
      </w:r>
      <w:r>
        <w:rPr>
          <w:noProof/>
        </w:rPr>
      </w:r>
      <w:r>
        <w:rPr>
          <w:noProof/>
        </w:rPr>
        <w:fldChar w:fldCharType="separate"/>
      </w:r>
      <w:r>
        <w:rPr>
          <w:noProof/>
        </w:rPr>
        <w:t>104</w:t>
      </w:r>
      <w:r>
        <w:rPr>
          <w:noProof/>
        </w:rPr>
        <w:fldChar w:fldCharType="end"/>
      </w:r>
    </w:p>
    <w:p w14:paraId="1A821200" w14:textId="2218FAE1" w:rsidR="00B1589F" w:rsidRDefault="00B1589F">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_Toc115079080 \h </w:instrText>
      </w:r>
      <w:r>
        <w:rPr>
          <w:noProof/>
        </w:rPr>
      </w:r>
      <w:r>
        <w:rPr>
          <w:noProof/>
        </w:rPr>
        <w:fldChar w:fldCharType="separate"/>
      </w:r>
      <w:r>
        <w:rPr>
          <w:noProof/>
        </w:rPr>
        <w:t>104</w:t>
      </w:r>
      <w:r>
        <w:rPr>
          <w:noProof/>
        </w:rPr>
        <w:fldChar w:fldCharType="end"/>
      </w:r>
    </w:p>
    <w:p w14:paraId="0AF9395C" w14:textId="7619A43C" w:rsidR="00B1589F" w:rsidRDefault="00B1589F">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_Toc115079081 \h </w:instrText>
      </w:r>
      <w:r>
        <w:rPr>
          <w:noProof/>
        </w:rPr>
      </w:r>
      <w:r>
        <w:rPr>
          <w:noProof/>
        </w:rPr>
        <w:fldChar w:fldCharType="separate"/>
      </w:r>
      <w:r>
        <w:rPr>
          <w:noProof/>
        </w:rPr>
        <w:t>106</w:t>
      </w:r>
      <w:r>
        <w:rPr>
          <w:noProof/>
        </w:rPr>
        <w:fldChar w:fldCharType="end"/>
      </w:r>
    </w:p>
    <w:p w14:paraId="161A2A1C" w14:textId="0F237E8C" w:rsidR="00B1589F" w:rsidRDefault="00B1589F">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_Toc115079082 \h </w:instrText>
      </w:r>
      <w:r>
        <w:rPr>
          <w:noProof/>
        </w:rPr>
      </w:r>
      <w:r>
        <w:rPr>
          <w:noProof/>
        </w:rPr>
        <w:fldChar w:fldCharType="separate"/>
      </w:r>
      <w:r>
        <w:rPr>
          <w:noProof/>
        </w:rPr>
        <w:t>106</w:t>
      </w:r>
      <w:r>
        <w:rPr>
          <w:noProof/>
        </w:rPr>
        <w:fldChar w:fldCharType="end"/>
      </w:r>
    </w:p>
    <w:p w14:paraId="04CE23AE" w14:textId="623AD46D" w:rsidR="00B1589F" w:rsidRDefault="00B1589F">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_Toc115079083 \h </w:instrText>
      </w:r>
      <w:r>
        <w:rPr>
          <w:noProof/>
        </w:rPr>
      </w:r>
      <w:r>
        <w:rPr>
          <w:noProof/>
        </w:rPr>
        <w:fldChar w:fldCharType="separate"/>
      </w:r>
      <w:r>
        <w:rPr>
          <w:noProof/>
        </w:rPr>
        <w:t>106</w:t>
      </w:r>
      <w:r>
        <w:rPr>
          <w:noProof/>
        </w:rPr>
        <w:fldChar w:fldCharType="end"/>
      </w:r>
    </w:p>
    <w:p w14:paraId="733B83D4" w14:textId="6A0D84EF" w:rsidR="00B1589F" w:rsidRDefault="00B1589F">
      <w:pPr>
        <w:pStyle w:val="TOC6"/>
        <w:rPr>
          <w:rFonts w:asciiTheme="minorHAnsi" w:eastAsiaTheme="minorEastAsia" w:hAnsiTheme="minorHAnsi" w:cstheme="minorBidi"/>
          <w:noProof/>
          <w:sz w:val="22"/>
          <w:szCs w:val="22"/>
          <w:lang w:eastAsia="en-GB"/>
        </w:rPr>
      </w:pPr>
      <w:r>
        <w:rPr>
          <w:noProof/>
          <w:lang w:eastAsia="zh-CN"/>
        </w:rPr>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_Toc115079084 \h </w:instrText>
      </w:r>
      <w:r>
        <w:rPr>
          <w:noProof/>
        </w:rPr>
      </w:r>
      <w:r>
        <w:rPr>
          <w:noProof/>
        </w:rPr>
        <w:fldChar w:fldCharType="separate"/>
      </w:r>
      <w:r>
        <w:rPr>
          <w:noProof/>
        </w:rPr>
        <w:t>106</w:t>
      </w:r>
      <w:r>
        <w:rPr>
          <w:noProof/>
        </w:rPr>
        <w:fldChar w:fldCharType="end"/>
      </w:r>
    </w:p>
    <w:p w14:paraId="4D3D5001" w14:textId="06E4A6E0" w:rsidR="00B1589F" w:rsidRDefault="00B1589F">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_Toc115079085 \h </w:instrText>
      </w:r>
      <w:r>
        <w:rPr>
          <w:noProof/>
        </w:rPr>
      </w:r>
      <w:r>
        <w:rPr>
          <w:noProof/>
        </w:rPr>
        <w:fldChar w:fldCharType="separate"/>
      </w:r>
      <w:r>
        <w:rPr>
          <w:noProof/>
        </w:rPr>
        <w:t>108</w:t>
      </w:r>
      <w:r>
        <w:rPr>
          <w:noProof/>
        </w:rPr>
        <w:fldChar w:fldCharType="end"/>
      </w:r>
    </w:p>
    <w:p w14:paraId="44331719" w14:textId="22714762" w:rsidR="00B1589F" w:rsidRDefault="00B1589F">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_Toc115079086 \h </w:instrText>
      </w:r>
      <w:r>
        <w:rPr>
          <w:noProof/>
        </w:rPr>
      </w:r>
      <w:r>
        <w:rPr>
          <w:noProof/>
        </w:rPr>
        <w:fldChar w:fldCharType="separate"/>
      </w:r>
      <w:r>
        <w:rPr>
          <w:noProof/>
        </w:rPr>
        <w:t>108</w:t>
      </w:r>
      <w:r>
        <w:rPr>
          <w:noProof/>
        </w:rPr>
        <w:fldChar w:fldCharType="end"/>
      </w:r>
    </w:p>
    <w:p w14:paraId="7709E0A9" w14:textId="79CDFC4D" w:rsidR="00B1589F" w:rsidRDefault="00B1589F">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_Toc115079087 \h </w:instrText>
      </w:r>
      <w:r>
        <w:rPr>
          <w:noProof/>
        </w:rPr>
      </w:r>
      <w:r>
        <w:rPr>
          <w:noProof/>
        </w:rPr>
        <w:fldChar w:fldCharType="separate"/>
      </w:r>
      <w:r>
        <w:rPr>
          <w:noProof/>
        </w:rPr>
        <w:t>110</w:t>
      </w:r>
      <w:r>
        <w:rPr>
          <w:noProof/>
        </w:rPr>
        <w:fldChar w:fldCharType="end"/>
      </w:r>
    </w:p>
    <w:p w14:paraId="50FCB7A4" w14:textId="096D1572" w:rsidR="00B1589F" w:rsidRDefault="00B1589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_Toc115079088 \h </w:instrText>
      </w:r>
      <w:r>
        <w:rPr>
          <w:noProof/>
        </w:rPr>
      </w:r>
      <w:r>
        <w:rPr>
          <w:noProof/>
        </w:rPr>
        <w:fldChar w:fldCharType="separate"/>
      </w:r>
      <w:r>
        <w:rPr>
          <w:noProof/>
        </w:rPr>
        <w:t>111</w:t>
      </w:r>
      <w:r>
        <w:rPr>
          <w:noProof/>
        </w:rPr>
        <w:fldChar w:fldCharType="end"/>
      </w:r>
    </w:p>
    <w:p w14:paraId="0A1DFF59" w14:textId="47CC67CF" w:rsidR="00B1589F" w:rsidRDefault="00B1589F">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_Toc115079089 \h </w:instrText>
      </w:r>
      <w:r>
        <w:rPr>
          <w:noProof/>
        </w:rPr>
      </w:r>
      <w:r>
        <w:rPr>
          <w:noProof/>
        </w:rPr>
        <w:fldChar w:fldCharType="separate"/>
      </w:r>
      <w:r>
        <w:rPr>
          <w:noProof/>
        </w:rPr>
        <w:t>112</w:t>
      </w:r>
      <w:r>
        <w:rPr>
          <w:noProof/>
        </w:rPr>
        <w:fldChar w:fldCharType="end"/>
      </w:r>
    </w:p>
    <w:p w14:paraId="3BD9BAF8" w14:textId="022BAA4C" w:rsidR="00B1589F" w:rsidRDefault="00B1589F">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_Toc115079090 \h </w:instrText>
      </w:r>
      <w:r>
        <w:rPr>
          <w:noProof/>
        </w:rPr>
      </w:r>
      <w:r>
        <w:rPr>
          <w:noProof/>
        </w:rPr>
        <w:fldChar w:fldCharType="separate"/>
      </w:r>
      <w:r>
        <w:rPr>
          <w:noProof/>
        </w:rPr>
        <w:t>112</w:t>
      </w:r>
      <w:r>
        <w:rPr>
          <w:noProof/>
        </w:rPr>
        <w:fldChar w:fldCharType="end"/>
      </w:r>
    </w:p>
    <w:p w14:paraId="2AE69A6E" w14:textId="4DF16EEA" w:rsidR="00B1589F" w:rsidRDefault="00B1589F">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_Toc115079091 \h </w:instrText>
      </w:r>
      <w:r>
        <w:rPr>
          <w:noProof/>
        </w:rPr>
      </w:r>
      <w:r>
        <w:rPr>
          <w:noProof/>
        </w:rPr>
        <w:fldChar w:fldCharType="separate"/>
      </w:r>
      <w:r>
        <w:rPr>
          <w:noProof/>
        </w:rPr>
        <w:t>112</w:t>
      </w:r>
      <w:r>
        <w:rPr>
          <w:noProof/>
        </w:rPr>
        <w:fldChar w:fldCharType="end"/>
      </w:r>
    </w:p>
    <w:p w14:paraId="6BBF3BBC" w14:textId="66AD7046" w:rsidR="00B1589F" w:rsidRDefault="00B1589F">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_Toc115079092 \h </w:instrText>
      </w:r>
      <w:r>
        <w:rPr>
          <w:noProof/>
        </w:rPr>
      </w:r>
      <w:r>
        <w:rPr>
          <w:noProof/>
        </w:rPr>
        <w:fldChar w:fldCharType="separate"/>
      </w:r>
      <w:r>
        <w:rPr>
          <w:noProof/>
        </w:rPr>
        <w:t>112</w:t>
      </w:r>
      <w:r>
        <w:rPr>
          <w:noProof/>
        </w:rPr>
        <w:fldChar w:fldCharType="end"/>
      </w:r>
    </w:p>
    <w:p w14:paraId="226389F8" w14:textId="35EC0218" w:rsidR="00B1589F" w:rsidRDefault="00B1589F">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_Toc115079093 \h </w:instrText>
      </w:r>
      <w:r>
        <w:rPr>
          <w:noProof/>
        </w:rPr>
      </w:r>
      <w:r>
        <w:rPr>
          <w:noProof/>
        </w:rPr>
        <w:fldChar w:fldCharType="separate"/>
      </w:r>
      <w:r>
        <w:rPr>
          <w:noProof/>
        </w:rPr>
        <w:t>113</w:t>
      </w:r>
      <w:r>
        <w:rPr>
          <w:noProof/>
        </w:rPr>
        <w:fldChar w:fldCharType="end"/>
      </w:r>
    </w:p>
    <w:p w14:paraId="5FB0AD82" w14:textId="24E8B243" w:rsidR="00B1589F" w:rsidRDefault="00B1589F">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_Toc115079094 \h </w:instrText>
      </w:r>
      <w:r>
        <w:rPr>
          <w:noProof/>
        </w:rPr>
      </w:r>
      <w:r>
        <w:rPr>
          <w:noProof/>
        </w:rPr>
        <w:fldChar w:fldCharType="separate"/>
      </w:r>
      <w:r>
        <w:rPr>
          <w:noProof/>
        </w:rPr>
        <w:t>113</w:t>
      </w:r>
      <w:r>
        <w:rPr>
          <w:noProof/>
        </w:rPr>
        <w:fldChar w:fldCharType="end"/>
      </w:r>
    </w:p>
    <w:p w14:paraId="17FD39D5" w14:textId="732EF67B" w:rsidR="00B1589F" w:rsidRDefault="00B1589F">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_Toc115079095 \h </w:instrText>
      </w:r>
      <w:r>
        <w:rPr>
          <w:noProof/>
        </w:rPr>
      </w:r>
      <w:r>
        <w:rPr>
          <w:noProof/>
        </w:rPr>
        <w:fldChar w:fldCharType="separate"/>
      </w:r>
      <w:r>
        <w:rPr>
          <w:noProof/>
        </w:rPr>
        <w:t>113</w:t>
      </w:r>
      <w:r>
        <w:rPr>
          <w:noProof/>
        </w:rPr>
        <w:fldChar w:fldCharType="end"/>
      </w:r>
    </w:p>
    <w:p w14:paraId="68A05F8B" w14:textId="6BD28CA2" w:rsidR="00B1589F" w:rsidRDefault="00B1589F">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_Toc115079096 \h </w:instrText>
      </w:r>
      <w:r>
        <w:rPr>
          <w:noProof/>
        </w:rPr>
      </w:r>
      <w:r>
        <w:rPr>
          <w:noProof/>
        </w:rPr>
        <w:fldChar w:fldCharType="separate"/>
      </w:r>
      <w:r>
        <w:rPr>
          <w:noProof/>
        </w:rPr>
        <w:t>113</w:t>
      </w:r>
      <w:r>
        <w:rPr>
          <w:noProof/>
        </w:rPr>
        <w:fldChar w:fldCharType="end"/>
      </w:r>
    </w:p>
    <w:p w14:paraId="6B7E360E" w14:textId="4C866FA5" w:rsidR="00B1589F" w:rsidRDefault="00B1589F">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_Toc115079097 \h </w:instrText>
      </w:r>
      <w:r>
        <w:rPr>
          <w:noProof/>
        </w:rPr>
      </w:r>
      <w:r>
        <w:rPr>
          <w:noProof/>
        </w:rPr>
        <w:fldChar w:fldCharType="separate"/>
      </w:r>
      <w:r>
        <w:rPr>
          <w:noProof/>
        </w:rPr>
        <w:t>113</w:t>
      </w:r>
      <w:r>
        <w:rPr>
          <w:noProof/>
        </w:rPr>
        <w:fldChar w:fldCharType="end"/>
      </w:r>
    </w:p>
    <w:p w14:paraId="63EC99C4" w14:textId="57A88621" w:rsidR="00B1589F" w:rsidRDefault="00B1589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_Toc115079098 \h </w:instrText>
      </w:r>
      <w:r>
        <w:rPr>
          <w:noProof/>
        </w:rPr>
      </w:r>
      <w:r>
        <w:rPr>
          <w:noProof/>
        </w:rPr>
        <w:fldChar w:fldCharType="separate"/>
      </w:r>
      <w:r>
        <w:rPr>
          <w:noProof/>
        </w:rPr>
        <w:t>114</w:t>
      </w:r>
      <w:r>
        <w:rPr>
          <w:noProof/>
        </w:rPr>
        <w:fldChar w:fldCharType="end"/>
      </w:r>
    </w:p>
    <w:p w14:paraId="06D3D696" w14:textId="52426A72" w:rsidR="00B1589F" w:rsidRDefault="00B1589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_Toc115079099 \h </w:instrText>
      </w:r>
      <w:r>
        <w:rPr>
          <w:noProof/>
        </w:rPr>
      </w:r>
      <w:r>
        <w:rPr>
          <w:noProof/>
        </w:rPr>
        <w:fldChar w:fldCharType="separate"/>
      </w:r>
      <w:r>
        <w:rPr>
          <w:noProof/>
        </w:rPr>
        <w:t>114</w:t>
      </w:r>
      <w:r>
        <w:rPr>
          <w:noProof/>
        </w:rPr>
        <w:fldChar w:fldCharType="end"/>
      </w:r>
    </w:p>
    <w:p w14:paraId="07DBFEEE" w14:textId="037712F0" w:rsidR="00B1589F" w:rsidRDefault="00B1589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_Toc115079100 \h </w:instrText>
      </w:r>
      <w:r>
        <w:rPr>
          <w:noProof/>
        </w:rPr>
      </w:r>
      <w:r>
        <w:rPr>
          <w:noProof/>
        </w:rPr>
        <w:fldChar w:fldCharType="separate"/>
      </w:r>
      <w:r>
        <w:rPr>
          <w:noProof/>
        </w:rPr>
        <w:t>114</w:t>
      </w:r>
      <w:r>
        <w:rPr>
          <w:noProof/>
        </w:rPr>
        <w:fldChar w:fldCharType="end"/>
      </w:r>
    </w:p>
    <w:p w14:paraId="1DCF9A0C" w14:textId="156BCC64" w:rsidR="00B1589F" w:rsidRDefault="00B1589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_Toc115079101 \h </w:instrText>
      </w:r>
      <w:r>
        <w:rPr>
          <w:noProof/>
        </w:rPr>
      </w:r>
      <w:r>
        <w:rPr>
          <w:noProof/>
        </w:rPr>
        <w:fldChar w:fldCharType="separate"/>
      </w:r>
      <w:r>
        <w:rPr>
          <w:noProof/>
        </w:rPr>
        <w:t>114</w:t>
      </w:r>
      <w:r>
        <w:rPr>
          <w:noProof/>
        </w:rPr>
        <w:fldChar w:fldCharType="end"/>
      </w:r>
    </w:p>
    <w:p w14:paraId="405590EE" w14:textId="29DDB6BB" w:rsidR="00B1589F" w:rsidRDefault="00B1589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_Toc115079102 \h </w:instrText>
      </w:r>
      <w:r>
        <w:rPr>
          <w:noProof/>
        </w:rPr>
      </w:r>
      <w:r>
        <w:rPr>
          <w:noProof/>
        </w:rPr>
        <w:fldChar w:fldCharType="separate"/>
      </w:r>
      <w:r>
        <w:rPr>
          <w:noProof/>
        </w:rPr>
        <w:t>115</w:t>
      </w:r>
      <w:r>
        <w:rPr>
          <w:noProof/>
        </w:rPr>
        <w:fldChar w:fldCharType="end"/>
      </w:r>
    </w:p>
    <w:p w14:paraId="2DA5DABF" w14:textId="118E61D3" w:rsidR="00B1589F" w:rsidRDefault="00B1589F">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_Toc115079103 \h </w:instrText>
      </w:r>
      <w:r>
        <w:rPr>
          <w:noProof/>
        </w:rPr>
      </w:r>
      <w:r>
        <w:rPr>
          <w:noProof/>
        </w:rPr>
        <w:fldChar w:fldCharType="separate"/>
      </w:r>
      <w:r>
        <w:rPr>
          <w:noProof/>
        </w:rPr>
        <w:t>115</w:t>
      </w:r>
      <w:r>
        <w:rPr>
          <w:noProof/>
        </w:rPr>
        <w:fldChar w:fldCharType="end"/>
      </w:r>
    </w:p>
    <w:p w14:paraId="4EC59486" w14:textId="21074E3F" w:rsidR="00B1589F" w:rsidRDefault="00B1589F">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_Toc115079104 \h </w:instrText>
      </w:r>
      <w:r>
        <w:rPr>
          <w:noProof/>
        </w:rPr>
      </w:r>
      <w:r>
        <w:rPr>
          <w:noProof/>
        </w:rPr>
        <w:fldChar w:fldCharType="separate"/>
      </w:r>
      <w:r>
        <w:rPr>
          <w:noProof/>
        </w:rPr>
        <w:t>115</w:t>
      </w:r>
      <w:r>
        <w:rPr>
          <w:noProof/>
        </w:rPr>
        <w:fldChar w:fldCharType="end"/>
      </w:r>
    </w:p>
    <w:p w14:paraId="0CDFA8EE" w14:textId="2CFA751D" w:rsidR="00B1589F" w:rsidRDefault="00B1589F">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_Toc115079105 \h </w:instrText>
      </w:r>
      <w:r>
        <w:rPr>
          <w:noProof/>
        </w:rPr>
      </w:r>
      <w:r>
        <w:rPr>
          <w:noProof/>
        </w:rPr>
        <w:fldChar w:fldCharType="separate"/>
      </w:r>
      <w:r>
        <w:rPr>
          <w:noProof/>
        </w:rPr>
        <w:t>119</w:t>
      </w:r>
      <w:r>
        <w:rPr>
          <w:noProof/>
        </w:rPr>
        <w:fldChar w:fldCharType="end"/>
      </w:r>
    </w:p>
    <w:p w14:paraId="7B607A8A" w14:textId="2610034B" w:rsidR="00B1589F" w:rsidRDefault="00B1589F">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_Toc115079106 \h </w:instrText>
      </w:r>
      <w:r>
        <w:rPr>
          <w:noProof/>
        </w:rPr>
      </w:r>
      <w:r>
        <w:rPr>
          <w:noProof/>
        </w:rPr>
        <w:fldChar w:fldCharType="separate"/>
      </w:r>
      <w:r>
        <w:rPr>
          <w:noProof/>
        </w:rPr>
        <w:t>122</w:t>
      </w:r>
      <w:r>
        <w:rPr>
          <w:noProof/>
        </w:rPr>
        <w:fldChar w:fldCharType="end"/>
      </w:r>
    </w:p>
    <w:p w14:paraId="3F49F64C" w14:textId="2D226552" w:rsidR="00B1589F" w:rsidRDefault="00B1589F">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_Toc115079107 \h </w:instrText>
      </w:r>
      <w:r>
        <w:rPr>
          <w:noProof/>
        </w:rPr>
      </w:r>
      <w:r>
        <w:rPr>
          <w:noProof/>
        </w:rPr>
        <w:fldChar w:fldCharType="separate"/>
      </w:r>
      <w:r>
        <w:rPr>
          <w:noProof/>
        </w:rPr>
        <w:t>122</w:t>
      </w:r>
      <w:r>
        <w:rPr>
          <w:noProof/>
        </w:rPr>
        <w:fldChar w:fldCharType="end"/>
      </w:r>
    </w:p>
    <w:p w14:paraId="137A8652" w14:textId="46E5E10C" w:rsidR="00B1589F" w:rsidRDefault="00B1589F">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_Toc115079108 \h </w:instrText>
      </w:r>
      <w:r>
        <w:rPr>
          <w:noProof/>
        </w:rPr>
      </w:r>
      <w:r>
        <w:rPr>
          <w:noProof/>
        </w:rPr>
        <w:fldChar w:fldCharType="separate"/>
      </w:r>
      <w:r>
        <w:rPr>
          <w:noProof/>
        </w:rPr>
        <w:t>124</w:t>
      </w:r>
      <w:r>
        <w:rPr>
          <w:noProof/>
        </w:rPr>
        <w:fldChar w:fldCharType="end"/>
      </w:r>
    </w:p>
    <w:p w14:paraId="5E7FC0EB" w14:textId="337D79DC" w:rsidR="00B1589F" w:rsidRDefault="00B1589F">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_Toc115079109 \h </w:instrText>
      </w:r>
      <w:r>
        <w:rPr>
          <w:noProof/>
        </w:rPr>
      </w:r>
      <w:r>
        <w:rPr>
          <w:noProof/>
        </w:rPr>
        <w:fldChar w:fldCharType="separate"/>
      </w:r>
      <w:r>
        <w:rPr>
          <w:noProof/>
        </w:rPr>
        <w:t>124</w:t>
      </w:r>
      <w:r>
        <w:rPr>
          <w:noProof/>
        </w:rPr>
        <w:fldChar w:fldCharType="end"/>
      </w:r>
    </w:p>
    <w:p w14:paraId="6618DBFF" w14:textId="2F1A4C20" w:rsidR="00B1589F" w:rsidRDefault="00B1589F">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_Toc115079110 \h </w:instrText>
      </w:r>
      <w:r>
        <w:rPr>
          <w:noProof/>
        </w:rPr>
      </w:r>
      <w:r>
        <w:rPr>
          <w:noProof/>
        </w:rPr>
        <w:fldChar w:fldCharType="separate"/>
      </w:r>
      <w:r>
        <w:rPr>
          <w:noProof/>
        </w:rPr>
        <w:t>125</w:t>
      </w:r>
      <w:r>
        <w:rPr>
          <w:noProof/>
        </w:rPr>
        <w:fldChar w:fldCharType="end"/>
      </w:r>
    </w:p>
    <w:p w14:paraId="62BCC3AA" w14:textId="6FF05679" w:rsidR="00B1589F" w:rsidRDefault="00B1589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_Toc115079111 \h </w:instrText>
      </w:r>
      <w:r>
        <w:rPr>
          <w:noProof/>
        </w:rPr>
      </w:r>
      <w:r>
        <w:rPr>
          <w:noProof/>
        </w:rPr>
        <w:fldChar w:fldCharType="separate"/>
      </w:r>
      <w:r>
        <w:rPr>
          <w:noProof/>
        </w:rPr>
        <w:t>125</w:t>
      </w:r>
      <w:r>
        <w:rPr>
          <w:noProof/>
        </w:rPr>
        <w:fldChar w:fldCharType="end"/>
      </w:r>
    </w:p>
    <w:p w14:paraId="7EAB3E86" w14:textId="364585D2" w:rsidR="00B1589F" w:rsidRDefault="00B1589F">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_Toc115079112 \h </w:instrText>
      </w:r>
      <w:r>
        <w:rPr>
          <w:noProof/>
        </w:rPr>
      </w:r>
      <w:r>
        <w:rPr>
          <w:noProof/>
        </w:rPr>
        <w:fldChar w:fldCharType="separate"/>
      </w:r>
      <w:r>
        <w:rPr>
          <w:noProof/>
        </w:rPr>
        <w:t>125</w:t>
      </w:r>
      <w:r>
        <w:rPr>
          <w:noProof/>
        </w:rPr>
        <w:fldChar w:fldCharType="end"/>
      </w:r>
    </w:p>
    <w:p w14:paraId="0A8A9EDB" w14:textId="584404A3" w:rsidR="00B1589F" w:rsidRDefault="00B1589F">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_Toc115079113 \h </w:instrText>
      </w:r>
      <w:r>
        <w:rPr>
          <w:noProof/>
        </w:rPr>
      </w:r>
      <w:r>
        <w:rPr>
          <w:noProof/>
        </w:rPr>
        <w:fldChar w:fldCharType="separate"/>
      </w:r>
      <w:r>
        <w:rPr>
          <w:noProof/>
        </w:rPr>
        <w:t>126</w:t>
      </w:r>
      <w:r>
        <w:rPr>
          <w:noProof/>
        </w:rPr>
        <w:fldChar w:fldCharType="end"/>
      </w:r>
    </w:p>
    <w:p w14:paraId="02FCFAEC" w14:textId="25105120" w:rsidR="00B1589F" w:rsidRDefault="00B1589F">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_Toc115079114 \h </w:instrText>
      </w:r>
      <w:r>
        <w:rPr>
          <w:noProof/>
        </w:rPr>
      </w:r>
      <w:r>
        <w:rPr>
          <w:noProof/>
        </w:rPr>
        <w:fldChar w:fldCharType="separate"/>
      </w:r>
      <w:r>
        <w:rPr>
          <w:noProof/>
        </w:rPr>
        <w:t>127</w:t>
      </w:r>
      <w:r>
        <w:rPr>
          <w:noProof/>
        </w:rPr>
        <w:fldChar w:fldCharType="end"/>
      </w:r>
    </w:p>
    <w:p w14:paraId="3E32EE86" w14:textId="6B6D83F0" w:rsidR="00B1589F" w:rsidRDefault="00B1589F">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_Toc115079115 \h </w:instrText>
      </w:r>
      <w:r>
        <w:rPr>
          <w:noProof/>
        </w:rPr>
      </w:r>
      <w:r>
        <w:rPr>
          <w:noProof/>
        </w:rPr>
        <w:fldChar w:fldCharType="separate"/>
      </w:r>
      <w:r>
        <w:rPr>
          <w:noProof/>
        </w:rPr>
        <w:t>128</w:t>
      </w:r>
      <w:r>
        <w:rPr>
          <w:noProof/>
        </w:rPr>
        <w:fldChar w:fldCharType="end"/>
      </w:r>
    </w:p>
    <w:p w14:paraId="42F56CC3" w14:textId="2FA6218C" w:rsidR="00B1589F" w:rsidRDefault="00B1589F">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_Toc115079116 \h </w:instrText>
      </w:r>
      <w:r>
        <w:rPr>
          <w:noProof/>
        </w:rPr>
      </w:r>
      <w:r>
        <w:rPr>
          <w:noProof/>
        </w:rPr>
        <w:fldChar w:fldCharType="separate"/>
      </w:r>
      <w:r>
        <w:rPr>
          <w:noProof/>
        </w:rPr>
        <w:t>128</w:t>
      </w:r>
      <w:r>
        <w:rPr>
          <w:noProof/>
        </w:rPr>
        <w:fldChar w:fldCharType="end"/>
      </w:r>
    </w:p>
    <w:p w14:paraId="5C5A5CC4" w14:textId="23D65281" w:rsidR="00B1589F" w:rsidRDefault="00B1589F">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_Toc115079117 \h </w:instrText>
      </w:r>
      <w:r>
        <w:rPr>
          <w:noProof/>
        </w:rPr>
      </w:r>
      <w:r>
        <w:rPr>
          <w:noProof/>
        </w:rPr>
        <w:fldChar w:fldCharType="separate"/>
      </w:r>
      <w:r>
        <w:rPr>
          <w:noProof/>
        </w:rPr>
        <w:t>129</w:t>
      </w:r>
      <w:r>
        <w:rPr>
          <w:noProof/>
        </w:rPr>
        <w:fldChar w:fldCharType="end"/>
      </w:r>
    </w:p>
    <w:p w14:paraId="11A5A293" w14:textId="655306AE" w:rsidR="00B1589F" w:rsidRDefault="00B1589F">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_Toc115079118 \h </w:instrText>
      </w:r>
      <w:r>
        <w:rPr>
          <w:noProof/>
        </w:rPr>
      </w:r>
      <w:r>
        <w:rPr>
          <w:noProof/>
        </w:rPr>
        <w:fldChar w:fldCharType="separate"/>
      </w:r>
      <w:r>
        <w:rPr>
          <w:noProof/>
        </w:rPr>
        <w:t>129</w:t>
      </w:r>
      <w:r>
        <w:rPr>
          <w:noProof/>
        </w:rPr>
        <w:fldChar w:fldCharType="end"/>
      </w:r>
    </w:p>
    <w:p w14:paraId="1A5A8CF0" w14:textId="6E7F37FA" w:rsidR="00B1589F" w:rsidRDefault="00B1589F">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_Toc115079119 \h </w:instrText>
      </w:r>
      <w:r>
        <w:rPr>
          <w:noProof/>
        </w:rPr>
      </w:r>
      <w:r>
        <w:rPr>
          <w:noProof/>
        </w:rPr>
        <w:fldChar w:fldCharType="separate"/>
      </w:r>
      <w:r>
        <w:rPr>
          <w:noProof/>
        </w:rPr>
        <w:t>129</w:t>
      </w:r>
      <w:r>
        <w:rPr>
          <w:noProof/>
        </w:rPr>
        <w:fldChar w:fldCharType="end"/>
      </w:r>
    </w:p>
    <w:p w14:paraId="1EDD9B1F" w14:textId="0F67DCDB" w:rsidR="00B1589F" w:rsidRDefault="00B1589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_Toc115079120 \h </w:instrText>
      </w:r>
      <w:r>
        <w:rPr>
          <w:noProof/>
        </w:rPr>
      </w:r>
      <w:r>
        <w:rPr>
          <w:noProof/>
        </w:rPr>
        <w:fldChar w:fldCharType="separate"/>
      </w:r>
      <w:r>
        <w:rPr>
          <w:noProof/>
        </w:rPr>
        <w:t>129</w:t>
      </w:r>
      <w:r>
        <w:rPr>
          <w:noProof/>
        </w:rPr>
        <w:fldChar w:fldCharType="end"/>
      </w:r>
    </w:p>
    <w:p w14:paraId="3694B620" w14:textId="41D1D5F3" w:rsidR="00B1589F" w:rsidRDefault="00B1589F">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_Toc115079121 \h </w:instrText>
      </w:r>
      <w:r>
        <w:rPr>
          <w:noProof/>
        </w:rPr>
      </w:r>
      <w:r>
        <w:rPr>
          <w:noProof/>
        </w:rPr>
        <w:fldChar w:fldCharType="separate"/>
      </w:r>
      <w:r>
        <w:rPr>
          <w:noProof/>
        </w:rPr>
        <w:t>129</w:t>
      </w:r>
      <w:r>
        <w:rPr>
          <w:noProof/>
        </w:rPr>
        <w:fldChar w:fldCharType="end"/>
      </w:r>
    </w:p>
    <w:p w14:paraId="021BB681" w14:textId="3F781E63" w:rsidR="00B1589F" w:rsidRDefault="00B1589F">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_Toc115079122 \h </w:instrText>
      </w:r>
      <w:r>
        <w:rPr>
          <w:noProof/>
        </w:rPr>
      </w:r>
      <w:r>
        <w:rPr>
          <w:noProof/>
        </w:rPr>
        <w:fldChar w:fldCharType="separate"/>
      </w:r>
      <w:r>
        <w:rPr>
          <w:noProof/>
        </w:rPr>
        <w:t>130</w:t>
      </w:r>
      <w:r>
        <w:rPr>
          <w:noProof/>
        </w:rPr>
        <w:fldChar w:fldCharType="end"/>
      </w:r>
    </w:p>
    <w:p w14:paraId="7C353446" w14:textId="46483F54" w:rsidR="00B1589F" w:rsidRDefault="00B1589F">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_Toc115079123 \h </w:instrText>
      </w:r>
      <w:r>
        <w:rPr>
          <w:noProof/>
        </w:rPr>
      </w:r>
      <w:r>
        <w:rPr>
          <w:noProof/>
        </w:rPr>
        <w:fldChar w:fldCharType="separate"/>
      </w:r>
      <w:r>
        <w:rPr>
          <w:noProof/>
        </w:rPr>
        <w:t>131</w:t>
      </w:r>
      <w:r>
        <w:rPr>
          <w:noProof/>
        </w:rPr>
        <w:fldChar w:fldCharType="end"/>
      </w:r>
    </w:p>
    <w:p w14:paraId="2023513A" w14:textId="15C7FFC4" w:rsidR="00B1589F" w:rsidRDefault="00B1589F">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_Toc115079124 \h </w:instrText>
      </w:r>
      <w:r>
        <w:rPr>
          <w:noProof/>
        </w:rPr>
      </w:r>
      <w:r>
        <w:rPr>
          <w:noProof/>
        </w:rPr>
        <w:fldChar w:fldCharType="separate"/>
      </w:r>
      <w:r>
        <w:rPr>
          <w:noProof/>
        </w:rPr>
        <w:t>132</w:t>
      </w:r>
      <w:r>
        <w:rPr>
          <w:noProof/>
        </w:rPr>
        <w:fldChar w:fldCharType="end"/>
      </w:r>
    </w:p>
    <w:p w14:paraId="05EFE8ED" w14:textId="5E7BA2A3" w:rsidR="00B1589F" w:rsidRDefault="00B1589F">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_Toc115079125 \h </w:instrText>
      </w:r>
      <w:r>
        <w:rPr>
          <w:noProof/>
        </w:rPr>
      </w:r>
      <w:r>
        <w:rPr>
          <w:noProof/>
        </w:rPr>
        <w:fldChar w:fldCharType="separate"/>
      </w:r>
      <w:r>
        <w:rPr>
          <w:noProof/>
        </w:rPr>
        <w:t>132</w:t>
      </w:r>
      <w:r>
        <w:rPr>
          <w:noProof/>
        </w:rPr>
        <w:fldChar w:fldCharType="end"/>
      </w:r>
    </w:p>
    <w:p w14:paraId="5FC7912E" w14:textId="65EED486" w:rsidR="00B1589F" w:rsidRDefault="00B1589F">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_Toc115079126 \h </w:instrText>
      </w:r>
      <w:r>
        <w:rPr>
          <w:noProof/>
        </w:rPr>
      </w:r>
      <w:r>
        <w:rPr>
          <w:noProof/>
        </w:rPr>
        <w:fldChar w:fldCharType="separate"/>
      </w:r>
      <w:r>
        <w:rPr>
          <w:noProof/>
        </w:rPr>
        <w:t>133</w:t>
      </w:r>
      <w:r>
        <w:rPr>
          <w:noProof/>
        </w:rPr>
        <w:fldChar w:fldCharType="end"/>
      </w:r>
    </w:p>
    <w:p w14:paraId="06197DB0" w14:textId="776EFF89" w:rsidR="00B1589F" w:rsidRDefault="00B1589F">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_Toc115079127 \h </w:instrText>
      </w:r>
      <w:r>
        <w:rPr>
          <w:noProof/>
        </w:rPr>
      </w:r>
      <w:r>
        <w:rPr>
          <w:noProof/>
        </w:rPr>
        <w:fldChar w:fldCharType="separate"/>
      </w:r>
      <w:r>
        <w:rPr>
          <w:noProof/>
        </w:rPr>
        <w:t>133</w:t>
      </w:r>
      <w:r>
        <w:rPr>
          <w:noProof/>
        </w:rPr>
        <w:fldChar w:fldCharType="end"/>
      </w:r>
    </w:p>
    <w:p w14:paraId="1AF7729A" w14:textId="5FEB4E72" w:rsidR="00B1589F" w:rsidRDefault="00B1589F">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_Toc115079128 \h </w:instrText>
      </w:r>
      <w:r>
        <w:rPr>
          <w:noProof/>
        </w:rPr>
      </w:r>
      <w:r>
        <w:rPr>
          <w:noProof/>
        </w:rPr>
        <w:fldChar w:fldCharType="separate"/>
      </w:r>
      <w:r>
        <w:rPr>
          <w:noProof/>
        </w:rPr>
        <w:t>133</w:t>
      </w:r>
      <w:r>
        <w:rPr>
          <w:noProof/>
        </w:rPr>
        <w:fldChar w:fldCharType="end"/>
      </w:r>
    </w:p>
    <w:p w14:paraId="21F43120" w14:textId="60A5D859" w:rsidR="00B1589F" w:rsidRDefault="00B1589F">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_Toc115079129 \h </w:instrText>
      </w:r>
      <w:r>
        <w:rPr>
          <w:noProof/>
        </w:rPr>
      </w:r>
      <w:r>
        <w:rPr>
          <w:noProof/>
        </w:rPr>
        <w:fldChar w:fldCharType="separate"/>
      </w:r>
      <w:r>
        <w:rPr>
          <w:noProof/>
        </w:rPr>
        <w:t>134</w:t>
      </w:r>
      <w:r>
        <w:rPr>
          <w:noProof/>
        </w:rPr>
        <w:fldChar w:fldCharType="end"/>
      </w:r>
    </w:p>
    <w:p w14:paraId="300D4E6D" w14:textId="2C127E7C" w:rsidR="00B1589F" w:rsidRDefault="00B1589F">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_Toc115079130 \h </w:instrText>
      </w:r>
      <w:r>
        <w:rPr>
          <w:noProof/>
        </w:rPr>
      </w:r>
      <w:r>
        <w:rPr>
          <w:noProof/>
        </w:rPr>
        <w:fldChar w:fldCharType="separate"/>
      </w:r>
      <w:r>
        <w:rPr>
          <w:noProof/>
        </w:rPr>
        <w:t>134</w:t>
      </w:r>
      <w:r>
        <w:rPr>
          <w:noProof/>
        </w:rPr>
        <w:fldChar w:fldCharType="end"/>
      </w:r>
    </w:p>
    <w:p w14:paraId="09866F1D" w14:textId="1665A45D" w:rsidR="00B1589F" w:rsidRDefault="00B1589F">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_Toc115079131 \h </w:instrText>
      </w:r>
      <w:r>
        <w:rPr>
          <w:noProof/>
        </w:rPr>
      </w:r>
      <w:r>
        <w:rPr>
          <w:noProof/>
        </w:rPr>
        <w:fldChar w:fldCharType="separate"/>
      </w:r>
      <w:r>
        <w:rPr>
          <w:noProof/>
        </w:rPr>
        <w:t>134</w:t>
      </w:r>
      <w:r>
        <w:rPr>
          <w:noProof/>
        </w:rPr>
        <w:fldChar w:fldCharType="end"/>
      </w:r>
    </w:p>
    <w:p w14:paraId="056151E7" w14:textId="6C8585C1" w:rsidR="00B1589F" w:rsidRDefault="00B1589F">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_Toc115079132 \h </w:instrText>
      </w:r>
      <w:r>
        <w:rPr>
          <w:noProof/>
        </w:rPr>
      </w:r>
      <w:r>
        <w:rPr>
          <w:noProof/>
        </w:rPr>
        <w:fldChar w:fldCharType="separate"/>
      </w:r>
      <w:r>
        <w:rPr>
          <w:noProof/>
        </w:rPr>
        <w:t>134</w:t>
      </w:r>
      <w:r>
        <w:rPr>
          <w:noProof/>
        </w:rPr>
        <w:fldChar w:fldCharType="end"/>
      </w:r>
    </w:p>
    <w:p w14:paraId="018FBE66" w14:textId="631A8091" w:rsidR="00B1589F" w:rsidRDefault="00B1589F">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_Toc115079133 \h </w:instrText>
      </w:r>
      <w:r>
        <w:rPr>
          <w:noProof/>
        </w:rPr>
      </w:r>
      <w:r>
        <w:rPr>
          <w:noProof/>
        </w:rPr>
        <w:fldChar w:fldCharType="separate"/>
      </w:r>
      <w:r>
        <w:rPr>
          <w:noProof/>
        </w:rPr>
        <w:t>135</w:t>
      </w:r>
      <w:r>
        <w:rPr>
          <w:noProof/>
        </w:rPr>
        <w:fldChar w:fldCharType="end"/>
      </w:r>
    </w:p>
    <w:p w14:paraId="0287FA5E" w14:textId="42FD5B4E" w:rsidR="00B1589F" w:rsidRDefault="00B1589F">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_Toc115079134 \h </w:instrText>
      </w:r>
      <w:r>
        <w:rPr>
          <w:noProof/>
        </w:rPr>
      </w:r>
      <w:r>
        <w:rPr>
          <w:noProof/>
        </w:rPr>
        <w:fldChar w:fldCharType="separate"/>
      </w:r>
      <w:r>
        <w:rPr>
          <w:noProof/>
        </w:rPr>
        <w:t>136</w:t>
      </w:r>
      <w:r>
        <w:rPr>
          <w:noProof/>
        </w:rPr>
        <w:fldChar w:fldCharType="end"/>
      </w:r>
    </w:p>
    <w:p w14:paraId="359C9B2D" w14:textId="588400F2" w:rsidR="00B1589F" w:rsidRDefault="00B1589F">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_Toc115079135 \h </w:instrText>
      </w:r>
      <w:r>
        <w:rPr>
          <w:noProof/>
        </w:rPr>
      </w:r>
      <w:r>
        <w:rPr>
          <w:noProof/>
        </w:rPr>
        <w:fldChar w:fldCharType="separate"/>
      </w:r>
      <w:r>
        <w:rPr>
          <w:noProof/>
        </w:rPr>
        <w:t>136</w:t>
      </w:r>
      <w:r>
        <w:rPr>
          <w:noProof/>
        </w:rPr>
        <w:fldChar w:fldCharType="end"/>
      </w:r>
    </w:p>
    <w:p w14:paraId="53F9E712" w14:textId="28BA7320" w:rsidR="00B1589F" w:rsidRDefault="00B1589F">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_Toc115079136 \h </w:instrText>
      </w:r>
      <w:r>
        <w:rPr>
          <w:noProof/>
        </w:rPr>
      </w:r>
      <w:r>
        <w:rPr>
          <w:noProof/>
        </w:rPr>
        <w:fldChar w:fldCharType="separate"/>
      </w:r>
      <w:r>
        <w:rPr>
          <w:noProof/>
        </w:rPr>
        <w:t>136</w:t>
      </w:r>
      <w:r>
        <w:rPr>
          <w:noProof/>
        </w:rPr>
        <w:fldChar w:fldCharType="end"/>
      </w:r>
    </w:p>
    <w:p w14:paraId="35228757" w14:textId="2AF75BC7" w:rsidR="00B1589F" w:rsidRDefault="00B1589F">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_Toc115079137 \h </w:instrText>
      </w:r>
      <w:r>
        <w:rPr>
          <w:noProof/>
        </w:rPr>
      </w:r>
      <w:r>
        <w:rPr>
          <w:noProof/>
        </w:rPr>
        <w:fldChar w:fldCharType="separate"/>
      </w:r>
      <w:r>
        <w:rPr>
          <w:noProof/>
        </w:rPr>
        <w:t>136</w:t>
      </w:r>
      <w:r>
        <w:rPr>
          <w:noProof/>
        </w:rPr>
        <w:fldChar w:fldCharType="end"/>
      </w:r>
    </w:p>
    <w:p w14:paraId="08AEDA5E" w14:textId="2A9AD5E8" w:rsidR="00B1589F" w:rsidRDefault="00B1589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_Toc115079138 \h </w:instrText>
      </w:r>
      <w:r>
        <w:rPr>
          <w:noProof/>
        </w:rPr>
      </w:r>
      <w:r>
        <w:rPr>
          <w:noProof/>
        </w:rPr>
        <w:fldChar w:fldCharType="separate"/>
      </w:r>
      <w:r>
        <w:rPr>
          <w:noProof/>
        </w:rPr>
        <w:t>137</w:t>
      </w:r>
      <w:r>
        <w:rPr>
          <w:noProof/>
        </w:rPr>
        <w:fldChar w:fldCharType="end"/>
      </w:r>
    </w:p>
    <w:p w14:paraId="36FBFFBF" w14:textId="3384D7BF" w:rsidR="00B1589F" w:rsidRDefault="00B1589F">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_Toc115079139 \h </w:instrText>
      </w:r>
      <w:r>
        <w:rPr>
          <w:noProof/>
        </w:rPr>
      </w:r>
      <w:r>
        <w:rPr>
          <w:noProof/>
        </w:rPr>
        <w:fldChar w:fldCharType="separate"/>
      </w:r>
      <w:r>
        <w:rPr>
          <w:noProof/>
        </w:rPr>
        <w:t>137</w:t>
      </w:r>
      <w:r>
        <w:rPr>
          <w:noProof/>
        </w:rPr>
        <w:fldChar w:fldCharType="end"/>
      </w:r>
    </w:p>
    <w:p w14:paraId="7C8F13AE" w14:textId="746D3E18" w:rsidR="00B1589F" w:rsidRDefault="00B1589F">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_Toc115079140 \h </w:instrText>
      </w:r>
      <w:r>
        <w:rPr>
          <w:noProof/>
        </w:rPr>
      </w:r>
      <w:r>
        <w:rPr>
          <w:noProof/>
        </w:rPr>
        <w:fldChar w:fldCharType="separate"/>
      </w:r>
      <w:r>
        <w:rPr>
          <w:noProof/>
        </w:rPr>
        <w:t>137</w:t>
      </w:r>
      <w:r>
        <w:rPr>
          <w:noProof/>
        </w:rPr>
        <w:fldChar w:fldCharType="end"/>
      </w:r>
    </w:p>
    <w:p w14:paraId="17F2FD7D" w14:textId="0C172F92" w:rsidR="00B1589F" w:rsidRDefault="00B1589F">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_Toc115079141 \h </w:instrText>
      </w:r>
      <w:r>
        <w:rPr>
          <w:noProof/>
        </w:rPr>
      </w:r>
      <w:r>
        <w:rPr>
          <w:noProof/>
        </w:rPr>
        <w:fldChar w:fldCharType="separate"/>
      </w:r>
      <w:r>
        <w:rPr>
          <w:noProof/>
        </w:rPr>
        <w:t>139</w:t>
      </w:r>
      <w:r>
        <w:rPr>
          <w:noProof/>
        </w:rPr>
        <w:fldChar w:fldCharType="end"/>
      </w:r>
    </w:p>
    <w:p w14:paraId="5FF360E0" w14:textId="3E393F6A" w:rsidR="00B1589F" w:rsidRDefault="00B1589F">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_Toc115079142 \h </w:instrText>
      </w:r>
      <w:r>
        <w:rPr>
          <w:noProof/>
        </w:rPr>
      </w:r>
      <w:r>
        <w:rPr>
          <w:noProof/>
        </w:rPr>
        <w:fldChar w:fldCharType="separate"/>
      </w:r>
      <w:r>
        <w:rPr>
          <w:noProof/>
        </w:rPr>
        <w:t>139</w:t>
      </w:r>
      <w:r>
        <w:rPr>
          <w:noProof/>
        </w:rPr>
        <w:fldChar w:fldCharType="end"/>
      </w:r>
    </w:p>
    <w:p w14:paraId="16D8619F" w14:textId="4DE8693C" w:rsidR="00B1589F" w:rsidRDefault="00B1589F">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_Toc115079143 \h </w:instrText>
      </w:r>
      <w:r>
        <w:rPr>
          <w:noProof/>
        </w:rPr>
      </w:r>
      <w:r>
        <w:rPr>
          <w:noProof/>
        </w:rPr>
        <w:fldChar w:fldCharType="separate"/>
      </w:r>
      <w:r>
        <w:rPr>
          <w:noProof/>
        </w:rPr>
        <w:t>140</w:t>
      </w:r>
      <w:r>
        <w:rPr>
          <w:noProof/>
        </w:rPr>
        <w:fldChar w:fldCharType="end"/>
      </w:r>
    </w:p>
    <w:p w14:paraId="0625C7FD" w14:textId="682C1F3C" w:rsidR="00B1589F" w:rsidRDefault="00B1589F">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_Toc115079144 \h </w:instrText>
      </w:r>
      <w:r>
        <w:rPr>
          <w:noProof/>
        </w:rPr>
      </w:r>
      <w:r>
        <w:rPr>
          <w:noProof/>
        </w:rPr>
        <w:fldChar w:fldCharType="separate"/>
      </w:r>
      <w:r>
        <w:rPr>
          <w:noProof/>
        </w:rPr>
        <w:t>140</w:t>
      </w:r>
      <w:r>
        <w:rPr>
          <w:noProof/>
        </w:rPr>
        <w:fldChar w:fldCharType="end"/>
      </w:r>
    </w:p>
    <w:p w14:paraId="7275E35D" w14:textId="697445C2" w:rsidR="00B1589F" w:rsidRDefault="00B1589F">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_Toc115079145 \h </w:instrText>
      </w:r>
      <w:r>
        <w:rPr>
          <w:noProof/>
        </w:rPr>
      </w:r>
      <w:r>
        <w:rPr>
          <w:noProof/>
        </w:rPr>
        <w:fldChar w:fldCharType="separate"/>
      </w:r>
      <w:r>
        <w:rPr>
          <w:noProof/>
        </w:rPr>
        <w:t>140</w:t>
      </w:r>
      <w:r>
        <w:rPr>
          <w:noProof/>
        </w:rPr>
        <w:fldChar w:fldCharType="end"/>
      </w:r>
    </w:p>
    <w:p w14:paraId="2FA0584E" w14:textId="5FABF068" w:rsidR="00B1589F" w:rsidRDefault="00B1589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_Toc115079146 \h </w:instrText>
      </w:r>
      <w:r>
        <w:rPr>
          <w:noProof/>
        </w:rPr>
      </w:r>
      <w:r>
        <w:rPr>
          <w:noProof/>
        </w:rPr>
        <w:fldChar w:fldCharType="separate"/>
      </w:r>
      <w:r>
        <w:rPr>
          <w:noProof/>
        </w:rPr>
        <w:t>141</w:t>
      </w:r>
      <w:r>
        <w:rPr>
          <w:noProof/>
        </w:rPr>
        <w:fldChar w:fldCharType="end"/>
      </w:r>
    </w:p>
    <w:p w14:paraId="35686301" w14:textId="132B484B" w:rsidR="00B1589F" w:rsidRDefault="00B1589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_Toc115079147 \h </w:instrText>
      </w:r>
      <w:r>
        <w:rPr>
          <w:noProof/>
        </w:rPr>
      </w:r>
      <w:r>
        <w:rPr>
          <w:noProof/>
        </w:rPr>
        <w:fldChar w:fldCharType="separate"/>
      </w:r>
      <w:r>
        <w:rPr>
          <w:noProof/>
        </w:rPr>
        <w:t>141</w:t>
      </w:r>
      <w:r>
        <w:rPr>
          <w:noProof/>
        </w:rPr>
        <w:fldChar w:fldCharType="end"/>
      </w:r>
    </w:p>
    <w:p w14:paraId="00AAFFD3" w14:textId="71F12CF6" w:rsidR="00B1589F" w:rsidRDefault="00B1589F">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_Toc115079148 \h </w:instrText>
      </w:r>
      <w:r>
        <w:rPr>
          <w:noProof/>
        </w:rPr>
      </w:r>
      <w:r>
        <w:rPr>
          <w:noProof/>
        </w:rPr>
        <w:fldChar w:fldCharType="separate"/>
      </w:r>
      <w:r>
        <w:rPr>
          <w:noProof/>
        </w:rPr>
        <w:t>141</w:t>
      </w:r>
      <w:r>
        <w:rPr>
          <w:noProof/>
        </w:rPr>
        <w:fldChar w:fldCharType="end"/>
      </w:r>
    </w:p>
    <w:p w14:paraId="3B24E8B1" w14:textId="7EBB35DC" w:rsidR="00B1589F" w:rsidRDefault="00B1589F">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_Toc115079149 \h </w:instrText>
      </w:r>
      <w:r>
        <w:rPr>
          <w:noProof/>
        </w:rPr>
      </w:r>
      <w:r>
        <w:rPr>
          <w:noProof/>
        </w:rPr>
        <w:fldChar w:fldCharType="separate"/>
      </w:r>
      <w:r>
        <w:rPr>
          <w:noProof/>
        </w:rPr>
        <w:t>142</w:t>
      </w:r>
      <w:r>
        <w:rPr>
          <w:noProof/>
        </w:rPr>
        <w:fldChar w:fldCharType="end"/>
      </w:r>
    </w:p>
    <w:p w14:paraId="11FF9A22" w14:textId="2FFDFBF7" w:rsidR="00B1589F" w:rsidRDefault="00B1589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_Toc115079150 \h </w:instrText>
      </w:r>
      <w:r>
        <w:rPr>
          <w:noProof/>
        </w:rPr>
      </w:r>
      <w:r>
        <w:rPr>
          <w:noProof/>
        </w:rPr>
        <w:fldChar w:fldCharType="separate"/>
      </w:r>
      <w:r>
        <w:rPr>
          <w:noProof/>
        </w:rPr>
        <w:t>142</w:t>
      </w:r>
      <w:r>
        <w:rPr>
          <w:noProof/>
        </w:rPr>
        <w:fldChar w:fldCharType="end"/>
      </w:r>
    </w:p>
    <w:p w14:paraId="15C8C267" w14:textId="34849175" w:rsidR="00B1589F" w:rsidRDefault="00B1589F">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_Toc115079151 \h </w:instrText>
      </w:r>
      <w:r>
        <w:rPr>
          <w:noProof/>
        </w:rPr>
      </w:r>
      <w:r>
        <w:rPr>
          <w:noProof/>
        </w:rPr>
        <w:fldChar w:fldCharType="separate"/>
      </w:r>
      <w:r>
        <w:rPr>
          <w:noProof/>
        </w:rPr>
        <w:t>142</w:t>
      </w:r>
      <w:r>
        <w:rPr>
          <w:noProof/>
        </w:rPr>
        <w:fldChar w:fldCharType="end"/>
      </w:r>
    </w:p>
    <w:p w14:paraId="51D697CC" w14:textId="0ADD07B0" w:rsidR="00B1589F" w:rsidRDefault="00B1589F">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_Toc115079152 \h </w:instrText>
      </w:r>
      <w:r>
        <w:rPr>
          <w:noProof/>
        </w:rPr>
      </w:r>
      <w:r>
        <w:rPr>
          <w:noProof/>
        </w:rPr>
        <w:fldChar w:fldCharType="separate"/>
      </w:r>
      <w:r>
        <w:rPr>
          <w:noProof/>
        </w:rPr>
        <w:t>142</w:t>
      </w:r>
      <w:r>
        <w:rPr>
          <w:noProof/>
        </w:rPr>
        <w:fldChar w:fldCharType="end"/>
      </w:r>
    </w:p>
    <w:p w14:paraId="308A57A9" w14:textId="6D222CA4" w:rsidR="00B1589F" w:rsidRDefault="00B1589F">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_Toc115079153 \h </w:instrText>
      </w:r>
      <w:r>
        <w:rPr>
          <w:noProof/>
        </w:rPr>
      </w:r>
      <w:r>
        <w:rPr>
          <w:noProof/>
        </w:rPr>
        <w:fldChar w:fldCharType="separate"/>
      </w:r>
      <w:r>
        <w:rPr>
          <w:noProof/>
        </w:rPr>
        <w:t>145</w:t>
      </w:r>
      <w:r>
        <w:rPr>
          <w:noProof/>
        </w:rPr>
        <w:fldChar w:fldCharType="end"/>
      </w:r>
    </w:p>
    <w:p w14:paraId="4651AD1C" w14:textId="79FE9273" w:rsidR="00B1589F" w:rsidRDefault="00B1589F">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_Toc115079154 \h </w:instrText>
      </w:r>
      <w:r>
        <w:rPr>
          <w:noProof/>
        </w:rPr>
      </w:r>
      <w:r>
        <w:rPr>
          <w:noProof/>
        </w:rPr>
        <w:fldChar w:fldCharType="separate"/>
      </w:r>
      <w:r>
        <w:rPr>
          <w:noProof/>
        </w:rPr>
        <w:t>148</w:t>
      </w:r>
      <w:r>
        <w:rPr>
          <w:noProof/>
        </w:rPr>
        <w:fldChar w:fldCharType="end"/>
      </w:r>
    </w:p>
    <w:p w14:paraId="466AE649" w14:textId="054E2939" w:rsidR="00B1589F" w:rsidRDefault="00B1589F">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_Toc115079155 \h </w:instrText>
      </w:r>
      <w:r>
        <w:rPr>
          <w:noProof/>
        </w:rPr>
      </w:r>
      <w:r>
        <w:rPr>
          <w:noProof/>
        </w:rPr>
        <w:fldChar w:fldCharType="separate"/>
      </w:r>
      <w:r>
        <w:rPr>
          <w:noProof/>
        </w:rPr>
        <w:t>148</w:t>
      </w:r>
      <w:r>
        <w:rPr>
          <w:noProof/>
        </w:rPr>
        <w:fldChar w:fldCharType="end"/>
      </w:r>
    </w:p>
    <w:p w14:paraId="0E115391" w14:textId="47A0FBC4" w:rsidR="00B1589F" w:rsidRDefault="00B1589F">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_Toc115079156 \h </w:instrText>
      </w:r>
      <w:r>
        <w:rPr>
          <w:noProof/>
        </w:rPr>
      </w:r>
      <w:r>
        <w:rPr>
          <w:noProof/>
        </w:rPr>
        <w:fldChar w:fldCharType="separate"/>
      </w:r>
      <w:r>
        <w:rPr>
          <w:noProof/>
        </w:rPr>
        <w:t>149</w:t>
      </w:r>
      <w:r>
        <w:rPr>
          <w:noProof/>
        </w:rPr>
        <w:fldChar w:fldCharType="end"/>
      </w:r>
    </w:p>
    <w:p w14:paraId="49BF9B5F" w14:textId="29522378" w:rsidR="00B1589F" w:rsidRDefault="00B1589F">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_Toc115079157 \h </w:instrText>
      </w:r>
      <w:r>
        <w:rPr>
          <w:noProof/>
        </w:rPr>
      </w:r>
      <w:r>
        <w:rPr>
          <w:noProof/>
        </w:rPr>
        <w:fldChar w:fldCharType="separate"/>
      </w:r>
      <w:r>
        <w:rPr>
          <w:noProof/>
        </w:rPr>
        <w:t>149</w:t>
      </w:r>
      <w:r>
        <w:rPr>
          <w:noProof/>
        </w:rPr>
        <w:fldChar w:fldCharType="end"/>
      </w:r>
    </w:p>
    <w:p w14:paraId="56B8601B" w14:textId="57D1C0BD" w:rsidR="00B1589F" w:rsidRDefault="00B1589F">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_Toc115079158 \h </w:instrText>
      </w:r>
      <w:r>
        <w:rPr>
          <w:noProof/>
        </w:rPr>
      </w:r>
      <w:r>
        <w:rPr>
          <w:noProof/>
        </w:rPr>
        <w:fldChar w:fldCharType="separate"/>
      </w:r>
      <w:r>
        <w:rPr>
          <w:noProof/>
        </w:rPr>
        <w:t>150</w:t>
      </w:r>
      <w:r>
        <w:rPr>
          <w:noProof/>
        </w:rPr>
        <w:fldChar w:fldCharType="end"/>
      </w:r>
    </w:p>
    <w:p w14:paraId="7A4BC86B" w14:textId="01D624ED" w:rsidR="00B1589F" w:rsidRDefault="00B1589F">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_Toc115079159 \h </w:instrText>
      </w:r>
      <w:r>
        <w:rPr>
          <w:noProof/>
        </w:rPr>
      </w:r>
      <w:r>
        <w:rPr>
          <w:noProof/>
        </w:rPr>
        <w:fldChar w:fldCharType="separate"/>
      </w:r>
      <w:r>
        <w:rPr>
          <w:noProof/>
        </w:rPr>
        <w:t>150</w:t>
      </w:r>
      <w:r>
        <w:rPr>
          <w:noProof/>
        </w:rPr>
        <w:fldChar w:fldCharType="end"/>
      </w:r>
    </w:p>
    <w:p w14:paraId="48549E31" w14:textId="6D3569FC" w:rsidR="00B1589F" w:rsidRDefault="00B1589F">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_Toc115079160 \h </w:instrText>
      </w:r>
      <w:r>
        <w:rPr>
          <w:noProof/>
        </w:rPr>
      </w:r>
      <w:r>
        <w:rPr>
          <w:noProof/>
        </w:rPr>
        <w:fldChar w:fldCharType="separate"/>
      </w:r>
      <w:r>
        <w:rPr>
          <w:noProof/>
        </w:rPr>
        <w:t>150</w:t>
      </w:r>
      <w:r>
        <w:rPr>
          <w:noProof/>
        </w:rPr>
        <w:fldChar w:fldCharType="end"/>
      </w:r>
    </w:p>
    <w:p w14:paraId="7145983D" w14:textId="7656851D" w:rsidR="00B1589F" w:rsidRDefault="00B1589F">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_Toc115079161 \h </w:instrText>
      </w:r>
      <w:r>
        <w:rPr>
          <w:noProof/>
        </w:rPr>
      </w:r>
      <w:r>
        <w:rPr>
          <w:noProof/>
        </w:rPr>
        <w:fldChar w:fldCharType="separate"/>
      </w:r>
      <w:r>
        <w:rPr>
          <w:noProof/>
        </w:rPr>
        <w:t>152</w:t>
      </w:r>
      <w:r>
        <w:rPr>
          <w:noProof/>
        </w:rPr>
        <w:fldChar w:fldCharType="end"/>
      </w:r>
    </w:p>
    <w:p w14:paraId="15EE3F38" w14:textId="5FA0264D" w:rsidR="00B1589F" w:rsidRDefault="00B1589F">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_Toc115079162 \h </w:instrText>
      </w:r>
      <w:r>
        <w:rPr>
          <w:noProof/>
        </w:rPr>
      </w:r>
      <w:r>
        <w:rPr>
          <w:noProof/>
        </w:rPr>
        <w:fldChar w:fldCharType="separate"/>
      </w:r>
      <w:r>
        <w:rPr>
          <w:noProof/>
        </w:rPr>
        <w:t>152</w:t>
      </w:r>
      <w:r>
        <w:rPr>
          <w:noProof/>
        </w:rPr>
        <w:fldChar w:fldCharType="end"/>
      </w:r>
    </w:p>
    <w:p w14:paraId="6FFBFFE9" w14:textId="6D5BFB75" w:rsidR="00B1589F" w:rsidRDefault="00B1589F">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_Toc115079163 \h </w:instrText>
      </w:r>
      <w:r>
        <w:rPr>
          <w:noProof/>
        </w:rPr>
      </w:r>
      <w:r>
        <w:rPr>
          <w:noProof/>
        </w:rPr>
        <w:fldChar w:fldCharType="separate"/>
      </w:r>
      <w:r>
        <w:rPr>
          <w:noProof/>
        </w:rPr>
        <w:t>152</w:t>
      </w:r>
      <w:r>
        <w:rPr>
          <w:noProof/>
        </w:rPr>
        <w:fldChar w:fldCharType="end"/>
      </w:r>
    </w:p>
    <w:p w14:paraId="3195932B" w14:textId="15D26937" w:rsidR="00B1589F" w:rsidRDefault="00B1589F">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_Toc115079164 \h </w:instrText>
      </w:r>
      <w:r>
        <w:rPr>
          <w:noProof/>
        </w:rPr>
      </w:r>
      <w:r>
        <w:rPr>
          <w:noProof/>
        </w:rPr>
        <w:fldChar w:fldCharType="separate"/>
      </w:r>
      <w:r>
        <w:rPr>
          <w:noProof/>
        </w:rPr>
        <w:t>153</w:t>
      </w:r>
      <w:r>
        <w:rPr>
          <w:noProof/>
        </w:rPr>
        <w:fldChar w:fldCharType="end"/>
      </w:r>
    </w:p>
    <w:p w14:paraId="523BA679" w14:textId="0A5789F1" w:rsidR="00B1589F" w:rsidRDefault="00B1589F">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_Toc115079165 \h </w:instrText>
      </w:r>
      <w:r>
        <w:rPr>
          <w:noProof/>
        </w:rPr>
      </w:r>
      <w:r>
        <w:rPr>
          <w:noProof/>
        </w:rPr>
        <w:fldChar w:fldCharType="separate"/>
      </w:r>
      <w:r>
        <w:rPr>
          <w:noProof/>
        </w:rPr>
        <w:t>153</w:t>
      </w:r>
      <w:r>
        <w:rPr>
          <w:noProof/>
        </w:rPr>
        <w:fldChar w:fldCharType="end"/>
      </w:r>
    </w:p>
    <w:p w14:paraId="556E3F3B" w14:textId="117E1157" w:rsidR="00B1589F" w:rsidRDefault="00B1589F">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_Toc115079166 \h </w:instrText>
      </w:r>
      <w:r>
        <w:rPr>
          <w:noProof/>
        </w:rPr>
      </w:r>
      <w:r>
        <w:rPr>
          <w:noProof/>
        </w:rPr>
        <w:fldChar w:fldCharType="separate"/>
      </w:r>
      <w:r>
        <w:rPr>
          <w:noProof/>
        </w:rPr>
        <w:t>153</w:t>
      </w:r>
      <w:r>
        <w:rPr>
          <w:noProof/>
        </w:rPr>
        <w:fldChar w:fldCharType="end"/>
      </w:r>
    </w:p>
    <w:p w14:paraId="017C9B05" w14:textId="747C492B" w:rsidR="00B1589F" w:rsidRDefault="00B1589F">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_Toc115079167 \h </w:instrText>
      </w:r>
      <w:r>
        <w:rPr>
          <w:noProof/>
        </w:rPr>
      </w:r>
      <w:r>
        <w:rPr>
          <w:noProof/>
        </w:rPr>
        <w:fldChar w:fldCharType="separate"/>
      </w:r>
      <w:r>
        <w:rPr>
          <w:noProof/>
        </w:rPr>
        <w:t>154</w:t>
      </w:r>
      <w:r>
        <w:rPr>
          <w:noProof/>
        </w:rPr>
        <w:fldChar w:fldCharType="end"/>
      </w:r>
    </w:p>
    <w:p w14:paraId="2453C777" w14:textId="2F1BBE56" w:rsidR="00B1589F" w:rsidRDefault="00B1589F">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_Toc115079168 \h </w:instrText>
      </w:r>
      <w:r>
        <w:rPr>
          <w:noProof/>
        </w:rPr>
      </w:r>
      <w:r>
        <w:rPr>
          <w:noProof/>
        </w:rPr>
        <w:fldChar w:fldCharType="separate"/>
      </w:r>
      <w:r>
        <w:rPr>
          <w:noProof/>
        </w:rPr>
        <w:t>155</w:t>
      </w:r>
      <w:r>
        <w:rPr>
          <w:noProof/>
        </w:rPr>
        <w:fldChar w:fldCharType="end"/>
      </w:r>
    </w:p>
    <w:p w14:paraId="3D17DFFF" w14:textId="23C90ACE" w:rsidR="00B1589F" w:rsidRDefault="00B1589F">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_Toc115079169 \h </w:instrText>
      </w:r>
      <w:r>
        <w:rPr>
          <w:noProof/>
        </w:rPr>
      </w:r>
      <w:r>
        <w:rPr>
          <w:noProof/>
        </w:rPr>
        <w:fldChar w:fldCharType="separate"/>
      </w:r>
      <w:r>
        <w:rPr>
          <w:noProof/>
        </w:rPr>
        <w:t>155</w:t>
      </w:r>
      <w:r>
        <w:rPr>
          <w:noProof/>
        </w:rPr>
        <w:fldChar w:fldCharType="end"/>
      </w:r>
    </w:p>
    <w:p w14:paraId="57F90EB7" w14:textId="08869115" w:rsidR="00B1589F" w:rsidRDefault="00B1589F">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_Toc115079170 \h </w:instrText>
      </w:r>
      <w:r>
        <w:rPr>
          <w:noProof/>
        </w:rPr>
      </w:r>
      <w:r>
        <w:rPr>
          <w:noProof/>
        </w:rPr>
        <w:fldChar w:fldCharType="separate"/>
      </w:r>
      <w:r>
        <w:rPr>
          <w:noProof/>
        </w:rPr>
        <w:t>155</w:t>
      </w:r>
      <w:r>
        <w:rPr>
          <w:noProof/>
        </w:rPr>
        <w:fldChar w:fldCharType="end"/>
      </w:r>
    </w:p>
    <w:p w14:paraId="08B6792C" w14:textId="3B674971" w:rsidR="00B1589F" w:rsidRDefault="00B1589F">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_Toc115079171 \h </w:instrText>
      </w:r>
      <w:r>
        <w:rPr>
          <w:noProof/>
        </w:rPr>
      </w:r>
      <w:r>
        <w:rPr>
          <w:noProof/>
        </w:rPr>
        <w:fldChar w:fldCharType="separate"/>
      </w:r>
      <w:r>
        <w:rPr>
          <w:noProof/>
        </w:rPr>
        <w:t>155</w:t>
      </w:r>
      <w:r>
        <w:rPr>
          <w:noProof/>
        </w:rPr>
        <w:fldChar w:fldCharType="end"/>
      </w:r>
    </w:p>
    <w:p w14:paraId="5B5335AB" w14:textId="7A1C8003" w:rsidR="00B1589F" w:rsidRDefault="00B1589F">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_Toc115079172 \h </w:instrText>
      </w:r>
      <w:r>
        <w:rPr>
          <w:noProof/>
        </w:rPr>
      </w:r>
      <w:r>
        <w:rPr>
          <w:noProof/>
        </w:rPr>
        <w:fldChar w:fldCharType="separate"/>
      </w:r>
      <w:r>
        <w:rPr>
          <w:noProof/>
        </w:rPr>
        <w:t>155</w:t>
      </w:r>
      <w:r>
        <w:rPr>
          <w:noProof/>
        </w:rPr>
        <w:fldChar w:fldCharType="end"/>
      </w:r>
    </w:p>
    <w:p w14:paraId="223ED32A" w14:textId="124C5BA8" w:rsidR="00B1589F" w:rsidRDefault="00B1589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_Toc115079173 \h </w:instrText>
      </w:r>
      <w:r>
        <w:rPr>
          <w:noProof/>
        </w:rPr>
      </w:r>
      <w:r>
        <w:rPr>
          <w:noProof/>
        </w:rPr>
        <w:fldChar w:fldCharType="separate"/>
      </w:r>
      <w:r>
        <w:rPr>
          <w:noProof/>
        </w:rPr>
        <w:t>156</w:t>
      </w:r>
      <w:r>
        <w:rPr>
          <w:noProof/>
        </w:rPr>
        <w:fldChar w:fldCharType="end"/>
      </w:r>
    </w:p>
    <w:p w14:paraId="5F37B744" w14:textId="0EA38859" w:rsidR="00B1589F" w:rsidRDefault="00B1589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_Toc115079174 \h </w:instrText>
      </w:r>
      <w:r>
        <w:rPr>
          <w:noProof/>
        </w:rPr>
      </w:r>
      <w:r>
        <w:rPr>
          <w:noProof/>
        </w:rPr>
        <w:fldChar w:fldCharType="separate"/>
      </w:r>
      <w:r>
        <w:rPr>
          <w:noProof/>
        </w:rPr>
        <w:t>156</w:t>
      </w:r>
      <w:r>
        <w:rPr>
          <w:noProof/>
        </w:rPr>
        <w:fldChar w:fldCharType="end"/>
      </w:r>
    </w:p>
    <w:p w14:paraId="777E90B4" w14:textId="1921F465" w:rsidR="00B1589F" w:rsidRDefault="00B1589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_Toc115079175 \h </w:instrText>
      </w:r>
      <w:r>
        <w:rPr>
          <w:noProof/>
        </w:rPr>
      </w:r>
      <w:r>
        <w:rPr>
          <w:noProof/>
        </w:rPr>
        <w:fldChar w:fldCharType="separate"/>
      </w:r>
      <w:r>
        <w:rPr>
          <w:noProof/>
        </w:rPr>
        <w:t>156</w:t>
      </w:r>
      <w:r>
        <w:rPr>
          <w:noProof/>
        </w:rPr>
        <w:fldChar w:fldCharType="end"/>
      </w:r>
    </w:p>
    <w:p w14:paraId="4D8243E6" w14:textId="695E6F81" w:rsidR="00B1589F" w:rsidRDefault="00B1589F">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_Toc115079176 \h </w:instrText>
      </w:r>
      <w:r>
        <w:rPr>
          <w:noProof/>
        </w:rPr>
      </w:r>
      <w:r>
        <w:rPr>
          <w:noProof/>
        </w:rPr>
        <w:fldChar w:fldCharType="separate"/>
      </w:r>
      <w:r>
        <w:rPr>
          <w:noProof/>
        </w:rPr>
        <w:t>156</w:t>
      </w:r>
      <w:r>
        <w:rPr>
          <w:noProof/>
        </w:rPr>
        <w:fldChar w:fldCharType="end"/>
      </w:r>
    </w:p>
    <w:p w14:paraId="1973A7CC" w14:textId="43B73B71" w:rsidR="00B1589F" w:rsidRDefault="00B1589F">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_Toc115079177 \h </w:instrText>
      </w:r>
      <w:r>
        <w:rPr>
          <w:noProof/>
        </w:rPr>
      </w:r>
      <w:r>
        <w:rPr>
          <w:noProof/>
        </w:rPr>
        <w:fldChar w:fldCharType="separate"/>
      </w:r>
      <w:r>
        <w:rPr>
          <w:noProof/>
        </w:rPr>
        <w:t>156</w:t>
      </w:r>
      <w:r>
        <w:rPr>
          <w:noProof/>
        </w:rPr>
        <w:fldChar w:fldCharType="end"/>
      </w:r>
    </w:p>
    <w:p w14:paraId="04F8FD67" w14:textId="79ED82ED" w:rsidR="00B1589F" w:rsidRDefault="00B1589F">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_Toc115079178 \h </w:instrText>
      </w:r>
      <w:r>
        <w:rPr>
          <w:noProof/>
        </w:rPr>
      </w:r>
      <w:r>
        <w:rPr>
          <w:noProof/>
        </w:rPr>
        <w:fldChar w:fldCharType="separate"/>
      </w:r>
      <w:r>
        <w:rPr>
          <w:noProof/>
        </w:rPr>
        <w:t>157</w:t>
      </w:r>
      <w:r>
        <w:rPr>
          <w:noProof/>
        </w:rPr>
        <w:fldChar w:fldCharType="end"/>
      </w:r>
    </w:p>
    <w:p w14:paraId="5F1E060C" w14:textId="405CE364" w:rsidR="00B1589F" w:rsidRDefault="00B1589F">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_Toc115079179 \h </w:instrText>
      </w:r>
      <w:r>
        <w:rPr>
          <w:noProof/>
        </w:rPr>
      </w:r>
      <w:r>
        <w:rPr>
          <w:noProof/>
        </w:rPr>
        <w:fldChar w:fldCharType="separate"/>
      </w:r>
      <w:r>
        <w:rPr>
          <w:noProof/>
        </w:rPr>
        <w:t>158</w:t>
      </w:r>
      <w:r>
        <w:rPr>
          <w:noProof/>
        </w:rPr>
        <w:fldChar w:fldCharType="end"/>
      </w:r>
    </w:p>
    <w:p w14:paraId="1DDAEBF4" w14:textId="07CB058C" w:rsidR="00B1589F" w:rsidRDefault="00B1589F">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_Toc115079180 \h </w:instrText>
      </w:r>
      <w:r>
        <w:rPr>
          <w:noProof/>
        </w:rPr>
      </w:r>
      <w:r>
        <w:rPr>
          <w:noProof/>
        </w:rPr>
        <w:fldChar w:fldCharType="separate"/>
      </w:r>
      <w:r>
        <w:rPr>
          <w:noProof/>
        </w:rPr>
        <w:t>159</w:t>
      </w:r>
      <w:r>
        <w:rPr>
          <w:noProof/>
        </w:rPr>
        <w:fldChar w:fldCharType="end"/>
      </w:r>
    </w:p>
    <w:p w14:paraId="729AB133" w14:textId="682396E0" w:rsidR="00B1589F" w:rsidRDefault="00B1589F">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_Toc115079181 \h </w:instrText>
      </w:r>
      <w:r>
        <w:rPr>
          <w:noProof/>
        </w:rPr>
      </w:r>
      <w:r>
        <w:rPr>
          <w:noProof/>
        </w:rPr>
        <w:fldChar w:fldCharType="separate"/>
      </w:r>
      <w:r>
        <w:rPr>
          <w:noProof/>
        </w:rPr>
        <w:t>160</w:t>
      </w:r>
      <w:r>
        <w:rPr>
          <w:noProof/>
        </w:rPr>
        <w:fldChar w:fldCharType="end"/>
      </w:r>
    </w:p>
    <w:p w14:paraId="338CEF42" w14:textId="29F78E72" w:rsidR="00B1589F" w:rsidRDefault="00B1589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_Toc115079182 \h </w:instrText>
      </w:r>
      <w:r>
        <w:rPr>
          <w:noProof/>
        </w:rPr>
      </w:r>
      <w:r>
        <w:rPr>
          <w:noProof/>
        </w:rPr>
        <w:fldChar w:fldCharType="separate"/>
      </w:r>
      <w:r>
        <w:rPr>
          <w:noProof/>
        </w:rPr>
        <w:t>161</w:t>
      </w:r>
      <w:r>
        <w:rPr>
          <w:noProof/>
        </w:rPr>
        <w:fldChar w:fldCharType="end"/>
      </w:r>
    </w:p>
    <w:p w14:paraId="40C38906" w14:textId="413728BD" w:rsidR="00B1589F" w:rsidRDefault="00B1589F">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_Toc115079183 \h </w:instrText>
      </w:r>
      <w:r>
        <w:rPr>
          <w:noProof/>
        </w:rPr>
      </w:r>
      <w:r>
        <w:rPr>
          <w:noProof/>
        </w:rPr>
        <w:fldChar w:fldCharType="separate"/>
      </w:r>
      <w:r>
        <w:rPr>
          <w:noProof/>
        </w:rPr>
        <w:t>161</w:t>
      </w:r>
      <w:r>
        <w:rPr>
          <w:noProof/>
        </w:rPr>
        <w:fldChar w:fldCharType="end"/>
      </w:r>
    </w:p>
    <w:p w14:paraId="286C810D" w14:textId="4916A278" w:rsidR="00B1589F" w:rsidRDefault="00B1589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_Toc115079184 \h </w:instrText>
      </w:r>
      <w:r>
        <w:rPr>
          <w:noProof/>
        </w:rPr>
      </w:r>
      <w:r>
        <w:rPr>
          <w:noProof/>
        </w:rPr>
        <w:fldChar w:fldCharType="separate"/>
      </w:r>
      <w:r>
        <w:rPr>
          <w:noProof/>
        </w:rPr>
        <w:t>162</w:t>
      </w:r>
      <w:r>
        <w:rPr>
          <w:noProof/>
        </w:rPr>
        <w:fldChar w:fldCharType="end"/>
      </w:r>
    </w:p>
    <w:p w14:paraId="659F8957" w14:textId="210C7271" w:rsidR="00B1589F" w:rsidRDefault="00B1589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_Toc115079185 \h </w:instrText>
      </w:r>
      <w:r>
        <w:rPr>
          <w:noProof/>
        </w:rPr>
      </w:r>
      <w:r>
        <w:rPr>
          <w:noProof/>
        </w:rPr>
        <w:fldChar w:fldCharType="separate"/>
      </w:r>
      <w:r>
        <w:rPr>
          <w:noProof/>
        </w:rPr>
        <w:t>162</w:t>
      </w:r>
      <w:r>
        <w:rPr>
          <w:noProof/>
        </w:rPr>
        <w:fldChar w:fldCharType="end"/>
      </w:r>
    </w:p>
    <w:p w14:paraId="3464C298" w14:textId="15094F19" w:rsidR="00B1589F" w:rsidRDefault="00B1589F">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_Toc115079186 \h </w:instrText>
      </w:r>
      <w:r>
        <w:rPr>
          <w:noProof/>
        </w:rPr>
      </w:r>
      <w:r>
        <w:rPr>
          <w:noProof/>
        </w:rPr>
        <w:fldChar w:fldCharType="separate"/>
      </w:r>
      <w:r>
        <w:rPr>
          <w:noProof/>
        </w:rPr>
        <w:t>162</w:t>
      </w:r>
      <w:r>
        <w:rPr>
          <w:noProof/>
        </w:rPr>
        <w:fldChar w:fldCharType="end"/>
      </w:r>
    </w:p>
    <w:p w14:paraId="188A21F4" w14:textId="3F8D5D15" w:rsidR="00B1589F" w:rsidRDefault="00B1589F">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_Toc115079187 \h </w:instrText>
      </w:r>
      <w:r>
        <w:rPr>
          <w:noProof/>
        </w:rPr>
      </w:r>
      <w:r>
        <w:rPr>
          <w:noProof/>
        </w:rPr>
        <w:fldChar w:fldCharType="separate"/>
      </w:r>
      <w:r>
        <w:rPr>
          <w:noProof/>
        </w:rPr>
        <w:t>162</w:t>
      </w:r>
      <w:r>
        <w:rPr>
          <w:noProof/>
        </w:rPr>
        <w:fldChar w:fldCharType="end"/>
      </w:r>
    </w:p>
    <w:p w14:paraId="0645543A" w14:textId="1ADB9DAA" w:rsidR="00B1589F" w:rsidRDefault="00B1589F">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_Toc115079188 \h </w:instrText>
      </w:r>
      <w:r>
        <w:rPr>
          <w:noProof/>
        </w:rPr>
      </w:r>
      <w:r>
        <w:rPr>
          <w:noProof/>
        </w:rPr>
        <w:fldChar w:fldCharType="separate"/>
      </w:r>
      <w:r>
        <w:rPr>
          <w:noProof/>
        </w:rPr>
        <w:t>162</w:t>
      </w:r>
      <w:r>
        <w:rPr>
          <w:noProof/>
        </w:rPr>
        <w:fldChar w:fldCharType="end"/>
      </w:r>
    </w:p>
    <w:p w14:paraId="2CBCEC98" w14:textId="04474FA8" w:rsidR="00B1589F" w:rsidRDefault="00B1589F">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_Toc115079189 \h </w:instrText>
      </w:r>
      <w:r>
        <w:rPr>
          <w:noProof/>
        </w:rPr>
      </w:r>
      <w:r>
        <w:rPr>
          <w:noProof/>
        </w:rPr>
        <w:fldChar w:fldCharType="separate"/>
      </w:r>
      <w:r>
        <w:rPr>
          <w:noProof/>
        </w:rPr>
        <w:t>162</w:t>
      </w:r>
      <w:r>
        <w:rPr>
          <w:noProof/>
        </w:rPr>
        <w:fldChar w:fldCharType="end"/>
      </w:r>
    </w:p>
    <w:p w14:paraId="66CD4D8C" w14:textId="74966775" w:rsidR="00B1589F" w:rsidRDefault="00B1589F">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_Toc115079190 \h </w:instrText>
      </w:r>
      <w:r>
        <w:rPr>
          <w:noProof/>
        </w:rPr>
      </w:r>
      <w:r>
        <w:rPr>
          <w:noProof/>
        </w:rPr>
        <w:fldChar w:fldCharType="separate"/>
      </w:r>
      <w:r>
        <w:rPr>
          <w:noProof/>
        </w:rPr>
        <w:t>162</w:t>
      </w:r>
      <w:r>
        <w:rPr>
          <w:noProof/>
        </w:rPr>
        <w:fldChar w:fldCharType="end"/>
      </w:r>
    </w:p>
    <w:p w14:paraId="6D24D4E4" w14:textId="3950A9B4" w:rsidR="00B1589F" w:rsidRDefault="00B1589F">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_Toc115079191 \h </w:instrText>
      </w:r>
      <w:r>
        <w:rPr>
          <w:noProof/>
        </w:rPr>
      </w:r>
      <w:r>
        <w:rPr>
          <w:noProof/>
        </w:rPr>
        <w:fldChar w:fldCharType="separate"/>
      </w:r>
      <w:r>
        <w:rPr>
          <w:noProof/>
        </w:rPr>
        <w:t>163</w:t>
      </w:r>
      <w:r>
        <w:rPr>
          <w:noProof/>
        </w:rPr>
        <w:fldChar w:fldCharType="end"/>
      </w:r>
    </w:p>
    <w:p w14:paraId="39081149" w14:textId="79D1EC19" w:rsidR="00B1589F" w:rsidRDefault="00B1589F">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_Toc115079192 \h </w:instrText>
      </w:r>
      <w:r>
        <w:rPr>
          <w:noProof/>
        </w:rPr>
      </w:r>
      <w:r>
        <w:rPr>
          <w:noProof/>
        </w:rPr>
        <w:fldChar w:fldCharType="separate"/>
      </w:r>
      <w:r>
        <w:rPr>
          <w:noProof/>
        </w:rPr>
        <w:t>163</w:t>
      </w:r>
      <w:r>
        <w:rPr>
          <w:noProof/>
        </w:rPr>
        <w:fldChar w:fldCharType="end"/>
      </w:r>
    </w:p>
    <w:p w14:paraId="058BEB13" w14:textId="7717FA6B" w:rsidR="00B1589F" w:rsidRDefault="00B1589F">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_Toc115079193 \h </w:instrText>
      </w:r>
      <w:r>
        <w:rPr>
          <w:noProof/>
        </w:rPr>
      </w:r>
      <w:r>
        <w:rPr>
          <w:noProof/>
        </w:rPr>
        <w:fldChar w:fldCharType="separate"/>
      </w:r>
      <w:r>
        <w:rPr>
          <w:noProof/>
        </w:rPr>
        <w:t>163</w:t>
      </w:r>
      <w:r>
        <w:rPr>
          <w:noProof/>
        </w:rPr>
        <w:fldChar w:fldCharType="end"/>
      </w:r>
    </w:p>
    <w:p w14:paraId="63C5EB4D" w14:textId="7E39FF21" w:rsidR="00B1589F" w:rsidRDefault="00B1589F">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_Toc115079194 \h </w:instrText>
      </w:r>
      <w:r>
        <w:rPr>
          <w:noProof/>
        </w:rPr>
      </w:r>
      <w:r>
        <w:rPr>
          <w:noProof/>
        </w:rPr>
        <w:fldChar w:fldCharType="separate"/>
      </w:r>
      <w:r>
        <w:rPr>
          <w:noProof/>
        </w:rPr>
        <w:t>163</w:t>
      </w:r>
      <w:r>
        <w:rPr>
          <w:noProof/>
        </w:rPr>
        <w:fldChar w:fldCharType="end"/>
      </w:r>
    </w:p>
    <w:p w14:paraId="3AE0DA0A" w14:textId="05E1C8EE" w:rsidR="00B1589F" w:rsidRDefault="00B1589F">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_Toc115079195 \h </w:instrText>
      </w:r>
      <w:r>
        <w:rPr>
          <w:noProof/>
        </w:rPr>
      </w:r>
      <w:r>
        <w:rPr>
          <w:noProof/>
        </w:rPr>
        <w:fldChar w:fldCharType="separate"/>
      </w:r>
      <w:r>
        <w:rPr>
          <w:noProof/>
        </w:rPr>
        <w:t>163</w:t>
      </w:r>
      <w:r>
        <w:rPr>
          <w:noProof/>
        </w:rPr>
        <w:fldChar w:fldCharType="end"/>
      </w:r>
    </w:p>
    <w:p w14:paraId="5F198F24" w14:textId="19C61BDF" w:rsidR="00B1589F" w:rsidRDefault="00B1589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_Toc115079196 \h </w:instrText>
      </w:r>
      <w:r>
        <w:rPr>
          <w:noProof/>
        </w:rPr>
      </w:r>
      <w:r>
        <w:rPr>
          <w:noProof/>
        </w:rPr>
        <w:fldChar w:fldCharType="separate"/>
      </w:r>
      <w:r>
        <w:rPr>
          <w:noProof/>
        </w:rPr>
        <w:t>164</w:t>
      </w:r>
      <w:r>
        <w:rPr>
          <w:noProof/>
        </w:rPr>
        <w:fldChar w:fldCharType="end"/>
      </w:r>
    </w:p>
    <w:p w14:paraId="72954C4A" w14:textId="33434BCB" w:rsidR="00B1589F" w:rsidRDefault="00B1589F">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_Toc115079197 \h </w:instrText>
      </w:r>
      <w:r>
        <w:rPr>
          <w:noProof/>
        </w:rPr>
      </w:r>
      <w:r>
        <w:rPr>
          <w:noProof/>
        </w:rPr>
        <w:fldChar w:fldCharType="separate"/>
      </w:r>
      <w:r>
        <w:rPr>
          <w:noProof/>
        </w:rPr>
        <w:t>164</w:t>
      </w:r>
      <w:r>
        <w:rPr>
          <w:noProof/>
        </w:rPr>
        <w:fldChar w:fldCharType="end"/>
      </w:r>
    </w:p>
    <w:p w14:paraId="649CA885" w14:textId="24B48537" w:rsidR="00B1589F" w:rsidRDefault="00B1589F">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_Toc115079198 \h </w:instrText>
      </w:r>
      <w:r>
        <w:rPr>
          <w:noProof/>
        </w:rPr>
      </w:r>
      <w:r>
        <w:rPr>
          <w:noProof/>
        </w:rPr>
        <w:fldChar w:fldCharType="separate"/>
      </w:r>
      <w:r>
        <w:rPr>
          <w:noProof/>
        </w:rPr>
        <w:t>164</w:t>
      </w:r>
      <w:r>
        <w:rPr>
          <w:noProof/>
        </w:rPr>
        <w:fldChar w:fldCharType="end"/>
      </w:r>
    </w:p>
    <w:p w14:paraId="68F9D70C" w14:textId="0E25A183" w:rsidR="00B1589F" w:rsidRDefault="00B1589F">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_Toc115079199 \h </w:instrText>
      </w:r>
      <w:r>
        <w:rPr>
          <w:noProof/>
        </w:rPr>
      </w:r>
      <w:r>
        <w:rPr>
          <w:noProof/>
        </w:rPr>
        <w:fldChar w:fldCharType="separate"/>
      </w:r>
      <w:r>
        <w:rPr>
          <w:noProof/>
        </w:rPr>
        <w:t>164</w:t>
      </w:r>
      <w:r>
        <w:rPr>
          <w:noProof/>
        </w:rPr>
        <w:fldChar w:fldCharType="end"/>
      </w:r>
    </w:p>
    <w:p w14:paraId="53BBD44E" w14:textId="502EC103" w:rsidR="00B1589F" w:rsidRDefault="00B1589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_Toc115079200 \h </w:instrText>
      </w:r>
      <w:r>
        <w:rPr>
          <w:noProof/>
        </w:rPr>
      </w:r>
      <w:r>
        <w:rPr>
          <w:noProof/>
        </w:rPr>
        <w:fldChar w:fldCharType="separate"/>
      </w:r>
      <w:r>
        <w:rPr>
          <w:noProof/>
        </w:rPr>
        <w:t>164</w:t>
      </w:r>
      <w:r>
        <w:rPr>
          <w:noProof/>
        </w:rPr>
        <w:fldChar w:fldCharType="end"/>
      </w:r>
    </w:p>
    <w:p w14:paraId="67CC9238" w14:textId="6BDD589A" w:rsidR="00B1589F" w:rsidRDefault="00B1589F">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_Toc115079201 \h </w:instrText>
      </w:r>
      <w:r>
        <w:rPr>
          <w:noProof/>
        </w:rPr>
      </w:r>
      <w:r>
        <w:rPr>
          <w:noProof/>
        </w:rPr>
        <w:fldChar w:fldCharType="separate"/>
      </w:r>
      <w:r>
        <w:rPr>
          <w:noProof/>
        </w:rPr>
        <w:t>164</w:t>
      </w:r>
      <w:r>
        <w:rPr>
          <w:noProof/>
        </w:rPr>
        <w:fldChar w:fldCharType="end"/>
      </w:r>
    </w:p>
    <w:p w14:paraId="2E125F0A" w14:textId="5FA9B0D3" w:rsidR="00B1589F" w:rsidRDefault="00B1589F">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_Toc115079202 \h </w:instrText>
      </w:r>
      <w:r>
        <w:rPr>
          <w:noProof/>
        </w:rPr>
      </w:r>
      <w:r>
        <w:rPr>
          <w:noProof/>
        </w:rPr>
        <w:fldChar w:fldCharType="separate"/>
      </w:r>
      <w:r>
        <w:rPr>
          <w:noProof/>
        </w:rPr>
        <w:t>164</w:t>
      </w:r>
      <w:r>
        <w:rPr>
          <w:noProof/>
        </w:rPr>
        <w:fldChar w:fldCharType="end"/>
      </w:r>
    </w:p>
    <w:p w14:paraId="11D4BD4E" w14:textId="4663AE08" w:rsidR="00B1589F" w:rsidRDefault="00B1589F">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_Toc115079203 \h </w:instrText>
      </w:r>
      <w:r>
        <w:rPr>
          <w:noProof/>
        </w:rPr>
      </w:r>
      <w:r>
        <w:rPr>
          <w:noProof/>
        </w:rPr>
        <w:fldChar w:fldCharType="separate"/>
      </w:r>
      <w:r>
        <w:rPr>
          <w:noProof/>
        </w:rPr>
        <w:t>164</w:t>
      </w:r>
      <w:r>
        <w:rPr>
          <w:noProof/>
        </w:rPr>
        <w:fldChar w:fldCharType="end"/>
      </w:r>
    </w:p>
    <w:p w14:paraId="296F156E" w14:textId="0DB09BF8" w:rsidR="00B1589F" w:rsidRDefault="00B1589F">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_Toc115079204 \h </w:instrText>
      </w:r>
      <w:r>
        <w:rPr>
          <w:noProof/>
        </w:rPr>
      </w:r>
      <w:r>
        <w:rPr>
          <w:noProof/>
        </w:rPr>
        <w:fldChar w:fldCharType="separate"/>
      </w:r>
      <w:r>
        <w:rPr>
          <w:noProof/>
        </w:rPr>
        <w:t>164</w:t>
      </w:r>
      <w:r>
        <w:rPr>
          <w:noProof/>
        </w:rPr>
        <w:fldChar w:fldCharType="end"/>
      </w:r>
    </w:p>
    <w:p w14:paraId="2595EA5D" w14:textId="664E1C84" w:rsidR="00B1589F" w:rsidRDefault="00B1589F">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_Toc115079205 \h </w:instrText>
      </w:r>
      <w:r>
        <w:rPr>
          <w:noProof/>
        </w:rPr>
      </w:r>
      <w:r>
        <w:rPr>
          <w:noProof/>
        </w:rPr>
        <w:fldChar w:fldCharType="separate"/>
      </w:r>
      <w:r>
        <w:rPr>
          <w:noProof/>
        </w:rPr>
        <w:t>164</w:t>
      </w:r>
      <w:r>
        <w:rPr>
          <w:noProof/>
        </w:rPr>
        <w:fldChar w:fldCharType="end"/>
      </w:r>
    </w:p>
    <w:p w14:paraId="034CBD9E" w14:textId="081F564E" w:rsidR="00B1589F" w:rsidRDefault="00B1589F">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_Toc115079206 \h </w:instrText>
      </w:r>
      <w:r>
        <w:rPr>
          <w:noProof/>
        </w:rPr>
      </w:r>
      <w:r>
        <w:rPr>
          <w:noProof/>
        </w:rPr>
        <w:fldChar w:fldCharType="separate"/>
      </w:r>
      <w:r>
        <w:rPr>
          <w:noProof/>
        </w:rPr>
        <w:t>171</w:t>
      </w:r>
      <w:r>
        <w:rPr>
          <w:noProof/>
        </w:rPr>
        <w:fldChar w:fldCharType="end"/>
      </w:r>
    </w:p>
    <w:p w14:paraId="321302FB" w14:textId="72312A4D" w:rsidR="00B1589F" w:rsidRDefault="00B1589F">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_Toc115079207 \h </w:instrText>
      </w:r>
      <w:r>
        <w:rPr>
          <w:noProof/>
        </w:rPr>
      </w:r>
      <w:r>
        <w:rPr>
          <w:noProof/>
        </w:rPr>
        <w:fldChar w:fldCharType="separate"/>
      </w:r>
      <w:r>
        <w:rPr>
          <w:noProof/>
        </w:rPr>
        <w:t>171</w:t>
      </w:r>
      <w:r>
        <w:rPr>
          <w:noProof/>
        </w:rPr>
        <w:fldChar w:fldCharType="end"/>
      </w:r>
    </w:p>
    <w:p w14:paraId="1E6633F3" w14:textId="76DB4D91" w:rsidR="00B1589F" w:rsidRDefault="00B1589F">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_Toc115079208 \h </w:instrText>
      </w:r>
      <w:r>
        <w:rPr>
          <w:noProof/>
        </w:rPr>
      </w:r>
      <w:r>
        <w:rPr>
          <w:noProof/>
        </w:rPr>
        <w:fldChar w:fldCharType="separate"/>
      </w:r>
      <w:r>
        <w:rPr>
          <w:noProof/>
        </w:rPr>
        <w:t>171</w:t>
      </w:r>
      <w:r>
        <w:rPr>
          <w:noProof/>
        </w:rPr>
        <w:fldChar w:fldCharType="end"/>
      </w:r>
    </w:p>
    <w:p w14:paraId="51E3B6CF" w14:textId="683932DC" w:rsidR="00B1589F" w:rsidRDefault="00B1589F">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_Toc115079209 \h </w:instrText>
      </w:r>
      <w:r>
        <w:rPr>
          <w:noProof/>
        </w:rPr>
      </w:r>
      <w:r>
        <w:rPr>
          <w:noProof/>
        </w:rPr>
        <w:fldChar w:fldCharType="separate"/>
      </w:r>
      <w:r>
        <w:rPr>
          <w:noProof/>
        </w:rPr>
        <w:t>172</w:t>
      </w:r>
      <w:r>
        <w:rPr>
          <w:noProof/>
        </w:rPr>
        <w:fldChar w:fldCharType="end"/>
      </w:r>
    </w:p>
    <w:p w14:paraId="27E9129F" w14:textId="6B0D9673" w:rsidR="00B1589F" w:rsidRDefault="00B1589F">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_Toc115079210 \h </w:instrText>
      </w:r>
      <w:r>
        <w:rPr>
          <w:noProof/>
        </w:rPr>
      </w:r>
      <w:r>
        <w:rPr>
          <w:noProof/>
        </w:rPr>
        <w:fldChar w:fldCharType="separate"/>
      </w:r>
      <w:r>
        <w:rPr>
          <w:noProof/>
        </w:rPr>
        <w:t>172</w:t>
      </w:r>
      <w:r>
        <w:rPr>
          <w:noProof/>
        </w:rPr>
        <w:fldChar w:fldCharType="end"/>
      </w:r>
    </w:p>
    <w:p w14:paraId="337C150F" w14:textId="04391BDE" w:rsidR="00B1589F" w:rsidRDefault="00B1589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_Toc115079211 \h </w:instrText>
      </w:r>
      <w:r>
        <w:rPr>
          <w:noProof/>
        </w:rPr>
      </w:r>
      <w:r>
        <w:rPr>
          <w:noProof/>
        </w:rPr>
        <w:fldChar w:fldCharType="separate"/>
      </w:r>
      <w:r>
        <w:rPr>
          <w:noProof/>
        </w:rPr>
        <w:t>172</w:t>
      </w:r>
      <w:r>
        <w:rPr>
          <w:noProof/>
        </w:rPr>
        <w:fldChar w:fldCharType="end"/>
      </w:r>
    </w:p>
    <w:p w14:paraId="3A40BC3D" w14:textId="3827B12A" w:rsidR="00B1589F" w:rsidRDefault="00B1589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_Toc115079212 \h </w:instrText>
      </w:r>
      <w:r>
        <w:rPr>
          <w:noProof/>
        </w:rPr>
      </w:r>
      <w:r>
        <w:rPr>
          <w:noProof/>
        </w:rPr>
        <w:fldChar w:fldCharType="separate"/>
      </w:r>
      <w:r>
        <w:rPr>
          <w:noProof/>
        </w:rPr>
        <w:t>172</w:t>
      </w:r>
      <w:r>
        <w:rPr>
          <w:noProof/>
        </w:rPr>
        <w:fldChar w:fldCharType="end"/>
      </w:r>
    </w:p>
    <w:p w14:paraId="60823731" w14:textId="7AC1311F" w:rsidR="00B1589F" w:rsidRDefault="00B1589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_Toc115079213 \h </w:instrText>
      </w:r>
      <w:r>
        <w:rPr>
          <w:noProof/>
        </w:rPr>
      </w:r>
      <w:r>
        <w:rPr>
          <w:noProof/>
        </w:rPr>
        <w:fldChar w:fldCharType="separate"/>
      </w:r>
      <w:r>
        <w:rPr>
          <w:noProof/>
        </w:rPr>
        <w:t>172</w:t>
      </w:r>
      <w:r>
        <w:rPr>
          <w:noProof/>
        </w:rPr>
        <w:fldChar w:fldCharType="end"/>
      </w:r>
    </w:p>
    <w:p w14:paraId="7E8C3421" w14:textId="5ADAF262" w:rsidR="00B1589F" w:rsidRDefault="00B1589F">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_Toc115079214 \h </w:instrText>
      </w:r>
      <w:r>
        <w:rPr>
          <w:noProof/>
        </w:rPr>
      </w:r>
      <w:r>
        <w:rPr>
          <w:noProof/>
        </w:rPr>
        <w:fldChar w:fldCharType="separate"/>
      </w:r>
      <w:r>
        <w:rPr>
          <w:noProof/>
        </w:rPr>
        <w:t>172</w:t>
      </w:r>
      <w:r>
        <w:rPr>
          <w:noProof/>
        </w:rPr>
        <w:fldChar w:fldCharType="end"/>
      </w:r>
    </w:p>
    <w:p w14:paraId="63B8D451" w14:textId="009D9FF1" w:rsidR="00B1589F" w:rsidRDefault="00B1589F">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_Toc115079215 \h </w:instrText>
      </w:r>
      <w:r>
        <w:rPr>
          <w:noProof/>
        </w:rPr>
      </w:r>
      <w:r>
        <w:rPr>
          <w:noProof/>
        </w:rPr>
        <w:fldChar w:fldCharType="separate"/>
      </w:r>
      <w:r>
        <w:rPr>
          <w:noProof/>
        </w:rPr>
        <w:t>173</w:t>
      </w:r>
      <w:r>
        <w:rPr>
          <w:noProof/>
        </w:rPr>
        <w:fldChar w:fldCharType="end"/>
      </w:r>
    </w:p>
    <w:p w14:paraId="44B60ADB" w14:textId="616DB382" w:rsidR="00B1589F" w:rsidRDefault="00B1589F">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_Toc115079216 \h </w:instrText>
      </w:r>
      <w:r>
        <w:rPr>
          <w:noProof/>
        </w:rPr>
      </w:r>
      <w:r>
        <w:rPr>
          <w:noProof/>
        </w:rPr>
        <w:fldChar w:fldCharType="separate"/>
      </w:r>
      <w:r>
        <w:rPr>
          <w:noProof/>
        </w:rPr>
        <w:t>173</w:t>
      </w:r>
      <w:r>
        <w:rPr>
          <w:noProof/>
        </w:rPr>
        <w:fldChar w:fldCharType="end"/>
      </w:r>
    </w:p>
    <w:p w14:paraId="16CB4ED3" w14:textId="63C4953D" w:rsidR="00B1589F" w:rsidRDefault="00B1589F">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_Toc115079217 \h </w:instrText>
      </w:r>
      <w:r>
        <w:rPr>
          <w:noProof/>
        </w:rPr>
      </w:r>
      <w:r>
        <w:rPr>
          <w:noProof/>
        </w:rPr>
        <w:fldChar w:fldCharType="separate"/>
      </w:r>
      <w:r>
        <w:rPr>
          <w:noProof/>
        </w:rPr>
        <w:t>174</w:t>
      </w:r>
      <w:r>
        <w:rPr>
          <w:noProof/>
        </w:rPr>
        <w:fldChar w:fldCharType="end"/>
      </w:r>
    </w:p>
    <w:p w14:paraId="109BB146" w14:textId="24A0C0EA" w:rsidR="00B1589F" w:rsidRDefault="00B1589F">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_Toc115079218 \h </w:instrText>
      </w:r>
      <w:r>
        <w:rPr>
          <w:noProof/>
        </w:rPr>
      </w:r>
      <w:r>
        <w:rPr>
          <w:noProof/>
        </w:rPr>
        <w:fldChar w:fldCharType="separate"/>
      </w:r>
      <w:r>
        <w:rPr>
          <w:noProof/>
        </w:rPr>
        <w:t>174</w:t>
      </w:r>
      <w:r>
        <w:rPr>
          <w:noProof/>
        </w:rPr>
        <w:fldChar w:fldCharType="end"/>
      </w:r>
    </w:p>
    <w:p w14:paraId="3FEC7BE2" w14:textId="7F658A5B" w:rsidR="00B1589F" w:rsidRDefault="00B1589F">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_Toc115079219 \h </w:instrText>
      </w:r>
      <w:r>
        <w:rPr>
          <w:noProof/>
        </w:rPr>
      </w:r>
      <w:r>
        <w:rPr>
          <w:noProof/>
        </w:rPr>
        <w:fldChar w:fldCharType="separate"/>
      </w:r>
      <w:r>
        <w:rPr>
          <w:noProof/>
        </w:rPr>
        <w:t>174</w:t>
      </w:r>
      <w:r>
        <w:rPr>
          <w:noProof/>
        </w:rPr>
        <w:fldChar w:fldCharType="end"/>
      </w:r>
    </w:p>
    <w:p w14:paraId="6E596271" w14:textId="65DBA4E9" w:rsidR="00B1589F" w:rsidRDefault="00B1589F">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_Toc115079220 \h </w:instrText>
      </w:r>
      <w:r>
        <w:rPr>
          <w:noProof/>
        </w:rPr>
      </w:r>
      <w:r>
        <w:rPr>
          <w:noProof/>
        </w:rPr>
        <w:fldChar w:fldCharType="separate"/>
      </w:r>
      <w:r>
        <w:rPr>
          <w:noProof/>
        </w:rPr>
        <w:t>176</w:t>
      </w:r>
      <w:r>
        <w:rPr>
          <w:noProof/>
        </w:rPr>
        <w:fldChar w:fldCharType="end"/>
      </w:r>
    </w:p>
    <w:p w14:paraId="762284FB" w14:textId="3960AA8D" w:rsidR="00B1589F" w:rsidRDefault="00B1589F">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_Toc115079221 \h </w:instrText>
      </w:r>
      <w:r>
        <w:rPr>
          <w:noProof/>
        </w:rPr>
      </w:r>
      <w:r>
        <w:rPr>
          <w:noProof/>
        </w:rPr>
        <w:fldChar w:fldCharType="separate"/>
      </w:r>
      <w:r>
        <w:rPr>
          <w:noProof/>
        </w:rPr>
        <w:t>176</w:t>
      </w:r>
      <w:r>
        <w:rPr>
          <w:noProof/>
        </w:rPr>
        <w:fldChar w:fldCharType="end"/>
      </w:r>
    </w:p>
    <w:p w14:paraId="25547BCF" w14:textId="1CFD42DE" w:rsidR="00B1589F" w:rsidRDefault="00B1589F">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_Toc115079222 \h </w:instrText>
      </w:r>
      <w:r>
        <w:rPr>
          <w:noProof/>
        </w:rPr>
      </w:r>
      <w:r>
        <w:rPr>
          <w:noProof/>
        </w:rPr>
        <w:fldChar w:fldCharType="separate"/>
      </w:r>
      <w:r>
        <w:rPr>
          <w:noProof/>
        </w:rPr>
        <w:t>176</w:t>
      </w:r>
      <w:r>
        <w:rPr>
          <w:noProof/>
        </w:rPr>
        <w:fldChar w:fldCharType="end"/>
      </w:r>
    </w:p>
    <w:p w14:paraId="351E79F5" w14:textId="13C5C925" w:rsidR="00B1589F" w:rsidRDefault="00B1589F">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_Toc115079223 \h </w:instrText>
      </w:r>
      <w:r>
        <w:rPr>
          <w:noProof/>
        </w:rPr>
      </w:r>
      <w:r>
        <w:rPr>
          <w:noProof/>
        </w:rPr>
        <w:fldChar w:fldCharType="separate"/>
      </w:r>
      <w:r>
        <w:rPr>
          <w:noProof/>
        </w:rPr>
        <w:t>176</w:t>
      </w:r>
      <w:r>
        <w:rPr>
          <w:noProof/>
        </w:rPr>
        <w:fldChar w:fldCharType="end"/>
      </w:r>
    </w:p>
    <w:p w14:paraId="6D3989F6" w14:textId="5B98C80D" w:rsidR="00B1589F" w:rsidRDefault="00B1589F">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_Toc115079224 \h </w:instrText>
      </w:r>
      <w:r>
        <w:rPr>
          <w:noProof/>
        </w:rPr>
      </w:r>
      <w:r>
        <w:rPr>
          <w:noProof/>
        </w:rPr>
        <w:fldChar w:fldCharType="separate"/>
      </w:r>
      <w:r>
        <w:rPr>
          <w:noProof/>
        </w:rPr>
        <w:t>178</w:t>
      </w:r>
      <w:r>
        <w:rPr>
          <w:noProof/>
        </w:rPr>
        <w:fldChar w:fldCharType="end"/>
      </w:r>
    </w:p>
    <w:p w14:paraId="536E9A07" w14:textId="04ACC02D" w:rsidR="00B1589F" w:rsidRDefault="00B1589F">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_Toc115079225 \h </w:instrText>
      </w:r>
      <w:r>
        <w:rPr>
          <w:noProof/>
        </w:rPr>
      </w:r>
      <w:r>
        <w:rPr>
          <w:noProof/>
        </w:rPr>
        <w:fldChar w:fldCharType="separate"/>
      </w:r>
      <w:r>
        <w:rPr>
          <w:noProof/>
        </w:rPr>
        <w:t>178</w:t>
      </w:r>
      <w:r>
        <w:rPr>
          <w:noProof/>
        </w:rPr>
        <w:fldChar w:fldCharType="end"/>
      </w:r>
    </w:p>
    <w:p w14:paraId="5517DB87" w14:textId="72F12CD2" w:rsidR="00B1589F" w:rsidRDefault="00B1589F">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_Toc115079226 \h </w:instrText>
      </w:r>
      <w:r>
        <w:rPr>
          <w:noProof/>
        </w:rPr>
      </w:r>
      <w:r>
        <w:rPr>
          <w:noProof/>
        </w:rPr>
        <w:fldChar w:fldCharType="separate"/>
      </w:r>
      <w:r>
        <w:rPr>
          <w:noProof/>
        </w:rPr>
        <w:t>178</w:t>
      </w:r>
      <w:r>
        <w:rPr>
          <w:noProof/>
        </w:rPr>
        <w:fldChar w:fldCharType="end"/>
      </w:r>
    </w:p>
    <w:p w14:paraId="0F4DB3D8" w14:textId="4DBEAEC7" w:rsidR="00B1589F" w:rsidRDefault="00B1589F">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_Toc115079227 \h </w:instrText>
      </w:r>
      <w:r>
        <w:rPr>
          <w:noProof/>
        </w:rPr>
      </w:r>
      <w:r>
        <w:rPr>
          <w:noProof/>
        </w:rPr>
        <w:fldChar w:fldCharType="separate"/>
      </w:r>
      <w:r>
        <w:rPr>
          <w:noProof/>
        </w:rPr>
        <w:t>178</w:t>
      </w:r>
      <w:r>
        <w:rPr>
          <w:noProof/>
        </w:rPr>
        <w:fldChar w:fldCharType="end"/>
      </w:r>
    </w:p>
    <w:p w14:paraId="32F92B3A" w14:textId="2302D8BD" w:rsidR="00B1589F" w:rsidRDefault="00B1589F">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_Toc115079228 \h </w:instrText>
      </w:r>
      <w:r>
        <w:rPr>
          <w:noProof/>
        </w:rPr>
      </w:r>
      <w:r>
        <w:rPr>
          <w:noProof/>
        </w:rPr>
        <w:fldChar w:fldCharType="separate"/>
      </w:r>
      <w:r>
        <w:rPr>
          <w:noProof/>
        </w:rPr>
        <w:t>180</w:t>
      </w:r>
      <w:r>
        <w:rPr>
          <w:noProof/>
        </w:rPr>
        <w:fldChar w:fldCharType="end"/>
      </w:r>
    </w:p>
    <w:p w14:paraId="1BFC2E08" w14:textId="154D63FE" w:rsidR="00B1589F" w:rsidRDefault="00B1589F">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_Toc115079229 \h </w:instrText>
      </w:r>
      <w:r>
        <w:rPr>
          <w:noProof/>
        </w:rPr>
      </w:r>
      <w:r>
        <w:rPr>
          <w:noProof/>
        </w:rPr>
        <w:fldChar w:fldCharType="separate"/>
      </w:r>
      <w:r>
        <w:rPr>
          <w:noProof/>
        </w:rPr>
        <w:t>180</w:t>
      </w:r>
      <w:r>
        <w:rPr>
          <w:noProof/>
        </w:rPr>
        <w:fldChar w:fldCharType="end"/>
      </w:r>
    </w:p>
    <w:p w14:paraId="347EBA34" w14:textId="411611B4" w:rsidR="00B1589F" w:rsidRDefault="00B1589F">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_Toc115079230 \h </w:instrText>
      </w:r>
      <w:r>
        <w:rPr>
          <w:noProof/>
        </w:rPr>
      </w:r>
      <w:r>
        <w:rPr>
          <w:noProof/>
        </w:rPr>
        <w:fldChar w:fldCharType="separate"/>
      </w:r>
      <w:r>
        <w:rPr>
          <w:noProof/>
        </w:rPr>
        <w:t>180</w:t>
      </w:r>
      <w:r>
        <w:rPr>
          <w:noProof/>
        </w:rPr>
        <w:fldChar w:fldCharType="end"/>
      </w:r>
    </w:p>
    <w:p w14:paraId="7CBA39CC" w14:textId="2403E189" w:rsidR="00B1589F" w:rsidRDefault="00B1589F">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_Toc115079231 \h </w:instrText>
      </w:r>
      <w:r>
        <w:rPr>
          <w:noProof/>
        </w:rPr>
      </w:r>
      <w:r>
        <w:rPr>
          <w:noProof/>
        </w:rPr>
        <w:fldChar w:fldCharType="separate"/>
      </w:r>
      <w:r>
        <w:rPr>
          <w:noProof/>
        </w:rPr>
        <w:t>181</w:t>
      </w:r>
      <w:r>
        <w:rPr>
          <w:noProof/>
        </w:rPr>
        <w:fldChar w:fldCharType="end"/>
      </w:r>
    </w:p>
    <w:p w14:paraId="0F48504E" w14:textId="25D492E8" w:rsidR="00B1589F" w:rsidRDefault="00B1589F">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_Toc115079232 \h </w:instrText>
      </w:r>
      <w:r>
        <w:rPr>
          <w:noProof/>
        </w:rPr>
      </w:r>
      <w:r>
        <w:rPr>
          <w:noProof/>
        </w:rPr>
        <w:fldChar w:fldCharType="separate"/>
      </w:r>
      <w:r>
        <w:rPr>
          <w:noProof/>
        </w:rPr>
        <w:t>181</w:t>
      </w:r>
      <w:r>
        <w:rPr>
          <w:noProof/>
        </w:rPr>
        <w:fldChar w:fldCharType="end"/>
      </w:r>
    </w:p>
    <w:p w14:paraId="643D8A4A" w14:textId="0B5F8AFC" w:rsidR="00B1589F" w:rsidRDefault="00B1589F">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_Toc115079233 \h </w:instrText>
      </w:r>
      <w:r>
        <w:rPr>
          <w:noProof/>
        </w:rPr>
      </w:r>
      <w:r>
        <w:rPr>
          <w:noProof/>
        </w:rPr>
        <w:fldChar w:fldCharType="separate"/>
      </w:r>
      <w:r>
        <w:rPr>
          <w:noProof/>
        </w:rPr>
        <w:t>181</w:t>
      </w:r>
      <w:r>
        <w:rPr>
          <w:noProof/>
        </w:rPr>
        <w:fldChar w:fldCharType="end"/>
      </w:r>
    </w:p>
    <w:p w14:paraId="27EF1D70" w14:textId="2038895C" w:rsidR="00B1589F" w:rsidRDefault="00B1589F">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_Toc115079234 \h </w:instrText>
      </w:r>
      <w:r>
        <w:rPr>
          <w:noProof/>
        </w:rPr>
      </w:r>
      <w:r>
        <w:rPr>
          <w:noProof/>
        </w:rPr>
        <w:fldChar w:fldCharType="separate"/>
      </w:r>
      <w:r>
        <w:rPr>
          <w:noProof/>
        </w:rPr>
        <w:t>182</w:t>
      </w:r>
      <w:r>
        <w:rPr>
          <w:noProof/>
        </w:rPr>
        <w:fldChar w:fldCharType="end"/>
      </w:r>
    </w:p>
    <w:p w14:paraId="1B492263" w14:textId="391F5F56" w:rsidR="00B1589F" w:rsidRDefault="00B1589F">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_Toc115079235 \h </w:instrText>
      </w:r>
      <w:r>
        <w:rPr>
          <w:noProof/>
        </w:rPr>
      </w:r>
      <w:r>
        <w:rPr>
          <w:noProof/>
        </w:rPr>
        <w:fldChar w:fldCharType="separate"/>
      </w:r>
      <w:r>
        <w:rPr>
          <w:noProof/>
        </w:rPr>
        <w:t>185</w:t>
      </w:r>
      <w:r>
        <w:rPr>
          <w:noProof/>
        </w:rPr>
        <w:fldChar w:fldCharType="end"/>
      </w:r>
    </w:p>
    <w:p w14:paraId="5FB8FB7E" w14:textId="58EE839C" w:rsidR="00B1589F" w:rsidRDefault="00B1589F">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_Toc115079236 \h </w:instrText>
      </w:r>
      <w:r>
        <w:rPr>
          <w:noProof/>
        </w:rPr>
      </w:r>
      <w:r>
        <w:rPr>
          <w:noProof/>
        </w:rPr>
        <w:fldChar w:fldCharType="separate"/>
      </w:r>
      <w:r>
        <w:rPr>
          <w:noProof/>
        </w:rPr>
        <w:t>185</w:t>
      </w:r>
      <w:r>
        <w:rPr>
          <w:noProof/>
        </w:rPr>
        <w:fldChar w:fldCharType="end"/>
      </w:r>
    </w:p>
    <w:p w14:paraId="5694EE35" w14:textId="0D6528F1" w:rsidR="00B1589F" w:rsidRDefault="00B1589F">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_Toc115079237 \h </w:instrText>
      </w:r>
      <w:r>
        <w:rPr>
          <w:noProof/>
        </w:rPr>
      </w:r>
      <w:r>
        <w:rPr>
          <w:noProof/>
        </w:rPr>
        <w:fldChar w:fldCharType="separate"/>
      </w:r>
      <w:r>
        <w:rPr>
          <w:noProof/>
        </w:rPr>
        <w:t>185</w:t>
      </w:r>
      <w:r>
        <w:rPr>
          <w:noProof/>
        </w:rPr>
        <w:fldChar w:fldCharType="end"/>
      </w:r>
    </w:p>
    <w:p w14:paraId="2A835480" w14:textId="4286E2A2" w:rsidR="00B1589F" w:rsidRDefault="00B1589F">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_Toc115079238 \h </w:instrText>
      </w:r>
      <w:r>
        <w:rPr>
          <w:noProof/>
        </w:rPr>
      </w:r>
      <w:r>
        <w:rPr>
          <w:noProof/>
        </w:rPr>
        <w:fldChar w:fldCharType="separate"/>
      </w:r>
      <w:r>
        <w:rPr>
          <w:noProof/>
        </w:rPr>
        <w:t>185</w:t>
      </w:r>
      <w:r>
        <w:rPr>
          <w:noProof/>
        </w:rPr>
        <w:fldChar w:fldCharType="end"/>
      </w:r>
    </w:p>
    <w:p w14:paraId="0B4D85E6" w14:textId="2E88CB6B" w:rsidR="00B1589F" w:rsidRDefault="00B1589F">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_Toc115079239 \h </w:instrText>
      </w:r>
      <w:r>
        <w:rPr>
          <w:noProof/>
        </w:rPr>
      </w:r>
      <w:r>
        <w:rPr>
          <w:noProof/>
        </w:rPr>
        <w:fldChar w:fldCharType="separate"/>
      </w:r>
      <w:r>
        <w:rPr>
          <w:noProof/>
        </w:rPr>
        <w:t>187</w:t>
      </w:r>
      <w:r>
        <w:rPr>
          <w:noProof/>
        </w:rPr>
        <w:fldChar w:fldCharType="end"/>
      </w:r>
    </w:p>
    <w:p w14:paraId="38168266" w14:textId="33C5C49B" w:rsidR="00B1589F" w:rsidRDefault="00B1589F">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_Toc115079240 \h </w:instrText>
      </w:r>
      <w:r>
        <w:rPr>
          <w:noProof/>
        </w:rPr>
      </w:r>
      <w:r>
        <w:rPr>
          <w:noProof/>
        </w:rPr>
        <w:fldChar w:fldCharType="separate"/>
      </w:r>
      <w:r>
        <w:rPr>
          <w:noProof/>
        </w:rPr>
        <w:t>187</w:t>
      </w:r>
      <w:r>
        <w:rPr>
          <w:noProof/>
        </w:rPr>
        <w:fldChar w:fldCharType="end"/>
      </w:r>
    </w:p>
    <w:p w14:paraId="52956596" w14:textId="4860E4DE" w:rsidR="00B1589F" w:rsidRDefault="00B1589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_Toc115079241 \h </w:instrText>
      </w:r>
      <w:r>
        <w:rPr>
          <w:noProof/>
        </w:rPr>
      </w:r>
      <w:r>
        <w:rPr>
          <w:noProof/>
        </w:rPr>
        <w:fldChar w:fldCharType="separate"/>
      </w:r>
      <w:r>
        <w:rPr>
          <w:noProof/>
        </w:rPr>
        <w:t>188</w:t>
      </w:r>
      <w:r>
        <w:rPr>
          <w:noProof/>
        </w:rPr>
        <w:fldChar w:fldCharType="end"/>
      </w:r>
    </w:p>
    <w:p w14:paraId="4866FFDC" w14:textId="328971D6" w:rsidR="00B1589F" w:rsidRDefault="00B1589F">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_Toc115079242 \h </w:instrText>
      </w:r>
      <w:r>
        <w:rPr>
          <w:noProof/>
        </w:rPr>
      </w:r>
      <w:r>
        <w:rPr>
          <w:noProof/>
        </w:rPr>
        <w:fldChar w:fldCharType="separate"/>
      </w:r>
      <w:r>
        <w:rPr>
          <w:noProof/>
        </w:rPr>
        <w:t>188</w:t>
      </w:r>
      <w:r>
        <w:rPr>
          <w:noProof/>
        </w:rPr>
        <w:fldChar w:fldCharType="end"/>
      </w:r>
    </w:p>
    <w:p w14:paraId="327288FE" w14:textId="753CECE1" w:rsidR="00B1589F" w:rsidRDefault="00B1589F">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_Toc115079243 \h </w:instrText>
      </w:r>
      <w:r>
        <w:rPr>
          <w:noProof/>
        </w:rPr>
      </w:r>
      <w:r>
        <w:rPr>
          <w:noProof/>
        </w:rPr>
        <w:fldChar w:fldCharType="separate"/>
      </w:r>
      <w:r>
        <w:rPr>
          <w:noProof/>
        </w:rPr>
        <w:t>188</w:t>
      </w:r>
      <w:r>
        <w:rPr>
          <w:noProof/>
        </w:rPr>
        <w:fldChar w:fldCharType="end"/>
      </w:r>
    </w:p>
    <w:p w14:paraId="6EFE4B97" w14:textId="6CA176FC" w:rsidR="00B1589F" w:rsidRDefault="00B1589F">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_Toc115079244 \h </w:instrText>
      </w:r>
      <w:r>
        <w:rPr>
          <w:noProof/>
        </w:rPr>
      </w:r>
      <w:r>
        <w:rPr>
          <w:noProof/>
        </w:rPr>
        <w:fldChar w:fldCharType="separate"/>
      </w:r>
      <w:r>
        <w:rPr>
          <w:noProof/>
        </w:rPr>
        <w:t>189</w:t>
      </w:r>
      <w:r>
        <w:rPr>
          <w:noProof/>
        </w:rPr>
        <w:fldChar w:fldCharType="end"/>
      </w:r>
    </w:p>
    <w:p w14:paraId="2CA6DF76" w14:textId="3DA2A90A" w:rsidR="00B1589F" w:rsidRDefault="00B1589F">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_Toc115079245 \h </w:instrText>
      </w:r>
      <w:r>
        <w:rPr>
          <w:noProof/>
        </w:rPr>
      </w:r>
      <w:r>
        <w:rPr>
          <w:noProof/>
        </w:rPr>
        <w:fldChar w:fldCharType="separate"/>
      </w:r>
      <w:r>
        <w:rPr>
          <w:noProof/>
        </w:rPr>
        <w:t>189</w:t>
      </w:r>
      <w:r>
        <w:rPr>
          <w:noProof/>
        </w:rPr>
        <w:fldChar w:fldCharType="end"/>
      </w:r>
    </w:p>
    <w:p w14:paraId="18D7723C" w14:textId="22A2E341" w:rsidR="00B1589F" w:rsidRDefault="00B1589F">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_Toc115079246 \h </w:instrText>
      </w:r>
      <w:r>
        <w:rPr>
          <w:noProof/>
        </w:rPr>
      </w:r>
      <w:r>
        <w:rPr>
          <w:noProof/>
        </w:rPr>
        <w:fldChar w:fldCharType="separate"/>
      </w:r>
      <w:r>
        <w:rPr>
          <w:noProof/>
        </w:rPr>
        <w:t>189</w:t>
      </w:r>
      <w:r>
        <w:rPr>
          <w:noProof/>
        </w:rPr>
        <w:fldChar w:fldCharType="end"/>
      </w:r>
    </w:p>
    <w:p w14:paraId="1C461C66" w14:textId="27CFB2C5" w:rsidR="00B1589F" w:rsidRDefault="00B1589F">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_Toc115079247 \h </w:instrText>
      </w:r>
      <w:r>
        <w:rPr>
          <w:noProof/>
        </w:rPr>
      </w:r>
      <w:r>
        <w:rPr>
          <w:noProof/>
        </w:rPr>
        <w:fldChar w:fldCharType="separate"/>
      </w:r>
      <w:r>
        <w:rPr>
          <w:noProof/>
        </w:rPr>
        <w:t>189</w:t>
      </w:r>
      <w:r>
        <w:rPr>
          <w:noProof/>
        </w:rPr>
        <w:fldChar w:fldCharType="end"/>
      </w:r>
    </w:p>
    <w:p w14:paraId="48BC3C29" w14:textId="30E0BE9C" w:rsidR="00B1589F" w:rsidRDefault="00B1589F">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_Toc115079248 \h </w:instrText>
      </w:r>
      <w:r>
        <w:rPr>
          <w:noProof/>
        </w:rPr>
      </w:r>
      <w:r>
        <w:rPr>
          <w:noProof/>
        </w:rPr>
        <w:fldChar w:fldCharType="separate"/>
      </w:r>
      <w:r>
        <w:rPr>
          <w:noProof/>
        </w:rPr>
        <w:t>190</w:t>
      </w:r>
      <w:r>
        <w:rPr>
          <w:noProof/>
        </w:rPr>
        <w:fldChar w:fldCharType="end"/>
      </w:r>
    </w:p>
    <w:p w14:paraId="785CD931" w14:textId="12DC1127" w:rsidR="00B1589F" w:rsidRDefault="00B1589F">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_Toc115079249 \h </w:instrText>
      </w:r>
      <w:r>
        <w:rPr>
          <w:noProof/>
        </w:rPr>
      </w:r>
      <w:r>
        <w:rPr>
          <w:noProof/>
        </w:rPr>
        <w:fldChar w:fldCharType="separate"/>
      </w:r>
      <w:r>
        <w:rPr>
          <w:noProof/>
        </w:rPr>
        <w:t>191</w:t>
      </w:r>
      <w:r>
        <w:rPr>
          <w:noProof/>
        </w:rPr>
        <w:fldChar w:fldCharType="end"/>
      </w:r>
    </w:p>
    <w:p w14:paraId="1D052703" w14:textId="7078C27C" w:rsidR="00B1589F" w:rsidRDefault="00B1589F">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_Toc115079250 \h </w:instrText>
      </w:r>
      <w:r>
        <w:rPr>
          <w:noProof/>
        </w:rPr>
      </w:r>
      <w:r>
        <w:rPr>
          <w:noProof/>
        </w:rPr>
        <w:fldChar w:fldCharType="separate"/>
      </w:r>
      <w:r>
        <w:rPr>
          <w:noProof/>
        </w:rPr>
        <w:t>192</w:t>
      </w:r>
      <w:r>
        <w:rPr>
          <w:noProof/>
        </w:rPr>
        <w:fldChar w:fldCharType="end"/>
      </w:r>
    </w:p>
    <w:p w14:paraId="69B65B74" w14:textId="6A58C060" w:rsidR="00B1589F" w:rsidRDefault="00B1589F">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_Toc115079251 \h </w:instrText>
      </w:r>
      <w:r>
        <w:rPr>
          <w:noProof/>
        </w:rPr>
      </w:r>
      <w:r>
        <w:rPr>
          <w:noProof/>
        </w:rPr>
        <w:fldChar w:fldCharType="separate"/>
      </w:r>
      <w:r>
        <w:rPr>
          <w:noProof/>
        </w:rPr>
        <w:t>192</w:t>
      </w:r>
      <w:r>
        <w:rPr>
          <w:noProof/>
        </w:rPr>
        <w:fldChar w:fldCharType="end"/>
      </w:r>
    </w:p>
    <w:p w14:paraId="13DF6848" w14:textId="5247F9DB" w:rsidR="00B1589F" w:rsidRDefault="00B1589F">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_Toc115079252 \h </w:instrText>
      </w:r>
      <w:r>
        <w:rPr>
          <w:noProof/>
        </w:rPr>
      </w:r>
      <w:r>
        <w:rPr>
          <w:noProof/>
        </w:rPr>
        <w:fldChar w:fldCharType="separate"/>
      </w:r>
      <w:r>
        <w:rPr>
          <w:noProof/>
        </w:rPr>
        <w:t>192</w:t>
      </w:r>
      <w:r>
        <w:rPr>
          <w:noProof/>
        </w:rPr>
        <w:fldChar w:fldCharType="end"/>
      </w:r>
    </w:p>
    <w:p w14:paraId="7CB03E49" w14:textId="272F8D51" w:rsidR="00B1589F" w:rsidRDefault="00B1589F">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_Toc115079253 \h </w:instrText>
      </w:r>
      <w:r>
        <w:rPr>
          <w:noProof/>
        </w:rPr>
      </w:r>
      <w:r>
        <w:rPr>
          <w:noProof/>
        </w:rPr>
        <w:fldChar w:fldCharType="separate"/>
      </w:r>
      <w:r>
        <w:rPr>
          <w:noProof/>
        </w:rPr>
        <w:t>192</w:t>
      </w:r>
      <w:r>
        <w:rPr>
          <w:noProof/>
        </w:rPr>
        <w:fldChar w:fldCharType="end"/>
      </w:r>
    </w:p>
    <w:p w14:paraId="10527633" w14:textId="610A5301" w:rsidR="00B1589F" w:rsidRDefault="00B1589F">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_Toc115079254 \h </w:instrText>
      </w:r>
      <w:r>
        <w:rPr>
          <w:noProof/>
        </w:rPr>
      </w:r>
      <w:r>
        <w:rPr>
          <w:noProof/>
        </w:rPr>
        <w:fldChar w:fldCharType="separate"/>
      </w:r>
      <w:r>
        <w:rPr>
          <w:noProof/>
        </w:rPr>
        <w:t>192</w:t>
      </w:r>
      <w:r>
        <w:rPr>
          <w:noProof/>
        </w:rPr>
        <w:fldChar w:fldCharType="end"/>
      </w:r>
    </w:p>
    <w:p w14:paraId="468D49C9" w14:textId="19D2C56C" w:rsidR="00B1589F" w:rsidRDefault="00B1589F">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_Toc115079255 \h </w:instrText>
      </w:r>
      <w:r>
        <w:rPr>
          <w:noProof/>
        </w:rPr>
      </w:r>
      <w:r>
        <w:rPr>
          <w:noProof/>
        </w:rPr>
        <w:fldChar w:fldCharType="separate"/>
      </w:r>
      <w:r>
        <w:rPr>
          <w:noProof/>
        </w:rPr>
        <w:t>192</w:t>
      </w:r>
      <w:r>
        <w:rPr>
          <w:noProof/>
        </w:rPr>
        <w:fldChar w:fldCharType="end"/>
      </w:r>
    </w:p>
    <w:p w14:paraId="355473E5" w14:textId="388C8F3E" w:rsidR="00B1589F" w:rsidRDefault="00B1589F">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_Toc115079256 \h </w:instrText>
      </w:r>
      <w:r>
        <w:rPr>
          <w:noProof/>
        </w:rPr>
      </w:r>
      <w:r>
        <w:rPr>
          <w:noProof/>
        </w:rPr>
        <w:fldChar w:fldCharType="separate"/>
      </w:r>
      <w:r>
        <w:rPr>
          <w:noProof/>
        </w:rPr>
        <w:t>192</w:t>
      </w:r>
      <w:r>
        <w:rPr>
          <w:noProof/>
        </w:rPr>
        <w:fldChar w:fldCharType="end"/>
      </w:r>
    </w:p>
    <w:p w14:paraId="03EEE3CC" w14:textId="0F886531" w:rsidR="00B1589F" w:rsidRDefault="00B1589F">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_Toc115079257 \h </w:instrText>
      </w:r>
      <w:r>
        <w:rPr>
          <w:noProof/>
        </w:rPr>
      </w:r>
      <w:r>
        <w:rPr>
          <w:noProof/>
        </w:rPr>
        <w:fldChar w:fldCharType="separate"/>
      </w:r>
      <w:r>
        <w:rPr>
          <w:noProof/>
        </w:rPr>
        <w:t>193</w:t>
      </w:r>
      <w:r>
        <w:rPr>
          <w:noProof/>
        </w:rPr>
        <w:fldChar w:fldCharType="end"/>
      </w:r>
    </w:p>
    <w:p w14:paraId="7EA5C726" w14:textId="02BBAB35" w:rsidR="00B1589F" w:rsidRDefault="00B1589F">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_Toc115079258 \h </w:instrText>
      </w:r>
      <w:r>
        <w:rPr>
          <w:noProof/>
        </w:rPr>
      </w:r>
      <w:r>
        <w:rPr>
          <w:noProof/>
        </w:rPr>
        <w:fldChar w:fldCharType="separate"/>
      </w:r>
      <w:r>
        <w:rPr>
          <w:noProof/>
        </w:rPr>
        <w:t>194</w:t>
      </w:r>
      <w:r>
        <w:rPr>
          <w:noProof/>
        </w:rPr>
        <w:fldChar w:fldCharType="end"/>
      </w:r>
    </w:p>
    <w:p w14:paraId="38D5E5EE" w14:textId="73455881" w:rsidR="00B1589F" w:rsidRDefault="00B1589F">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_Toc115079259 \h </w:instrText>
      </w:r>
      <w:r>
        <w:rPr>
          <w:noProof/>
        </w:rPr>
      </w:r>
      <w:r>
        <w:rPr>
          <w:noProof/>
        </w:rPr>
        <w:fldChar w:fldCharType="separate"/>
      </w:r>
      <w:r>
        <w:rPr>
          <w:noProof/>
        </w:rPr>
        <w:t>194</w:t>
      </w:r>
      <w:r>
        <w:rPr>
          <w:noProof/>
        </w:rPr>
        <w:fldChar w:fldCharType="end"/>
      </w:r>
    </w:p>
    <w:p w14:paraId="00E2AF4F" w14:textId="7E70791F" w:rsidR="00B1589F" w:rsidRDefault="00B1589F">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_Toc115079260 \h </w:instrText>
      </w:r>
      <w:r>
        <w:rPr>
          <w:noProof/>
        </w:rPr>
      </w:r>
      <w:r>
        <w:rPr>
          <w:noProof/>
        </w:rPr>
        <w:fldChar w:fldCharType="separate"/>
      </w:r>
      <w:r>
        <w:rPr>
          <w:noProof/>
        </w:rPr>
        <w:t>194</w:t>
      </w:r>
      <w:r>
        <w:rPr>
          <w:noProof/>
        </w:rPr>
        <w:fldChar w:fldCharType="end"/>
      </w:r>
    </w:p>
    <w:p w14:paraId="136C26FE" w14:textId="2002DC05" w:rsidR="00B1589F" w:rsidRDefault="00B1589F">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_Toc115079261 \h </w:instrText>
      </w:r>
      <w:r>
        <w:rPr>
          <w:noProof/>
        </w:rPr>
      </w:r>
      <w:r>
        <w:rPr>
          <w:noProof/>
        </w:rPr>
        <w:fldChar w:fldCharType="separate"/>
      </w:r>
      <w:r>
        <w:rPr>
          <w:noProof/>
        </w:rPr>
        <w:t>195</w:t>
      </w:r>
      <w:r>
        <w:rPr>
          <w:noProof/>
        </w:rPr>
        <w:fldChar w:fldCharType="end"/>
      </w:r>
    </w:p>
    <w:p w14:paraId="3720A814" w14:textId="217FF0F4" w:rsidR="00B1589F" w:rsidRDefault="00B1589F">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_Toc115079262 \h </w:instrText>
      </w:r>
      <w:r>
        <w:rPr>
          <w:noProof/>
        </w:rPr>
      </w:r>
      <w:r>
        <w:rPr>
          <w:noProof/>
        </w:rPr>
        <w:fldChar w:fldCharType="separate"/>
      </w:r>
      <w:r>
        <w:rPr>
          <w:noProof/>
        </w:rPr>
        <w:t>195</w:t>
      </w:r>
      <w:r>
        <w:rPr>
          <w:noProof/>
        </w:rPr>
        <w:fldChar w:fldCharType="end"/>
      </w:r>
    </w:p>
    <w:p w14:paraId="7ADCE962" w14:textId="620FC152" w:rsidR="00B1589F" w:rsidRDefault="00B1589F">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_Toc115079263 \h </w:instrText>
      </w:r>
      <w:r>
        <w:rPr>
          <w:noProof/>
        </w:rPr>
      </w:r>
      <w:r>
        <w:rPr>
          <w:noProof/>
        </w:rPr>
        <w:fldChar w:fldCharType="separate"/>
      </w:r>
      <w:r>
        <w:rPr>
          <w:noProof/>
        </w:rPr>
        <w:t>195</w:t>
      </w:r>
      <w:r>
        <w:rPr>
          <w:noProof/>
        </w:rPr>
        <w:fldChar w:fldCharType="end"/>
      </w:r>
    </w:p>
    <w:p w14:paraId="07F23C28" w14:textId="6CD779B2" w:rsidR="00B1589F" w:rsidRDefault="00B1589F">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_Toc115079264 \h </w:instrText>
      </w:r>
      <w:r>
        <w:rPr>
          <w:noProof/>
        </w:rPr>
      </w:r>
      <w:r>
        <w:rPr>
          <w:noProof/>
        </w:rPr>
        <w:fldChar w:fldCharType="separate"/>
      </w:r>
      <w:r>
        <w:rPr>
          <w:noProof/>
        </w:rPr>
        <w:t>196</w:t>
      </w:r>
      <w:r>
        <w:rPr>
          <w:noProof/>
        </w:rPr>
        <w:fldChar w:fldCharType="end"/>
      </w:r>
    </w:p>
    <w:p w14:paraId="72FA7F34" w14:textId="3B8233E4" w:rsidR="00B1589F" w:rsidRDefault="00B1589F">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_Toc115079265 \h </w:instrText>
      </w:r>
      <w:r>
        <w:rPr>
          <w:noProof/>
        </w:rPr>
      </w:r>
      <w:r>
        <w:rPr>
          <w:noProof/>
        </w:rPr>
        <w:fldChar w:fldCharType="separate"/>
      </w:r>
      <w:r>
        <w:rPr>
          <w:noProof/>
        </w:rPr>
        <w:t>196</w:t>
      </w:r>
      <w:r>
        <w:rPr>
          <w:noProof/>
        </w:rPr>
        <w:fldChar w:fldCharType="end"/>
      </w:r>
    </w:p>
    <w:p w14:paraId="0EEEE255" w14:textId="131E8A0D" w:rsidR="00B1589F" w:rsidRDefault="00B1589F">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_Toc115079266 \h </w:instrText>
      </w:r>
      <w:r>
        <w:rPr>
          <w:noProof/>
        </w:rPr>
      </w:r>
      <w:r>
        <w:rPr>
          <w:noProof/>
        </w:rPr>
        <w:fldChar w:fldCharType="separate"/>
      </w:r>
      <w:r>
        <w:rPr>
          <w:noProof/>
        </w:rPr>
        <w:t>196</w:t>
      </w:r>
      <w:r>
        <w:rPr>
          <w:noProof/>
        </w:rPr>
        <w:fldChar w:fldCharType="end"/>
      </w:r>
    </w:p>
    <w:p w14:paraId="7D6D94D7" w14:textId="45D1E767" w:rsidR="00B1589F" w:rsidRDefault="00B1589F">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_Toc115079267 \h </w:instrText>
      </w:r>
      <w:r>
        <w:rPr>
          <w:noProof/>
        </w:rPr>
      </w:r>
      <w:r>
        <w:rPr>
          <w:noProof/>
        </w:rPr>
        <w:fldChar w:fldCharType="separate"/>
      </w:r>
      <w:r>
        <w:rPr>
          <w:noProof/>
        </w:rPr>
        <w:t>196</w:t>
      </w:r>
      <w:r>
        <w:rPr>
          <w:noProof/>
        </w:rPr>
        <w:fldChar w:fldCharType="end"/>
      </w:r>
    </w:p>
    <w:p w14:paraId="6FF4049F" w14:textId="76EEC311" w:rsidR="00B1589F" w:rsidRDefault="00B1589F">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_Toc115079268 \h </w:instrText>
      </w:r>
      <w:r>
        <w:rPr>
          <w:noProof/>
        </w:rPr>
      </w:r>
      <w:r>
        <w:rPr>
          <w:noProof/>
        </w:rPr>
        <w:fldChar w:fldCharType="separate"/>
      </w:r>
      <w:r>
        <w:rPr>
          <w:noProof/>
        </w:rPr>
        <w:t>197</w:t>
      </w:r>
      <w:r>
        <w:rPr>
          <w:noProof/>
        </w:rPr>
        <w:fldChar w:fldCharType="end"/>
      </w:r>
    </w:p>
    <w:p w14:paraId="7F62462A" w14:textId="596959D9" w:rsidR="00B1589F" w:rsidRDefault="00B1589F">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_Toc115079269 \h </w:instrText>
      </w:r>
      <w:r>
        <w:rPr>
          <w:noProof/>
        </w:rPr>
      </w:r>
      <w:r>
        <w:rPr>
          <w:noProof/>
        </w:rPr>
        <w:fldChar w:fldCharType="separate"/>
      </w:r>
      <w:r>
        <w:rPr>
          <w:noProof/>
        </w:rPr>
        <w:t>197</w:t>
      </w:r>
      <w:r>
        <w:rPr>
          <w:noProof/>
        </w:rPr>
        <w:fldChar w:fldCharType="end"/>
      </w:r>
    </w:p>
    <w:p w14:paraId="782AA394" w14:textId="65B86A04" w:rsidR="00B1589F" w:rsidRDefault="00B1589F">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_Toc115079270 \h </w:instrText>
      </w:r>
      <w:r>
        <w:rPr>
          <w:noProof/>
        </w:rPr>
      </w:r>
      <w:r>
        <w:rPr>
          <w:noProof/>
        </w:rPr>
        <w:fldChar w:fldCharType="separate"/>
      </w:r>
      <w:r>
        <w:rPr>
          <w:noProof/>
        </w:rPr>
        <w:t>197</w:t>
      </w:r>
      <w:r>
        <w:rPr>
          <w:noProof/>
        </w:rPr>
        <w:fldChar w:fldCharType="end"/>
      </w:r>
    </w:p>
    <w:p w14:paraId="16D25B61" w14:textId="4C877246" w:rsidR="00B1589F" w:rsidRDefault="00B1589F">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_Toc115079271 \h </w:instrText>
      </w:r>
      <w:r>
        <w:rPr>
          <w:noProof/>
        </w:rPr>
      </w:r>
      <w:r>
        <w:rPr>
          <w:noProof/>
        </w:rPr>
        <w:fldChar w:fldCharType="separate"/>
      </w:r>
      <w:r>
        <w:rPr>
          <w:noProof/>
        </w:rPr>
        <w:t>197</w:t>
      </w:r>
      <w:r>
        <w:rPr>
          <w:noProof/>
        </w:rPr>
        <w:fldChar w:fldCharType="end"/>
      </w:r>
    </w:p>
    <w:p w14:paraId="1F086066" w14:textId="11A71FF3" w:rsidR="00B1589F" w:rsidRDefault="00B1589F">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_Toc115079272 \h </w:instrText>
      </w:r>
      <w:r>
        <w:rPr>
          <w:noProof/>
        </w:rPr>
      </w:r>
      <w:r>
        <w:rPr>
          <w:noProof/>
        </w:rPr>
        <w:fldChar w:fldCharType="separate"/>
      </w:r>
      <w:r>
        <w:rPr>
          <w:noProof/>
        </w:rPr>
        <w:t>197</w:t>
      </w:r>
      <w:r>
        <w:rPr>
          <w:noProof/>
        </w:rPr>
        <w:fldChar w:fldCharType="end"/>
      </w:r>
    </w:p>
    <w:p w14:paraId="1F66D976" w14:textId="4C36873C" w:rsidR="00B1589F" w:rsidRDefault="00B1589F">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_Toc115079273 \h </w:instrText>
      </w:r>
      <w:r>
        <w:rPr>
          <w:noProof/>
        </w:rPr>
      </w:r>
      <w:r>
        <w:rPr>
          <w:noProof/>
        </w:rPr>
        <w:fldChar w:fldCharType="separate"/>
      </w:r>
      <w:r>
        <w:rPr>
          <w:noProof/>
        </w:rPr>
        <w:t>197</w:t>
      </w:r>
      <w:r>
        <w:rPr>
          <w:noProof/>
        </w:rPr>
        <w:fldChar w:fldCharType="end"/>
      </w:r>
    </w:p>
    <w:p w14:paraId="47B14461" w14:textId="0D631DF5" w:rsidR="00B1589F" w:rsidRDefault="00B1589F">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_Toc115079274 \h </w:instrText>
      </w:r>
      <w:r>
        <w:rPr>
          <w:noProof/>
        </w:rPr>
      </w:r>
      <w:r>
        <w:rPr>
          <w:noProof/>
        </w:rPr>
        <w:fldChar w:fldCharType="separate"/>
      </w:r>
      <w:r>
        <w:rPr>
          <w:noProof/>
        </w:rPr>
        <w:t>198</w:t>
      </w:r>
      <w:r>
        <w:rPr>
          <w:noProof/>
        </w:rPr>
        <w:fldChar w:fldCharType="end"/>
      </w:r>
    </w:p>
    <w:p w14:paraId="76992623" w14:textId="49710AE1" w:rsidR="00B1589F" w:rsidRDefault="00B1589F">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_Toc115079275 \h </w:instrText>
      </w:r>
      <w:r>
        <w:rPr>
          <w:noProof/>
        </w:rPr>
      </w:r>
      <w:r>
        <w:rPr>
          <w:noProof/>
        </w:rPr>
        <w:fldChar w:fldCharType="separate"/>
      </w:r>
      <w:r>
        <w:rPr>
          <w:noProof/>
        </w:rPr>
        <w:t>198</w:t>
      </w:r>
      <w:r>
        <w:rPr>
          <w:noProof/>
        </w:rPr>
        <w:fldChar w:fldCharType="end"/>
      </w:r>
    </w:p>
    <w:p w14:paraId="6C58F1F1" w14:textId="0F373425" w:rsidR="00B1589F" w:rsidRDefault="00B1589F">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_Toc115079276 \h </w:instrText>
      </w:r>
      <w:r>
        <w:rPr>
          <w:noProof/>
        </w:rPr>
      </w:r>
      <w:r>
        <w:rPr>
          <w:noProof/>
        </w:rPr>
        <w:fldChar w:fldCharType="separate"/>
      </w:r>
      <w:r>
        <w:rPr>
          <w:noProof/>
        </w:rPr>
        <w:t>199</w:t>
      </w:r>
      <w:r>
        <w:rPr>
          <w:noProof/>
        </w:rPr>
        <w:fldChar w:fldCharType="end"/>
      </w:r>
    </w:p>
    <w:p w14:paraId="2B4693AD" w14:textId="13CB378C" w:rsidR="00B1589F" w:rsidRDefault="00B1589F">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_Toc115079277 \h </w:instrText>
      </w:r>
      <w:r>
        <w:rPr>
          <w:noProof/>
        </w:rPr>
      </w:r>
      <w:r>
        <w:rPr>
          <w:noProof/>
        </w:rPr>
        <w:fldChar w:fldCharType="separate"/>
      </w:r>
      <w:r>
        <w:rPr>
          <w:noProof/>
        </w:rPr>
        <w:t>199</w:t>
      </w:r>
      <w:r>
        <w:rPr>
          <w:noProof/>
        </w:rPr>
        <w:fldChar w:fldCharType="end"/>
      </w:r>
    </w:p>
    <w:p w14:paraId="4D9C27B1" w14:textId="7735A834" w:rsidR="00B1589F" w:rsidRDefault="00B1589F">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_Toc115079278 \h </w:instrText>
      </w:r>
      <w:r>
        <w:rPr>
          <w:noProof/>
        </w:rPr>
      </w:r>
      <w:r>
        <w:rPr>
          <w:noProof/>
        </w:rPr>
        <w:fldChar w:fldCharType="separate"/>
      </w:r>
      <w:r>
        <w:rPr>
          <w:noProof/>
        </w:rPr>
        <w:t>199</w:t>
      </w:r>
      <w:r>
        <w:rPr>
          <w:noProof/>
        </w:rPr>
        <w:fldChar w:fldCharType="end"/>
      </w:r>
    </w:p>
    <w:p w14:paraId="7AAB94F4" w14:textId="1BDDA92B" w:rsidR="00B1589F" w:rsidRDefault="00B1589F">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_Toc115079279 \h </w:instrText>
      </w:r>
      <w:r>
        <w:rPr>
          <w:noProof/>
        </w:rPr>
      </w:r>
      <w:r>
        <w:rPr>
          <w:noProof/>
        </w:rPr>
        <w:fldChar w:fldCharType="separate"/>
      </w:r>
      <w:r>
        <w:rPr>
          <w:noProof/>
        </w:rPr>
        <w:t>199</w:t>
      </w:r>
      <w:r>
        <w:rPr>
          <w:noProof/>
        </w:rPr>
        <w:fldChar w:fldCharType="end"/>
      </w:r>
    </w:p>
    <w:p w14:paraId="237E44CF" w14:textId="791C22B7" w:rsidR="00B1589F" w:rsidRDefault="00B1589F">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_Toc115079280 \h </w:instrText>
      </w:r>
      <w:r>
        <w:rPr>
          <w:noProof/>
        </w:rPr>
      </w:r>
      <w:r>
        <w:rPr>
          <w:noProof/>
        </w:rPr>
        <w:fldChar w:fldCharType="separate"/>
      </w:r>
      <w:r>
        <w:rPr>
          <w:noProof/>
        </w:rPr>
        <w:t>199</w:t>
      </w:r>
      <w:r>
        <w:rPr>
          <w:noProof/>
        </w:rPr>
        <w:fldChar w:fldCharType="end"/>
      </w:r>
    </w:p>
    <w:p w14:paraId="3E228FE4" w14:textId="01EFAA12" w:rsidR="00B1589F" w:rsidRDefault="00B1589F">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_Toc115079281 \h </w:instrText>
      </w:r>
      <w:r>
        <w:rPr>
          <w:noProof/>
        </w:rPr>
      </w:r>
      <w:r>
        <w:rPr>
          <w:noProof/>
        </w:rPr>
        <w:fldChar w:fldCharType="separate"/>
      </w:r>
      <w:r>
        <w:rPr>
          <w:noProof/>
        </w:rPr>
        <w:t>199</w:t>
      </w:r>
      <w:r>
        <w:rPr>
          <w:noProof/>
        </w:rPr>
        <w:fldChar w:fldCharType="end"/>
      </w:r>
    </w:p>
    <w:p w14:paraId="4EF6FDBC" w14:textId="08F53D3C" w:rsidR="00B1589F" w:rsidRDefault="00B1589F">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_Toc115079282 \h </w:instrText>
      </w:r>
      <w:r>
        <w:rPr>
          <w:noProof/>
        </w:rPr>
      </w:r>
      <w:r>
        <w:rPr>
          <w:noProof/>
        </w:rPr>
        <w:fldChar w:fldCharType="separate"/>
      </w:r>
      <w:r>
        <w:rPr>
          <w:noProof/>
        </w:rPr>
        <w:t>199</w:t>
      </w:r>
      <w:r>
        <w:rPr>
          <w:noProof/>
        </w:rPr>
        <w:fldChar w:fldCharType="end"/>
      </w:r>
    </w:p>
    <w:p w14:paraId="74710251" w14:textId="04D04169" w:rsidR="00B1589F" w:rsidRDefault="00B1589F">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_Toc115079283 \h </w:instrText>
      </w:r>
      <w:r>
        <w:rPr>
          <w:noProof/>
        </w:rPr>
      </w:r>
      <w:r>
        <w:rPr>
          <w:noProof/>
        </w:rPr>
        <w:fldChar w:fldCharType="separate"/>
      </w:r>
      <w:r>
        <w:rPr>
          <w:noProof/>
        </w:rPr>
        <w:t>199</w:t>
      </w:r>
      <w:r>
        <w:rPr>
          <w:noProof/>
        </w:rPr>
        <w:fldChar w:fldCharType="end"/>
      </w:r>
    </w:p>
    <w:p w14:paraId="2E72C248" w14:textId="4CAE99ED" w:rsidR="00B1589F" w:rsidRDefault="00B1589F">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_Toc115079284 \h </w:instrText>
      </w:r>
      <w:r>
        <w:rPr>
          <w:noProof/>
        </w:rPr>
      </w:r>
      <w:r>
        <w:rPr>
          <w:noProof/>
        </w:rPr>
        <w:fldChar w:fldCharType="separate"/>
      </w:r>
      <w:r>
        <w:rPr>
          <w:noProof/>
        </w:rPr>
        <w:t>200</w:t>
      </w:r>
      <w:r>
        <w:rPr>
          <w:noProof/>
        </w:rPr>
        <w:fldChar w:fldCharType="end"/>
      </w:r>
    </w:p>
    <w:p w14:paraId="03940A85" w14:textId="2A61B45B" w:rsidR="00B1589F" w:rsidRDefault="00B1589F">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_Toc115079285 \h </w:instrText>
      </w:r>
      <w:r>
        <w:rPr>
          <w:noProof/>
        </w:rPr>
      </w:r>
      <w:r>
        <w:rPr>
          <w:noProof/>
        </w:rPr>
        <w:fldChar w:fldCharType="separate"/>
      </w:r>
      <w:r>
        <w:rPr>
          <w:noProof/>
        </w:rPr>
        <w:t>200</w:t>
      </w:r>
      <w:r>
        <w:rPr>
          <w:noProof/>
        </w:rPr>
        <w:fldChar w:fldCharType="end"/>
      </w:r>
    </w:p>
    <w:p w14:paraId="616432EE" w14:textId="1D43B7A5" w:rsidR="00B1589F" w:rsidRDefault="00B1589F">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_Toc115079286 \h </w:instrText>
      </w:r>
      <w:r>
        <w:rPr>
          <w:noProof/>
        </w:rPr>
      </w:r>
      <w:r>
        <w:rPr>
          <w:noProof/>
        </w:rPr>
        <w:fldChar w:fldCharType="separate"/>
      </w:r>
      <w:r>
        <w:rPr>
          <w:noProof/>
        </w:rPr>
        <w:t>200</w:t>
      </w:r>
      <w:r>
        <w:rPr>
          <w:noProof/>
        </w:rPr>
        <w:fldChar w:fldCharType="end"/>
      </w:r>
    </w:p>
    <w:p w14:paraId="5C02D184" w14:textId="00D2E20A" w:rsidR="00B1589F" w:rsidRDefault="00B1589F">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_Toc115079287 \h </w:instrText>
      </w:r>
      <w:r>
        <w:rPr>
          <w:noProof/>
        </w:rPr>
      </w:r>
      <w:r>
        <w:rPr>
          <w:noProof/>
        </w:rPr>
        <w:fldChar w:fldCharType="separate"/>
      </w:r>
      <w:r>
        <w:rPr>
          <w:noProof/>
        </w:rPr>
        <w:t>200</w:t>
      </w:r>
      <w:r>
        <w:rPr>
          <w:noProof/>
        </w:rPr>
        <w:fldChar w:fldCharType="end"/>
      </w:r>
    </w:p>
    <w:p w14:paraId="732C94DC" w14:textId="1EE2BCBD" w:rsidR="00B1589F" w:rsidRDefault="00B1589F">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_Toc115079288 \h </w:instrText>
      </w:r>
      <w:r>
        <w:rPr>
          <w:noProof/>
        </w:rPr>
      </w:r>
      <w:r>
        <w:rPr>
          <w:noProof/>
        </w:rPr>
        <w:fldChar w:fldCharType="separate"/>
      </w:r>
      <w:r>
        <w:rPr>
          <w:noProof/>
        </w:rPr>
        <w:t>200</w:t>
      </w:r>
      <w:r>
        <w:rPr>
          <w:noProof/>
        </w:rPr>
        <w:fldChar w:fldCharType="end"/>
      </w:r>
    </w:p>
    <w:p w14:paraId="1057A8F2" w14:textId="2F8BE3A5" w:rsidR="00B1589F" w:rsidRDefault="00B1589F">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_Toc115079289 \h </w:instrText>
      </w:r>
      <w:r>
        <w:rPr>
          <w:noProof/>
        </w:rPr>
      </w:r>
      <w:r>
        <w:rPr>
          <w:noProof/>
        </w:rPr>
        <w:fldChar w:fldCharType="separate"/>
      </w:r>
      <w:r>
        <w:rPr>
          <w:noProof/>
        </w:rPr>
        <w:t>200</w:t>
      </w:r>
      <w:r>
        <w:rPr>
          <w:noProof/>
        </w:rPr>
        <w:fldChar w:fldCharType="end"/>
      </w:r>
    </w:p>
    <w:p w14:paraId="0DF90A7C" w14:textId="59837424" w:rsidR="00B1589F" w:rsidRDefault="00B1589F">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_Toc115079290 \h </w:instrText>
      </w:r>
      <w:r>
        <w:rPr>
          <w:noProof/>
        </w:rPr>
      </w:r>
      <w:r>
        <w:rPr>
          <w:noProof/>
        </w:rPr>
        <w:fldChar w:fldCharType="separate"/>
      </w:r>
      <w:r>
        <w:rPr>
          <w:noProof/>
        </w:rPr>
        <w:t>202</w:t>
      </w:r>
      <w:r>
        <w:rPr>
          <w:noProof/>
        </w:rPr>
        <w:fldChar w:fldCharType="end"/>
      </w:r>
    </w:p>
    <w:p w14:paraId="2613DDDD" w14:textId="68FC0C7B" w:rsidR="00B1589F" w:rsidRDefault="00B1589F">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_Toc115079291 \h </w:instrText>
      </w:r>
      <w:r>
        <w:rPr>
          <w:noProof/>
        </w:rPr>
      </w:r>
      <w:r>
        <w:rPr>
          <w:noProof/>
        </w:rPr>
        <w:fldChar w:fldCharType="separate"/>
      </w:r>
      <w:r>
        <w:rPr>
          <w:noProof/>
        </w:rPr>
        <w:t>204</w:t>
      </w:r>
      <w:r>
        <w:rPr>
          <w:noProof/>
        </w:rPr>
        <w:fldChar w:fldCharType="end"/>
      </w:r>
    </w:p>
    <w:p w14:paraId="63331E35" w14:textId="57D73983" w:rsidR="00B1589F" w:rsidRDefault="00B1589F">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_Toc115079292 \h </w:instrText>
      </w:r>
      <w:r>
        <w:rPr>
          <w:noProof/>
        </w:rPr>
      </w:r>
      <w:r>
        <w:rPr>
          <w:noProof/>
        </w:rPr>
        <w:fldChar w:fldCharType="separate"/>
      </w:r>
      <w:r>
        <w:rPr>
          <w:noProof/>
        </w:rPr>
        <w:t>204</w:t>
      </w:r>
      <w:r>
        <w:rPr>
          <w:noProof/>
        </w:rPr>
        <w:fldChar w:fldCharType="end"/>
      </w:r>
    </w:p>
    <w:p w14:paraId="3B1AB690" w14:textId="0FF5BB74" w:rsidR="00B1589F" w:rsidRDefault="00B1589F">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_Toc115079293 \h </w:instrText>
      </w:r>
      <w:r>
        <w:rPr>
          <w:noProof/>
        </w:rPr>
      </w:r>
      <w:r>
        <w:rPr>
          <w:noProof/>
        </w:rPr>
        <w:fldChar w:fldCharType="separate"/>
      </w:r>
      <w:r>
        <w:rPr>
          <w:noProof/>
        </w:rPr>
        <w:t>204</w:t>
      </w:r>
      <w:r>
        <w:rPr>
          <w:noProof/>
        </w:rPr>
        <w:fldChar w:fldCharType="end"/>
      </w:r>
    </w:p>
    <w:p w14:paraId="0ADA8DF4" w14:textId="390427DB" w:rsidR="00B1589F" w:rsidRDefault="00B1589F">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_Toc115079294 \h </w:instrText>
      </w:r>
      <w:r>
        <w:rPr>
          <w:noProof/>
        </w:rPr>
      </w:r>
      <w:r>
        <w:rPr>
          <w:noProof/>
        </w:rPr>
        <w:fldChar w:fldCharType="separate"/>
      </w:r>
      <w:r>
        <w:rPr>
          <w:noProof/>
        </w:rPr>
        <w:t>205</w:t>
      </w:r>
      <w:r>
        <w:rPr>
          <w:noProof/>
        </w:rPr>
        <w:fldChar w:fldCharType="end"/>
      </w:r>
    </w:p>
    <w:p w14:paraId="7D8482BC" w14:textId="3690F4AA" w:rsidR="00B1589F" w:rsidRDefault="00B1589F">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_Toc115079295 \h </w:instrText>
      </w:r>
      <w:r>
        <w:rPr>
          <w:noProof/>
        </w:rPr>
      </w:r>
      <w:r>
        <w:rPr>
          <w:noProof/>
        </w:rPr>
        <w:fldChar w:fldCharType="separate"/>
      </w:r>
      <w:r>
        <w:rPr>
          <w:noProof/>
        </w:rPr>
        <w:t>205</w:t>
      </w:r>
      <w:r>
        <w:rPr>
          <w:noProof/>
        </w:rPr>
        <w:fldChar w:fldCharType="end"/>
      </w:r>
    </w:p>
    <w:p w14:paraId="5F984FDF" w14:textId="6BDD1D7D" w:rsidR="00B1589F" w:rsidRDefault="00B1589F">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_Toc115079296 \h </w:instrText>
      </w:r>
      <w:r>
        <w:rPr>
          <w:noProof/>
        </w:rPr>
      </w:r>
      <w:r>
        <w:rPr>
          <w:noProof/>
        </w:rPr>
        <w:fldChar w:fldCharType="separate"/>
      </w:r>
      <w:r>
        <w:rPr>
          <w:noProof/>
        </w:rPr>
        <w:t>205</w:t>
      </w:r>
      <w:r>
        <w:rPr>
          <w:noProof/>
        </w:rPr>
        <w:fldChar w:fldCharType="end"/>
      </w:r>
    </w:p>
    <w:p w14:paraId="713CF54D" w14:textId="380A4608" w:rsidR="00B1589F" w:rsidRDefault="00B1589F">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_Toc115079297 \h </w:instrText>
      </w:r>
      <w:r>
        <w:rPr>
          <w:noProof/>
        </w:rPr>
      </w:r>
      <w:r>
        <w:rPr>
          <w:noProof/>
        </w:rPr>
        <w:fldChar w:fldCharType="separate"/>
      </w:r>
      <w:r>
        <w:rPr>
          <w:noProof/>
        </w:rPr>
        <w:t>205</w:t>
      </w:r>
      <w:r>
        <w:rPr>
          <w:noProof/>
        </w:rPr>
        <w:fldChar w:fldCharType="end"/>
      </w:r>
    </w:p>
    <w:p w14:paraId="4A9B7C44" w14:textId="19374F40" w:rsidR="00B1589F" w:rsidRDefault="00B1589F">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_Toc115079298 \h </w:instrText>
      </w:r>
      <w:r>
        <w:rPr>
          <w:noProof/>
        </w:rPr>
      </w:r>
      <w:r>
        <w:rPr>
          <w:noProof/>
        </w:rPr>
        <w:fldChar w:fldCharType="separate"/>
      </w:r>
      <w:r>
        <w:rPr>
          <w:noProof/>
        </w:rPr>
        <w:t>206</w:t>
      </w:r>
      <w:r>
        <w:rPr>
          <w:noProof/>
        </w:rPr>
        <w:fldChar w:fldCharType="end"/>
      </w:r>
    </w:p>
    <w:p w14:paraId="49FB08C1" w14:textId="7433D5F9" w:rsidR="00B1589F" w:rsidRDefault="00B1589F">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_Toc115079299 \h </w:instrText>
      </w:r>
      <w:r>
        <w:rPr>
          <w:noProof/>
        </w:rPr>
      </w:r>
      <w:r>
        <w:rPr>
          <w:noProof/>
        </w:rPr>
        <w:fldChar w:fldCharType="separate"/>
      </w:r>
      <w:r>
        <w:rPr>
          <w:noProof/>
        </w:rPr>
        <w:t>206</w:t>
      </w:r>
      <w:r>
        <w:rPr>
          <w:noProof/>
        </w:rPr>
        <w:fldChar w:fldCharType="end"/>
      </w:r>
    </w:p>
    <w:p w14:paraId="3E8BBBF7" w14:textId="57272242" w:rsidR="00B1589F" w:rsidRDefault="00B1589F">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_Toc115079300 \h </w:instrText>
      </w:r>
      <w:r>
        <w:rPr>
          <w:noProof/>
        </w:rPr>
      </w:r>
      <w:r>
        <w:rPr>
          <w:noProof/>
        </w:rPr>
        <w:fldChar w:fldCharType="separate"/>
      </w:r>
      <w:r>
        <w:rPr>
          <w:noProof/>
        </w:rPr>
        <w:t>206</w:t>
      </w:r>
      <w:r>
        <w:rPr>
          <w:noProof/>
        </w:rPr>
        <w:fldChar w:fldCharType="end"/>
      </w:r>
    </w:p>
    <w:p w14:paraId="11B6C322" w14:textId="49BA6570" w:rsidR="00B1589F" w:rsidRDefault="00B1589F">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_Toc115079301 \h </w:instrText>
      </w:r>
      <w:r>
        <w:rPr>
          <w:noProof/>
        </w:rPr>
      </w:r>
      <w:r>
        <w:rPr>
          <w:noProof/>
        </w:rPr>
        <w:fldChar w:fldCharType="separate"/>
      </w:r>
      <w:r>
        <w:rPr>
          <w:noProof/>
        </w:rPr>
        <w:t>207</w:t>
      </w:r>
      <w:r>
        <w:rPr>
          <w:noProof/>
        </w:rPr>
        <w:fldChar w:fldCharType="end"/>
      </w:r>
    </w:p>
    <w:p w14:paraId="2B689F02" w14:textId="767D7E5E" w:rsidR="00B1589F" w:rsidRDefault="00B1589F">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_Toc115079302 \h </w:instrText>
      </w:r>
      <w:r>
        <w:rPr>
          <w:noProof/>
        </w:rPr>
      </w:r>
      <w:r>
        <w:rPr>
          <w:noProof/>
        </w:rPr>
        <w:fldChar w:fldCharType="separate"/>
      </w:r>
      <w:r>
        <w:rPr>
          <w:noProof/>
        </w:rPr>
        <w:t>207</w:t>
      </w:r>
      <w:r>
        <w:rPr>
          <w:noProof/>
        </w:rPr>
        <w:fldChar w:fldCharType="end"/>
      </w:r>
    </w:p>
    <w:p w14:paraId="67A8D748" w14:textId="5137795E" w:rsidR="00B1589F" w:rsidRDefault="00B1589F">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_Toc115079303 \h </w:instrText>
      </w:r>
      <w:r>
        <w:rPr>
          <w:noProof/>
        </w:rPr>
      </w:r>
      <w:r>
        <w:rPr>
          <w:noProof/>
        </w:rPr>
        <w:fldChar w:fldCharType="separate"/>
      </w:r>
      <w:r>
        <w:rPr>
          <w:noProof/>
        </w:rPr>
        <w:t>207</w:t>
      </w:r>
      <w:r>
        <w:rPr>
          <w:noProof/>
        </w:rPr>
        <w:fldChar w:fldCharType="end"/>
      </w:r>
    </w:p>
    <w:p w14:paraId="5357D0E7" w14:textId="30CD5AA0" w:rsidR="00B1589F" w:rsidRDefault="00B1589F">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_Toc115079304 \h </w:instrText>
      </w:r>
      <w:r>
        <w:rPr>
          <w:noProof/>
        </w:rPr>
      </w:r>
      <w:r>
        <w:rPr>
          <w:noProof/>
        </w:rPr>
        <w:fldChar w:fldCharType="separate"/>
      </w:r>
      <w:r>
        <w:rPr>
          <w:noProof/>
        </w:rPr>
        <w:t>207</w:t>
      </w:r>
      <w:r>
        <w:rPr>
          <w:noProof/>
        </w:rPr>
        <w:fldChar w:fldCharType="end"/>
      </w:r>
    </w:p>
    <w:p w14:paraId="6AF60F66" w14:textId="10562E1E" w:rsidR="00B1589F" w:rsidRDefault="00B1589F">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_Toc115079305 \h </w:instrText>
      </w:r>
      <w:r>
        <w:rPr>
          <w:noProof/>
        </w:rPr>
      </w:r>
      <w:r>
        <w:rPr>
          <w:noProof/>
        </w:rPr>
        <w:fldChar w:fldCharType="separate"/>
      </w:r>
      <w:r>
        <w:rPr>
          <w:noProof/>
        </w:rPr>
        <w:t>207</w:t>
      </w:r>
      <w:r>
        <w:rPr>
          <w:noProof/>
        </w:rPr>
        <w:fldChar w:fldCharType="end"/>
      </w:r>
    </w:p>
    <w:p w14:paraId="7CB9A1F4" w14:textId="088731AA" w:rsidR="00B1589F" w:rsidRDefault="00B1589F">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_Toc115079306 \h </w:instrText>
      </w:r>
      <w:r>
        <w:rPr>
          <w:noProof/>
        </w:rPr>
      </w:r>
      <w:r>
        <w:rPr>
          <w:noProof/>
        </w:rPr>
        <w:fldChar w:fldCharType="separate"/>
      </w:r>
      <w:r>
        <w:rPr>
          <w:noProof/>
        </w:rPr>
        <w:t>208</w:t>
      </w:r>
      <w:r>
        <w:rPr>
          <w:noProof/>
        </w:rPr>
        <w:fldChar w:fldCharType="end"/>
      </w:r>
    </w:p>
    <w:p w14:paraId="78870F0A" w14:textId="423903FA" w:rsidR="00B1589F" w:rsidRDefault="00B1589F">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_Toc115079307 \h </w:instrText>
      </w:r>
      <w:r>
        <w:rPr>
          <w:noProof/>
        </w:rPr>
      </w:r>
      <w:r>
        <w:rPr>
          <w:noProof/>
        </w:rPr>
        <w:fldChar w:fldCharType="separate"/>
      </w:r>
      <w:r>
        <w:rPr>
          <w:noProof/>
        </w:rPr>
        <w:t>209</w:t>
      </w:r>
      <w:r>
        <w:rPr>
          <w:noProof/>
        </w:rPr>
        <w:fldChar w:fldCharType="end"/>
      </w:r>
    </w:p>
    <w:p w14:paraId="7058E725" w14:textId="66D1826E" w:rsidR="00B1589F" w:rsidRDefault="00B1589F">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_Toc115079308 \h </w:instrText>
      </w:r>
      <w:r>
        <w:rPr>
          <w:noProof/>
        </w:rPr>
      </w:r>
      <w:r>
        <w:rPr>
          <w:noProof/>
        </w:rPr>
        <w:fldChar w:fldCharType="separate"/>
      </w:r>
      <w:r>
        <w:rPr>
          <w:noProof/>
        </w:rPr>
        <w:t>209</w:t>
      </w:r>
      <w:r>
        <w:rPr>
          <w:noProof/>
        </w:rPr>
        <w:fldChar w:fldCharType="end"/>
      </w:r>
    </w:p>
    <w:p w14:paraId="1DA861AB" w14:textId="69970929" w:rsidR="00B1589F" w:rsidRDefault="00B1589F">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_Toc115079309 \h </w:instrText>
      </w:r>
      <w:r>
        <w:rPr>
          <w:noProof/>
        </w:rPr>
      </w:r>
      <w:r>
        <w:rPr>
          <w:noProof/>
        </w:rPr>
        <w:fldChar w:fldCharType="separate"/>
      </w:r>
      <w:r>
        <w:rPr>
          <w:noProof/>
        </w:rPr>
        <w:t>209</w:t>
      </w:r>
      <w:r>
        <w:rPr>
          <w:noProof/>
        </w:rPr>
        <w:fldChar w:fldCharType="end"/>
      </w:r>
    </w:p>
    <w:p w14:paraId="5FB78DE6" w14:textId="6F509315" w:rsidR="00B1589F" w:rsidRDefault="00B1589F">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_Toc115079310 \h </w:instrText>
      </w:r>
      <w:r>
        <w:rPr>
          <w:noProof/>
        </w:rPr>
      </w:r>
      <w:r>
        <w:rPr>
          <w:noProof/>
        </w:rPr>
        <w:fldChar w:fldCharType="separate"/>
      </w:r>
      <w:r>
        <w:rPr>
          <w:noProof/>
        </w:rPr>
        <w:t>209</w:t>
      </w:r>
      <w:r>
        <w:rPr>
          <w:noProof/>
        </w:rPr>
        <w:fldChar w:fldCharType="end"/>
      </w:r>
    </w:p>
    <w:p w14:paraId="1FCB93E9" w14:textId="60CCADC2" w:rsidR="00B1589F" w:rsidRDefault="00B1589F">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_Toc115079311 \h </w:instrText>
      </w:r>
      <w:r>
        <w:rPr>
          <w:noProof/>
        </w:rPr>
      </w:r>
      <w:r>
        <w:rPr>
          <w:noProof/>
        </w:rPr>
        <w:fldChar w:fldCharType="separate"/>
      </w:r>
      <w:r>
        <w:rPr>
          <w:noProof/>
        </w:rPr>
        <w:t>209</w:t>
      </w:r>
      <w:r>
        <w:rPr>
          <w:noProof/>
        </w:rPr>
        <w:fldChar w:fldCharType="end"/>
      </w:r>
    </w:p>
    <w:p w14:paraId="5FF625F0" w14:textId="6A249B57" w:rsidR="00B1589F" w:rsidRDefault="00B1589F">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_Toc115079312 \h </w:instrText>
      </w:r>
      <w:r>
        <w:rPr>
          <w:noProof/>
        </w:rPr>
      </w:r>
      <w:r>
        <w:rPr>
          <w:noProof/>
        </w:rPr>
        <w:fldChar w:fldCharType="separate"/>
      </w:r>
      <w:r>
        <w:rPr>
          <w:noProof/>
        </w:rPr>
        <w:t>210</w:t>
      </w:r>
      <w:r>
        <w:rPr>
          <w:noProof/>
        </w:rPr>
        <w:fldChar w:fldCharType="end"/>
      </w:r>
    </w:p>
    <w:p w14:paraId="011A4F4B" w14:textId="4F5B4DA5" w:rsidR="00B1589F" w:rsidRDefault="00B1589F">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_Toc115079313 \h </w:instrText>
      </w:r>
      <w:r>
        <w:rPr>
          <w:noProof/>
        </w:rPr>
      </w:r>
      <w:r>
        <w:rPr>
          <w:noProof/>
        </w:rPr>
        <w:fldChar w:fldCharType="separate"/>
      </w:r>
      <w:r>
        <w:rPr>
          <w:noProof/>
        </w:rPr>
        <w:t>210</w:t>
      </w:r>
      <w:r>
        <w:rPr>
          <w:noProof/>
        </w:rPr>
        <w:fldChar w:fldCharType="end"/>
      </w:r>
    </w:p>
    <w:p w14:paraId="6960A152" w14:textId="2992312F" w:rsidR="00B1589F" w:rsidRDefault="00B1589F">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_Toc115079314 \h </w:instrText>
      </w:r>
      <w:r>
        <w:rPr>
          <w:noProof/>
        </w:rPr>
      </w:r>
      <w:r>
        <w:rPr>
          <w:noProof/>
        </w:rPr>
        <w:fldChar w:fldCharType="separate"/>
      </w:r>
      <w:r>
        <w:rPr>
          <w:noProof/>
        </w:rPr>
        <w:t>210</w:t>
      </w:r>
      <w:r>
        <w:rPr>
          <w:noProof/>
        </w:rPr>
        <w:fldChar w:fldCharType="end"/>
      </w:r>
    </w:p>
    <w:p w14:paraId="3B19C605" w14:textId="27FE9A65" w:rsidR="00B1589F" w:rsidRDefault="00B1589F">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_Toc115079315 \h </w:instrText>
      </w:r>
      <w:r>
        <w:rPr>
          <w:noProof/>
        </w:rPr>
      </w:r>
      <w:r>
        <w:rPr>
          <w:noProof/>
        </w:rPr>
        <w:fldChar w:fldCharType="separate"/>
      </w:r>
      <w:r>
        <w:rPr>
          <w:noProof/>
        </w:rPr>
        <w:t>210</w:t>
      </w:r>
      <w:r>
        <w:rPr>
          <w:noProof/>
        </w:rPr>
        <w:fldChar w:fldCharType="end"/>
      </w:r>
    </w:p>
    <w:p w14:paraId="66CE7D17" w14:textId="4148EEBC" w:rsidR="00B1589F" w:rsidRDefault="00B1589F">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_Toc115079316 \h </w:instrText>
      </w:r>
      <w:r>
        <w:rPr>
          <w:noProof/>
        </w:rPr>
      </w:r>
      <w:r>
        <w:rPr>
          <w:noProof/>
        </w:rPr>
        <w:fldChar w:fldCharType="separate"/>
      </w:r>
      <w:r>
        <w:rPr>
          <w:noProof/>
        </w:rPr>
        <w:t>210</w:t>
      </w:r>
      <w:r>
        <w:rPr>
          <w:noProof/>
        </w:rPr>
        <w:fldChar w:fldCharType="end"/>
      </w:r>
    </w:p>
    <w:p w14:paraId="1AA1BBF1" w14:textId="02AAB2A7" w:rsidR="00B1589F" w:rsidRDefault="00B1589F">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_Toc115079317 \h </w:instrText>
      </w:r>
      <w:r>
        <w:rPr>
          <w:noProof/>
        </w:rPr>
      </w:r>
      <w:r>
        <w:rPr>
          <w:noProof/>
        </w:rPr>
        <w:fldChar w:fldCharType="separate"/>
      </w:r>
      <w:r>
        <w:rPr>
          <w:noProof/>
        </w:rPr>
        <w:t>210</w:t>
      </w:r>
      <w:r>
        <w:rPr>
          <w:noProof/>
        </w:rPr>
        <w:fldChar w:fldCharType="end"/>
      </w:r>
    </w:p>
    <w:p w14:paraId="49B3C532" w14:textId="6F2D755C" w:rsidR="00B1589F" w:rsidRDefault="00B1589F">
      <w:pPr>
        <w:pStyle w:val="TOC4"/>
        <w:rPr>
          <w:rFonts w:asciiTheme="minorHAnsi" w:eastAsiaTheme="minorEastAsia" w:hAnsiTheme="minorHAnsi" w:cstheme="minorBidi"/>
          <w:noProof/>
          <w:sz w:val="22"/>
          <w:szCs w:val="22"/>
          <w:lang w:eastAsia="en-GB"/>
        </w:rPr>
      </w:pPr>
      <w:r>
        <w:rPr>
          <w:noProof/>
        </w:rPr>
        <w:t>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_Toc115079318 \h </w:instrText>
      </w:r>
      <w:r>
        <w:rPr>
          <w:noProof/>
        </w:rPr>
      </w:r>
      <w:r>
        <w:rPr>
          <w:noProof/>
        </w:rPr>
        <w:fldChar w:fldCharType="separate"/>
      </w:r>
      <w:r>
        <w:rPr>
          <w:noProof/>
        </w:rPr>
        <w:t>210</w:t>
      </w:r>
      <w:r>
        <w:rPr>
          <w:noProof/>
        </w:rPr>
        <w:fldChar w:fldCharType="end"/>
      </w:r>
    </w:p>
    <w:p w14:paraId="10A0F54B" w14:textId="44CB1FBE" w:rsidR="00B1589F" w:rsidRDefault="00B1589F">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_Toc115079319 \h </w:instrText>
      </w:r>
      <w:r>
        <w:rPr>
          <w:noProof/>
        </w:rPr>
      </w:r>
      <w:r>
        <w:rPr>
          <w:noProof/>
        </w:rPr>
        <w:fldChar w:fldCharType="separate"/>
      </w:r>
      <w:r>
        <w:rPr>
          <w:noProof/>
        </w:rPr>
        <w:t>210</w:t>
      </w:r>
      <w:r>
        <w:rPr>
          <w:noProof/>
        </w:rPr>
        <w:fldChar w:fldCharType="end"/>
      </w:r>
    </w:p>
    <w:p w14:paraId="09EF07D4" w14:textId="7C90343A" w:rsidR="00B1589F" w:rsidRDefault="00B1589F">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_Toc115079320 \h </w:instrText>
      </w:r>
      <w:r>
        <w:rPr>
          <w:noProof/>
        </w:rPr>
      </w:r>
      <w:r>
        <w:rPr>
          <w:noProof/>
        </w:rPr>
        <w:fldChar w:fldCharType="separate"/>
      </w:r>
      <w:r>
        <w:rPr>
          <w:noProof/>
        </w:rPr>
        <w:t>211</w:t>
      </w:r>
      <w:r>
        <w:rPr>
          <w:noProof/>
        </w:rPr>
        <w:fldChar w:fldCharType="end"/>
      </w:r>
    </w:p>
    <w:p w14:paraId="320C11BB" w14:textId="7FA4C4BC" w:rsidR="00B1589F" w:rsidRDefault="00B1589F">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_Toc115079321 \h </w:instrText>
      </w:r>
      <w:r>
        <w:rPr>
          <w:noProof/>
        </w:rPr>
      </w:r>
      <w:r>
        <w:rPr>
          <w:noProof/>
        </w:rPr>
        <w:fldChar w:fldCharType="separate"/>
      </w:r>
      <w:r>
        <w:rPr>
          <w:noProof/>
        </w:rPr>
        <w:t>211</w:t>
      </w:r>
      <w:r>
        <w:rPr>
          <w:noProof/>
        </w:rPr>
        <w:fldChar w:fldCharType="end"/>
      </w:r>
    </w:p>
    <w:p w14:paraId="1410F1E0" w14:textId="07865B2C" w:rsidR="00B1589F" w:rsidRDefault="00B1589F">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_Toc115079322 \h </w:instrText>
      </w:r>
      <w:r>
        <w:rPr>
          <w:noProof/>
        </w:rPr>
      </w:r>
      <w:r>
        <w:rPr>
          <w:noProof/>
        </w:rPr>
        <w:fldChar w:fldCharType="separate"/>
      </w:r>
      <w:r>
        <w:rPr>
          <w:noProof/>
        </w:rPr>
        <w:t>211</w:t>
      </w:r>
      <w:r>
        <w:rPr>
          <w:noProof/>
        </w:rPr>
        <w:fldChar w:fldCharType="end"/>
      </w:r>
    </w:p>
    <w:p w14:paraId="691BE807" w14:textId="24BBD58C" w:rsidR="00B1589F" w:rsidRDefault="00B1589F">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_Toc115079323 \h </w:instrText>
      </w:r>
      <w:r>
        <w:rPr>
          <w:noProof/>
        </w:rPr>
      </w:r>
      <w:r>
        <w:rPr>
          <w:noProof/>
        </w:rPr>
        <w:fldChar w:fldCharType="separate"/>
      </w:r>
      <w:r>
        <w:rPr>
          <w:noProof/>
        </w:rPr>
        <w:t>212</w:t>
      </w:r>
      <w:r>
        <w:rPr>
          <w:noProof/>
        </w:rPr>
        <w:fldChar w:fldCharType="end"/>
      </w:r>
    </w:p>
    <w:p w14:paraId="6EA14396" w14:textId="5F30E471" w:rsidR="00B1589F" w:rsidRDefault="00B1589F">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_Toc115079324 \h </w:instrText>
      </w:r>
      <w:r>
        <w:rPr>
          <w:noProof/>
        </w:rPr>
      </w:r>
      <w:r>
        <w:rPr>
          <w:noProof/>
        </w:rPr>
        <w:fldChar w:fldCharType="separate"/>
      </w:r>
      <w:r>
        <w:rPr>
          <w:noProof/>
        </w:rPr>
        <w:t>214</w:t>
      </w:r>
      <w:r>
        <w:rPr>
          <w:noProof/>
        </w:rPr>
        <w:fldChar w:fldCharType="end"/>
      </w:r>
    </w:p>
    <w:p w14:paraId="3BAAB2AD" w14:textId="7F71A612" w:rsidR="00B1589F" w:rsidRDefault="00B1589F">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_Toc115079325 \h </w:instrText>
      </w:r>
      <w:r>
        <w:rPr>
          <w:noProof/>
        </w:rPr>
      </w:r>
      <w:r>
        <w:rPr>
          <w:noProof/>
        </w:rPr>
        <w:fldChar w:fldCharType="separate"/>
      </w:r>
      <w:r>
        <w:rPr>
          <w:noProof/>
        </w:rPr>
        <w:t>214</w:t>
      </w:r>
      <w:r>
        <w:rPr>
          <w:noProof/>
        </w:rPr>
        <w:fldChar w:fldCharType="end"/>
      </w:r>
    </w:p>
    <w:p w14:paraId="1E9560F4" w14:textId="7A5AB160" w:rsidR="00B1589F" w:rsidRDefault="00B1589F">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_Toc115079326 \h </w:instrText>
      </w:r>
      <w:r>
        <w:rPr>
          <w:noProof/>
        </w:rPr>
      </w:r>
      <w:r>
        <w:rPr>
          <w:noProof/>
        </w:rPr>
        <w:fldChar w:fldCharType="separate"/>
      </w:r>
      <w:r>
        <w:rPr>
          <w:noProof/>
        </w:rPr>
        <w:t>214</w:t>
      </w:r>
      <w:r>
        <w:rPr>
          <w:noProof/>
        </w:rPr>
        <w:fldChar w:fldCharType="end"/>
      </w:r>
    </w:p>
    <w:p w14:paraId="63B53CC4" w14:textId="41848A0B" w:rsidR="00B1589F" w:rsidRDefault="00B1589F">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_Toc115079327 \h </w:instrText>
      </w:r>
      <w:r>
        <w:rPr>
          <w:noProof/>
        </w:rPr>
      </w:r>
      <w:r>
        <w:rPr>
          <w:noProof/>
        </w:rPr>
        <w:fldChar w:fldCharType="separate"/>
      </w:r>
      <w:r>
        <w:rPr>
          <w:noProof/>
        </w:rPr>
        <w:t>215</w:t>
      </w:r>
      <w:r>
        <w:rPr>
          <w:noProof/>
        </w:rPr>
        <w:fldChar w:fldCharType="end"/>
      </w:r>
    </w:p>
    <w:p w14:paraId="3AE91A06" w14:textId="55273ED4" w:rsidR="00B1589F" w:rsidRDefault="00B1589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_Toc115079328 \h </w:instrText>
      </w:r>
      <w:r>
        <w:rPr>
          <w:noProof/>
        </w:rPr>
      </w:r>
      <w:r>
        <w:rPr>
          <w:noProof/>
        </w:rPr>
        <w:fldChar w:fldCharType="separate"/>
      </w:r>
      <w:r>
        <w:rPr>
          <w:noProof/>
        </w:rPr>
        <w:t>215</w:t>
      </w:r>
      <w:r>
        <w:rPr>
          <w:noProof/>
        </w:rPr>
        <w:fldChar w:fldCharType="end"/>
      </w:r>
    </w:p>
    <w:p w14:paraId="1B982476" w14:textId="493CCD7A" w:rsidR="00B1589F" w:rsidRDefault="00B1589F">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_Toc115079329 \h </w:instrText>
      </w:r>
      <w:r>
        <w:rPr>
          <w:noProof/>
        </w:rPr>
      </w:r>
      <w:r>
        <w:rPr>
          <w:noProof/>
        </w:rPr>
        <w:fldChar w:fldCharType="separate"/>
      </w:r>
      <w:r>
        <w:rPr>
          <w:noProof/>
        </w:rPr>
        <w:t>215</w:t>
      </w:r>
      <w:r>
        <w:rPr>
          <w:noProof/>
        </w:rPr>
        <w:fldChar w:fldCharType="end"/>
      </w:r>
    </w:p>
    <w:p w14:paraId="36BB72E6" w14:textId="22C9583B" w:rsidR="00B1589F" w:rsidRDefault="00B1589F">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_Toc115079330 \h </w:instrText>
      </w:r>
      <w:r>
        <w:rPr>
          <w:noProof/>
        </w:rPr>
      </w:r>
      <w:r>
        <w:rPr>
          <w:noProof/>
        </w:rPr>
        <w:fldChar w:fldCharType="separate"/>
      </w:r>
      <w:r>
        <w:rPr>
          <w:noProof/>
        </w:rPr>
        <w:t>215</w:t>
      </w:r>
      <w:r>
        <w:rPr>
          <w:noProof/>
        </w:rPr>
        <w:fldChar w:fldCharType="end"/>
      </w:r>
    </w:p>
    <w:p w14:paraId="5033A597" w14:textId="016D5F73" w:rsidR="00B1589F" w:rsidRDefault="00B1589F">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_Toc115079331 \h </w:instrText>
      </w:r>
      <w:r>
        <w:rPr>
          <w:noProof/>
        </w:rPr>
      </w:r>
      <w:r>
        <w:rPr>
          <w:noProof/>
        </w:rPr>
        <w:fldChar w:fldCharType="separate"/>
      </w:r>
      <w:r>
        <w:rPr>
          <w:noProof/>
        </w:rPr>
        <w:t>215</w:t>
      </w:r>
      <w:r>
        <w:rPr>
          <w:noProof/>
        </w:rPr>
        <w:fldChar w:fldCharType="end"/>
      </w:r>
    </w:p>
    <w:p w14:paraId="686468FF" w14:textId="74637C71" w:rsidR="00B1589F" w:rsidRDefault="00B1589F">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_Toc115079332 \h </w:instrText>
      </w:r>
      <w:r>
        <w:rPr>
          <w:noProof/>
        </w:rPr>
      </w:r>
      <w:r>
        <w:rPr>
          <w:noProof/>
        </w:rPr>
        <w:fldChar w:fldCharType="separate"/>
      </w:r>
      <w:r>
        <w:rPr>
          <w:noProof/>
        </w:rPr>
        <w:t>216</w:t>
      </w:r>
      <w:r>
        <w:rPr>
          <w:noProof/>
        </w:rPr>
        <w:fldChar w:fldCharType="end"/>
      </w:r>
    </w:p>
    <w:p w14:paraId="6F1CE1FD" w14:textId="54BBBAB3" w:rsidR="00B1589F" w:rsidRDefault="00B1589F">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_Toc115079333 \h </w:instrText>
      </w:r>
      <w:r>
        <w:rPr>
          <w:noProof/>
        </w:rPr>
      </w:r>
      <w:r>
        <w:rPr>
          <w:noProof/>
        </w:rPr>
        <w:fldChar w:fldCharType="separate"/>
      </w:r>
      <w:r>
        <w:rPr>
          <w:noProof/>
        </w:rPr>
        <w:t>216</w:t>
      </w:r>
      <w:r>
        <w:rPr>
          <w:noProof/>
        </w:rPr>
        <w:fldChar w:fldCharType="end"/>
      </w:r>
    </w:p>
    <w:p w14:paraId="4216A191" w14:textId="61760964" w:rsidR="00B1589F" w:rsidRDefault="00B1589F">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_Toc115079334 \h </w:instrText>
      </w:r>
      <w:r>
        <w:rPr>
          <w:noProof/>
        </w:rPr>
      </w:r>
      <w:r>
        <w:rPr>
          <w:noProof/>
        </w:rPr>
        <w:fldChar w:fldCharType="separate"/>
      </w:r>
      <w:r>
        <w:rPr>
          <w:noProof/>
        </w:rPr>
        <w:t>216</w:t>
      </w:r>
      <w:r>
        <w:rPr>
          <w:noProof/>
        </w:rPr>
        <w:fldChar w:fldCharType="end"/>
      </w:r>
    </w:p>
    <w:p w14:paraId="79411ED9" w14:textId="2C7536B1" w:rsidR="00B1589F" w:rsidRDefault="00B1589F">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_Toc115079335 \h </w:instrText>
      </w:r>
      <w:r>
        <w:rPr>
          <w:noProof/>
        </w:rPr>
      </w:r>
      <w:r>
        <w:rPr>
          <w:noProof/>
        </w:rPr>
        <w:fldChar w:fldCharType="separate"/>
      </w:r>
      <w:r>
        <w:rPr>
          <w:noProof/>
        </w:rPr>
        <w:t>216</w:t>
      </w:r>
      <w:r>
        <w:rPr>
          <w:noProof/>
        </w:rPr>
        <w:fldChar w:fldCharType="end"/>
      </w:r>
    </w:p>
    <w:p w14:paraId="52496F9B" w14:textId="6BF4EC52" w:rsidR="00B1589F" w:rsidRDefault="00B1589F">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_Toc115079336 \h </w:instrText>
      </w:r>
      <w:r>
        <w:rPr>
          <w:noProof/>
        </w:rPr>
      </w:r>
      <w:r>
        <w:rPr>
          <w:noProof/>
        </w:rPr>
        <w:fldChar w:fldCharType="separate"/>
      </w:r>
      <w:r>
        <w:rPr>
          <w:noProof/>
        </w:rPr>
        <w:t>216</w:t>
      </w:r>
      <w:r>
        <w:rPr>
          <w:noProof/>
        </w:rPr>
        <w:fldChar w:fldCharType="end"/>
      </w:r>
    </w:p>
    <w:p w14:paraId="664B620D" w14:textId="47A6B831" w:rsidR="00B1589F" w:rsidRDefault="00B1589F">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_Toc115079337 \h </w:instrText>
      </w:r>
      <w:r>
        <w:rPr>
          <w:noProof/>
        </w:rPr>
      </w:r>
      <w:r>
        <w:rPr>
          <w:noProof/>
        </w:rPr>
        <w:fldChar w:fldCharType="separate"/>
      </w:r>
      <w:r>
        <w:rPr>
          <w:noProof/>
        </w:rPr>
        <w:t>216</w:t>
      </w:r>
      <w:r>
        <w:rPr>
          <w:noProof/>
        </w:rPr>
        <w:fldChar w:fldCharType="end"/>
      </w:r>
    </w:p>
    <w:p w14:paraId="74FD7745" w14:textId="2440920D" w:rsidR="00B1589F" w:rsidRDefault="00B1589F">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_Toc115079338 \h </w:instrText>
      </w:r>
      <w:r>
        <w:rPr>
          <w:noProof/>
        </w:rPr>
      </w:r>
      <w:r>
        <w:rPr>
          <w:noProof/>
        </w:rPr>
        <w:fldChar w:fldCharType="separate"/>
      </w:r>
      <w:r>
        <w:rPr>
          <w:noProof/>
        </w:rPr>
        <w:t>216</w:t>
      </w:r>
      <w:r>
        <w:rPr>
          <w:noProof/>
        </w:rPr>
        <w:fldChar w:fldCharType="end"/>
      </w:r>
    </w:p>
    <w:p w14:paraId="3AD57725" w14:textId="12894BE8" w:rsidR="00B1589F" w:rsidRDefault="00B1589F">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_Toc115079339 \h </w:instrText>
      </w:r>
      <w:r>
        <w:rPr>
          <w:noProof/>
        </w:rPr>
      </w:r>
      <w:r>
        <w:rPr>
          <w:noProof/>
        </w:rPr>
        <w:fldChar w:fldCharType="separate"/>
      </w:r>
      <w:r>
        <w:rPr>
          <w:noProof/>
        </w:rPr>
        <w:t>216</w:t>
      </w:r>
      <w:r>
        <w:rPr>
          <w:noProof/>
        </w:rPr>
        <w:fldChar w:fldCharType="end"/>
      </w:r>
    </w:p>
    <w:p w14:paraId="2A48A1A1" w14:textId="7E89E812" w:rsidR="00B1589F" w:rsidRDefault="00B1589F">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_Toc115079340 \h </w:instrText>
      </w:r>
      <w:r>
        <w:rPr>
          <w:noProof/>
        </w:rPr>
      </w:r>
      <w:r>
        <w:rPr>
          <w:noProof/>
        </w:rPr>
        <w:fldChar w:fldCharType="separate"/>
      </w:r>
      <w:r>
        <w:rPr>
          <w:noProof/>
        </w:rPr>
        <w:t>216</w:t>
      </w:r>
      <w:r>
        <w:rPr>
          <w:noProof/>
        </w:rPr>
        <w:fldChar w:fldCharType="end"/>
      </w:r>
    </w:p>
    <w:p w14:paraId="3F6D7980" w14:textId="4F63FB61" w:rsidR="00B1589F" w:rsidRDefault="00B1589F">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_Toc115079341 \h </w:instrText>
      </w:r>
      <w:r>
        <w:rPr>
          <w:noProof/>
        </w:rPr>
      </w:r>
      <w:r>
        <w:rPr>
          <w:noProof/>
        </w:rPr>
        <w:fldChar w:fldCharType="separate"/>
      </w:r>
      <w:r>
        <w:rPr>
          <w:noProof/>
        </w:rPr>
        <w:t>216</w:t>
      </w:r>
      <w:r>
        <w:rPr>
          <w:noProof/>
        </w:rPr>
        <w:fldChar w:fldCharType="end"/>
      </w:r>
    </w:p>
    <w:p w14:paraId="65DAFF6F" w14:textId="2A801C2C" w:rsidR="00B1589F" w:rsidRDefault="00B1589F">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_Toc115079342 \h </w:instrText>
      </w:r>
      <w:r>
        <w:rPr>
          <w:noProof/>
        </w:rPr>
      </w:r>
      <w:r>
        <w:rPr>
          <w:noProof/>
        </w:rPr>
        <w:fldChar w:fldCharType="separate"/>
      </w:r>
      <w:r>
        <w:rPr>
          <w:noProof/>
        </w:rPr>
        <w:t>217</w:t>
      </w:r>
      <w:r>
        <w:rPr>
          <w:noProof/>
        </w:rPr>
        <w:fldChar w:fldCharType="end"/>
      </w:r>
    </w:p>
    <w:p w14:paraId="1D8640A9" w14:textId="08D50B5B" w:rsidR="00B1589F" w:rsidRDefault="00B1589F">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_Toc115079343 \h </w:instrText>
      </w:r>
      <w:r>
        <w:rPr>
          <w:noProof/>
        </w:rPr>
      </w:r>
      <w:r>
        <w:rPr>
          <w:noProof/>
        </w:rPr>
        <w:fldChar w:fldCharType="separate"/>
      </w:r>
      <w:r>
        <w:rPr>
          <w:noProof/>
        </w:rPr>
        <w:t>217</w:t>
      </w:r>
      <w:r>
        <w:rPr>
          <w:noProof/>
        </w:rPr>
        <w:fldChar w:fldCharType="end"/>
      </w:r>
    </w:p>
    <w:p w14:paraId="426B461F" w14:textId="7E0C8588" w:rsidR="00B1589F" w:rsidRDefault="00B1589F">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_Toc115079344 \h </w:instrText>
      </w:r>
      <w:r>
        <w:rPr>
          <w:noProof/>
        </w:rPr>
      </w:r>
      <w:r>
        <w:rPr>
          <w:noProof/>
        </w:rPr>
        <w:fldChar w:fldCharType="separate"/>
      </w:r>
      <w:r>
        <w:rPr>
          <w:noProof/>
        </w:rPr>
        <w:t>217</w:t>
      </w:r>
      <w:r>
        <w:rPr>
          <w:noProof/>
        </w:rPr>
        <w:fldChar w:fldCharType="end"/>
      </w:r>
    </w:p>
    <w:p w14:paraId="286DEBFB" w14:textId="55329EF6" w:rsidR="00B1589F" w:rsidRDefault="00B1589F">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_Toc115079345 \h </w:instrText>
      </w:r>
      <w:r>
        <w:rPr>
          <w:noProof/>
        </w:rPr>
      </w:r>
      <w:r>
        <w:rPr>
          <w:noProof/>
        </w:rPr>
        <w:fldChar w:fldCharType="separate"/>
      </w:r>
      <w:r>
        <w:rPr>
          <w:noProof/>
        </w:rPr>
        <w:t>217</w:t>
      </w:r>
      <w:r>
        <w:rPr>
          <w:noProof/>
        </w:rPr>
        <w:fldChar w:fldCharType="end"/>
      </w:r>
    </w:p>
    <w:p w14:paraId="1C02B20F" w14:textId="78DB90C7" w:rsidR="00B1589F" w:rsidRDefault="00B1589F">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_Toc115079346 \h </w:instrText>
      </w:r>
      <w:r>
        <w:rPr>
          <w:noProof/>
        </w:rPr>
      </w:r>
      <w:r>
        <w:rPr>
          <w:noProof/>
        </w:rPr>
        <w:fldChar w:fldCharType="separate"/>
      </w:r>
      <w:r>
        <w:rPr>
          <w:noProof/>
        </w:rPr>
        <w:t>217</w:t>
      </w:r>
      <w:r>
        <w:rPr>
          <w:noProof/>
        </w:rPr>
        <w:fldChar w:fldCharType="end"/>
      </w:r>
    </w:p>
    <w:p w14:paraId="2E75B3EE" w14:textId="142275AF" w:rsidR="00B1589F" w:rsidRDefault="00B1589F">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_Toc115079347 \h </w:instrText>
      </w:r>
      <w:r>
        <w:rPr>
          <w:noProof/>
        </w:rPr>
      </w:r>
      <w:r>
        <w:rPr>
          <w:noProof/>
        </w:rPr>
        <w:fldChar w:fldCharType="separate"/>
      </w:r>
      <w:r>
        <w:rPr>
          <w:noProof/>
        </w:rPr>
        <w:t>217</w:t>
      </w:r>
      <w:r>
        <w:rPr>
          <w:noProof/>
        </w:rPr>
        <w:fldChar w:fldCharType="end"/>
      </w:r>
    </w:p>
    <w:p w14:paraId="74847A10" w14:textId="2F55DADE" w:rsidR="00B1589F" w:rsidRDefault="00B1589F">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_Toc115079348 \h </w:instrText>
      </w:r>
      <w:r>
        <w:rPr>
          <w:noProof/>
        </w:rPr>
      </w:r>
      <w:r>
        <w:rPr>
          <w:noProof/>
        </w:rPr>
        <w:fldChar w:fldCharType="separate"/>
      </w:r>
      <w:r>
        <w:rPr>
          <w:noProof/>
        </w:rPr>
        <w:t>217</w:t>
      </w:r>
      <w:r>
        <w:rPr>
          <w:noProof/>
        </w:rPr>
        <w:fldChar w:fldCharType="end"/>
      </w:r>
    </w:p>
    <w:p w14:paraId="194BB864" w14:textId="6C1BA2DD" w:rsidR="00B1589F" w:rsidRDefault="00B1589F">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_Toc115079349 \h </w:instrText>
      </w:r>
      <w:r>
        <w:rPr>
          <w:noProof/>
        </w:rPr>
      </w:r>
      <w:r>
        <w:rPr>
          <w:noProof/>
        </w:rPr>
        <w:fldChar w:fldCharType="separate"/>
      </w:r>
      <w:r>
        <w:rPr>
          <w:noProof/>
        </w:rPr>
        <w:t>217</w:t>
      </w:r>
      <w:r>
        <w:rPr>
          <w:noProof/>
        </w:rPr>
        <w:fldChar w:fldCharType="end"/>
      </w:r>
    </w:p>
    <w:p w14:paraId="08EDA27B" w14:textId="32BEA9A1" w:rsidR="00B1589F" w:rsidRDefault="00B1589F">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_Toc115079350 \h </w:instrText>
      </w:r>
      <w:r>
        <w:rPr>
          <w:noProof/>
        </w:rPr>
      </w:r>
      <w:r>
        <w:rPr>
          <w:noProof/>
        </w:rPr>
        <w:fldChar w:fldCharType="separate"/>
      </w:r>
      <w:r>
        <w:rPr>
          <w:noProof/>
        </w:rPr>
        <w:t>217</w:t>
      </w:r>
      <w:r>
        <w:rPr>
          <w:noProof/>
        </w:rPr>
        <w:fldChar w:fldCharType="end"/>
      </w:r>
    </w:p>
    <w:p w14:paraId="1F7F0D78" w14:textId="72C0598B" w:rsidR="00B1589F" w:rsidRDefault="00B1589F">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_Toc115079351 \h </w:instrText>
      </w:r>
      <w:r>
        <w:rPr>
          <w:noProof/>
        </w:rPr>
      </w:r>
      <w:r>
        <w:rPr>
          <w:noProof/>
        </w:rPr>
        <w:fldChar w:fldCharType="separate"/>
      </w:r>
      <w:r>
        <w:rPr>
          <w:noProof/>
        </w:rPr>
        <w:t>221</w:t>
      </w:r>
      <w:r>
        <w:rPr>
          <w:noProof/>
        </w:rPr>
        <w:fldChar w:fldCharType="end"/>
      </w:r>
    </w:p>
    <w:p w14:paraId="683484B1" w14:textId="2CE4C2B2" w:rsidR="00B1589F" w:rsidRDefault="00B1589F">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_Toc115079352 \h </w:instrText>
      </w:r>
      <w:r>
        <w:rPr>
          <w:noProof/>
        </w:rPr>
      </w:r>
      <w:r>
        <w:rPr>
          <w:noProof/>
        </w:rPr>
        <w:fldChar w:fldCharType="separate"/>
      </w:r>
      <w:r>
        <w:rPr>
          <w:noProof/>
        </w:rPr>
        <w:t>221</w:t>
      </w:r>
      <w:r>
        <w:rPr>
          <w:noProof/>
        </w:rPr>
        <w:fldChar w:fldCharType="end"/>
      </w:r>
    </w:p>
    <w:p w14:paraId="41D35ACF" w14:textId="129F95A6" w:rsidR="00B1589F" w:rsidRDefault="00B1589F">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_Toc115079353 \h </w:instrText>
      </w:r>
      <w:r>
        <w:rPr>
          <w:noProof/>
        </w:rPr>
      </w:r>
      <w:r>
        <w:rPr>
          <w:noProof/>
        </w:rPr>
        <w:fldChar w:fldCharType="separate"/>
      </w:r>
      <w:r>
        <w:rPr>
          <w:noProof/>
        </w:rPr>
        <w:t>222</w:t>
      </w:r>
      <w:r>
        <w:rPr>
          <w:noProof/>
        </w:rPr>
        <w:fldChar w:fldCharType="end"/>
      </w:r>
    </w:p>
    <w:p w14:paraId="644F8F3D" w14:textId="31C3295D" w:rsidR="00B1589F" w:rsidRDefault="00B1589F">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_Toc115079354 \h </w:instrText>
      </w:r>
      <w:r>
        <w:rPr>
          <w:noProof/>
        </w:rPr>
      </w:r>
      <w:r>
        <w:rPr>
          <w:noProof/>
        </w:rPr>
        <w:fldChar w:fldCharType="separate"/>
      </w:r>
      <w:r>
        <w:rPr>
          <w:noProof/>
        </w:rPr>
        <w:t>222</w:t>
      </w:r>
      <w:r>
        <w:rPr>
          <w:noProof/>
        </w:rPr>
        <w:fldChar w:fldCharType="end"/>
      </w:r>
    </w:p>
    <w:p w14:paraId="5B370168" w14:textId="5262F4B7" w:rsidR="00B1589F" w:rsidRDefault="00B1589F">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_Toc115079355 \h </w:instrText>
      </w:r>
      <w:r>
        <w:rPr>
          <w:noProof/>
        </w:rPr>
      </w:r>
      <w:r>
        <w:rPr>
          <w:noProof/>
        </w:rPr>
        <w:fldChar w:fldCharType="separate"/>
      </w:r>
      <w:r>
        <w:rPr>
          <w:noProof/>
        </w:rPr>
        <w:t>222</w:t>
      </w:r>
      <w:r>
        <w:rPr>
          <w:noProof/>
        </w:rPr>
        <w:fldChar w:fldCharType="end"/>
      </w:r>
    </w:p>
    <w:p w14:paraId="683DE259" w14:textId="758C9950" w:rsidR="00B1589F" w:rsidRDefault="00B1589F">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_Toc115079356 \h </w:instrText>
      </w:r>
      <w:r>
        <w:rPr>
          <w:noProof/>
        </w:rPr>
      </w:r>
      <w:r>
        <w:rPr>
          <w:noProof/>
        </w:rPr>
        <w:fldChar w:fldCharType="separate"/>
      </w:r>
      <w:r>
        <w:rPr>
          <w:noProof/>
        </w:rPr>
        <w:t>222</w:t>
      </w:r>
      <w:r>
        <w:rPr>
          <w:noProof/>
        </w:rPr>
        <w:fldChar w:fldCharType="end"/>
      </w:r>
    </w:p>
    <w:p w14:paraId="29215BEE" w14:textId="0B8EAB54" w:rsidR="00B1589F" w:rsidRDefault="00B1589F">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_Toc115079357 \h </w:instrText>
      </w:r>
      <w:r>
        <w:rPr>
          <w:noProof/>
        </w:rPr>
      </w:r>
      <w:r>
        <w:rPr>
          <w:noProof/>
        </w:rPr>
        <w:fldChar w:fldCharType="separate"/>
      </w:r>
      <w:r>
        <w:rPr>
          <w:noProof/>
        </w:rPr>
        <w:t>222</w:t>
      </w:r>
      <w:r>
        <w:rPr>
          <w:noProof/>
        </w:rPr>
        <w:fldChar w:fldCharType="end"/>
      </w:r>
    </w:p>
    <w:p w14:paraId="7FD08D01" w14:textId="61F3A535" w:rsidR="00B1589F" w:rsidRDefault="00B1589F">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_Toc115079358 \h </w:instrText>
      </w:r>
      <w:r>
        <w:rPr>
          <w:noProof/>
        </w:rPr>
      </w:r>
      <w:r>
        <w:rPr>
          <w:noProof/>
        </w:rPr>
        <w:fldChar w:fldCharType="separate"/>
      </w:r>
      <w:r>
        <w:rPr>
          <w:noProof/>
        </w:rPr>
        <w:t>222</w:t>
      </w:r>
      <w:r>
        <w:rPr>
          <w:noProof/>
        </w:rPr>
        <w:fldChar w:fldCharType="end"/>
      </w:r>
    </w:p>
    <w:p w14:paraId="7EBE4D81" w14:textId="059D4D39" w:rsidR="00B1589F" w:rsidRDefault="00B1589F">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_Toc115079359 \h </w:instrText>
      </w:r>
      <w:r>
        <w:rPr>
          <w:noProof/>
        </w:rPr>
      </w:r>
      <w:r>
        <w:rPr>
          <w:noProof/>
        </w:rPr>
        <w:fldChar w:fldCharType="separate"/>
      </w:r>
      <w:r>
        <w:rPr>
          <w:noProof/>
        </w:rPr>
        <w:t>222</w:t>
      </w:r>
      <w:r>
        <w:rPr>
          <w:noProof/>
        </w:rPr>
        <w:fldChar w:fldCharType="end"/>
      </w:r>
    </w:p>
    <w:p w14:paraId="65B04EAA" w14:textId="3181164C" w:rsidR="00B1589F" w:rsidRDefault="00B1589F">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_Toc115079360 \h </w:instrText>
      </w:r>
      <w:r>
        <w:rPr>
          <w:noProof/>
        </w:rPr>
      </w:r>
      <w:r>
        <w:rPr>
          <w:noProof/>
        </w:rPr>
        <w:fldChar w:fldCharType="separate"/>
      </w:r>
      <w:r>
        <w:rPr>
          <w:noProof/>
        </w:rPr>
        <w:t>223</w:t>
      </w:r>
      <w:r>
        <w:rPr>
          <w:noProof/>
        </w:rPr>
        <w:fldChar w:fldCharType="end"/>
      </w:r>
    </w:p>
    <w:p w14:paraId="37C6B2E4" w14:textId="1C0C47A4" w:rsidR="00B1589F" w:rsidRDefault="00B1589F">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_Toc115079361 \h </w:instrText>
      </w:r>
      <w:r>
        <w:rPr>
          <w:noProof/>
        </w:rPr>
      </w:r>
      <w:r>
        <w:rPr>
          <w:noProof/>
        </w:rPr>
        <w:fldChar w:fldCharType="separate"/>
      </w:r>
      <w:r>
        <w:rPr>
          <w:noProof/>
        </w:rPr>
        <w:t>223</w:t>
      </w:r>
      <w:r>
        <w:rPr>
          <w:noProof/>
        </w:rPr>
        <w:fldChar w:fldCharType="end"/>
      </w:r>
    </w:p>
    <w:p w14:paraId="5CC99437" w14:textId="5DEED341" w:rsidR="00B1589F" w:rsidRDefault="00B1589F">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_Toc115079362 \h </w:instrText>
      </w:r>
      <w:r>
        <w:rPr>
          <w:noProof/>
        </w:rPr>
      </w:r>
      <w:r>
        <w:rPr>
          <w:noProof/>
        </w:rPr>
        <w:fldChar w:fldCharType="separate"/>
      </w:r>
      <w:r>
        <w:rPr>
          <w:noProof/>
        </w:rPr>
        <w:t>223</w:t>
      </w:r>
      <w:r>
        <w:rPr>
          <w:noProof/>
        </w:rPr>
        <w:fldChar w:fldCharType="end"/>
      </w:r>
    </w:p>
    <w:p w14:paraId="3C47F572" w14:textId="356E95CB" w:rsidR="00B1589F" w:rsidRDefault="00B1589F">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60683D">
        <w:rPr>
          <w:noProof/>
          <w:vertAlign w:val="subscript"/>
        </w:rPr>
        <w:t>NRP-sess</w:t>
      </w:r>
      <w:r>
        <w:rPr>
          <w:noProof/>
        </w:rPr>
        <w:t xml:space="preserve"> ID</w:t>
      </w:r>
      <w:r>
        <w:rPr>
          <w:noProof/>
        </w:rPr>
        <w:tab/>
      </w:r>
      <w:r>
        <w:rPr>
          <w:noProof/>
        </w:rPr>
        <w:fldChar w:fldCharType="begin" w:fldLock="1"/>
      </w:r>
      <w:r>
        <w:rPr>
          <w:noProof/>
        </w:rPr>
        <w:instrText xml:space="preserve"> PAGEREF _Toc115079363 \h </w:instrText>
      </w:r>
      <w:r>
        <w:rPr>
          <w:noProof/>
        </w:rPr>
      </w:r>
      <w:r>
        <w:rPr>
          <w:noProof/>
        </w:rPr>
        <w:fldChar w:fldCharType="separate"/>
      </w:r>
      <w:r>
        <w:rPr>
          <w:noProof/>
        </w:rPr>
        <w:t>224</w:t>
      </w:r>
      <w:r>
        <w:rPr>
          <w:noProof/>
        </w:rPr>
        <w:fldChar w:fldCharType="end"/>
      </w:r>
    </w:p>
    <w:p w14:paraId="2F9FECBC" w14:textId="77832CBD" w:rsidR="00B1589F" w:rsidRDefault="00B1589F">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60683D">
        <w:rPr>
          <w:rFonts w:cs="Arial"/>
          <w:noProof/>
        </w:rPr>
        <w:t>K</w:t>
      </w:r>
      <w:r w:rsidRPr="0060683D">
        <w:rPr>
          <w:rFonts w:cs="Arial"/>
          <w:noProof/>
          <w:vertAlign w:val="subscript"/>
        </w:rPr>
        <w:t>NRP</w:t>
      </w:r>
      <w:r w:rsidRPr="0060683D">
        <w:rPr>
          <w:rFonts w:cs="Arial"/>
          <w:noProof/>
        </w:rPr>
        <w:t xml:space="preserve"> ID</w:t>
      </w:r>
      <w:r>
        <w:rPr>
          <w:noProof/>
        </w:rPr>
        <w:tab/>
      </w:r>
      <w:r>
        <w:rPr>
          <w:noProof/>
        </w:rPr>
        <w:fldChar w:fldCharType="begin" w:fldLock="1"/>
      </w:r>
      <w:r>
        <w:rPr>
          <w:noProof/>
        </w:rPr>
        <w:instrText xml:space="preserve"> PAGEREF _Toc115079364 \h </w:instrText>
      </w:r>
      <w:r>
        <w:rPr>
          <w:noProof/>
        </w:rPr>
      </w:r>
      <w:r>
        <w:rPr>
          <w:noProof/>
        </w:rPr>
        <w:fldChar w:fldCharType="separate"/>
      </w:r>
      <w:r>
        <w:rPr>
          <w:noProof/>
        </w:rPr>
        <w:t>224</w:t>
      </w:r>
      <w:r>
        <w:rPr>
          <w:noProof/>
        </w:rPr>
        <w:fldChar w:fldCharType="end"/>
      </w:r>
    </w:p>
    <w:p w14:paraId="2549A55E" w14:textId="6CEDF2A2" w:rsidR="00B1589F" w:rsidRDefault="00B1589F">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_Toc115079365 \h </w:instrText>
      </w:r>
      <w:r>
        <w:rPr>
          <w:noProof/>
        </w:rPr>
      </w:r>
      <w:r>
        <w:rPr>
          <w:noProof/>
        </w:rPr>
        <w:fldChar w:fldCharType="separate"/>
      </w:r>
      <w:r>
        <w:rPr>
          <w:noProof/>
        </w:rPr>
        <w:t>224</w:t>
      </w:r>
      <w:r>
        <w:rPr>
          <w:noProof/>
        </w:rPr>
        <w:fldChar w:fldCharType="end"/>
      </w:r>
    </w:p>
    <w:p w14:paraId="1559BC0D" w14:textId="7CC11099" w:rsidR="00B1589F" w:rsidRDefault="00B1589F">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_Toc115079366 \h </w:instrText>
      </w:r>
      <w:r>
        <w:rPr>
          <w:noProof/>
        </w:rPr>
      </w:r>
      <w:r>
        <w:rPr>
          <w:noProof/>
        </w:rPr>
        <w:fldChar w:fldCharType="separate"/>
      </w:r>
      <w:r>
        <w:rPr>
          <w:noProof/>
        </w:rPr>
        <w:t>224</w:t>
      </w:r>
      <w:r>
        <w:rPr>
          <w:noProof/>
        </w:rPr>
        <w:fldChar w:fldCharType="end"/>
      </w:r>
    </w:p>
    <w:p w14:paraId="2E8FFB57" w14:textId="2776E8D9" w:rsidR="00B1589F" w:rsidRDefault="00B1589F">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_Toc115079367 \h </w:instrText>
      </w:r>
      <w:r>
        <w:rPr>
          <w:noProof/>
        </w:rPr>
      </w:r>
      <w:r>
        <w:rPr>
          <w:noProof/>
        </w:rPr>
        <w:fldChar w:fldCharType="separate"/>
      </w:r>
      <w:r>
        <w:rPr>
          <w:noProof/>
        </w:rPr>
        <w:t>224</w:t>
      </w:r>
      <w:r>
        <w:rPr>
          <w:noProof/>
        </w:rPr>
        <w:fldChar w:fldCharType="end"/>
      </w:r>
    </w:p>
    <w:p w14:paraId="64AA106B" w14:textId="77155F00" w:rsidR="00B1589F" w:rsidRDefault="00B1589F">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_Toc115079368 \h </w:instrText>
      </w:r>
      <w:r>
        <w:rPr>
          <w:noProof/>
        </w:rPr>
      </w:r>
      <w:r>
        <w:rPr>
          <w:noProof/>
        </w:rPr>
        <w:fldChar w:fldCharType="separate"/>
      </w:r>
      <w:r>
        <w:rPr>
          <w:noProof/>
        </w:rPr>
        <w:t>224</w:t>
      </w:r>
      <w:r>
        <w:rPr>
          <w:noProof/>
        </w:rPr>
        <w:fldChar w:fldCharType="end"/>
      </w:r>
    </w:p>
    <w:p w14:paraId="6B44D493" w14:textId="21ABCCDF" w:rsidR="00B1589F" w:rsidRDefault="00B1589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_Toc115079369 \h </w:instrText>
      </w:r>
      <w:r>
        <w:rPr>
          <w:noProof/>
        </w:rPr>
      </w:r>
      <w:r>
        <w:rPr>
          <w:noProof/>
        </w:rPr>
        <w:fldChar w:fldCharType="separate"/>
      </w:r>
      <w:r>
        <w:rPr>
          <w:noProof/>
        </w:rPr>
        <w:t>224</w:t>
      </w:r>
      <w:r>
        <w:rPr>
          <w:noProof/>
        </w:rPr>
        <w:fldChar w:fldCharType="end"/>
      </w:r>
    </w:p>
    <w:p w14:paraId="4A9C0755" w14:textId="1ECA9F1D" w:rsidR="00B1589F" w:rsidRDefault="00B1589F">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_Toc115079370 \h </w:instrText>
      </w:r>
      <w:r>
        <w:rPr>
          <w:noProof/>
        </w:rPr>
      </w:r>
      <w:r>
        <w:rPr>
          <w:noProof/>
        </w:rPr>
        <w:fldChar w:fldCharType="separate"/>
      </w:r>
      <w:r>
        <w:rPr>
          <w:noProof/>
        </w:rPr>
        <w:t>224</w:t>
      </w:r>
      <w:r>
        <w:rPr>
          <w:noProof/>
        </w:rPr>
        <w:fldChar w:fldCharType="end"/>
      </w:r>
    </w:p>
    <w:p w14:paraId="5ED23280" w14:textId="62F049A9" w:rsidR="00B1589F" w:rsidRDefault="00B1589F">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_Toc115079371 \h </w:instrText>
      </w:r>
      <w:r>
        <w:rPr>
          <w:noProof/>
        </w:rPr>
      </w:r>
      <w:r>
        <w:rPr>
          <w:noProof/>
        </w:rPr>
        <w:fldChar w:fldCharType="separate"/>
      </w:r>
      <w:r>
        <w:rPr>
          <w:noProof/>
        </w:rPr>
        <w:t>224</w:t>
      </w:r>
      <w:r>
        <w:rPr>
          <w:noProof/>
        </w:rPr>
        <w:fldChar w:fldCharType="end"/>
      </w:r>
    </w:p>
    <w:p w14:paraId="40E8448C" w14:textId="6E9C0B0F" w:rsidR="00B1589F" w:rsidRDefault="00B1589F">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_Toc115079372 \h </w:instrText>
      </w:r>
      <w:r>
        <w:rPr>
          <w:noProof/>
        </w:rPr>
      </w:r>
      <w:r>
        <w:rPr>
          <w:noProof/>
        </w:rPr>
        <w:fldChar w:fldCharType="separate"/>
      </w:r>
      <w:r>
        <w:rPr>
          <w:noProof/>
        </w:rPr>
        <w:t>225</w:t>
      </w:r>
      <w:r>
        <w:rPr>
          <w:noProof/>
        </w:rPr>
        <w:fldChar w:fldCharType="end"/>
      </w:r>
    </w:p>
    <w:p w14:paraId="299A85DA" w14:textId="03B01153" w:rsidR="00B1589F" w:rsidRDefault="00B1589F">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_Toc115079373 \h </w:instrText>
      </w:r>
      <w:r>
        <w:rPr>
          <w:noProof/>
        </w:rPr>
      </w:r>
      <w:r>
        <w:rPr>
          <w:noProof/>
        </w:rPr>
        <w:fldChar w:fldCharType="separate"/>
      </w:r>
      <w:r>
        <w:rPr>
          <w:noProof/>
        </w:rPr>
        <w:t>225</w:t>
      </w:r>
      <w:r>
        <w:rPr>
          <w:noProof/>
        </w:rPr>
        <w:fldChar w:fldCharType="end"/>
      </w:r>
    </w:p>
    <w:p w14:paraId="280DD19E" w14:textId="6581C647" w:rsidR="00B1589F" w:rsidRDefault="00B1589F">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_Toc115079374 \h </w:instrText>
      </w:r>
      <w:r>
        <w:rPr>
          <w:noProof/>
        </w:rPr>
      </w:r>
      <w:r>
        <w:rPr>
          <w:noProof/>
        </w:rPr>
        <w:fldChar w:fldCharType="separate"/>
      </w:r>
      <w:r>
        <w:rPr>
          <w:noProof/>
        </w:rPr>
        <w:t>225</w:t>
      </w:r>
      <w:r>
        <w:rPr>
          <w:noProof/>
        </w:rPr>
        <w:fldChar w:fldCharType="end"/>
      </w:r>
    </w:p>
    <w:p w14:paraId="352F5093" w14:textId="0E1A6209" w:rsidR="00B1589F" w:rsidRDefault="00B1589F">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_Toc115079375 \h </w:instrText>
      </w:r>
      <w:r>
        <w:rPr>
          <w:noProof/>
        </w:rPr>
      </w:r>
      <w:r>
        <w:rPr>
          <w:noProof/>
        </w:rPr>
        <w:fldChar w:fldCharType="separate"/>
      </w:r>
      <w:r>
        <w:rPr>
          <w:noProof/>
        </w:rPr>
        <w:t>225</w:t>
      </w:r>
      <w:r>
        <w:rPr>
          <w:noProof/>
        </w:rPr>
        <w:fldChar w:fldCharType="end"/>
      </w:r>
    </w:p>
    <w:p w14:paraId="7332D763" w14:textId="34806B8F" w:rsidR="00B1589F" w:rsidRDefault="00B1589F">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_Toc115079376 \h </w:instrText>
      </w:r>
      <w:r>
        <w:rPr>
          <w:noProof/>
        </w:rPr>
      </w:r>
      <w:r>
        <w:rPr>
          <w:noProof/>
        </w:rPr>
        <w:fldChar w:fldCharType="separate"/>
      </w:r>
      <w:r>
        <w:rPr>
          <w:noProof/>
        </w:rPr>
        <w:t>225</w:t>
      </w:r>
      <w:r>
        <w:rPr>
          <w:noProof/>
        </w:rPr>
        <w:fldChar w:fldCharType="end"/>
      </w:r>
    </w:p>
    <w:p w14:paraId="007DF5D1" w14:textId="002AB504" w:rsidR="00B1589F" w:rsidRDefault="00B1589F">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_Toc115079377 \h </w:instrText>
      </w:r>
      <w:r>
        <w:rPr>
          <w:noProof/>
        </w:rPr>
      </w:r>
      <w:r>
        <w:rPr>
          <w:noProof/>
        </w:rPr>
        <w:fldChar w:fldCharType="separate"/>
      </w:r>
      <w:r>
        <w:rPr>
          <w:noProof/>
        </w:rPr>
        <w:t>225</w:t>
      </w:r>
      <w:r>
        <w:rPr>
          <w:noProof/>
        </w:rPr>
        <w:fldChar w:fldCharType="end"/>
      </w:r>
    </w:p>
    <w:p w14:paraId="7B4C0859" w14:textId="62C453CA" w:rsidR="00B1589F" w:rsidRDefault="00B1589F">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_Toc115079378 \h </w:instrText>
      </w:r>
      <w:r>
        <w:rPr>
          <w:noProof/>
        </w:rPr>
      </w:r>
      <w:r>
        <w:rPr>
          <w:noProof/>
        </w:rPr>
        <w:fldChar w:fldCharType="separate"/>
      </w:r>
      <w:r>
        <w:rPr>
          <w:noProof/>
        </w:rPr>
        <w:t>226</w:t>
      </w:r>
      <w:r>
        <w:rPr>
          <w:noProof/>
        </w:rPr>
        <w:fldChar w:fldCharType="end"/>
      </w:r>
    </w:p>
    <w:p w14:paraId="2EE92BBB" w14:textId="7CA4CCA8" w:rsidR="00B1589F" w:rsidRDefault="00B1589F">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_Toc115079379 \h </w:instrText>
      </w:r>
      <w:r>
        <w:rPr>
          <w:noProof/>
        </w:rPr>
      </w:r>
      <w:r>
        <w:rPr>
          <w:noProof/>
        </w:rPr>
        <w:fldChar w:fldCharType="separate"/>
      </w:r>
      <w:r>
        <w:rPr>
          <w:noProof/>
        </w:rPr>
        <w:t>226</w:t>
      </w:r>
      <w:r>
        <w:rPr>
          <w:noProof/>
        </w:rPr>
        <w:fldChar w:fldCharType="end"/>
      </w:r>
    </w:p>
    <w:p w14:paraId="423F6B71" w14:textId="672023E3" w:rsidR="00B1589F" w:rsidRDefault="00B1589F">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_Toc115079380 \h </w:instrText>
      </w:r>
      <w:r>
        <w:rPr>
          <w:noProof/>
        </w:rPr>
      </w:r>
      <w:r>
        <w:rPr>
          <w:noProof/>
        </w:rPr>
        <w:fldChar w:fldCharType="separate"/>
      </w:r>
      <w:r>
        <w:rPr>
          <w:noProof/>
        </w:rPr>
        <w:t>226</w:t>
      </w:r>
      <w:r>
        <w:rPr>
          <w:noProof/>
        </w:rPr>
        <w:fldChar w:fldCharType="end"/>
      </w:r>
    </w:p>
    <w:p w14:paraId="1609A4F8" w14:textId="48EE1740" w:rsidR="00B1589F" w:rsidRDefault="00B1589F">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_Toc115079381 \h </w:instrText>
      </w:r>
      <w:r>
        <w:rPr>
          <w:noProof/>
        </w:rPr>
      </w:r>
      <w:r>
        <w:rPr>
          <w:noProof/>
        </w:rPr>
        <w:fldChar w:fldCharType="separate"/>
      </w:r>
      <w:r>
        <w:rPr>
          <w:noProof/>
        </w:rPr>
        <w:t>226</w:t>
      </w:r>
      <w:r>
        <w:rPr>
          <w:noProof/>
        </w:rPr>
        <w:fldChar w:fldCharType="end"/>
      </w:r>
    </w:p>
    <w:p w14:paraId="0B0A8C8C" w14:textId="477CBB94" w:rsidR="00B1589F" w:rsidRDefault="00B1589F">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_Toc115079382 \h </w:instrText>
      </w:r>
      <w:r>
        <w:rPr>
          <w:noProof/>
        </w:rPr>
      </w:r>
      <w:r>
        <w:rPr>
          <w:noProof/>
        </w:rPr>
        <w:fldChar w:fldCharType="separate"/>
      </w:r>
      <w:r>
        <w:rPr>
          <w:noProof/>
        </w:rPr>
        <w:t>226</w:t>
      </w:r>
      <w:r>
        <w:rPr>
          <w:noProof/>
        </w:rPr>
        <w:fldChar w:fldCharType="end"/>
      </w:r>
    </w:p>
    <w:p w14:paraId="2EBE9128" w14:textId="77D3BC23" w:rsidR="00B1589F" w:rsidRDefault="00B1589F">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_Toc115079383 \h </w:instrText>
      </w:r>
      <w:r>
        <w:rPr>
          <w:noProof/>
        </w:rPr>
      </w:r>
      <w:r>
        <w:rPr>
          <w:noProof/>
        </w:rPr>
        <w:fldChar w:fldCharType="separate"/>
      </w:r>
      <w:r>
        <w:rPr>
          <w:noProof/>
        </w:rPr>
        <w:t>226</w:t>
      </w:r>
      <w:r>
        <w:rPr>
          <w:noProof/>
        </w:rPr>
        <w:fldChar w:fldCharType="end"/>
      </w:r>
    </w:p>
    <w:p w14:paraId="5FD36B25" w14:textId="7201DC23" w:rsidR="00B1589F" w:rsidRDefault="00B1589F">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_Toc115079384 \h </w:instrText>
      </w:r>
      <w:r>
        <w:rPr>
          <w:noProof/>
        </w:rPr>
      </w:r>
      <w:r>
        <w:rPr>
          <w:noProof/>
        </w:rPr>
        <w:fldChar w:fldCharType="separate"/>
      </w:r>
      <w:r>
        <w:rPr>
          <w:noProof/>
        </w:rPr>
        <w:t>227</w:t>
      </w:r>
      <w:r>
        <w:rPr>
          <w:noProof/>
        </w:rPr>
        <w:fldChar w:fldCharType="end"/>
      </w:r>
    </w:p>
    <w:p w14:paraId="4CC24C72" w14:textId="2FFF8E07" w:rsidR="00B1589F" w:rsidRDefault="00B1589F">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_Toc115079385 \h </w:instrText>
      </w:r>
      <w:r>
        <w:rPr>
          <w:noProof/>
        </w:rPr>
      </w:r>
      <w:r>
        <w:rPr>
          <w:noProof/>
        </w:rPr>
        <w:fldChar w:fldCharType="separate"/>
      </w:r>
      <w:r>
        <w:rPr>
          <w:noProof/>
        </w:rPr>
        <w:t>227</w:t>
      </w:r>
      <w:r>
        <w:rPr>
          <w:noProof/>
        </w:rPr>
        <w:fldChar w:fldCharType="end"/>
      </w:r>
    </w:p>
    <w:p w14:paraId="54FBA1BB" w14:textId="6447B9D8" w:rsidR="00B1589F" w:rsidRDefault="00B1589F">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_Toc115079386 \h </w:instrText>
      </w:r>
      <w:r>
        <w:rPr>
          <w:noProof/>
        </w:rPr>
      </w:r>
      <w:r>
        <w:rPr>
          <w:noProof/>
        </w:rPr>
        <w:fldChar w:fldCharType="separate"/>
      </w:r>
      <w:r>
        <w:rPr>
          <w:noProof/>
        </w:rPr>
        <w:t>227</w:t>
      </w:r>
      <w:r>
        <w:rPr>
          <w:noProof/>
        </w:rPr>
        <w:fldChar w:fldCharType="end"/>
      </w:r>
    </w:p>
    <w:p w14:paraId="5478677D" w14:textId="0D5256E7" w:rsidR="00B1589F" w:rsidRDefault="00B1589F">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_Toc115079387 \h </w:instrText>
      </w:r>
      <w:r>
        <w:rPr>
          <w:noProof/>
        </w:rPr>
      </w:r>
      <w:r>
        <w:rPr>
          <w:noProof/>
        </w:rPr>
        <w:fldChar w:fldCharType="separate"/>
      </w:r>
      <w:r>
        <w:rPr>
          <w:noProof/>
        </w:rPr>
        <w:t>227</w:t>
      </w:r>
      <w:r>
        <w:rPr>
          <w:noProof/>
        </w:rPr>
        <w:fldChar w:fldCharType="end"/>
      </w:r>
    </w:p>
    <w:p w14:paraId="2A26F71C" w14:textId="32D1730C" w:rsidR="00B1589F" w:rsidRDefault="00B1589F">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_Toc115079388 \h </w:instrText>
      </w:r>
      <w:r>
        <w:rPr>
          <w:noProof/>
        </w:rPr>
      </w:r>
      <w:r>
        <w:rPr>
          <w:noProof/>
        </w:rPr>
        <w:fldChar w:fldCharType="separate"/>
      </w:r>
      <w:r>
        <w:rPr>
          <w:noProof/>
        </w:rPr>
        <w:t>227</w:t>
      </w:r>
      <w:r>
        <w:rPr>
          <w:noProof/>
        </w:rPr>
        <w:fldChar w:fldCharType="end"/>
      </w:r>
    </w:p>
    <w:p w14:paraId="33E2B8B3" w14:textId="2A2D563C" w:rsidR="00B1589F" w:rsidRDefault="00B1589F">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_Toc115079389 \h </w:instrText>
      </w:r>
      <w:r>
        <w:rPr>
          <w:noProof/>
        </w:rPr>
      </w:r>
      <w:r>
        <w:rPr>
          <w:noProof/>
        </w:rPr>
        <w:fldChar w:fldCharType="separate"/>
      </w:r>
      <w:r>
        <w:rPr>
          <w:noProof/>
        </w:rPr>
        <w:t>228</w:t>
      </w:r>
      <w:r>
        <w:rPr>
          <w:noProof/>
        </w:rPr>
        <w:fldChar w:fldCharType="end"/>
      </w:r>
    </w:p>
    <w:p w14:paraId="1BD48877" w14:textId="7C0DEA38" w:rsidR="00B1589F" w:rsidRDefault="00B1589F">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_Toc115079390 \h </w:instrText>
      </w:r>
      <w:r>
        <w:rPr>
          <w:noProof/>
        </w:rPr>
      </w:r>
      <w:r>
        <w:rPr>
          <w:noProof/>
        </w:rPr>
        <w:fldChar w:fldCharType="separate"/>
      </w:r>
      <w:r>
        <w:rPr>
          <w:noProof/>
        </w:rPr>
        <w:t>228</w:t>
      </w:r>
      <w:r>
        <w:rPr>
          <w:noProof/>
        </w:rPr>
        <w:fldChar w:fldCharType="end"/>
      </w:r>
    </w:p>
    <w:p w14:paraId="4384041D" w14:textId="62A4585F" w:rsidR="00B1589F" w:rsidRDefault="00B1589F">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_Toc115079391 \h </w:instrText>
      </w:r>
      <w:r>
        <w:rPr>
          <w:noProof/>
        </w:rPr>
      </w:r>
      <w:r>
        <w:rPr>
          <w:noProof/>
        </w:rPr>
        <w:fldChar w:fldCharType="separate"/>
      </w:r>
      <w:r>
        <w:rPr>
          <w:noProof/>
        </w:rPr>
        <w:t>228</w:t>
      </w:r>
      <w:r>
        <w:rPr>
          <w:noProof/>
        </w:rPr>
        <w:fldChar w:fldCharType="end"/>
      </w:r>
    </w:p>
    <w:p w14:paraId="3A9E9FEE" w14:textId="096DC11E" w:rsidR="00B1589F" w:rsidRDefault="00B1589F">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_Toc115079392 \h </w:instrText>
      </w:r>
      <w:r>
        <w:rPr>
          <w:noProof/>
        </w:rPr>
      </w:r>
      <w:r>
        <w:rPr>
          <w:noProof/>
        </w:rPr>
        <w:fldChar w:fldCharType="separate"/>
      </w:r>
      <w:r>
        <w:rPr>
          <w:noProof/>
        </w:rPr>
        <w:t>228</w:t>
      </w:r>
      <w:r>
        <w:rPr>
          <w:noProof/>
        </w:rPr>
        <w:fldChar w:fldCharType="end"/>
      </w:r>
    </w:p>
    <w:p w14:paraId="726A4DAB" w14:textId="6FD627E9" w:rsidR="00B1589F" w:rsidRDefault="00B1589F">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_Toc115079393 \h </w:instrText>
      </w:r>
      <w:r>
        <w:rPr>
          <w:noProof/>
        </w:rPr>
      </w:r>
      <w:r>
        <w:rPr>
          <w:noProof/>
        </w:rPr>
        <w:fldChar w:fldCharType="separate"/>
      </w:r>
      <w:r>
        <w:rPr>
          <w:noProof/>
        </w:rPr>
        <w:t>228</w:t>
      </w:r>
      <w:r>
        <w:rPr>
          <w:noProof/>
        </w:rPr>
        <w:fldChar w:fldCharType="end"/>
      </w:r>
    </w:p>
    <w:p w14:paraId="73327BA6" w14:textId="2A349141" w:rsidR="00B1589F" w:rsidRDefault="00B1589F">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_Toc115079394 \h </w:instrText>
      </w:r>
      <w:r>
        <w:rPr>
          <w:noProof/>
        </w:rPr>
      </w:r>
      <w:r>
        <w:rPr>
          <w:noProof/>
        </w:rPr>
        <w:fldChar w:fldCharType="separate"/>
      </w:r>
      <w:r>
        <w:rPr>
          <w:noProof/>
        </w:rPr>
        <w:t>229</w:t>
      </w:r>
      <w:r>
        <w:rPr>
          <w:noProof/>
        </w:rPr>
        <w:fldChar w:fldCharType="end"/>
      </w:r>
    </w:p>
    <w:p w14:paraId="72BE8A1C" w14:textId="03AB3389" w:rsidR="00B1589F" w:rsidRDefault="00B1589F">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_Toc115079395 \h </w:instrText>
      </w:r>
      <w:r>
        <w:rPr>
          <w:noProof/>
        </w:rPr>
      </w:r>
      <w:r>
        <w:rPr>
          <w:noProof/>
        </w:rPr>
        <w:fldChar w:fldCharType="separate"/>
      </w:r>
      <w:r>
        <w:rPr>
          <w:noProof/>
        </w:rPr>
        <w:t>229</w:t>
      </w:r>
      <w:r>
        <w:rPr>
          <w:noProof/>
        </w:rPr>
        <w:fldChar w:fldCharType="end"/>
      </w:r>
    </w:p>
    <w:p w14:paraId="12C5494A" w14:textId="36AEE844" w:rsidR="00B1589F" w:rsidRDefault="00B1589F">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_Toc115079396 \h </w:instrText>
      </w:r>
      <w:r>
        <w:rPr>
          <w:noProof/>
        </w:rPr>
      </w:r>
      <w:r>
        <w:rPr>
          <w:noProof/>
        </w:rPr>
        <w:fldChar w:fldCharType="separate"/>
      </w:r>
      <w:r>
        <w:rPr>
          <w:noProof/>
        </w:rPr>
        <w:t>229</w:t>
      </w:r>
      <w:r>
        <w:rPr>
          <w:noProof/>
        </w:rPr>
        <w:fldChar w:fldCharType="end"/>
      </w:r>
    </w:p>
    <w:p w14:paraId="35994BC3" w14:textId="13C3BEB7" w:rsidR="00B1589F" w:rsidRDefault="00B1589F">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_Toc115079397 \h </w:instrText>
      </w:r>
      <w:r>
        <w:rPr>
          <w:noProof/>
        </w:rPr>
      </w:r>
      <w:r>
        <w:rPr>
          <w:noProof/>
        </w:rPr>
        <w:fldChar w:fldCharType="separate"/>
      </w:r>
      <w:r>
        <w:rPr>
          <w:noProof/>
        </w:rPr>
        <w:t>229</w:t>
      </w:r>
      <w:r>
        <w:rPr>
          <w:noProof/>
        </w:rPr>
        <w:fldChar w:fldCharType="end"/>
      </w:r>
    </w:p>
    <w:p w14:paraId="54FC544D" w14:textId="106C37AD" w:rsidR="00B1589F" w:rsidRDefault="00B1589F">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_Toc115079398 \h </w:instrText>
      </w:r>
      <w:r>
        <w:rPr>
          <w:noProof/>
        </w:rPr>
      </w:r>
      <w:r>
        <w:rPr>
          <w:noProof/>
        </w:rPr>
        <w:fldChar w:fldCharType="separate"/>
      </w:r>
      <w:r>
        <w:rPr>
          <w:noProof/>
        </w:rPr>
        <w:t>229</w:t>
      </w:r>
      <w:r>
        <w:rPr>
          <w:noProof/>
        </w:rPr>
        <w:fldChar w:fldCharType="end"/>
      </w:r>
    </w:p>
    <w:p w14:paraId="6F3AED5B" w14:textId="679F4119" w:rsidR="00B1589F" w:rsidRDefault="00B1589F">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_Toc115079399 \h </w:instrText>
      </w:r>
      <w:r>
        <w:rPr>
          <w:noProof/>
        </w:rPr>
      </w:r>
      <w:r>
        <w:rPr>
          <w:noProof/>
        </w:rPr>
        <w:fldChar w:fldCharType="separate"/>
      </w:r>
      <w:r>
        <w:rPr>
          <w:noProof/>
        </w:rPr>
        <w:t>230</w:t>
      </w:r>
      <w:r>
        <w:rPr>
          <w:noProof/>
        </w:rPr>
        <w:fldChar w:fldCharType="end"/>
      </w:r>
    </w:p>
    <w:p w14:paraId="42B09EAA" w14:textId="6535EF70" w:rsidR="00B1589F" w:rsidRDefault="00B1589F">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_Toc115079400 \h </w:instrText>
      </w:r>
      <w:r>
        <w:rPr>
          <w:noProof/>
        </w:rPr>
      </w:r>
      <w:r>
        <w:rPr>
          <w:noProof/>
        </w:rPr>
        <w:fldChar w:fldCharType="separate"/>
      </w:r>
      <w:r>
        <w:rPr>
          <w:noProof/>
        </w:rPr>
        <w:t>230</w:t>
      </w:r>
      <w:r>
        <w:rPr>
          <w:noProof/>
        </w:rPr>
        <w:fldChar w:fldCharType="end"/>
      </w:r>
    </w:p>
    <w:p w14:paraId="0CC3BB19" w14:textId="6C597329" w:rsidR="00B1589F" w:rsidRDefault="00B1589F">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_Toc115079401 \h </w:instrText>
      </w:r>
      <w:r>
        <w:rPr>
          <w:noProof/>
        </w:rPr>
      </w:r>
      <w:r>
        <w:rPr>
          <w:noProof/>
        </w:rPr>
        <w:fldChar w:fldCharType="separate"/>
      </w:r>
      <w:r>
        <w:rPr>
          <w:noProof/>
        </w:rPr>
        <w:t>230</w:t>
      </w:r>
      <w:r>
        <w:rPr>
          <w:noProof/>
        </w:rPr>
        <w:fldChar w:fldCharType="end"/>
      </w:r>
    </w:p>
    <w:p w14:paraId="4BED71AB" w14:textId="4B7DFB9D" w:rsidR="00B1589F" w:rsidRDefault="00B1589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_Toc115079402 \h </w:instrText>
      </w:r>
      <w:r>
        <w:rPr>
          <w:noProof/>
        </w:rPr>
      </w:r>
      <w:r>
        <w:rPr>
          <w:noProof/>
        </w:rPr>
        <w:fldChar w:fldCharType="separate"/>
      </w:r>
      <w:r>
        <w:rPr>
          <w:noProof/>
        </w:rPr>
        <w:t>230</w:t>
      </w:r>
      <w:r>
        <w:rPr>
          <w:noProof/>
        </w:rPr>
        <w:fldChar w:fldCharType="end"/>
      </w:r>
    </w:p>
    <w:p w14:paraId="6F2E80D0" w14:textId="354001F9" w:rsidR="00B1589F" w:rsidRDefault="00B1589F">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_Toc115079403 \h </w:instrText>
      </w:r>
      <w:r>
        <w:rPr>
          <w:noProof/>
        </w:rPr>
      </w:r>
      <w:r>
        <w:rPr>
          <w:noProof/>
        </w:rPr>
        <w:fldChar w:fldCharType="separate"/>
      </w:r>
      <w:r>
        <w:rPr>
          <w:noProof/>
        </w:rPr>
        <w:t>230</w:t>
      </w:r>
      <w:r>
        <w:rPr>
          <w:noProof/>
        </w:rPr>
        <w:fldChar w:fldCharType="end"/>
      </w:r>
    </w:p>
    <w:p w14:paraId="6610A7A4" w14:textId="2046FFA2" w:rsidR="00B1589F" w:rsidRDefault="00B1589F">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_Toc115079404 \h </w:instrText>
      </w:r>
      <w:r>
        <w:rPr>
          <w:noProof/>
        </w:rPr>
      </w:r>
      <w:r>
        <w:rPr>
          <w:noProof/>
        </w:rPr>
        <w:fldChar w:fldCharType="separate"/>
      </w:r>
      <w:r>
        <w:rPr>
          <w:noProof/>
        </w:rPr>
        <w:t>230</w:t>
      </w:r>
      <w:r>
        <w:rPr>
          <w:noProof/>
        </w:rPr>
        <w:fldChar w:fldCharType="end"/>
      </w:r>
    </w:p>
    <w:p w14:paraId="27FC36FD" w14:textId="7ECC3E22" w:rsidR="00B1589F" w:rsidRDefault="00B1589F">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_Toc115079405 \h </w:instrText>
      </w:r>
      <w:r>
        <w:rPr>
          <w:noProof/>
        </w:rPr>
      </w:r>
      <w:r>
        <w:rPr>
          <w:noProof/>
        </w:rPr>
        <w:fldChar w:fldCharType="separate"/>
      </w:r>
      <w:r>
        <w:rPr>
          <w:noProof/>
        </w:rPr>
        <w:t>231</w:t>
      </w:r>
      <w:r>
        <w:rPr>
          <w:noProof/>
        </w:rPr>
        <w:fldChar w:fldCharType="end"/>
      </w:r>
    </w:p>
    <w:p w14:paraId="11D65DC8" w14:textId="19A80AC2" w:rsidR="00B1589F" w:rsidRDefault="00B1589F">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_Toc115079406 \h </w:instrText>
      </w:r>
      <w:r>
        <w:rPr>
          <w:noProof/>
        </w:rPr>
      </w:r>
      <w:r>
        <w:rPr>
          <w:noProof/>
        </w:rPr>
        <w:fldChar w:fldCharType="separate"/>
      </w:r>
      <w:r>
        <w:rPr>
          <w:noProof/>
        </w:rPr>
        <w:t>231</w:t>
      </w:r>
      <w:r>
        <w:rPr>
          <w:noProof/>
        </w:rPr>
        <w:fldChar w:fldCharType="end"/>
      </w:r>
    </w:p>
    <w:p w14:paraId="67D87B46" w14:textId="1B709670" w:rsidR="00B1589F" w:rsidRDefault="00B1589F">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_Toc115079407 \h </w:instrText>
      </w:r>
      <w:r>
        <w:rPr>
          <w:noProof/>
        </w:rPr>
      </w:r>
      <w:r>
        <w:rPr>
          <w:noProof/>
        </w:rPr>
        <w:fldChar w:fldCharType="separate"/>
      </w:r>
      <w:r>
        <w:rPr>
          <w:noProof/>
        </w:rPr>
        <w:t>231</w:t>
      </w:r>
      <w:r>
        <w:rPr>
          <w:noProof/>
        </w:rPr>
        <w:fldChar w:fldCharType="end"/>
      </w:r>
    </w:p>
    <w:p w14:paraId="76FE206A" w14:textId="603007BC" w:rsidR="00B1589F" w:rsidRDefault="00B1589F">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_Toc115079408 \h </w:instrText>
      </w:r>
      <w:r>
        <w:rPr>
          <w:noProof/>
        </w:rPr>
      </w:r>
      <w:r>
        <w:rPr>
          <w:noProof/>
        </w:rPr>
        <w:fldChar w:fldCharType="separate"/>
      </w:r>
      <w:r>
        <w:rPr>
          <w:noProof/>
        </w:rPr>
        <w:t>232</w:t>
      </w:r>
      <w:r>
        <w:rPr>
          <w:noProof/>
        </w:rPr>
        <w:fldChar w:fldCharType="end"/>
      </w:r>
    </w:p>
    <w:p w14:paraId="0E2E899B" w14:textId="6E295A96" w:rsidR="00B1589F" w:rsidRDefault="00B1589F">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_Toc115079409 \h </w:instrText>
      </w:r>
      <w:r>
        <w:rPr>
          <w:noProof/>
        </w:rPr>
      </w:r>
      <w:r>
        <w:rPr>
          <w:noProof/>
        </w:rPr>
        <w:fldChar w:fldCharType="separate"/>
      </w:r>
      <w:r>
        <w:rPr>
          <w:noProof/>
        </w:rPr>
        <w:t>232</w:t>
      </w:r>
      <w:r>
        <w:rPr>
          <w:noProof/>
        </w:rPr>
        <w:fldChar w:fldCharType="end"/>
      </w:r>
    </w:p>
    <w:p w14:paraId="2A61C5F8" w14:textId="47A09C69" w:rsidR="00B1589F" w:rsidRDefault="00B1589F">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60683D">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_Toc115079410 \h </w:instrText>
      </w:r>
      <w:r>
        <w:rPr>
          <w:noProof/>
        </w:rPr>
      </w:r>
      <w:r>
        <w:rPr>
          <w:noProof/>
        </w:rPr>
        <w:fldChar w:fldCharType="separate"/>
      </w:r>
      <w:r>
        <w:rPr>
          <w:noProof/>
        </w:rPr>
        <w:t>232</w:t>
      </w:r>
      <w:r>
        <w:rPr>
          <w:noProof/>
        </w:rPr>
        <w:fldChar w:fldCharType="end"/>
      </w:r>
    </w:p>
    <w:p w14:paraId="03F47997" w14:textId="6FAC28F1" w:rsidR="00B1589F" w:rsidRDefault="00B1589F">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_Toc115079411 \h </w:instrText>
      </w:r>
      <w:r>
        <w:rPr>
          <w:noProof/>
        </w:rPr>
      </w:r>
      <w:r>
        <w:rPr>
          <w:noProof/>
        </w:rPr>
        <w:fldChar w:fldCharType="separate"/>
      </w:r>
      <w:r>
        <w:rPr>
          <w:noProof/>
        </w:rPr>
        <w:t>232</w:t>
      </w:r>
      <w:r>
        <w:rPr>
          <w:noProof/>
        </w:rPr>
        <w:fldChar w:fldCharType="end"/>
      </w:r>
    </w:p>
    <w:p w14:paraId="54E935B3" w14:textId="0E362732" w:rsidR="00B1589F" w:rsidRDefault="00B1589F">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_Toc115079412 \h </w:instrText>
      </w:r>
      <w:r>
        <w:rPr>
          <w:noProof/>
        </w:rPr>
      </w:r>
      <w:r>
        <w:rPr>
          <w:noProof/>
        </w:rPr>
        <w:fldChar w:fldCharType="separate"/>
      </w:r>
      <w:r>
        <w:rPr>
          <w:noProof/>
        </w:rPr>
        <w:t>232</w:t>
      </w:r>
      <w:r>
        <w:rPr>
          <w:noProof/>
        </w:rPr>
        <w:fldChar w:fldCharType="end"/>
      </w:r>
    </w:p>
    <w:p w14:paraId="11BDF570" w14:textId="63156DDE" w:rsidR="00B1589F" w:rsidRDefault="00B1589F">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_Toc115079413 \h </w:instrText>
      </w:r>
      <w:r>
        <w:rPr>
          <w:noProof/>
        </w:rPr>
      </w:r>
      <w:r>
        <w:rPr>
          <w:noProof/>
        </w:rPr>
        <w:fldChar w:fldCharType="separate"/>
      </w:r>
      <w:r>
        <w:rPr>
          <w:noProof/>
        </w:rPr>
        <w:t>232</w:t>
      </w:r>
      <w:r>
        <w:rPr>
          <w:noProof/>
        </w:rPr>
        <w:fldChar w:fldCharType="end"/>
      </w:r>
    </w:p>
    <w:p w14:paraId="3F7D8242" w14:textId="206A8B12" w:rsidR="00B1589F" w:rsidRDefault="00B1589F">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_Toc115079414 \h </w:instrText>
      </w:r>
      <w:r>
        <w:rPr>
          <w:noProof/>
        </w:rPr>
      </w:r>
      <w:r>
        <w:rPr>
          <w:noProof/>
        </w:rPr>
        <w:fldChar w:fldCharType="separate"/>
      </w:r>
      <w:r>
        <w:rPr>
          <w:noProof/>
        </w:rPr>
        <w:t>232</w:t>
      </w:r>
      <w:r>
        <w:rPr>
          <w:noProof/>
        </w:rPr>
        <w:fldChar w:fldCharType="end"/>
      </w:r>
    </w:p>
    <w:p w14:paraId="4CFAFD23" w14:textId="4E696836" w:rsidR="00B1589F" w:rsidRDefault="00B1589F">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_Toc115079415 \h </w:instrText>
      </w:r>
      <w:r>
        <w:rPr>
          <w:noProof/>
        </w:rPr>
      </w:r>
      <w:r>
        <w:rPr>
          <w:noProof/>
        </w:rPr>
        <w:fldChar w:fldCharType="separate"/>
      </w:r>
      <w:r>
        <w:rPr>
          <w:noProof/>
        </w:rPr>
        <w:t>232</w:t>
      </w:r>
      <w:r>
        <w:rPr>
          <w:noProof/>
        </w:rPr>
        <w:fldChar w:fldCharType="end"/>
      </w:r>
    </w:p>
    <w:p w14:paraId="53CDF56A" w14:textId="5E6E51A3" w:rsidR="00B1589F" w:rsidRDefault="00B1589F">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_Toc115079416 \h </w:instrText>
      </w:r>
      <w:r>
        <w:rPr>
          <w:noProof/>
        </w:rPr>
      </w:r>
      <w:r>
        <w:rPr>
          <w:noProof/>
        </w:rPr>
        <w:fldChar w:fldCharType="separate"/>
      </w:r>
      <w:r>
        <w:rPr>
          <w:noProof/>
        </w:rPr>
        <w:t>233</w:t>
      </w:r>
      <w:r>
        <w:rPr>
          <w:noProof/>
        </w:rPr>
        <w:fldChar w:fldCharType="end"/>
      </w:r>
    </w:p>
    <w:p w14:paraId="1F4CCB36" w14:textId="409C774A" w:rsidR="00B1589F" w:rsidRDefault="00B1589F">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_Toc115079417 \h </w:instrText>
      </w:r>
      <w:r>
        <w:rPr>
          <w:noProof/>
        </w:rPr>
      </w:r>
      <w:r>
        <w:rPr>
          <w:noProof/>
        </w:rPr>
        <w:fldChar w:fldCharType="separate"/>
      </w:r>
      <w:r>
        <w:rPr>
          <w:noProof/>
        </w:rPr>
        <w:t>233</w:t>
      </w:r>
      <w:r>
        <w:rPr>
          <w:noProof/>
        </w:rPr>
        <w:fldChar w:fldCharType="end"/>
      </w:r>
    </w:p>
    <w:p w14:paraId="601C9914" w14:textId="2252441D" w:rsidR="00B1589F" w:rsidRDefault="00B1589F">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60683D">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_Toc115079418 \h </w:instrText>
      </w:r>
      <w:r>
        <w:rPr>
          <w:noProof/>
        </w:rPr>
      </w:r>
      <w:r>
        <w:rPr>
          <w:noProof/>
        </w:rPr>
        <w:fldChar w:fldCharType="separate"/>
      </w:r>
      <w:r>
        <w:rPr>
          <w:noProof/>
        </w:rPr>
        <w:t>233</w:t>
      </w:r>
      <w:r>
        <w:rPr>
          <w:noProof/>
        </w:rPr>
        <w:fldChar w:fldCharType="end"/>
      </w:r>
    </w:p>
    <w:p w14:paraId="44297287" w14:textId="3BDA371B" w:rsidR="00B1589F" w:rsidRDefault="00B1589F">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_Toc115079419 \h </w:instrText>
      </w:r>
      <w:r>
        <w:rPr>
          <w:noProof/>
        </w:rPr>
      </w:r>
      <w:r>
        <w:rPr>
          <w:noProof/>
        </w:rPr>
        <w:fldChar w:fldCharType="separate"/>
      </w:r>
      <w:r>
        <w:rPr>
          <w:noProof/>
        </w:rPr>
        <w:t>233</w:t>
      </w:r>
      <w:r>
        <w:rPr>
          <w:noProof/>
        </w:rPr>
        <w:fldChar w:fldCharType="end"/>
      </w:r>
    </w:p>
    <w:p w14:paraId="051B6BDB" w14:textId="2016D488" w:rsidR="00B1589F" w:rsidRDefault="00B1589F">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_Toc115079420 \h </w:instrText>
      </w:r>
      <w:r>
        <w:rPr>
          <w:noProof/>
        </w:rPr>
      </w:r>
      <w:r>
        <w:rPr>
          <w:noProof/>
        </w:rPr>
        <w:fldChar w:fldCharType="separate"/>
      </w:r>
      <w:r>
        <w:rPr>
          <w:noProof/>
        </w:rPr>
        <w:t>233</w:t>
      </w:r>
      <w:r>
        <w:rPr>
          <w:noProof/>
        </w:rPr>
        <w:fldChar w:fldCharType="end"/>
      </w:r>
    </w:p>
    <w:p w14:paraId="080556A0" w14:textId="2394DFEE" w:rsidR="00B1589F" w:rsidRDefault="00B1589F">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_Toc115079421 \h </w:instrText>
      </w:r>
      <w:r>
        <w:rPr>
          <w:noProof/>
        </w:rPr>
      </w:r>
      <w:r>
        <w:rPr>
          <w:noProof/>
        </w:rPr>
        <w:fldChar w:fldCharType="separate"/>
      </w:r>
      <w:r>
        <w:rPr>
          <w:noProof/>
        </w:rPr>
        <w:t>233</w:t>
      </w:r>
      <w:r>
        <w:rPr>
          <w:noProof/>
        </w:rPr>
        <w:fldChar w:fldCharType="end"/>
      </w:r>
    </w:p>
    <w:p w14:paraId="4FD8F617" w14:textId="7E97123E" w:rsidR="00B1589F" w:rsidRDefault="00B1589F">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_Toc115079422 \h </w:instrText>
      </w:r>
      <w:r>
        <w:rPr>
          <w:noProof/>
        </w:rPr>
      </w:r>
      <w:r>
        <w:rPr>
          <w:noProof/>
        </w:rPr>
        <w:fldChar w:fldCharType="separate"/>
      </w:r>
      <w:r>
        <w:rPr>
          <w:noProof/>
        </w:rPr>
        <w:t>233</w:t>
      </w:r>
      <w:r>
        <w:rPr>
          <w:noProof/>
        </w:rPr>
        <w:fldChar w:fldCharType="end"/>
      </w:r>
    </w:p>
    <w:p w14:paraId="5165B283" w14:textId="00666C5A" w:rsidR="00B1589F" w:rsidRDefault="00B1589F">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_Toc115079423 \h </w:instrText>
      </w:r>
      <w:r>
        <w:rPr>
          <w:noProof/>
        </w:rPr>
      </w:r>
      <w:r>
        <w:rPr>
          <w:noProof/>
        </w:rPr>
        <w:fldChar w:fldCharType="separate"/>
      </w:r>
      <w:r>
        <w:rPr>
          <w:noProof/>
        </w:rPr>
        <w:t>234</w:t>
      </w:r>
      <w:r>
        <w:rPr>
          <w:noProof/>
        </w:rPr>
        <w:fldChar w:fldCharType="end"/>
      </w:r>
    </w:p>
    <w:p w14:paraId="457E237B" w14:textId="71E66E94" w:rsidR="00B1589F" w:rsidRDefault="00B1589F">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_Toc115079424 \h </w:instrText>
      </w:r>
      <w:r>
        <w:rPr>
          <w:noProof/>
        </w:rPr>
      </w:r>
      <w:r>
        <w:rPr>
          <w:noProof/>
        </w:rPr>
        <w:fldChar w:fldCharType="separate"/>
      </w:r>
      <w:r>
        <w:rPr>
          <w:noProof/>
        </w:rPr>
        <w:t>234</w:t>
      </w:r>
      <w:r>
        <w:rPr>
          <w:noProof/>
        </w:rPr>
        <w:fldChar w:fldCharType="end"/>
      </w:r>
    </w:p>
    <w:p w14:paraId="13240200" w14:textId="34FFA830" w:rsidR="00B1589F" w:rsidRDefault="00B1589F">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_Toc115079425 \h </w:instrText>
      </w:r>
      <w:r>
        <w:rPr>
          <w:noProof/>
        </w:rPr>
      </w:r>
      <w:r>
        <w:rPr>
          <w:noProof/>
        </w:rPr>
        <w:fldChar w:fldCharType="separate"/>
      </w:r>
      <w:r>
        <w:rPr>
          <w:noProof/>
        </w:rPr>
        <w:t>234</w:t>
      </w:r>
      <w:r>
        <w:rPr>
          <w:noProof/>
        </w:rPr>
        <w:fldChar w:fldCharType="end"/>
      </w:r>
    </w:p>
    <w:p w14:paraId="676D6515" w14:textId="13762AE8" w:rsidR="00B1589F" w:rsidRDefault="00B1589F">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_Toc115079426 \h </w:instrText>
      </w:r>
      <w:r>
        <w:rPr>
          <w:noProof/>
        </w:rPr>
      </w:r>
      <w:r>
        <w:rPr>
          <w:noProof/>
        </w:rPr>
        <w:fldChar w:fldCharType="separate"/>
      </w:r>
      <w:r>
        <w:rPr>
          <w:noProof/>
        </w:rPr>
        <w:t>234</w:t>
      </w:r>
      <w:r>
        <w:rPr>
          <w:noProof/>
        </w:rPr>
        <w:fldChar w:fldCharType="end"/>
      </w:r>
    </w:p>
    <w:p w14:paraId="6ACBC179" w14:textId="2380D48E" w:rsidR="00B1589F" w:rsidRDefault="00B1589F">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_Toc115079427 \h </w:instrText>
      </w:r>
      <w:r>
        <w:rPr>
          <w:noProof/>
        </w:rPr>
      </w:r>
      <w:r>
        <w:rPr>
          <w:noProof/>
        </w:rPr>
        <w:fldChar w:fldCharType="separate"/>
      </w:r>
      <w:r>
        <w:rPr>
          <w:noProof/>
        </w:rPr>
        <w:t>235</w:t>
      </w:r>
      <w:r>
        <w:rPr>
          <w:noProof/>
        </w:rPr>
        <w:fldChar w:fldCharType="end"/>
      </w:r>
    </w:p>
    <w:p w14:paraId="25CA3FE9" w14:textId="04C45135" w:rsidR="00B1589F" w:rsidRDefault="00B1589F">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_Toc115079428 \h </w:instrText>
      </w:r>
      <w:r>
        <w:rPr>
          <w:noProof/>
        </w:rPr>
      </w:r>
      <w:r>
        <w:rPr>
          <w:noProof/>
        </w:rPr>
        <w:fldChar w:fldCharType="separate"/>
      </w:r>
      <w:r>
        <w:rPr>
          <w:noProof/>
        </w:rPr>
        <w:t>235</w:t>
      </w:r>
      <w:r>
        <w:rPr>
          <w:noProof/>
        </w:rPr>
        <w:fldChar w:fldCharType="end"/>
      </w:r>
    </w:p>
    <w:p w14:paraId="5B029859" w14:textId="1976BE7A" w:rsidR="00B1589F" w:rsidRDefault="00B1589F">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_Toc115079429 \h </w:instrText>
      </w:r>
      <w:r>
        <w:rPr>
          <w:noProof/>
        </w:rPr>
      </w:r>
      <w:r>
        <w:rPr>
          <w:noProof/>
        </w:rPr>
        <w:fldChar w:fldCharType="separate"/>
      </w:r>
      <w:r>
        <w:rPr>
          <w:noProof/>
        </w:rPr>
        <w:t>235</w:t>
      </w:r>
      <w:r>
        <w:rPr>
          <w:noProof/>
        </w:rPr>
        <w:fldChar w:fldCharType="end"/>
      </w:r>
    </w:p>
    <w:p w14:paraId="0D9B6BD9" w14:textId="72A6C66C" w:rsidR="00B1589F" w:rsidRDefault="00B1589F">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_Toc115079430 \h </w:instrText>
      </w:r>
      <w:r>
        <w:rPr>
          <w:noProof/>
        </w:rPr>
      </w:r>
      <w:r>
        <w:rPr>
          <w:noProof/>
        </w:rPr>
        <w:fldChar w:fldCharType="separate"/>
      </w:r>
      <w:r>
        <w:rPr>
          <w:noProof/>
        </w:rPr>
        <w:t>235</w:t>
      </w:r>
      <w:r>
        <w:rPr>
          <w:noProof/>
        </w:rPr>
        <w:fldChar w:fldCharType="end"/>
      </w:r>
    </w:p>
    <w:p w14:paraId="1E850B52" w14:textId="3F0A73D8" w:rsidR="00B1589F" w:rsidRDefault="00B1589F">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_Toc115079431 \h </w:instrText>
      </w:r>
      <w:r>
        <w:rPr>
          <w:noProof/>
        </w:rPr>
      </w:r>
      <w:r>
        <w:rPr>
          <w:noProof/>
        </w:rPr>
        <w:fldChar w:fldCharType="separate"/>
      </w:r>
      <w:r>
        <w:rPr>
          <w:noProof/>
        </w:rPr>
        <w:t>235</w:t>
      </w:r>
      <w:r>
        <w:rPr>
          <w:noProof/>
        </w:rPr>
        <w:fldChar w:fldCharType="end"/>
      </w:r>
    </w:p>
    <w:p w14:paraId="7110180F" w14:textId="5E85CF13" w:rsidR="00B1589F" w:rsidRDefault="00B1589F">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_Toc115079432 \h </w:instrText>
      </w:r>
      <w:r>
        <w:rPr>
          <w:noProof/>
        </w:rPr>
      </w:r>
      <w:r>
        <w:rPr>
          <w:noProof/>
        </w:rPr>
        <w:fldChar w:fldCharType="separate"/>
      </w:r>
      <w:r>
        <w:rPr>
          <w:noProof/>
        </w:rPr>
        <w:t>235</w:t>
      </w:r>
      <w:r>
        <w:rPr>
          <w:noProof/>
        </w:rPr>
        <w:fldChar w:fldCharType="end"/>
      </w:r>
    </w:p>
    <w:p w14:paraId="1177FE66" w14:textId="5AB57ADE" w:rsidR="00B1589F" w:rsidRDefault="00B1589F">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_Toc115079433 \h </w:instrText>
      </w:r>
      <w:r>
        <w:rPr>
          <w:noProof/>
        </w:rPr>
      </w:r>
      <w:r>
        <w:rPr>
          <w:noProof/>
        </w:rPr>
        <w:fldChar w:fldCharType="separate"/>
      </w:r>
      <w:r>
        <w:rPr>
          <w:noProof/>
        </w:rPr>
        <w:t>236</w:t>
      </w:r>
      <w:r>
        <w:rPr>
          <w:noProof/>
        </w:rPr>
        <w:fldChar w:fldCharType="end"/>
      </w:r>
    </w:p>
    <w:p w14:paraId="436747C7" w14:textId="538A681B" w:rsidR="00B1589F" w:rsidRDefault="00B1589F">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_Toc115079434 \h </w:instrText>
      </w:r>
      <w:r>
        <w:rPr>
          <w:noProof/>
        </w:rPr>
      </w:r>
      <w:r>
        <w:rPr>
          <w:noProof/>
        </w:rPr>
        <w:fldChar w:fldCharType="separate"/>
      </w:r>
      <w:r>
        <w:rPr>
          <w:noProof/>
        </w:rPr>
        <w:t>236</w:t>
      </w:r>
      <w:r>
        <w:rPr>
          <w:noProof/>
        </w:rPr>
        <w:fldChar w:fldCharType="end"/>
      </w:r>
    </w:p>
    <w:p w14:paraId="6C396406" w14:textId="0194D528" w:rsidR="00B1589F" w:rsidRDefault="00B1589F">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_Toc115079435 \h </w:instrText>
      </w:r>
      <w:r>
        <w:rPr>
          <w:noProof/>
        </w:rPr>
      </w:r>
      <w:r>
        <w:rPr>
          <w:noProof/>
        </w:rPr>
        <w:fldChar w:fldCharType="separate"/>
      </w:r>
      <w:r>
        <w:rPr>
          <w:noProof/>
        </w:rPr>
        <w:t>236</w:t>
      </w:r>
      <w:r>
        <w:rPr>
          <w:noProof/>
        </w:rPr>
        <w:fldChar w:fldCharType="end"/>
      </w:r>
    </w:p>
    <w:p w14:paraId="70BF2600" w14:textId="37B2B7FB" w:rsidR="00B1589F" w:rsidRDefault="00B1589F">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_Toc115079436 \h </w:instrText>
      </w:r>
      <w:r>
        <w:rPr>
          <w:noProof/>
        </w:rPr>
      </w:r>
      <w:r>
        <w:rPr>
          <w:noProof/>
        </w:rPr>
        <w:fldChar w:fldCharType="separate"/>
      </w:r>
      <w:r>
        <w:rPr>
          <w:noProof/>
        </w:rPr>
        <w:t>236</w:t>
      </w:r>
      <w:r>
        <w:rPr>
          <w:noProof/>
        </w:rPr>
        <w:fldChar w:fldCharType="end"/>
      </w:r>
    </w:p>
    <w:p w14:paraId="7021B686" w14:textId="31ABCF9F" w:rsidR="00B1589F" w:rsidRDefault="00B1589F">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_Toc115079437 \h </w:instrText>
      </w:r>
      <w:r>
        <w:rPr>
          <w:noProof/>
        </w:rPr>
      </w:r>
      <w:r>
        <w:rPr>
          <w:noProof/>
        </w:rPr>
        <w:fldChar w:fldCharType="separate"/>
      </w:r>
      <w:r>
        <w:rPr>
          <w:noProof/>
        </w:rPr>
        <w:t>236</w:t>
      </w:r>
      <w:r>
        <w:rPr>
          <w:noProof/>
        </w:rPr>
        <w:fldChar w:fldCharType="end"/>
      </w:r>
    </w:p>
    <w:p w14:paraId="58641B81" w14:textId="61A9D8F8" w:rsidR="00B1589F" w:rsidRDefault="00B1589F">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_Toc115079438 \h </w:instrText>
      </w:r>
      <w:r>
        <w:rPr>
          <w:noProof/>
        </w:rPr>
      </w:r>
      <w:r>
        <w:rPr>
          <w:noProof/>
        </w:rPr>
        <w:fldChar w:fldCharType="separate"/>
      </w:r>
      <w:r>
        <w:rPr>
          <w:noProof/>
        </w:rPr>
        <w:t>236</w:t>
      </w:r>
      <w:r>
        <w:rPr>
          <w:noProof/>
        </w:rPr>
        <w:fldChar w:fldCharType="end"/>
      </w:r>
    </w:p>
    <w:p w14:paraId="13800233" w14:textId="41E3076F" w:rsidR="00B1589F" w:rsidRDefault="00B1589F">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_Toc115079439 \h </w:instrText>
      </w:r>
      <w:r>
        <w:rPr>
          <w:noProof/>
        </w:rPr>
      </w:r>
      <w:r>
        <w:rPr>
          <w:noProof/>
        </w:rPr>
        <w:fldChar w:fldCharType="separate"/>
      </w:r>
      <w:r>
        <w:rPr>
          <w:noProof/>
        </w:rPr>
        <w:t>237</w:t>
      </w:r>
      <w:r>
        <w:rPr>
          <w:noProof/>
        </w:rPr>
        <w:fldChar w:fldCharType="end"/>
      </w:r>
    </w:p>
    <w:p w14:paraId="30E12C4E" w14:textId="5D708E42" w:rsidR="00B1589F" w:rsidRDefault="00B1589F">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_Toc115079440 \h </w:instrText>
      </w:r>
      <w:r>
        <w:rPr>
          <w:noProof/>
        </w:rPr>
      </w:r>
      <w:r>
        <w:rPr>
          <w:noProof/>
        </w:rPr>
        <w:fldChar w:fldCharType="separate"/>
      </w:r>
      <w:r>
        <w:rPr>
          <w:noProof/>
        </w:rPr>
        <w:t>237</w:t>
      </w:r>
      <w:r>
        <w:rPr>
          <w:noProof/>
        </w:rPr>
        <w:fldChar w:fldCharType="end"/>
      </w:r>
    </w:p>
    <w:p w14:paraId="496D74A4" w14:textId="160568F6" w:rsidR="00B1589F" w:rsidRDefault="00B1589F">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_Toc115079441 \h </w:instrText>
      </w:r>
      <w:r>
        <w:rPr>
          <w:noProof/>
        </w:rPr>
      </w:r>
      <w:r>
        <w:rPr>
          <w:noProof/>
        </w:rPr>
        <w:fldChar w:fldCharType="separate"/>
      </w:r>
      <w:r>
        <w:rPr>
          <w:noProof/>
        </w:rPr>
        <w:t>237</w:t>
      </w:r>
      <w:r>
        <w:rPr>
          <w:noProof/>
        </w:rPr>
        <w:fldChar w:fldCharType="end"/>
      </w:r>
    </w:p>
    <w:p w14:paraId="07209C49" w14:textId="21336959" w:rsidR="00B1589F" w:rsidRDefault="00B1589F">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_Toc115079442 \h </w:instrText>
      </w:r>
      <w:r>
        <w:rPr>
          <w:noProof/>
        </w:rPr>
      </w:r>
      <w:r>
        <w:rPr>
          <w:noProof/>
        </w:rPr>
        <w:fldChar w:fldCharType="separate"/>
      </w:r>
      <w:r>
        <w:rPr>
          <w:noProof/>
        </w:rPr>
        <w:t>237</w:t>
      </w:r>
      <w:r>
        <w:rPr>
          <w:noProof/>
        </w:rPr>
        <w:fldChar w:fldCharType="end"/>
      </w:r>
    </w:p>
    <w:p w14:paraId="091854CB" w14:textId="3E6431BF" w:rsidR="00B1589F" w:rsidRDefault="00B1589F">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_Toc115079443 \h </w:instrText>
      </w:r>
      <w:r>
        <w:rPr>
          <w:noProof/>
        </w:rPr>
      </w:r>
      <w:r>
        <w:rPr>
          <w:noProof/>
        </w:rPr>
        <w:fldChar w:fldCharType="separate"/>
      </w:r>
      <w:r>
        <w:rPr>
          <w:noProof/>
        </w:rPr>
        <w:t>237</w:t>
      </w:r>
      <w:r>
        <w:rPr>
          <w:noProof/>
        </w:rPr>
        <w:fldChar w:fldCharType="end"/>
      </w:r>
    </w:p>
    <w:p w14:paraId="0579B309" w14:textId="37749C02" w:rsidR="00B1589F" w:rsidRDefault="00B1589F">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_Toc115079444 \h </w:instrText>
      </w:r>
      <w:r>
        <w:rPr>
          <w:noProof/>
        </w:rPr>
      </w:r>
      <w:r>
        <w:rPr>
          <w:noProof/>
        </w:rPr>
        <w:fldChar w:fldCharType="separate"/>
      </w:r>
      <w:r>
        <w:rPr>
          <w:noProof/>
        </w:rPr>
        <w:t>237</w:t>
      </w:r>
      <w:r>
        <w:rPr>
          <w:noProof/>
        </w:rPr>
        <w:fldChar w:fldCharType="end"/>
      </w:r>
    </w:p>
    <w:p w14:paraId="28D61818" w14:textId="449650A4" w:rsidR="00B1589F" w:rsidRDefault="00B1589F">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_Toc115079445 \h </w:instrText>
      </w:r>
      <w:r>
        <w:rPr>
          <w:noProof/>
        </w:rPr>
      </w:r>
      <w:r>
        <w:rPr>
          <w:noProof/>
        </w:rPr>
        <w:fldChar w:fldCharType="separate"/>
      </w:r>
      <w:r>
        <w:rPr>
          <w:noProof/>
        </w:rPr>
        <w:t>238</w:t>
      </w:r>
      <w:r>
        <w:rPr>
          <w:noProof/>
        </w:rPr>
        <w:fldChar w:fldCharType="end"/>
      </w:r>
    </w:p>
    <w:p w14:paraId="3867108F" w14:textId="13929E75" w:rsidR="00B1589F" w:rsidRDefault="00B1589F">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_Toc115079446 \h </w:instrText>
      </w:r>
      <w:r>
        <w:rPr>
          <w:noProof/>
        </w:rPr>
      </w:r>
      <w:r>
        <w:rPr>
          <w:noProof/>
        </w:rPr>
        <w:fldChar w:fldCharType="separate"/>
      </w:r>
      <w:r>
        <w:rPr>
          <w:noProof/>
        </w:rPr>
        <w:t>238</w:t>
      </w:r>
      <w:r>
        <w:rPr>
          <w:noProof/>
        </w:rPr>
        <w:fldChar w:fldCharType="end"/>
      </w:r>
    </w:p>
    <w:p w14:paraId="64F30E7F" w14:textId="3D7F24CA" w:rsidR="00B1589F" w:rsidRDefault="00B1589F">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_Toc115079447 \h </w:instrText>
      </w:r>
      <w:r>
        <w:rPr>
          <w:noProof/>
        </w:rPr>
      </w:r>
      <w:r>
        <w:rPr>
          <w:noProof/>
        </w:rPr>
        <w:fldChar w:fldCharType="separate"/>
      </w:r>
      <w:r>
        <w:rPr>
          <w:noProof/>
        </w:rPr>
        <w:t>238</w:t>
      </w:r>
      <w:r>
        <w:rPr>
          <w:noProof/>
        </w:rPr>
        <w:fldChar w:fldCharType="end"/>
      </w:r>
    </w:p>
    <w:p w14:paraId="5B800217" w14:textId="42782420" w:rsidR="00B1589F" w:rsidRDefault="00B1589F">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_Toc115079448 \h </w:instrText>
      </w:r>
      <w:r>
        <w:rPr>
          <w:noProof/>
        </w:rPr>
      </w:r>
      <w:r>
        <w:rPr>
          <w:noProof/>
        </w:rPr>
        <w:fldChar w:fldCharType="separate"/>
      </w:r>
      <w:r>
        <w:rPr>
          <w:noProof/>
        </w:rPr>
        <w:t>238</w:t>
      </w:r>
      <w:r>
        <w:rPr>
          <w:noProof/>
        </w:rPr>
        <w:fldChar w:fldCharType="end"/>
      </w:r>
    </w:p>
    <w:p w14:paraId="58DD1208" w14:textId="3D4525C2" w:rsidR="00B1589F" w:rsidRDefault="00B1589F">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_Toc115079449 \h </w:instrText>
      </w:r>
      <w:r>
        <w:rPr>
          <w:noProof/>
        </w:rPr>
      </w:r>
      <w:r>
        <w:rPr>
          <w:noProof/>
        </w:rPr>
        <w:fldChar w:fldCharType="separate"/>
      </w:r>
      <w:r>
        <w:rPr>
          <w:noProof/>
        </w:rPr>
        <w:t>238</w:t>
      </w:r>
      <w:r>
        <w:rPr>
          <w:noProof/>
        </w:rPr>
        <w:fldChar w:fldCharType="end"/>
      </w:r>
    </w:p>
    <w:p w14:paraId="3409A967" w14:textId="15F0E6AF" w:rsidR="00B1589F" w:rsidRDefault="00B1589F">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_Toc115079450 \h </w:instrText>
      </w:r>
      <w:r>
        <w:rPr>
          <w:noProof/>
        </w:rPr>
      </w:r>
      <w:r>
        <w:rPr>
          <w:noProof/>
        </w:rPr>
        <w:fldChar w:fldCharType="separate"/>
      </w:r>
      <w:r>
        <w:rPr>
          <w:noProof/>
        </w:rPr>
        <w:t>238</w:t>
      </w:r>
      <w:r>
        <w:rPr>
          <w:noProof/>
        </w:rPr>
        <w:fldChar w:fldCharType="end"/>
      </w:r>
    </w:p>
    <w:p w14:paraId="71B4AEDB" w14:textId="56CCD105" w:rsidR="00B1589F" w:rsidRDefault="00B1589F">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_Toc115079451 \h </w:instrText>
      </w:r>
      <w:r>
        <w:rPr>
          <w:noProof/>
        </w:rPr>
      </w:r>
      <w:r>
        <w:rPr>
          <w:noProof/>
        </w:rPr>
        <w:fldChar w:fldCharType="separate"/>
      </w:r>
      <w:r>
        <w:rPr>
          <w:noProof/>
        </w:rPr>
        <w:t>239</w:t>
      </w:r>
      <w:r>
        <w:rPr>
          <w:noProof/>
        </w:rPr>
        <w:fldChar w:fldCharType="end"/>
      </w:r>
    </w:p>
    <w:p w14:paraId="3BA4EA9D" w14:textId="52BDE152" w:rsidR="00B1589F" w:rsidRDefault="00B1589F">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_Toc115079452 \h </w:instrText>
      </w:r>
      <w:r>
        <w:rPr>
          <w:noProof/>
        </w:rPr>
      </w:r>
      <w:r>
        <w:rPr>
          <w:noProof/>
        </w:rPr>
        <w:fldChar w:fldCharType="separate"/>
      </w:r>
      <w:r>
        <w:rPr>
          <w:noProof/>
        </w:rPr>
        <w:t>239</w:t>
      </w:r>
      <w:r>
        <w:rPr>
          <w:noProof/>
        </w:rPr>
        <w:fldChar w:fldCharType="end"/>
      </w:r>
    </w:p>
    <w:p w14:paraId="40C967F8" w14:textId="0106F7E9" w:rsidR="00B1589F" w:rsidRDefault="00B1589F">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_Toc115079453 \h </w:instrText>
      </w:r>
      <w:r>
        <w:rPr>
          <w:noProof/>
        </w:rPr>
      </w:r>
      <w:r>
        <w:rPr>
          <w:noProof/>
        </w:rPr>
        <w:fldChar w:fldCharType="separate"/>
      </w:r>
      <w:r>
        <w:rPr>
          <w:noProof/>
        </w:rPr>
        <w:t>239</w:t>
      </w:r>
      <w:r>
        <w:rPr>
          <w:noProof/>
        </w:rPr>
        <w:fldChar w:fldCharType="end"/>
      </w:r>
    </w:p>
    <w:p w14:paraId="09A67442" w14:textId="06CAEDB7" w:rsidR="00B1589F" w:rsidRDefault="00B1589F">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_Toc115079454 \h </w:instrText>
      </w:r>
      <w:r>
        <w:rPr>
          <w:noProof/>
        </w:rPr>
      </w:r>
      <w:r>
        <w:rPr>
          <w:noProof/>
        </w:rPr>
        <w:fldChar w:fldCharType="separate"/>
      </w:r>
      <w:r>
        <w:rPr>
          <w:noProof/>
        </w:rPr>
        <w:t>239</w:t>
      </w:r>
      <w:r>
        <w:rPr>
          <w:noProof/>
        </w:rPr>
        <w:fldChar w:fldCharType="end"/>
      </w:r>
    </w:p>
    <w:p w14:paraId="51C6AF50" w14:textId="7C1447EA" w:rsidR="00B1589F" w:rsidRDefault="00B1589F">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_Toc115079455 \h </w:instrText>
      </w:r>
      <w:r>
        <w:rPr>
          <w:noProof/>
        </w:rPr>
      </w:r>
      <w:r>
        <w:rPr>
          <w:noProof/>
        </w:rPr>
        <w:fldChar w:fldCharType="separate"/>
      </w:r>
      <w:r>
        <w:rPr>
          <w:noProof/>
        </w:rPr>
        <w:t>240</w:t>
      </w:r>
      <w:r>
        <w:rPr>
          <w:noProof/>
        </w:rPr>
        <w:fldChar w:fldCharType="end"/>
      </w:r>
    </w:p>
    <w:p w14:paraId="4E4077C3" w14:textId="51592C76" w:rsidR="00B1589F" w:rsidRDefault="00B1589F">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_Toc115079456 \h </w:instrText>
      </w:r>
      <w:r>
        <w:rPr>
          <w:noProof/>
        </w:rPr>
      </w:r>
      <w:r>
        <w:rPr>
          <w:noProof/>
        </w:rPr>
        <w:fldChar w:fldCharType="separate"/>
      </w:r>
      <w:r>
        <w:rPr>
          <w:noProof/>
        </w:rPr>
        <w:t>240</w:t>
      </w:r>
      <w:r>
        <w:rPr>
          <w:noProof/>
        </w:rPr>
        <w:fldChar w:fldCharType="end"/>
      </w:r>
    </w:p>
    <w:p w14:paraId="1A3F5CAB" w14:textId="6A62774B" w:rsidR="00B1589F" w:rsidRDefault="00B1589F">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_Toc115079457 \h </w:instrText>
      </w:r>
      <w:r>
        <w:rPr>
          <w:noProof/>
        </w:rPr>
      </w:r>
      <w:r>
        <w:rPr>
          <w:noProof/>
        </w:rPr>
        <w:fldChar w:fldCharType="separate"/>
      </w:r>
      <w:r>
        <w:rPr>
          <w:noProof/>
        </w:rPr>
        <w:t>240</w:t>
      </w:r>
      <w:r>
        <w:rPr>
          <w:noProof/>
        </w:rPr>
        <w:fldChar w:fldCharType="end"/>
      </w:r>
    </w:p>
    <w:p w14:paraId="0BD2C405" w14:textId="6E9425AB" w:rsidR="00B1589F" w:rsidRDefault="00B1589F">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_Toc115079458 \h </w:instrText>
      </w:r>
      <w:r>
        <w:rPr>
          <w:noProof/>
        </w:rPr>
      </w:r>
      <w:r>
        <w:rPr>
          <w:noProof/>
        </w:rPr>
        <w:fldChar w:fldCharType="separate"/>
      </w:r>
      <w:r>
        <w:rPr>
          <w:noProof/>
        </w:rPr>
        <w:t>240</w:t>
      </w:r>
      <w:r>
        <w:rPr>
          <w:noProof/>
        </w:rPr>
        <w:fldChar w:fldCharType="end"/>
      </w:r>
    </w:p>
    <w:p w14:paraId="2FB6BAA0" w14:textId="6D64266E" w:rsidR="00B1589F" w:rsidRDefault="00B1589F">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_Toc115079459 \h </w:instrText>
      </w:r>
      <w:r>
        <w:rPr>
          <w:noProof/>
        </w:rPr>
      </w:r>
      <w:r>
        <w:rPr>
          <w:noProof/>
        </w:rPr>
        <w:fldChar w:fldCharType="separate"/>
      </w:r>
      <w:r>
        <w:rPr>
          <w:noProof/>
        </w:rPr>
        <w:t>240</w:t>
      </w:r>
      <w:r>
        <w:rPr>
          <w:noProof/>
        </w:rPr>
        <w:fldChar w:fldCharType="end"/>
      </w:r>
    </w:p>
    <w:p w14:paraId="1022588E" w14:textId="5E055F55" w:rsidR="00B1589F" w:rsidRDefault="00B1589F">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_Toc115079460 \h </w:instrText>
      </w:r>
      <w:r>
        <w:rPr>
          <w:noProof/>
        </w:rPr>
      </w:r>
      <w:r>
        <w:rPr>
          <w:noProof/>
        </w:rPr>
        <w:fldChar w:fldCharType="separate"/>
      </w:r>
      <w:r>
        <w:rPr>
          <w:noProof/>
        </w:rPr>
        <w:t>240</w:t>
      </w:r>
      <w:r>
        <w:rPr>
          <w:noProof/>
        </w:rPr>
        <w:fldChar w:fldCharType="end"/>
      </w:r>
    </w:p>
    <w:p w14:paraId="10ABFD8E" w14:textId="12CE393A" w:rsidR="00B1589F" w:rsidRDefault="00B1589F">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_Toc115079461 \h </w:instrText>
      </w:r>
      <w:r>
        <w:rPr>
          <w:noProof/>
        </w:rPr>
      </w:r>
      <w:r>
        <w:rPr>
          <w:noProof/>
        </w:rPr>
        <w:fldChar w:fldCharType="separate"/>
      </w:r>
      <w:r>
        <w:rPr>
          <w:noProof/>
        </w:rPr>
        <w:t>240</w:t>
      </w:r>
      <w:r>
        <w:rPr>
          <w:noProof/>
        </w:rPr>
        <w:fldChar w:fldCharType="end"/>
      </w:r>
    </w:p>
    <w:p w14:paraId="312AEC61" w14:textId="2CB7AB03" w:rsidR="00B1589F" w:rsidRDefault="00B1589F">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_Toc115079462 \h </w:instrText>
      </w:r>
      <w:r>
        <w:rPr>
          <w:noProof/>
        </w:rPr>
      </w:r>
      <w:r>
        <w:rPr>
          <w:noProof/>
        </w:rPr>
        <w:fldChar w:fldCharType="separate"/>
      </w:r>
      <w:r>
        <w:rPr>
          <w:noProof/>
        </w:rPr>
        <w:t>241</w:t>
      </w:r>
      <w:r>
        <w:rPr>
          <w:noProof/>
        </w:rPr>
        <w:fldChar w:fldCharType="end"/>
      </w:r>
    </w:p>
    <w:p w14:paraId="56BB1D21" w14:textId="603F2BCA" w:rsidR="00B1589F" w:rsidRDefault="00B1589F">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_Toc115079463 \h </w:instrText>
      </w:r>
      <w:r>
        <w:rPr>
          <w:noProof/>
        </w:rPr>
      </w:r>
      <w:r>
        <w:rPr>
          <w:noProof/>
        </w:rPr>
        <w:fldChar w:fldCharType="separate"/>
      </w:r>
      <w:r>
        <w:rPr>
          <w:noProof/>
        </w:rPr>
        <w:t>241</w:t>
      </w:r>
      <w:r>
        <w:rPr>
          <w:noProof/>
        </w:rPr>
        <w:fldChar w:fldCharType="end"/>
      </w:r>
    </w:p>
    <w:p w14:paraId="6359574C" w14:textId="7797B6F6" w:rsidR="00B1589F" w:rsidRDefault="00B1589F">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_Toc115079464 \h </w:instrText>
      </w:r>
      <w:r>
        <w:rPr>
          <w:noProof/>
        </w:rPr>
      </w:r>
      <w:r>
        <w:rPr>
          <w:noProof/>
        </w:rPr>
        <w:fldChar w:fldCharType="separate"/>
      </w:r>
      <w:r>
        <w:rPr>
          <w:noProof/>
        </w:rPr>
        <w:t>241</w:t>
      </w:r>
      <w:r>
        <w:rPr>
          <w:noProof/>
        </w:rPr>
        <w:fldChar w:fldCharType="end"/>
      </w:r>
    </w:p>
    <w:p w14:paraId="7576F66B" w14:textId="4FB011CB" w:rsidR="00B1589F" w:rsidRDefault="00B1589F">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_Toc115079465 \h </w:instrText>
      </w:r>
      <w:r>
        <w:rPr>
          <w:noProof/>
        </w:rPr>
      </w:r>
      <w:r>
        <w:rPr>
          <w:noProof/>
        </w:rPr>
        <w:fldChar w:fldCharType="separate"/>
      </w:r>
      <w:r>
        <w:rPr>
          <w:noProof/>
        </w:rPr>
        <w:t>241</w:t>
      </w:r>
      <w:r>
        <w:rPr>
          <w:noProof/>
        </w:rPr>
        <w:fldChar w:fldCharType="end"/>
      </w:r>
    </w:p>
    <w:p w14:paraId="6FD851B7" w14:textId="5DDBB95C" w:rsidR="00B1589F" w:rsidRDefault="00B1589F">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_Toc115079466 \h </w:instrText>
      </w:r>
      <w:r>
        <w:rPr>
          <w:noProof/>
        </w:rPr>
      </w:r>
      <w:r>
        <w:rPr>
          <w:noProof/>
        </w:rPr>
        <w:fldChar w:fldCharType="separate"/>
      </w:r>
      <w:r>
        <w:rPr>
          <w:noProof/>
        </w:rPr>
        <w:t>241</w:t>
      </w:r>
      <w:r>
        <w:rPr>
          <w:noProof/>
        </w:rPr>
        <w:fldChar w:fldCharType="end"/>
      </w:r>
    </w:p>
    <w:p w14:paraId="58C3DA95" w14:textId="2155950B" w:rsidR="00B1589F" w:rsidRDefault="00B1589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_Toc115079467 \h </w:instrText>
      </w:r>
      <w:r>
        <w:rPr>
          <w:noProof/>
        </w:rPr>
      </w:r>
      <w:r>
        <w:rPr>
          <w:noProof/>
        </w:rPr>
        <w:fldChar w:fldCharType="separate"/>
      </w:r>
      <w:r>
        <w:rPr>
          <w:noProof/>
        </w:rPr>
        <w:t>241</w:t>
      </w:r>
      <w:r>
        <w:rPr>
          <w:noProof/>
        </w:rPr>
        <w:fldChar w:fldCharType="end"/>
      </w:r>
    </w:p>
    <w:p w14:paraId="6CA55EC4" w14:textId="7C9E6CB8" w:rsidR="00B1589F" w:rsidRDefault="00B1589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_Toc115079468 \h </w:instrText>
      </w:r>
      <w:r>
        <w:rPr>
          <w:noProof/>
        </w:rPr>
      </w:r>
      <w:r>
        <w:rPr>
          <w:noProof/>
        </w:rPr>
        <w:fldChar w:fldCharType="separate"/>
      </w:r>
      <w:r>
        <w:rPr>
          <w:noProof/>
        </w:rPr>
        <w:t>242</w:t>
      </w:r>
      <w:r>
        <w:rPr>
          <w:noProof/>
        </w:rPr>
        <w:fldChar w:fldCharType="end"/>
      </w:r>
    </w:p>
    <w:p w14:paraId="1F3180D6" w14:textId="681EE415" w:rsidR="00B1589F" w:rsidRDefault="00B1589F">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_Toc115079469 \h </w:instrText>
      </w:r>
      <w:r>
        <w:rPr>
          <w:noProof/>
        </w:rPr>
      </w:r>
      <w:r>
        <w:rPr>
          <w:noProof/>
        </w:rPr>
        <w:fldChar w:fldCharType="separate"/>
      </w:r>
      <w:r>
        <w:rPr>
          <w:noProof/>
        </w:rPr>
        <w:t>242</w:t>
      </w:r>
      <w:r>
        <w:rPr>
          <w:noProof/>
        </w:rPr>
        <w:fldChar w:fldCharType="end"/>
      </w:r>
    </w:p>
    <w:p w14:paraId="4928607E" w14:textId="7B543053" w:rsidR="00B1589F" w:rsidRDefault="00B1589F">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_Toc115079470 \h </w:instrText>
      </w:r>
      <w:r>
        <w:rPr>
          <w:noProof/>
        </w:rPr>
      </w:r>
      <w:r>
        <w:rPr>
          <w:noProof/>
        </w:rPr>
        <w:fldChar w:fldCharType="separate"/>
      </w:r>
      <w:r>
        <w:rPr>
          <w:noProof/>
        </w:rPr>
        <w:t>242</w:t>
      </w:r>
      <w:r>
        <w:rPr>
          <w:noProof/>
        </w:rPr>
        <w:fldChar w:fldCharType="end"/>
      </w:r>
    </w:p>
    <w:p w14:paraId="2D0A97F1" w14:textId="757CFB1E" w:rsidR="00B1589F" w:rsidRDefault="00B1589F">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_Toc115079471 \h </w:instrText>
      </w:r>
      <w:r>
        <w:rPr>
          <w:noProof/>
        </w:rPr>
      </w:r>
      <w:r>
        <w:rPr>
          <w:noProof/>
        </w:rPr>
        <w:fldChar w:fldCharType="separate"/>
      </w:r>
      <w:r>
        <w:rPr>
          <w:noProof/>
        </w:rPr>
        <w:t>242</w:t>
      </w:r>
      <w:r>
        <w:rPr>
          <w:noProof/>
        </w:rPr>
        <w:fldChar w:fldCharType="end"/>
      </w:r>
    </w:p>
    <w:p w14:paraId="0A73CE0C" w14:textId="72ED7C3C" w:rsidR="00B1589F" w:rsidRDefault="00B1589F">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_Toc115079472 \h </w:instrText>
      </w:r>
      <w:r>
        <w:rPr>
          <w:noProof/>
        </w:rPr>
      </w:r>
      <w:r>
        <w:rPr>
          <w:noProof/>
        </w:rPr>
        <w:fldChar w:fldCharType="separate"/>
      </w:r>
      <w:r>
        <w:rPr>
          <w:noProof/>
        </w:rPr>
        <w:t>242</w:t>
      </w:r>
      <w:r>
        <w:rPr>
          <w:noProof/>
        </w:rPr>
        <w:fldChar w:fldCharType="end"/>
      </w:r>
    </w:p>
    <w:p w14:paraId="17B45F81" w14:textId="3D145BC4" w:rsidR="00B1589F" w:rsidRDefault="00B1589F">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_Toc115079473 \h </w:instrText>
      </w:r>
      <w:r>
        <w:rPr>
          <w:noProof/>
        </w:rPr>
      </w:r>
      <w:r>
        <w:rPr>
          <w:noProof/>
        </w:rPr>
        <w:fldChar w:fldCharType="separate"/>
      </w:r>
      <w:r>
        <w:rPr>
          <w:noProof/>
        </w:rPr>
        <w:t>251</w:t>
      </w:r>
      <w:r>
        <w:rPr>
          <w:noProof/>
        </w:rPr>
        <w:fldChar w:fldCharType="end"/>
      </w:r>
    </w:p>
    <w:p w14:paraId="7DC093BA" w14:textId="732F20A0" w:rsidR="00B1589F" w:rsidRDefault="00B1589F">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_Toc115079474 \h </w:instrText>
      </w:r>
      <w:r>
        <w:rPr>
          <w:noProof/>
        </w:rPr>
      </w:r>
      <w:r>
        <w:rPr>
          <w:noProof/>
        </w:rPr>
        <w:fldChar w:fldCharType="separate"/>
      </w:r>
      <w:r>
        <w:rPr>
          <w:noProof/>
        </w:rPr>
        <w:t>251</w:t>
      </w:r>
      <w:r>
        <w:rPr>
          <w:noProof/>
        </w:rPr>
        <w:fldChar w:fldCharType="end"/>
      </w:r>
    </w:p>
    <w:p w14:paraId="5FF04BCB" w14:textId="543DA47A" w:rsidR="00B1589F" w:rsidRDefault="00B1589F">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_Toc115079475 \h </w:instrText>
      </w:r>
      <w:r>
        <w:rPr>
          <w:noProof/>
        </w:rPr>
      </w:r>
      <w:r>
        <w:rPr>
          <w:noProof/>
        </w:rPr>
        <w:fldChar w:fldCharType="separate"/>
      </w:r>
      <w:r>
        <w:rPr>
          <w:noProof/>
        </w:rPr>
        <w:t>251</w:t>
      </w:r>
      <w:r>
        <w:rPr>
          <w:noProof/>
        </w:rPr>
        <w:fldChar w:fldCharType="end"/>
      </w:r>
    </w:p>
    <w:p w14:paraId="20988317" w14:textId="600C80BE" w:rsidR="00B1589F" w:rsidRDefault="00B1589F">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_Toc115079476 \h </w:instrText>
      </w:r>
      <w:r>
        <w:rPr>
          <w:noProof/>
        </w:rPr>
      </w:r>
      <w:r>
        <w:rPr>
          <w:noProof/>
        </w:rPr>
        <w:fldChar w:fldCharType="separate"/>
      </w:r>
      <w:r>
        <w:rPr>
          <w:noProof/>
        </w:rPr>
        <w:t>253</w:t>
      </w:r>
      <w:r>
        <w:rPr>
          <w:noProof/>
        </w:rPr>
        <w:fldChar w:fldCharType="end"/>
      </w:r>
    </w:p>
    <w:p w14:paraId="15E9C2C1" w14:textId="204CABB8" w:rsidR="00B1589F" w:rsidRDefault="00B1589F">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_Toc115079477 \h </w:instrText>
      </w:r>
      <w:r>
        <w:rPr>
          <w:noProof/>
        </w:rPr>
      </w:r>
      <w:r>
        <w:rPr>
          <w:noProof/>
        </w:rPr>
        <w:fldChar w:fldCharType="separate"/>
      </w:r>
      <w:r>
        <w:rPr>
          <w:noProof/>
        </w:rPr>
        <w:t>255</w:t>
      </w:r>
      <w:r>
        <w:rPr>
          <w:noProof/>
        </w:rPr>
        <w:fldChar w:fldCharType="end"/>
      </w:r>
    </w:p>
    <w:p w14:paraId="43E11ED6" w14:textId="6EEEF6C9" w:rsidR="00B1589F" w:rsidRDefault="00B1589F">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_Toc115079478 \h </w:instrText>
      </w:r>
      <w:r>
        <w:rPr>
          <w:noProof/>
        </w:rPr>
      </w:r>
      <w:r>
        <w:rPr>
          <w:noProof/>
        </w:rPr>
        <w:fldChar w:fldCharType="separate"/>
      </w:r>
      <w:r>
        <w:rPr>
          <w:noProof/>
        </w:rPr>
        <w:t>256</w:t>
      </w:r>
      <w:r>
        <w:rPr>
          <w:noProof/>
        </w:rPr>
        <w:fldChar w:fldCharType="end"/>
      </w:r>
    </w:p>
    <w:p w14:paraId="2E68BE7A" w14:textId="1818CB72" w:rsidR="00B1589F" w:rsidRDefault="00B1589F">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_Toc115079479 \h </w:instrText>
      </w:r>
      <w:r>
        <w:rPr>
          <w:noProof/>
        </w:rPr>
      </w:r>
      <w:r>
        <w:rPr>
          <w:noProof/>
        </w:rPr>
        <w:fldChar w:fldCharType="separate"/>
      </w:r>
      <w:r>
        <w:rPr>
          <w:noProof/>
        </w:rPr>
        <w:t>257</w:t>
      </w:r>
      <w:r>
        <w:rPr>
          <w:noProof/>
        </w:rPr>
        <w:fldChar w:fldCharType="end"/>
      </w:r>
    </w:p>
    <w:p w14:paraId="036013C8" w14:textId="6C9CD412" w:rsidR="00B1589F" w:rsidRDefault="00B1589F">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_Toc115079480 \h </w:instrText>
      </w:r>
      <w:r>
        <w:rPr>
          <w:noProof/>
        </w:rPr>
      </w:r>
      <w:r>
        <w:rPr>
          <w:noProof/>
        </w:rPr>
        <w:fldChar w:fldCharType="separate"/>
      </w:r>
      <w:r>
        <w:rPr>
          <w:noProof/>
        </w:rPr>
        <w:t>258</w:t>
      </w:r>
      <w:r>
        <w:rPr>
          <w:noProof/>
        </w:rPr>
        <w:fldChar w:fldCharType="end"/>
      </w:r>
    </w:p>
    <w:p w14:paraId="17E3A1BF" w14:textId="7B3C3EF0" w:rsidR="00B1589F" w:rsidRDefault="00B1589F">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_Toc115079481 \h </w:instrText>
      </w:r>
      <w:r>
        <w:rPr>
          <w:noProof/>
        </w:rPr>
      </w:r>
      <w:r>
        <w:rPr>
          <w:noProof/>
        </w:rPr>
        <w:fldChar w:fldCharType="separate"/>
      </w:r>
      <w:r>
        <w:rPr>
          <w:noProof/>
        </w:rPr>
        <w:t>258</w:t>
      </w:r>
      <w:r>
        <w:rPr>
          <w:noProof/>
        </w:rPr>
        <w:fldChar w:fldCharType="end"/>
      </w:r>
    </w:p>
    <w:p w14:paraId="12C0D7CF" w14:textId="6441E773" w:rsidR="00B1589F" w:rsidRDefault="00B1589F">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_Toc115079482 \h </w:instrText>
      </w:r>
      <w:r>
        <w:rPr>
          <w:noProof/>
        </w:rPr>
      </w:r>
      <w:r>
        <w:rPr>
          <w:noProof/>
        </w:rPr>
        <w:fldChar w:fldCharType="separate"/>
      </w:r>
      <w:r>
        <w:rPr>
          <w:noProof/>
        </w:rPr>
        <w:t>258</w:t>
      </w:r>
      <w:r>
        <w:rPr>
          <w:noProof/>
        </w:rPr>
        <w:fldChar w:fldCharType="end"/>
      </w:r>
    </w:p>
    <w:p w14:paraId="0B23D541" w14:textId="32CCD1D6" w:rsidR="00B1589F" w:rsidRDefault="00B1589F">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_Toc115079483 \h </w:instrText>
      </w:r>
      <w:r>
        <w:rPr>
          <w:noProof/>
        </w:rPr>
      </w:r>
      <w:r>
        <w:rPr>
          <w:noProof/>
        </w:rPr>
        <w:fldChar w:fldCharType="separate"/>
      </w:r>
      <w:r>
        <w:rPr>
          <w:noProof/>
        </w:rPr>
        <w:t>259</w:t>
      </w:r>
      <w:r>
        <w:rPr>
          <w:noProof/>
        </w:rPr>
        <w:fldChar w:fldCharType="end"/>
      </w:r>
    </w:p>
    <w:p w14:paraId="78B8C2CD" w14:textId="0C982C6C" w:rsidR="00B1589F" w:rsidRDefault="00B1589F">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_Toc115079484 \h </w:instrText>
      </w:r>
      <w:r>
        <w:rPr>
          <w:noProof/>
        </w:rPr>
      </w:r>
      <w:r>
        <w:rPr>
          <w:noProof/>
        </w:rPr>
        <w:fldChar w:fldCharType="separate"/>
      </w:r>
      <w:r>
        <w:rPr>
          <w:noProof/>
        </w:rPr>
        <w:t>259</w:t>
      </w:r>
      <w:r>
        <w:rPr>
          <w:noProof/>
        </w:rPr>
        <w:fldChar w:fldCharType="end"/>
      </w:r>
    </w:p>
    <w:p w14:paraId="63162868" w14:textId="3D64C1F9" w:rsidR="00B1589F" w:rsidRDefault="00B1589F">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_Toc115079485 \h </w:instrText>
      </w:r>
      <w:r>
        <w:rPr>
          <w:noProof/>
        </w:rPr>
      </w:r>
      <w:r>
        <w:rPr>
          <w:noProof/>
        </w:rPr>
        <w:fldChar w:fldCharType="separate"/>
      </w:r>
      <w:r>
        <w:rPr>
          <w:noProof/>
        </w:rPr>
        <w:t>260</w:t>
      </w:r>
      <w:r>
        <w:rPr>
          <w:noProof/>
        </w:rPr>
        <w:fldChar w:fldCharType="end"/>
      </w:r>
    </w:p>
    <w:p w14:paraId="64191A63" w14:textId="7FF23183" w:rsidR="00B1589F" w:rsidRDefault="00B1589F">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_Toc115079486 \h </w:instrText>
      </w:r>
      <w:r>
        <w:rPr>
          <w:noProof/>
        </w:rPr>
      </w:r>
      <w:r>
        <w:rPr>
          <w:noProof/>
        </w:rPr>
        <w:fldChar w:fldCharType="separate"/>
      </w:r>
      <w:r>
        <w:rPr>
          <w:noProof/>
        </w:rPr>
        <w:t>260</w:t>
      </w:r>
      <w:r>
        <w:rPr>
          <w:noProof/>
        </w:rPr>
        <w:fldChar w:fldCharType="end"/>
      </w:r>
    </w:p>
    <w:p w14:paraId="3216246D" w14:textId="7700D1C9" w:rsidR="00B1589F" w:rsidRDefault="00B1589F">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_Toc115079487 \h </w:instrText>
      </w:r>
      <w:r>
        <w:rPr>
          <w:noProof/>
        </w:rPr>
      </w:r>
      <w:r>
        <w:rPr>
          <w:noProof/>
        </w:rPr>
        <w:fldChar w:fldCharType="separate"/>
      </w:r>
      <w:r>
        <w:rPr>
          <w:noProof/>
        </w:rPr>
        <w:t>260</w:t>
      </w:r>
      <w:r>
        <w:rPr>
          <w:noProof/>
        </w:rPr>
        <w:fldChar w:fldCharType="end"/>
      </w:r>
    </w:p>
    <w:p w14:paraId="168048FC" w14:textId="733A218B" w:rsidR="00B1589F" w:rsidRDefault="00B1589F">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_Toc115079488 \h </w:instrText>
      </w:r>
      <w:r>
        <w:rPr>
          <w:noProof/>
        </w:rPr>
      </w:r>
      <w:r>
        <w:rPr>
          <w:noProof/>
        </w:rPr>
        <w:fldChar w:fldCharType="separate"/>
      </w:r>
      <w:r>
        <w:rPr>
          <w:noProof/>
        </w:rPr>
        <w:t>260</w:t>
      </w:r>
      <w:r>
        <w:rPr>
          <w:noProof/>
        </w:rPr>
        <w:fldChar w:fldCharType="end"/>
      </w:r>
    </w:p>
    <w:p w14:paraId="527CA7CA" w14:textId="4B254F0B" w:rsidR="00B1589F" w:rsidRDefault="00B1589F">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_Toc115079489 \h </w:instrText>
      </w:r>
      <w:r>
        <w:rPr>
          <w:noProof/>
        </w:rPr>
      </w:r>
      <w:r>
        <w:rPr>
          <w:noProof/>
        </w:rPr>
        <w:fldChar w:fldCharType="separate"/>
      </w:r>
      <w:r>
        <w:rPr>
          <w:noProof/>
        </w:rPr>
        <w:t>260</w:t>
      </w:r>
      <w:r>
        <w:rPr>
          <w:noProof/>
        </w:rPr>
        <w:fldChar w:fldCharType="end"/>
      </w:r>
    </w:p>
    <w:p w14:paraId="133DCBB9" w14:textId="7E3317FA" w:rsidR="00B1589F" w:rsidRDefault="00B1589F">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_Toc115079490 \h </w:instrText>
      </w:r>
      <w:r>
        <w:rPr>
          <w:noProof/>
        </w:rPr>
      </w:r>
      <w:r>
        <w:rPr>
          <w:noProof/>
        </w:rPr>
        <w:fldChar w:fldCharType="separate"/>
      </w:r>
      <w:r>
        <w:rPr>
          <w:noProof/>
        </w:rPr>
        <w:t>260</w:t>
      </w:r>
      <w:r>
        <w:rPr>
          <w:noProof/>
        </w:rPr>
        <w:fldChar w:fldCharType="end"/>
      </w:r>
    </w:p>
    <w:p w14:paraId="44BD3BCB" w14:textId="399E6AA0" w:rsidR="00B1589F" w:rsidRDefault="00B1589F">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_Toc115079491 \h </w:instrText>
      </w:r>
      <w:r>
        <w:rPr>
          <w:noProof/>
        </w:rPr>
      </w:r>
      <w:r>
        <w:rPr>
          <w:noProof/>
        </w:rPr>
        <w:fldChar w:fldCharType="separate"/>
      </w:r>
      <w:r>
        <w:rPr>
          <w:noProof/>
        </w:rPr>
        <w:t>266</w:t>
      </w:r>
      <w:r>
        <w:rPr>
          <w:noProof/>
        </w:rPr>
        <w:fldChar w:fldCharType="end"/>
      </w:r>
    </w:p>
    <w:p w14:paraId="2AABAE71" w14:textId="62398C0E" w:rsidR="00B1589F" w:rsidRDefault="00B1589F">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_Toc115079492 \h </w:instrText>
      </w:r>
      <w:r>
        <w:rPr>
          <w:noProof/>
        </w:rPr>
      </w:r>
      <w:r>
        <w:rPr>
          <w:noProof/>
        </w:rPr>
        <w:fldChar w:fldCharType="separate"/>
      </w:r>
      <w:r>
        <w:rPr>
          <w:noProof/>
        </w:rPr>
        <w:t>266</w:t>
      </w:r>
      <w:r>
        <w:rPr>
          <w:noProof/>
        </w:rPr>
        <w:fldChar w:fldCharType="end"/>
      </w:r>
    </w:p>
    <w:p w14:paraId="174FFAC6" w14:textId="286B632A" w:rsidR="00B1589F" w:rsidRDefault="00B1589F">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_Toc115079493 \h </w:instrText>
      </w:r>
      <w:r>
        <w:rPr>
          <w:noProof/>
        </w:rPr>
      </w:r>
      <w:r>
        <w:rPr>
          <w:noProof/>
        </w:rPr>
        <w:fldChar w:fldCharType="separate"/>
      </w:r>
      <w:r>
        <w:rPr>
          <w:noProof/>
        </w:rPr>
        <w:t>266</w:t>
      </w:r>
      <w:r>
        <w:rPr>
          <w:noProof/>
        </w:rPr>
        <w:fldChar w:fldCharType="end"/>
      </w:r>
    </w:p>
    <w:p w14:paraId="7254299C" w14:textId="5ACA2678" w:rsidR="00B1589F" w:rsidRDefault="00B1589F">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_Toc115079494 \h </w:instrText>
      </w:r>
      <w:r>
        <w:rPr>
          <w:noProof/>
        </w:rPr>
      </w:r>
      <w:r>
        <w:rPr>
          <w:noProof/>
        </w:rPr>
        <w:fldChar w:fldCharType="separate"/>
      </w:r>
      <w:r>
        <w:rPr>
          <w:noProof/>
        </w:rPr>
        <w:t>267</w:t>
      </w:r>
      <w:r>
        <w:rPr>
          <w:noProof/>
        </w:rPr>
        <w:fldChar w:fldCharType="end"/>
      </w:r>
    </w:p>
    <w:p w14:paraId="21CD41E8" w14:textId="7E7CE5D1" w:rsidR="00B1589F" w:rsidRDefault="00B1589F">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_Toc115079495 \h </w:instrText>
      </w:r>
      <w:r>
        <w:rPr>
          <w:noProof/>
        </w:rPr>
      </w:r>
      <w:r>
        <w:rPr>
          <w:noProof/>
        </w:rPr>
        <w:fldChar w:fldCharType="separate"/>
      </w:r>
      <w:r>
        <w:rPr>
          <w:noProof/>
        </w:rPr>
        <w:t>270</w:t>
      </w:r>
      <w:r>
        <w:rPr>
          <w:noProof/>
        </w:rPr>
        <w:fldChar w:fldCharType="end"/>
      </w:r>
    </w:p>
    <w:p w14:paraId="5A661B0D" w14:textId="3B8BCC99" w:rsidR="00B1589F" w:rsidRDefault="00B1589F">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_Toc115079496 \h </w:instrText>
      </w:r>
      <w:r>
        <w:rPr>
          <w:noProof/>
        </w:rPr>
      </w:r>
      <w:r>
        <w:rPr>
          <w:noProof/>
        </w:rPr>
        <w:fldChar w:fldCharType="separate"/>
      </w:r>
      <w:r>
        <w:rPr>
          <w:noProof/>
        </w:rPr>
        <w:t>270</w:t>
      </w:r>
      <w:r>
        <w:rPr>
          <w:noProof/>
        </w:rPr>
        <w:fldChar w:fldCharType="end"/>
      </w:r>
    </w:p>
    <w:p w14:paraId="1A289D4A" w14:textId="7A524D3F" w:rsidR="00B1589F" w:rsidRDefault="00B1589F">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_Toc115079497 \h </w:instrText>
      </w:r>
      <w:r>
        <w:rPr>
          <w:noProof/>
        </w:rPr>
      </w:r>
      <w:r>
        <w:rPr>
          <w:noProof/>
        </w:rPr>
        <w:fldChar w:fldCharType="separate"/>
      </w:r>
      <w:r>
        <w:rPr>
          <w:noProof/>
        </w:rPr>
        <w:t>271</w:t>
      </w:r>
      <w:r>
        <w:rPr>
          <w:noProof/>
        </w:rPr>
        <w:fldChar w:fldCharType="end"/>
      </w:r>
    </w:p>
    <w:p w14:paraId="2326D203" w14:textId="0AC3C67C" w:rsidR="00B1589F" w:rsidRDefault="00B1589F">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_Toc115079498 \h </w:instrText>
      </w:r>
      <w:r>
        <w:rPr>
          <w:noProof/>
        </w:rPr>
      </w:r>
      <w:r>
        <w:rPr>
          <w:noProof/>
        </w:rPr>
        <w:fldChar w:fldCharType="separate"/>
      </w:r>
      <w:r>
        <w:rPr>
          <w:noProof/>
        </w:rPr>
        <w:t>272</w:t>
      </w:r>
      <w:r>
        <w:rPr>
          <w:noProof/>
        </w:rPr>
        <w:fldChar w:fldCharType="end"/>
      </w:r>
    </w:p>
    <w:p w14:paraId="2353846C" w14:textId="7794227E" w:rsidR="00B1589F" w:rsidRDefault="00B1589F">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_Toc115079499 \h </w:instrText>
      </w:r>
      <w:r>
        <w:rPr>
          <w:noProof/>
        </w:rPr>
      </w:r>
      <w:r>
        <w:rPr>
          <w:noProof/>
        </w:rPr>
        <w:fldChar w:fldCharType="separate"/>
      </w:r>
      <w:r>
        <w:rPr>
          <w:noProof/>
        </w:rPr>
        <w:t>272</w:t>
      </w:r>
      <w:r>
        <w:rPr>
          <w:noProof/>
        </w:rPr>
        <w:fldChar w:fldCharType="end"/>
      </w:r>
    </w:p>
    <w:p w14:paraId="560BFA13" w14:textId="3A044AE2" w:rsidR="00B1589F" w:rsidRDefault="00B1589F">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_Toc115079500 \h </w:instrText>
      </w:r>
      <w:r>
        <w:rPr>
          <w:noProof/>
        </w:rPr>
      </w:r>
      <w:r>
        <w:rPr>
          <w:noProof/>
        </w:rPr>
        <w:fldChar w:fldCharType="separate"/>
      </w:r>
      <w:r>
        <w:rPr>
          <w:noProof/>
        </w:rPr>
        <w:t>272</w:t>
      </w:r>
      <w:r>
        <w:rPr>
          <w:noProof/>
        </w:rPr>
        <w:fldChar w:fldCharType="end"/>
      </w:r>
    </w:p>
    <w:p w14:paraId="248598C0" w14:textId="775EF401" w:rsidR="00B1589F" w:rsidRDefault="00B1589F">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application/3gpp-</w:t>
      </w:r>
      <w:r>
        <w:rPr>
          <w:noProof/>
          <w:lang w:eastAsia="zh-CN"/>
        </w:rPr>
        <w:t>5g-</w:t>
      </w:r>
      <w:r>
        <w:rPr>
          <w:noProof/>
        </w:rPr>
        <w:t>prose-pc3ach+xml</w:t>
      </w:r>
      <w:r>
        <w:rPr>
          <w:noProof/>
        </w:rPr>
        <w:tab/>
      </w:r>
      <w:r>
        <w:rPr>
          <w:noProof/>
        </w:rPr>
        <w:fldChar w:fldCharType="begin" w:fldLock="1"/>
      </w:r>
      <w:r>
        <w:rPr>
          <w:noProof/>
        </w:rPr>
        <w:instrText xml:space="preserve"> PAGEREF _Toc115079501 \h </w:instrText>
      </w:r>
      <w:r>
        <w:rPr>
          <w:noProof/>
        </w:rPr>
      </w:r>
      <w:r>
        <w:rPr>
          <w:noProof/>
        </w:rPr>
        <w:fldChar w:fldCharType="separate"/>
      </w:r>
      <w:r>
        <w:rPr>
          <w:noProof/>
        </w:rPr>
        <w:t>272</w:t>
      </w:r>
      <w:r>
        <w:rPr>
          <w:noProof/>
        </w:rPr>
        <w:fldChar w:fldCharType="end"/>
      </w:r>
    </w:p>
    <w:p w14:paraId="3441BC2B" w14:textId="139F8BF0" w:rsidR="00B1589F" w:rsidRDefault="00B1589F">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_Toc115079502 \h </w:instrText>
      </w:r>
      <w:r>
        <w:rPr>
          <w:noProof/>
        </w:rPr>
      </w:r>
      <w:r>
        <w:rPr>
          <w:noProof/>
        </w:rPr>
        <w:fldChar w:fldCharType="separate"/>
      </w:r>
      <w:r>
        <w:rPr>
          <w:noProof/>
        </w:rPr>
        <w:t>273</w:t>
      </w:r>
      <w:r>
        <w:rPr>
          <w:noProof/>
        </w:rPr>
        <w:fldChar w:fldCharType="end"/>
      </w:r>
    </w:p>
    <w:p w14:paraId="58DC7CDC" w14:textId="398D08C5" w:rsidR="00B1589F" w:rsidRDefault="00B1589F">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_Toc115079503 \h </w:instrText>
      </w:r>
      <w:r>
        <w:rPr>
          <w:noProof/>
        </w:rPr>
      </w:r>
      <w:r>
        <w:rPr>
          <w:noProof/>
        </w:rPr>
        <w:fldChar w:fldCharType="separate"/>
      </w:r>
      <w:r>
        <w:rPr>
          <w:noProof/>
        </w:rPr>
        <w:t>276</w:t>
      </w:r>
      <w:r>
        <w:rPr>
          <w:noProof/>
        </w:rPr>
        <w:fldChar w:fldCharType="end"/>
      </w:r>
    </w:p>
    <w:p w14:paraId="1DAEE974" w14:textId="79D94194" w:rsidR="00B1589F" w:rsidRDefault="00B1589F">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_Toc115079504 \h </w:instrText>
      </w:r>
      <w:r>
        <w:rPr>
          <w:noProof/>
        </w:rPr>
      </w:r>
      <w:r>
        <w:rPr>
          <w:noProof/>
        </w:rPr>
        <w:fldChar w:fldCharType="separate"/>
      </w:r>
      <w:r>
        <w:rPr>
          <w:noProof/>
        </w:rPr>
        <w:t>276</w:t>
      </w:r>
      <w:r>
        <w:rPr>
          <w:noProof/>
        </w:rPr>
        <w:fldChar w:fldCharType="end"/>
      </w:r>
    </w:p>
    <w:p w14:paraId="5A3EBF56" w14:textId="6A9E384B" w:rsidR="00B1589F" w:rsidRDefault="00B1589F">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60683D">
        <w:rPr>
          <w:noProof/>
          <w:lang w:val="en-US"/>
        </w:rPr>
        <w:t>&lt;</w:t>
      </w:r>
      <w:r w:rsidRPr="0060683D">
        <w:rPr>
          <w:noProof/>
          <w:lang w:val="en-US" w:eastAsia="zh-CN"/>
        </w:rPr>
        <w:t>PROSE_</w:t>
      </w:r>
      <w:r w:rsidRPr="0060683D">
        <w:rPr>
          <w:noProof/>
          <w:lang w:val="en-US"/>
        </w:rPr>
        <w:t>USAGE_INFORMATION_REPORT_LIST&gt;</w:t>
      </w:r>
      <w:r>
        <w:rPr>
          <w:noProof/>
        </w:rPr>
        <w:tab/>
      </w:r>
      <w:r>
        <w:rPr>
          <w:noProof/>
        </w:rPr>
        <w:fldChar w:fldCharType="begin" w:fldLock="1"/>
      </w:r>
      <w:r>
        <w:rPr>
          <w:noProof/>
        </w:rPr>
        <w:instrText xml:space="preserve"> PAGEREF _Toc115079505 \h </w:instrText>
      </w:r>
      <w:r>
        <w:rPr>
          <w:noProof/>
        </w:rPr>
      </w:r>
      <w:r>
        <w:rPr>
          <w:noProof/>
        </w:rPr>
        <w:fldChar w:fldCharType="separate"/>
      </w:r>
      <w:r>
        <w:rPr>
          <w:noProof/>
        </w:rPr>
        <w:t>277</w:t>
      </w:r>
      <w:r>
        <w:rPr>
          <w:noProof/>
        </w:rPr>
        <w:fldChar w:fldCharType="end"/>
      </w:r>
    </w:p>
    <w:p w14:paraId="343F28EC" w14:textId="1019BFA0" w:rsidR="00B1589F" w:rsidRDefault="00B1589F">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60683D">
        <w:rPr>
          <w:noProof/>
          <w:lang w:val="en-US"/>
        </w:rPr>
        <w:t>&lt;</w:t>
      </w:r>
      <w:r w:rsidRPr="0060683D">
        <w:rPr>
          <w:noProof/>
          <w:lang w:val="en-US" w:eastAsia="zh-CN"/>
        </w:rPr>
        <w:t>PROSE_</w:t>
      </w:r>
      <w:r w:rsidRPr="0060683D">
        <w:rPr>
          <w:noProof/>
          <w:lang w:val="en-US"/>
        </w:rPr>
        <w:t>USAGE_INFORMATION_REPORT_LIST_RESPONSE&gt;</w:t>
      </w:r>
      <w:r>
        <w:rPr>
          <w:noProof/>
        </w:rPr>
        <w:tab/>
      </w:r>
      <w:r>
        <w:rPr>
          <w:noProof/>
        </w:rPr>
        <w:fldChar w:fldCharType="begin" w:fldLock="1"/>
      </w:r>
      <w:r>
        <w:rPr>
          <w:noProof/>
        </w:rPr>
        <w:instrText xml:space="preserve"> PAGEREF _Toc115079506 \h </w:instrText>
      </w:r>
      <w:r>
        <w:rPr>
          <w:noProof/>
        </w:rPr>
      </w:r>
      <w:r>
        <w:rPr>
          <w:noProof/>
        </w:rPr>
        <w:fldChar w:fldCharType="separate"/>
      </w:r>
      <w:r>
        <w:rPr>
          <w:noProof/>
        </w:rPr>
        <w:t>282</w:t>
      </w:r>
      <w:r>
        <w:rPr>
          <w:noProof/>
        </w:rPr>
        <w:fldChar w:fldCharType="end"/>
      </w:r>
    </w:p>
    <w:p w14:paraId="7611C80A" w14:textId="223E1117" w:rsidR="00B1589F" w:rsidRDefault="00B1589F">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_Toc115079507 \h </w:instrText>
      </w:r>
      <w:r>
        <w:rPr>
          <w:noProof/>
        </w:rPr>
      </w:r>
      <w:r>
        <w:rPr>
          <w:noProof/>
        </w:rPr>
        <w:fldChar w:fldCharType="separate"/>
      </w:r>
      <w:r>
        <w:rPr>
          <w:noProof/>
        </w:rPr>
        <w:t>283</w:t>
      </w:r>
      <w:r>
        <w:rPr>
          <w:noProof/>
        </w:rPr>
        <w:fldChar w:fldCharType="end"/>
      </w:r>
    </w:p>
    <w:p w14:paraId="23340D76" w14:textId="685AA88D" w:rsidR="00B1589F" w:rsidRDefault="00B1589F">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_Toc115079508 \h </w:instrText>
      </w:r>
      <w:r>
        <w:rPr>
          <w:noProof/>
        </w:rPr>
      </w:r>
      <w:r>
        <w:rPr>
          <w:noProof/>
        </w:rPr>
        <w:fldChar w:fldCharType="separate"/>
      </w:r>
      <w:r>
        <w:rPr>
          <w:noProof/>
        </w:rPr>
        <w:t>283</w:t>
      </w:r>
      <w:r>
        <w:rPr>
          <w:noProof/>
        </w:rPr>
        <w:fldChar w:fldCharType="end"/>
      </w:r>
    </w:p>
    <w:p w14:paraId="1EF53C04" w14:textId="25B4BEA9" w:rsidR="00B1589F" w:rsidRDefault="00B1589F">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_Toc115079509 \h </w:instrText>
      </w:r>
      <w:r>
        <w:rPr>
          <w:noProof/>
        </w:rPr>
      </w:r>
      <w:r>
        <w:rPr>
          <w:noProof/>
        </w:rPr>
        <w:fldChar w:fldCharType="separate"/>
      </w:r>
      <w:r>
        <w:rPr>
          <w:noProof/>
        </w:rPr>
        <w:t>283</w:t>
      </w:r>
      <w:r>
        <w:rPr>
          <w:noProof/>
        </w:rPr>
        <w:fldChar w:fldCharType="end"/>
      </w:r>
    </w:p>
    <w:p w14:paraId="410C1841" w14:textId="4BA3C074" w:rsidR="00B1589F" w:rsidRDefault="00B1589F">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_Toc115079510 \h </w:instrText>
      </w:r>
      <w:r>
        <w:rPr>
          <w:noProof/>
        </w:rPr>
      </w:r>
      <w:r>
        <w:rPr>
          <w:noProof/>
        </w:rPr>
        <w:fldChar w:fldCharType="separate"/>
      </w:r>
      <w:r>
        <w:rPr>
          <w:noProof/>
        </w:rPr>
        <w:t>283</w:t>
      </w:r>
      <w:r>
        <w:rPr>
          <w:noProof/>
        </w:rPr>
        <w:fldChar w:fldCharType="end"/>
      </w:r>
    </w:p>
    <w:p w14:paraId="080B554D" w14:textId="2A861A54" w:rsidR="00B1589F" w:rsidRDefault="00B1589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_Toc115079511 \h </w:instrText>
      </w:r>
      <w:r>
        <w:rPr>
          <w:noProof/>
        </w:rPr>
      </w:r>
      <w:r>
        <w:rPr>
          <w:noProof/>
        </w:rPr>
        <w:fldChar w:fldCharType="separate"/>
      </w:r>
      <w:r>
        <w:rPr>
          <w:noProof/>
        </w:rPr>
        <w:t>284</w:t>
      </w:r>
      <w:r>
        <w:rPr>
          <w:noProof/>
        </w:rPr>
        <w:fldChar w:fldCharType="end"/>
      </w:r>
    </w:p>
    <w:p w14:paraId="35D41CBA" w14:textId="2C6AFA09" w:rsidR="00B1589F" w:rsidRDefault="00B1589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_Toc115079512 \h </w:instrText>
      </w:r>
      <w:r>
        <w:rPr>
          <w:noProof/>
        </w:rPr>
      </w:r>
      <w:r>
        <w:rPr>
          <w:noProof/>
        </w:rPr>
        <w:fldChar w:fldCharType="separate"/>
      </w:r>
      <w:r>
        <w:rPr>
          <w:noProof/>
        </w:rPr>
        <w:t>284</w:t>
      </w:r>
      <w:r>
        <w:rPr>
          <w:noProof/>
        </w:rPr>
        <w:fldChar w:fldCharType="end"/>
      </w:r>
    </w:p>
    <w:p w14:paraId="255ED66D" w14:textId="52A9BEB1" w:rsidR="00B1589F" w:rsidRDefault="00B1589F">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_Toc115079513 \h </w:instrText>
      </w:r>
      <w:r>
        <w:rPr>
          <w:noProof/>
        </w:rPr>
      </w:r>
      <w:r>
        <w:rPr>
          <w:noProof/>
        </w:rPr>
        <w:fldChar w:fldCharType="separate"/>
      </w:r>
      <w:r>
        <w:rPr>
          <w:noProof/>
        </w:rPr>
        <w:t>284</w:t>
      </w:r>
      <w:r>
        <w:rPr>
          <w:noProof/>
        </w:rPr>
        <w:fldChar w:fldCharType="end"/>
      </w:r>
    </w:p>
    <w:p w14:paraId="4254D8AF" w14:textId="76444FA0" w:rsidR="00B1589F" w:rsidRDefault="00B1589F">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_Toc115079514 \h </w:instrText>
      </w:r>
      <w:r>
        <w:rPr>
          <w:noProof/>
        </w:rPr>
      </w:r>
      <w:r>
        <w:rPr>
          <w:noProof/>
        </w:rPr>
        <w:fldChar w:fldCharType="separate"/>
      </w:r>
      <w:r>
        <w:rPr>
          <w:noProof/>
        </w:rPr>
        <w:t>284</w:t>
      </w:r>
      <w:r>
        <w:rPr>
          <w:noProof/>
        </w:rPr>
        <w:fldChar w:fldCharType="end"/>
      </w:r>
    </w:p>
    <w:p w14:paraId="4C09772F" w14:textId="35999111" w:rsidR="00B1589F" w:rsidRDefault="00B1589F">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_Toc115079515 \h </w:instrText>
      </w:r>
      <w:r>
        <w:rPr>
          <w:noProof/>
        </w:rPr>
      </w:r>
      <w:r>
        <w:rPr>
          <w:noProof/>
        </w:rPr>
        <w:fldChar w:fldCharType="separate"/>
      </w:r>
      <w:r>
        <w:rPr>
          <w:noProof/>
        </w:rPr>
        <w:t>284</w:t>
      </w:r>
      <w:r>
        <w:rPr>
          <w:noProof/>
        </w:rPr>
        <w:fldChar w:fldCharType="end"/>
      </w:r>
    </w:p>
    <w:p w14:paraId="222E161A" w14:textId="215550D9" w:rsidR="00B1589F" w:rsidRDefault="00B1589F">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_Toc115079516 \h </w:instrText>
      </w:r>
      <w:r>
        <w:rPr>
          <w:noProof/>
        </w:rPr>
      </w:r>
      <w:r>
        <w:rPr>
          <w:noProof/>
        </w:rPr>
        <w:fldChar w:fldCharType="separate"/>
      </w:r>
      <w:r>
        <w:rPr>
          <w:noProof/>
        </w:rPr>
        <w:t>285</w:t>
      </w:r>
      <w:r>
        <w:rPr>
          <w:noProof/>
        </w:rPr>
        <w:fldChar w:fldCharType="end"/>
      </w:r>
    </w:p>
    <w:p w14:paraId="5D12969F" w14:textId="10D91215" w:rsidR="00B1589F" w:rsidRDefault="00B1589F">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_Toc115079517 \h </w:instrText>
      </w:r>
      <w:r>
        <w:rPr>
          <w:noProof/>
        </w:rPr>
      </w:r>
      <w:r>
        <w:rPr>
          <w:noProof/>
        </w:rPr>
        <w:fldChar w:fldCharType="separate"/>
      </w:r>
      <w:r>
        <w:rPr>
          <w:noProof/>
        </w:rPr>
        <w:t>285</w:t>
      </w:r>
      <w:r>
        <w:rPr>
          <w:noProof/>
        </w:rPr>
        <w:fldChar w:fldCharType="end"/>
      </w:r>
    </w:p>
    <w:p w14:paraId="2D292DED" w14:textId="4BB6840A" w:rsidR="00B1589F" w:rsidRDefault="00B1589F">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_Toc115079518 \h </w:instrText>
      </w:r>
      <w:r>
        <w:rPr>
          <w:noProof/>
        </w:rPr>
      </w:r>
      <w:r>
        <w:rPr>
          <w:noProof/>
        </w:rPr>
        <w:fldChar w:fldCharType="separate"/>
      </w:r>
      <w:r>
        <w:rPr>
          <w:noProof/>
        </w:rPr>
        <w:t>285</w:t>
      </w:r>
      <w:r>
        <w:rPr>
          <w:noProof/>
        </w:rPr>
        <w:fldChar w:fldCharType="end"/>
      </w:r>
    </w:p>
    <w:p w14:paraId="1FD3A09C" w14:textId="395BD78F" w:rsidR="00B1589F" w:rsidRDefault="00B1589F">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_Toc115079519 \h </w:instrText>
      </w:r>
      <w:r>
        <w:rPr>
          <w:noProof/>
        </w:rPr>
      </w:r>
      <w:r>
        <w:rPr>
          <w:noProof/>
        </w:rPr>
        <w:fldChar w:fldCharType="separate"/>
      </w:r>
      <w:r>
        <w:rPr>
          <w:noProof/>
        </w:rPr>
        <w:t>286</w:t>
      </w:r>
      <w:r>
        <w:rPr>
          <w:noProof/>
        </w:rPr>
        <w:fldChar w:fldCharType="end"/>
      </w:r>
    </w:p>
    <w:p w14:paraId="14C54D67" w14:textId="00203ACC" w:rsidR="00B1589F" w:rsidRDefault="00B1589F">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_Toc115079520 \h </w:instrText>
      </w:r>
      <w:r>
        <w:rPr>
          <w:noProof/>
        </w:rPr>
      </w:r>
      <w:r>
        <w:rPr>
          <w:noProof/>
        </w:rPr>
        <w:fldChar w:fldCharType="separate"/>
      </w:r>
      <w:r>
        <w:rPr>
          <w:noProof/>
        </w:rPr>
        <w:t>286</w:t>
      </w:r>
      <w:r>
        <w:rPr>
          <w:noProof/>
        </w:rPr>
        <w:fldChar w:fldCharType="end"/>
      </w:r>
    </w:p>
    <w:p w14:paraId="70371BE4" w14:textId="781B219E" w:rsidR="00B1589F" w:rsidRDefault="00B1589F">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_Toc115079521 \h </w:instrText>
      </w:r>
      <w:r>
        <w:rPr>
          <w:noProof/>
        </w:rPr>
      </w:r>
      <w:r>
        <w:rPr>
          <w:noProof/>
        </w:rPr>
        <w:fldChar w:fldCharType="separate"/>
      </w:r>
      <w:r>
        <w:rPr>
          <w:noProof/>
        </w:rPr>
        <w:t>286</w:t>
      </w:r>
      <w:r>
        <w:rPr>
          <w:noProof/>
        </w:rPr>
        <w:fldChar w:fldCharType="end"/>
      </w:r>
    </w:p>
    <w:p w14:paraId="0D35F1DE" w14:textId="638CACE3" w:rsidR="00B1589F" w:rsidRDefault="00B1589F">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_Toc115079522 \h </w:instrText>
      </w:r>
      <w:r>
        <w:rPr>
          <w:noProof/>
        </w:rPr>
      </w:r>
      <w:r>
        <w:rPr>
          <w:noProof/>
        </w:rPr>
        <w:fldChar w:fldCharType="separate"/>
      </w:r>
      <w:r>
        <w:rPr>
          <w:noProof/>
        </w:rPr>
        <w:t>287</w:t>
      </w:r>
      <w:r>
        <w:rPr>
          <w:noProof/>
        </w:rPr>
        <w:fldChar w:fldCharType="end"/>
      </w:r>
    </w:p>
    <w:p w14:paraId="698C84D2" w14:textId="229EDDE6" w:rsidR="00B1589F" w:rsidRDefault="00B1589F">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_Toc115079523 \h </w:instrText>
      </w:r>
      <w:r>
        <w:rPr>
          <w:noProof/>
        </w:rPr>
      </w:r>
      <w:r>
        <w:rPr>
          <w:noProof/>
        </w:rPr>
        <w:fldChar w:fldCharType="separate"/>
      </w:r>
      <w:r>
        <w:rPr>
          <w:noProof/>
        </w:rPr>
        <w:t>287</w:t>
      </w:r>
      <w:r>
        <w:rPr>
          <w:noProof/>
        </w:rPr>
        <w:fldChar w:fldCharType="end"/>
      </w:r>
    </w:p>
    <w:p w14:paraId="4ED06ED0" w14:textId="4B4E5D07" w:rsidR="00B1589F" w:rsidRDefault="00B1589F">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_Toc115079524 \h </w:instrText>
      </w:r>
      <w:r>
        <w:rPr>
          <w:noProof/>
        </w:rPr>
      </w:r>
      <w:r>
        <w:rPr>
          <w:noProof/>
        </w:rPr>
        <w:fldChar w:fldCharType="separate"/>
      </w:r>
      <w:r>
        <w:rPr>
          <w:noProof/>
        </w:rPr>
        <w:t>288</w:t>
      </w:r>
      <w:r>
        <w:rPr>
          <w:noProof/>
        </w:rPr>
        <w:fldChar w:fldCharType="end"/>
      </w:r>
    </w:p>
    <w:p w14:paraId="2D380B70" w14:textId="03BE2B14" w:rsidR="00B1589F" w:rsidRDefault="00B1589F">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_Toc115079525 \h </w:instrText>
      </w:r>
      <w:r>
        <w:rPr>
          <w:noProof/>
        </w:rPr>
      </w:r>
      <w:r>
        <w:rPr>
          <w:noProof/>
        </w:rPr>
        <w:fldChar w:fldCharType="separate"/>
      </w:r>
      <w:r>
        <w:rPr>
          <w:noProof/>
        </w:rPr>
        <w:t>288</w:t>
      </w:r>
      <w:r>
        <w:rPr>
          <w:noProof/>
        </w:rPr>
        <w:fldChar w:fldCharType="end"/>
      </w:r>
    </w:p>
    <w:p w14:paraId="5A1B946A" w14:textId="27C2ED43" w:rsidR="00B1589F" w:rsidRDefault="00B1589F">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_Toc115079526 \h </w:instrText>
      </w:r>
      <w:r>
        <w:rPr>
          <w:noProof/>
        </w:rPr>
      </w:r>
      <w:r>
        <w:rPr>
          <w:noProof/>
        </w:rPr>
        <w:fldChar w:fldCharType="separate"/>
      </w:r>
      <w:r>
        <w:rPr>
          <w:noProof/>
        </w:rPr>
        <w:t>289</w:t>
      </w:r>
      <w:r>
        <w:rPr>
          <w:noProof/>
        </w:rPr>
        <w:fldChar w:fldCharType="end"/>
      </w:r>
    </w:p>
    <w:p w14:paraId="6F198058" w14:textId="61FA03F1" w:rsidR="00B1589F" w:rsidRDefault="00B1589F">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_Toc115079527 \h </w:instrText>
      </w:r>
      <w:r>
        <w:rPr>
          <w:noProof/>
        </w:rPr>
      </w:r>
      <w:r>
        <w:rPr>
          <w:noProof/>
        </w:rPr>
        <w:fldChar w:fldCharType="separate"/>
      </w:r>
      <w:r>
        <w:rPr>
          <w:noProof/>
        </w:rPr>
        <w:t>289</w:t>
      </w:r>
      <w:r>
        <w:rPr>
          <w:noProof/>
        </w:rPr>
        <w:fldChar w:fldCharType="end"/>
      </w:r>
    </w:p>
    <w:p w14:paraId="405DA801" w14:textId="39671034" w:rsidR="00B1589F" w:rsidRDefault="00B1589F">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_Toc115079528 \h </w:instrText>
      </w:r>
      <w:r>
        <w:rPr>
          <w:noProof/>
        </w:rPr>
      </w:r>
      <w:r>
        <w:rPr>
          <w:noProof/>
        </w:rPr>
        <w:fldChar w:fldCharType="separate"/>
      </w:r>
      <w:r>
        <w:rPr>
          <w:noProof/>
        </w:rPr>
        <w:t>290</w:t>
      </w:r>
      <w:r>
        <w:rPr>
          <w:noProof/>
        </w:rPr>
        <w:fldChar w:fldCharType="end"/>
      </w:r>
    </w:p>
    <w:p w14:paraId="640307E7" w14:textId="01F9F3A2" w:rsidR="00B1589F" w:rsidRDefault="00B1589F">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_Toc115079529 \h </w:instrText>
      </w:r>
      <w:r>
        <w:rPr>
          <w:noProof/>
        </w:rPr>
      </w:r>
      <w:r>
        <w:rPr>
          <w:noProof/>
        </w:rPr>
        <w:fldChar w:fldCharType="separate"/>
      </w:r>
      <w:r>
        <w:rPr>
          <w:noProof/>
        </w:rPr>
        <w:t>291</w:t>
      </w:r>
      <w:r>
        <w:rPr>
          <w:noProof/>
        </w:rPr>
        <w:fldChar w:fldCharType="end"/>
      </w:r>
    </w:p>
    <w:p w14:paraId="63530514" w14:textId="3788DA76" w:rsidR="00B1589F" w:rsidRDefault="00B1589F">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_Toc115079530 \h </w:instrText>
      </w:r>
      <w:r>
        <w:rPr>
          <w:noProof/>
        </w:rPr>
      </w:r>
      <w:r>
        <w:rPr>
          <w:noProof/>
        </w:rPr>
        <w:fldChar w:fldCharType="separate"/>
      </w:r>
      <w:r>
        <w:rPr>
          <w:noProof/>
        </w:rPr>
        <w:t>298</w:t>
      </w:r>
      <w:r>
        <w:rPr>
          <w:noProof/>
        </w:rPr>
        <w:fldChar w:fldCharType="end"/>
      </w:r>
    </w:p>
    <w:p w14:paraId="02F6BA25" w14:textId="75A17A5F" w:rsidR="00B1589F" w:rsidRDefault="00B1589F">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_Toc115079531 \h </w:instrText>
      </w:r>
      <w:r>
        <w:rPr>
          <w:noProof/>
        </w:rPr>
      </w:r>
      <w:r>
        <w:rPr>
          <w:noProof/>
        </w:rPr>
        <w:fldChar w:fldCharType="separate"/>
      </w:r>
      <w:r>
        <w:rPr>
          <w:noProof/>
        </w:rPr>
        <w:t>299</w:t>
      </w:r>
      <w:r>
        <w:rPr>
          <w:noProof/>
        </w:rPr>
        <w:fldChar w:fldCharType="end"/>
      </w:r>
    </w:p>
    <w:p w14:paraId="4E4FC3CE" w14:textId="4698C654" w:rsidR="00B1589F" w:rsidRDefault="00B1589F">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_Toc115079532 \h </w:instrText>
      </w:r>
      <w:r>
        <w:rPr>
          <w:noProof/>
        </w:rPr>
      </w:r>
      <w:r>
        <w:rPr>
          <w:noProof/>
        </w:rPr>
        <w:fldChar w:fldCharType="separate"/>
      </w:r>
      <w:r>
        <w:rPr>
          <w:noProof/>
        </w:rPr>
        <w:t>299</w:t>
      </w:r>
      <w:r>
        <w:rPr>
          <w:noProof/>
        </w:rPr>
        <w:fldChar w:fldCharType="end"/>
      </w:r>
    </w:p>
    <w:p w14:paraId="65178FAD" w14:textId="6AEE78FB" w:rsidR="00B1589F" w:rsidRDefault="00B1589F">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_Toc115079533 \h </w:instrText>
      </w:r>
      <w:r>
        <w:rPr>
          <w:noProof/>
        </w:rPr>
      </w:r>
      <w:r>
        <w:rPr>
          <w:noProof/>
        </w:rPr>
        <w:fldChar w:fldCharType="separate"/>
      </w:r>
      <w:r>
        <w:rPr>
          <w:noProof/>
        </w:rPr>
        <w:t>300</w:t>
      </w:r>
      <w:r>
        <w:rPr>
          <w:noProof/>
        </w:rPr>
        <w:fldChar w:fldCharType="end"/>
      </w:r>
    </w:p>
    <w:p w14:paraId="53EFC886" w14:textId="5F2A0E70" w:rsidR="00B1589F" w:rsidRDefault="00B1589F">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_Toc115079534 \h </w:instrText>
      </w:r>
      <w:r>
        <w:rPr>
          <w:noProof/>
        </w:rPr>
      </w:r>
      <w:r>
        <w:rPr>
          <w:noProof/>
        </w:rPr>
        <w:fldChar w:fldCharType="separate"/>
      </w:r>
      <w:r>
        <w:rPr>
          <w:noProof/>
        </w:rPr>
        <w:t>300</w:t>
      </w:r>
      <w:r>
        <w:rPr>
          <w:noProof/>
        </w:rPr>
        <w:fldChar w:fldCharType="end"/>
      </w:r>
    </w:p>
    <w:p w14:paraId="30EC8D01" w14:textId="0957256B" w:rsidR="00B1589F" w:rsidRDefault="00B1589F">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_Toc115079535 \h </w:instrText>
      </w:r>
      <w:r>
        <w:rPr>
          <w:noProof/>
        </w:rPr>
      </w:r>
      <w:r>
        <w:rPr>
          <w:noProof/>
        </w:rPr>
        <w:fldChar w:fldCharType="separate"/>
      </w:r>
      <w:r>
        <w:rPr>
          <w:noProof/>
        </w:rPr>
        <w:t>301</w:t>
      </w:r>
      <w:r>
        <w:rPr>
          <w:noProof/>
        </w:rPr>
        <w:fldChar w:fldCharType="end"/>
      </w:r>
    </w:p>
    <w:p w14:paraId="7DEA2E69" w14:textId="5A30A171" w:rsidR="00B1589F" w:rsidRDefault="00B1589F">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_Toc115079536 \h </w:instrText>
      </w:r>
      <w:r>
        <w:rPr>
          <w:noProof/>
        </w:rPr>
      </w:r>
      <w:r>
        <w:rPr>
          <w:noProof/>
        </w:rPr>
        <w:fldChar w:fldCharType="separate"/>
      </w:r>
      <w:r>
        <w:rPr>
          <w:noProof/>
        </w:rPr>
        <w:t>304</w:t>
      </w:r>
      <w:r>
        <w:rPr>
          <w:noProof/>
        </w:rPr>
        <w:fldChar w:fldCharType="end"/>
      </w:r>
    </w:p>
    <w:p w14:paraId="1C036430" w14:textId="1BDFF6F1" w:rsidR="00B1589F" w:rsidRDefault="00B1589F">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60683D">
        <w:rPr>
          <w:noProof/>
          <w:vertAlign w:val="subscript"/>
        </w:rPr>
        <w:t>NRP-sess</w:t>
      </w:r>
      <w:r>
        <w:rPr>
          <w:noProof/>
        </w:rPr>
        <w:t xml:space="preserve"> ID</w:t>
      </w:r>
      <w:r>
        <w:rPr>
          <w:noProof/>
        </w:rPr>
        <w:tab/>
      </w:r>
      <w:r>
        <w:rPr>
          <w:noProof/>
        </w:rPr>
        <w:fldChar w:fldCharType="begin" w:fldLock="1"/>
      </w:r>
      <w:r>
        <w:rPr>
          <w:noProof/>
        </w:rPr>
        <w:instrText xml:space="preserve"> PAGEREF _Toc115079537 \h </w:instrText>
      </w:r>
      <w:r>
        <w:rPr>
          <w:noProof/>
        </w:rPr>
      </w:r>
      <w:r>
        <w:rPr>
          <w:noProof/>
        </w:rPr>
        <w:fldChar w:fldCharType="separate"/>
      </w:r>
      <w:r>
        <w:rPr>
          <w:noProof/>
        </w:rPr>
        <w:t>304</w:t>
      </w:r>
      <w:r>
        <w:rPr>
          <w:noProof/>
        </w:rPr>
        <w:fldChar w:fldCharType="end"/>
      </w:r>
    </w:p>
    <w:p w14:paraId="49274A99" w14:textId="336692F0" w:rsidR="00B1589F" w:rsidRDefault="00B1589F">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60683D">
        <w:rPr>
          <w:noProof/>
          <w:vertAlign w:val="subscript"/>
        </w:rPr>
        <w:t>NRP</w:t>
      </w:r>
      <w:r>
        <w:rPr>
          <w:noProof/>
        </w:rPr>
        <w:t xml:space="preserve"> ID</w:t>
      </w:r>
      <w:r>
        <w:rPr>
          <w:noProof/>
        </w:rPr>
        <w:tab/>
      </w:r>
      <w:r>
        <w:rPr>
          <w:noProof/>
        </w:rPr>
        <w:fldChar w:fldCharType="begin" w:fldLock="1"/>
      </w:r>
      <w:r>
        <w:rPr>
          <w:noProof/>
        </w:rPr>
        <w:instrText xml:space="preserve"> PAGEREF _Toc115079538 \h </w:instrText>
      </w:r>
      <w:r>
        <w:rPr>
          <w:noProof/>
        </w:rPr>
      </w:r>
      <w:r>
        <w:rPr>
          <w:noProof/>
        </w:rPr>
        <w:fldChar w:fldCharType="separate"/>
      </w:r>
      <w:r>
        <w:rPr>
          <w:noProof/>
        </w:rPr>
        <w:t>305</w:t>
      </w:r>
      <w:r>
        <w:rPr>
          <w:noProof/>
        </w:rPr>
        <w:fldChar w:fldCharType="end"/>
      </w:r>
    </w:p>
    <w:p w14:paraId="03659C2A" w14:textId="10309BE0" w:rsidR="00B1589F" w:rsidRDefault="00B1589F">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60683D">
        <w:rPr>
          <w:noProof/>
          <w:vertAlign w:val="subscript"/>
        </w:rPr>
        <w:t>NRP-sess</w:t>
      </w:r>
      <w:r>
        <w:rPr>
          <w:noProof/>
        </w:rPr>
        <w:t xml:space="preserve"> ID</w:t>
      </w:r>
      <w:r>
        <w:rPr>
          <w:noProof/>
        </w:rPr>
        <w:tab/>
      </w:r>
      <w:r>
        <w:rPr>
          <w:noProof/>
        </w:rPr>
        <w:fldChar w:fldCharType="begin" w:fldLock="1"/>
      </w:r>
      <w:r>
        <w:rPr>
          <w:noProof/>
        </w:rPr>
        <w:instrText xml:space="preserve"> PAGEREF _Toc115079539 \h </w:instrText>
      </w:r>
      <w:r>
        <w:rPr>
          <w:noProof/>
        </w:rPr>
      </w:r>
      <w:r>
        <w:rPr>
          <w:noProof/>
        </w:rPr>
        <w:fldChar w:fldCharType="separate"/>
      </w:r>
      <w:r>
        <w:rPr>
          <w:noProof/>
        </w:rPr>
        <w:t>305</w:t>
      </w:r>
      <w:r>
        <w:rPr>
          <w:noProof/>
        </w:rPr>
        <w:fldChar w:fldCharType="end"/>
      </w:r>
    </w:p>
    <w:p w14:paraId="6C249CCB" w14:textId="31078E12" w:rsidR="00B1589F" w:rsidRDefault="00B1589F">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60683D">
        <w:rPr>
          <w:noProof/>
          <w:vertAlign w:val="subscript"/>
        </w:rPr>
        <w:t>NRP</w:t>
      </w:r>
      <w:r>
        <w:rPr>
          <w:noProof/>
        </w:rPr>
        <w:t xml:space="preserve"> ID</w:t>
      </w:r>
      <w:r>
        <w:rPr>
          <w:noProof/>
        </w:rPr>
        <w:tab/>
      </w:r>
      <w:r>
        <w:rPr>
          <w:noProof/>
        </w:rPr>
        <w:fldChar w:fldCharType="begin" w:fldLock="1"/>
      </w:r>
      <w:r>
        <w:rPr>
          <w:noProof/>
        </w:rPr>
        <w:instrText xml:space="preserve"> PAGEREF _Toc115079540 \h </w:instrText>
      </w:r>
      <w:r>
        <w:rPr>
          <w:noProof/>
        </w:rPr>
      </w:r>
      <w:r>
        <w:rPr>
          <w:noProof/>
        </w:rPr>
        <w:fldChar w:fldCharType="separate"/>
      </w:r>
      <w:r>
        <w:rPr>
          <w:noProof/>
        </w:rPr>
        <w:t>306</w:t>
      </w:r>
      <w:r>
        <w:rPr>
          <w:noProof/>
        </w:rPr>
        <w:fldChar w:fldCharType="end"/>
      </w:r>
    </w:p>
    <w:p w14:paraId="53A01806" w14:textId="3F3CE821" w:rsidR="00B1589F" w:rsidRDefault="00B1589F">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60683D">
        <w:rPr>
          <w:noProof/>
          <w:vertAlign w:val="subscript"/>
        </w:rPr>
        <w:t>NRP</w:t>
      </w:r>
      <w:r>
        <w:rPr>
          <w:noProof/>
        </w:rPr>
        <w:t xml:space="preserve"> ID</w:t>
      </w:r>
      <w:r>
        <w:rPr>
          <w:noProof/>
        </w:rPr>
        <w:tab/>
      </w:r>
      <w:r>
        <w:rPr>
          <w:noProof/>
        </w:rPr>
        <w:fldChar w:fldCharType="begin" w:fldLock="1"/>
      </w:r>
      <w:r>
        <w:rPr>
          <w:noProof/>
        </w:rPr>
        <w:instrText xml:space="preserve"> PAGEREF _Toc115079541 \h </w:instrText>
      </w:r>
      <w:r>
        <w:rPr>
          <w:noProof/>
        </w:rPr>
      </w:r>
      <w:r>
        <w:rPr>
          <w:noProof/>
        </w:rPr>
        <w:fldChar w:fldCharType="separate"/>
      </w:r>
      <w:r>
        <w:rPr>
          <w:noProof/>
        </w:rPr>
        <w:t>306</w:t>
      </w:r>
      <w:r>
        <w:rPr>
          <w:noProof/>
        </w:rPr>
        <w:fldChar w:fldCharType="end"/>
      </w:r>
    </w:p>
    <w:p w14:paraId="3FC676D2" w14:textId="321865D4" w:rsidR="00B1589F" w:rsidRDefault="00B1589F">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_Toc115079542 \h </w:instrText>
      </w:r>
      <w:r>
        <w:rPr>
          <w:noProof/>
        </w:rPr>
      </w:r>
      <w:r>
        <w:rPr>
          <w:noProof/>
        </w:rPr>
        <w:fldChar w:fldCharType="separate"/>
      </w:r>
      <w:r>
        <w:rPr>
          <w:noProof/>
        </w:rPr>
        <w:t>306</w:t>
      </w:r>
      <w:r>
        <w:rPr>
          <w:noProof/>
        </w:rPr>
        <w:fldChar w:fldCharType="end"/>
      </w:r>
    </w:p>
    <w:p w14:paraId="3BC92B8F" w14:textId="0147A358" w:rsidR="00B1589F" w:rsidRDefault="00B1589F">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_Toc115079543 \h </w:instrText>
      </w:r>
      <w:r>
        <w:rPr>
          <w:noProof/>
        </w:rPr>
      </w:r>
      <w:r>
        <w:rPr>
          <w:noProof/>
        </w:rPr>
        <w:fldChar w:fldCharType="separate"/>
      </w:r>
      <w:r>
        <w:rPr>
          <w:noProof/>
        </w:rPr>
        <w:t>307</w:t>
      </w:r>
      <w:r>
        <w:rPr>
          <w:noProof/>
        </w:rPr>
        <w:fldChar w:fldCharType="end"/>
      </w:r>
    </w:p>
    <w:p w14:paraId="2F98DB8D" w14:textId="7B17BEEC" w:rsidR="00B1589F" w:rsidRDefault="00B1589F">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_Toc115079544 \h </w:instrText>
      </w:r>
      <w:r>
        <w:rPr>
          <w:noProof/>
        </w:rPr>
      </w:r>
      <w:r>
        <w:rPr>
          <w:noProof/>
        </w:rPr>
        <w:fldChar w:fldCharType="separate"/>
      </w:r>
      <w:r>
        <w:rPr>
          <w:noProof/>
        </w:rPr>
        <w:t>308</w:t>
      </w:r>
      <w:r>
        <w:rPr>
          <w:noProof/>
        </w:rPr>
        <w:fldChar w:fldCharType="end"/>
      </w:r>
    </w:p>
    <w:p w14:paraId="162B7875" w14:textId="771264E9" w:rsidR="00B1589F" w:rsidRDefault="00B1589F">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_Toc115079545 \h </w:instrText>
      </w:r>
      <w:r>
        <w:rPr>
          <w:noProof/>
        </w:rPr>
      </w:r>
      <w:r>
        <w:rPr>
          <w:noProof/>
        </w:rPr>
        <w:fldChar w:fldCharType="separate"/>
      </w:r>
      <w:r>
        <w:rPr>
          <w:noProof/>
        </w:rPr>
        <w:t>308</w:t>
      </w:r>
      <w:r>
        <w:rPr>
          <w:noProof/>
        </w:rPr>
        <w:fldChar w:fldCharType="end"/>
      </w:r>
    </w:p>
    <w:p w14:paraId="1CB8D7E1" w14:textId="34FB9168" w:rsidR="00B1589F" w:rsidRDefault="00B1589F">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_Toc115079546 \h </w:instrText>
      </w:r>
      <w:r>
        <w:rPr>
          <w:noProof/>
        </w:rPr>
      </w:r>
      <w:r>
        <w:rPr>
          <w:noProof/>
        </w:rPr>
        <w:fldChar w:fldCharType="separate"/>
      </w:r>
      <w:r>
        <w:rPr>
          <w:noProof/>
        </w:rPr>
        <w:t>309</w:t>
      </w:r>
      <w:r>
        <w:rPr>
          <w:noProof/>
        </w:rPr>
        <w:fldChar w:fldCharType="end"/>
      </w:r>
    </w:p>
    <w:p w14:paraId="7A3E8F21" w14:textId="025E8014" w:rsidR="00B1589F" w:rsidRDefault="00B1589F">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_Toc115079547 \h </w:instrText>
      </w:r>
      <w:r>
        <w:rPr>
          <w:noProof/>
        </w:rPr>
      </w:r>
      <w:r>
        <w:rPr>
          <w:noProof/>
        </w:rPr>
        <w:fldChar w:fldCharType="separate"/>
      </w:r>
      <w:r>
        <w:rPr>
          <w:noProof/>
        </w:rPr>
        <w:t>309</w:t>
      </w:r>
      <w:r>
        <w:rPr>
          <w:noProof/>
        </w:rPr>
        <w:fldChar w:fldCharType="end"/>
      </w:r>
    </w:p>
    <w:p w14:paraId="4D05CE43" w14:textId="2D4D38E4" w:rsidR="00B1589F" w:rsidRDefault="00B1589F">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_Toc115079548 \h </w:instrText>
      </w:r>
      <w:r>
        <w:rPr>
          <w:noProof/>
        </w:rPr>
      </w:r>
      <w:r>
        <w:rPr>
          <w:noProof/>
        </w:rPr>
        <w:fldChar w:fldCharType="separate"/>
      </w:r>
      <w:r>
        <w:rPr>
          <w:noProof/>
        </w:rPr>
        <w:t>310</w:t>
      </w:r>
      <w:r>
        <w:rPr>
          <w:noProof/>
        </w:rPr>
        <w:fldChar w:fldCharType="end"/>
      </w:r>
    </w:p>
    <w:p w14:paraId="72C6C21E" w14:textId="7230F373" w:rsidR="00B1589F" w:rsidRDefault="00B1589F">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_Toc115079549 \h </w:instrText>
      </w:r>
      <w:r>
        <w:rPr>
          <w:noProof/>
        </w:rPr>
      </w:r>
      <w:r>
        <w:rPr>
          <w:noProof/>
        </w:rPr>
        <w:fldChar w:fldCharType="separate"/>
      </w:r>
      <w:r>
        <w:rPr>
          <w:noProof/>
        </w:rPr>
        <w:t>311</w:t>
      </w:r>
      <w:r>
        <w:rPr>
          <w:noProof/>
        </w:rPr>
        <w:fldChar w:fldCharType="end"/>
      </w:r>
    </w:p>
    <w:p w14:paraId="4E11FAAC" w14:textId="0F91C868" w:rsidR="00B1589F" w:rsidRDefault="00B1589F">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_Toc115079550 \h </w:instrText>
      </w:r>
      <w:r>
        <w:rPr>
          <w:noProof/>
        </w:rPr>
      </w:r>
      <w:r>
        <w:rPr>
          <w:noProof/>
        </w:rPr>
        <w:fldChar w:fldCharType="separate"/>
      </w:r>
      <w:r>
        <w:rPr>
          <w:noProof/>
        </w:rPr>
        <w:t>311</w:t>
      </w:r>
      <w:r>
        <w:rPr>
          <w:noProof/>
        </w:rPr>
        <w:fldChar w:fldCharType="end"/>
      </w:r>
    </w:p>
    <w:p w14:paraId="22CA8967" w14:textId="305F3AA4" w:rsidR="00B1589F" w:rsidRDefault="00B1589F">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_Toc115079551 \h </w:instrText>
      </w:r>
      <w:r>
        <w:rPr>
          <w:noProof/>
        </w:rPr>
      </w:r>
      <w:r>
        <w:rPr>
          <w:noProof/>
        </w:rPr>
        <w:fldChar w:fldCharType="separate"/>
      </w:r>
      <w:r>
        <w:rPr>
          <w:noProof/>
        </w:rPr>
        <w:t>312</w:t>
      </w:r>
      <w:r>
        <w:rPr>
          <w:noProof/>
        </w:rPr>
        <w:fldChar w:fldCharType="end"/>
      </w:r>
    </w:p>
    <w:p w14:paraId="4F0603FE" w14:textId="47418C83" w:rsidR="00B1589F" w:rsidRDefault="00B1589F">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NCGI announcement request refresh timer T</w:t>
      </w:r>
      <w:r>
        <w:rPr>
          <w:noProof/>
          <w:lang w:eastAsia="zh-CN"/>
        </w:rPr>
        <w:t>5106</w:t>
      </w:r>
      <w:r>
        <w:rPr>
          <w:noProof/>
        </w:rPr>
        <w:tab/>
      </w:r>
      <w:r>
        <w:rPr>
          <w:noProof/>
        </w:rPr>
        <w:fldChar w:fldCharType="begin" w:fldLock="1"/>
      </w:r>
      <w:r>
        <w:rPr>
          <w:noProof/>
        </w:rPr>
        <w:instrText xml:space="preserve"> PAGEREF _Toc115079552 \h </w:instrText>
      </w:r>
      <w:r>
        <w:rPr>
          <w:noProof/>
        </w:rPr>
      </w:r>
      <w:r>
        <w:rPr>
          <w:noProof/>
        </w:rPr>
        <w:fldChar w:fldCharType="separate"/>
      </w:r>
      <w:r>
        <w:rPr>
          <w:noProof/>
        </w:rPr>
        <w:t>312</w:t>
      </w:r>
      <w:r>
        <w:rPr>
          <w:noProof/>
        </w:rPr>
        <w:fldChar w:fldCharType="end"/>
      </w:r>
    </w:p>
    <w:p w14:paraId="34D3FD5E" w14:textId="68213764" w:rsidR="00B1589F" w:rsidRDefault="00B1589F">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_Toc115079553 \h </w:instrText>
      </w:r>
      <w:r>
        <w:rPr>
          <w:noProof/>
        </w:rPr>
      </w:r>
      <w:r>
        <w:rPr>
          <w:noProof/>
        </w:rPr>
        <w:fldChar w:fldCharType="separate"/>
      </w:r>
      <w:r>
        <w:rPr>
          <w:noProof/>
        </w:rPr>
        <w:t>312</w:t>
      </w:r>
      <w:r>
        <w:rPr>
          <w:noProof/>
        </w:rPr>
        <w:fldChar w:fldCharType="end"/>
      </w:r>
    </w:p>
    <w:p w14:paraId="43ABCDAC" w14:textId="423F0562" w:rsidR="00B1589F" w:rsidRDefault="00B1589F">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_Toc115079554 \h </w:instrText>
      </w:r>
      <w:r>
        <w:rPr>
          <w:noProof/>
        </w:rPr>
      </w:r>
      <w:r>
        <w:rPr>
          <w:noProof/>
        </w:rPr>
        <w:fldChar w:fldCharType="separate"/>
      </w:r>
      <w:r>
        <w:rPr>
          <w:noProof/>
        </w:rPr>
        <w:t>320</w:t>
      </w:r>
      <w:r>
        <w:rPr>
          <w:noProof/>
        </w:rPr>
        <w:fldChar w:fldCharType="end"/>
      </w:r>
    </w:p>
    <w:p w14:paraId="30FE271D" w14:textId="25F9013A" w:rsidR="00B1589F" w:rsidRDefault="00B1589F">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_Toc115079555 \h </w:instrText>
      </w:r>
      <w:r>
        <w:rPr>
          <w:noProof/>
        </w:rPr>
      </w:r>
      <w:r>
        <w:rPr>
          <w:noProof/>
        </w:rPr>
        <w:fldChar w:fldCharType="separate"/>
      </w:r>
      <w:r>
        <w:rPr>
          <w:noProof/>
        </w:rPr>
        <w:t>320</w:t>
      </w:r>
      <w:r>
        <w:rPr>
          <w:noProof/>
        </w:rPr>
        <w:fldChar w:fldCharType="end"/>
      </w:r>
    </w:p>
    <w:p w14:paraId="212F3F08" w14:textId="7959D9E2" w:rsidR="00B1589F" w:rsidRDefault="00B1589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_Toc115079556 \h </w:instrText>
      </w:r>
      <w:r>
        <w:rPr>
          <w:noProof/>
        </w:rPr>
      </w:r>
      <w:r>
        <w:rPr>
          <w:noProof/>
        </w:rPr>
        <w:fldChar w:fldCharType="separate"/>
      </w:r>
      <w:r>
        <w:rPr>
          <w:noProof/>
        </w:rPr>
        <w:t>320</w:t>
      </w:r>
      <w:r>
        <w:rPr>
          <w:noProof/>
        </w:rPr>
        <w:fldChar w:fldCharType="end"/>
      </w:r>
    </w:p>
    <w:p w14:paraId="2C91D1ED" w14:textId="4E1A3856" w:rsidR="00B1589F" w:rsidRDefault="00B1589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_Toc115079557 \h </w:instrText>
      </w:r>
      <w:r>
        <w:rPr>
          <w:noProof/>
        </w:rPr>
      </w:r>
      <w:r>
        <w:rPr>
          <w:noProof/>
        </w:rPr>
        <w:fldChar w:fldCharType="separate"/>
      </w:r>
      <w:r>
        <w:rPr>
          <w:noProof/>
        </w:rPr>
        <w:t>320</w:t>
      </w:r>
      <w:r>
        <w:rPr>
          <w:noProof/>
        </w:rPr>
        <w:fldChar w:fldCharType="end"/>
      </w:r>
    </w:p>
    <w:p w14:paraId="712F3787" w14:textId="5D43190C" w:rsidR="00B1589F" w:rsidRDefault="00B1589F">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_Toc115079558 \h </w:instrText>
      </w:r>
      <w:r>
        <w:rPr>
          <w:noProof/>
        </w:rPr>
      </w:r>
      <w:r>
        <w:rPr>
          <w:noProof/>
        </w:rPr>
        <w:fldChar w:fldCharType="separate"/>
      </w:r>
      <w:r>
        <w:rPr>
          <w:noProof/>
        </w:rPr>
        <w:t>321</w:t>
      </w:r>
      <w:r>
        <w:rPr>
          <w:noProof/>
        </w:rPr>
        <w:fldChar w:fldCharType="end"/>
      </w:r>
    </w:p>
    <w:p w14:paraId="3B722C5B" w14:textId="059B4E64" w:rsidR="00B1589F" w:rsidRDefault="00B1589F">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_Toc115079559 \h </w:instrText>
      </w:r>
      <w:r>
        <w:rPr>
          <w:noProof/>
        </w:rPr>
      </w:r>
      <w:r>
        <w:rPr>
          <w:noProof/>
        </w:rPr>
        <w:fldChar w:fldCharType="separate"/>
      </w:r>
      <w:r>
        <w:rPr>
          <w:noProof/>
        </w:rPr>
        <w:t>321</w:t>
      </w:r>
      <w:r>
        <w:rPr>
          <w:noProof/>
        </w:rPr>
        <w:fldChar w:fldCharType="end"/>
      </w:r>
    </w:p>
    <w:p w14:paraId="261C71B5" w14:textId="248C6159" w:rsidR="00B1589F" w:rsidRDefault="00B1589F">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_Toc115079560 \h </w:instrText>
      </w:r>
      <w:r>
        <w:rPr>
          <w:noProof/>
        </w:rPr>
      </w:r>
      <w:r>
        <w:rPr>
          <w:noProof/>
        </w:rPr>
        <w:fldChar w:fldCharType="separate"/>
      </w:r>
      <w:r>
        <w:rPr>
          <w:noProof/>
        </w:rPr>
        <w:t>321</w:t>
      </w:r>
      <w:r>
        <w:rPr>
          <w:noProof/>
        </w:rPr>
        <w:fldChar w:fldCharType="end"/>
      </w:r>
    </w:p>
    <w:p w14:paraId="2C42EDA5" w14:textId="2D1A5A0B" w:rsidR="00B1589F" w:rsidRDefault="00B1589F">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_Toc115079561 \h </w:instrText>
      </w:r>
      <w:r>
        <w:rPr>
          <w:noProof/>
        </w:rPr>
      </w:r>
      <w:r>
        <w:rPr>
          <w:noProof/>
        </w:rPr>
        <w:fldChar w:fldCharType="separate"/>
      </w:r>
      <w:r>
        <w:rPr>
          <w:noProof/>
        </w:rPr>
        <w:t>322</w:t>
      </w:r>
      <w:r>
        <w:rPr>
          <w:noProof/>
        </w:rPr>
        <w:fldChar w:fldCharType="end"/>
      </w:r>
    </w:p>
    <w:p w14:paraId="1EA391F5" w14:textId="3C4156F9" w:rsidR="00B1589F" w:rsidRDefault="00B1589F">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_Toc115079562 \h </w:instrText>
      </w:r>
      <w:r>
        <w:rPr>
          <w:noProof/>
        </w:rPr>
      </w:r>
      <w:r>
        <w:rPr>
          <w:noProof/>
        </w:rPr>
        <w:fldChar w:fldCharType="separate"/>
      </w:r>
      <w:r>
        <w:rPr>
          <w:noProof/>
        </w:rPr>
        <w:t>322</w:t>
      </w:r>
      <w:r>
        <w:rPr>
          <w:noProof/>
        </w:rPr>
        <w:fldChar w:fldCharType="end"/>
      </w:r>
    </w:p>
    <w:p w14:paraId="042334A1" w14:textId="62A88EE3" w:rsidR="00B1589F" w:rsidRDefault="00B1589F">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_Toc115079563 \h </w:instrText>
      </w:r>
      <w:r>
        <w:rPr>
          <w:noProof/>
        </w:rPr>
      </w:r>
      <w:r>
        <w:rPr>
          <w:noProof/>
        </w:rPr>
        <w:fldChar w:fldCharType="separate"/>
      </w:r>
      <w:r>
        <w:rPr>
          <w:noProof/>
        </w:rPr>
        <w:t>323</w:t>
      </w:r>
      <w:r>
        <w:rPr>
          <w:noProof/>
        </w:rPr>
        <w:fldChar w:fldCharType="end"/>
      </w:r>
    </w:p>
    <w:p w14:paraId="55A6C90C" w14:textId="2C9B2ADE" w:rsidR="00B1589F" w:rsidRDefault="00B1589F">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_Toc115079564 \h </w:instrText>
      </w:r>
      <w:r>
        <w:rPr>
          <w:noProof/>
        </w:rPr>
      </w:r>
      <w:r>
        <w:rPr>
          <w:noProof/>
        </w:rPr>
        <w:fldChar w:fldCharType="separate"/>
      </w:r>
      <w:r>
        <w:rPr>
          <w:noProof/>
        </w:rPr>
        <w:t>323</w:t>
      </w:r>
      <w:r>
        <w:rPr>
          <w:noProof/>
        </w:rPr>
        <w:fldChar w:fldCharType="end"/>
      </w:r>
    </w:p>
    <w:p w14:paraId="7A7BB2EA" w14:textId="2BEABC27" w:rsidR="00B1589F" w:rsidRDefault="00B1589F">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_Toc115079565 \h </w:instrText>
      </w:r>
      <w:r>
        <w:rPr>
          <w:noProof/>
        </w:rPr>
      </w:r>
      <w:r>
        <w:rPr>
          <w:noProof/>
        </w:rPr>
        <w:fldChar w:fldCharType="separate"/>
      </w:r>
      <w:r>
        <w:rPr>
          <w:noProof/>
        </w:rPr>
        <w:t>323</w:t>
      </w:r>
      <w:r>
        <w:rPr>
          <w:noProof/>
        </w:rPr>
        <w:fldChar w:fldCharType="end"/>
      </w:r>
    </w:p>
    <w:p w14:paraId="768BA7E0" w14:textId="03369E18" w:rsidR="00B1589F" w:rsidRDefault="00B1589F">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_Toc115079566 \h </w:instrText>
      </w:r>
      <w:r>
        <w:rPr>
          <w:noProof/>
        </w:rPr>
      </w:r>
      <w:r>
        <w:rPr>
          <w:noProof/>
        </w:rPr>
        <w:fldChar w:fldCharType="separate"/>
      </w:r>
      <w:r>
        <w:rPr>
          <w:noProof/>
        </w:rPr>
        <w:t>323</w:t>
      </w:r>
      <w:r>
        <w:rPr>
          <w:noProof/>
        </w:rPr>
        <w:fldChar w:fldCharType="end"/>
      </w:r>
    </w:p>
    <w:p w14:paraId="66B439BA" w14:textId="2433785D" w:rsidR="00B1589F" w:rsidRDefault="00B1589F">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_Toc115079567 \h </w:instrText>
      </w:r>
      <w:r>
        <w:rPr>
          <w:noProof/>
        </w:rPr>
      </w:r>
      <w:r>
        <w:rPr>
          <w:noProof/>
        </w:rPr>
        <w:fldChar w:fldCharType="separate"/>
      </w:r>
      <w:r>
        <w:rPr>
          <w:noProof/>
        </w:rPr>
        <w:t>323</w:t>
      </w:r>
      <w:r>
        <w:rPr>
          <w:noProof/>
        </w:rPr>
        <w:fldChar w:fldCharType="end"/>
      </w:r>
    </w:p>
    <w:p w14:paraId="2B17906E" w14:textId="2F25BFD7" w:rsidR="00B1589F" w:rsidRDefault="00B1589F">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_Toc115079568 \h </w:instrText>
      </w:r>
      <w:r>
        <w:rPr>
          <w:noProof/>
        </w:rPr>
      </w:r>
      <w:r>
        <w:rPr>
          <w:noProof/>
        </w:rPr>
        <w:fldChar w:fldCharType="separate"/>
      </w:r>
      <w:r>
        <w:rPr>
          <w:noProof/>
        </w:rPr>
        <w:t>324</w:t>
      </w:r>
      <w:r>
        <w:rPr>
          <w:noProof/>
        </w:rPr>
        <w:fldChar w:fldCharType="end"/>
      </w:r>
    </w:p>
    <w:p w14:paraId="420C891A" w14:textId="6FF8F1A0" w:rsidR="00B1589F" w:rsidRDefault="00B1589F">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_Toc115079569 \h </w:instrText>
      </w:r>
      <w:r>
        <w:rPr>
          <w:noProof/>
        </w:rPr>
      </w:r>
      <w:r>
        <w:rPr>
          <w:noProof/>
        </w:rPr>
        <w:fldChar w:fldCharType="separate"/>
      </w:r>
      <w:r>
        <w:rPr>
          <w:noProof/>
        </w:rPr>
        <w:t>324</w:t>
      </w:r>
      <w:r>
        <w:rPr>
          <w:noProof/>
        </w:rPr>
        <w:fldChar w:fldCharType="end"/>
      </w:r>
    </w:p>
    <w:p w14:paraId="75F48CAC" w14:textId="24AA0888" w:rsidR="00B1589F" w:rsidRDefault="00B1589F">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_Toc115079570 \h </w:instrText>
      </w:r>
      <w:r>
        <w:rPr>
          <w:noProof/>
        </w:rPr>
      </w:r>
      <w:r>
        <w:rPr>
          <w:noProof/>
        </w:rPr>
        <w:fldChar w:fldCharType="separate"/>
      </w:r>
      <w:r>
        <w:rPr>
          <w:noProof/>
        </w:rPr>
        <w:t>324</w:t>
      </w:r>
      <w:r>
        <w:rPr>
          <w:noProof/>
        </w:rPr>
        <w:fldChar w:fldCharType="end"/>
      </w:r>
    </w:p>
    <w:p w14:paraId="41C5A7B5" w14:textId="3B048493" w:rsidR="00B1589F" w:rsidRDefault="00B1589F">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_Toc115079571 \h </w:instrText>
      </w:r>
      <w:r>
        <w:rPr>
          <w:noProof/>
        </w:rPr>
      </w:r>
      <w:r>
        <w:rPr>
          <w:noProof/>
        </w:rPr>
        <w:fldChar w:fldCharType="separate"/>
      </w:r>
      <w:r>
        <w:rPr>
          <w:noProof/>
        </w:rPr>
        <w:t>324</w:t>
      </w:r>
      <w:r>
        <w:rPr>
          <w:noProof/>
        </w:rPr>
        <w:fldChar w:fldCharType="end"/>
      </w:r>
    </w:p>
    <w:p w14:paraId="56BFA318" w14:textId="768EACC1" w:rsidR="00B1589F" w:rsidRDefault="00B1589F">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_Toc115079572 \h </w:instrText>
      </w:r>
      <w:r>
        <w:rPr>
          <w:noProof/>
        </w:rPr>
      </w:r>
      <w:r>
        <w:rPr>
          <w:noProof/>
        </w:rPr>
        <w:fldChar w:fldCharType="separate"/>
      </w:r>
      <w:r>
        <w:rPr>
          <w:noProof/>
        </w:rPr>
        <w:t>324</w:t>
      </w:r>
      <w:r>
        <w:rPr>
          <w:noProof/>
        </w:rPr>
        <w:fldChar w:fldCharType="end"/>
      </w:r>
    </w:p>
    <w:p w14:paraId="10E0AF7B" w14:textId="7013A150" w:rsidR="00B1589F" w:rsidRDefault="00B1589F">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_Toc115079573 \h </w:instrText>
      </w:r>
      <w:r>
        <w:rPr>
          <w:noProof/>
        </w:rPr>
      </w:r>
      <w:r>
        <w:rPr>
          <w:noProof/>
        </w:rPr>
        <w:fldChar w:fldCharType="separate"/>
      </w:r>
      <w:r>
        <w:rPr>
          <w:noProof/>
        </w:rPr>
        <w:t>324</w:t>
      </w:r>
      <w:r>
        <w:rPr>
          <w:noProof/>
        </w:rPr>
        <w:fldChar w:fldCharType="end"/>
      </w:r>
    </w:p>
    <w:p w14:paraId="16B8BA68" w14:textId="7B087AF0" w:rsidR="00B1589F" w:rsidRDefault="00B1589F">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_Toc115079574 \h </w:instrText>
      </w:r>
      <w:r>
        <w:rPr>
          <w:noProof/>
        </w:rPr>
      </w:r>
      <w:r>
        <w:rPr>
          <w:noProof/>
        </w:rPr>
        <w:fldChar w:fldCharType="separate"/>
      </w:r>
      <w:r>
        <w:rPr>
          <w:noProof/>
        </w:rPr>
        <w:t>324</w:t>
      </w:r>
      <w:r>
        <w:rPr>
          <w:noProof/>
        </w:rPr>
        <w:fldChar w:fldCharType="end"/>
      </w:r>
    </w:p>
    <w:p w14:paraId="47D3EE83" w14:textId="215DD94B" w:rsidR="00B1589F" w:rsidRDefault="00B1589F">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_Toc115079575 \h </w:instrText>
      </w:r>
      <w:r>
        <w:rPr>
          <w:noProof/>
        </w:rPr>
      </w:r>
      <w:r>
        <w:rPr>
          <w:noProof/>
        </w:rPr>
        <w:fldChar w:fldCharType="separate"/>
      </w:r>
      <w:r>
        <w:rPr>
          <w:noProof/>
        </w:rPr>
        <w:t>325</w:t>
      </w:r>
      <w:r>
        <w:rPr>
          <w:noProof/>
        </w:rPr>
        <w:fldChar w:fldCharType="end"/>
      </w:r>
    </w:p>
    <w:p w14:paraId="2872036A" w14:textId="568B2841" w:rsidR="00B1589F" w:rsidRDefault="00B1589F">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_Toc115079576 \h </w:instrText>
      </w:r>
      <w:r>
        <w:rPr>
          <w:noProof/>
        </w:rPr>
      </w:r>
      <w:r>
        <w:rPr>
          <w:noProof/>
        </w:rPr>
        <w:fldChar w:fldCharType="separate"/>
      </w:r>
      <w:r>
        <w:rPr>
          <w:noProof/>
        </w:rPr>
        <w:t>325</w:t>
      </w:r>
      <w:r>
        <w:rPr>
          <w:noProof/>
        </w:rPr>
        <w:fldChar w:fldCharType="end"/>
      </w:r>
    </w:p>
    <w:p w14:paraId="38F9BB98" w14:textId="3A48AE8A" w:rsidR="00B1589F" w:rsidRDefault="00B1589F">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_Toc115079577 \h </w:instrText>
      </w:r>
      <w:r>
        <w:rPr>
          <w:noProof/>
        </w:rPr>
      </w:r>
      <w:r>
        <w:rPr>
          <w:noProof/>
        </w:rPr>
        <w:fldChar w:fldCharType="separate"/>
      </w:r>
      <w:r>
        <w:rPr>
          <w:noProof/>
        </w:rPr>
        <w:t>325</w:t>
      </w:r>
      <w:r>
        <w:rPr>
          <w:noProof/>
        </w:rPr>
        <w:fldChar w:fldCharType="end"/>
      </w:r>
    </w:p>
    <w:p w14:paraId="5F9E9800" w14:textId="3351D737" w:rsidR="00B1589F" w:rsidRDefault="00B1589F">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_Toc115079578 \h </w:instrText>
      </w:r>
      <w:r>
        <w:rPr>
          <w:noProof/>
        </w:rPr>
      </w:r>
      <w:r>
        <w:rPr>
          <w:noProof/>
        </w:rPr>
        <w:fldChar w:fldCharType="separate"/>
      </w:r>
      <w:r>
        <w:rPr>
          <w:noProof/>
        </w:rPr>
        <w:t>325</w:t>
      </w:r>
      <w:r>
        <w:rPr>
          <w:noProof/>
        </w:rPr>
        <w:fldChar w:fldCharType="end"/>
      </w:r>
    </w:p>
    <w:p w14:paraId="623A1369" w14:textId="567470EE" w:rsidR="00B1589F" w:rsidRDefault="00B1589F">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_Toc115079579 \h </w:instrText>
      </w:r>
      <w:r>
        <w:rPr>
          <w:noProof/>
        </w:rPr>
      </w:r>
      <w:r>
        <w:rPr>
          <w:noProof/>
        </w:rPr>
        <w:fldChar w:fldCharType="separate"/>
      </w:r>
      <w:r>
        <w:rPr>
          <w:noProof/>
        </w:rPr>
        <w:t>326</w:t>
      </w:r>
      <w:r>
        <w:rPr>
          <w:noProof/>
        </w:rPr>
        <w:fldChar w:fldCharType="end"/>
      </w:r>
    </w:p>
    <w:p w14:paraId="6907940F" w14:textId="24571929" w:rsidR="00B1589F" w:rsidRDefault="00B1589F">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_Toc115079580 \h </w:instrText>
      </w:r>
      <w:r>
        <w:rPr>
          <w:noProof/>
        </w:rPr>
      </w:r>
      <w:r>
        <w:rPr>
          <w:noProof/>
        </w:rPr>
        <w:fldChar w:fldCharType="separate"/>
      </w:r>
      <w:r>
        <w:rPr>
          <w:noProof/>
        </w:rPr>
        <w:t>326</w:t>
      </w:r>
      <w:r>
        <w:rPr>
          <w:noProof/>
        </w:rPr>
        <w:fldChar w:fldCharType="end"/>
      </w:r>
    </w:p>
    <w:p w14:paraId="62C7F962" w14:textId="07F4C87C" w:rsidR="00B1589F" w:rsidRDefault="00B1589F">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_Toc115079581 \h </w:instrText>
      </w:r>
      <w:r>
        <w:rPr>
          <w:noProof/>
        </w:rPr>
      </w:r>
      <w:r>
        <w:rPr>
          <w:noProof/>
        </w:rPr>
        <w:fldChar w:fldCharType="separate"/>
      </w:r>
      <w:r>
        <w:rPr>
          <w:noProof/>
        </w:rPr>
        <w:t>326</w:t>
      </w:r>
      <w:r>
        <w:rPr>
          <w:noProof/>
        </w:rPr>
        <w:fldChar w:fldCharType="end"/>
      </w:r>
    </w:p>
    <w:p w14:paraId="2CB7210F" w14:textId="4DAFD41C" w:rsidR="00B1589F" w:rsidRDefault="00B1589F">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_Toc115079582 \h </w:instrText>
      </w:r>
      <w:r>
        <w:rPr>
          <w:noProof/>
        </w:rPr>
      </w:r>
      <w:r>
        <w:rPr>
          <w:noProof/>
        </w:rPr>
        <w:fldChar w:fldCharType="separate"/>
      </w:r>
      <w:r>
        <w:rPr>
          <w:noProof/>
        </w:rPr>
        <w:t>326</w:t>
      </w:r>
      <w:r>
        <w:rPr>
          <w:noProof/>
        </w:rPr>
        <w:fldChar w:fldCharType="end"/>
      </w:r>
    </w:p>
    <w:p w14:paraId="087C0AFA" w14:textId="391F496D" w:rsidR="00B1589F" w:rsidRDefault="00B1589F">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_Toc115079583 \h </w:instrText>
      </w:r>
      <w:r>
        <w:rPr>
          <w:noProof/>
        </w:rPr>
      </w:r>
      <w:r>
        <w:rPr>
          <w:noProof/>
        </w:rPr>
        <w:fldChar w:fldCharType="separate"/>
      </w:r>
      <w:r>
        <w:rPr>
          <w:noProof/>
        </w:rPr>
        <w:t>326</w:t>
      </w:r>
      <w:r>
        <w:rPr>
          <w:noProof/>
        </w:rPr>
        <w:fldChar w:fldCharType="end"/>
      </w:r>
    </w:p>
    <w:p w14:paraId="19BDDA16" w14:textId="1D6C1509" w:rsidR="00B1589F" w:rsidRDefault="00B1589F">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_Toc115079584 \h </w:instrText>
      </w:r>
      <w:r>
        <w:rPr>
          <w:noProof/>
        </w:rPr>
      </w:r>
      <w:r>
        <w:rPr>
          <w:noProof/>
        </w:rPr>
        <w:fldChar w:fldCharType="separate"/>
      </w:r>
      <w:r>
        <w:rPr>
          <w:noProof/>
        </w:rPr>
        <w:t>326</w:t>
      </w:r>
      <w:r>
        <w:rPr>
          <w:noProof/>
        </w:rPr>
        <w:fldChar w:fldCharType="end"/>
      </w:r>
    </w:p>
    <w:p w14:paraId="2364397D" w14:textId="24B825E3" w:rsidR="00B1589F" w:rsidRDefault="00B1589F">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_Toc115079585 \h </w:instrText>
      </w:r>
      <w:r>
        <w:rPr>
          <w:noProof/>
        </w:rPr>
      </w:r>
      <w:r>
        <w:rPr>
          <w:noProof/>
        </w:rPr>
        <w:fldChar w:fldCharType="separate"/>
      </w:r>
      <w:r>
        <w:rPr>
          <w:noProof/>
        </w:rPr>
        <w:t>326</w:t>
      </w:r>
      <w:r>
        <w:rPr>
          <w:noProof/>
        </w:rPr>
        <w:fldChar w:fldCharType="end"/>
      </w:r>
    </w:p>
    <w:p w14:paraId="56FE2C6D" w14:textId="1FF3214E" w:rsidR="00B1589F" w:rsidRDefault="00B1589F">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_Toc115079586 \h </w:instrText>
      </w:r>
      <w:r>
        <w:rPr>
          <w:noProof/>
        </w:rPr>
      </w:r>
      <w:r>
        <w:rPr>
          <w:noProof/>
        </w:rPr>
        <w:fldChar w:fldCharType="separate"/>
      </w:r>
      <w:r>
        <w:rPr>
          <w:noProof/>
        </w:rPr>
        <w:t>326</w:t>
      </w:r>
      <w:r>
        <w:rPr>
          <w:noProof/>
        </w:rPr>
        <w:fldChar w:fldCharType="end"/>
      </w:r>
    </w:p>
    <w:p w14:paraId="6FFB3E64" w14:textId="1F136E17" w:rsidR="00B1589F" w:rsidRDefault="00B1589F">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_Toc115079587 \h </w:instrText>
      </w:r>
      <w:r>
        <w:rPr>
          <w:noProof/>
        </w:rPr>
      </w:r>
      <w:r>
        <w:rPr>
          <w:noProof/>
        </w:rPr>
        <w:fldChar w:fldCharType="separate"/>
      </w:r>
      <w:r>
        <w:rPr>
          <w:noProof/>
        </w:rPr>
        <w:t>327</w:t>
      </w:r>
      <w:r>
        <w:rPr>
          <w:noProof/>
        </w:rPr>
        <w:fldChar w:fldCharType="end"/>
      </w:r>
    </w:p>
    <w:p w14:paraId="149578A5" w14:textId="00D48087" w:rsidR="00B1589F" w:rsidRDefault="00B1589F">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_Toc115079588 \h </w:instrText>
      </w:r>
      <w:r>
        <w:rPr>
          <w:noProof/>
        </w:rPr>
      </w:r>
      <w:r>
        <w:rPr>
          <w:noProof/>
        </w:rPr>
        <w:fldChar w:fldCharType="separate"/>
      </w:r>
      <w:r>
        <w:rPr>
          <w:noProof/>
        </w:rPr>
        <w:t>327</w:t>
      </w:r>
      <w:r>
        <w:rPr>
          <w:noProof/>
        </w:rPr>
        <w:fldChar w:fldCharType="end"/>
      </w:r>
    </w:p>
    <w:p w14:paraId="4541FE39" w14:textId="057AE4E6" w:rsidR="00B1589F" w:rsidRDefault="00B1589F">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_Toc115079589 \h </w:instrText>
      </w:r>
      <w:r>
        <w:rPr>
          <w:noProof/>
        </w:rPr>
      </w:r>
      <w:r>
        <w:rPr>
          <w:noProof/>
        </w:rPr>
        <w:fldChar w:fldCharType="separate"/>
      </w:r>
      <w:r>
        <w:rPr>
          <w:noProof/>
        </w:rPr>
        <w:t>327</w:t>
      </w:r>
      <w:r>
        <w:rPr>
          <w:noProof/>
        </w:rPr>
        <w:fldChar w:fldCharType="end"/>
      </w:r>
    </w:p>
    <w:p w14:paraId="0FC2B7F6" w14:textId="0AA3B362" w:rsidR="00B1589F" w:rsidRDefault="00B1589F">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_Toc115079590 \h </w:instrText>
      </w:r>
      <w:r>
        <w:rPr>
          <w:noProof/>
        </w:rPr>
      </w:r>
      <w:r>
        <w:rPr>
          <w:noProof/>
        </w:rPr>
        <w:fldChar w:fldCharType="separate"/>
      </w:r>
      <w:r>
        <w:rPr>
          <w:noProof/>
        </w:rPr>
        <w:t>327</w:t>
      </w:r>
      <w:r>
        <w:rPr>
          <w:noProof/>
        </w:rPr>
        <w:fldChar w:fldCharType="end"/>
      </w:r>
    </w:p>
    <w:p w14:paraId="3C181762" w14:textId="5DD9DBB5" w:rsidR="00B1589F" w:rsidRDefault="00B1589F">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_Toc115079591 \h </w:instrText>
      </w:r>
      <w:r>
        <w:rPr>
          <w:noProof/>
        </w:rPr>
      </w:r>
      <w:r>
        <w:rPr>
          <w:noProof/>
        </w:rPr>
        <w:fldChar w:fldCharType="separate"/>
      </w:r>
      <w:r>
        <w:rPr>
          <w:noProof/>
        </w:rPr>
        <w:t>328</w:t>
      </w:r>
      <w:r>
        <w:rPr>
          <w:noProof/>
        </w:rPr>
        <w:fldChar w:fldCharType="end"/>
      </w:r>
    </w:p>
    <w:p w14:paraId="0345DB3A" w14:textId="7ED164CB" w:rsidR="00B1589F" w:rsidRDefault="00B1589F">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_Toc115079592 \h </w:instrText>
      </w:r>
      <w:r>
        <w:rPr>
          <w:noProof/>
        </w:rPr>
      </w:r>
      <w:r>
        <w:rPr>
          <w:noProof/>
        </w:rPr>
        <w:fldChar w:fldCharType="separate"/>
      </w:r>
      <w:r>
        <w:rPr>
          <w:noProof/>
        </w:rPr>
        <w:t>328</w:t>
      </w:r>
      <w:r>
        <w:rPr>
          <w:noProof/>
        </w:rPr>
        <w:fldChar w:fldCharType="end"/>
      </w:r>
    </w:p>
    <w:p w14:paraId="29F804A2" w14:textId="3A644F61" w:rsidR="00B1589F" w:rsidRDefault="00B1589F">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_Toc115079593 \h </w:instrText>
      </w:r>
      <w:r>
        <w:rPr>
          <w:noProof/>
        </w:rPr>
      </w:r>
      <w:r>
        <w:rPr>
          <w:noProof/>
        </w:rPr>
        <w:fldChar w:fldCharType="separate"/>
      </w:r>
      <w:r>
        <w:rPr>
          <w:noProof/>
        </w:rPr>
        <w:t>328</w:t>
      </w:r>
      <w:r>
        <w:rPr>
          <w:noProof/>
        </w:rPr>
        <w:fldChar w:fldCharType="end"/>
      </w:r>
    </w:p>
    <w:p w14:paraId="2AD6760D" w14:textId="045F6EC3" w:rsidR="00B1589F" w:rsidRDefault="00B1589F">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_Toc115079594 \h </w:instrText>
      </w:r>
      <w:r>
        <w:rPr>
          <w:noProof/>
        </w:rPr>
      </w:r>
      <w:r>
        <w:rPr>
          <w:noProof/>
        </w:rPr>
        <w:fldChar w:fldCharType="separate"/>
      </w:r>
      <w:r>
        <w:rPr>
          <w:noProof/>
        </w:rPr>
        <w:t>328</w:t>
      </w:r>
      <w:r>
        <w:rPr>
          <w:noProof/>
        </w:rPr>
        <w:fldChar w:fldCharType="end"/>
      </w:r>
    </w:p>
    <w:p w14:paraId="007B87E0" w14:textId="61EE675E" w:rsidR="00B1589F" w:rsidRDefault="00B1589F">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_Toc115079595 \h </w:instrText>
      </w:r>
      <w:r>
        <w:rPr>
          <w:noProof/>
        </w:rPr>
      </w:r>
      <w:r>
        <w:rPr>
          <w:noProof/>
        </w:rPr>
        <w:fldChar w:fldCharType="separate"/>
      </w:r>
      <w:r>
        <w:rPr>
          <w:noProof/>
        </w:rPr>
        <w:t>328</w:t>
      </w:r>
      <w:r>
        <w:rPr>
          <w:noProof/>
        </w:rPr>
        <w:fldChar w:fldCharType="end"/>
      </w:r>
    </w:p>
    <w:p w14:paraId="1E1843DD" w14:textId="14FEACED" w:rsidR="00B1589F" w:rsidRDefault="00B1589F">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_Toc115079596 \h </w:instrText>
      </w:r>
      <w:r>
        <w:rPr>
          <w:noProof/>
        </w:rPr>
      </w:r>
      <w:r>
        <w:rPr>
          <w:noProof/>
        </w:rPr>
        <w:fldChar w:fldCharType="separate"/>
      </w:r>
      <w:r>
        <w:rPr>
          <w:noProof/>
        </w:rPr>
        <w:t>328</w:t>
      </w:r>
      <w:r>
        <w:rPr>
          <w:noProof/>
        </w:rPr>
        <w:fldChar w:fldCharType="end"/>
      </w:r>
    </w:p>
    <w:p w14:paraId="23F04490" w14:textId="26AE3D4A" w:rsidR="00B1589F" w:rsidRDefault="00B1589F">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_Toc115079597 \h </w:instrText>
      </w:r>
      <w:r>
        <w:rPr>
          <w:noProof/>
        </w:rPr>
      </w:r>
      <w:r>
        <w:rPr>
          <w:noProof/>
        </w:rPr>
        <w:fldChar w:fldCharType="separate"/>
      </w:r>
      <w:r>
        <w:rPr>
          <w:noProof/>
        </w:rPr>
        <w:t>329</w:t>
      </w:r>
      <w:r>
        <w:rPr>
          <w:noProof/>
        </w:rPr>
        <w:fldChar w:fldCharType="end"/>
      </w:r>
    </w:p>
    <w:p w14:paraId="53830E08" w14:textId="3A02B5FC" w:rsidR="00B1589F" w:rsidRDefault="00B1589F">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_Toc115079598 \h </w:instrText>
      </w:r>
      <w:r>
        <w:rPr>
          <w:noProof/>
        </w:rPr>
      </w:r>
      <w:r>
        <w:rPr>
          <w:noProof/>
        </w:rPr>
        <w:fldChar w:fldCharType="separate"/>
      </w:r>
      <w:r>
        <w:rPr>
          <w:noProof/>
        </w:rPr>
        <w:t>329</w:t>
      </w:r>
      <w:r>
        <w:rPr>
          <w:noProof/>
        </w:rPr>
        <w:fldChar w:fldCharType="end"/>
      </w:r>
    </w:p>
    <w:p w14:paraId="65BE3690" w14:textId="33A05B1C" w:rsidR="00B1589F" w:rsidRDefault="00B1589F">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_Toc115079599 \h </w:instrText>
      </w:r>
      <w:r>
        <w:rPr>
          <w:noProof/>
        </w:rPr>
      </w:r>
      <w:r>
        <w:rPr>
          <w:noProof/>
        </w:rPr>
        <w:fldChar w:fldCharType="separate"/>
      </w:r>
      <w:r>
        <w:rPr>
          <w:noProof/>
        </w:rPr>
        <w:t>329</w:t>
      </w:r>
      <w:r>
        <w:rPr>
          <w:noProof/>
        </w:rPr>
        <w:fldChar w:fldCharType="end"/>
      </w:r>
    </w:p>
    <w:p w14:paraId="4D4018D0" w14:textId="0BFA3CD0" w:rsidR="00B1589F" w:rsidRDefault="00B1589F">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_Toc115079600 \h </w:instrText>
      </w:r>
      <w:r>
        <w:rPr>
          <w:noProof/>
        </w:rPr>
      </w:r>
      <w:r>
        <w:rPr>
          <w:noProof/>
        </w:rPr>
        <w:fldChar w:fldCharType="separate"/>
      </w:r>
      <w:r>
        <w:rPr>
          <w:noProof/>
        </w:rPr>
        <w:t>330</w:t>
      </w:r>
      <w:r>
        <w:rPr>
          <w:noProof/>
        </w:rPr>
        <w:fldChar w:fldCharType="end"/>
      </w:r>
    </w:p>
    <w:p w14:paraId="2F04CFFC" w14:textId="18FE8EA7" w:rsidR="00B1589F" w:rsidRDefault="00B1589F">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_Toc115079601 \h </w:instrText>
      </w:r>
      <w:r>
        <w:rPr>
          <w:noProof/>
        </w:rPr>
      </w:r>
      <w:r>
        <w:rPr>
          <w:noProof/>
        </w:rPr>
        <w:fldChar w:fldCharType="separate"/>
      </w:r>
      <w:r>
        <w:rPr>
          <w:noProof/>
        </w:rPr>
        <w:t>330</w:t>
      </w:r>
      <w:r>
        <w:rPr>
          <w:noProof/>
        </w:rPr>
        <w:fldChar w:fldCharType="end"/>
      </w:r>
    </w:p>
    <w:p w14:paraId="66ABCA04" w14:textId="00E856A7" w:rsidR="00B1589F" w:rsidRDefault="00B1589F">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_Toc115079602 \h </w:instrText>
      </w:r>
      <w:r>
        <w:rPr>
          <w:noProof/>
        </w:rPr>
      </w:r>
      <w:r>
        <w:rPr>
          <w:noProof/>
        </w:rPr>
        <w:fldChar w:fldCharType="separate"/>
      </w:r>
      <w:r>
        <w:rPr>
          <w:noProof/>
        </w:rPr>
        <w:t>330</w:t>
      </w:r>
      <w:r>
        <w:rPr>
          <w:noProof/>
        </w:rPr>
        <w:fldChar w:fldCharType="end"/>
      </w:r>
    </w:p>
    <w:p w14:paraId="6771E2A1" w14:textId="36D2F2F4" w:rsidR="00B1589F" w:rsidRDefault="00B1589F">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_Toc115079603 \h </w:instrText>
      </w:r>
      <w:r>
        <w:rPr>
          <w:noProof/>
        </w:rPr>
      </w:r>
      <w:r>
        <w:rPr>
          <w:noProof/>
        </w:rPr>
        <w:fldChar w:fldCharType="separate"/>
      </w:r>
      <w:r>
        <w:rPr>
          <w:noProof/>
        </w:rPr>
        <w:t>330</w:t>
      </w:r>
      <w:r>
        <w:rPr>
          <w:noProof/>
        </w:rPr>
        <w:fldChar w:fldCharType="end"/>
      </w:r>
    </w:p>
    <w:p w14:paraId="171018E7" w14:textId="1C4A40C3" w:rsidR="00B1589F" w:rsidRDefault="00B1589F">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_Toc115079604 \h </w:instrText>
      </w:r>
      <w:r>
        <w:rPr>
          <w:noProof/>
        </w:rPr>
      </w:r>
      <w:r>
        <w:rPr>
          <w:noProof/>
        </w:rPr>
        <w:fldChar w:fldCharType="separate"/>
      </w:r>
      <w:r>
        <w:rPr>
          <w:noProof/>
        </w:rPr>
        <w:t>330</w:t>
      </w:r>
      <w:r>
        <w:rPr>
          <w:noProof/>
        </w:rPr>
        <w:fldChar w:fldCharType="end"/>
      </w:r>
    </w:p>
    <w:p w14:paraId="5F98044C" w14:textId="69C5A1FC" w:rsidR="00B1589F" w:rsidRDefault="00B1589F">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_Toc115079605 \h </w:instrText>
      </w:r>
      <w:r>
        <w:rPr>
          <w:noProof/>
        </w:rPr>
      </w:r>
      <w:r>
        <w:rPr>
          <w:noProof/>
        </w:rPr>
        <w:fldChar w:fldCharType="separate"/>
      </w:r>
      <w:r>
        <w:rPr>
          <w:noProof/>
        </w:rPr>
        <w:t>331</w:t>
      </w:r>
      <w:r>
        <w:rPr>
          <w:noProof/>
        </w:rPr>
        <w:fldChar w:fldCharType="end"/>
      </w:r>
    </w:p>
    <w:p w14:paraId="65E9C228" w14:textId="2F6248ED" w:rsidR="00B1589F" w:rsidRDefault="00B1589F">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_Toc115079606 \h </w:instrText>
      </w:r>
      <w:r>
        <w:rPr>
          <w:noProof/>
        </w:rPr>
      </w:r>
      <w:r>
        <w:rPr>
          <w:noProof/>
        </w:rPr>
        <w:fldChar w:fldCharType="separate"/>
      </w:r>
      <w:r>
        <w:rPr>
          <w:noProof/>
        </w:rPr>
        <w:t>331</w:t>
      </w:r>
      <w:r>
        <w:rPr>
          <w:noProof/>
        </w:rPr>
        <w:fldChar w:fldCharType="end"/>
      </w:r>
    </w:p>
    <w:p w14:paraId="53CA5D9C" w14:textId="60AADBD4" w:rsidR="00B1589F" w:rsidRDefault="00B1589F">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_Toc115079607 \h </w:instrText>
      </w:r>
      <w:r>
        <w:rPr>
          <w:noProof/>
        </w:rPr>
      </w:r>
      <w:r>
        <w:rPr>
          <w:noProof/>
        </w:rPr>
        <w:fldChar w:fldCharType="separate"/>
      </w:r>
      <w:r>
        <w:rPr>
          <w:noProof/>
        </w:rPr>
        <w:t>331</w:t>
      </w:r>
      <w:r>
        <w:rPr>
          <w:noProof/>
        </w:rPr>
        <w:fldChar w:fldCharType="end"/>
      </w:r>
    </w:p>
    <w:p w14:paraId="157604CA" w14:textId="52B8EB5B" w:rsidR="00B1589F" w:rsidRDefault="00B1589F">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_Toc115079608 \h </w:instrText>
      </w:r>
      <w:r>
        <w:rPr>
          <w:noProof/>
        </w:rPr>
      </w:r>
      <w:r>
        <w:rPr>
          <w:noProof/>
        </w:rPr>
        <w:fldChar w:fldCharType="separate"/>
      </w:r>
      <w:r>
        <w:rPr>
          <w:noProof/>
        </w:rPr>
        <w:t>331</w:t>
      </w:r>
      <w:r>
        <w:rPr>
          <w:noProof/>
        </w:rPr>
        <w:fldChar w:fldCharType="end"/>
      </w:r>
    </w:p>
    <w:p w14:paraId="6BA26810" w14:textId="0BC64E14" w:rsidR="00B1589F" w:rsidRDefault="00B1589F">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_Toc115079609 \h </w:instrText>
      </w:r>
      <w:r>
        <w:rPr>
          <w:noProof/>
        </w:rPr>
      </w:r>
      <w:r>
        <w:rPr>
          <w:noProof/>
        </w:rPr>
        <w:fldChar w:fldCharType="separate"/>
      </w:r>
      <w:r>
        <w:rPr>
          <w:noProof/>
        </w:rPr>
        <w:t>331</w:t>
      </w:r>
      <w:r>
        <w:rPr>
          <w:noProof/>
        </w:rPr>
        <w:fldChar w:fldCharType="end"/>
      </w:r>
    </w:p>
    <w:p w14:paraId="507F0DDF" w14:textId="7AE0450B" w:rsidR="00B1589F" w:rsidRDefault="00B1589F">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_Toc115079610 \h </w:instrText>
      </w:r>
      <w:r>
        <w:rPr>
          <w:noProof/>
        </w:rPr>
      </w:r>
      <w:r>
        <w:rPr>
          <w:noProof/>
        </w:rPr>
        <w:fldChar w:fldCharType="separate"/>
      </w:r>
      <w:r>
        <w:rPr>
          <w:noProof/>
        </w:rPr>
        <w:t>331</w:t>
      </w:r>
      <w:r>
        <w:rPr>
          <w:noProof/>
        </w:rPr>
        <w:fldChar w:fldCharType="end"/>
      </w:r>
    </w:p>
    <w:p w14:paraId="3543F8C2" w14:textId="2C5766DE" w:rsidR="00B1589F" w:rsidRDefault="00B1589F">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_Toc115079611 \h </w:instrText>
      </w:r>
      <w:r>
        <w:rPr>
          <w:noProof/>
        </w:rPr>
      </w:r>
      <w:r>
        <w:rPr>
          <w:noProof/>
        </w:rPr>
        <w:fldChar w:fldCharType="separate"/>
      </w:r>
      <w:r>
        <w:rPr>
          <w:noProof/>
        </w:rPr>
        <w:t>331</w:t>
      </w:r>
      <w:r>
        <w:rPr>
          <w:noProof/>
        </w:rPr>
        <w:fldChar w:fldCharType="end"/>
      </w:r>
    </w:p>
    <w:p w14:paraId="0BAAEEAA" w14:textId="6A403ABB" w:rsidR="00B1589F" w:rsidRDefault="00B1589F">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_Toc115079612 \h </w:instrText>
      </w:r>
      <w:r>
        <w:rPr>
          <w:noProof/>
        </w:rPr>
      </w:r>
      <w:r>
        <w:rPr>
          <w:noProof/>
        </w:rPr>
        <w:fldChar w:fldCharType="separate"/>
      </w:r>
      <w:r>
        <w:rPr>
          <w:noProof/>
        </w:rPr>
        <w:t>332</w:t>
      </w:r>
      <w:r>
        <w:rPr>
          <w:noProof/>
        </w:rPr>
        <w:fldChar w:fldCharType="end"/>
      </w:r>
    </w:p>
    <w:p w14:paraId="3792AE79" w14:textId="79AB53E5" w:rsidR="00B1589F" w:rsidRDefault="00B1589F">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_Toc115079613 \h </w:instrText>
      </w:r>
      <w:r>
        <w:rPr>
          <w:noProof/>
        </w:rPr>
      </w:r>
      <w:r>
        <w:rPr>
          <w:noProof/>
        </w:rPr>
        <w:fldChar w:fldCharType="separate"/>
      </w:r>
      <w:r>
        <w:rPr>
          <w:noProof/>
        </w:rPr>
        <w:t>332</w:t>
      </w:r>
      <w:r>
        <w:rPr>
          <w:noProof/>
        </w:rPr>
        <w:fldChar w:fldCharType="end"/>
      </w:r>
    </w:p>
    <w:p w14:paraId="113C3313" w14:textId="45EA1EB9" w:rsidR="00B1589F" w:rsidRDefault="00B1589F">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_Toc115079614 \h </w:instrText>
      </w:r>
      <w:r>
        <w:rPr>
          <w:noProof/>
        </w:rPr>
      </w:r>
      <w:r>
        <w:rPr>
          <w:noProof/>
        </w:rPr>
        <w:fldChar w:fldCharType="separate"/>
      </w:r>
      <w:r>
        <w:rPr>
          <w:noProof/>
        </w:rPr>
        <w:t>332</w:t>
      </w:r>
      <w:r>
        <w:rPr>
          <w:noProof/>
        </w:rPr>
        <w:fldChar w:fldCharType="end"/>
      </w:r>
    </w:p>
    <w:p w14:paraId="4D800E95" w14:textId="3BE6C27A" w:rsidR="00B1589F" w:rsidRDefault="00B1589F">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_Toc115079615 \h </w:instrText>
      </w:r>
      <w:r>
        <w:rPr>
          <w:noProof/>
        </w:rPr>
      </w:r>
      <w:r>
        <w:rPr>
          <w:noProof/>
        </w:rPr>
        <w:fldChar w:fldCharType="separate"/>
      </w:r>
      <w:r>
        <w:rPr>
          <w:noProof/>
        </w:rPr>
        <w:t>332</w:t>
      </w:r>
      <w:r>
        <w:rPr>
          <w:noProof/>
        </w:rPr>
        <w:fldChar w:fldCharType="end"/>
      </w:r>
    </w:p>
    <w:p w14:paraId="44BC4A30" w14:textId="799E6CF2" w:rsidR="00B1589F" w:rsidRDefault="00B1589F">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_Toc115079616 \h </w:instrText>
      </w:r>
      <w:r>
        <w:rPr>
          <w:noProof/>
        </w:rPr>
      </w:r>
      <w:r>
        <w:rPr>
          <w:noProof/>
        </w:rPr>
        <w:fldChar w:fldCharType="separate"/>
      </w:r>
      <w:r>
        <w:rPr>
          <w:noProof/>
        </w:rPr>
        <w:t>332</w:t>
      </w:r>
      <w:r>
        <w:rPr>
          <w:noProof/>
        </w:rPr>
        <w:fldChar w:fldCharType="end"/>
      </w:r>
    </w:p>
    <w:p w14:paraId="0676E809" w14:textId="140297B5" w:rsidR="00B1589F" w:rsidRDefault="00B1589F">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_Toc115079617 \h </w:instrText>
      </w:r>
      <w:r>
        <w:rPr>
          <w:noProof/>
        </w:rPr>
      </w:r>
      <w:r>
        <w:rPr>
          <w:noProof/>
        </w:rPr>
        <w:fldChar w:fldCharType="separate"/>
      </w:r>
      <w:r>
        <w:rPr>
          <w:noProof/>
        </w:rPr>
        <w:t>332</w:t>
      </w:r>
      <w:r>
        <w:rPr>
          <w:noProof/>
        </w:rPr>
        <w:fldChar w:fldCharType="end"/>
      </w:r>
    </w:p>
    <w:p w14:paraId="1AB05785" w14:textId="0AE0F632" w:rsidR="00B1589F" w:rsidRDefault="00B1589F">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_Toc115079618 \h </w:instrText>
      </w:r>
      <w:r>
        <w:rPr>
          <w:noProof/>
        </w:rPr>
      </w:r>
      <w:r>
        <w:rPr>
          <w:noProof/>
        </w:rPr>
        <w:fldChar w:fldCharType="separate"/>
      </w:r>
      <w:r>
        <w:rPr>
          <w:noProof/>
        </w:rPr>
        <w:t>332</w:t>
      </w:r>
      <w:r>
        <w:rPr>
          <w:noProof/>
        </w:rPr>
        <w:fldChar w:fldCharType="end"/>
      </w:r>
    </w:p>
    <w:p w14:paraId="7A1A5045" w14:textId="1C4321AE" w:rsidR="00B1589F" w:rsidRDefault="00B1589F">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_Toc115079619 \h </w:instrText>
      </w:r>
      <w:r>
        <w:rPr>
          <w:noProof/>
        </w:rPr>
      </w:r>
      <w:r>
        <w:rPr>
          <w:noProof/>
        </w:rPr>
        <w:fldChar w:fldCharType="separate"/>
      </w:r>
      <w:r>
        <w:rPr>
          <w:noProof/>
        </w:rPr>
        <w:t>332</w:t>
      </w:r>
      <w:r>
        <w:rPr>
          <w:noProof/>
        </w:rPr>
        <w:fldChar w:fldCharType="end"/>
      </w:r>
    </w:p>
    <w:p w14:paraId="5E8667CB" w14:textId="1198899D" w:rsidR="00B1589F" w:rsidRDefault="00B1589F">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_Toc115079620 \h </w:instrText>
      </w:r>
      <w:r>
        <w:rPr>
          <w:noProof/>
        </w:rPr>
      </w:r>
      <w:r>
        <w:rPr>
          <w:noProof/>
        </w:rPr>
        <w:fldChar w:fldCharType="separate"/>
      </w:r>
      <w:r>
        <w:rPr>
          <w:noProof/>
        </w:rPr>
        <w:t>334</w:t>
      </w:r>
      <w:r>
        <w:rPr>
          <w:noProof/>
        </w:rPr>
        <w:fldChar w:fldCharType="end"/>
      </w:r>
    </w:p>
    <w:p w14:paraId="6548B2FB" w14:textId="57BACA6C" w:rsidR="00B1589F" w:rsidRDefault="00B1589F">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_Toc115079621 \h </w:instrText>
      </w:r>
      <w:r>
        <w:rPr>
          <w:noProof/>
        </w:rPr>
      </w:r>
      <w:r>
        <w:rPr>
          <w:noProof/>
        </w:rPr>
        <w:fldChar w:fldCharType="separate"/>
      </w:r>
      <w:r>
        <w:rPr>
          <w:noProof/>
        </w:rPr>
        <w:t>334</w:t>
      </w:r>
      <w:r>
        <w:rPr>
          <w:noProof/>
        </w:rPr>
        <w:fldChar w:fldCharType="end"/>
      </w:r>
    </w:p>
    <w:p w14:paraId="31073807" w14:textId="7B50B612" w:rsidR="00B1589F" w:rsidRDefault="00B1589F">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_Toc115079622 \h </w:instrText>
      </w:r>
      <w:r>
        <w:rPr>
          <w:noProof/>
        </w:rPr>
      </w:r>
      <w:r>
        <w:rPr>
          <w:noProof/>
        </w:rPr>
        <w:fldChar w:fldCharType="separate"/>
      </w:r>
      <w:r>
        <w:rPr>
          <w:noProof/>
        </w:rPr>
        <w:t>334</w:t>
      </w:r>
      <w:r>
        <w:rPr>
          <w:noProof/>
        </w:rPr>
        <w:fldChar w:fldCharType="end"/>
      </w:r>
    </w:p>
    <w:p w14:paraId="7CFD2D25" w14:textId="2CC9AC28" w:rsidR="00B1589F" w:rsidRDefault="00B1589F">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_Toc115079623 \h </w:instrText>
      </w:r>
      <w:r>
        <w:rPr>
          <w:noProof/>
        </w:rPr>
      </w:r>
      <w:r>
        <w:rPr>
          <w:noProof/>
        </w:rPr>
        <w:fldChar w:fldCharType="separate"/>
      </w:r>
      <w:r>
        <w:rPr>
          <w:noProof/>
        </w:rPr>
        <w:t>335</w:t>
      </w:r>
      <w:r>
        <w:rPr>
          <w:noProof/>
        </w:rPr>
        <w:fldChar w:fldCharType="end"/>
      </w:r>
    </w:p>
    <w:p w14:paraId="17B9E505" w14:textId="01DA2B06" w:rsidR="00B1589F" w:rsidRDefault="00B1589F">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_Toc115079624 \h </w:instrText>
      </w:r>
      <w:r>
        <w:rPr>
          <w:noProof/>
        </w:rPr>
      </w:r>
      <w:r>
        <w:rPr>
          <w:noProof/>
        </w:rPr>
        <w:fldChar w:fldCharType="separate"/>
      </w:r>
      <w:r>
        <w:rPr>
          <w:noProof/>
        </w:rPr>
        <w:t>335</w:t>
      </w:r>
      <w:r>
        <w:rPr>
          <w:noProof/>
        </w:rPr>
        <w:fldChar w:fldCharType="end"/>
      </w:r>
    </w:p>
    <w:p w14:paraId="5193BEF7" w14:textId="609EC98B" w:rsidR="00B1589F" w:rsidRDefault="00B1589F">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PRUK</w:t>
      </w:r>
      <w:r>
        <w:rPr>
          <w:noProof/>
        </w:rPr>
        <w:tab/>
      </w:r>
      <w:r>
        <w:rPr>
          <w:noProof/>
        </w:rPr>
        <w:fldChar w:fldCharType="begin" w:fldLock="1"/>
      </w:r>
      <w:r>
        <w:rPr>
          <w:noProof/>
        </w:rPr>
        <w:instrText xml:space="preserve"> PAGEREF _Toc115079625 \h </w:instrText>
      </w:r>
      <w:r>
        <w:rPr>
          <w:noProof/>
        </w:rPr>
      </w:r>
      <w:r>
        <w:rPr>
          <w:noProof/>
        </w:rPr>
        <w:fldChar w:fldCharType="separate"/>
      </w:r>
      <w:r>
        <w:rPr>
          <w:noProof/>
        </w:rPr>
        <w:t>335</w:t>
      </w:r>
      <w:r>
        <w:rPr>
          <w:noProof/>
        </w:rPr>
        <w:fldChar w:fldCharType="end"/>
      </w:r>
    </w:p>
    <w:p w14:paraId="2C11F4E1" w14:textId="2660686E" w:rsidR="00B1589F" w:rsidRDefault="00B1589F">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_Toc115079626 \h </w:instrText>
      </w:r>
      <w:r>
        <w:rPr>
          <w:noProof/>
        </w:rPr>
      </w:r>
      <w:r>
        <w:rPr>
          <w:noProof/>
        </w:rPr>
        <w:fldChar w:fldCharType="separate"/>
      </w:r>
      <w:r>
        <w:rPr>
          <w:noProof/>
        </w:rPr>
        <w:t>335</w:t>
      </w:r>
      <w:r>
        <w:rPr>
          <w:noProof/>
        </w:rPr>
        <w:fldChar w:fldCharType="end"/>
      </w:r>
    </w:p>
    <w:p w14:paraId="47EC2BD6" w14:textId="10D3D9DB" w:rsidR="00B1589F" w:rsidRDefault="00B1589F">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_Toc115079627 \h </w:instrText>
      </w:r>
      <w:r>
        <w:rPr>
          <w:noProof/>
        </w:rPr>
      </w:r>
      <w:r>
        <w:rPr>
          <w:noProof/>
        </w:rPr>
        <w:fldChar w:fldCharType="separate"/>
      </w:r>
      <w:r>
        <w:rPr>
          <w:noProof/>
        </w:rPr>
        <w:t>335</w:t>
      </w:r>
      <w:r>
        <w:rPr>
          <w:noProof/>
        </w:rPr>
        <w:fldChar w:fldCharType="end"/>
      </w:r>
    </w:p>
    <w:p w14:paraId="4A5A9140" w14:textId="2DB4E40F" w:rsidR="00B1589F" w:rsidRDefault="00B1589F">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_Toc115079628 \h </w:instrText>
      </w:r>
      <w:r>
        <w:rPr>
          <w:noProof/>
        </w:rPr>
      </w:r>
      <w:r>
        <w:rPr>
          <w:noProof/>
        </w:rPr>
        <w:fldChar w:fldCharType="separate"/>
      </w:r>
      <w:r>
        <w:rPr>
          <w:noProof/>
        </w:rPr>
        <w:t>335</w:t>
      </w:r>
      <w:r>
        <w:rPr>
          <w:noProof/>
        </w:rPr>
        <w:fldChar w:fldCharType="end"/>
      </w:r>
    </w:p>
    <w:p w14:paraId="0F831C4B" w14:textId="2F9CD678" w:rsidR="00B1589F" w:rsidRDefault="00B1589F">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_Toc115079629 \h </w:instrText>
      </w:r>
      <w:r>
        <w:rPr>
          <w:noProof/>
        </w:rPr>
      </w:r>
      <w:r>
        <w:rPr>
          <w:noProof/>
        </w:rPr>
        <w:fldChar w:fldCharType="separate"/>
      </w:r>
      <w:r>
        <w:rPr>
          <w:noProof/>
        </w:rPr>
        <w:t>335</w:t>
      </w:r>
      <w:r>
        <w:rPr>
          <w:noProof/>
        </w:rPr>
        <w:fldChar w:fldCharType="end"/>
      </w:r>
    </w:p>
    <w:p w14:paraId="33E12D22" w14:textId="05A46F79" w:rsidR="00B1589F" w:rsidRDefault="00B1589F">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_Toc115079630 \h </w:instrText>
      </w:r>
      <w:r>
        <w:rPr>
          <w:noProof/>
        </w:rPr>
      </w:r>
      <w:r>
        <w:rPr>
          <w:noProof/>
        </w:rPr>
        <w:fldChar w:fldCharType="separate"/>
      </w:r>
      <w:r>
        <w:rPr>
          <w:noProof/>
        </w:rPr>
        <w:t>335</w:t>
      </w:r>
      <w:r>
        <w:rPr>
          <w:noProof/>
        </w:rPr>
        <w:fldChar w:fldCharType="end"/>
      </w:r>
    </w:p>
    <w:p w14:paraId="608D3A8E" w14:textId="24045D40" w:rsidR="00B1589F" w:rsidRDefault="00B1589F">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_Toc115079631 \h </w:instrText>
      </w:r>
      <w:r>
        <w:rPr>
          <w:noProof/>
        </w:rPr>
      </w:r>
      <w:r>
        <w:rPr>
          <w:noProof/>
        </w:rPr>
        <w:fldChar w:fldCharType="separate"/>
      </w:r>
      <w:r>
        <w:rPr>
          <w:noProof/>
        </w:rPr>
        <w:t>335</w:t>
      </w:r>
      <w:r>
        <w:rPr>
          <w:noProof/>
        </w:rPr>
        <w:fldChar w:fldCharType="end"/>
      </w:r>
    </w:p>
    <w:p w14:paraId="250C452F" w14:textId="52AAD5FA" w:rsidR="00B1589F" w:rsidRDefault="00B1589F">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_Toc115079632 \h </w:instrText>
      </w:r>
      <w:r>
        <w:rPr>
          <w:noProof/>
        </w:rPr>
      </w:r>
      <w:r>
        <w:rPr>
          <w:noProof/>
        </w:rPr>
        <w:fldChar w:fldCharType="separate"/>
      </w:r>
      <w:r>
        <w:rPr>
          <w:noProof/>
        </w:rPr>
        <w:t>336</w:t>
      </w:r>
      <w:r>
        <w:rPr>
          <w:noProof/>
        </w:rPr>
        <w:fldChar w:fldCharType="end"/>
      </w:r>
    </w:p>
    <w:p w14:paraId="62C6EF9E" w14:textId="0B06F4EA" w:rsidR="00B1589F" w:rsidRDefault="00B1589F">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_Toc115079633 \h </w:instrText>
      </w:r>
      <w:r>
        <w:rPr>
          <w:noProof/>
        </w:rPr>
      </w:r>
      <w:r>
        <w:rPr>
          <w:noProof/>
        </w:rPr>
        <w:fldChar w:fldCharType="separate"/>
      </w:r>
      <w:r>
        <w:rPr>
          <w:noProof/>
        </w:rPr>
        <w:t>336</w:t>
      </w:r>
      <w:r>
        <w:rPr>
          <w:noProof/>
        </w:rPr>
        <w:fldChar w:fldCharType="end"/>
      </w:r>
    </w:p>
    <w:p w14:paraId="04E36E8C" w14:textId="6E171EC6" w:rsidR="00B1589F" w:rsidRDefault="00B1589F">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_Toc115079634 \h </w:instrText>
      </w:r>
      <w:r>
        <w:rPr>
          <w:noProof/>
        </w:rPr>
      </w:r>
      <w:r>
        <w:rPr>
          <w:noProof/>
        </w:rPr>
        <w:fldChar w:fldCharType="separate"/>
      </w:r>
      <w:r>
        <w:rPr>
          <w:noProof/>
        </w:rPr>
        <w:t>336</w:t>
      </w:r>
      <w:r>
        <w:rPr>
          <w:noProof/>
        </w:rPr>
        <w:fldChar w:fldCharType="end"/>
      </w:r>
    </w:p>
    <w:p w14:paraId="2414A4C9" w14:textId="05F7DD1F" w:rsidR="00B1589F" w:rsidRDefault="00B1589F">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_Toc115079635 \h </w:instrText>
      </w:r>
      <w:r>
        <w:rPr>
          <w:noProof/>
        </w:rPr>
      </w:r>
      <w:r>
        <w:rPr>
          <w:noProof/>
        </w:rPr>
        <w:fldChar w:fldCharType="separate"/>
      </w:r>
      <w:r>
        <w:rPr>
          <w:noProof/>
        </w:rPr>
        <w:t>336</w:t>
      </w:r>
      <w:r>
        <w:rPr>
          <w:noProof/>
        </w:rPr>
        <w:fldChar w:fldCharType="end"/>
      </w:r>
    </w:p>
    <w:p w14:paraId="47028823" w14:textId="059C8EAC" w:rsidR="00B1589F" w:rsidRDefault="00B1589F">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_Toc115079636 \h </w:instrText>
      </w:r>
      <w:r>
        <w:rPr>
          <w:noProof/>
        </w:rPr>
      </w:r>
      <w:r>
        <w:rPr>
          <w:noProof/>
        </w:rPr>
        <w:fldChar w:fldCharType="separate"/>
      </w:r>
      <w:r>
        <w:rPr>
          <w:noProof/>
        </w:rPr>
        <w:t>336</w:t>
      </w:r>
      <w:r>
        <w:rPr>
          <w:noProof/>
        </w:rPr>
        <w:fldChar w:fldCharType="end"/>
      </w:r>
    </w:p>
    <w:p w14:paraId="472D8DBE" w14:textId="3B548F00" w:rsidR="00B1589F" w:rsidRDefault="00B1589F">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_Toc115079637 \h </w:instrText>
      </w:r>
      <w:r>
        <w:rPr>
          <w:noProof/>
        </w:rPr>
      </w:r>
      <w:r>
        <w:rPr>
          <w:noProof/>
        </w:rPr>
        <w:fldChar w:fldCharType="separate"/>
      </w:r>
      <w:r>
        <w:rPr>
          <w:noProof/>
        </w:rPr>
        <w:t>336</w:t>
      </w:r>
      <w:r>
        <w:rPr>
          <w:noProof/>
        </w:rPr>
        <w:fldChar w:fldCharType="end"/>
      </w:r>
    </w:p>
    <w:p w14:paraId="39A3827F" w14:textId="4A1EDB8D" w:rsidR="00B1589F" w:rsidRDefault="00B1589F">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_Toc115079638 \h </w:instrText>
      </w:r>
      <w:r>
        <w:rPr>
          <w:noProof/>
        </w:rPr>
      </w:r>
      <w:r>
        <w:rPr>
          <w:noProof/>
        </w:rPr>
        <w:fldChar w:fldCharType="separate"/>
      </w:r>
      <w:r>
        <w:rPr>
          <w:noProof/>
        </w:rPr>
        <w:t>336</w:t>
      </w:r>
      <w:r>
        <w:rPr>
          <w:noProof/>
        </w:rPr>
        <w:fldChar w:fldCharType="end"/>
      </w:r>
    </w:p>
    <w:p w14:paraId="50D21F1F" w14:textId="537BF0C5" w:rsidR="00B1589F" w:rsidRDefault="00B1589F">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_Toc115079639 \h </w:instrText>
      </w:r>
      <w:r>
        <w:rPr>
          <w:noProof/>
        </w:rPr>
      </w:r>
      <w:r>
        <w:rPr>
          <w:noProof/>
        </w:rPr>
        <w:fldChar w:fldCharType="separate"/>
      </w:r>
      <w:r>
        <w:rPr>
          <w:noProof/>
        </w:rPr>
        <w:t>336</w:t>
      </w:r>
      <w:r>
        <w:rPr>
          <w:noProof/>
        </w:rPr>
        <w:fldChar w:fldCharType="end"/>
      </w:r>
    </w:p>
    <w:p w14:paraId="2800D210" w14:textId="2E83EB23" w:rsidR="00B1589F" w:rsidRDefault="00B1589F">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_Toc115079640 \h </w:instrText>
      </w:r>
      <w:r>
        <w:rPr>
          <w:noProof/>
        </w:rPr>
      </w:r>
      <w:r>
        <w:rPr>
          <w:noProof/>
        </w:rPr>
        <w:fldChar w:fldCharType="separate"/>
      </w:r>
      <w:r>
        <w:rPr>
          <w:noProof/>
        </w:rPr>
        <w:t>336</w:t>
      </w:r>
      <w:r>
        <w:rPr>
          <w:noProof/>
        </w:rPr>
        <w:fldChar w:fldCharType="end"/>
      </w:r>
    </w:p>
    <w:p w14:paraId="42877592" w14:textId="0B7DC048" w:rsidR="00B1589F" w:rsidRDefault="00B1589F">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_Toc115079641 \h </w:instrText>
      </w:r>
      <w:r>
        <w:rPr>
          <w:noProof/>
        </w:rPr>
      </w:r>
      <w:r>
        <w:rPr>
          <w:noProof/>
        </w:rPr>
        <w:fldChar w:fldCharType="separate"/>
      </w:r>
      <w:r>
        <w:rPr>
          <w:noProof/>
        </w:rPr>
        <w:t>336</w:t>
      </w:r>
      <w:r>
        <w:rPr>
          <w:noProof/>
        </w:rPr>
        <w:fldChar w:fldCharType="end"/>
      </w:r>
    </w:p>
    <w:p w14:paraId="61B63FFF" w14:textId="263E40C7" w:rsidR="00B1589F" w:rsidRDefault="00B1589F">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_Toc115079642 \h </w:instrText>
      </w:r>
      <w:r>
        <w:rPr>
          <w:noProof/>
        </w:rPr>
      </w:r>
      <w:r>
        <w:rPr>
          <w:noProof/>
        </w:rPr>
        <w:fldChar w:fldCharType="separate"/>
      </w:r>
      <w:r>
        <w:rPr>
          <w:noProof/>
        </w:rPr>
        <w:t>336</w:t>
      </w:r>
      <w:r>
        <w:rPr>
          <w:noProof/>
        </w:rPr>
        <w:fldChar w:fldCharType="end"/>
      </w:r>
    </w:p>
    <w:p w14:paraId="27C2114D" w14:textId="38D233FD" w:rsidR="00B1589F" w:rsidRDefault="00B1589F">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_Toc115079643 \h </w:instrText>
      </w:r>
      <w:r>
        <w:rPr>
          <w:noProof/>
        </w:rPr>
      </w:r>
      <w:r>
        <w:rPr>
          <w:noProof/>
        </w:rPr>
        <w:fldChar w:fldCharType="separate"/>
      </w:r>
      <w:r>
        <w:rPr>
          <w:noProof/>
        </w:rPr>
        <w:t>336</w:t>
      </w:r>
      <w:r>
        <w:rPr>
          <w:noProof/>
        </w:rPr>
        <w:fldChar w:fldCharType="end"/>
      </w:r>
    </w:p>
    <w:p w14:paraId="5B1E6D85" w14:textId="44B468D6" w:rsidR="00B1589F" w:rsidRDefault="00B1589F">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_Toc115079644 \h </w:instrText>
      </w:r>
      <w:r>
        <w:rPr>
          <w:noProof/>
        </w:rPr>
      </w:r>
      <w:r>
        <w:rPr>
          <w:noProof/>
        </w:rPr>
        <w:fldChar w:fldCharType="separate"/>
      </w:r>
      <w:r>
        <w:rPr>
          <w:noProof/>
        </w:rPr>
        <w:t>337</w:t>
      </w:r>
      <w:r>
        <w:rPr>
          <w:noProof/>
        </w:rPr>
        <w:fldChar w:fldCharType="end"/>
      </w:r>
    </w:p>
    <w:p w14:paraId="395C6A26" w14:textId="0FFC77C8" w:rsidR="00B1589F" w:rsidRDefault="00B1589F">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60683D">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_Toc115079645 \h </w:instrText>
      </w:r>
      <w:r>
        <w:rPr>
          <w:noProof/>
        </w:rPr>
      </w:r>
      <w:r>
        <w:rPr>
          <w:noProof/>
        </w:rPr>
        <w:fldChar w:fldCharType="separate"/>
      </w:r>
      <w:r>
        <w:rPr>
          <w:noProof/>
        </w:rPr>
        <w:t>337</w:t>
      </w:r>
      <w:r>
        <w:rPr>
          <w:noProof/>
        </w:rPr>
        <w:fldChar w:fldCharType="end"/>
      </w:r>
    </w:p>
    <w:p w14:paraId="2960FDB0" w14:textId="75CD2524" w:rsidR="00B1589F" w:rsidRDefault="00B1589F">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_Toc115079646 \h </w:instrText>
      </w:r>
      <w:r>
        <w:rPr>
          <w:noProof/>
        </w:rPr>
      </w:r>
      <w:r>
        <w:rPr>
          <w:noProof/>
        </w:rPr>
        <w:fldChar w:fldCharType="separate"/>
      </w:r>
      <w:r>
        <w:rPr>
          <w:noProof/>
        </w:rPr>
        <w:t>337</w:t>
      </w:r>
      <w:r>
        <w:rPr>
          <w:noProof/>
        </w:rPr>
        <w:fldChar w:fldCharType="end"/>
      </w:r>
    </w:p>
    <w:p w14:paraId="08F1002A" w14:textId="2026952C" w:rsidR="00B1589F" w:rsidRDefault="00B1589F">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_Toc115079647 \h </w:instrText>
      </w:r>
      <w:r>
        <w:rPr>
          <w:noProof/>
        </w:rPr>
      </w:r>
      <w:r>
        <w:rPr>
          <w:noProof/>
        </w:rPr>
        <w:fldChar w:fldCharType="separate"/>
      </w:r>
      <w:r>
        <w:rPr>
          <w:noProof/>
        </w:rPr>
        <w:t>337</w:t>
      </w:r>
      <w:r>
        <w:rPr>
          <w:noProof/>
        </w:rPr>
        <w:fldChar w:fldCharType="end"/>
      </w:r>
    </w:p>
    <w:p w14:paraId="209FF9B7" w14:textId="6270A74E" w:rsidR="00B1589F" w:rsidRDefault="00B1589F">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60683D">
        <w:rPr>
          <w:noProof/>
          <w:vertAlign w:val="subscript"/>
        </w:rPr>
        <w:t>NRP</w:t>
      </w:r>
      <w:r>
        <w:rPr>
          <w:noProof/>
        </w:rPr>
        <w:tab/>
      </w:r>
      <w:r>
        <w:rPr>
          <w:noProof/>
        </w:rPr>
        <w:fldChar w:fldCharType="begin" w:fldLock="1"/>
      </w:r>
      <w:r>
        <w:rPr>
          <w:noProof/>
        </w:rPr>
        <w:instrText xml:space="preserve"> PAGEREF _Toc115079648 \h </w:instrText>
      </w:r>
      <w:r>
        <w:rPr>
          <w:noProof/>
        </w:rPr>
      </w:r>
      <w:r>
        <w:rPr>
          <w:noProof/>
        </w:rPr>
        <w:fldChar w:fldCharType="separate"/>
      </w:r>
      <w:r>
        <w:rPr>
          <w:noProof/>
        </w:rPr>
        <w:t>337</w:t>
      </w:r>
      <w:r>
        <w:rPr>
          <w:noProof/>
        </w:rPr>
        <w:fldChar w:fldCharType="end"/>
      </w:r>
    </w:p>
    <w:p w14:paraId="343BACA2" w14:textId="0EE9887F" w:rsidR="00B1589F" w:rsidRDefault="00B1589F">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60683D">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_Toc115079649 \h </w:instrText>
      </w:r>
      <w:r>
        <w:rPr>
          <w:noProof/>
        </w:rPr>
      </w:r>
      <w:r>
        <w:rPr>
          <w:noProof/>
        </w:rPr>
        <w:fldChar w:fldCharType="separate"/>
      </w:r>
      <w:r>
        <w:rPr>
          <w:noProof/>
        </w:rPr>
        <w:t>337</w:t>
      </w:r>
      <w:r>
        <w:rPr>
          <w:noProof/>
        </w:rPr>
        <w:fldChar w:fldCharType="end"/>
      </w:r>
    </w:p>
    <w:p w14:paraId="705AA3CE" w14:textId="08899283" w:rsidR="00B1589F" w:rsidRDefault="00B1589F">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_Toc115079650 \h </w:instrText>
      </w:r>
      <w:r>
        <w:rPr>
          <w:noProof/>
        </w:rPr>
      </w:r>
      <w:r>
        <w:rPr>
          <w:noProof/>
        </w:rPr>
        <w:fldChar w:fldCharType="separate"/>
      </w:r>
      <w:r>
        <w:rPr>
          <w:noProof/>
        </w:rPr>
        <w:t>337</w:t>
      </w:r>
      <w:r>
        <w:rPr>
          <w:noProof/>
        </w:rPr>
        <w:fldChar w:fldCharType="end"/>
      </w:r>
    </w:p>
    <w:p w14:paraId="604B17AF" w14:textId="75A798F8" w:rsidR="00B1589F" w:rsidRDefault="00B1589F">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_Toc115079651 \h </w:instrText>
      </w:r>
      <w:r>
        <w:rPr>
          <w:noProof/>
        </w:rPr>
      </w:r>
      <w:r>
        <w:rPr>
          <w:noProof/>
        </w:rPr>
        <w:fldChar w:fldCharType="separate"/>
      </w:r>
      <w:r>
        <w:rPr>
          <w:noProof/>
        </w:rPr>
        <w:t>337</w:t>
      </w:r>
      <w:r>
        <w:rPr>
          <w:noProof/>
        </w:rPr>
        <w:fldChar w:fldCharType="end"/>
      </w:r>
    </w:p>
    <w:p w14:paraId="3BD88C89" w14:textId="52D64903" w:rsidR="00B1589F" w:rsidRDefault="00B1589F">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_Toc115079652 \h </w:instrText>
      </w:r>
      <w:r>
        <w:rPr>
          <w:noProof/>
        </w:rPr>
      </w:r>
      <w:r>
        <w:rPr>
          <w:noProof/>
        </w:rPr>
        <w:fldChar w:fldCharType="separate"/>
      </w:r>
      <w:r>
        <w:rPr>
          <w:noProof/>
        </w:rPr>
        <w:t>338</w:t>
      </w:r>
      <w:r>
        <w:rPr>
          <w:noProof/>
        </w:rPr>
        <w:fldChar w:fldCharType="end"/>
      </w:r>
    </w:p>
    <w:p w14:paraId="7D943630" w14:textId="675E16B0" w:rsidR="00B1589F" w:rsidRDefault="00B1589F">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_Toc115079653 \h </w:instrText>
      </w:r>
      <w:r>
        <w:rPr>
          <w:noProof/>
        </w:rPr>
      </w:r>
      <w:r>
        <w:rPr>
          <w:noProof/>
        </w:rPr>
        <w:fldChar w:fldCharType="separate"/>
      </w:r>
      <w:r>
        <w:rPr>
          <w:noProof/>
        </w:rPr>
        <w:t>338</w:t>
      </w:r>
      <w:r>
        <w:rPr>
          <w:noProof/>
        </w:rPr>
        <w:fldChar w:fldCharType="end"/>
      </w:r>
    </w:p>
    <w:p w14:paraId="39EFC826" w14:textId="7A7E9230"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_Toc115079654 \h </w:instrText>
      </w:r>
      <w:r>
        <w:rPr>
          <w:noProof/>
        </w:rPr>
      </w:r>
      <w:r>
        <w:rPr>
          <w:noProof/>
        </w:rPr>
        <w:fldChar w:fldCharType="separate"/>
      </w:r>
      <w:r>
        <w:rPr>
          <w:noProof/>
        </w:rPr>
        <w:t>338</w:t>
      </w:r>
      <w:r>
        <w:rPr>
          <w:noProof/>
        </w:rPr>
        <w:fldChar w:fldCharType="end"/>
      </w:r>
    </w:p>
    <w:p w14:paraId="3EDE2542" w14:textId="0E8052E8"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_Toc115079655 \h </w:instrText>
      </w:r>
      <w:r>
        <w:rPr>
          <w:noProof/>
        </w:rPr>
      </w:r>
      <w:r>
        <w:rPr>
          <w:noProof/>
        </w:rPr>
        <w:fldChar w:fldCharType="separate"/>
      </w:r>
      <w:r>
        <w:rPr>
          <w:noProof/>
        </w:rPr>
        <w:t>338</w:t>
      </w:r>
      <w:r>
        <w:rPr>
          <w:noProof/>
        </w:rPr>
        <w:fldChar w:fldCharType="end"/>
      </w:r>
    </w:p>
    <w:p w14:paraId="6B482B71" w14:textId="20EF3E6A"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_Toc115079656 \h </w:instrText>
      </w:r>
      <w:r>
        <w:rPr>
          <w:noProof/>
        </w:rPr>
      </w:r>
      <w:r>
        <w:rPr>
          <w:noProof/>
        </w:rPr>
        <w:fldChar w:fldCharType="separate"/>
      </w:r>
      <w:r>
        <w:rPr>
          <w:noProof/>
        </w:rPr>
        <w:t>338</w:t>
      </w:r>
      <w:r>
        <w:rPr>
          <w:noProof/>
        </w:rPr>
        <w:fldChar w:fldCharType="end"/>
      </w:r>
    </w:p>
    <w:p w14:paraId="4AB77F6B" w14:textId="3B5FCAAB"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_Toc115079657 \h </w:instrText>
      </w:r>
      <w:r>
        <w:rPr>
          <w:noProof/>
        </w:rPr>
      </w:r>
      <w:r>
        <w:rPr>
          <w:noProof/>
        </w:rPr>
        <w:fldChar w:fldCharType="separate"/>
      </w:r>
      <w:r>
        <w:rPr>
          <w:noProof/>
        </w:rPr>
        <w:t>338</w:t>
      </w:r>
      <w:r>
        <w:rPr>
          <w:noProof/>
        </w:rPr>
        <w:fldChar w:fldCharType="end"/>
      </w:r>
    </w:p>
    <w:p w14:paraId="7C9FFEF7" w14:textId="11678697"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_Toc115079658 \h </w:instrText>
      </w:r>
      <w:r>
        <w:rPr>
          <w:noProof/>
        </w:rPr>
      </w:r>
      <w:r>
        <w:rPr>
          <w:noProof/>
        </w:rPr>
        <w:fldChar w:fldCharType="separate"/>
      </w:r>
      <w:r>
        <w:rPr>
          <w:noProof/>
        </w:rPr>
        <w:t>338</w:t>
      </w:r>
      <w:r>
        <w:rPr>
          <w:noProof/>
        </w:rPr>
        <w:fldChar w:fldCharType="end"/>
      </w:r>
    </w:p>
    <w:p w14:paraId="2105346E" w14:textId="50D34B5F"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_Toc115079659 \h </w:instrText>
      </w:r>
      <w:r>
        <w:rPr>
          <w:noProof/>
        </w:rPr>
      </w:r>
      <w:r>
        <w:rPr>
          <w:noProof/>
        </w:rPr>
        <w:fldChar w:fldCharType="separate"/>
      </w:r>
      <w:r>
        <w:rPr>
          <w:noProof/>
        </w:rPr>
        <w:t>338</w:t>
      </w:r>
      <w:r>
        <w:rPr>
          <w:noProof/>
        </w:rPr>
        <w:fldChar w:fldCharType="end"/>
      </w:r>
    </w:p>
    <w:p w14:paraId="5FB92C9C" w14:textId="15D44154"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_Toc115079660 \h </w:instrText>
      </w:r>
      <w:r>
        <w:rPr>
          <w:noProof/>
        </w:rPr>
      </w:r>
      <w:r>
        <w:rPr>
          <w:noProof/>
        </w:rPr>
        <w:fldChar w:fldCharType="separate"/>
      </w:r>
      <w:r>
        <w:rPr>
          <w:noProof/>
        </w:rPr>
        <w:t>338</w:t>
      </w:r>
      <w:r>
        <w:rPr>
          <w:noProof/>
        </w:rPr>
        <w:fldChar w:fldCharType="end"/>
      </w:r>
    </w:p>
    <w:p w14:paraId="5DF155E8" w14:textId="4B16C52D"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_Toc115079661 \h </w:instrText>
      </w:r>
      <w:r>
        <w:rPr>
          <w:noProof/>
        </w:rPr>
      </w:r>
      <w:r>
        <w:rPr>
          <w:noProof/>
        </w:rPr>
        <w:fldChar w:fldCharType="separate"/>
      </w:r>
      <w:r>
        <w:rPr>
          <w:noProof/>
        </w:rPr>
        <w:t>339</w:t>
      </w:r>
      <w:r>
        <w:rPr>
          <w:noProof/>
        </w:rPr>
        <w:fldChar w:fldCharType="end"/>
      </w:r>
    </w:p>
    <w:p w14:paraId="0E797B14" w14:textId="5B5386CE"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_Toc115079662 \h </w:instrText>
      </w:r>
      <w:r>
        <w:rPr>
          <w:noProof/>
        </w:rPr>
      </w:r>
      <w:r>
        <w:rPr>
          <w:noProof/>
        </w:rPr>
        <w:fldChar w:fldCharType="separate"/>
      </w:r>
      <w:r>
        <w:rPr>
          <w:noProof/>
        </w:rPr>
        <w:t>339</w:t>
      </w:r>
      <w:r>
        <w:rPr>
          <w:noProof/>
        </w:rPr>
        <w:fldChar w:fldCharType="end"/>
      </w:r>
    </w:p>
    <w:p w14:paraId="657360EA" w14:textId="5ADE56E8"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_Toc115079663 \h </w:instrText>
      </w:r>
      <w:r>
        <w:rPr>
          <w:noProof/>
        </w:rPr>
      </w:r>
      <w:r>
        <w:rPr>
          <w:noProof/>
        </w:rPr>
        <w:fldChar w:fldCharType="separate"/>
      </w:r>
      <w:r>
        <w:rPr>
          <w:noProof/>
        </w:rPr>
        <w:t>339</w:t>
      </w:r>
      <w:r>
        <w:rPr>
          <w:noProof/>
        </w:rPr>
        <w:fldChar w:fldCharType="end"/>
      </w:r>
    </w:p>
    <w:p w14:paraId="1659E91F" w14:textId="5CAE2F31"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_Toc115079664 \h </w:instrText>
      </w:r>
      <w:r>
        <w:rPr>
          <w:noProof/>
        </w:rPr>
      </w:r>
      <w:r>
        <w:rPr>
          <w:noProof/>
        </w:rPr>
        <w:fldChar w:fldCharType="separate"/>
      </w:r>
      <w:r>
        <w:rPr>
          <w:noProof/>
        </w:rPr>
        <w:t>339</w:t>
      </w:r>
      <w:r>
        <w:rPr>
          <w:noProof/>
        </w:rPr>
        <w:fldChar w:fldCharType="end"/>
      </w:r>
    </w:p>
    <w:p w14:paraId="12510442" w14:textId="74DB6F72"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_Toc115079665 \h </w:instrText>
      </w:r>
      <w:r>
        <w:rPr>
          <w:noProof/>
        </w:rPr>
      </w:r>
      <w:r>
        <w:rPr>
          <w:noProof/>
        </w:rPr>
        <w:fldChar w:fldCharType="separate"/>
      </w:r>
      <w:r>
        <w:rPr>
          <w:noProof/>
        </w:rPr>
        <w:t>339</w:t>
      </w:r>
      <w:r>
        <w:rPr>
          <w:noProof/>
        </w:rPr>
        <w:fldChar w:fldCharType="end"/>
      </w:r>
    </w:p>
    <w:p w14:paraId="491D2215" w14:textId="3F6852BC"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_Toc115079666 \h </w:instrText>
      </w:r>
      <w:r>
        <w:rPr>
          <w:noProof/>
        </w:rPr>
      </w:r>
      <w:r>
        <w:rPr>
          <w:noProof/>
        </w:rPr>
        <w:fldChar w:fldCharType="separate"/>
      </w:r>
      <w:r>
        <w:rPr>
          <w:noProof/>
        </w:rPr>
        <w:t>339</w:t>
      </w:r>
      <w:r>
        <w:rPr>
          <w:noProof/>
        </w:rPr>
        <w:fldChar w:fldCharType="end"/>
      </w:r>
    </w:p>
    <w:p w14:paraId="7DB14BC1" w14:textId="72E419CB"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_Toc115079667 \h </w:instrText>
      </w:r>
      <w:r>
        <w:rPr>
          <w:noProof/>
        </w:rPr>
      </w:r>
      <w:r>
        <w:rPr>
          <w:noProof/>
        </w:rPr>
        <w:fldChar w:fldCharType="separate"/>
      </w:r>
      <w:r>
        <w:rPr>
          <w:noProof/>
        </w:rPr>
        <w:t>339</w:t>
      </w:r>
      <w:r>
        <w:rPr>
          <w:noProof/>
        </w:rPr>
        <w:fldChar w:fldCharType="end"/>
      </w:r>
    </w:p>
    <w:p w14:paraId="15B419EF" w14:textId="50FAC1CE"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_Toc115079668 \h </w:instrText>
      </w:r>
      <w:r>
        <w:rPr>
          <w:noProof/>
        </w:rPr>
      </w:r>
      <w:r>
        <w:rPr>
          <w:noProof/>
        </w:rPr>
        <w:fldChar w:fldCharType="separate"/>
      </w:r>
      <w:r>
        <w:rPr>
          <w:noProof/>
        </w:rPr>
        <w:t>339</w:t>
      </w:r>
      <w:r>
        <w:rPr>
          <w:noProof/>
        </w:rPr>
        <w:fldChar w:fldCharType="end"/>
      </w:r>
    </w:p>
    <w:p w14:paraId="3953B22D" w14:textId="38CF815E"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60683D">
        <w:rPr>
          <w:noProof/>
          <w:lang w:val="en-US"/>
        </w:rPr>
        <w:t>GFBR</w:t>
      </w:r>
      <w:r>
        <w:rPr>
          <w:noProof/>
        </w:rPr>
        <w:tab/>
      </w:r>
      <w:r>
        <w:rPr>
          <w:noProof/>
        </w:rPr>
        <w:fldChar w:fldCharType="begin" w:fldLock="1"/>
      </w:r>
      <w:r>
        <w:rPr>
          <w:noProof/>
        </w:rPr>
        <w:instrText xml:space="preserve"> PAGEREF _Toc115079669 \h </w:instrText>
      </w:r>
      <w:r>
        <w:rPr>
          <w:noProof/>
        </w:rPr>
      </w:r>
      <w:r>
        <w:rPr>
          <w:noProof/>
        </w:rPr>
        <w:fldChar w:fldCharType="separate"/>
      </w:r>
      <w:r>
        <w:rPr>
          <w:noProof/>
        </w:rPr>
        <w:t>339</w:t>
      </w:r>
      <w:r>
        <w:rPr>
          <w:noProof/>
        </w:rPr>
        <w:fldChar w:fldCharType="end"/>
      </w:r>
    </w:p>
    <w:p w14:paraId="5AE745B5" w14:textId="7E13B4BF"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_Toc115079670 \h </w:instrText>
      </w:r>
      <w:r>
        <w:rPr>
          <w:noProof/>
        </w:rPr>
      </w:r>
      <w:r>
        <w:rPr>
          <w:noProof/>
        </w:rPr>
        <w:fldChar w:fldCharType="separate"/>
      </w:r>
      <w:r>
        <w:rPr>
          <w:noProof/>
        </w:rPr>
        <w:t>340</w:t>
      </w:r>
      <w:r>
        <w:rPr>
          <w:noProof/>
        </w:rPr>
        <w:fldChar w:fldCharType="end"/>
      </w:r>
    </w:p>
    <w:p w14:paraId="756A1707" w14:textId="23D1816F"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60683D">
        <w:rPr>
          <w:noProof/>
          <w:lang w:val="en-US" w:eastAsia="zh-CN"/>
        </w:rPr>
        <w:t>A</w:t>
      </w:r>
      <w:r w:rsidRPr="0060683D">
        <w:rPr>
          <w:noProof/>
          <w:lang w:val="en-US"/>
        </w:rPr>
        <w:t>veraging window</w:t>
      </w:r>
      <w:r>
        <w:rPr>
          <w:noProof/>
        </w:rPr>
        <w:tab/>
      </w:r>
      <w:r>
        <w:rPr>
          <w:noProof/>
        </w:rPr>
        <w:fldChar w:fldCharType="begin" w:fldLock="1"/>
      </w:r>
      <w:r>
        <w:rPr>
          <w:noProof/>
        </w:rPr>
        <w:instrText xml:space="preserve"> PAGEREF _Toc115079671 \h </w:instrText>
      </w:r>
      <w:r>
        <w:rPr>
          <w:noProof/>
        </w:rPr>
      </w:r>
      <w:r>
        <w:rPr>
          <w:noProof/>
        </w:rPr>
        <w:fldChar w:fldCharType="separate"/>
      </w:r>
      <w:r>
        <w:rPr>
          <w:noProof/>
        </w:rPr>
        <w:t>340</w:t>
      </w:r>
      <w:r>
        <w:rPr>
          <w:noProof/>
        </w:rPr>
        <w:fldChar w:fldCharType="end"/>
      </w:r>
    </w:p>
    <w:p w14:paraId="0202656D" w14:textId="79D6A835"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_Toc115079672 \h </w:instrText>
      </w:r>
      <w:r>
        <w:rPr>
          <w:noProof/>
        </w:rPr>
      </w:r>
      <w:r>
        <w:rPr>
          <w:noProof/>
        </w:rPr>
        <w:fldChar w:fldCharType="separate"/>
      </w:r>
      <w:r>
        <w:rPr>
          <w:noProof/>
        </w:rPr>
        <w:t>340</w:t>
      </w:r>
      <w:r>
        <w:rPr>
          <w:noProof/>
        </w:rPr>
        <w:fldChar w:fldCharType="end"/>
      </w:r>
    </w:p>
    <w:p w14:paraId="30F9C012" w14:textId="1ADA4292"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_Toc115079673 \h </w:instrText>
      </w:r>
      <w:r>
        <w:rPr>
          <w:noProof/>
        </w:rPr>
      </w:r>
      <w:r>
        <w:rPr>
          <w:noProof/>
        </w:rPr>
        <w:fldChar w:fldCharType="separate"/>
      </w:r>
      <w:r>
        <w:rPr>
          <w:noProof/>
        </w:rPr>
        <w:t>340</w:t>
      </w:r>
      <w:r>
        <w:rPr>
          <w:noProof/>
        </w:rPr>
        <w:fldChar w:fldCharType="end"/>
      </w:r>
    </w:p>
    <w:p w14:paraId="784A323A" w14:textId="073420A0"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_Toc115079674 \h </w:instrText>
      </w:r>
      <w:r>
        <w:rPr>
          <w:noProof/>
        </w:rPr>
      </w:r>
      <w:r>
        <w:rPr>
          <w:noProof/>
        </w:rPr>
        <w:fldChar w:fldCharType="separate"/>
      </w:r>
      <w:r>
        <w:rPr>
          <w:noProof/>
        </w:rPr>
        <w:t>340</w:t>
      </w:r>
      <w:r>
        <w:rPr>
          <w:noProof/>
        </w:rPr>
        <w:fldChar w:fldCharType="end"/>
      </w:r>
    </w:p>
    <w:p w14:paraId="5175DB0C" w14:textId="41EDDA48"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_Toc115079675 \h </w:instrText>
      </w:r>
      <w:r>
        <w:rPr>
          <w:noProof/>
        </w:rPr>
      </w:r>
      <w:r>
        <w:rPr>
          <w:noProof/>
        </w:rPr>
        <w:fldChar w:fldCharType="separate"/>
      </w:r>
      <w:r>
        <w:rPr>
          <w:noProof/>
        </w:rPr>
        <w:t>340</w:t>
      </w:r>
      <w:r>
        <w:rPr>
          <w:noProof/>
        </w:rPr>
        <w:fldChar w:fldCharType="end"/>
      </w:r>
    </w:p>
    <w:p w14:paraId="31613E7E" w14:textId="45D0C4DC" w:rsidR="00B1589F" w:rsidRDefault="00B1589F">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_Toc115079676 \h </w:instrText>
      </w:r>
      <w:r>
        <w:rPr>
          <w:noProof/>
        </w:rPr>
      </w:r>
      <w:r>
        <w:rPr>
          <w:noProof/>
        </w:rPr>
        <w:fldChar w:fldCharType="separate"/>
      </w:r>
      <w:r>
        <w:rPr>
          <w:noProof/>
        </w:rPr>
        <w:t>340</w:t>
      </w:r>
      <w:r>
        <w:rPr>
          <w:noProof/>
        </w:rPr>
        <w:fldChar w:fldCharType="end"/>
      </w:r>
    </w:p>
    <w:p w14:paraId="7AA72729" w14:textId="112A5DE3" w:rsidR="00B1589F" w:rsidRDefault="00B1589F">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_Toc115079677 \h </w:instrText>
      </w:r>
      <w:r>
        <w:rPr>
          <w:noProof/>
        </w:rPr>
      </w:r>
      <w:r>
        <w:rPr>
          <w:noProof/>
        </w:rPr>
        <w:fldChar w:fldCharType="separate"/>
      </w:r>
      <w:r>
        <w:rPr>
          <w:noProof/>
        </w:rPr>
        <w:t>340</w:t>
      </w:r>
      <w:r>
        <w:rPr>
          <w:noProof/>
        </w:rPr>
        <w:fldChar w:fldCharType="end"/>
      </w:r>
    </w:p>
    <w:p w14:paraId="7996435B" w14:textId="289BCE5A" w:rsidR="00B1589F" w:rsidRDefault="00B1589F">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_Toc115079678 \h </w:instrText>
      </w:r>
      <w:r>
        <w:rPr>
          <w:noProof/>
        </w:rPr>
      </w:r>
      <w:r>
        <w:rPr>
          <w:noProof/>
        </w:rPr>
        <w:fldChar w:fldCharType="separate"/>
      </w:r>
      <w:r>
        <w:rPr>
          <w:noProof/>
        </w:rPr>
        <w:t>340</w:t>
      </w:r>
      <w:r>
        <w:rPr>
          <w:noProof/>
        </w:rPr>
        <w:fldChar w:fldCharType="end"/>
      </w:r>
    </w:p>
    <w:p w14:paraId="14A2F6D1" w14:textId="172738B6" w:rsidR="00B1589F" w:rsidRDefault="00B1589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_Toc115079679 \h </w:instrText>
      </w:r>
      <w:r>
        <w:rPr>
          <w:noProof/>
        </w:rPr>
      </w:r>
      <w:r>
        <w:rPr>
          <w:noProof/>
        </w:rPr>
        <w:fldChar w:fldCharType="separate"/>
      </w:r>
      <w:r>
        <w:rPr>
          <w:noProof/>
        </w:rPr>
        <w:t>340</w:t>
      </w:r>
      <w:r>
        <w:rPr>
          <w:noProof/>
        </w:rPr>
        <w:fldChar w:fldCharType="end"/>
      </w:r>
    </w:p>
    <w:p w14:paraId="4AE37409" w14:textId="69EABDE8" w:rsidR="00B1589F" w:rsidRDefault="00B1589F">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_Toc115079680 \h </w:instrText>
      </w:r>
      <w:r>
        <w:rPr>
          <w:noProof/>
        </w:rPr>
      </w:r>
      <w:r>
        <w:rPr>
          <w:noProof/>
        </w:rPr>
        <w:fldChar w:fldCharType="separate"/>
      </w:r>
      <w:r>
        <w:rPr>
          <w:noProof/>
        </w:rPr>
        <w:t>343</w:t>
      </w:r>
      <w:r>
        <w:rPr>
          <w:noProof/>
        </w:rPr>
        <w:fldChar w:fldCharType="end"/>
      </w:r>
    </w:p>
    <w:p w14:paraId="12E75B62" w14:textId="6A3AB5B3" w:rsidR="00B1589F" w:rsidRDefault="00B1589F">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_Toc115079681 \h </w:instrText>
      </w:r>
      <w:r>
        <w:rPr>
          <w:noProof/>
        </w:rPr>
      </w:r>
      <w:r>
        <w:rPr>
          <w:noProof/>
        </w:rPr>
        <w:fldChar w:fldCharType="separate"/>
      </w:r>
      <w:r>
        <w:rPr>
          <w:noProof/>
        </w:rPr>
        <w:t>348</w:t>
      </w:r>
      <w:r>
        <w:rPr>
          <w:noProof/>
        </w:rPr>
        <w:fldChar w:fldCharType="end"/>
      </w:r>
    </w:p>
    <w:p w14:paraId="50A97779" w14:textId="401F50EB" w:rsidR="00B1589F" w:rsidRDefault="00B1589F">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_Toc115079682 \h </w:instrText>
      </w:r>
      <w:r>
        <w:rPr>
          <w:noProof/>
        </w:rPr>
      </w:r>
      <w:r>
        <w:rPr>
          <w:noProof/>
        </w:rPr>
        <w:fldChar w:fldCharType="separate"/>
      </w:r>
      <w:r>
        <w:rPr>
          <w:noProof/>
        </w:rPr>
        <w:t>356</w:t>
      </w:r>
      <w:r>
        <w:rPr>
          <w:noProof/>
        </w:rPr>
        <w:fldChar w:fldCharType="end"/>
      </w:r>
    </w:p>
    <w:p w14:paraId="105931A1" w14:textId="3DDE9EE4" w:rsidR="00B1589F" w:rsidRDefault="00B1589F">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_Toc115079683 \h </w:instrText>
      </w:r>
      <w:r>
        <w:rPr>
          <w:noProof/>
        </w:rPr>
      </w:r>
      <w:r>
        <w:rPr>
          <w:noProof/>
        </w:rPr>
        <w:fldChar w:fldCharType="separate"/>
      </w:r>
      <w:r>
        <w:rPr>
          <w:noProof/>
        </w:rPr>
        <w:t>357</w:t>
      </w:r>
      <w:r>
        <w:rPr>
          <w:noProof/>
        </w:rPr>
        <w:fldChar w:fldCharType="end"/>
      </w:r>
    </w:p>
    <w:p w14:paraId="48D1AAB4" w14:textId="058AA239" w:rsidR="00B1589F" w:rsidRDefault="00B1589F">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_Toc115079684 \h </w:instrText>
      </w:r>
      <w:r>
        <w:rPr>
          <w:noProof/>
        </w:rPr>
      </w:r>
      <w:r>
        <w:rPr>
          <w:noProof/>
        </w:rPr>
        <w:fldChar w:fldCharType="separate"/>
      </w:r>
      <w:r>
        <w:rPr>
          <w:noProof/>
        </w:rPr>
        <w:t>357</w:t>
      </w:r>
      <w:r>
        <w:rPr>
          <w:noProof/>
        </w:rPr>
        <w:fldChar w:fldCharType="end"/>
      </w:r>
    </w:p>
    <w:p w14:paraId="2E8EA497" w14:textId="7B32C61D" w:rsidR="00B1589F" w:rsidRDefault="00B1589F">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_Toc115079685 \h </w:instrText>
      </w:r>
      <w:r>
        <w:rPr>
          <w:noProof/>
        </w:rPr>
      </w:r>
      <w:r>
        <w:rPr>
          <w:noProof/>
        </w:rPr>
        <w:fldChar w:fldCharType="separate"/>
      </w:r>
      <w:r>
        <w:rPr>
          <w:noProof/>
        </w:rPr>
        <w:t>358</w:t>
      </w:r>
      <w:r>
        <w:rPr>
          <w:noProof/>
        </w:rPr>
        <w:fldChar w:fldCharType="end"/>
      </w:r>
    </w:p>
    <w:p w14:paraId="314D0F98" w14:textId="1416B9AD" w:rsidR="00B1589F" w:rsidRDefault="00B1589F">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_Toc115079686 \h </w:instrText>
      </w:r>
      <w:r>
        <w:rPr>
          <w:noProof/>
        </w:rPr>
      </w:r>
      <w:r>
        <w:rPr>
          <w:noProof/>
        </w:rPr>
        <w:fldChar w:fldCharType="separate"/>
      </w:r>
      <w:r>
        <w:rPr>
          <w:noProof/>
        </w:rPr>
        <w:t>358</w:t>
      </w:r>
      <w:r>
        <w:rPr>
          <w:noProof/>
        </w:rPr>
        <w:fldChar w:fldCharType="end"/>
      </w:r>
    </w:p>
    <w:p w14:paraId="745C12C8" w14:textId="7A9FA12A" w:rsidR="00B1589F" w:rsidRDefault="00B1589F">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_Toc115079687 \h </w:instrText>
      </w:r>
      <w:r>
        <w:rPr>
          <w:noProof/>
        </w:rPr>
      </w:r>
      <w:r>
        <w:rPr>
          <w:noProof/>
        </w:rPr>
        <w:fldChar w:fldCharType="separate"/>
      </w:r>
      <w:r>
        <w:rPr>
          <w:noProof/>
        </w:rPr>
        <w:t>359</w:t>
      </w:r>
      <w:r>
        <w:rPr>
          <w:noProof/>
        </w:rPr>
        <w:fldChar w:fldCharType="end"/>
      </w:r>
    </w:p>
    <w:p w14:paraId="0B497753" w14:textId="35FF7E19" w:rsidR="00B1589F" w:rsidRDefault="00B1589F">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_Toc115079688 \h </w:instrText>
      </w:r>
      <w:r>
        <w:rPr>
          <w:noProof/>
        </w:rPr>
      </w:r>
      <w:r>
        <w:rPr>
          <w:noProof/>
        </w:rPr>
        <w:fldChar w:fldCharType="separate"/>
      </w:r>
      <w:r>
        <w:rPr>
          <w:noProof/>
        </w:rPr>
        <w:t>360</w:t>
      </w:r>
      <w:r>
        <w:rPr>
          <w:noProof/>
        </w:rPr>
        <w:fldChar w:fldCharType="end"/>
      </w:r>
    </w:p>
    <w:p w14:paraId="1C735796" w14:textId="254E2402" w:rsidR="00B1589F" w:rsidRDefault="00B1589F">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_Toc115079689 \h </w:instrText>
      </w:r>
      <w:r>
        <w:rPr>
          <w:noProof/>
        </w:rPr>
      </w:r>
      <w:r>
        <w:rPr>
          <w:noProof/>
        </w:rPr>
        <w:fldChar w:fldCharType="separate"/>
      </w:r>
      <w:r>
        <w:rPr>
          <w:noProof/>
        </w:rPr>
        <w:t>360</w:t>
      </w:r>
      <w:r>
        <w:rPr>
          <w:noProof/>
        </w:rPr>
        <w:fldChar w:fldCharType="end"/>
      </w:r>
    </w:p>
    <w:p w14:paraId="0FF3E452" w14:textId="11F395C7" w:rsidR="00B1589F" w:rsidRDefault="00B1589F">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_Toc115079690 \h </w:instrText>
      </w:r>
      <w:r>
        <w:rPr>
          <w:noProof/>
        </w:rPr>
      </w:r>
      <w:r>
        <w:rPr>
          <w:noProof/>
        </w:rPr>
        <w:fldChar w:fldCharType="separate"/>
      </w:r>
      <w:r>
        <w:rPr>
          <w:noProof/>
        </w:rPr>
        <w:t>360</w:t>
      </w:r>
      <w:r>
        <w:rPr>
          <w:noProof/>
        </w:rPr>
        <w:fldChar w:fldCharType="end"/>
      </w:r>
    </w:p>
    <w:p w14:paraId="1A8AD490" w14:textId="366929D4" w:rsidR="00B1589F" w:rsidRDefault="00B1589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application/3gpp-prose-pc3a+xml</w:t>
      </w:r>
      <w:r>
        <w:rPr>
          <w:noProof/>
        </w:rPr>
        <w:tab/>
      </w:r>
      <w:r>
        <w:rPr>
          <w:noProof/>
        </w:rPr>
        <w:fldChar w:fldCharType="begin" w:fldLock="1"/>
      </w:r>
      <w:r>
        <w:rPr>
          <w:noProof/>
        </w:rPr>
        <w:instrText xml:space="preserve"> PAGEREF _Toc115079691 \h </w:instrText>
      </w:r>
      <w:r>
        <w:rPr>
          <w:noProof/>
        </w:rPr>
      </w:r>
      <w:r>
        <w:rPr>
          <w:noProof/>
        </w:rPr>
        <w:fldChar w:fldCharType="separate"/>
      </w:r>
      <w:r>
        <w:rPr>
          <w:noProof/>
        </w:rPr>
        <w:t>360</w:t>
      </w:r>
      <w:r>
        <w:rPr>
          <w:noProof/>
        </w:rPr>
        <w:fldChar w:fldCharType="end"/>
      </w:r>
    </w:p>
    <w:p w14:paraId="5B0969AF" w14:textId="39F57618" w:rsidR="00B1589F" w:rsidRDefault="00B1589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application/3gpp-prose-pc8+xml</w:t>
      </w:r>
      <w:r>
        <w:rPr>
          <w:noProof/>
        </w:rPr>
        <w:tab/>
      </w:r>
      <w:r>
        <w:rPr>
          <w:noProof/>
        </w:rPr>
        <w:fldChar w:fldCharType="begin" w:fldLock="1"/>
      </w:r>
      <w:r>
        <w:rPr>
          <w:noProof/>
        </w:rPr>
        <w:instrText xml:space="preserve"> PAGEREF _Toc115079692 \h </w:instrText>
      </w:r>
      <w:r>
        <w:rPr>
          <w:noProof/>
        </w:rPr>
      </w:r>
      <w:r>
        <w:rPr>
          <w:noProof/>
        </w:rPr>
        <w:fldChar w:fldCharType="separate"/>
      </w:r>
      <w:r>
        <w:rPr>
          <w:noProof/>
        </w:rPr>
        <w:t>361</w:t>
      </w:r>
      <w:r>
        <w:rPr>
          <w:noProof/>
        </w:rPr>
        <w:fldChar w:fldCharType="end"/>
      </w:r>
    </w:p>
    <w:p w14:paraId="13284275" w14:textId="0A841B83" w:rsidR="00B1589F" w:rsidRDefault="00B1589F">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application/3gpp-5g-prose-pc3ach+xml</w:t>
      </w:r>
      <w:r>
        <w:rPr>
          <w:noProof/>
        </w:rPr>
        <w:tab/>
      </w:r>
      <w:r>
        <w:rPr>
          <w:noProof/>
        </w:rPr>
        <w:fldChar w:fldCharType="begin" w:fldLock="1"/>
      </w:r>
      <w:r>
        <w:rPr>
          <w:noProof/>
        </w:rPr>
        <w:instrText xml:space="preserve"> PAGEREF _Toc115079693 \h </w:instrText>
      </w:r>
      <w:r>
        <w:rPr>
          <w:noProof/>
        </w:rPr>
      </w:r>
      <w:r>
        <w:rPr>
          <w:noProof/>
        </w:rPr>
        <w:fldChar w:fldCharType="separate"/>
      </w:r>
      <w:r>
        <w:rPr>
          <w:noProof/>
        </w:rPr>
        <w:t>363</w:t>
      </w:r>
      <w:r>
        <w:rPr>
          <w:noProof/>
        </w:rPr>
        <w:fldChar w:fldCharType="end"/>
      </w:r>
    </w:p>
    <w:p w14:paraId="0A8A3ADB" w14:textId="372EBEFA" w:rsidR="00B1589F" w:rsidRDefault="00B1589F">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_Toc115079694 \h </w:instrText>
      </w:r>
      <w:r>
        <w:rPr>
          <w:noProof/>
        </w:rPr>
      </w:r>
      <w:r>
        <w:rPr>
          <w:noProof/>
        </w:rPr>
        <w:fldChar w:fldCharType="separate"/>
      </w:r>
      <w:r>
        <w:rPr>
          <w:noProof/>
        </w:rPr>
        <w:t>365</w:t>
      </w:r>
      <w:r>
        <w:rPr>
          <w:noProof/>
        </w:rPr>
        <w:fldChar w:fldCharType="end"/>
      </w:r>
    </w:p>
    <w:p w14:paraId="6C394403" w14:textId="74008772"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15078907"/>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15078908"/>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77777777" w:rsidR="00075451" w:rsidRPr="00C33F68" w:rsidRDefault="00075451" w:rsidP="00075451">
      <w:pPr>
        <w:pStyle w:val="B1"/>
        <w:rPr>
          <w:noProof/>
          <w:lang w:eastAsia="zh-CN"/>
        </w:rPr>
      </w:pPr>
      <w:r w:rsidRPr="00C33F68">
        <w:rPr>
          <w:noProof/>
          <w:lang w:eastAsia="zh-CN"/>
        </w:rPr>
        <w:t>c)</w:t>
      </w:r>
      <w:r w:rsidRPr="00C33F68">
        <w:rPr>
          <w:noProof/>
          <w:lang w:eastAsia="zh-CN"/>
        </w:rPr>
        <w:tab/>
        <w:t>5G ProSe-enabled UE-to-network relay</w:t>
      </w:r>
      <w:r w:rsidR="006F5E36" w:rsidRPr="00C33F68">
        <w:rPr>
          <w:noProof/>
          <w:lang w:eastAsia="zh-CN"/>
        </w:rPr>
        <w:t>.</w:t>
      </w:r>
    </w:p>
    <w:p w14:paraId="76B5149C" w14:textId="33D9DAD2" w:rsidR="00075451" w:rsidRPr="00C33F68" w:rsidRDefault="00075451" w:rsidP="00075451">
      <w:pPr>
        <w:rPr>
          <w:noProof/>
          <w:lang w:eastAsia="zh-CN"/>
        </w:rPr>
      </w:pPr>
      <w:r w:rsidRPr="00C33F68">
        <w:rPr>
          <w:noProof/>
          <w:lang w:eastAsia="zh-CN"/>
        </w:rPr>
        <w:t>The present document defines the associated procedures</w:t>
      </w:r>
      <w:r w:rsidRPr="00C33F68">
        <w:rPr>
          <w:lang w:eastAsia="zh-CN"/>
        </w:rPr>
        <w:t xml:space="preserve"> for 5G ProSe service </w:t>
      </w:r>
      <w:r w:rsidR="002620B2">
        <w:rPr>
          <w:lang w:eastAsia="zh-CN"/>
        </w:rPr>
        <w:t>authorization</w:t>
      </w:r>
      <w:r w:rsidRPr="00C33F68">
        <w:rPr>
          <w:lang w:eastAsia="zh-CN"/>
        </w:rPr>
        <w:t>,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w:t>
      </w:r>
      <w:r w:rsidR="00014555" w:rsidRPr="00C33F68">
        <w:rPr>
          <w:noProof/>
          <w:lang w:eastAsia="zh-CN"/>
        </w:rPr>
        <w:t>a</w:t>
      </w:r>
      <w:r w:rsidRPr="00C33F68">
        <w:rPr>
          <w:noProof/>
          <w:lang w:eastAsia="zh-CN"/>
        </w:rPr>
        <w:t xml:space="preserve"> interface, the procedures over the PC5 interface</w:t>
      </w:r>
      <w:r w:rsidRPr="00C33F68">
        <w:rPr>
          <w:lang w:eastAsia="zh-CN"/>
        </w:rPr>
        <w:t>), 5G ProSe UE-to-network relay discovery</w:t>
      </w:r>
      <w:r w:rsidR="00C050AA">
        <w:rPr>
          <w:lang w:eastAsia="zh-CN"/>
        </w:rPr>
        <w:t xml:space="preserve"> and</w:t>
      </w:r>
      <w:r w:rsidRPr="00C33F68">
        <w:t xml:space="preserve"> 5G ProSe direct communication</w:t>
      </w:r>
      <w:r w:rsidRPr="00C33F68">
        <w:rPr>
          <w:lang w:eastAsia="zh-CN"/>
        </w:rPr>
        <w:t>.</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15078909"/>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9CEC61" w:rsidR="007F5A55" w:rsidRPr="00C33F68"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650D45E1" w14:textId="77777777" w:rsidR="00080512" w:rsidRPr="00C33F68" w:rsidRDefault="00080512">
      <w:pPr>
        <w:pStyle w:val="Heading1"/>
      </w:pPr>
      <w:bookmarkStart w:id="25" w:name="_Toc115078910"/>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15078911"/>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C33F68" w:rsidRDefault="003C2756" w:rsidP="003A13E4">
      <w:pPr>
        <w:pStyle w:val="EW"/>
        <w:rPr>
          <w:b/>
          <w:bCs/>
        </w:rPr>
      </w:pPr>
      <w:r w:rsidRPr="00C33F68">
        <w:rPr>
          <w:b/>
          <w:bCs/>
        </w:rPr>
        <w:t>ProSe application code</w:t>
      </w:r>
    </w:p>
    <w:p w14:paraId="5710E8E4" w14:textId="3E5127EA" w:rsidR="003C2756" w:rsidRPr="00C33F68" w:rsidRDefault="003C2756" w:rsidP="003A13E4">
      <w:pPr>
        <w:pStyle w:val="EW"/>
        <w:rPr>
          <w:b/>
          <w:bCs/>
        </w:rPr>
      </w:pPr>
      <w:r w:rsidRPr="00C33F68">
        <w:rPr>
          <w:b/>
          <w:bCs/>
        </w:rPr>
        <w:t>ProSe application mask</w:t>
      </w:r>
    </w:p>
    <w:p w14:paraId="3EC35DD3" w14:textId="4A7508E2" w:rsidR="003C2756" w:rsidRPr="00C33F68" w:rsidRDefault="003C2756" w:rsidP="003A13E4">
      <w:pPr>
        <w:pStyle w:val="EW"/>
        <w:rPr>
          <w:b/>
          <w:bCs/>
        </w:rPr>
      </w:pPr>
      <w:r w:rsidRPr="00C33F68">
        <w:rPr>
          <w:b/>
          <w:bCs/>
        </w:rPr>
        <w:t>ProSe application ID</w:t>
      </w:r>
    </w:p>
    <w:p w14:paraId="67F3502D" w14:textId="06E2ADE2" w:rsidR="003C2756" w:rsidRPr="00C33F68" w:rsidRDefault="003C2756" w:rsidP="003A13E4">
      <w:pPr>
        <w:pStyle w:val="EW"/>
        <w:rPr>
          <w:b/>
          <w:bCs/>
        </w:rPr>
      </w:pPr>
      <w:r w:rsidRPr="00C33F68">
        <w:rPr>
          <w:b/>
          <w:bCs/>
        </w:rPr>
        <w:t>ProSe application user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C33F68" w:rsidRDefault="003C2756" w:rsidP="003A13E4">
      <w:pPr>
        <w:pStyle w:val="EW"/>
        <w:rPr>
          <w:b/>
          <w:bCs/>
        </w:rPr>
      </w:pPr>
      <w:r w:rsidRPr="00C33F68">
        <w:rPr>
          <w:b/>
          <w:bCs/>
        </w:rPr>
        <w:t>ProSe query code</w:t>
      </w:r>
    </w:p>
    <w:p w14:paraId="2F2E3CC3" w14:textId="0AA3E906" w:rsidR="003C2756" w:rsidRPr="00C33F68" w:rsidRDefault="003C2756" w:rsidP="003A13E4">
      <w:pPr>
        <w:pStyle w:val="EW"/>
        <w:rPr>
          <w:b/>
          <w:bCs/>
        </w:rPr>
      </w:pPr>
      <w:r w:rsidRPr="00C33F68">
        <w:rPr>
          <w:b/>
          <w:bCs/>
        </w:rPr>
        <w:t>ProSe response code</w:t>
      </w:r>
    </w:p>
    <w:p w14:paraId="1BDDC235" w14:textId="4D2F5416" w:rsidR="003C2756" w:rsidRPr="00C33F68" w:rsidRDefault="003C2756" w:rsidP="003A13E4">
      <w:pPr>
        <w:pStyle w:val="EW"/>
        <w:rPr>
          <w:b/>
          <w:bCs/>
        </w:rPr>
      </w:pPr>
      <w:r w:rsidRPr="00C33F68">
        <w:rPr>
          <w:b/>
          <w:bCs/>
        </w:rPr>
        <w:t>ProSe restricted code</w:t>
      </w:r>
    </w:p>
    <w:p w14:paraId="25703C07" w14:textId="2BB99FB8" w:rsidR="003C2756" w:rsidRPr="00C33F68" w:rsidRDefault="003C2756" w:rsidP="003A13E4">
      <w:pPr>
        <w:pStyle w:val="EW"/>
        <w:rPr>
          <w:b/>
          <w:bCs/>
        </w:rPr>
      </w:pPr>
      <w:r w:rsidRPr="00C33F68">
        <w:rPr>
          <w:b/>
          <w:bCs/>
        </w:rPr>
        <w:t>ProSe restricted code prefix</w:t>
      </w:r>
    </w:p>
    <w:p w14:paraId="5DBBAB0A" w14:textId="0B311383" w:rsidR="003C2756" w:rsidRPr="00C33F68" w:rsidRDefault="003C2756" w:rsidP="003A13E4">
      <w:pPr>
        <w:pStyle w:val="EW"/>
        <w:rPr>
          <w:b/>
          <w:bCs/>
        </w:rPr>
      </w:pPr>
      <w:r w:rsidRPr="00C33F68">
        <w:rPr>
          <w:b/>
          <w:bCs/>
        </w:rPr>
        <w:t>ProSe restricted code suffix</w:t>
      </w:r>
    </w:p>
    <w:p w14:paraId="039D77F4" w14:textId="74C64EDF" w:rsidR="003C2756" w:rsidRPr="00C33F68" w:rsidRDefault="003C2756" w:rsidP="003A13E4">
      <w:pPr>
        <w:pStyle w:val="EW"/>
        <w:rPr>
          <w:b/>
          <w:bCs/>
        </w:rPr>
      </w:pPr>
      <w:r w:rsidRPr="00C33F68">
        <w:rPr>
          <w:b/>
          <w:bCs/>
        </w:rPr>
        <w:t>Relay service code</w:t>
      </w:r>
    </w:p>
    <w:p w14:paraId="4B0F6C89" w14:textId="76CCA962" w:rsidR="003C2756" w:rsidRPr="00C33F68" w:rsidRDefault="003C2756" w:rsidP="003A13E4">
      <w:pPr>
        <w:pStyle w:val="EW"/>
        <w:rPr>
          <w:b/>
          <w:bCs/>
        </w:rPr>
      </w:pPr>
      <w:r w:rsidRPr="00C33F68">
        <w:rPr>
          <w:b/>
          <w:bCs/>
        </w:rPr>
        <w:t>Restricted ProSe application user ID</w:t>
      </w:r>
    </w:p>
    <w:p w14:paraId="2463AFEF" w14:textId="06D232C7" w:rsidR="003C2756" w:rsidRPr="00C33F68" w:rsidRDefault="003C2756" w:rsidP="003A13E4">
      <w:pPr>
        <w:pStyle w:val="EW"/>
        <w:rPr>
          <w:b/>
          <w:bCs/>
        </w:rPr>
      </w:pPr>
      <w:r w:rsidRPr="00C33F68">
        <w:rPr>
          <w:b/>
          <w:bCs/>
        </w:rPr>
        <w:t>Source layer-2 ID</w:t>
      </w:r>
    </w:p>
    <w:p w14:paraId="3A6FD8D7" w14:textId="77777777" w:rsidR="00C33F68" w:rsidRDefault="00C33F68" w:rsidP="00C33F68">
      <w:pPr>
        <w:pStyle w:val="EW"/>
        <w:rPr>
          <w:b/>
          <w:bCs/>
        </w:rPr>
      </w:pPr>
      <w:r>
        <w:rPr>
          <w:b/>
          <w:bCs/>
        </w:rPr>
        <w:t>NR Tx profile</w:t>
      </w:r>
    </w:p>
    <w:p w14:paraId="1AB7F71D" w14:textId="295B2B29" w:rsidR="00C33F68" w:rsidRDefault="00C33F68" w:rsidP="00C33F68">
      <w:pPr>
        <w:pStyle w:val="EW"/>
        <w:rPr>
          <w:b/>
          <w:bCs/>
        </w:rPr>
      </w:pPr>
      <w:r>
        <w:rPr>
          <w:b/>
          <w:bCs/>
        </w:rPr>
        <w:t>User info ID</w:t>
      </w:r>
    </w:p>
    <w:p w14:paraId="29939591" w14:textId="77777777" w:rsidR="00C33F68" w:rsidRPr="00C33F68" w:rsidRDefault="00C33F68" w:rsidP="00C33F68">
      <w:pPr>
        <w:pStyle w:val="EW"/>
        <w:rPr>
          <w:b/>
          <w:bCs/>
        </w:rPr>
      </w:pPr>
    </w:p>
    <w:p w14:paraId="20227DF1" w14:textId="77777777" w:rsidR="00080512" w:rsidRPr="00C33F68" w:rsidRDefault="00080512">
      <w:pPr>
        <w:pStyle w:val="Heading2"/>
      </w:pPr>
      <w:bookmarkStart w:id="27" w:name="_Toc115078912"/>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651E6340" w14:textId="6C4DC20B" w:rsidR="00BB228F" w:rsidRDefault="00BB228F" w:rsidP="002C7842">
      <w:pPr>
        <w:pStyle w:val="EW"/>
      </w:pPr>
      <w:r>
        <w:t>PRUK</w:t>
      </w:r>
      <w:r>
        <w:tab/>
        <w:t>Prose Remote User Key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15078913"/>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15078914"/>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15078915"/>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15078916"/>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15078917"/>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15078918"/>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225A106"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 configuration and rules</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15078919"/>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configuration and rules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5865150D" w14:textId="541A6A58" w:rsidR="00944126" w:rsidRPr="00C33F68" w:rsidRDefault="00944126" w:rsidP="00944126">
      <w:pPr>
        <w:rPr>
          <w:noProof/>
          <w:lang w:eastAsia="zh-CN"/>
        </w:rPr>
      </w:pPr>
      <w:r w:rsidRPr="00C33F68">
        <w:rPr>
          <w:noProof/>
          <w:lang w:eastAsia="zh-CN"/>
        </w:rPr>
        <w:t xml:space="preserve">The UE should not request or accept any 5G ProSe configuration information from PCF when the UE is working as a </w:t>
      </w:r>
      <w:r w:rsidR="00B029DC">
        <w:t>5G ProSe</w:t>
      </w:r>
      <w:r w:rsidR="00B029DC" w:rsidRPr="00C33F68">
        <w:rPr>
          <w:noProof/>
          <w:lang w:eastAsia="zh-CN"/>
        </w:rPr>
        <w:t xml:space="preserve"> </w:t>
      </w:r>
      <w:r w:rsidR="00801892" w:rsidRPr="00C33F68">
        <w:rPr>
          <w:noProof/>
          <w:lang w:eastAsia="zh-CN"/>
        </w:rPr>
        <w:t>r</w:t>
      </w:r>
      <w:r w:rsidRPr="00C33F68">
        <w:rPr>
          <w:noProof/>
          <w:lang w:eastAsia="zh-CN"/>
        </w:rPr>
        <w:t xml:space="preserve">emote UE using a </w:t>
      </w:r>
      <w:r w:rsidR="00267608" w:rsidRPr="00C33F68">
        <w:rPr>
          <w:noProof/>
          <w:lang w:eastAsia="zh-CN"/>
        </w:rPr>
        <w:t xml:space="preserve">5G ProSe </w:t>
      </w:r>
      <w:r w:rsidR="00DF489C" w:rsidRPr="00C33F68">
        <w:rPr>
          <w:noProof/>
          <w:lang w:eastAsia="zh-CN"/>
        </w:rPr>
        <w:t>l</w:t>
      </w:r>
      <w:r w:rsidRPr="00C33F68">
        <w:rPr>
          <w:noProof/>
          <w:lang w:eastAsia="zh-CN"/>
        </w:rPr>
        <w:t>ayer</w:t>
      </w:r>
      <w:r w:rsidR="00DF489C" w:rsidRPr="00C33F68">
        <w:rPr>
          <w:noProof/>
          <w:lang w:eastAsia="zh-CN"/>
        </w:rPr>
        <w:t>-</w:t>
      </w:r>
      <w:r w:rsidRPr="00C33F68">
        <w:rPr>
          <w:noProof/>
          <w:lang w:eastAsia="zh-CN"/>
        </w:rPr>
        <w:t>3 ProSe UE-to-</w:t>
      </w:r>
      <w:r w:rsidR="00801892" w:rsidRPr="00C33F68">
        <w:rPr>
          <w:noProof/>
          <w:lang w:eastAsia="zh-CN"/>
        </w:rPr>
        <w:t>n</w:t>
      </w:r>
      <w:r w:rsidRPr="00C33F68">
        <w:rPr>
          <w:noProof/>
          <w:lang w:eastAsia="zh-CN"/>
        </w:rPr>
        <w:t xml:space="preserve">etwork </w:t>
      </w:r>
      <w:r w:rsidR="00801892" w:rsidRPr="00C33F68">
        <w:rPr>
          <w:noProof/>
          <w:lang w:eastAsia="zh-CN"/>
        </w:rPr>
        <w:t>r</w:t>
      </w:r>
      <w:r w:rsidRPr="00C33F68">
        <w:rPr>
          <w:noProof/>
          <w:lang w:eastAsia="zh-CN"/>
        </w:rPr>
        <w:t>elay without involving N3IWF.</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057C689" w14:textId="77777777" w:rsidR="002C52DA" w:rsidRPr="00C33F68" w:rsidRDefault="002C52DA" w:rsidP="002C52DA">
      <w:pPr>
        <w:pStyle w:val="Heading3"/>
        <w:rPr>
          <w:lang w:eastAsia="zh-CN"/>
        </w:rPr>
      </w:pPr>
      <w:bookmarkStart w:id="46" w:name="_Toc115078920"/>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63323857" w:rsidR="00426724" w:rsidRPr="00C33F68"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04454E4" w:rsidR="00426724" w:rsidRPr="00C33F68" w:rsidRDefault="00426724" w:rsidP="00426724">
      <w:pPr>
        <w:pStyle w:val="B1"/>
        <w:rPr>
          <w:lang w:eastAsia="zh-CN"/>
        </w:rPr>
      </w:pPr>
      <w:r>
        <w:rPr>
          <w:lang w:eastAsia="zh-CN"/>
        </w:rPr>
        <w:t>o)</w:t>
      </w:r>
      <w:r>
        <w:rPr>
          <w:lang w:eastAsia="zh-CN"/>
        </w:rPr>
        <w:tab/>
        <w:t>optionally, the FQDN of the 5G DDNMF in the HPLMN.</w:t>
      </w:r>
    </w:p>
    <w:p w14:paraId="77FDBBBC" w14:textId="10435A13" w:rsidR="00F846FC" w:rsidRPr="00C33F68" w:rsidRDefault="00F846FC" w:rsidP="00F846FC">
      <w:pPr>
        <w:pStyle w:val="NO"/>
      </w:pPr>
      <w:r>
        <w:t>NOTE 3:</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15078921"/>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6ABC2B37" w:rsidR="00EF2DE5" w:rsidRPr="00C33F68" w:rsidRDefault="00EF2DE5" w:rsidP="00EF2DE5">
      <w:pPr>
        <w:pStyle w:val="B1"/>
        <w:rPr>
          <w:noProof/>
        </w:rPr>
      </w:pPr>
      <w:r w:rsidRPr="00C33F68">
        <w:rPr>
          <w:noProof/>
        </w:rPr>
        <w:t>i)</w:t>
      </w:r>
      <w:r w:rsidR="00186F4F">
        <w:rPr>
          <w:noProof/>
        </w:rPr>
        <w:tab/>
        <w:t>void</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3ADA96C8" w14:textId="7B07903F" w:rsidR="007B3CA5" w:rsidRDefault="007B3CA5" w:rsidP="007B3CA5">
      <w:pPr>
        <w:pStyle w:val="B1"/>
      </w:pPr>
      <w:r>
        <w:t>q)</w:t>
      </w:r>
      <w:r>
        <w:tab/>
        <w:t>the PC5 DRX configuration for broadcast and groupcast, as specified in 3GPP TS 38.331 [13], including the mapping of PC5 QoS profile(s) to PC5 DRX cycle(s) and the default PC5 DRX configuration when the UE is not served by NG-RAN.</w:t>
      </w:r>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0517825B" w14:textId="3FB4A962" w:rsidR="00CC5EF2" w:rsidRPr="00C33F68" w:rsidRDefault="00CC5EF2" w:rsidP="00CC5EF2">
      <w:pPr>
        <w:pStyle w:val="Heading3"/>
        <w:rPr>
          <w:lang w:eastAsia="zh-CN"/>
        </w:rPr>
      </w:pPr>
      <w:bookmarkStart w:id="48" w:name="_Toc115078922"/>
      <w:r w:rsidRPr="00C33F68">
        <w:t>5.2.5</w:t>
      </w:r>
      <w:r w:rsidRPr="00C33F68">
        <w:tab/>
        <w:t xml:space="preserve">Configuration parameters for 5G ProSe UE-to-network </w:t>
      </w:r>
      <w:r w:rsidR="006C6FDD" w:rsidRPr="00C33F68">
        <w:t>relay</w:t>
      </w:r>
      <w:bookmarkEnd w:id="48"/>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66B07512" w:rsidR="00CC5EF2" w:rsidRPr="00C33F68" w:rsidRDefault="00CC5EF2" w:rsidP="00CC5EF2">
      <w:pPr>
        <w:pStyle w:val="B3"/>
      </w:pPr>
      <w:r w:rsidRPr="00C33F68">
        <w:t>i)</w:t>
      </w:r>
      <w:r w:rsidRPr="00C33F68">
        <w:tab/>
        <w:t>PDU Session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0BE21B28"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SSC Mode;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77777777"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xml:space="preserve">, an indication whether to </w:t>
      </w:r>
      <w:r w:rsidRPr="00F92792">
        <w:rPr>
          <w:noProof/>
        </w:rPr>
        <w:t>use the security procedure over control plane as specified in 3GPP TS 33.503 [34]</w:t>
      </w:r>
      <w:r>
        <w:rPr>
          <w:noProof/>
        </w:rPr>
        <w:t xml:space="preserve">. </w:t>
      </w:r>
      <w:r w:rsidRPr="00E2318C">
        <w:rPr>
          <w:noProof/>
        </w:rPr>
        <w:t>If that indication indicates not to use the security procedure over control plane, the 5G ProSe UE-to-network relay UE uses the security procedure over user plane as specified in 3GPP TS 33.503 [34]</w:t>
      </w:r>
      <w:r>
        <w:rPr>
          <w:noProof/>
        </w:rPr>
        <w:t>;</w:t>
      </w:r>
    </w:p>
    <w:p w14:paraId="2A861E7E" w14:textId="77777777" w:rsidR="00C4376C" w:rsidRPr="00C33F68" w:rsidRDefault="00C4376C" w:rsidP="00EE5137">
      <w:pPr>
        <w:pStyle w:val="NO"/>
      </w:pPr>
      <w:r>
        <w:rPr>
          <w:noProof/>
        </w:rPr>
        <w:t>NOTE 2:</w:t>
      </w:r>
      <w:r>
        <w:rPr>
          <w:noProof/>
        </w:rPr>
        <w:tab/>
        <w:t xml:space="preserve">If </w:t>
      </w:r>
      <w:r w:rsidRPr="00FB2627">
        <w:rPr>
          <w:noProof/>
        </w:rPr>
        <w:t>that indication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77777777"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 and</w:t>
      </w:r>
    </w:p>
    <w:p w14:paraId="6507382F" w14:textId="6224E017" w:rsidR="00660D01" w:rsidRPr="00C33F68" w:rsidRDefault="00CD5A44" w:rsidP="00CD5A44">
      <w:pPr>
        <w:pStyle w:val="B1"/>
      </w:pPr>
      <w:r w:rsidRPr="00C33F68">
        <w:t>k)</w:t>
      </w:r>
      <w:r w:rsidRPr="00C33F68">
        <w:tab/>
        <w:t>optionally, the</w:t>
      </w:r>
      <w:r w:rsidR="001E3E01">
        <w:t xml:space="preserve"> 5G </w:t>
      </w:r>
      <w:r w:rsidRPr="00C33F68">
        <w:t>PKMF address</w:t>
      </w:r>
      <w:r w:rsidR="001E3E01">
        <w:t>ing information</w:t>
      </w:r>
      <w:r w:rsidR="007B3CA5">
        <w:t>;</w:t>
      </w:r>
    </w:p>
    <w:p w14:paraId="15606487" w14:textId="3BB5B855" w:rsidR="007B3CA5" w:rsidRPr="00C33F68" w:rsidRDefault="007B3CA5" w:rsidP="007B3CA5">
      <w:pPr>
        <w:pStyle w:val="B1"/>
      </w:pPr>
      <w:r>
        <w:t>l)</w:t>
      </w:r>
      <w:r>
        <w:tab/>
        <w:t>for 5G ProSe layer-3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17759541"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 and</w:t>
      </w:r>
    </w:p>
    <w:p w14:paraId="21024378" w14:textId="461B176D"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relays</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185E8711" w:rsidR="00CC5EF2" w:rsidRPr="00C33F68" w:rsidRDefault="002239CF" w:rsidP="003A13E4">
      <w:pPr>
        <w:pStyle w:val="B4"/>
      </w:pPr>
      <w:r w:rsidRPr="00C33F68">
        <w:t>A</w:t>
      </w:r>
      <w:r w:rsidR="00CC5EF2" w:rsidRPr="00C33F68">
        <w:t>)</w:t>
      </w:r>
      <w:r w:rsidR="00CC5EF2" w:rsidRPr="00C33F68">
        <w:tab/>
        <w:t>PDU Session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5B7351BB"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SSC Mode;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07C274AB"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relays</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4A026889" w:rsidR="00CD5A44" w:rsidRPr="00C33F68" w:rsidRDefault="00CD5A44" w:rsidP="00CD5A44">
      <w:pPr>
        <w:pStyle w:val="B3"/>
        <w:rPr>
          <w:noProof/>
        </w:rPr>
      </w:pPr>
      <w:r w:rsidRPr="00C33F68">
        <w:rPr>
          <w:noProof/>
        </w:rPr>
        <w:t>iii)</w:t>
      </w:r>
      <w:r w:rsidRPr="00C33F68">
        <w:rPr>
          <w:noProof/>
        </w:rPr>
        <w:tab/>
        <w:t>the user plane integrity protection policy;</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77777777" w:rsidR="00C4376C" w:rsidRDefault="00C4376C" w:rsidP="00C4376C">
      <w:pPr>
        <w:pStyle w:val="B2"/>
        <w:rPr>
          <w:lang w:eastAsia="zh-CN"/>
        </w:rPr>
      </w:pPr>
      <w:r>
        <w:rPr>
          <w:lang w:eastAsia="zh-CN"/>
        </w:rPr>
        <w:t>5)</w:t>
      </w:r>
      <w:r>
        <w:rPr>
          <w:lang w:eastAsia="zh-CN"/>
        </w:rPr>
        <w:tab/>
        <w:t>optionally, for 5G ProSe remote UE using 5G ProSe layer-3 UE-to-network relays, the ProSe application traffic descriptor(s) (as defined in 3GPP TS 24.526 [5]) to be used for the relayed traffic; and</w:t>
      </w:r>
    </w:p>
    <w:p w14:paraId="1EA47D74" w14:textId="77777777" w:rsidR="00C4376C" w:rsidRDefault="00C4376C" w:rsidP="00C4376C">
      <w:pPr>
        <w:pStyle w:val="B2"/>
        <w:rPr>
          <w:lang w:eastAsia="zh-CN"/>
        </w:rPr>
      </w:pPr>
      <w:r>
        <w:rPr>
          <w:lang w:eastAsia="zh-CN"/>
        </w:rPr>
        <w:t>6</w:t>
      </w:r>
      <w:r w:rsidRPr="00780874">
        <w:rPr>
          <w:lang w:eastAsia="zh-CN"/>
        </w:rPr>
        <w:t>)</w:t>
      </w:r>
      <w:r w:rsidRPr="00780874">
        <w:rPr>
          <w:lang w:eastAsia="zh-CN"/>
        </w:rPr>
        <w:tab/>
        <w:t xml:space="preserve">for 5G ProSe layer-2 </w:t>
      </w:r>
      <w:r>
        <w:rPr>
          <w:lang w:eastAsia="zh-CN"/>
        </w:rPr>
        <w:t>remote</w:t>
      </w:r>
      <w:r w:rsidRPr="00780874">
        <w:rPr>
          <w:lang w:eastAsia="zh-CN"/>
        </w:rPr>
        <w:t xml:space="preserve"> UE and 5G ProSe layer-3 </w:t>
      </w:r>
      <w:r>
        <w:rPr>
          <w:lang w:eastAsia="zh-CN"/>
        </w:rPr>
        <w:t>remote</w:t>
      </w:r>
      <w:r w:rsidRPr="00780874">
        <w:rPr>
          <w:lang w:eastAsia="zh-CN"/>
        </w:rPr>
        <w:t xml:space="preserve"> UE, an indication 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If that indication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7777777" w:rsidR="00C4376C" w:rsidRPr="00C33F68" w:rsidRDefault="00C4376C" w:rsidP="00EE5137">
      <w:pPr>
        <w:pStyle w:val="NO"/>
        <w:rPr>
          <w:lang w:eastAsia="zh-CN"/>
        </w:rPr>
      </w:pPr>
      <w:r>
        <w:rPr>
          <w:noProof/>
        </w:rPr>
        <w:t>NOTE 4:</w:t>
      </w:r>
      <w:r>
        <w:rPr>
          <w:noProof/>
        </w:rPr>
        <w:tab/>
        <w:t xml:space="preserve">If </w:t>
      </w:r>
      <w:r w:rsidRPr="00FB2627">
        <w:rPr>
          <w:noProof/>
        </w:rPr>
        <w:t xml:space="preserve">that indication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that 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340C3C69" w:rsidR="00CC5EF2" w:rsidRPr="00C33F68" w:rsidRDefault="00CC5EF2" w:rsidP="00CC5EF2">
      <w:pPr>
        <w:pStyle w:val="NO"/>
      </w:pPr>
      <w:r w:rsidRPr="00C33F68">
        <w:t>NOTE</w:t>
      </w:r>
      <w:r w:rsidR="00BB16B2" w:rsidRPr="00C33F68">
        <w:t> </w:t>
      </w:r>
      <w:r w:rsidR="00B26DA9" w:rsidRPr="00C33F68">
        <w:t>3</w:t>
      </w:r>
      <w:r w:rsidRPr="00C33F68">
        <w:t>:</w:t>
      </w:r>
      <w:r w:rsidRPr="00C33F68">
        <w:tab/>
        <w:t>Whether a frequency band is "operator managed" or "non-operator managed" in a given Geographical Area is defined by local regulations.</w:t>
      </w:r>
    </w:p>
    <w:p w14:paraId="279345F6" w14:textId="77777777" w:rsidR="00735CF5" w:rsidRPr="00C33F68" w:rsidRDefault="00162144" w:rsidP="008472A2">
      <w:pPr>
        <w:pStyle w:val="B1"/>
      </w:pPr>
      <w:r w:rsidRPr="00C33F68">
        <w:t>i</w:t>
      </w:r>
      <w:r w:rsidR="008472A2" w:rsidRPr="00C33F68">
        <w:t>)</w:t>
      </w:r>
      <w:r w:rsidR="008472A2" w:rsidRPr="00C33F68">
        <w:tab/>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5971343F"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DD920D5"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ing information</w:t>
      </w:r>
      <w:r w:rsidR="007B3CA5">
        <w:t>;</w:t>
      </w:r>
    </w:p>
    <w:p w14:paraId="7CB96A7D" w14:textId="6DCD6870" w:rsidR="007B3CA5" w:rsidRPr="00C33F68" w:rsidRDefault="007B3CA5" w:rsidP="007B3CA5">
      <w:pPr>
        <w:pStyle w:val="B1"/>
        <w:rPr>
          <w:noProof/>
        </w:rPr>
      </w:pPr>
      <w:r>
        <w:rPr>
          <w:noProof/>
        </w:rPr>
        <w:t>k)</w:t>
      </w:r>
      <w:r>
        <w:rPr>
          <w:noProof/>
        </w:rPr>
        <w:tab/>
        <w:t>for 5G ProSe layer-3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49" w:name="_Toc115078923"/>
      <w:r>
        <w:rPr>
          <w:noProof/>
        </w:rPr>
        <w:t>5.2.6</w:t>
      </w:r>
      <w:r>
        <w:rPr>
          <w:noProof/>
        </w:rPr>
        <w:tab/>
        <w:t>Configuration parameters for 5G ProSe usage information reporting</w:t>
      </w:r>
      <w:bookmarkEnd w:id="49"/>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77777777" w:rsidR="007A448E" w:rsidRDefault="007A448E" w:rsidP="007A448E">
      <w:pPr>
        <w:pStyle w:val="B1"/>
      </w:pPr>
      <w:r>
        <w:t>b)</w:t>
      </w:r>
      <w:r>
        <w:tab/>
        <w:t>the address of 5G DDNMF CTF (ADF) to which the UE shall upload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7777777" w:rsidR="007A448E" w:rsidRDefault="007A448E" w:rsidP="007A448E">
      <w:pPr>
        <w:pStyle w:val="B1"/>
      </w:pPr>
      <w:r>
        <w:t>e)</w:t>
      </w:r>
      <w:r>
        <w:tab/>
        <w:t>for broadcast and groupcast mode 5G ProSe direct communication, whether or not the UE shall report the group parameters in the usage information;</w:t>
      </w:r>
    </w:p>
    <w:p w14:paraId="35CBD8DC" w14:textId="77777777" w:rsidR="007A448E" w:rsidRDefault="007A448E" w:rsidP="007A448E">
      <w:pPr>
        <w:pStyle w:val="B1"/>
      </w:pPr>
      <w:r>
        <w:t>f)</w:t>
      </w:r>
      <w:r>
        <w:tab/>
        <w:t>whether or not the UE shall report the time stamps of the first transmission/reception during the collection period in the usage information;</w:t>
      </w:r>
    </w:p>
    <w:p w14:paraId="02CD9916" w14:textId="77777777" w:rsidR="007A448E" w:rsidRDefault="007A448E" w:rsidP="007A448E">
      <w:pPr>
        <w:pStyle w:val="B1"/>
      </w:pPr>
      <w:r>
        <w:t>g)</w:t>
      </w:r>
      <w:r>
        <w:tab/>
        <w:t>whether or not the UE shall report the amount of data transmitted during the collection period in the usage information, and whether with location information;</w:t>
      </w:r>
    </w:p>
    <w:p w14:paraId="73169DAE" w14:textId="77777777" w:rsidR="007A448E" w:rsidRDefault="007A448E" w:rsidP="007A448E">
      <w:pPr>
        <w:pStyle w:val="B1"/>
      </w:pPr>
      <w:r>
        <w:t>h)</w:t>
      </w:r>
      <w:r>
        <w:tab/>
        <w:t>whether or not the UE shall report the amount of data received during the collection period in the usage information, and whether with location information;</w:t>
      </w:r>
    </w:p>
    <w:p w14:paraId="680005AD" w14:textId="77777777" w:rsidR="007A448E" w:rsidRDefault="007A448E" w:rsidP="007A448E">
      <w:pPr>
        <w:pStyle w:val="B1"/>
      </w:pPr>
      <w:r>
        <w:t>i)</w:t>
      </w:r>
      <w:r>
        <w:tab/>
        <w:t>whether or not the UE shall report the time stamps when it went in and out of NG-RAN coverage during the collection period in the usage information;</w:t>
      </w:r>
    </w:p>
    <w:p w14:paraId="2180FF29" w14:textId="77777777" w:rsidR="007A448E" w:rsidRDefault="007A448E" w:rsidP="007A448E">
      <w:pPr>
        <w:pStyle w:val="B1"/>
      </w:pPr>
      <w:r>
        <w:t>j)</w:t>
      </w:r>
      <w:r>
        <w:tab/>
        <w:t>whether or not the UE shall report the list of locations of the UE when in NG-RAN coverage during the reporting period in the usage information;</w:t>
      </w:r>
    </w:p>
    <w:p w14:paraId="75F573C2" w14:textId="77777777" w:rsidR="007A448E" w:rsidRDefault="007A448E" w:rsidP="007A448E">
      <w:pPr>
        <w:pStyle w:val="B1"/>
      </w:pPr>
      <w:r>
        <w:t>k)</w:t>
      </w:r>
      <w:r>
        <w:tab/>
        <w:t>whether or not the UE shall report the radio parameters used for 5G ProSe direct communication (i.e. indicator of which radio resources used and radio frequency used) during the reporting period in the usage information; and</w:t>
      </w:r>
    </w:p>
    <w:p w14:paraId="3B0DEE97" w14:textId="77777777" w:rsidR="007A448E" w:rsidRDefault="007A448E" w:rsidP="007A448E">
      <w:pPr>
        <w:pStyle w:val="B1"/>
      </w:pPr>
      <w:r>
        <w:t>l)</w:t>
      </w:r>
      <w:r>
        <w:tab/>
        <w:t>whether or not the UE shall report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0" w:name="_Toc115078924"/>
      <w:r w:rsidRPr="00C33F68">
        <w:rPr>
          <w:noProof/>
        </w:rPr>
        <w:t>5.3</w:t>
      </w:r>
      <w:r w:rsidRPr="00C33F68">
        <w:rPr>
          <w:noProof/>
        </w:rPr>
        <w:tab/>
        <w:t>Procedures</w:t>
      </w:r>
      <w:bookmarkEnd w:id="50"/>
    </w:p>
    <w:p w14:paraId="1151158C" w14:textId="77777777" w:rsidR="00BC4D07" w:rsidRPr="00C33F68" w:rsidRDefault="00BC4D07" w:rsidP="00BC4D07">
      <w:pPr>
        <w:pStyle w:val="Heading3"/>
        <w:rPr>
          <w:noProof/>
        </w:rPr>
      </w:pPr>
      <w:bookmarkStart w:id="51" w:name="_Toc59209143"/>
      <w:bookmarkStart w:id="52" w:name="_Toc59208872"/>
      <w:bookmarkStart w:id="53" w:name="_Toc51951118"/>
      <w:bookmarkStart w:id="54" w:name="_Toc45882568"/>
      <w:bookmarkStart w:id="55" w:name="_Toc45282182"/>
      <w:bookmarkStart w:id="56" w:name="_Toc34404354"/>
      <w:bookmarkStart w:id="57" w:name="_Toc34388583"/>
      <w:bookmarkStart w:id="58" w:name="_Toc25070668"/>
      <w:bookmarkStart w:id="59" w:name="_Toc22039959"/>
      <w:bookmarkStart w:id="60" w:name="_Toc533170250"/>
      <w:bookmarkStart w:id="61" w:name="_Toc115078925"/>
      <w:bookmarkStart w:id="62" w:name="_Toc533170253"/>
      <w:bookmarkStart w:id="63" w:name="_Toc533170262"/>
      <w:r w:rsidRPr="00C33F68">
        <w:rPr>
          <w:noProof/>
        </w:rPr>
        <w:t>5.3.1</w:t>
      </w:r>
      <w:r w:rsidRPr="00C33F68">
        <w:rPr>
          <w:noProof/>
        </w:rPr>
        <w:tab/>
        <w:t>General</w:t>
      </w:r>
      <w:bookmarkEnd w:id="51"/>
      <w:bookmarkEnd w:id="52"/>
      <w:bookmarkEnd w:id="53"/>
      <w:bookmarkEnd w:id="54"/>
      <w:bookmarkEnd w:id="55"/>
      <w:bookmarkEnd w:id="56"/>
      <w:bookmarkEnd w:id="57"/>
      <w:bookmarkEnd w:id="58"/>
      <w:bookmarkEnd w:id="59"/>
      <w:bookmarkEnd w:id="60"/>
      <w:bookmarkEnd w:id="61"/>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4" w:name="_Toc59209144"/>
      <w:bookmarkStart w:id="65" w:name="_Toc59208873"/>
      <w:bookmarkStart w:id="66" w:name="_Toc51951119"/>
      <w:bookmarkStart w:id="67" w:name="_Toc45882569"/>
      <w:bookmarkStart w:id="68" w:name="_Toc45282183"/>
      <w:bookmarkStart w:id="69" w:name="_Toc34404355"/>
      <w:bookmarkStart w:id="70" w:name="_Toc34388584"/>
      <w:bookmarkStart w:id="71" w:name="_Toc25070669"/>
      <w:bookmarkStart w:id="72" w:name="_Toc22039960"/>
      <w:bookmarkStart w:id="73" w:name="_Toc115078926"/>
      <w:bookmarkEnd w:id="6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4"/>
      <w:bookmarkEnd w:id="65"/>
      <w:bookmarkEnd w:id="66"/>
      <w:bookmarkEnd w:id="67"/>
      <w:bookmarkEnd w:id="68"/>
      <w:bookmarkEnd w:id="69"/>
      <w:bookmarkEnd w:id="70"/>
      <w:bookmarkEnd w:id="71"/>
      <w:bookmarkEnd w:id="72"/>
      <w:bookmarkEnd w:id="73"/>
    </w:p>
    <w:p w14:paraId="73B48630" w14:textId="77777777" w:rsidR="00BC4D07" w:rsidRPr="00C33F68" w:rsidRDefault="00BC4D07" w:rsidP="00BC4D07">
      <w:pPr>
        <w:pStyle w:val="Heading4"/>
        <w:rPr>
          <w:noProof/>
        </w:rPr>
      </w:pPr>
      <w:bookmarkStart w:id="74" w:name="_Toc59209145"/>
      <w:bookmarkStart w:id="75" w:name="_Toc59208874"/>
      <w:bookmarkStart w:id="76" w:name="_Toc51951120"/>
      <w:bookmarkStart w:id="77" w:name="_Toc45882570"/>
      <w:bookmarkStart w:id="78" w:name="_Toc45282184"/>
      <w:bookmarkStart w:id="79" w:name="_Toc34404356"/>
      <w:bookmarkStart w:id="80" w:name="_Toc34388585"/>
      <w:bookmarkStart w:id="81" w:name="_Toc25070670"/>
      <w:bookmarkStart w:id="82" w:name="_Toc22039961"/>
      <w:bookmarkStart w:id="83" w:name="_Toc115078927"/>
      <w:r w:rsidRPr="00C33F68">
        <w:rPr>
          <w:noProof/>
        </w:rPr>
        <w:t>5.3.2.1</w:t>
      </w:r>
      <w:r w:rsidRPr="00C33F68">
        <w:rPr>
          <w:noProof/>
        </w:rPr>
        <w:tab/>
        <w:t>General</w:t>
      </w:r>
      <w:bookmarkEnd w:id="74"/>
      <w:bookmarkEnd w:id="75"/>
      <w:bookmarkEnd w:id="76"/>
      <w:bookmarkEnd w:id="77"/>
      <w:bookmarkEnd w:id="78"/>
      <w:bookmarkEnd w:id="79"/>
      <w:bookmarkEnd w:id="80"/>
      <w:bookmarkEnd w:id="81"/>
      <w:bookmarkEnd w:id="82"/>
      <w:bookmarkEnd w:id="8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4" w:name="_Toc59209146"/>
      <w:bookmarkStart w:id="85" w:name="_Toc59208875"/>
      <w:bookmarkStart w:id="86" w:name="_Toc51951121"/>
      <w:bookmarkStart w:id="87" w:name="_Toc45882571"/>
      <w:bookmarkStart w:id="88" w:name="_Toc45282185"/>
      <w:bookmarkStart w:id="89" w:name="_Toc34404357"/>
      <w:bookmarkStart w:id="90" w:name="_Toc34388586"/>
      <w:bookmarkStart w:id="91" w:name="_Toc25070671"/>
      <w:bookmarkStart w:id="92" w:name="_Toc22039962"/>
      <w:bookmarkStart w:id="93" w:name="_Toc533170254"/>
      <w:bookmarkStart w:id="94" w:name="_Toc115078928"/>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4"/>
      <w:bookmarkEnd w:id="85"/>
      <w:bookmarkEnd w:id="86"/>
      <w:bookmarkEnd w:id="87"/>
      <w:bookmarkEnd w:id="88"/>
      <w:bookmarkEnd w:id="89"/>
      <w:bookmarkEnd w:id="90"/>
      <w:bookmarkEnd w:id="91"/>
      <w:bookmarkEnd w:id="92"/>
      <w:bookmarkEnd w:id="93"/>
      <w:bookmarkEnd w:id="94"/>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5"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8pt;height:235.4pt" o:ole="">
            <v:imagedata r:id="rId11" o:title=""/>
          </v:shape>
          <o:OLEObject Type="Embed" ProgID="Visio.Drawing.15" ShapeID="_x0000_i1025" DrawAspect="Content" ObjectID="_1725692801" r:id="rId12"/>
        </w:object>
      </w:r>
    </w:p>
    <w:p w14:paraId="70634E2E" w14:textId="6F7669F3" w:rsidR="00BC4D07" w:rsidRPr="00C33F68" w:rsidRDefault="00BC4D07" w:rsidP="000D7A1B">
      <w:pPr>
        <w:pStyle w:val="TF"/>
        <w:rPr>
          <w:lang w:eastAsia="zh-CN"/>
        </w:rPr>
      </w:pPr>
      <w:bookmarkStart w:id="96" w:name="_Toc34404358"/>
      <w:bookmarkStart w:id="97" w:name="_Toc34388587"/>
      <w:bookmarkStart w:id="98" w:name="_Toc25070672"/>
      <w:bookmarkStart w:id="99"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0" w:name="_Toc59209147"/>
      <w:bookmarkStart w:id="101" w:name="_Toc59208876"/>
      <w:bookmarkStart w:id="102" w:name="_Toc51951122"/>
      <w:bookmarkStart w:id="103" w:name="_Toc45882572"/>
      <w:bookmarkStart w:id="104" w:name="_Toc45282186"/>
      <w:bookmarkStart w:id="105" w:name="_Toc115078929"/>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5"/>
      <w:r w:rsidRPr="00C33F68">
        <w:t>accepted by the network</w:t>
      </w:r>
      <w:bookmarkEnd w:id="96"/>
      <w:bookmarkEnd w:id="97"/>
      <w:bookmarkEnd w:id="98"/>
      <w:bookmarkEnd w:id="99"/>
      <w:bookmarkEnd w:id="100"/>
      <w:bookmarkEnd w:id="101"/>
      <w:bookmarkEnd w:id="102"/>
      <w:bookmarkEnd w:id="103"/>
      <w:bookmarkEnd w:id="104"/>
      <w:bookmarkEnd w:id="105"/>
    </w:p>
    <w:p w14:paraId="5F538318" w14:textId="77777777" w:rsidR="00BC4D07" w:rsidRPr="00C33F68" w:rsidRDefault="00BC4D07" w:rsidP="00BC4D07">
      <w:bookmarkStart w:id="106"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7" w:name="_Toc22039964"/>
      <w:bookmarkStart w:id="108" w:name="_Toc20233348"/>
      <w:bookmarkEnd w:id="106"/>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09" w:name="_Toc59209148"/>
      <w:bookmarkStart w:id="110" w:name="_Toc59208877"/>
      <w:bookmarkStart w:id="111" w:name="_Toc51951123"/>
      <w:bookmarkStart w:id="112" w:name="_Toc45882573"/>
      <w:bookmarkStart w:id="113" w:name="_Toc45282187"/>
      <w:bookmarkStart w:id="114" w:name="_Toc34404359"/>
      <w:bookmarkStart w:id="115" w:name="_Toc34388588"/>
      <w:bookmarkStart w:id="116"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2424A15"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59DDF109" w:rsidR="00C4376C" w:rsidRPr="001D4557" w:rsidRDefault="00C4376C" w:rsidP="00C4376C">
      <w:bookmarkStart w:id="117" w:name="_Toc97295821"/>
      <w:r w:rsidRPr="00AF392E">
        <w:t>If new UE policies for 5G ProSe usage information reporting are included in the MANAGE UE POLICY COMMAND message, the UE shall stop timer T</w:t>
      </w:r>
      <w:r w:rsidRPr="0054333A">
        <w:t xml:space="preserve">x 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18" w:name="_Toc115078930"/>
      <w:bookmarkEnd w:id="117"/>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7"/>
      <w:bookmarkEnd w:id="109"/>
      <w:bookmarkEnd w:id="110"/>
      <w:bookmarkEnd w:id="111"/>
      <w:bookmarkEnd w:id="112"/>
      <w:bookmarkEnd w:id="113"/>
      <w:bookmarkEnd w:id="114"/>
      <w:bookmarkEnd w:id="115"/>
      <w:bookmarkEnd w:id="116"/>
      <w:bookmarkEnd w:id="118"/>
    </w:p>
    <w:p w14:paraId="2D16C2C1" w14:textId="77777777" w:rsidR="00BC4D07" w:rsidRPr="00C33F68" w:rsidRDefault="00BC4D07" w:rsidP="00BC4D07">
      <w:bookmarkStart w:id="119" w:name="_Toc59209149"/>
      <w:bookmarkStart w:id="120" w:name="_Toc59208878"/>
      <w:bookmarkStart w:id="121" w:name="_Toc51951124"/>
      <w:bookmarkStart w:id="122" w:name="_Toc45882574"/>
      <w:bookmarkStart w:id="123" w:name="_Toc45282188"/>
      <w:bookmarkStart w:id="124" w:name="_Toc34404360"/>
      <w:bookmarkStart w:id="125" w:name="_Toc34388589"/>
      <w:bookmarkStart w:id="126" w:name="_Toc25070674"/>
      <w:bookmarkStart w:id="127"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28" w:name="_Toc115078931"/>
      <w:r w:rsidRPr="00C33F68">
        <w:t>5.3.2.5</w:t>
      </w:r>
      <w:r w:rsidRPr="00C33F68">
        <w:tab/>
        <w:t>Abnormal cases on the network side</w:t>
      </w:r>
      <w:bookmarkEnd w:id="108"/>
      <w:bookmarkEnd w:id="119"/>
      <w:bookmarkEnd w:id="120"/>
      <w:bookmarkEnd w:id="121"/>
      <w:bookmarkEnd w:id="122"/>
      <w:bookmarkEnd w:id="123"/>
      <w:bookmarkEnd w:id="124"/>
      <w:bookmarkEnd w:id="125"/>
      <w:bookmarkEnd w:id="126"/>
      <w:bookmarkEnd w:id="127"/>
      <w:bookmarkEnd w:id="128"/>
    </w:p>
    <w:p w14:paraId="1A6476FA" w14:textId="77777777" w:rsidR="00BC4D07" w:rsidRPr="00C33F68" w:rsidRDefault="00BC4D07" w:rsidP="00BC4D07">
      <w:bookmarkStart w:id="129" w:name="_Toc25070675"/>
      <w:bookmarkStart w:id="130"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1" w:name="_Toc59209150"/>
      <w:bookmarkStart w:id="132" w:name="_Toc59208879"/>
      <w:bookmarkStart w:id="133" w:name="_Toc51951125"/>
      <w:bookmarkStart w:id="134" w:name="_Toc45882575"/>
      <w:bookmarkStart w:id="135" w:name="_Toc45282189"/>
      <w:bookmarkStart w:id="136" w:name="_Toc34404361"/>
      <w:bookmarkStart w:id="137" w:name="_Toc34388590"/>
      <w:bookmarkStart w:id="138" w:name="_Toc115078932"/>
      <w:r w:rsidRPr="00C33F68">
        <w:t>5.3.2.6</w:t>
      </w:r>
      <w:r w:rsidRPr="00C33F68">
        <w:tab/>
        <w:t>Abnormal cases on the UE</w:t>
      </w:r>
      <w:bookmarkEnd w:id="129"/>
      <w:bookmarkEnd w:id="131"/>
      <w:bookmarkEnd w:id="132"/>
      <w:bookmarkEnd w:id="133"/>
      <w:bookmarkEnd w:id="134"/>
      <w:bookmarkEnd w:id="135"/>
      <w:bookmarkEnd w:id="136"/>
      <w:bookmarkEnd w:id="137"/>
      <w:bookmarkEnd w:id="138"/>
    </w:p>
    <w:p w14:paraId="5DEACD81" w14:textId="77777777" w:rsidR="00BC4D07" w:rsidRPr="00C33F68" w:rsidRDefault="00BC4D07" w:rsidP="0037175B">
      <w:bookmarkStart w:id="139" w:name="_Toc59209151"/>
      <w:bookmarkStart w:id="140" w:name="_Toc59208880"/>
      <w:bookmarkStart w:id="141" w:name="_Toc51951126"/>
      <w:bookmarkStart w:id="142" w:name="_Toc45882576"/>
      <w:bookmarkStart w:id="143" w:name="_Toc45282190"/>
      <w:bookmarkStart w:id="144" w:name="_Toc34404362"/>
      <w:bookmarkStart w:id="145" w:name="_Toc34388591"/>
      <w:bookmarkStart w:id="146" w:name="_Toc25070676"/>
      <w:r w:rsidRPr="00C33F68">
        <w:t>Handling in 3GPP TS 24.587 [</w:t>
      </w:r>
      <w:r w:rsidR="002A133C" w:rsidRPr="00C33F68">
        <w:t>18</w:t>
      </w:r>
      <w:r w:rsidRPr="00C33F68">
        <w:t xml:space="preserve">] </w:t>
      </w:r>
      <w:r w:rsidR="00432A5C" w:rsidRPr="00C33F68">
        <w:t>clause</w:t>
      </w:r>
      <w:r w:rsidRPr="00C33F68">
        <w:t> 5.3.2.6 shall apply.</w:t>
      </w:r>
      <w:bookmarkEnd w:id="63"/>
      <w:bookmarkEnd w:id="130"/>
      <w:bookmarkEnd w:id="139"/>
      <w:bookmarkEnd w:id="140"/>
      <w:bookmarkEnd w:id="141"/>
      <w:bookmarkEnd w:id="142"/>
      <w:bookmarkEnd w:id="143"/>
      <w:bookmarkEnd w:id="144"/>
      <w:bookmarkEnd w:id="145"/>
      <w:bookmarkEnd w:id="146"/>
    </w:p>
    <w:p w14:paraId="13DAA336" w14:textId="77777777" w:rsidR="005033B4" w:rsidRPr="00C33F68" w:rsidRDefault="005033B4" w:rsidP="005033B4">
      <w:pPr>
        <w:pStyle w:val="Heading1"/>
      </w:pPr>
      <w:bookmarkStart w:id="147" w:name="_Toc115078933"/>
      <w:r w:rsidRPr="00C33F68">
        <w:t>6</w:t>
      </w:r>
      <w:r w:rsidRPr="00C33F68">
        <w:tab/>
      </w:r>
      <w:r w:rsidR="00FF4F78" w:rsidRPr="00C33F68">
        <w:t xml:space="preserve">5G </w:t>
      </w:r>
      <w:r w:rsidRPr="00C33F68">
        <w:t>ProSe direct discovery</w:t>
      </w:r>
      <w:bookmarkEnd w:id="147"/>
    </w:p>
    <w:p w14:paraId="45B3FDD2" w14:textId="77777777" w:rsidR="00CA1977" w:rsidRPr="00C33F68" w:rsidRDefault="00CA1977" w:rsidP="00CA1977">
      <w:pPr>
        <w:pStyle w:val="Heading2"/>
      </w:pPr>
      <w:bookmarkStart w:id="148" w:name="_Toc115078934"/>
      <w:r w:rsidRPr="00C33F68">
        <w:t>6.1</w:t>
      </w:r>
      <w:r w:rsidRPr="00C33F68">
        <w:tab/>
        <w:t>Overview</w:t>
      </w:r>
      <w:bookmarkEnd w:id="148"/>
    </w:p>
    <w:p w14:paraId="251D4BC4" w14:textId="0F977893" w:rsidR="006F5E36" w:rsidRPr="00C33F68" w:rsidRDefault="006F5E36" w:rsidP="006F5E36">
      <w:pPr>
        <w:pStyle w:val="Heading3"/>
      </w:pPr>
      <w:bookmarkStart w:id="149" w:name="_Toc59198963"/>
      <w:bookmarkStart w:id="150" w:name="_Toc59198372"/>
      <w:bookmarkStart w:id="151" w:name="_Toc525230972"/>
      <w:bookmarkStart w:id="152" w:name="_Toc115078935"/>
      <w:r w:rsidRPr="00C33F68">
        <w:t>6.1.1</w:t>
      </w:r>
      <w:r w:rsidRPr="00C33F68">
        <w:tab/>
        <w:t xml:space="preserve">Transport protocol for PC3a </w:t>
      </w:r>
      <w:r w:rsidR="0066563C" w:rsidRPr="00C33F68">
        <w:t>control protocol</w:t>
      </w:r>
      <w:r w:rsidRPr="00C33F68">
        <w:t xml:space="preserve"> messages for 5G ProSe direct discovery</w:t>
      </w:r>
      <w:bookmarkEnd w:id="149"/>
      <w:bookmarkEnd w:id="150"/>
      <w:bookmarkEnd w:id="151"/>
      <w:bookmarkEnd w:id="152"/>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3" w:name="_Toc59198964"/>
      <w:bookmarkStart w:id="154" w:name="_Toc59198373"/>
      <w:bookmarkStart w:id="155" w:name="_Toc525230973"/>
      <w:bookmarkStart w:id="156" w:name="_Toc115078936"/>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3"/>
      <w:bookmarkEnd w:id="154"/>
      <w:bookmarkEnd w:id="155"/>
      <w:bookmarkEnd w:id="156"/>
    </w:p>
    <w:p w14:paraId="0A51B856" w14:textId="77777777" w:rsidR="006F5E36" w:rsidRPr="00C33F68" w:rsidRDefault="006F5E36" w:rsidP="006F5E36">
      <w:pPr>
        <w:pStyle w:val="Heading4"/>
        <w:rPr>
          <w:noProof/>
          <w:lang w:eastAsia="zh-CN"/>
        </w:rPr>
      </w:pPr>
      <w:bookmarkStart w:id="157" w:name="_Toc115078937"/>
      <w:r w:rsidRPr="00C33F68">
        <w:rPr>
          <w:noProof/>
          <w:lang w:eastAsia="zh-CN"/>
        </w:rPr>
        <w:t>6</w:t>
      </w:r>
      <w:r w:rsidRPr="00C33F68">
        <w:rPr>
          <w:noProof/>
        </w:rPr>
        <w:t>.1.</w:t>
      </w:r>
      <w:r w:rsidRPr="00C33F68">
        <w:rPr>
          <w:noProof/>
          <w:lang w:eastAsia="zh-CN"/>
        </w:rPr>
        <w:t>2.1</w:t>
      </w:r>
      <w:r w:rsidRPr="00C33F68">
        <w:rPr>
          <w:noProof/>
        </w:rPr>
        <w:tab/>
        <w:t>General</w:t>
      </w:r>
      <w:bookmarkEnd w:id="157"/>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58" w:name="_Toc115078938"/>
      <w:r w:rsidRPr="00C33F68">
        <w:rPr>
          <w:noProof/>
          <w:lang w:eastAsia="zh-CN"/>
        </w:rPr>
        <w:t>6</w:t>
      </w:r>
      <w:r w:rsidRPr="00C33F68">
        <w:rPr>
          <w:noProof/>
        </w:rPr>
        <w:t>.1.</w:t>
      </w:r>
      <w:r w:rsidRPr="00C33F68">
        <w:rPr>
          <w:noProof/>
          <w:lang w:eastAsia="zh-CN"/>
        </w:rPr>
        <w:t>2.2</w:t>
      </w:r>
      <w:r w:rsidRPr="00C33F68">
        <w:rPr>
          <w:noProof/>
        </w:rPr>
        <w:tab/>
        <w:t>5G DDNMF discovery</w:t>
      </w:r>
      <w:bookmarkEnd w:id="158"/>
    </w:p>
    <w:p w14:paraId="15B5A92A" w14:textId="7CAD29AF" w:rsidR="006F5E36" w:rsidRPr="00C33F68" w:rsidRDefault="00426724" w:rsidP="007C0130">
      <w:pPr>
        <w:rPr>
          <w:noProof/>
          <w:lang w:eastAsia="zh-CN"/>
        </w:rPr>
      </w:pPr>
      <w:bookmarkStart w:id="159" w:name="_Toc59198965"/>
      <w:bookmarkStart w:id="160" w:name="_Toc59198374"/>
      <w:bookmarkStart w:id="161"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r w:rsidR="006F5E36" w:rsidRPr="00C33F68">
        <w:rPr>
          <w:noProof/>
          <w:lang w:eastAsia="zh-CN"/>
        </w:rPr>
        <w:t>6</w:t>
      </w:r>
      <w:r w:rsidR="006F5E36" w:rsidRPr="00C33F68">
        <w:rPr>
          <w:noProof/>
        </w:rPr>
        <w:t>.1.3</w:t>
      </w:r>
      <w:r w:rsidR="006F5E36" w:rsidRPr="00C33F68">
        <w:rPr>
          <w:noProof/>
        </w:rPr>
        <w:tab/>
        <w:t xml:space="preserve">Handling of </w:t>
      </w:r>
      <w:r w:rsidR="006F5E36" w:rsidRPr="00C33F68">
        <w:rPr>
          <w:noProof/>
          <w:lang w:eastAsia="zh-CN"/>
        </w:rPr>
        <w:t>5G DDNMF</w:t>
      </w:r>
      <w:r w:rsidR="006F5E36" w:rsidRPr="00C33F68">
        <w:rPr>
          <w:noProof/>
        </w:rPr>
        <w:t>-initiated procedures</w:t>
      </w:r>
      <w:bookmarkEnd w:id="159"/>
      <w:bookmarkEnd w:id="160"/>
      <w:bookmarkEnd w:id="161"/>
    </w:p>
    <w:p w14:paraId="752775F0" w14:textId="77777777" w:rsidR="006F5E36" w:rsidRPr="00C33F68" w:rsidRDefault="006F5E36" w:rsidP="006F5E36">
      <w:pPr>
        <w:pStyle w:val="Heading4"/>
        <w:rPr>
          <w:lang w:eastAsia="zh-CN"/>
        </w:rPr>
      </w:pPr>
      <w:bookmarkStart w:id="162" w:name="_Toc59198966"/>
      <w:bookmarkStart w:id="163" w:name="_Toc59198375"/>
      <w:bookmarkStart w:id="164" w:name="_Toc525230975"/>
      <w:bookmarkStart w:id="165" w:name="_Toc115078939"/>
      <w:r w:rsidRPr="00C33F68">
        <w:rPr>
          <w:lang w:eastAsia="zh-CN"/>
        </w:rPr>
        <w:t>6</w:t>
      </w:r>
      <w:r w:rsidRPr="00C33F68">
        <w:t>.1.3.1</w:t>
      </w:r>
      <w:r w:rsidRPr="00C33F68">
        <w:tab/>
      </w:r>
      <w:r w:rsidRPr="00C33F68">
        <w:rPr>
          <w:lang w:eastAsia="zh-CN"/>
        </w:rPr>
        <w:t>General</w:t>
      </w:r>
      <w:bookmarkEnd w:id="162"/>
      <w:bookmarkEnd w:id="163"/>
      <w:bookmarkEnd w:id="164"/>
      <w:bookmarkEnd w:id="165"/>
    </w:p>
    <w:p w14:paraId="05E4758C" w14:textId="77777777" w:rsidR="006F5E36" w:rsidRPr="00C33F68" w:rsidRDefault="006F5E36" w:rsidP="006F5E36">
      <w:r w:rsidRPr="00C33F68">
        <w:t xml:space="preserve">The </w:t>
      </w:r>
      <w:r w:rsidRPr="00C33F68">
        <w:rPr>
          <w:lang w:eastAsia="zh-CN"/>
        </w:rPr>
        <w:t>5G DDNMF</w:t>
      </w:r>
      <w:r w:rsidRPr="00C33F68">
        <w:t>-initiated messages for 5G ProSe direct discovery</w:t>
      </w:r>
      <w:r w:rsidRPr="00C33F68">
        <w:rPr>
          <w:lang w:eastAsia="zh-CN"/>
        </w:rPr>
        <w:t xml:space="preserve"> </w:t>
      </w:r>
      <w:r w:rsidRPr="00C33F68">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6" w:name="_Toc59198967"/>
      <w:bookmarkStart w:id="167" w:name="_Toc59198376"/>
      <w:bookmarkStart w:id="168" w:name="_Toc525230976"/>
      <w:bookmarkStart w:id="169" w:name="_Toc115078940"/>
      <w:r w:rsidRPr="00C33F68">
        <w:rPr>
          <w:lang w:eastAsia="zh-CN"/>
        </w:rPr>
        <w:t>6</w:t>
      </w:r>
      <w:r w:rsidRPr="00C33F68">
        <w:t>.1.3.</w:t>
      </w:r>
      <w:r w:rsidRPr="00C33F68">
        <w:rPr>
          <w:lang w:eastAsia="zh-CN"/>
        </w:rPr>
        <w:t>2</w:t>
      </w:r>
      <w:r w:rsidRPr="00C33F68">
        <w:tab/>
        <w:t>HTTP long polling</w:t>
      </w:r>
      <w:bookmarkEnd w:id="166"/>
      <w:bookmarkEnd w:id="167"/>
      <w:bookmarkEnd w:id="168"/>
      <w:bookmarkEnd w:id="169"/>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0" w:name="_Toc59198968"/>
      <w:bookmarkStart w:id="171" w:name="_Toc59198377"/>
      <w:bookmarkStart w:id="172" w:name="_Toc525230977"/>
      <w:bookmarkStart w:id="173" w:name="_Toc115078941"/>
      <w:r w:rsidRPr="00C33F68">
        <w:rPr>
          <w:lang w:eastAsia="zh-CN"/>
        </w:rPr>
        <w:t>6</w:t>
      </w:r>
      <w:r w:rsidRPr="00C33F68">
        <w:t>.1.3.</w:t>
      </w:r>
      <w:r w:rsidRPr="00C33F68">
        <w:rPr>
          <w:lang w:eastAsia="zh-CN"/>
        </w:rPr>
        <w:t>3</w:t>
      </w:r>
      <w:r w:rsidRPr="00C33F68">
        <w:tab/>
        <w:t>OMA Push</w:t>
      </w:r>
      <w:bookmarkEnd w:id="170"/>
      <w:bookmarkEnd w:id="171"/>
      <w:bookmarkEnd w:id="172"/>
      <w:bookmarkEnd w:id="173"/>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4" w:name="_Toc115078942"/>
      <w:r w:rsidRPr="00C33F68">
        <w:t>6.2</w:t>
      </w:r>
      <w:r w:rsidRPr="00C33F68">
        <w:tab/>
        <w:t>Procedures</w:t>
      </w:r>
      <w:bookmarkEnd w:id="174"/>
    </w:p>
    <w:p w14:paraId="2EBF9476" w14:textId="77777777" w:rsidR="00CE7128" w:rsidRPr="00C33F68" w:rsidRDefault="00CE7128" w:rsidP="00CE7128">
      <w:pPr>
        <w:pStyle w:val="Heading3"/>
      </w:pPr>
      <w:bookmarkStart w:id="175" w:name="_Toc59198970"/>
      <w:bookmarkStart w:id="176" w:name="_Toc59198379"/>
      <w:bookmarkStart w:id="177" w:name="_Toc525230979"/>
      <w:bookmarkStart w:id="178" w:name="_Toc115078943"/>
      <w:r w:rsidRPr="00C33F68">
        <w:t>6.2.</w:t>
      </w:r>
      <w:r w:rsidR="002A133C" w:rsidRPr="00C33F68">
        <w:t>1</w:t>
      </w:r>
      <w:r w:rsidRPr="00C33F68">
        <w:tab/>
        <w:t>Types of 5G ProSe direct discovery procedures</w:t>
      </w:r>
      <w:bookmarkEnd w:id="175"/>
      <w:bookmarkEnd w:id="176"/>
      <w:bookmarkEnd w:id="177"/>
      <w:bookmarkEnd w:id="178"/>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79" w:name="_Toc115078944"/>
      <w:r w:rsidRPr="00C33F68">
        <w:t>6.2.2</w:t>
      </w:r>
      <w:r w:rsidRPr="00C33F68">
        <w:tab/>
        <w:t>Announce request procedure for open</w:t>
      </w:r>
      <w:r w:rsidR="009C6B92" w:rsidRPr="00C33F68">
        <w:t xml:space="preserve"> 5G</w:t>
      </w:r>
      <w:r w:rsidRPr="00C33F68">
        <w:t xml:space="preserve"> ProSe direct discovery</w:t>
      </w:r>
      <w:bookmarkEnd w:id="179"/>
    </w:p>
    <w:p w14:paraId="5711A841" w14:textId="77777777" w:rsidR="006A49A7" w:rsidRPr="00C33F68" w:rsidRDefault="006A49A7" w:rsidP="006A49A7">
      <w:pPr>
        <w:pStyle w:val="Heading4"/>
      </w:pPr>
      <w:bookmarkStart w:id="180" w:name="_Toc59198972"/>
      <w:bookmarkStart w:id="181" w:name="_Toc59198381"/>
      <w:bookmarkStart w:id="182" w:name="_Toc525230981"/>
      <w:bookmarkStart w:id="183" w:name="_Toc115078945"/>
      <w:r w:rsidRPr="00C33F68">
        <w:t>6.2.2.1</w:t>
      </w:r>
      <w:r w:rsidRPr="00C33F68">
        <w:tab/>
        <w:t>General</w:t>
      </w:r>
      <w:bookmarkEnd w:id="180"/>
      <w:bookmarkEnd w:id="181"/>
      <w:bookmarkEnd w:id="182"/>
      <w:bookmarkEnd w:id="183"/>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4" w:name="_Toc59198973"/>
      <w:bookmarkStart w:id="185" w:name="_Toc59198382"/>
      <w:bookmarkStart w:id="186" w:name="_Toc525230982"/>
      <w:bookmarkStart w:id="187" w:name="_Toc115078946"/>
      <w:r w:rsidRPr="00C33F68">
        <w:t>6.2.2.2</w:t>
      </w:r>
      <w:r w:rsidRPr="00C33F68">
        <w:tab/>
        <w:t>Announce request procedure initiation</w:t>
      </w:r>
      <w:bookmarkEnd w:id="184"/>
      <w:bookmarkEnd w:id="185"/>
      <w:bookmarkEnd w:id="186"/>
      <w:bookmarkEnd w:id="187"/>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75pt;height:335.65pt" o:ole="">
            <v:imagedata r:id="rId13" o:title=""/>
          </v:shape>
          <o:OLEObject Type="Embed" ProgID="Visio.Drawing.11" ShapeID="_x0000_i1026" DrawAspect="Content" ObjectID="_1725692802"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88" w:name="_Toc59198974"/>
      <w:bookmarkStart w:id="189" w:name="_Toc59198383"/>
      <w:bookmarkStart w:id="190" w:name="_Toc525230983"/>
      <w:bookmarkStart w:id="191" w:name="_Toc115078947"/>
      <w:r w:rsidRPr="00C33F68">
        <w:rPr>
          <w:lang w:eastAsia="zh-CN"/>
        </w:rPr>
        <w:t>6.2.2.3</w:t>
      </w:r>
      <w:r w:rsidRPr="00C33F68">
        <w:rPr>
          <w:lang w:eastAsia="zh-CN"/>
        </w:rPr>
        <w:tab/>
        <w:t xml:space="preserve">Announce request procedure accepted by the </w:t>
      </w:r>
      <w:bookmarkEnd w:id="188"/>
      <w:bookmarkEnd w:id="189"/>
      <w:bookmarkEnd w:id="190"/>
      <w:r w:rsidRPr="00C33F68">
        <w:t>5G DDNMF</w:t>
      </w:r>
      <w:bookmarkEnd w:id="19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2" w:name="_Toc59198975"/>
      <w:bookmarkStart w:id="193" w:name="_Toc59198384"/>
      <w:bookmarkStart w:id="194"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5" w:name="_Toc115078948"/>
      <w:r w:rsidRPr="00C33F68">
        <w:rPr>
          <w:lang w:eastAsia="zh-CN"/>
        </w:rPr>
        <w:t>6.2.2.4</w:t>
      </w:r>
      <w:r w:rsidRPr="00C33F68">
        <w:rPr>
          <w:lang w:eastAsia="zh-CN"/>
        </w:rPr>
        <w:tab/>
        <w:t>Announce request procedure completion by the UE</w:t>
      </w:r>
      <w:bookmarkEnd w:id="192"/>
      <w:bookmarkEnd w:id="193"/>
      <w:bookmarkEnd w:id="194"/>
      <w:bookmarkEnd w:id="195"/>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6" w:name="_Toc59198976"/>
      <w:bookmarkStart w:id="197" w:name="_Toc59198385"/>
      <w:bookmarkStart w:id="198" w:name="_Toc525230985"/>
      <w:bookmarkStart w:id="199" w:name="_Toc115078949"/>
      <w:r w:rsidRPr="00C33F68">
        <w:rPr>
          <w:lang w:eastAsia="zh-CN"/>
        </w:rPr>
        <w:t>6.2.2.5</w:t>
      </w:r>
      <w:r w:rsidRPr="00C33F68">
        <w:rPr>
          <w:lang w:eastAsia="zh-CN"/>
        </w:rPr>
        <w:tab/>
        <w:t xml:space="preserve">Announce request procedure not accepted by the </w:t>
      </w:r>
      <w:bookmarkEnd w:id="196"/>
      <w:bookmarkEnd w:id="197"/>
      <w:bookmarkEnd w:id="198"/>
      <w:r w:rsidRPr="00C33F68">
        <w:t>5G DDNMF</w:t>
      </w:r>
      <w:bookmarkEnd w:id="199"/>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0" w:name="_Toc59198977"/>
      <w:bookmarkStart w:id="201" w:name="_Toc59198386"/>
      <w:bookmarkStart w:id="202" w:name="_Toc525230986"/>
      <w:bookmarkStart w:id="203" w:name="_Toc115078950"/>
      <w:r w:rsidRPr="00C33F68">
        <w:rPr>
          <w:lang w:eastAsia="zh-CN"/>
        </w:rPr>
        <w:t>6.2.2.6</w:t>
      </w:r>
      <w:r w:rsidRPr="00C33F68">
        <w:rPr>
          <w:lang w:eastAsia="zh-CN"/>
        </w:rPr>
        <w:tab/>
        <w:t>Abnormal cases</w:t>
      </w:r>
      <w:bookmarkEnd w:id="200"/>
      <w:bookmarkEnd w:id="201"/>
      <w:bookmarkEnd w:id="202"/>
      <w:bookmarkEnd w:id="203"/>
    </w:p>
    <w:p w14:paraId="4CF71486" w14:textId="77777777" w:rsidR="006A49A7" w:rsidRPr="00C33F68" w:rsidRDefault="006A49A7" w:rsidP="006A49A7">
      <w:pPr>
        <w:pStyle w:val="Heading5"/>
        <w:rPr>
          <w:lang w:eastAsia="zh-CN"/>
        </w:rPr>
      </w:pPr>
      <w:bookmarkStart w:id="204" w:name="_Toc59198978"/>
      <w:bookmarkStart w:id="205" w:name="_Toc59198387"/>
      <w:bookmarkStart w:id="206" w:name="_Toc525230987"/>
      <w:bookmarkStart w:id="207" w:name="_Toc115078951"/>
      <w:r w:rsidRPr="00C33F68">
        <w:rPr>
          <w:lang w:eastAsia="zh-CN"/>
        </w:rPr>
        <w:t>6.2.2.6.1</w:t>
      </w:r>
      <w:r w:rsidRPr="00C33F68">
        <w:rPr>
          <w:lang w:eastAsia="zh-CN"/>
        </w:rPr>
        <w:tab/>
        <w:t>Abnormal cases in the UE</w:t>
      </w:r>
      <w:bookmarkEnd w:id="204"/>
      <w:bookmarkEnd w:id="205"/>
      <w:bookmarkEnd w:id="206"/>
      <w:bookmarkEnd w:id="207"/>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08" w:name="_Toc59198979"/>
      <w:bookmarkStart w:id="209" w:name="_Toc59198388"/>
      <w:bookmarkStart w:id="210" w:name="_Toc525230988"/>
      <w:bookmarkStart w:id="211" w:name="_Toc115078952"/>
      <w:r w:rsidRPr="00C33F68">
        <w:rPr>
          <w:lang w:eastAsia="zh-CN"/>
        </w:rPr>
        <w:t>6.2.2.6.2</w:t>
      </w:r>
      <w:r w:rsidRPr="00C33F68">
        <w:rPr>
          <w:lang w:eastAsia="zh-CN"/>
        </w:rPr>
        <w:tab/>
        <w:t xml:space="preserve">Abnormal cases in the </w:t>
      </w:r>
      <w:bookmarkEnd w:id="208"/>
      <w:bookmarkEnd w:id="209"/>
      <w:bookmarkEnd w:id="210"/>
      <w:r w:rsidRPr="00C33F68">
        <w:t>5G DDNMF</w:t>
      </w:r>
      <w:bookmarkEnd w:id="21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2" w:name="_Toc59198980"/>
      <w:bookmarkStart w:id="213" w:name="_Toc59198389"/>
      <w:bookmarkStart w:id="214" w:name="_Toc525230989"/>
      <w:bookmarkStart w:id="215" w:name="_Toc115078953"/>
      <w:r w:rsidRPr="00C33F68">
        <w:t>6.2.3</w:t>
      </w:r>
      <w:r w:rsidRPr="00C33F68">
        <w:tab/>
        <w:t>Announce request procedure for restricted</w:t>
      </w:r>
      <w:r w:rsidR="00714D0F" w:rsidRPr="00C33F68">
        <w:t xml:space="preserve"> 5G</w:t>
      </w:r>
      <w:r w:rsidRPr="00C33F68">
        <w:t xml:space="preserve"> ProSe direct discovery model A</w:t>
      </w:r>
      <w:bookmarkEnd w:id="212"/>
      <w:bookmarkEnd w:id="213"/>
      <w:bookmarkEnd w:id="214"/>
      <w:bookmarkEnd w:id="215"/>
    </w:p>
    <w:p w14:paraId="0D7C8AAF" w14:textId="77777777" w:rsidR="001C6C25" w:rsidRPr="00C33F68" w:rsidRDefault="001C6C25" w:rsidP="001C6C25">
      <w:pPr>
        <w:pStyle w:val="Heading4"/>
      </w:pPr>
      <w:bookmarkStart w:id="216" w:name="_Toc59198981"/>
      <w:bookmarkStart w:id="217" w:name="_Toc59198390"/>
      <w:bookmarkStart w:id="218" w:name="_Toc525230990"/>
      <w:bookmarkStart w:id="219" w:name="_Toc115078954"/>
      <w:r w:rsidRPr="00C33F68">
        <w:t>6.2.3.1</w:t>
      </w:r>
      <w:r w:rsidRPr="00C33F68">
        <w:tab/>
        <w:t>General</w:t>
      </w:r>
      <w:bookmarkEnd w:id="216"/>
      <w:bookmarkEnd w:id="217"/>
      <w:bookmarkEnd w:id="218"/>
      <w:bookmarkEnd w:id="219"/>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0" w:name="_Toc59198982"/>
      <w:bookmarkStart w:id="221" w:name="_Toc59198391"/>
      <w:bookmarkStart w:id="222" w:name="_Toc525230991"/>
      <w:bookmarkStart w:id="223" w:name="_Toc115078955"/>
      <w:r w:rsidRPr="00C33F68">
        <w:t>6.2.3.2</w:t>
      </w:r>
      <w:r w:rsidRPr="00C33F68">
        <w:tab/>
        <w:t>Announce request procedure initiation</w:t>
      </w:r>
      <w:bookmarkEnd w:id="220"/>
      <w:bookmarkEnd w:id="221"/>
      <w:bookmarkEnd w:id="222"/>
      <w:bookmarkEnd w:id="223"/>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75pt;height:335.65pt" o:ole="">
            <v:imagedata r:id="rId15" o:title=""/>
          </v:shape>
          <o:OLEObject Type="Embed" ProgID="Visio.Drawing.11" ShapeID="_x0000_i1027" DrawAspect="Content" ObjectID="_1725692803"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4" w:name="_Toc59198983"/>
      <w:bookmarkStart w:id="225" w:name="_Toc59198392"/>
      <w:bookmarkStart w:id="226" w:name="_Toc525230992"/>
      <w:bookmarkStart w:id="227" w:name="_Toc115078956"/>
      <w:r w:rsidRPr="00C33F68">
        <w:rPr>
          <w:lang w:eastAsia="zh-CN"/>
        </w:rPr>
        <w:t>6.2.3.3</w:t>
      </w:r>
      <w:r w:rsidRPr="00C33F68">
        <w:rPr>
          <w:lang w:eastAsia="zh-CN"/>
        </w:rPr>
        <w:tab/>
        <w:t xml:space="preserve">Announce request procedure accepted by the </w:t>
      </w:r>
      <w:bookmarkEnd w:id="224"/>
      <w:bookmarkEnd w:id="225"/>
      <w:bookmarkEnd w:id="226"/>
      <w:r w:rsidRPr="00C33F68">
        <w:t>5G DDNMF</w:t>
      </w:r>
      <w:bookmarkEnd w:id="227"/>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062E5420" w14:textId="30B72ED1" w:rsidR="001C6C25" w:rsidRPr="00C33F68" w:rsidRDefault="00D33885" w:rsidP="001C6C25">
      <w:pPr>
        <w:pStyle w:val="B1"/>
      </w:pPr>
      <w:r w:rsidRPr="00C33F68">
        <w:t>b)</w:t>
      </w:r>
      <w:r w:rsidR="001C6C25" w:rsidRPr="00C33F68">
        <w:tab/>
        <w:t>if the on demand announcing enabled indicator is not set to 1 in the UE</w:t>
      </w:r>
      <w:r w:rsidR="001C6C25" w:rsidRPr="00C33F68">
        <w:rPr>
          <w:lang w:eastAsia="zh-CN"/>
        </w:rPr>
        <w:t>'</w:t>
      </w:r>
      <w:r w:rsidR="001C6C25" w:rsidRPr="00C33F68">
        <w:t xml:space="preserve">s context for this discovery entry, either the ProSe </w:t>
      </w:r>
      <w:r w:rsidR="00E0517C" w:rsidRPr="00C33F68">
        <w:t>restricted code</w:t>
      </w:r>
      <w:r w:rsidR="001C6C25" w:rsidRPr="00C33F68">
        <w:t xml:space="preserve"> set to the ProSe </w:t>
      </w:r>
      <w:r w:rsidR="00E0517C" w:rsidRPr="00C33F68">
        <w:t>restricted code</w:t>
      </w:r>
      <w:r w:rsidR="001C6C25" w:rsidRPr="00C33F68">
        <w:t xml:space="preserve"> or the ProSe </w:t>
      </w:r>
      <w:r w:rsidR="00E0517C" w:rsidRPr="00C33F68">
        <w:t>restricted code</w:t>
      </w:r>
      <w:r w:rsidR="001C6C25" w:rsidRPr="00C33F68">
        <w:t xml:space="preserve"> </w:t>
      </w:r>
      <w:r w:rsidR="00E0517C" w:rsidRPr="00C33F68">
        <w:t>prefix</w:t>
      </w:r>
      <w:r w:rsidR="001C6C25" w:rsidRPr="00C33F68">
        <w:t xml:space="preserve"> allocated by the </w:t>
      </w:r>
      <w:r w:rsidR="001C6C25" w:rsidRPr="00C33F68">
        <w:rPr>
          <w:lang w:eastAsia="zh-CN"/>
        </w:rPr>
        <w:t>5G DDNMF</w:t>
      </w:r>
      <w:r w:rsidR="00C050AA">
        <w:t xml:space="preserve"> and</w:t>
      </w:r>
      <w:r w:rsidR="001C6C25" w:rsidRPr="00C33F68">
        <w:t xml:space="preserve"> optionally one or more ProSe </w:t>
      </w:r>
      <w:r w:rsidR="00E0517C" w:rsidRPr="00C33F68">
        <w:t>restricted code</w:t>
      </w:r>
      <w:r w:rsidR="001C6C25" w:rsidRPr="00C33F68">
        <w:t xml:space="preserve"> </w:t>
      </w:r>
      <w:r w:rsidR="00E0517C" w:rsidRPr="00C33F68">
        <w:t>suffix</w:t>
      </w:r>
      <w:r w:rsidR="001C6C25" w:rsidRPr="00C33F68">
        <w:t xml:space="preserve">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28" w:name="_Toc59198984"/>
      <w:bookmarkStart w:id="229" w:name="_Toc59198393"/>
      <w:bookmarkStart w:id="230"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1" w:name="_Toc115078957"/>
      <w:r w:rsidRPr="00C33F68">
        <w:rPr>
          <w:lang w:eastAsia="zh-CN"/>
        </w:rPr>
        <w:t>6.2.3.4</w:t>
      </w:r>
      <w:r w:rsidRPr="00C33F68">
        <w:rPr>
          <w:lang w:eastAsia="zh-CN"/>
        </w:rPr>
        <w:tab/>
        <w:t>Announce request procedure completion by the UE</w:t>
      </w:r>
      <w:bookmarkEnd w:id="228"/>
      <w:bookmarkEnd w:id="229"/>
      <w:bookmarkEnd w:id="230"/>
      <w:bookmarkEnd w:id="231"/>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2" w:name="_Toc59198985"/>
      <w:bookmarkStart w:id="233" w:name="_Toc59198394"/>
      <w:bookmarkStart w:id="234" w:name="_Toc525230994"/>
      <w:bookmarkStart w:id="235" w:name="_Toc115078958"/>
      <w:r w:rsidRPr="00C33F68">
        <w:rPr>
          <w:lang w:eastAsia="zh-CN"/>
        </w:rPr>
        <w:t>6.2.3.5</w:t>
      </w:r>
      <w:r w:rsidRPr="00C33F68">
        <w:rPr>
          <w:lang w:eastAsia="zh-CN"/>
        </w:rPr>
        <w:tab/>
        <w:t xml:space="preserve">Announce request procedure not accepted by the </w:t>
      </w:r>
      <w:bookmarkEnd w:id="232"/>
      <w:bookmarkEnd w:id="233"/>
      <w:bookmarkEnd w:id="234"/>
      <w:r w:rsidRPr="00C33F68">
        <w:rPr>
          <w:lang w:eastAsia="zh-CN"/>
        </w:rPr>
        <w:t>5G DDNMF</w:t>
      </w:r>
      <w:bookmarkEnd w:id="235"/>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6" w:name="_Toc59198986"/>
      <w:bookmarkStart w:id="237" w:name="_Toc59198395"/>
      <w:bookmarkStart w:id="238"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39" w:name="_Toc115078959"/>
      <w:r w:rsidRPr="00C33F68">
        <w:rPr>
          <w:lang w:eastAsia="zh-CN"/>
        </w:rPr>
        <w:t>6.2.3.6</w:t>
      </w:r>
      <w:r w:rsidRPr="00C33F68">
        <w:rPr>
          <w:lang w:eastAsia="zh-CN"/>
        </w:rPr>
        <w:tab/>
        <w:t>Abnormal cases</w:t>
      </w:r>
      <w:bookmarkEnd w:id="236"/>
      <w:bookmarkEnd w:id="237"/>
      <w:bookmarkEnd w:id="238"/>
      <w:bookmarkEnd w:id="239"/>
    </w:p>
    <w:p w14:paraId="21B4B19C" w14:textId="77777777" w:rsidR="001C6C25" w:rsidRPr="00C33F68" w:rsidRDefault="001C6C25" w:rsidP="001C6C25">
      <w:pPr>
        <w:pStyle w:val="Heading5"/>
        <w:rPr>
          <w:lang w:eastAsia="zh-CN"/>
        </w:rPr>
      </w:pPr>
      <w:bookmarkStart w:id="240" w:name="_Toc59198987"/>
      <w:bookmarkStart w:id="241" w:name="_Toc59198396"/>
      <w:bookmarkStart w:id="242" w:name="_Toc525230996"/>
      <w:bookmarkStart w:id="243" w:name="_Toc115078960"/>
      <w:r w:rsidRPr="00C33F68">
        <w:rPr>
          <w:lang w:eastAsia="zh-CN"/>
        </w:rPr>
        <w:t>6.2.3.6.1</w:t>
      </w:r>
      <w:r w:rsidRPr="00C33F68">
        <w:rPr>
          <w:lang w:eastAsia="zh-CN"/>
        </w:rPr>
        <w:tab/>
        <w:t>Abnormal cases in the UE</w:t>
      </w:r>
      <w:bookmarkEnd w:id="240"/>
      <w:bookmarkEnd w:id="241"/>
      <w:bookmarkEnd w:id="242"/>
      <w:bookmarkEnd w:id="243"/>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4" w:name="_Toc59198988"/>
      <w:bookmarkStart w:id="245" w:name="_Toc59198397"/>
      <w:bookmarkStart w:id="246" w:name="_Toc525230997"/>
      <w:bookmarkStart w:id="247" w:name="_Toc115078961"/>
      <w:r w:rsidRPr="00C33F68">
        <w:rPr>
          <w:lang w:eastAsia="zh-CN"/>
        </w:rPr>
        <w:t>6.2.3.6.2</w:t>
      </w:r>
      <w:r w:rsidRPr="00C33F68">
        <w:rPr>
          <w:lang w:eastAsia="zh-CN"/>
        </w:rPr>
        <w:tab/>
        <w:t xml:space="preserve">Abnormal cases in the </w:t>
      </w:r>
      <w:bookmarkEnd w:id="244"/>
      <w:bookmarkEnd w:id="245"/>
      <w:bookmarkEnd w:id="246"/>
      <w:r w:rsidRPr="00C33F68">
        <w:t>5G DDNMF</w:t>
      </w:r>
      <w:bookmarkEnd w:id="247"/>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48" w:name="_Toc115078962"/>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48"/>
    </w:p>
    <w:p w14:paraId="5EFDED74" w14:textId="77777777" w:rsidR="006A49A7" w:rsidRPr="00C33F68" w:rsidRDefault="006A49A7" w:rsidP="006A49A7">
      <w:pPr>
        <w:pStyle w:val="Heading4"/>
      </w:pPr>
      <w:bookmarkStart w:id="249" w:name="_Toc59198999"/>
      <w:bookmarkStart w:id="250" w:name="_Toc59198408"/>
      <w:bookmarkStart w:id="251" w:name="_Toc525231008"/>
      <w:bookmarkStart w:id="252" w:name="_Toc115078963"/>
      <w:r w:rsidRPr="00C33F68">
        <w:t>6.2.</w:t>
      </w:r>
      <w:r w:rsidR="00C737A1" w:rsidRPr="00C33F68">
        <w:t>4</w:t>
      </w:r>
      <w:r w:rsidRPr="00C33F68">
        <w:t>.1</w:t>
      </w:r>
      <w:r w:rsidRPr="00C33F68">
        <w:tab/>
        <w:t>General</w:t>
      </w:r>
      <w:bookmarkEnd w:id="249"/>
      <w:bookmarkEnd w:id="250"/>
      <w:bookmarkEnd w:id="251"/>
      <w:bookmarkEnd w:id="252"/>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3" w:name="_Toc59199000"/>
      <w:bookmarkStart w:id="254" w:name="_Toc59198409"/>
      <w:bookmarkStart w:id="255" w:name="_Toc525231009"/>
      <w:bookmarkStart w:id="256" w:name="_Toc115078964"/>
      <w:r w:rsidRPr="00C33F68">
        <w:t>6.2.</w:t>
      </w:r>
      <w:r w:rsidR="00C737A1" w:rsidRPr="00C33F68">
        <w:t>4</w:t>
      </w:r>
      <w:r w:rsidRPr="00C33F68">
        <w:t>.2</w:t>
      </w:r>
      <w:r w:rsidRPr="00C33F68">
        <w:tab/>
        <w:t>Monitor request procedure Initiation</w:t>
      </w:r>
      <w:bookmarkEnd w:id="253"/>
      <w:bookmarkEnd w:id="254"/>
      <w:bookmarkEnd w:id="255"/>
      <w:bookmarkEnd w:id="256"/>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7ED8BB40"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75pt;height:335.65pt" o:ole="">
            <v:imagedata r:id="rId17" o:title=""/>
          </v:shape>
          <o:OLEObject Type="Embed" ProgID="Visio.Drawing.11" ShapeID="_x0000_i1028" DrawAspect="Content" ObjectID="_1725692804"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57" w:name="_Toc59199001"/>
      <w:bookmarkStart w:id="258" w:name="_Toc59198410"/>
      <w:bookmarkStart w:id="259" w:name="_Toc525231010"/>
      <w:bookmarkStart w:id="260" w:name="_Toc115078965"/>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57"/>
      <w:bookmarkEnd w:id="258"/>
      <w:bookmarkEnd w:id="259"/>
      <w:r w:rsidRPr="00C33F68">
        <w:t>5G DDNMF</w:t>
      </w:r>
      <w:bookmarkEnd w:id="260"/>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1" w:name="_Toc59199002"/>
      <w:bookmarkStart w:id="262" w:name="_Toc59198411"/>
      <w:bookmarkStart w:id="263"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4" w:name="_Toc115078966"/>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1"/>
      <w:bookmarkEnd w:id="262"/>
      <w:bookmarkEnd w:id="263"/>
      <w:bookmarkEnd w:id="264"/>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5" w:name="_Toc59199003"/>
      <w:bookmarkStart w:id="266" w:name="_Toc59198412"/>
      <w:bookmarkStart w:id="267" w:name="_Toc525231012"/>
      <w:bookmarkStart w:id="268" w:name="_Toc115078967"/>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5"/>
      <w:bookmarkEnd w:id="266"/>
      <w:bookmarkEnd w:id="267"/>
      <w:r w:rsidRPr="00C33F68">
        <w:t>5G DDNMF</w:t>
      </w:r>
      <w:bookmarkEnd w:id="268"/>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69" w:name="_Toc59199004"/>
      <w:bookmarkStart w:id="270" w:name="_Toc59198413"/>
      <w:bookmarkStart w:id="271" w:name="_Toc525231013"/>
      <w:bookmarkStart w:id="272" w:name="_Toc115078968"/>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69"/>
      <w:bookmarkEnd w:id="270"/>
      <w:bookmarkEnd w:id="271"/>
      <w:bookmarkEnd w:id="272"/>
    </w:p>
    <w:p w14:paraId="0B0F1F06" w14:textId="77777777" w:rsidR="006A49A7" w:rsidRPr="00C33F68" w:rsidRDefault="006A49A7" w:rsidP="006A49A7">
      <w:pPr>
        <w:pStyle w:val="Heading5"/>
        <w:rPr>
          <w:lang w:eastAsia="zh-CN"/>
        </w:rPr>
      </w:pPr>
      <w:bookmarkStart w:id="273" w:name="_Toc59199005"/>
      <w:bookmarkStart w:id="274" w:name="_Toc59198414"/>
      <w:bookmarkStart w:id="275" w:name="_Toc525231014"/>
      <w:bookmarkStart w:id="276" w:name="_Toc115078969"/>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3"/>
      <w:bookmarkEnd w:id="274"/>
      <w:bookmarkEnd w:id="275"/>
      <w:bookmarkEnd w:id="276"/>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77" w:name="_Toc59199006"/>
      <w:bookmarkStart w:id="278" w:name="_Toc59198415"/>
      <w:bookmarkStart w:id="279" w:name="_Toc525231015"/>
      <w:bookmarkStart w:id="280" w:name="_Toc115078970"/>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77"/>
      <w:bookmarkEnd w:id="278"/>
      <w:bookmarkEnd w:id="279"/>
      <w:r w:rsidRPr="00C33F68">
        <w:t>5G DDNMF</w:t>
      </w:r>
      <w:bookmarkEnd w:id="280"/>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1" w:name="_Toc59199007"/>
      <w:bookmarkStart w:id="282" w:name="_Toc59198416"/>
      <w:bookmarkStart w:id="283" w:name="_Toc525231016"/>
      <w:bookmarkStart w:id="284" w:name="_Toc115078971"/>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1"/>
      <w:bookmarkEnd w:id="282"/>
      <w:bookmarkEnd w:id="283"/>
      <w:bookmarkEnd w:id="284"/>
    </w:p>
    <w:p w14:paraId="65877DD8" w14:textId="77777777" w:rsidR="00F41346" w:rsidRPr="00C33F68" w:rsidRDefault="00F41346" w:rsidP="00F41346">
      <w:pPr>
        <w:pStyle w:val="Heading4"/>
      </w:pPr>
      <w:bookmarkStart w:id="285" w:name="_Toc59199008"/>
      <w:bookmarkStart w:id="286" w:name="_Toc59198417"/>
      <w:bookmarkStart w:id="287" w:name="_Toc525231017"/>
      <w:bookmarkStart w:id="288" w:name="_Toc115078972"/>
      <w:r w:rsidRPr="00C33F68">
        <w:t>6.2.</w:t>
      </w:r>
      <w:r w:rsidR="003857B9" w:rsidRPr="00C33F68">
        <w:t>5</w:t>
      </w:r>
      <w:r w:rsidRPr="00C33F68">
        <w:t>.1</w:t>
      </w:r>
      <w:r w:rsidRPr="00C33F68">
        <w:tab/>
        <w:t>General</w:t>
      </w:r>
      <w:bookmarkEnd w:id="285"/>
      <w:bookmarkEnd w:id="286"/>
      <w:bookmarkEnd w:id="287"/>
      <w:bookmarkEnd w:id="28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89" w:name="_Toc59199009"/>
      <w:bookmarkStart w:id="290" w:name="_Toc59198418"/>
      <w:bookmarkStart w:id="291" w:name="_Toc525231018"/>
      <w:bookmarkStart w:id="292" w:name="_Toc115078973"/>
      <w:r w:rsidRPr="00C33F68">
        <w:t>6.2.</w:t>
      </w:r>
      <w:r w:rsidR="00EA68C6" w:rsidRPr="00C33F68">
        <w:t>5</w:t>
      </w:r>
      <w:r w:rsidRPr="00C33F68">
        <w:t>.2</w:t>
      </w:r>
      <w:r w:rsidRPr="00C33F68">
        <w:tab/>
        <w:t>Monitor request procedure Initiation</w:t>
      </w:r>
      <w:bookmarkEnd w:id="289"/>
      <w:bookmarkEnd w:id="290"/>
      <w:bookmarkEnd w:id="291"/>
      <w:bookmarkEnd w:id="292"/>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3DDD0DE2"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 or</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2D660F98"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75pt;height:335.65pt" o:ole="">
            <v:imagedata r:id="rId19" o:title=""/>
          </v:shape>
          <o:OLEObject Type="Embed" ProgID="Visio.Drawing.11" ShapeID="_x0000_i1029" DrawAspect="Content" ObjectID="_1725692805"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3" w:name="_Toc59199010"/>
      <w:bookmarkStart w:id="294" w:name="_Toc59198419"/>
      <w:bookmarkStart w:id="295" w:name="_Toc525231019"/>
      <w:bookmarkStart w:id="296" w:name="_Toc115078974"/>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3"/>
      <w:bookmarkEnd w:id="294"/>
      <w:bookmarkEnd w:id="295"/>
      <w:r w:rsidRPr="00C33F68">
        <w:t>5G DDNMF</w:t>
      </w:r>
      <w:bookmarkEnd w:id="296"/>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297" w:name="_Toc59199011"/>
      <w:bookmarkStart w:id="298" w:name="_Toc59198420"/>
      <w:bookmarkStart w:id="299"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0" w:name="_Toc115078975"/>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297"/>
      <w:bookmarkEnd w:id="298"/>
      <w:bookmarkEnd w:id="299"/>
      <w:bookmarkEnd w:id="300"/>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1" w:name="_Toc59199012"/>
      <w:bookmarkStart w:id="302" w:name="_Toc59198421"/>
      <w:bookmarkStart w:id="303" w:name="_Toc525231021"/>
      <w:bookmarkStart w:id="304" w:name="_Toc115078976"/>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1"/>
      <w:bookmarkEnd w:id="302"/>
      <w:bookmarkEnd w:id="303"/>
      <w:r w:rsidRPr="00C33F68">
        <w:t>5G DDNMF</w:t>
      </w:r>
      <w:bookmarkEnd w:id="304"/>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5" w:name="_Toc59199013"/>
      <w:bookmarkStart w:id="306" w:name="_Toc59198422"/>
      <w:bookmarkStart w:id="307"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08" w:name="_Toc115078977"/>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5"/>
      <w:bookmarkEnd w:id="306"/>
      <w:bookmarkEnd w:id="307"/>
      <w:bookmarkEnd w:id="308"/>
    </w:p>
    <w:p w14:paraId="7E3EC4D8" w14:textId="77777777" w:rsidR="00F41346" w:rsidRPr="00C33F68" w:rsidRDefault="00F41346" w:rsidP="00F41346">
      <w:pPr>
        <w:pStyle w:val="Heading5"/>
        <w:rPr>
          <w:lang w:eastAsia="zh-CN"/>
        </w:rPr>
      </w:pPr>
      <w:bookmarkStart w:id="309" w:name="_Toc59199014"/>
      <w:bookmarkStart w:id="310" w:name="_Toc59198423"/>
      <w:bookmarkStart w:id="311" w:name="_Toc525231023"/>
      <w:bookmarkStart w:id="312" w:name="_Toc115078978"/>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09"/>
      <w:bookmarkEnd w:id="310"/>
      <w:bookmarkEnd w:id="311"/>
      <w:bookmarkEnd w:id="312"/>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3" w:name="_Toc59199015"/>
      <w:bookmarkStart w:id="314" w:name="_Toc59198424"/>
      <w:bookmarkStart w:id="315" w:name="_Toc525231024"/>
      <w:bookmarkStart w:id="316" w:name="_Toc115078979"/>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3"/>
      <w:bookmarkEnd w:id="314"/>
      <w:bookmarkEnd w:id="315"/>
      <w:r w:rsidRPr="00C33F68">
        <w:t>5G DDNMF</w:t>
      </w:r>
      <w:bookmarkEnd w:id="316"/>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17" w:name="_Toc59198989"/>
      <w:bookmarkStart w:id="318" w:name="_Toc59198398"/>
      <w:bookmarkStart w:id="319" w:name="_Toc525230998"/>
      <w:bookmarkStart w:id="320" w:name="_Toc115078980"/>
      <w:r w:rsidRPr="00C33F68">
        <w:t>6.2.6</w:t>
      </w:r>
      <w:r w:rsidRPr="00C33F68">
        <w:tab/>
      </w:r>
      <w:bookmarkEnd w:id="317"/>
      <w:bookmarkEnd w:id="318"/>
      <w:bookmarkEnd w:id="319"/>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0"/>
    </w:p>
    <w:p w14:paraId="0566FB75" w14:textId="77777777" w:rsidR="00EB589D" w:rsidRPr="00C33F68" w:rsidRDefault="00EB589D" w:rsidP="00EB589D">
      <w:pPr>
        <w:pStyle w:val="Heading4"/>
      </w:pPr>
      <w:bookmarkStart w:id="321" w:name="_Toc59198990"/>
      <w:bookmarkStart w:id="322" w:name="_Toc59198399"/>
      <w:bookmarkStart w:id="323" w:name="_Toc525230999"/>
      <w:bookmarkStart w:id="324" w:name="_Toc115078981"/>
      <w:r w:rsidRPr="00C33F68">
        <w:t>6.2.6.1</w:t>
      </w:r>
      <w:r w:rsidRPr="00C33F68">
        <w:tab/>
        <w:t>General</w:t>
      </w:r>
      <w:bookmarkEnd w:id="321"/>
      <w:bookmarkEnd w:id="322"/>
      <w:bookmarkEnd w:id="323"/>
      <w:bookmarkEnd w:id="324"/>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5" w:name="_Toc59198991"/>
      <w:bookmarkStart w:id="326" w:name="_Toc59198400"/>
      <w:bookmarkStart w:id="327" w:name="_Toc525231000"/>
      <w:bookmarkStart w:id="328" w:name="_Toc115078982"/>
      <w:r w:rsidRPr="00C33F68">
        <w:t>6.2.</w:t>
      </w:r>
      <w:r w:rsidR="00277C4D" w:rsidRPr="00C33F68">
        <w:t>6</w:t>
      </w:r>
      <w:r w:rsidRPr="00C33F68">
        <w:t>.2</w:t>
      </w:r>
      <w:r w:rsidRPr="00C33F68">
        <w:tab/>
        <w:t>Discoveree request procedure initiation</w:t>
      </w:r>
      <w:bookmarkEnd w:id="325"/>
      <w:bookmarkEnd w:id="326"/>
      <w:bookmarkEnd w:id="327"/>
      <w:bookmarkEnd w:id="328"/>
    </w:p>
    <w:p w14:paraId="20E19F27" w14:textId="0D0C44A3"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an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5BFD72AF" w:rsidR="00EB589D" w:rsidRPr="00C33F68" w:rsidRDefault="00EB589D" w:rsidP="00EB589D">
      <w:pPr>
        <w:pStyle w:val="B1"/>
      </w:pPr>
      <w:r w:rsidRPr="00C33F68">
        <w:t>a)</w:t>
      </w:r>
      <w:r w:rsidRPr="00C33F68">
        <w:tab/>
        <w:t xml:space="preserve">when the UE is triggered by an upper layer application to announce an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2B9FC69F"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p>
    <w:p w14:paraId="252F1404" w14:textId="57679A5D" w:rsidR="00EB589D" w:rsidRPr="00C33F68" w:rsidRDefault="00EB589D" w:rsidP="00EB589D">
      <w:pPr>
        <w:pStyle w:val="B1"/>
      </w:pPr>
      <w:r w:rsidRPr="00C33F68">
        <w:t>d)</w:t>
      </w:r>
      <w:r w:rsidRPr="00C33F68">
        <w:tab/>
        <w:t xml:space="preserve">when, </w:t>
      </w:r>
      <w:r w:rsidRPr="00C33F68">
        <w:rPr>
          <w:lang w:eastAsia="zh-CN"/>
        </w:rPr>
        <w:t xml:space="preserve">while </w:t>
      </w:r>
      <w:r w:rsidRPr="00C33F68">
        <w:t xml:space="preserve">announcing or waiting for announcing a ProSe </w:t>
      </w:r>
      <w:r w:rsidR="00492AD6" w:rsidRPr="00C33F68">
        <w:t>response code</w:t>
      </w:r>
      <w:r w:rsidRPr="00C33F68">
        <w:rPr>
          <w:lang w:eastAsia="zh-CN"/>
        </w:rPr>
        <w:t>,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492AD6" w:rsidRPr="00C33F68">
        <w:rPr>
          <w:lang w:eastAsia="zh-CN"/>
        </w:rPr>
        <w:t>response code</w:t>
      </w:r>
      <w:r w:rsidRPr="00C33F68">
        <w:rPr>
          <w:lang w:eastAsia="zh-CN"/>
        </w:rPr>
        <w:t xml:space="preserve"> for this new PLMN yet</w:t>
      </w:r>
      <w:r w:rsidRPr="00C33F68">
        <w:t>; or</w:t>
      </w:r>
    </w:p>
    <w:p w14:paraId="1A1F920E" w14:textId="3F5BA476" w:rsidR="00EB589D" w:rsidRPr="00C33F68" w:rsidRDefault="00EB589D" w:rsidP="00EB589D">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75pt;height:335.65pt" o:ole="">
            <v:imagedata r:id="rId21" o:title=""/>
          </v:shape>
          <o:OLEObject Type="Embed" ProgID="Visio.Drawing.11" ShapeID="_x0000_i1030" DrawAspect="Content" ObjectID="_1725692806"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29" w:name="_Toc59198992"/>
      <w:bookmarkStart w:id="330" w:name="_Toc59198401"/>
      <w:bookmarkStart w:id="331" w:name="_Toc525231001"/>
      <w:bookmarkStart w:id="332" w:name="_Toc115078983"/>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29"/>
      <w:bookmarkEnd w:id="330"/>
      <w:bookmarkEnd w:id="331"/>
      <w:bookmarkEnd w:id="332"/>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3" w:name="_Toc59198993"/>
      <w:bookmarkStart w:id="334" w:name="_Toc59198402"/>
      <w:bookmarkStart w:id="335"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6" w:name="_Toc115078984"/>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3"/>
      <w:bookmarkEnd w:id="334"/>
      <w:bookmarkEnd w:id="335"/>
      <w:bookmarkEnd w:id="336"/>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37" w:name="_Toc59198994"/>
      <w:bookmarkStart w:id="338" w:name="_Toc59198403"/>
      <w:bookmarkStart w:id="339"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0" w:name="_Toc115078985"/>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37"/>
      <w:bookmarkEnd w:id="338"/>
      <w:bookmarkEnd w:id="339"/>
      <w:bookmarkEnd w:id="340"/>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1" w:name="_Toc59198995"/>
      <w:bookmarkStart w:id="342" w:name="_Toc59198404"/>
      <w:bookmarkStart w:id="343"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4" w:name="_Toc115078986"/>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1"/>
      <w:bookmarkEnd w:id="342"/>
      <w:bookmarkEnd w:id="343"/>
      <w:bookmarkEnd w:id="344"/>
    </w:p>
    <w:p w14:paraId="59F5CDC3" w14:textId="77777777" w:rsidR="00EB589D" w:rsidRPr="00C33F68" w:rsidRDefault="00EB589D" w:rsidP="00EB589D">
      <w:pPr>
        <w:pStyle w:val="Heading5"/>
        <w:rPr>
          <w:lang w:eastAsia="zh-CN"/>
        </w:rPr>
      </w:pPr>
      <w:bookmarkStart w:id="345" w:name="_Toc59198996"/>
      <w:bookmarkStart w:id="346" w:name="_Toc59198405"/>
      <w:bookmarkStart w:id="347" w:name="_Toc525231005"/>
      <w:bookmarkStart w:id="348" w:name="_Toc115078987"/>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5"/>
      <w:bookmarkEnd w:id="346"/>
      <w:bookmarkEnd w:id="347"/>
      <w:bookmarkEnd w:id="348"/>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49" w:name="_Toc59198997"/>
      <w:bookmarkStart w:id="350" w:name="_Toc59198406"/>
      <w:bookmarkStart w:id="351" w:name="_Toc525231006"/>
      <w:bookmarkStart w:id="352" w:name="_Toc115078988"/>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49"/>
      <w:bookmarkEnd w:id="350"/>
      <w:bookmarkEnd w:id="351"/>
      <w:bookmarkEnd w:id="352"/>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3" w:name="_Toc59199016"/>
      <w:bookmarkStart w:id="354" w:name="_Toc59198425"/>
      <w:bookmarkStart w:id="355" w:name="_Toc525231025"/>
      <w:bookmarkStart w:id="356" w:name="_Toc115078989"/>
      <w:r w:rsidRPr="00C33F68">
        <w:t>6.2.</w:t>
      </w:r>
      <w:r w:rsidR="00661773" w:rsidRPr="00C33F68">
        <w:t>7</w:t>
      </w:r>
      <w:r w:rsidRPr="00C33F68">
        <w:tab/>
      </w:r>
      <w:bookmarkEnd w:id="353"/>
      <w:bookmarkEnd w:id="354"/>
      <w:bookmarkEnd w:id="355"/>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6"/>
    </w:p>
    <w:p w14:paraId="722C09A3" w14:textId="77777777" w:rsidR="00A56CE0" w:rsidRPr="00C33F68" w:rsidRDefault="00A56CE0" w:rsidP="00A56CE0">
      <w:pPr>
        <w:pStyle w:val="Heading4"/>
      </w:pPr>
      <w:bookmarkStart w:id="357" w:name="_Toc59199017"/>
      <w:bookmarkStart w:id="358" w:name="_Toc59198426"/>
      <w:bookmarkStart w:id="359" w:name="_Toc525231026"/>
      <w:bookmarkStart w:id="360" w:name="_Toc115078990"/>
      <w:r w:rsidRPr="00C33F68">
        <w:t>6.2.</w:t>
      </w:r>
      <w:r w:rsidR="00661773" w:rsidRPr="00C33F68">
        <w:t>7</w:t>
      </w:r>
      <w:r w:rsidRPr="00C33F68">
        <w:t>.1</w:t>
      </w:r>
      <w:r w:rsidRPr="00C33F68">
        <w:tab/>
        <w:t>General</w:t>
      </w:r>
      <w:bookmarkEnd w:id="357"/>
      <w:bookmarkEnd w:id="358"/>
      <w:bookmarkEnd w:id="359"/>
      <w:bookmarkEnd w:id="360"/>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1" w:name="_Toc59199018"/>
      <w:bookmarkStart w:id="362" w:name="_Toc59198427"/>
      <w:bookmarkStart w:id="363" w:name="_Toc525231027"/>
      <w:bookmarkStart w:id="364" w:name="_Toc115078991"/>
      <w:r w:rsidRPr="00C33F68">
        <w:t>6.2.</w:t>
      </w:r>
      <w:r w:rsidR="00661773" w:rsidRPr="00C33F68">
        <w:t>7</w:t>
      </w:r>
      <w:r w:rsidRPr="00C33F68">
        <w:t>.2</w:t>
      </w:r>
      <w:r w:rsidRPr="00C33F68">
        <w:tab/>
        <w:t>Discoverer request procedure initiation</w:t>
      </w:r>
      <w:bookmarkEnd w:id="361"/>
      <w:bookmarkEnd w:id="362"/>
      <w:bookmarkEnd w:id="363"/>
      <w:bookmarkEnd w:id="364"/>
    </w:p>
    <w:p w14:paraId="1193781A" w14:textId="34E79961"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an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6D60F6D0"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p>
    <w:p w14:paraId="3C6FCA2C" w14:textId="0DA21EF5" w:rsidR="00A56CE0" w:rsidRPr="00C33F68" w:rsidRDefault="00A56CE0" w:rsidP="00A56CE0">
      <w:pPr>
        <w:pStyle w:val="B1"/>
      </w:pPr>
      <w:r w:rsidRPr="00C33F68">
        <w:t>d)</w:t>
      </w:r>
      <w:r w:rsidRPr="00C33F68">
        <w:tab/>
        <w:t xml:space="preserve">when, </w:t>
      </w:r>
      <w:r w:rsidRPr="00C33F68">
        <w:rPr>
          <w:lang w:eastAsia="zh-CN"/>
        </w:rPr>
        <w:t>while querying for target RPAUID(s),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AE5DC3" w:rsidRPr="00C33F68">
        <w:rPr>
          <w:lang w:eastAsia="zh-CN"/>
        </w:rPr>
        <w:t>query code</w:t>
      </w:r>
      <w:r w:rsidRPr="00C33F68">
        <w:rPr>
          <w:lang w:eastAsia="zh-CN"/>
        </w:rPr>
        <w:t xml:space="preserve"> for this new PLMN</w:t>
      </w:r>
      <w:r w:rsidRPr="00C33F68">
        <w:t xml:space="preserve"> yet; or</w:t>
      </w:r>
    </w:p>
    <w:p w14:paraId="27ABE0A3" w14:textId="4BFDBB1B" w:rsidR="00A56CE0" w:rsidRPr="00C33F68" w:rsidRDefault="00A56CE0" w:rsidP="00A56CE0">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75pt;height:335.65pt" o:ole="">
            <v:imagedata r:id="rId23" o:title=""/>
          </v:shape>
          <o:OLEObject Type="Embed" ProgID="Visio.Drawing.11" ShapeID="_x0000_i1031" DrawAspect="Content" ObjectID="_1725692807"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5" w:name="_Toc59199019"/>
      <w:bookmarkStart w:id="366" w:name="_Toc59198428"/>
      <w:bookmarkStart w:id="367" w:name="_Toc525231028"/>
      <w:bookmarkStart w:id="368" w:name="_Toc115078992"/>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5"/>
      <w:bookmarkEnd w:id="366"/>
      <w:bookmarkEnd w:id="367"/>
      <w:bookmarkEnd w:id="36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34A675BD"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A56CE0" w:rsidRPr="00C33F68">
        <w:t>.</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69" w:name="_Toc59199020"/>
      <w:bookmarkStart w:id="370" w:name="_Toc59198429"/>
      <w:bookmarkStart w:id="37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2" w:name="_Toc115078993"/>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69"/>
      <w:bookmarkEnd w:id="370"/>
      <w:bookmarkEnd w:id="371"/>
      <w:bookmarkEnd w:id="372"/>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716538D1"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3" w:name="_Toc59199021"/>
      <w:bookmarkStart w:id="374" w:name="_Toc59198430"/>
      <w:bookmarkStart w:id="375" w:name="_Toc525231030"/>
      <w:bookmarkStart w:id="376" w:name="_Toc115078994"/>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3"/>
      <w:bookmarkEnd w:id="374"/>
      <w:bookmarkEnd w:id="375"/>
      <w:bookmarkEnd w:id="376"/>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77" w:name="_Toc59199022"/>
      <w:bookmarkStart w:id="378" w:name="_Toc59198431"/>
      <w:bookmarkStart w:id="379"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0" w:name="_Toc115078995"/>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77"/>
      <w:bookmarkEnd w:id="378"/>
      <w:bookmarkEnd w:id="379"/>
      <w:bookmarkEnd w:id="380"/>
    </w:p>
    <w:p w14:paraId="2809CB2F" w14:textId="77777777" w:rsidR="00A56CE0" w:rsidRPr="00C33F68" w:rsidRDefault="00A56CE0" w:rsidP="00A56CE0">
      <w:pPr>
        <w:pStyle w:val="Heading5"/>
        <w:rPr>
          <w:lang w:eastAsia="zh-CN"/>
        </w:rPr>
      </w:pPr>
      <w:bookmarkStart w:id="381" w:name="_Toc59199023"/>
      <w:bookmarkStart w:id="382" w:name="_Toc59198432"/>
      <w:bookmarkStart w:id="383" w:name="_Toc525231032"/>
      <w:bookmarkStart w:id="384" w:name="_Toc115078996"/>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1"/>
      <w:bookmarkEnd w:id="382"/>
      <w:bookmarkEnd w:id="383"/>
      <w:bookmarkEnd w:id="384"/>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5" w:name="_Toc59199024"/>
      <w:bookmarkStart w:id="386" w:name="_Toc59198433"/>
      <w:bookmarkStart w:id="387" w:name="_Toc525231033"/>
      <w:bookmarkStart w:id="388" w:name="_Toc115078997"/>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5"/>
      <w:bookmarkEnd w:id="386"/>
      <w:bookmarkEnd w:id="387"/>
      <w:bookmarkEnd w:id="388"/>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89" w:name="_Toc59199025"/>
      <w:bookmarkStart w:id="390" w:name="_Toc59198434"/>
      <w:bookmarkStart w:id="391" w:name="_Toc525231034"/>
      <w:bookmarkStart w:id="392" w:name="_Toc115078998"/>
      <w:bookmarkStart w:id="393" w:name="_Toc59199033"/>
      <w:bookmarkStart w:id="394" w:name="_Toc59198442"/>
      <w:bookmarkStart w:id="395" w:name="_Toc525231042"/>
      <w:r w:rsidRPr="00C33F68">
        <w:t>6.2.8</w:t>
      </w:r>
      <w:r w:rsidRPr="00C33F68">
        <w:tab/>
        <w:t xml:space="preserve">Match report procedure for open </w:t>
      </w:r>
      <w:r w:rsidR="00714D0F" w:rsidRPr="00C33F68">
        <w:t xml:space="preserve">5G </w:t>
      </w:r>
      <w:r w:rsidRPr="00C33F68">
        <w:t>ProSe direct discovery</w:t>
      </w:r>
      <w:bookmarkEnd w:id="389"/>
      <w:bookmarkEnd w:id="390"/>
      <w:bookmarkEnd w:id="391"/>
      <w:bookmarkEnd w:id="392"/>
    </w:p>
    <w:p w14:paraId="6E4AAE7E" w14:textId="77777777" w:rsidR="00EB589D" w:rsidRPr="00C33F68" w:rsidRDefault="00EB589D" w:rsidP="00EB589D">
      <w:pPr>
        <w:pStyle w:val="Heading4"/>
      </w:pPr>
      <w:bookmarkStart w:id="396" w:name="_Toc59199026"/>
      <w:bookmarkStart w:id="397" w:name="_Toc59198435"/>
      <w:bookmarkStart w:id="398" w:name="_Toc525231035"/>
      <w:bookmarkStart w:id="399" w:name="_Toc115078999"/>
      <w:r w:rsidRPr="00C33F68">
        <w:t>6.2.8.1</w:t>
      </w:r>
      <w:r w:rsidRPr="00C33F68">
        <w:tab/>
        <w:t>General</w:t>
      </w:r>
      <w:bookmarkEnd w:id="396"/>
      <w:bookmarkEnd w:id="397"/>
      <w:bookmarkEnd w:id="398"/>
      <w:bookmarkEnd w:id="399"/>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0" w:name="_Toc59199027"/>
      <w:bookmarkStart w:id="401" w:name="_Toc59198436"/>
      <w:bookmarkStart w:id="402" w:name="_Toc525231036"/>
      <w:bookmarkStart w:id="403" w:name="_Toc115079000"/>
      <w:r w:rsidRPr="00C33F68">
        <w:t>6.2.8.2</w:t>
      </w:r>
      <w:r w:rsidRPr="00C33F68">
        <w:tab/>
        <w:t>Match report procedure initiation</w:t>
      </w:r>
      <w:bookmarkEnd w:id="400"/>
      <w:bookmarkEnd w:id="401"/>
      <w:bookmarkEnd w:id="402"/>
      <w:bookmarkEnd w:id="403"/>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76BC5327"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03D1598C"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13534D3D"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75pt;height:335.65pt" o:ole="">
            <v:imagedata r:id="rId25" o:title=""/>
          </v:shape>
          <o:OLEObject Type="Embed" ProgID="Visio.Drawing.11" ShapeID="_x0000_i1032" DrawAspect="Content" ObjectID="_1725692808"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4" w:name="_Toc59199028"/>
      <w:bookmarkStart w:id="405" w:name="_Toc59198437"/>
      <w:bookmarkStart w:id="406" w:name="_Toc525231037"/>
      <w:bookmarkStart w:id="407" w:name="_Toc115079001"/>
      <w:r w:rsidRPr="00C33F68">
        <w:t>6.2.8.3</w:t>
      </w:r>
      <w:r w:rsidRPr="00C33F68">
        <w:tab/>
      </w:r>
      <w:r w:rsidRPr="00C33F68">
        <w:rPr>
          <w:lang w:eastAsia="zh-CN"/>
        </w:rPr>
        <w:t xml:space="preserve">Match report procedure accepted by the </w:t>
      </w:r>
      <w:bookmarkEnd w:id="404"/>
      <w:bookmarkEnd w:id="405"/>
      <w:bookmarkEnd w:id="406"/>
      <w:r w:rsidRPr="00C33F68">
        <w:t>5G DDNMF</w:t>
      </w:r>
      <w:bookmarkEnd w:id="407"/>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08" w:name="_Toc59199029"/>
      <w:bookmarkStart w:id="409" w:name="_Toc59198438"/>
      <w:bookmarkStart w:id="410" w:name="_Toc525231038"/>
      <w:bookmarkStart w:id="411" w:name="_Toc115079002"/>
      <w:r w:rsidRPr="00C33F68">
        <w:rPr>
          <w:lang w:eastAsia="zh-CN"/>
        </w:rPr>
        <w:t>6.2.8.4</w:t>
      </w:r>
      <w:r w:rsidRPr="00C33F68">
        <w:rPr>
          <w:lang w:eastAsia="zh-CN"/>
        </w:rPr>
        <w:tab/>
        <w:t>Match report procedure completion by the UE</w:t>
      </w:r>
      <w:bookmarkEnd w:id="408"/>
      <w:bookmarkEnd w:id="409"/>
      <w:bookmarkEnd w:id="410"/>
      <w:bookmarkEnd w:id="411"/>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2" w:name="_Toc59199030"/>
      <w:bookmarkStart w:id="413" w:name="_Toc59198439"/>
      <w:bookmarkStart w:id="414" w:name="_Toc525231039"/>
      <w:bookmarkStart w:id="415" w:name="_Toc115079003"/>
      <w:r w:rsidRPr="00C33F68">
        <w:rPr>
          <w:lang w:eastAsia="zh-CN"/>
        </w:rPr>
        <w:t>6.2.8.5</w:t>
      </w:r>
      <w:r w:rsidRPr="00C33F68">
        <w:rPr>
          <w:lang w:eastAsia="zh-CN"/>
        </w:rPr>
        <w:tab/>
        <w:t xml:space="preserve">Match report procedure not accepted by the </w:t>
      </w:r>
      <w:bookmarkEnd w:id="412"/>
      <w:bookmarkEnd w:id="413"/>
      <w:bookmarkEnd w:id="414"/>
      <w:r w:rsidRPr="00C33F68">
        <w:t>5G DDNMF</w:t>
      </w:r>
      <w:bookmarkEnd w:id="415"/>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6" w:name="_Toc59199031"/>
      <w:bookmarkStart w:id="417" w:name="_Toc59198440"/>
      <w:bookmarkStart w:id="418" w:name="_Toc525231040"/>
      <w:bookmarkStart w:id="419" w:name="_Toc115079004"/>
      <w:r w:rsidRPr="00C33F68">
        <w:rPr>
          <w:lang w:eastAsia="zh-CN"/>
        </w:rPr>
        <w:t>6.2.8.6</w:t>
      </w:r>
      <w:r w:rsidRPr="00C33F68">
        <w:rPr>
          <w:lang w:eastAsia="zh-CN"/>
        </w:rPr>
        <w:tab/>
        <w:t>Abnormal cases</w:t>
      </w:r>
      <w:bookmarkEnd w:id="416"/>
      <w:bookmarkEnd w:id="417"/>
      <w:bookmarkEnd w:id="418"/>
      <w:bookmarkEnd w:id="419"/>
    </w:p>
    <w:p w14:paraId="20AF9D62" w14:textId="77777777" w:rsidR="00EB589D" w:rsidRPr="00C33F68" w:rsidRDefault="00EB589D" w:rsidP="00EB589D">
      <w:pPr>
        <w:pStyle w:val="Heading5"/>
        <w:rPr>
          <w:lang w:eastAsia="zh-CN"/>
        </w:rPr>
      </w:pPr>
      <w:bookmarkStart w:id="420" w:name="_Toc59199032"/>
      <w:bookmarkStart w:id="421" w:name="_Toc59198441"/>
      <w:bookmarkStart w:id="422" w:name="_Toc525231041"/>
      <w:bookmarkStart w:id="423" w:name="_Toc115079005"/>
      <w:r w:rsidRPr="00C33F68">
        <w:rPr>
          <w:lang w:eastAsia="zh-CN"/>
        </w:rPr>
        <w:t>6.2.8.6.1</w:t>
      </w:r>
      <w:r w:rsidRPr="00C33F68">
        <w:rPr>
          <w:lang w:eastAsia="zh-CN"/>
        </w:rPr>
        <w:tab/>
        <w:t>Abnormal cases in the UE</w:t>
      </w:r>
      <w:bookmarkEnd w:id="420"/>
      <w:bookmarkEnd w:id="421"/>
      <w:bookmarkEnd w:id="422"/>
      <w:bookmarkEnd w:id="423"/>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4" w:name="_Toc115079006"/>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3"/>
      <w:bookmarkEnd w:id="394"/>
      <w:bookmarkEnd w:id="395"/>
      <w:bookmarkEnd w:id="424"/>
    </w:p>
    <w:p w14:paraId="13687B39" w14:textId="77777777" w:rsidR="00EB589D" w:rsidRPr="00C33F68" w:rsidRDefault="00EB589D" w:rsidP="00EB589D">
      <w:pPr>
        <w:pStyle w:val="Heading4"/>
      </w:pPr>
      <w:bookmarkStart w:id="425" w:name="_Toc59199034"/>
      <w:bookmarkStart w:id="426" w:name="_Toc59198443"/>
      <w:bookmarkStart w:id="427" w:name="_Toc525231043"/>
      <w:bookmarkStart w:id="428" w:name="_Toc115079007"/>
      <w:r w:rsidRPr="00C33F68">
        <w:t>6.2.9.1</w:t>
      </w:r>
      <w:r w:rsidRPr="00C33F68">
        <w:tab/>
        <w:t>General</w:t>
      </w:r>
      <w:bookmarkEnd w:id="425"/>
      <w:bookmarkEnd w:id="426"/>
      <w:bookmarkEnd w:id="427"/>
      <w:bookmarkEnd w:id="428"/>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29" w:name="_Toc59199035"/>
      <w:bookmarkStart w:id="430" w:name="_Toc59198444"/>
      <w:bookmarkStart w:id="431" w:name="_Toc525231044"/>
      <w:bookmarkStart w:id="432" w:name="_Toc115079008"/>
      <w:r w:rsidRPr="00C33F68">
        <w:t>6.2.9.2</w:t>
      </w:r>
      <w:r w:rsidRPr="00C33F68">
        <w:tab/>
        <w:t>Match report procedure initiation</w:t>
      </w:r>
      <w:bookmarkEnd w:id="429"/>
      <w:bookmarkEnd w:id="430"/>
      <w:bookmarkEnd w:id="431"/>
      <w:bookmarkEnd w:id="432"/>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118FEDB2"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5C5BD24F"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0712DD4A"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5pt;height:313.2pt" o:ole="">
            <v:imagedata r:id="rId27" o:title=""/>
          </v:shape>
          <o:OLEObject Type="Embed" ProgID="Visio.Drawing.11" ShapeID="_x0000_i1033" DrawAspect="Content" ObjectID="_1725692809"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3" w:name="_Toc59199036"/>
      <w:bookmarkStart w:id="434" w:name="_Toc59198445"/>
      <w:bookmarkStart w:id="435" w:name="_Toc525231045"/>
      <w:bookmarkStart w:id="436" w:name="_Toc115079009"/>
      <w:r w:rsidRPr="00C33F68">
        <w:t>6.2.</w:t>
      </w:r>
      <w:r w:rsidR="005B3C9B" w:rsidRPr="00C33F68">
        <w:t>9</w:t>
      </w:r>
      <w:r w:rsidRPr="00C33F68">
        <w:t>.3</w:t>
      </w:r>
      <w:r w:rsidRPr="00C33F68">
        <w:tab/>
      </w:r>
      <w:r w:rsidRPr="00C33F68">
        <w:rPr>
          <w:lang w:eastAsia="zh-CN"/>
        </w:rPr>
        <w:t xml:space="preserve">Match report procedure accepted by the </w:t>
      </w:r>
      <w:bookmarkEnd w:id="433"/>
      <w:bookmarkEnd w:id="434"/>
      <w:bookmarkEnd w:id="435"/>
      <w:r w:rsidRPr="00C33F68">
        <w:t>5G DDNMF</w:t>
      </w:r>
      <w:bookmarkEnd w:id="436"/>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37" w:name="_Toc59199037"/>
      <w:bookmarkStart w:id="438" w:name="_Toc59198446"/>
      <w:bookmarkStart w:id="439"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0" w:name="_Toc115079010"/>
      <w:r w:rsidRPr="00C33F68">
        <w:rPr>
          <w:lang w:eastAsia="zh-CN"/>
        </w:rPr>
        <w:t>6.2.9.4</w:t>
      </w:r>
      <w:r w:rsidRPr="00C33F68">
        <w:rPr>
          <w:lang w:eastAsia="zh-CN"/>
        </w:rPr>
        <w:tab/>
        <w:t>Match report procedure completion by the UE</w:t>
      </w:r>
      <w:bookmarkEnd w:id="437"/>
      <w:bookmarkEnd w:id="438"/>
      <w:bookmarkEnd w:id="439"/>
      <w:bookmarkEnd w:id="440"/>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1" w:name="_Toc59199038"/>
      <w:bookmarkStart w:id="442" w:name="_Toc59198447"/>
      <w:bookmarkStart w:id="443" w:name="_Toc525231047"/>
      <w:bookmarkStart w:id="444" w:name="_Toc115079011"/>
      <w:r w:rsidRPr="00C33F68">
        <w:rPr>
          <w:lang w:eastAsia="zh-CN"/>
        </w:rPr>
        <w:t>6.2.9.5</w:t>
      </w:r>
      <w:r w:rsidRPr="00C33F68">
        <w:rPr>
          <w:lang w:eastAsia="zh-CN"/>
        </w:rPr>
        <w:tab/>
        <w:t xml:space="preserve">Match report procedure not accepted by the </w:t>
      </w:r>
      <w:bookmarkEnd w:id="441"/>
      <w:bookmarkEnd w:id="442"/>
      <w:bookmarkEnd w:id="443"/>
      <w:r w:rsidRPr="00C33F68">
        <w:t>5G DDNMF</w:t>
      </w:r>
      <w:bookmarkEnd w:id="444"/>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5" w:name="_Toc59199039"/>
      <w:bookmarkStart w:id="446" w:name="_Toc59198448"/>
      <w:bookmarkStart w:id="447" w:name="_Toc525231048"/>
      <w:bookmarkStart w:id="448" w:name="_Toc115079012"/>
      <w:r w:rsidRPr="00C33F68">
        <w:rPr>
          <w:lang w:eastAsia="zh-CN"/>
        </w:rPr>
        <w:t>6.2.9.6</w:t>
      </w:r>
      <w:r w:rsidRPr="00C33F68">
        <w:rPr>
          <w:lang w:eastAsia="zh-CN"/>
        </w:rPr>
        <w:tab/>
        <w:t>Abnormal cases</w:t>
      </w:r>
      <w:bookmarkEnd w:id="445"/>
      <w:bookmarkEnd w:id="446"/>
      <w:bookmarkEnd w:id="447"/>
      <w:bookmarkEnd w:id="448"/>
    </w:p>
    <w:p w14:paraId="0E282EA0" w14:textId="77777777" w:rsidR="00EB589D" w:rsidRPr="00C33F68" w:rsidRDefault="00EB589D" w:rsidP="00EB589D">
      <w:pPr>
        <w:pStyle w:val="Heading5"/>
        <w:rPr>
          <w:lang w:eastAsia="zh-CN"/>
        </w:rPr>
      </w:pPr>
      <w:bookmarkStart w:id="449" w:name="_Toc59199040"/>
      <w:bookmarkStart w:id="450" w:name="_Toc59198449"/>
      <w:bookmarkStart w:id="451" w:name="_Toc525231049"/>
      <w:bookmarkStart w:id="452" w:name="_Toc115079013"/>
      <w:r w:rsidRPr="00C33F68">
        <w:rPr>
          <w:lang w:eastAsia="zh-CN"/>
        </w:rPr>
        <w:t>6.2.9.6.1</w:t>
      </w:r>
      <w:r w:rsidRPr="00C33F68">
        <w:rPr>
          <w:lang w:eastAsia="zh-CN"/>
        </w:rPr>
        <w:tab/>
        <w:t>Abnormal cases in the UE</w:t>
      </w:r>
      <w:bookmarkEnd w:id="449"/>
      <w:bookmarkEnd w:id="450"/>
      <w:bookmarkEnd w:id="451"/>
      <w:bookmarkEnd w:id="452"/>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3" w:name="_Toc59199041"/>
      <w:bookmarkStart w:id="454" w:name="_Toc59198450"/>
      <w:bookmarkStart w:id="455" w:name="_Toc525231050"/>
      <w:bookmarkStart w:id="456" w:name="_Toc115079014"/>
      <w:r w:rsidRPr="00C33F68">
        <w:t>6.2.10</w:t>
      </w:r>
      <w:r w:rsidRPr="00C33F68">
        <w:tab/>
        <w:t xml:space="preserve">Match report procedure for restricted </w:t>
      </w:r>
      <w:r w:rsidR="00714D0F" w:rsidRPr="00C33F68">
        <w:t xml:space="preserve">5G </w:t>
      </w:r>
      <w:r w:rsidRPr="00C33F68">
        <w:t>ProSe direct discovery model B</w:t>
      </w:r>
      <w:bookmarkEnd w:id="453"/>
      <w:bookmarkEnd w:id="454"/>
      <w:bookmarkEnd w:id="455"/>
      <w:bookmarkEnd w:id="456"/>
    </w:p>
    <w:p w14:paraId="2E4B8931" w14:textId="77777777" w:rsidR="00EB589D" w:rsidRPr="00C33F68" w:rsidRDefault="00EB589D" w:rsidP="00EB589D">
      <w:pPr>
        <w:pStyle w:val="Heading4"/>
      </w:pPr>
      <w:bookmarkStart w:id="457" w:name="_Toc59199042"/>
      <w:bookmarkStart w:id="458" w:name="_Toc59198451"/>
      <w:bookmarkStart w:id="459" w:name="_Toc525231051"/>
      <w:bookmarkStart w:id="460" w:name="_Toc115079015"/>
      <w:r w:rsidRPr="00C33F68">
        <w:t>6.2.10.1</w:t>
      </w:r>
      <w:r w:rsidRPr="00C33F68">
        <w:tab/>
        <w:t>General</w:t>
      </w:r>
      <w:bookmarkEnd w:id="457"/>
      <w:bookmarkEnd w:id="458"/>
      <w:bookmarkEnd w:id="459"/>
      <w:bookmarkEnd w:id="460"/>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1" w:name="_Toc59199043"/>
      <w:bookmarkStart w:id="462" w:name="_Toc59198452"/>
      <w:bookmarkStart w:id="463" w:name="_Toc525231052"/>
      <w:bookmarkStart w:id="464" w:name="_Toc115079016"/>
      <w:r w:rsidRPr="00C33F68">
        <w:t>6.2.10.2</w:t>
      </w:r>
      <w:r w:rsidRPr="00C33F68">
        <w:tab/>
        <w:t>Match report procedure initiation</w:t>
      </w:r>
      <w:bookmarkEnd w:id="461"/>
      <w:bookmarkEnd w:id="462"/>
      <w:bookmarkEnd w:id="463"/>
      <w:bookmarkEnd w:id="464"/>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2179CF64"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072540E4"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4EEB8723"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75pt;height:335.65pt" o:ole="">
            <v:imagedata r:id="rId29" o:title=""/>
          </v:shape>
          <o:OLEObject Type="Embed" ProgID="Visio.Drawing.11" ShapeID="_x0000_i1034" DrawAspect="Content" ObjectID="_1725692810"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5" w:name="_Toc59199044"/>
      <w:bookmarkStart w:id="466" w:name="_Toc59198453"/>
      <w:bookmarkStart w:id="467" w:name="_Toc525231053"/>
      <w:bookmarkStart w:id="468" w:name="_Toc115079017"/>
      <w:r w:rsidRPr="00C33F68">
        <w:t>6.2.10.3</w:t>
      </w:r>
      <w:r w:rsidRPr="00C33F68">
        <w:tab/>
      </w:r>
      <w:r w:rsidRPr="00C33F68">
        <w:rPr>
          <w:lang w:eastAsia="zh-CN"/>
        </w:rPr>
        <w:t>Match report procedure accepted by the</w:t>
      </w:r>
      <w:bookmarkEnd w:id="465"/>
      <w:bookmarkEnd w:id="466"/>
      <w:bookmarkEnd w:id="467"/>
      <w:r w:rsidRPr="00C33F68">
        <w:rPr>
          <w:lang w:eastAsia="zh-CN"/>
        </w:rPr>
        <w:t xml:space="preserve"> 5G DDNMF</w:t>
      </w:r>
      <w:bookmarkEnd w:id="468"/>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69" w:name="_Toc59199045"/>
      <w:bookmarkStart w:id="470" w:name="_Toc59198454"/>
      <w:bookmarkStart w:id="471"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2" w:name="_Toc115079018"/>
      <w:r w:rsidRPr="00C33F68">
        <w:rPr>
          <w:lang w:eastAsia="zh-CN"/>
        </w:rPr>
        <w:t>6.2.10.4</w:t>
      </w:r>
      <w:r w:rsidRPr="00C33F68">
        <w:rPr>
          <w:lang w:eastAsia="zh-CN"/>
        </w:rPr>
        <w:tab/>
        <w:t>Match report procedure completion by the UE</w:t>
      </w:r>
      <w:bookmarkEnd w:id="469"/>
      <w:bookmarkEnd w:id="470"/>
      <w:bookmarkEnd w:id="471"/>
      <w:bookmarkEnd w:id="472"/>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3" w:name="_Toc59199046"/>
      <w:bookmarkStart w:id="474" w:name="_Toc59198455"/>
      <w:bookmarkStart w:id="475" w:name="_Toc525231055"/>
      <w:bookmarkStart w:id="476" w:name="_Toc115079019"/>
      <w:r w:rsidRPr="00C33F68">
        <w:rPr>
          <w:lang w:eastAsia="zh-CN"/>
        </w:rPr>
        <w:t>6.2.10.5</w:t>
      </w:r>
      <w:r w:rsidRPr="00C33F68">
        <w:rPr>
          <w:lang w:eastAsia="zh-CN"/>
        </w:rPr>
        <w:tab/>
        <w:t xml:space="preserve">Match report procedure not accepted by the </w:t>
      </w:r>
      <w:bookmarkEnd w:id="473"/>
      <w:bookmarkEnd w:id="474"/>
      <w:bookmarkEnd w:id="475"/>
      <w:r w:rsidRPr="00C33F68">
        <w:t>5G DDNMF</w:t>
      </w:r>
      <w:bookmarkEnd w:id="476"/>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77" w:name="_Toc59199047"/>
      <w:bookmarkStart w:id="478" w:name="_Toc59198456"/>
      <w:bookmarkStart w:id="479" w:name="_Toc525231056"/>
      <w:bookmarkStart w:id="480" w:name="_Toc115079020"/>
      <w:r w:rsidRPr="00C33F68">
        <w:rPr>
          <w:lang w:eastAsia="zh-CN"/>
        </w:rPr>
        <w:t>6.2.10.6</w:t>
      </w:r>
      <w:r w:rsidRPr="00C33F68">
        <w:rPr>
          <w:lang w:eastAsia="zh-CN"/>
        </w:rPr>
        <w:tab/>
        <w:t>Abnormal cases</w:t>
      </w:r>
      <w:bookmarkEnd w:id="477"/>
      <w:bookmarkEnd w:id="478"/>
      <w:bookmarkEnd w:id="479"/>
      <w:bookmarkEnd w:id="480"/>
    </w:p>
    <w:p w14:paraId="1FBADFAA" w14:textId="77777777" w:rsidR="00EB589D" w:rsidRPr="00C33F68" w:rsidRDefault="00EB589D" w:rsidP="00EB589D">
      <w:pPr>
        <w:pStyle w:val="Heading5"/>
        <w:rPr>
          <w:lang w:eastAsia="zh-CN"/>
        </w:rPr>
      </w:pPr>
      <w:bookmarkStart w:id="481" w:name="_Toc59199048"/>
      <w:bookmarkStart w:id="482" w:name="_Toc59198457"/>
      <w:bookmarkStart w:id="483" w:name="_Toc525231057"/>
      <w:bookmarkStart w:id="484" w:name="_Toc115079021"/>
      <w:r w:rsidRPr="00C33F68">
        <w:rPr>
          <w:lang w:eastAsia="zh-CN"/>
        </w:rPr>
        <w:t>6.2.10.6.1</w:t>
      </w:r>
      <w:r w:rsidRPr="00C33F68">
        <w:rPr>
          <w:lang w:eastAsia="zh-CN"/>
        </w:rPr>
        <w:tab/>
        <w:t>Abnormal cases in the UE</w:t>
      </w:r>
      <w:bookmarkEnd w:id="481"/>
      <w:bookmarkEnd w:id="482"/>
      <w:bookmarkEnd w:id="483"/>
      <w:bookmarkEnd w:id="484"/>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5" w:name="_Toc59199068"/>
      <w:bookmarkStart w:id="486" w:name="_Toc59198477"/>
      <w:bookmarkStart w:id="487" w:name="_Toc525231077"/>
      <w:bookmarkStart w:id="488" w:name="_Toc115079022"/>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5"/>
      <w:bookmarkEnd w:id="486"/>
      <w:bookmarkEnd w:id="487"/>
      <w:bookmarkEnd w:id="488"/>
    </w:p>
    <w:p w14:paraId="00DA4AA4" w14:textId="073B5070" w:rsidR="004910C2" w:rsidRPr="00C33F68" w:rsidRDefault="004910C2" w:rsidP="004910C2">
      <w:pPr>
        <w:pStyle w:val="Heading4"/>
        <w:rPr>
          <w:lang w:eastAsia="x-none"/>
        </w:rPr>
      </w:pPr>
      <w:bookmarkStart w:id="489" w:name="_Toc59199069"/>
      <w:bookmarkStart w:id="490" w:name="_Toc59198478"/>
      <w:bookmarkStart w:id="491" w:name="_Toc525231078"/>
      <w:bookmarkStart w:id="492" w:name="_Toc115079023"/>
      <w:r w:rsidRPr="00C33F68">
        <w:t>6.2.1</w:t>
      </w:r>
      <w:r w:rsidR="00983AA4" w:rsidRPr="00C33F68">
        <w:t>1</w:t>
      </w:r>
      <w:r w:rsidR="00AF026B" w:rsidRPr="00C33F68">
        <w:t>.</w:t>
      </w:r>
      <w:r w:rsidRPr="00C33F68">
        <w:t>1</w:t>
      </w:r>
      <w:r w:rsidR="000D7A1B" w:rsidRPr="00C33F68">
        <w:tab/>
      </w:r>
      <w:r w:rsidRPr="00C33F68">
        <w:t>General</w:t>
      </w:r>
      <w:bookmarkEnd w:id="489"/>
      <w:bookmarkEnd w:id="490"/>
      <w:bookmarkEnd w:id="491"/>
      <w:bookmarkEnd w:id="492"/>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3" w:name="_Toc59199070"/>
      <w:bookmarkStart w:id="494" w:name="_Toc59198479"/>
      <w:bookmarkStart w:id="495" w:name="_Toc525231079"/>
      <w:bookmarkStart w:id="496" w:name="_Toc115079024"/>
      <w:r w:rsidRPr="00C33F68">
        <w:t>6.2.1</w:t>
      </w:r>
      <w:r w:rsidR="00983AA4" w:rsidRPr="00C33F68">
        <w:t>1</w:t>
      </w:r>
      <w:r w:rsidR="00AF026B" w:rsidRPr="00C33F68">
        <w:t>.</w:t>
      </w:r>
      <w:r w:rsidRPr="00C33F68">
        <w:t>2</w:t>
      </w:r>
      <w:r w:rsidRPr="00C33F68">
        <w:rPr>
          <w:lang w:eastAsia="zh-CN"/>
        </w:rPr>
        <w:tab/>
        <w:t>Direct discovery update procedure initiation</w:t>
      </w:r>
      <w:bookmarkEnd w:id="493"/>
      <w:bookmarkEnd w:id="494"/>
      <w:bookmarkEnd w:id="495"/>
      <w:bookmarkEnd w:id="496"/>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75pt;height:335.65pt" o:ole="">
            <v:imagedata r:id="rId31" o:title=""/>
          </v:shape>
          <o:OLEObject Type="Embed" ProgID="Visio.Drawing.11" ShapeID="_x0000_i1035" DrawAspect="Content" ObjectID="_1725692811"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497" w:name="_Toc59199071"/>
      <w:bookmarkStart w:id="498" w:name="_Toc59198480"/>
      <w:bookmarkStart w:id="499" w:name="_Toc525231080"/>
      <w:bookmarkStart w:id="500" w:name="_Toc115079025"/>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497"/>
      <w:bookmarkEnd w:id="498"/>
      <w:bookmarkEnd w:id="499"/>
      <w:bookmarkEnd w:id="500"/>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1" w:name="_Toc59199072"/>
      <w:bookmarkStart w:id="502" w:name="_Toc59198481"/>
      <w:bookmarkStart w:id="503" w:name="_Toc525231081"/>
      <w:bookmarkStart w:id="504" w:name="_Toc115079026"/>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1"/>
      <w:bookmarkEnd w:id="502"/>
      <w:bookmarkEnd w:id="503"/>
      <w:r w:rsidRPr="00C33F68">
        <w:t>5G DDNMF</w:t>
      </w:r>
      <w:bookmarkEnd w:id="504"/>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5" w:name="_Toc59199073"/>
      <w:bookmarkStart w:id="506" w:name="_Toc59198482"/>
      <w:bookmarkStart w:id="507" w:name="_Toc525231082"/>
      <w:bookmarkStart w:id="508" w:name="_Toc115079027"/>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5"/>
      <w:bookmarkEnd w:id="506"/>
      <w:bookmarkEnd w:id="507"/>
      <w:bookmarkEnd w:id="508"/>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09" w:name="_Toc59199074"/>
      <w:bookmarkStart w:id="510" w:name="_Toc59198483"/>
      <w:bookmarkStart w:id="511" w:name="_Toc525231083"/>
      <w:bookmarkStart w:id="512" w:name="_Toc115079028"/>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09"/>
      <w:bookmarkEnd w:id="510"/>
      <w:bookmarkEnd w:id="511"/>
      <w:bookmarkEnd w:id="512"/>
    </w:p>
    <w:p w14:paraId="4A713650" w14:textId="77777777" w:rsidR="004910C2" w:rsidRPr="00C33F68" w:rsidRDefault="004910C2" w:rsidP="004910C2">
      <w:pPr>
        <w:pStyle w:val="Heading5"/>
        <w:rPr>
          <w:lang w:eastAsia="zh-CN"/>
        </w:rPr>
      </w:pPr>
      <w:bookmarkStart w:id="513" w:name="_Toc59199075"/>
      <w:bookmarkStart w:id="514" w:name="_Toc59198484"/>
      <w:bookmarkStart w:id="515" w:name="_Toc525231084"/>
      <w:bookmarkStart w:id="516" w:name="_Toc115079029"/>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3"/>
      <w:bookmarkEnd w:id="514"/>
      <w:bookmarkEnd w:id="515"/>
      <w:r w:rsidRPr="00C33F68">
        <w:t>5G DDNMF</w:t>
      </w:r>
      <w:bookmarkEnd w:id="516"/>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17" w:name="_Toc59199076"/>
      <w:bookmarkStart w:id="518" w:name="_Toc59198485"/>
      <w:bookmarkStart w:id="519" w:name="_Toc525231085"/>
      <w:bookmarkStart w:id="520" w:name="_Toc115079030"/>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17"/>
      <w:bookmarkEnd w:id="518"/>
      <w:bookmarkEnd w:id="519"/>
      <w:bookmarkEnd w:id="520"/>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1" w:name="_Toc59199052"/>
      <w:bookmarkStart w:id="522" w:name="_Toc59198461"/>
      <w:bookmarkStart w:id="523" w:name="_Toc525231061"/>
      <w:bookmarkStart w:id="524" w:name="_Toc115079031"/>
      <w:r w:rsidRPr="00C33F68">
        <w:rPr>
          <w:noProof/>
          <w:lang w:eastAsia="zh-CN"/>
        </w:rPr>
        <w:t>6.2.</w:t>
      </w:r>
      <w:r w:rsidR="002E6EFE" w:rsidRPr="00C33F68">
        <w:rPr>
          <w:noProof/>
          <w:lang w:eastAsia="zh-CN"/>
        </w:rPr>
        <w:t>12</w:t>
      </w:r>
      <w:r w:rsidRPr="00C33F68">
        <w:rPr>
          <w:noProof/>
          <w:lang w:eastAsia="zh-CN"/>
        </w:rPr>
        <w:tab/>
      </w:r>
      <w:bookmarkEnd w:id="521"/>
      <w:bookmarkEnd w:id="522"/>
      <w:bookmarkEnd w:id="523"/>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4"/>
    </w:p>
    <w:p w14:paraId="751D4DFC" w14:textId="3C03CDB1" w:rsidR="001E1850" w:rsidRPr="00C33F68" w:rsidRDefault="001E1850" w:rsidP="001E1850">
      <w:pPr>
        <w:pStyle w:val="Heading4"/>
        <w:rPr>
          <w:noProof/>
          <w:lang w:eastAsia="zh-CN"/>
        </w:rPr>
      </w:pPr>
      <w:bookmarkStart w:id="525" w:name="_Toc115079032"/>
      <w:bookmarkStart w:id="526" w:name="_Toc59199053"/>
      <w:bookmarkStart w:id="527" w:name="_Toc59198462"/>
      <w:bookmarkStart w:id="528" w:name="_Toc525231062"/>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5"/>
    </w:p>
    <w:p w14:paraId="0045AC92" w14:textId="03917153"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9C6B92" w:rsidRPr="00C33F68">
        <w:t>application 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29" w:name="_Toc115079033"/>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29"/>
    </w:p>
    <w:p w14:paraId="10C9071E" w14:textId="0FD9281B" w:rsidR="001E1850" w:rsidRPr="00C33F68" w:rsidRDefault="001E1850" w:rsidP="001E1850">
      <w:pPr>
        <w:pStyle w:val="Heading5"/>
      </w:pPr>
      <w:bookmarkStart w:id="530" w:name="_Toc11507903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6"/>
      <w:bookmarkEnd w:id="527"/>
      <w:bookmarkEnd w:id="528"/>
      <w:bookmarkEnd w:id="530"/>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35pt;height:110.65pt" o:ole="">
            <v:imagedata r:id="rId33" o:title=""/>
          </v:shape>
          <o:OLEObject Type="Embed" ProgID="Visio.Drawing.11" ShapeID="_x0000_i1036" DrawAspect="Content" ObjectID="_1725692812"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1" w:name="_Toc59199054"/>
      <w:bookmarkStart w:id="532" w:name="_Toc59198463"/>
      <w:bookmarkStart w:id="533" w:name="_Toc525231063"/>
      <w:bookmarkStart w:id="534" w:name="_Toc115079035"/>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1"/>
      <w:bookmarkEnd w:id="532"/>
      <w:bookmarkEnd w:id="533"/>
      <w:bookmarkEnd w:id="534"/>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25034DE7"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5" w:name="_Toc59199055"/>
      <w:bookmarkStart w:id="536" w:name="_Toc59198464"/>
      <w:bookmarkStart w:id="537" w:name="_Toc525231064"/>
      <w:bookmarkStart w:id="538" w:name="_Toc11507903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5"/>
      <w:bookmarkEnd w:id="536"/>
      <w:bookmarkEnd w:id="537"/>
      <w:bookmarkEnd w:id="538"/>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39" w:name="_Toc59199056"/>
      <w:bookmarkStart w:id="540" w:name="_Toc59198465"/>
      <w:bookmarkStart w:id="541" w:name="_Toc525231065"/>
      <w:bookmarkStart w:id="542" w:name="_Toc115079037"/>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39"/>
      <w:bookmarkEnd w:id="540"/>
      <w:bookmarkEnd w:id="541"/>
      <w:bookmarkEnd w:id="542"/>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3" w:name="_Toc59199057"/>
      <w:bookmarkStart w:id="544" w:name="_Toc59198466"/>
      <w:bookmarkStart w:id="545" w:name="_Toc525231066"/>
      <w:bookmarkStart w:id="546" w:name="_Toc11507903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3"/>
      <w:bookmarkEnd w:id="544"/>
      <w:bookmarkEnd w:id="545"/>
      <w:bookmarkEnd w:id="546"/>
    </w:p>
    <w:p w14:paraId="629B8299" w14:textId="77777777" w:rsidR="001E1850" w:rsidRPr="00C33F68" w:rsidRDefault="001E1850" w:rsidP="001E1850">
      <w:pPr>
        <w:pStyle w:val="Heading6"/>
        <w:rPr>
          <w:lang w:eastAsia="zh-CN"/>
        </w:rPr>
      </w:pPr>
      <w:bookmarkStart w:id="547" w:name="_Toc59199058"/>
      <w:bookmarkStart w:id="548" w:name="_Toc59198467"/>
      <w:bookmarkStart w:id="549" w:name="_Toc525231067"/>
      <w:bookmarkStart w:id="550" w:name="_Toc11507903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47"/>
      <w:bookmarkEnd w:id="548"/>
      <w:bookmarkEnd w:id="549"/>
      <w:bookmarkEnd w:id="550"/>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1" w:name="_Toc59199059"/>
      <w:bookmarkStart w:id="552" w:name="_Toc59198468"/>
      <w:bookmarkStart w:id="553" w:name="_Toc525231068"/>
      <w:bookmarkStart w:id="554" w:name="_Toc11507904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1"/>
      <w:bookmarkEnd w:id="552"/>
      <w:bookmarkEnd w:id="553"/>
      <w:bookmarkEnd w:id="554"/>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5" w:name="_Toc59199060"/>
      <w:bookmarkStart w:id="556" w:name="_Toc59198469"/>
      <w:bookmarkStart w:id="557" w:name="_Toc525231069"/>
      <w:bookmarkStart w:id="558" w:name="_Toc115079041"/>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5"/>
      <w:bookmarkEnd w:id="556"/>
      <w:bookmarkEnd w:id="557"/>
      <w:bookmarkEnd w:id="558"/>
    </w:p>
    <w:p w14:paraId="27E39F04" w14:textId="77777777" w:rsidR="001E1850" w:rsidRPr="00C33F68" w:rsidRDefault="001E1850" w:rsidP="001E1850">
      <w:pPr>
        <w:pStyle w:val="Heading5"/>
      </w:pPr>
      <w:bookmarkStart w:id="559" w:name="_Toc59199061"/>
      <w:bookmarkStart w:id="560" w:name="_Toc59198470"/>
      <w:bookmarkStart w:id="561" w:name="_Toc525231070"/>
      <w:bookmarkStart w:id="562" w:name="_Toc115079042"/>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59"/>
      <w:bookmarkEnd w:id="560"/>
      <w:bookmarkEnd w:id="561"/>
      <w:bookmarkEnd w:id="56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25pt;height:110.2pt" o:ole="">
            <v:imagedata r:id="rId33" o:title=""/>
          </v:shape>
          <o:OLEObject Type="Embed" ProgID="Visio.Drawing.11" ShapeID="_x0000_i1037" DrawAspect="Content" ObjectID="_1725692813"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3" w:name="_Toc59199062"/>
      <w:bookmarkStart w:id="564" w:name="_Toc59198471"/>
      <w:bookmarkStart w:id="565" w:name="_Toc525231071"/>
      <w:bookmarkStart w:id="566" w:name="_Toc11507904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3"/>
      <w:bookmarkEnd w:id="564"/>
      <w:bookmarkEnd w:id="565"/>
      <w:bookmarkEnd w:id="566"/>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216A763E"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67" w:name="_Toc59199063"/>
      <w:bookmarkStart w:id="568" w:name="_Toc59198472"/>
      <w:bookmarkStart w:id="569" w:name="_Toc525231072"/>
      <w:bookmarkStart w:id="570" w:name="_Toc11507904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67"/>
      <w:bookmarkEnd w:id="568"/>
      <w:bookmarkEnd w:id="569"/>
      <w:bookmarkEnd w:id="570"/>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1" w:name="_Toc59199064"/>
      <w:bookmarkStart w:id="572" w:name="_Toc59198473"/>
      <w:bookmarkStart w:id="573" w:name="_Toc525231073"/>
      <w:bookmarkStart w:id="574" w:name="_Toc11507904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1"/>
      <w:bookmarkEnd w:id="572"/>
      <w:bookmarkEnd w:id="573"/>
      <w:bookmarkEnd w:id="574"/>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5" w:name="_Toc59199065"/>
      <w:bookmarkStart w:id="576" w:name="_Toc59198474"/>
      <w:bookmarkStart w:id="577" w:name="_Toc525231074"/>
      <w:bookmarkStart w:id="578" w:name="_Toc11507904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5"/>
      <w:bookmarkEnd w:id="576"/>
      <w:bookmarkEnd w:id="577"/>
      <w:bookmarkEnd w:id="578"/>
    </w:p>
    <w:p w14:paraId="63F9413B" w14:textId="77777777" w:rsidR="001E1850" w:rsidRPr="00C33F68" w:rsidRDefault="001E1850" w:rsidP="001E1850">
      <w:pPr>
        <w:pStyle w:val="Heading6"/>
        <w:rPr>
          <w:lang w:eastAsia="zh-CN"/>
        </w:rPr>
      </w:pPr>
      <w:bookmarkStart w:id="579" w:name="_Toc59199066"/>
      <w:bookmarkStart w:id="580" w:name="_Toc59198475"/>
      <w:bookmarkStart w:id="581" w:name="_Toc525231075"/>
      <w:bookmarkStart w:id="582" w:name="_Toc11507904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79"/>
      <w:bookmarkEnd w:id="580"/>
      <w:bookmarkEnd w:id="581"/>
      <w:bookmarkEnd w:id="58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3" w:name="_Toc59199067"/>
      <w:bookmarkStart w:id="584" w:name="_Toc59198476"/>
      <w:bookmarkStart w:id="585" w:name="_Toc525231076"/>
      <w:bookmarkStart w:id="586" w:name="_Toc11507904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3"/>
      <w:bookmarkEnd w:id="584"/>
      <w:bookmarkEnd w:id="585"/>
      <w:bookmarkEnd w:id="586"/>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87" w:name="_Toc59199077"/>
      <w:bookmarkStart w:id="588" w:name="_Toc59198486"/>
      <w:bookmarkStart w:id="589" w:name="_Toc525231086"/>
      <w:bookmarkStart w:id="590" w:name="_Toc115079049"/>
      <w:r w:rsidRPr="00C33F68">
        <w:t>6.2.1</w:t>
      </w:r>
      <w:r w:rsidR="00C6434F" w:rsidRPr="00C33F68">
        <w:t>3</w:t>
      </w:r>
      <w:r w:rsidRPr="00C33F68">
        <w:tab/>
        <w:t xml:space="preserve">Announcing </w:t>
      </w:r>
      <w:r w:rsidR="0058472A" w:rsidRPr="00C33F68">
        <w:t>a</w:t>
      </w:r>
      <w:r w:rsidRPr="00C33F68">
        <w:t>lert procedure</w:t>
      </w:r>
      <w:bookmarkEnd w:id="587"/>
      <w:bookmarkEnd w:id="588"/>
      <w:bookmarkEnd w:id="589"/>
      <w:bookmarkEnd w:id="590"/>
    </w:p>
    <w:p w14:paraId="4671A283" w14:textId="77777777" w:rsidR="00F41346" w:rsidRPr="00C33F68" w:rsidRDefault="00F41346" w:rsidP="00F41346">
      <w:pPr>
        <w:pStyle w:val="Heading4"/>
      </w:pPr>
      <w:bookmarkStart w:id="591" w:name="_Toc59199078"/>
      <w:bookmarkStart w:id="592" w:name="_Toc59198487"/>
      <w:bookmarkStart w:id="593" w:name="_Toc525231087"/>
      <w:bookmarkStart w:id="594" w:name="_Toc115079050"/>
      <w:r w:rsidRPr="00C33F68">
        <w:t>6.2.1</w:t>
      </w:r>
      <w:r w:rsidR="00C6434F" w:rsidRPr="00C33F68">
        <w:t>3</w:t>
      </w:r>
      <w:r w:rsidRPr="00C33F68">
        <w:t>.1</w:t>
      </w:r>
      <w:r w:rsidRPr="00C33F68">
        <w:tab/>
        <w:t>General</w:t>
      </w:r>
      <w:bookmarkEnd w:id="591"/>
      <w:bookmarkEnd w:id="592"/>
      <w:bookmarkEnd w:id="593"/>
      <w:bookmarkEnd w:id="59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5" w:name="_Toc59199079"/>
      <w:bookmarkStart w:id="596" w:name="_Toc59198488"/>
      <w:bookmarkStart w:id="597" w:name="_Toc525231088"/>
      <w:bookmarkStart w:id="598" w:name="_Toc115079051"/>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5"/>
      <w:bookmarkEnd w:id="596"/>
      <w:bookmarkEnd w:id="597"/>
      <w:bookmarkEnd w:id="598"/>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AB19F44" w14:textId="33A09FEE" w:rsidR="00F41346" w:rsidRPr="00C33F68" w:rsidRDefault="008D6E6C" w:rsidP="00F41346">
      <w:pPr>
        <w:pStyle w:val="B1"/>
        <w:rPr>
          <w:lang w:eastAsia="zh-CN"/>
        </w:rPr>
      </w:pPr>
      <w:r>
        <w:rPr>
          <w:lang w:eastAsia="zh-CN"/>
        </w:rPr>
        <w:t>c</w:t>
      </w:r>
      <w:r w:rsidR="00C6434F" w:rsidRPr="00C33F68">
        <w:rPr>
          <w:lang w:eastAsia="zh-CN"/>
        </w:rPr>
        <w:t>)</w:t>
      </w:r>
      <w:r w:rsidR="00F41346" w:rsidRPr="00C33F68">
        <w:rPr>
          <w:lang w:eastAsia="zh-CN"/>
        </w:rPr>
        <w:tab/>
        <w:t xml:space="preserve">the ProSe </w:t>
      </w:r>
      <w:r w:rsidR="00E0517C" w:rsidRPr="00C33F68">
        <w:rPr>
          <w:lang w:eastAsia="zh-CN"/>
        </w:rPr>
        <w:t>restricted code</w:t>
      </w:r>
      <w:r w:rsidR="00F41346" w:rsidRPr="00C33F68">
        <w:rPr>
          <w:lang w:eastAsia="zh-CN"/>
        </w:rPr>
        <w:t xml:space="preserve"> set</w:t>
      </w:r>
      <w:r w:rsidR="00F41346" w:rsidRPr="00C33F68">
        <w:t xml:space="preserve"> to</w:t>
      </w:r>
      <w:r w:rsidR="00F41346" w:rsidRPr="00C33F68">
        <w:rPr>
          <w:lang w:eastAsia="zh-CN"/>
        </w:rPr>
        <w:t xml:space="preserve"> the ProSe </w:t>
      </w:r>
      <w:r w:rsidR="00E0517C" w:rsidRPr="00C33F68">
        <w:rPr>
          <w:lang w:eastAsia="zh-CN"/>
        </w:rPr>
        <w:t>restricted code</w:t>
      </w:r>
      <w:r w:rsidR="00F41346" w:rsidRPr="00C33F68">
        <w:rPr>
          <w:lang w:eastAsia="zh-CN"/>
        </w:rPr>
        <w:t xml:space="preserve"> </w:t>
      </w:r>
      <w:r w:rsidR="00F41346" w:rsidRPr="00C33F68">
        <w:t xml:space="preserve">or the ProSe </w:t>
      </w:r>
      <w:r w:rsidR="00E0517C" w:rsidRPr="00C33F68">
        <w:t>restricted code</w:t>
      </w:r>
      <w:r w:rsidR="00F41346" w:rsidRPr="00C33F68">
        <w:t xml:space="preserve"> </w:t>
      </w:r>
      <w:r w:rsidR="00E0517C" w:rsidRPr="00C33F68">
        <w:t>prefix</w:t>
      </w:r>
      <w:r w:rsidR="00C050AA">
        <w:t xml:space="preserve"> and</w:t>
      </w:r>
      <w:r w:rsidR="00F41346" w:rsidRPr="00C33F68">
        <w:t xml:space="preserve"> optionally one or more ProSe </w:t>
      </w:r>
      <w:r w:rsidR="00E0517C" w:rsidRPr="00C33F68">
        <w:t>restricted code</w:t>
      </w:r>
      <w:r w:rsidR="00F41346" w:rsidRPr="00C33F68">
        <w:t xml:space="preserve"> </w:t>
      </w:r>
      <w:r w:rsidR="00E0517C" w:rsidRPr="00C33F68">
        <w:t>suffix</w:t>
      </w:r>
      <w:r w:rsidR="00F41346" w:rsidRPr="00C33F68">
        <w:t xml:space="preserve"> Ranges which contain the suffix(es) </w:t>
      </w:r>
      <w:r w:rsidR="00F41346" w:rsidRPr="00C33F68">
        <w:rPr>
          <w:lang w:eastAsia="zh-CN"/>
        </w:rPr>
        <w:t>for the RPAUID</w:t>
      </w:r>
      <w:r w:rsidR="00F41346" w:rsidRPr="00C33F68">
        <w:t xml:space="preserve"> </w:t>
      </w:r>
      <w:r w:rsidR="00F41346"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25pt;height:130.55pt" o:ole="">
            <v:imagedata r:id="rId36" o:title=""/>
          </v:shape>
          <o:OLEObject Type="Embed" ProgID="Visio.Drawing.11" ShapeID="_x0000_i1038" DrawAspect="Content" ObjectID="_1725692814"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599" w:name="_Toc59199080"/>
      <w:bookmarkStart w:id="600" w:name="_Toc59198489"/>
      <w:bookmarkStart w:id="601" w:name="_Toc525231089"/>
      <w:bookmarkStart w:id="602" w:name="_Toc115079052"/>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599"/>
      <w:bookmarkEnd w:id="600"/>
      <w:bookmarkEnd w:id="601"/>
      <w:bookmarkEnd w:id="602"/>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A301FAB"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2.2.18.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3" w:name="_Toc59199081"/>
      <w:bookmarkStart w:id="604" w:name="_Toc59198490"/>
      <w:bookmarkStart w:id="605" w:name="_Toc525231090"/>
      <w:bookmarkStart w:id="606" w:name="_Toc115079053"/>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3"/>
      <w:bookmarkEnd w:id="604"/>
      <w:bookmarkEnd w:id="605"/>
      <w:r w:rsidRPr="00C33F68">
        <w:t>5G DDNMF</w:t>
      </w:r>
      <w:bookmarkEnd w:id="606"/>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07" w:name="_Toc59199082"/>
      <w:bookmarkStart w:id="608" w:name="_Toc59198491"/>
      <w:bookmarkStart w:id="609" w:name="_Toc525231091"/>
      <w:bookmarkStart w:id="610" w:name="_Toc115079054"/>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07"/>
      <w:bookmarkEnd w:id="608"/>
      <w:bookmarkEnd w:id="609"/>
      <w:bookmarkEnd w:id="610"/>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1" w:name="_Toc59199083"/>
      <w:bookmarkStart w:id="612" w:name="_Toc59198492"/>
      <w:bookmarkStart w:id="613" w:name="_Toc525231092"/>
      <w:bookmarkStart w:id="614" w:name="_Toc115079055"/>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1"/>
      <w:bookmarkEnd w:id="612"/>
      <w:bookmarkEnd w:id="613"/>
      <w:bookmarkEnd w:id="614"/>
    </w:p>
    <w:p w14:paraId="25F18F9E" w14:textId="77777777" w:rsidR="00F41346" w:rsidRPr="00C33F68" w:rsidRDefault="00F41346" w:rsidP="00637B8C">
      <w:pPr>
        <w:pStyle w:val="Heading5"/>
        <w:rPr>
          <w:lang w:eastAsia="zh-CN"/>
        </w:rPr>
      </w:pPr>
      <w:bookmarkStart w:id="615" w:name="_Toc59199084"/>
      <w:bookmarkStart w:id="616" w:name="_Toc59198493"/>
      <w:bookmarkStart w:id="617" w:name="_Toc525231093"/>
      <w:bookmarkStart w:id="618" w:name="_Toc115079056"/>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5"/>
      <w:bookmarkEnd w:id="616"/>
      <w:bookmarkEnd w:id="617"/>
      <w:r w:rsidRPr="00C33F68">
        <w:t>5G DDNMF</w:t>
      </w:r>
      <w:bookmarkEnd w:id="618"/>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19" w:name="_Toc59199085"/>
      <w:bookmarkStart w:id="620" w:name="_Toc59198494"/>
      <w:bookmarkStart w:id="621" w:name="_Toc525231094"/>
      <w:bookmarkStart w:id="622" w:name="_Toc115079057"/>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19"/>
      <w:bookmarkEnd w:id="620"/>
      <w:bookmarkEnd w:id="621"/>
      <w:bookmarkEnd w:id="622"/>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3" w:name="_Toc115079058"/>
      <w:r w:rsidRPr="00C33F68">
        <w:rPr>
          <w:lang w:eastAsia="zh-CN"/>
        </w:rPr>
        <w:t>6.2.</w:t>
      </w:r>
      <w:r w:rsidR="00C6434F" w:rsidRPr="00C33F68">
        <w:rPr>
          <w:lang w:eastAsia="zh-CN"/>
        </w:rPr>
        <w:t>14</w:t>
      </w:r>
      <w:r w:rsidRPr="00C33F68">
        <w:rPr>
          <w:lang w:eastAsia="zh-CN"/>
        </w:rPr>
        <w:tab/>
        <w:t>5G ProSe direct discovery procedure over PC5 interface</w:t>
      </w:r>
      <w:bookmarkEnd w:id="623"/>
    </w:p>
    <w:p w14:paraId="3E8D51E1" w14:textId="77777777" w:rsidR="00866C25" w:rsidRPr="00C33F68" w:rsidRDefault="00866C25" w:rsidP="0037175B">
      <w:pPr>
        <w:pStyle w:val="Heading4"/>
        <w:rPr>
          <w:lang w:eastAsia="zh-CN"/>
        </w:rPr>
      </w:pPr>
      <w:bookmarkStart w:id="624" w:name="_Toc115079059"/>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4"/>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77777777"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5" w:name="_Toc115079060"/>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5"/>
    </w:p>
    <w:p w14:paraId="7289C0EC" w14:textId="31E56B47" w:rsidR="00866C25" w:rsidRPr="00C33F68" w:rsidRDefault="00866C25" w:rsidP="0037175B">
      <w:pPr>
        <w:pStyle w:val="Heading5"/>
        <w:rPr>
          <w:lang w:eastAsia="zh-CN"/>
        </w:rPr>
      </w:pPr>
      <w:bookmarkStart w:id="626" w:name="_Toc115079061"/>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6"/>
    </w:p>
    <w:p w14:paraId="4951615A" w14:textId="4164DFDA" w:rsidR="00E64BC3" w:rsidRPr="00C33F68" w:rsidRDefault="00E64BC3" w:rsidP="00826ACB">
      <w:pPr>
        <w:pStyle w:val="Heading6"/>
        <w:rPr>
          <w:lang w:eastAsia="zh-CN"/>
        </w:rPr>
      </w:pPr>
      <w:bookmarkStart w:id="627" w:name="_Toc115079062"/>
      <w:r w:rsidRPr="00C33F68">
        <w:rPr>
          <w:lang w:eastAsia="zh-CN"/>
        </w:rPr>
        <w:t>6.2.14.2.1.</w:t>
      </w:r>
      <w:r w:rsidR="00635C04" w:rsidRPr="00C33F68">
        <w:rPr>
          <w:lang w:eastAsia="zh-CN"/>
        </w:rPr>
        <w:t>1</w:t>
      </w:r>
      <w:r w:rsidRPr="00C33F68">
        <w:rPr>
          <w:lang w:eastAsia="zh-CN"/>
        </w:rPr>
        <w:tab/>
        <w:t>General</w:t>
      </w:r>
      <w:bookmarkEnd w:id="62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28" w:name="_Toc115079063"/>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28"/>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35pt;height:73.55pt" o:ole="">
            <v:imagedata r:id="rId38" o:title=""/>
          </v:shape>
          <o:OLEObject Type="Embed" ProgID="Visio.Drawing.15" ShapeID="_x0000_i1039" DrawAspect="Content" ObjectID="_1725692815"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36AFA3EA" w:rsidR="001845AF" w:rsidRPr="00C33F68" w:rsidRDefault="001845AF" w:rsidP="001845AF">
      <w:pPr>
        <w:pStyle w:val="NO"/>
      </w:pPr>
      <w:r w:rsidRPr="00C33F68">
        <w:t>NOTE </w:t>
      </w:r>
      <w:r>
        <w:t>4:</w:t>
      </w:r>
      <w:r>
        <w:tab/>
        <w:t>The announcing UE can stop announcing UE procedure for 5G ProSe direct discovery for power saving by implementation specific means e.g. an implementation-specific maximum number of the UE at a time, or an implementation-specific timer expires.</w:t>
      </w:r>
    </w:p>
    <w:p w14:paraId="59FA8095" w14:textId="2BCD2FE1" w:rsidR="00866C25" w:rsidRPr="00C33F68" w:rsidRDefault="00866C25" w:rsidP="0037175B">
      <w:pPr>
        <w:pStyle w:val="Heading6"/>
        <w:rPr>
          <w:lang w:eastAsia="zh-CN"/>
        </w:rPr>
      </w:pPr>
      <w:bookmarkStart w:id="629" w:name="_Toc115079064"/>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29"/>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3330C42C" w:rsidR="001845AF" w:rsidRDefault="001845AF" w:rsidP="00357014">
      <w:pPr>
        <w:pStyle w:val="NO"/>
        <w:rPr>
          <w:lang w:eastAsia="zh-CN"/>
        </w:rPr>
      </w:pPr>
      <w:r>
        <w:rPr>
          <w:lang w:eastAsia="zh-CN"/>
        </w:rPr>
        <w:t>NOTE:</w:t>
      </w:r>
      <w:r>
        <w:rPr>
          <w:lang w:eastAsia="zh-CN"/>
        </w:rPr>
        <w:tab/>
        <w:t>The announcing UE can stop announcing UE procedure for 5G ProSe direct discovery for power saving by implementation specific means e.g. an implementation-specific maximum number of the UE at a time,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0" w:name="_Toc115079065"/>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0"/>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2pt;height:68.75pt" o:ole="">
            <v:imagedata r:id="rId40" o:title=""/>
          </v:shape>
          <o:OLEObject Type="Embed" ProgID="Visio.Drawing.15" ShapeID="_x0000_i1040" DrawAspect="Content" ObjectID="_1725692816"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1" w:name="_Toc115079066"/>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1"/>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2" w:name="_Toc115079067"/>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2"/>
    </w:p>
    <w:p w14:paraId="26DF0D1B" w14:textId="6B2B128D" w:rsidR="00E64BC3" w:rsidRPr="00C33F68" w:rsidRDefault="00E64BC3" w:rsidP="00826ACB">
      <w:pPr>
        <w:pStyle w:val="Heading6"/>
        <w:rPr>
          <w:lang w:eastAsia="zh-CN"/>
        </w:rPr>
      </w:pPr>
      <w:bookmarkStart w:id="633" w:name="_Toc115079068"/>
      <w:r w:rsidRPr="00C33F68">
        <w:rPr>
          <w:lang w:eastAsia="zh-CN"/>
        </w:rPr>
        <w:t>6.2.14.2.2.</w:t>
      </w:r>
      <w:r w:rsidR="00635C04" w:rsidRPr="00C33F68">
        <w:rPr>
          <w:lang w:eastAsia="zh-CN"/>
        </w:rPr>
        <w:t>1</w:t>
      </w:r>
      <w:r w:rsidRPr="00C33F68">
        <w:rPr>
          <w:lang w:eastAsia="zh-CN"/>
        </w:rPr>
        <w:tab/>
        <w:t>General</w:t>
      </w:r>
      <w:bookmarkEnd w:id="633"/>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4" w:name="_Toc115079069"/>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4"/>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2pt;height:110.65pt" o:ole="">
            <v:imagedata r:id="rId42" o:title=""/>
          </v:shape>
          <o:OLEObject Type="Embed" ProgID="Visio.Drawing.15" ShapeID="_x0000_i1041" DrawAspect="Content" ObjectID="_1725692817"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2A487394" w:rsidR="001845AF" w:rsidRDefault="001845AF" w:rsidP="00357014">
      <w:pPr>
        <w:pStyle w:val="NO"/>
      </w:pPr>
      <w:r>
        <w:t>NOTE 3:</w:t>
      </w:r>
      <w:r>
        <w:tab/>
        <w:t>The discoverer UE can stop discoverer UE procedure for 5G ProSe direct discovery for power saving by implementation specific means e.g. an implementation-specific maximum number of the UE at a time,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5" w:name="_Toc115079070"/>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5"/>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3FFE80C0" w:rsidR="001845AF" w:rsidRDefault="001845AF" w:rsidP="00357014">
      <w:pPr>
        <w:pStyle w:val="NO"/>
        <w:rPr>
          <w:lang w:eastAsia="zh-CN"/>
        </w:rPr>
      </w:pPr>
      <w:r>
        <w:rPr>
          <w:lang w:eastAsia="zh-CN"/>
        </w:rPr>
        <w:t>NOTE:</w:t>
      </w:r>
      <w:r>
        <w:rPr>
          <w:lang w:eastAsia="zh-CN"/>
        </w:rPr>
        <w:tab/>
        <w:t>The discoverer UE can stop discoverer UE procedure for 5G ProSe direct discovery for power saving by implementation specific means e.g. an implementation-specific maximum number of the UE at a time,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6" w:name="_Toc115079071"/>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6"/>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6pt;height:117.1pt" o:ole="">
            <v:imagedata r:id="rId44" o:title=""/>
          </v:shape>
          <o:OLEObject Type="Embed" ProgID="Visio.Drawing.15" ShapeID="_x0000_i1042" DrawAspect="Content" ObjectID="_1725692818"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37" w:name="_Toc115079072"/>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37"/>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38" w:name="_Toc115079073"/>
      <w:r w:rsidRPr="00C33F68">
        <w:rPr>
          <w:lang w:eastAsia="zh-CN"/>
        </w:rPr>
        <w:t>6.2.</w:t>
      </w:r>
      <w:r w:rsidR="004F14C3" w:rsidRPr="00C33F68">
        <w:rPr>
          <w:lang w:eastAsia="zh-CN"/>
        </w:rPr>
        <w:t>15</w:t>
      </w:r>
      <w:r w:rsidRPr="00C33F68">
        <w:rPr>
          <w:lang w:eastAsia="zh-CN"/>
        </w:rPr>
        <w:tab/>
        <w:t>Group member discovery over PC5 interface</w:t>
      </w:r>
      <w:bookmarkEnd w:id="638"/>
    </w:p>
    <w:p w14:paraId="2A88B1D6" w14:textId="77777777" w:rsidR="00866C25" w:rsidRPr="00C33F68" w:rsidRDefault="00866C25" w:rsidP="00866C25">
      <w:pPr>
        <w:pStyle w:val="Heading4"/>
        <w:rPr>
          <w:lang w:eastAsia="zh-CN"/>
        </w:rPr>
      </w:pPr>
      <w:bookmarkStart w:id="639" w:name="_Toc115079074"/>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39"/>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0" w:name="_Toc115079075"/>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0"/>
    </w:p>
    <w:p w14:paraId="0730546B" w14:textId="4241A355" w:rsidR="00866C25" w:rsidRPr="00C33F68" w:rsidRDefault="00866C25" w:rsidP="00866C25">
      <w:pPr>
        <w:pStyle w:val="Heading5"/>
        <w:rPr>
          <w:lang w:eastAsia="zh-CN"/>
        </w:rPr>
      </w:pPr>
      <w:bookmarkStart w:id="641" w:name="_Toc115079076"/>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1"/>
    </w:p>
    <w:p w14:paraId="6A06E0AF" w14:textId="3201E34C" w:rsidR="009F1BE8" w:rsidRPr="00C33F68" w:rsidRDefault="009F1BE8" w:rsidP="00826ACB">
      <w:pPr>
        <w:pStyle w:val="Heading6"/>
        <w:rPr>
          <w:lang w:eastAsia="zh-CN"/>
        </w:rPr>
      </w:pPr>
      <w:bookmarkStart w:id="642" w:name="_Toc115079077"/>
      <w:r w:rsidRPr="00C33F68">
        <w:rPr>
          <w:lang w:eastAsia="zh-CN"/>
        </w:rPr>
        <w:t>6.2.15.2.1.1</w:t>
      </w:r>
      <w:r w:rsidRPr="00C33F68">
        <w:rPr>
          <w:lang w:eastAsia="zh-CN"/>
        </w:rPr>
        <w:tab/>
        <w:t>General</w:t>
      </w:r>
      <w:bookmarkEnd w:id="642"/>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3" w:name="_Toc115079078"/>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3"/>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1.15pt" o:ole="">
            <v:imagedata r:id="rId46" o:title=""/>
          </v:shape>
          <o:OLEObject Type="Embed" ProgID="Visio.Drawing.15" ShapeID="_x0000_i1043" DrawAspect="Content" ObjectID="_1725692819"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680F5D5C" w:rsidR="001845AF" w:rsidRPr="00C33F68" w:rsidRDefault="001845AF" w:rsidP="001845AF">
      <w:pPr>
        <w:pStyle w:val="NO"/>
      </w:pPr>
      <w:r>
        <w:t>NOTE 4:</w:t>
      </w:r>
      <w:r>
        <w:tab/>
        <w:t>The announcing UE can stop announcing UE procedure for group member discovery for power saving by implementation specific means e.g. an implementation-specific maximum number of the UE at a time, or an implementation-specific timer expires.</w:t>
      </w:r>
    </w:p>
    <w:p w14:paraId="380F15CE" w14:textId="02E9E26C" w:rsidR="00866C25" w:rsidRPr="00C33F68" w:rsidRDefault="00866C25" w:rsidP="00866C25">
      <w:pPr>
        <w:pStyle w:val="Heading6"/>
        <w:rPr>
          <w:lang w:eastAsia="zh-CN"/>
        </w:rPr>
      </w:pPr>
      <w:bookmarkStart w:id="644" w:name="_Toc115079079"/>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4"/>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548EFA1F" w:rsidR="001845AF" w:rsidRDefault="001845AF" w:rsidP="00357014">
      <w:pPr>
        <w:pStyle w:val="NO"/>
        <w:rPr>
          <w:lang w:eastAsia="zh-CN"/>
        </w:rPr>
      </w:pPr>
      <w:r>
        <w:rPr>
          <w:lang w:eastAsia="zh-CN"/>
        </w:rPr>
        <w:t>NOTE:</w:t>
      </w:r>
      <w:r>
        <w:rPr>
          <w:lang w:eastAsia="zh-CN"/>
        </w:rPr>
        <w:tab/>
        <w:t>The announcing UE can stop announcing UE procedure for group member discovery for power saving by implementation specific means e.g. an implementation-specific maximum number of the UE at a time,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5" w:name="_Toc115079080"/>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5"/>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3pt;height:73.55pt" o:ole="">
            <v:imagedata r:id="rId48" o:title=""/>
          </v:shape>
          <o:OLEObject Type="Embed" ProgID="Visio.Drawing.15" ShapeID="_x0000_i1044" DrawAspect="Content" ObjectID="_1725692820"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6" w:name="_Toc115079081"/>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6"/>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47" w:name="_Toc115079082"/>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47"/>
    </w:p>
    <w:p w14:paraId="0A645215" w14:textId="413A07AC" w:rsidR="009F1BE8" w:rsidRPr="00C33F68" w:rsidRDefault="009F1BE8" w:rsidP="00826ACB">
      <w:pPr>
        <w:pStyle w:val="Heading6"/>
        <w:rPr>
          <w:lang w:eastAsia="zh-CN"/>
        </w:rPr>
      </w:pPr>
      <w:bookmarkStart w:id="648" w:name="_Toc115079083"/>
      <w:r w:rsidRPr="00C33F68">
        <w:rPr>
          <w:lang w:eastAsia="zh-CN"/>
        </w:rPr>
        <w:t>6.2.15.2.2.1</w:t>
      </w:r>
      <w:r w:rsidRPr="00C33F68">
        <w:rPr>
          <w:lang w:eastAsia="zh-CN"/>
        </w:rPr>
        <w:tab/>
        <w:t>General</w:t>
      </w:r>
      <w:bookmarkEnd w:id="648"/>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49" w:name="_Toc115079084"/>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49"/>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1235B486"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w:t>
      </w:r>
      <w:r w:rsidR="00C050AA">
        <w:t>;</w:t>
      </w:r>
      <w:r w:rsidR="00866C25" w:rsidRPr="00C33F68">
        <w:t xml:space="preserve">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8pt" o:ole="">
            <v:imagedata r:id="rId50" o:title=""/>
          </v:shape>
          <o:OLEObject Type="Embed" ProgID="Visio.Drawing.15" ShapeID="_x0000_i1045" DrawAspect="Content" ObjectID="_1725692821"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4039D811" w:rsidR="001845AF" w:rsidRDefault="001845AF" w:rsidP="00357014">
      <w:pPr>
        <w:pStyle w:val="NO"/>
      </w:pPr>
      <w:r>
        <w:t>NOTE 5:</w:t>
      </w:r>
      <w:r>
        <w:tab/>
        <w:t>The discoverer UE can stop discoverer UE procedure for group member discovery for power saving by implementation specific means e.g. an implementation-specific maximum number of the UE at a time,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70791D9B" w14:textId="3285B910" w:rsidR="00866C25" w:rsidRPr="00C33F68" w:rsidRDefault="00866C25" w:rsidP="00AC7EE3">
      <w:r w:rsidRPr="00C33F68">
        <w:t xml:space="preserve">Then if the </w:t>
      </w:r>
      <w:r w:rsidR="00714D0F" w:rsidRPr="00C33F68">
        <w:t>application layer group</w:t>
      </w:r>
      <w:r w:rsidR="00F254F9" w:rsidRPr="00C33F68">
        <w:t xml:space="preserve"> ID</w:t>
      </w:r>
      <w:r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Pr="00C33F68">
        <w:t xml:space="preserve"> parameter of the PROSE PC5 DISCOVERY message for group member discovery solicitation, 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0" w:name="_Toc115079085"/>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0"/>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4A1CF225" w:rsidR="001845AF" w:rsidRDefault="001845AF" w:rsidP="00357014">
      <w:pPr>
        <w:pStyle w:val="NO"/>
      </w:pPr>
      <w:r>
        <w:t>NOTE:</w:t>
      </w:r>
      <w:r>
        <w:tab/>
        <w:t>The discoverer UE can stop discoverer UE procedure for group member discovery for power saving by implementation specific means e.g. an implementation-specific maximum number of the UE at a time,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1" w:name="_Toc115079086"/>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1"/>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35pt;height:121.4pt" o:ole="">
            <v:imagedata r:id="rId52" o:title=""/>
          </v:shape>
          <o:OLEObject Type="Embed" ProgID="Visio.Drawing.15" ShapeID="_x0000_i1046" DrawAspect="Content" ObjectID="_1725692822"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447310E"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target user info provided by the upper layers in the UE</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2" w:name="_Toc115079087"/>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2"/>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3" w:name="_Toc115079088"/>
      <w:r w:rsidRPr="00C33F68">
        <w:t>6.2.</w:t>
      </w:r>
      <w:r w:rsidR="004F1FC0" w:rsidRPr="00C33F68">
        <w:t>16</w:t>
      </w:r>
      <w:r w:rsidRPr="00C33F68">
        <w:tab/>
        <w:t>Procedure for UE to use provisioned radio resources for 5G ProSe direct discovery</w:t>
      </w:r>
      <w:bookmarkEnd w:id="653"/>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4" w:name="_Toc115079089"/>
      <w:r>
        <w:t>6.2.17</w:t>
      </w:r>
      <w:r>
        <w:tab/>
        <w:t>5G PKMF address request procedure</w:t>
      </w:r>
      <w:bookmarkEnd w:id="654"/>
    </w:p>
    <w:p w14:paraId="6E6EAE3E" w14:textId="15318F72" w:rsidR="00651E8F" w:rsidRDefault="00651E8F" w:rsidP="00651E8F">
      <w:pPr>
        <w:pStyle w:val="Heading4"/>
      </w:pPr>
      <w:bookmarkStart w:id="655" w:name="_Toc115079090"/>
      <w:r>
        <w:t>6.2.17.1</w:t>
      </w:r>
      <w:r>
        <w:tab/>
        <w:t>General</w:t>
      </w:r>
      <w:bookmarkEnd w:id="655"/>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6" w:name="_Toc115079091"/>
      <w:r>
        <w:t>6.2.17.2</w:t>
      </w:r>
      <w:r>
        <w:tab/>
        <w:t>5G PKMF address request procedure initiation by the UE</w:t>
      </w:r>
      <w:bookmarkEnd w:id="656"/>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25pt;height:276.75pt" o:ole="">
            <v:imagedata r:id="rId54" o:title=""/>
          </v:shape>
          <o:OLEObject Type="Embed" ProgID="Visio.Drawing.15" ShapeID="_x0000_i1047" DrawAspect="Content" ObjectID="_1725692823"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57" w:name="_Toc115079092"/>
      <w:r>
        <w:t>6.2.17.3</w:t>
      </w:r>
      <w:r>
        <w:tab/>
        <w:t>5G PKMF address request procedure accepted by the 5G DDNMF</w:t>
      </w:r>
      <w:bookmarkEnd w:id="657"/>
    </w:p>
    <w:p w14:paraId="02255EC7" w14:textId="77777777" w:rsidR="00651E8F" w:rsidRDefault="00651E8F" w:rsidP="00651E8F">
      <w:r>
        <w:t>Upon receiving a PROSE_5GPKMF_ADDRESS_REQUEST message, the 5G DDNMF shall check whether the UE is authorized to act as a 5G ProSe remote UE or act as a 5G ProSe UE-to-network relay UE. If authorized, the 5G PKMF 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58" w:name="_Toc115079093"/>
      <w:r>
        <w:t>6.2.17.4</w:t>
      </w:r>
      <w:r>
        <w:tab/>
        <w:t>5G PKMF address request procedure completed by the UE</w:t>
      </w:r>
      <w:bookmarkEnd w:id="658"/>
    </w:p>
    <w:p w14:paraId="034F0441" w14:textId="77777777" w:rsidR="00651E8F" w:rsidRDefault="00651E8F" w:rsidP="00651E8F">
      <w:r>
        <w:t>Upon receiving the PROSE_5GPKMF_ADDRESS_RESPONSE message,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59" w:name="_Toc115079094"/>
      <w:r>
        <w:t>6.2.17.5</w:t>
      </w:r>
      <w:r>
        <w:tab/>
        <w:t>5G PKMF address request procedure not accepted by the 5G DDNMF</w:t>
      </w:r>
      <w:bookmarkEnd w:id="659"/>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77777777" w:rsidR="00651E8F" w:rsidRDefault="00651E8F" w:rsidP="00651E8F">
      <w:r>
        <w:t>Upon receipt of the PROSE_5GPKMF_ADDRESS_RESPONSE message, if the transaction ID matches the value sent by the UE in a PROSE_5GPKMF_ADDRESS_REQUEST message, the UE shall consider the 5G PKMF address request procedure as rejected.</w:t>
      </w:r>
    </w:p>
    <w:p w14:paraId="7BEFE9D8" w14:textId="77777777" w:rsidR="00651E8F" w:rsidRDefault="00651E8F" w:rsidP="00651E8F">
      <w:r>
        <w:t>If the UE is not authorized for acting as a 5G ProSe remote UE or a 5G ProSe UE-to-network relay UE, the 5G PKMF 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0" w:name="_Toc115079095"/>
      <w:r>
        <w:t>6.2.17.6</w:t>
      </w:r>
      <w:r>
        <w:tab/>
        <w:t>Abnormal cases</w:t>
      </w:r>
      <w:bookmarkEnd w:id="660"/>
    </w:p>
    <w:p w14:paraId="65600C52" w14:textId="77777777" w:rsidR="00651E8F" w:rsidRDefault="00651E8F" w:rsidP="007061FD">
      <w:pPr>
        <w:pStyle w:val="Heading5"/>
      </w:pPr>
      <w:bookmarkStart w:id="661" w:name="_Toc115079096"/>
      <w:r>
        <w:t>6.2.17.6.1</w:t>
      </w:r>
      <w:r>
        <w:tab/>
        <w:t>Abnormal cases in the UE</w:t>
      </w:r>
      <w:bookmarkEnd w:id="661"/>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2" w:name="_Toc115079097"/>
      <w:r>
        <w:t>6.2.17.6.2</w:t>
      </w:r>
      <w:r>
        <w:tab/>
        <w:t>Abnormal cases in the 5G DDNMF</w:t>
      </w:r>
      <w:bookmarkEnd w:id="662"/>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3" w:name="_Toc115079098"/>
      <w:r w:rsidRPr="00C33F68">
        <w:t>7</w:t>
      </w:r>
      <w:r w:rsidR="00FF4F78" w:rsidRPr="00C33F68">
        <w:tab/>
        <w:t>5G ProSe direct communications</w:t>
      </w:r>
      <w:bookmarkEnd w:id="663"/>
    </w:p>
    <w:p w14:paraId="6B538434" w14:textId="77777777" w:rsidR="00FA6061" w:rsidRPr="00C33F68" w:rsidRDefault="00FD28BD" w:rsidP="006971BF">
      <w:pPr>
        <w:pStyle w:val="Heading2"/>
      </w:pPr>
      <w:bookmarkStart w:id="664" w:name="_Toc115079099"/>
      <w:r w:rsidRPr="00C33F68">
        <w:t>7</w:t>
      </w:r>
      <w:r w:rsidR="00CA1977" w:rsidRPr="00C33F68">
        <w:t>.1</w:t>
      </w:r>
      <w:r w:rsidR="00CA1977" w:rsidRPr="00C33F68">
        <w:tab/>
        <w:t>Overview</w:t>
      </w:r>
      <w:bookmarkEnd w:id="664"/>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771305D7" w14:textId="63BB71F3" w:rsidR="00396310" w:rsidRPr="00C33F68" w:rsidRDefault="00570A9C" w:rsidP="00396310">
      <w:r w:rsidRPr="00C33F68">
        <w:t>The UE shall support requirements for securing 5G ProSe direct communication over PC5.</w:t>
      </w:r>
    </w:p>
    <w:p w14:paraId="304B1C2D" w14:textId="0F03D6DD"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04186A0D"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p>
    <w:p w14:paraId="18C0A992" w14:textId="579C9702" w:rsidR="001926D5" w:rsidRPr="00C33F68" w:rsidRDefault="00FD28BD" w:rsidP="00661A16">
      <w:pPr>
        <w:pStyle w:val="Heading2"/>
      </w:pPr>
      <w:bookmarkStart w:id="665" w:name="_Toc115079100"/>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65"/>
    </w:p>
    <w:p w14:paraId="323612FE" w14:textId="77777777" w:rsidR="0036233B" w:rsidRPr="00C33F68" w:rsidRDefault="0036233B" w:rsidP="006971BF">
      <w:pPr>
        <w:pStyle w:val="Heading3"/>
      </w:pPr>
      <w:bookmarkStart w:id="666" w:name="_Toc115079101"/>
      <w:r w:rsidRPr="00C33F68">
        <w:t>7.2.1</w:t>
      </w:r>
      <w:r w:rsidRPr="00C33F68">
        <w:tab/>
        <w:t>Overview</w:t>
      </w:r>
      <w:bookmarkEnd w:id="666"/>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67" w:name="_Toc115079102"/>
      <w:r w:rsidRPr="00C33F68">
        <w:t>7.2.2</w:t>
      </w:r>
      <w:r w:rsidRPr="00C33F68">
        <w:tab/>
      </w:r>
      <w:r w:rsidR="003708C3" w:rsidRPr="00C33F68">
        <w:t>5G ProSe</w:t>
      </w:r>
      <w:r w:rsidRPr="00C33F68">
        <w:t xml:space="preserve"> direct link establishment procedure</w:t>
      </w:r>
      <w:bookmarkEnd w:id="667"/>
    </w:p>
    <w:p w14:paraId="7F56177B" w14:textId="77777777" w:rsidR="0036233B" w:rsidRPr="00C33F68" w:rsidRDefault="0036233B" w:rsidP="006971BF">
      <w:pPr>
        <w:pStyle w:val="Heading4"/>
      </w:pPr>
      <w:bookmarkStart w:id="668" w:name="_Toc68196212"/>
      <w:bookmarkStart w:id="669" w:name="_Toc59208884"/>
      <w:bookmarkStart w:id="670" w:name="_Toc51951130"/>
      <w:bookmarkStart w:id="671" w:name="_Toc45882580"/>
      <w:bookmarkStart w:id="672" w:name="_Toc45282194"/>
      <w:bookmarkStart w:id="673" w:name="_Toc34404366"/>
      <w:bookmarkStart w:id="674" w:name="_Toc34388595"/>
      <w:bookmarkStart w:id="675" w:name="_Toc25070680"/>
      <w:bookmarkStart w:id="676" w:name="_Toc22039970"/>
      <w:bookmarkStart w:id="677" w:name="_Toc115079103"/>
      <w:r w:rsidRPr="00C33F68">
        <w:t>7.2.2.1</w:t>
      </w:r>
      <w:r w:rsidRPr="00C33F68">
        <w:tab/>
      </w:r>
      <w:bookmarkEnd w:id="668"/>
      <w:bookmarkEnd w:id="669"/>
      <w:bookmarkEnd w:id="670"/>
      <w:bookmarkEnd w:id="671"/>
      <w:bookmarkEnd w:id="672"/>
      <w:bookmarkEnd w:id="673"/>
      <w:bookmarkEnd w:id="674"/>
      <w:bookmarkEnd w:id="675"/>
      <w:bookmarkEnd w:id="676"/>
      <w:r w:rsidRPr="00C33F68">
        <w:t>General</w:t>
      </w:r>
      <w:bookmarkEnd w:id="677"/>
    </w:p>
    <w:p w14:paraId="24CFBC2D" w14:textId="29576D82"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78" w:name="_Toc68196215"/>
      <w:bookmarkStart w:id="679" w:name="_Toc59208887"/>
      <w:bookmarkStart w:id="680" w:name="_Toc51951133"/>
      <w:bookmarkStart w:id="681" w:name="_Toc45882583"/>
      <w:bookmarkStart w:id="682" w:name="_Toc45282197"/>
      <w:bookmarkStart w:id="683" w:name="_Toc34404369"/>
      <w:bookmarkStart w:id="684" w:name="_Toc34388598"/>
      <w:bookmarkStart w:id="685" w:name="_Toc25070683"/>
      <w:bookmarkStart w:id="686"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6EBC189D" w:rsidR="0036233B" w:rsidRPr="00C33F68" w:rsidRDefault="0036233B" w:rsidP="006971BF">
      <w:pPr>
        <w:pStyle w:val="NO"/>
      </w:pPr>
      <w:r w:rsidRPr="00C33F68">
        <w:t>NOTE:</w:t>
      </w:r>
      <w:r w:rsidRPr="00C33F68">
        <w:tab/>
        <w:t xml:space="preserve">The recommended maximum number of established </w:t>
      </w:r>
      <w:r w:rsidR="00D35A89" w:rsidRPr="00C33F68">
        <w:t>5G ProSe direct link</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600DF51C" w14:textId="77777777" w:rsidR="0036233B" w:rsidRPr="00C33F68" w:rsidRDefault="0036233B" w:rsidP="006971BF">
      <w:pPr>
        <w:pStyle w:val="Heading4"/>
      </w:pPr>
      <w:bookmarkStart w:id="687" w:name="_Toc115079104"/>
      <w:r w:rsidRPr="00C33F68">
        <w:t>7.2.2.2</w:t>
      </w:r>
      <w:r w:rsidRPr="00C33F68">
        <w:tab/>
      </w:r>
      <w:r w:rsidR="00DC5171" w:rsidRPr="00C33F68">
        <w:t>5G ProSe</w:t>
      </w:r>
      <w:r w:rsidRPr="00C33F68">
        <w:t xml:space="preserve"> direct link establishment procedure initiation by initiating UE</w:t>
      </w:r>
      <w:bookmarkEnd w:id="678"/>
      <w:bookmarkEnd w:id="679"/>
      <w:bookmarkEnd w:id="680"/>
      <w:bookmarkEnd w:id="681"/>
      <w:bookmarkEnd w:id="682"/>
      <w:bookmarkEnd w:id="683"/>
      <w:bookmarkEnd w:id="684"/>
      <w:bookmarkEnd w:id="685"/>
      <w:bookmarkEnd w:id="686"/>
      <w:bookmarkEnd w:id="687"/>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88" w:name="_Hlk114841795"/>
      <w:r>
        <w:t xml:space="preserve"> or a request from lower layers to trigger ProSe direct link establishment</w:t>
      </w:r>
      <w:bookmarkEnd w:id="688"/>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C29D615"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remote UE and the</w:t>
      </w:r>
      <w:r w:rsidR="00E95314">
        <w:t xml:space="preserve"> 5G ProSe</w:t>
      </w:r>
      <w:r w:rsidRPr="00C33F68">
        <w:t xml:space="preserve"> UE-to-network relay UE, the existing 5G ProSe direct link for the peer UE is established with a different RSC or without </w:t>
      </w:r>
      <w:r w:rsidR="004D0C8E" w:rsidRPr="00C33F68">
        <w:t>an</w:t>
      </w:r>
      <w:r w:rsidRPr="00C33F68">
        <w:t xml:space="preserve"> RSC;</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52C36222" w14:textId="4068ABC2" w:rsidR="007F5A55" w:rsidRDefault="007F5A55" w:rsidP="007F5A55">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 the relay service code and the PRUK ID, if available, (see clause 6.3.5.2 of 3GPP TS 33.503 [34]) and the UE shall use the security protected relay service code or the security protected PRUK ID for creating a PROSE DIRECT LINK ESTABLISHMENT REQUEST message.</w:t>
      </w:r>
    </w:p>
    <w:p w14:paraId="2C9890B0" w14:textId="77777777" w:rsidR="007F5A55" w:rsidRDefault="007F5A55" w:rsidP="00EE5137">
      <w:pPr>
        <w:pStyle w:val="NO"/>
      </w:pPr>
      <w:r w:rsidRPr="00545727">
        <w:t>NOTE 2:</w:t>
      </w:r>
      <w:r w:rsidRPr="00545727">
        <w:tab/>
        <w:t xml:space="preserve">If the UE is neither configured with DUCK nor DUSK, the </w:t>
      </w:r>
      <w:r>
        <w:t>relay service code and the 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91515CF" w14:textId="36F43C8B" w:rsidR="0036233B" w:rsidRPr="00C33F68" w:rsidRDefault="0036233B" w:rsidP="0036233B">
      <w:r w:rsidRPr="00C33F68">
        <w:t>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97CB364" w14:textId="247ED8BC" w:rsidR="0036233B" w:rsidRPr="00C33F68" w:rsidRDefault="0036233B" w:rsidP="006971BF">
      <w:pPr>
        <w:pStyle w:val="B1"/>
      </w:pPr>
      <w:r w:rsidRPr="00C33F68">
        <w:t>c)</w:t>
      </w:r>
      <w:r w:rsidRPr="00C33F68">
        <w:tab/>
        <w:t>shall include the target user info set to the target UE's application layer ID if received from upper layers</w:t>
      </w:r>
      <w:r w:rsidR="00D46B22" w:rsidRPr="00C33F68">
        <w:t>, or to the identity of the 5G ProSe UE-to-network relay UE obtained during the 5G ProSe UE-to-network relay discovery procedure,</w:t>
      </w:r>
      <w:r w:rsidRPr="00C33F68">
        <w:rPr>
          <w:lang w:eastAsia="zh-CN"/>
        </w:rPr>
        <w:t xml:space="preserve"> or if the destination layer-2 ID is the unicast layer-2 ID of target UE</w:t>
      </w:r>
      <w:r w:rsidRPr="00C33F68">
        <w:t>;</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27C716C0" w:rsidR="0036233B" w:rsidRPr="00C33F68" w:rsidRDefault="0036233B" w:rsidP="006971BF">
      <w:pPr>
        <w:pStyle w:val="B1"/>
      </w:pPr>
      <w:r w:rsidRPr="00C33F68">
        <w:t>g)</w:t>
      </w:r>
      <w:r w:rsidRPr="00C33F68">
        <w:tab/>
        <w:t>shall include theMSB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178457C8"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77777777"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t>5G</w:t>
      </w:r>
      <w:r w:rsidRPr="0009744E">
        <w:t>PRUK</w:t>
      </w:r>
      <w:r w:rsidRPr="00C33F68">
        <w:t xml:space="preserve"> as specified in 3GPP TS 33.503 [34]</w:t>
      </w:r>
      <w:r>
        <w:t>, or, the security for 5G ProSe UE-to-network relay uses the security procedure over user plane and the initiating UE does not have a valid 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77777777" w:rsidR="007F5A55" w:rsidRDefault="007F5A55" w:rsidP="00EE5137">
      <w:pPr>
        <w:pStyle w:val="B2"/>
      </w:pPr>
      <w:r>
        <w:t>1)</w:t>
      </w:r>
      <w:r>
        <w:tab/>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6FC3E421" w:rsidR="007F5A55" w:rsidRDefault="007F5A55" w:rsidP="00EE5137">
      <w:pPr>
        <w:pStyle w:val="B3"/>
      </w:pPr>
      <w:r>
        <w:t>ii)</w:t>
      </w:r>
      <w:r>
        <w:tab/>
        <w:t>the initiating UE has a valid 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7777777" w:rsidR="007F5A55" w:rsidRDefault="007F5A55" w:rsidP="007F5A55">
      <w:pPr>
        <w:pStyle w:val="B2"/>
      </w:pPr>
      <w:r>
        <w:t>2)</w:t>
      </w:r>
      <w:r>
        <w:tab/>
        <w:t xml:space="preserve">5GPRUK ID </w:t>
      </w:r>
      <w:r w:rsidRPr="00DD19F4">
        <w:t>of the initiating UE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77777777" w:rsidR="007F5A55" w:rsidRPr="00BE66A4" w:rsidRDefault="007F5A55" w:rsidP="00EE5137">
      <w:pPr>
        <w:pStyle w:val="B3"/>
      </w:pPr>
      <w:r w:rsidRPr="00BE66A4">
        <w:t>ii)</w:t>
      </w:r>
      <w:r w:rsidRPr="00BE66A4">
        <w:tab/>
        <w:t xml:space="preserve">the initiating UE </w:t>
      </w:r>
      <w:r>
        <w:t>has</w:t>
      </w:r>
      <w:r w:rsidRPr="00BE66A4">
        <w:t xml:space="preserve"> a valid </w:t>
      </w:r>
      <w:r>
        <w:t>5G</w:t>
      </w:r>
      <w:r w:rsidRPr="00BE66A4">
        <w:t>PRUK;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35EB4AF7" w:rsidR="002620B2" w:rsidRDefault="002620B2" w:rsidP="002620B2">
      <w:pPr>
        <w:pStyle w:val="B1"/>
      </w:pPr>
      <w:r>
        <w:t>n)</w:t>
      </w:r>
      <w:r>
        <w:tab/>
        <w:t>shall include the HPLMN ID of the initiating UE, if the 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2540BB2A" w:rsidR="007B32D0" w:rsidRDefault="007B32D0" w:rsidP="007061FD">
      <w:pPr>
        <w:pStyle w:val="NO"/>
      </w:pPr>
      <w:r>
        <w:t>NOTE </w:t>
      </w:r>
      <w:r w:rsidR="007F5A55">
        <w:t>5</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848C12C" w:rsidR="007B32D0" w:rsidRDefault="007B32D0" w:rsidP="007061FD">
      <w:pPr>
        <w:pStyle w:val="NO"/>
      </w:pPr>
      <w:r>
        <w:t>NOTE </w:t>
      </w:r>
      <w:r w:rsidR="007F5A55">
        <w:t>6</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1A6FD072" w:rsidR="00186F4F" w:rsidRPr="00C33F68" w:rsidRDefault="00186F4F" w:rsidP="00186F4F">
      <w:pPr>
        <w:pStyle w:val="NO"/>
        <w:rPr>
          <w:lang w:eastAsia="x-none"/>
        </w:rPr>
      </w:pPr>
      <w:r w:rsidRPr="00C33F68">
        <w:t>NOTE </w:t>
      </w:r>
      <w:r w:rsidR="007F5A55">
        <w:t>7</w:t>
      </w:r>
      <w:r w:rsidRPr="00C33F68">
        <w:t>:</w:t>
      </w:r>
      <w:r w:rsidRPr="00C33F68">
        <w:tab/>
      </w:r>
      <w:r>
        <w:t>A default PC5 DRX configuration is used for transmitting this 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400B2CD9" w:rsidR="0036233B" w:rsidRPr="00C33F68" w:rsidRDefault="0036233B" w:rsidP="006971BF">
      <w:pPr>
        <w:pStyle w:val="NO"/>
        <w:rPr>
          <w:lang w:eastAsia="x-none"/>
        </w:rPr>
      </w:pPr>
      <w:r w:rsidRPr="00C33F68">
        <w:t>NOTE </w:t>
      </w:r>
      <w:r w:rsidR="007F5A55">
        <w:t>8</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25pt;height:288.5pt" o:ole="">
            <v:imagedata r:id="rId56" o:title=""/>
          </v:shape>
          <o:OLEObject Type="Embed" ProgID="Visio.Drawing.15" ShapeID="_x0000_i1048" DrawAspect="Content" ObjectID="_1725692824"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25pt;height:273.5pt" o:ole="">
            <v:imagedata r:id="rId58" o:title=""/>
          </v:shape>
          <o:OLEObject Type="Embed" ProgID="Visio.Drawing.15" ShapeID="_x0000_i1049" DrawAspect="Content" ObjectID="_1725692825"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89" w:name="_Toc68196216"/>
      <w:bookmarkStart w:id="690" w:name="_Toc59208888"/>
      <w:bookmarkStart w:id="691" w:name="_Toc51951134"/>
      <w:bookmarkStart w:id="692" w:name="_Toc45882584"/>
      <w:bookmarkStart w:id="693" w:name="_Toc45282198"/>
      <w:bookmarkStart w:id="694" w:name="_Toc34404370"/>
      <w:bookmarkStart w:id="695" w:name="_Toc34388599"/>
      <w:bookmarkStart w:id="696" w:name="_Toc25070684"/>
      <w:bookmarkStart w:id="697" w:name="_Toc22039974"/>
      <w:bookmarkStart w:id="698" w:name="_Toc115079105"/>
      <w:r w:rsidRPr="00C33F68">
        <w:t>7.2.2.3</w:t>
      </w:r>
      <w:r w:rsidRPr="00C33F68">
        <w:tab/>
      </w:r>
      <w:r w:rsidR="00DC5171" w:rsidRPr="00C33F68">
        <w:t>5G ProSe</w:t>
      </w:r>
      <w:r w:rsidRPr="00C33F68">
        <w:t xml:space="preserve"> direct link establishment procedure accepted by the target UE</w:t>
      </w:r>
      <w:bookmarkEnd w:id="689"/>
      <w:bookmarkEnd w:id="690"/>
      <w:bookmarkEnd w:id="691"/>
      <w:bookmarkEnd w:id="692"/>
      <w:bookmarkEnd w:id="693"/>
      <w:bookmarkEnd w:id="694"/>
      <w:bookmarkEnd w:id="695"/>
      <w:bookmarkEnd w:id="696"/>
      <w:bookmarkEnd w:id="697"/>
      <w:bookmarkEnd w:id="698"/>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6C0CEFDA" w14:textId="46539ABF" w:rsidR="00C06C08" w:rsidRDefault="00C06C08" w:rsidP="0036233B">
      <w:r>
        <w:t>If the PROSE DIRECT LINK ESTABLISHMENT REQUEST message is for 5G ProSe direct communication between the</w:t>
      </w:r>
      <w:r w:rsidR="00E95314">
        <w:t xml:space="preserve"> 5G ProSe</w:t>
      </w:r>
      <w:r>
        <w:t xml:space="preserve"> remote UE and the</w:t>
      </w:r>
      <w:r w:rsidR="00E95314">
        <w:t xml:space="preserve"> 5G ProSe</w:t>
      </w:r>
      <w:r>
        <w:t xml:space="preserve"> UE-to-network relay UE, the target UE</w:t>
      </w:r>
      <w:r w:rsidR="002620B2">
        <w:t xml:space="preserve"> shall verify the MIC field in the received PROSE DIRECT LINK ESTABLISHMENT REQUEST with the DUIK, if any, and</w:t>
      </w:r>
      <w:r>
        <w:t xml:space="preserve"> decrypts the encrypted relay service code and PRUK ID, if received, using the </w:t>
      </w:r>
      <w:r w:rsidR="007F5A55">
        <w:t>DUCK</w:t>
      </w:r>
      <w:r>
        <w:t xml:space="preserve">, or </w:t>
      </w:r>
      <w:r w:rsidR="007F5A55">
        <w:t xml:space="preserve">DUSK </w:t>
      </w:r>
      <w:r>
        <w:t>with the associated encrypted bitmask used for 5G ProSe UE-to-network relay discovery</w:t>
      </w:r>
      <w:r w:rsidR="007F5A55">
        <w:t xml:space="preserve"> </w:t>
      </w:r>
      <w:r w:rsidR="007F5A55" w:rsidRPr="000C0DD2">
        <w:t>(see clause 6.3.5.2 of 3GPP TS 33.503 [34])</w:t>
      </w:r>
      <w:r>
        <w:t xml:space="preserve"> and verifies if the relay service code matches with the one that the target UE has sent during 5G ProSe UE-to-network relay discovery procedure.</w:t>
      </w:r>
    </w:p>
    <w:p w14:paraId="0C33598E" w14:textId="77777777" w:rsidR="007F5A55" w:rsidRDefault="007F5A55" w:rsidP="00EE5137">
      <w:pPr>
        <w:pStyle w:val="NO"/>
      </w:pPr>
      <w:r w:rsidRPr="004E243F">
        <w:t>NOTE </w:t>
      </w:r>
      <w:r>
        <w:t>1</w:t>
      </w:r>
      <w:r w:rsidRPr="004E243F">
        <w:t>:</w:t>
      </w:r>
      <w:r w:rsidRPr="004E243F">
        <w:tab/>
        <w:t>If the UE is neither configured with DUCK nor DUSK, the relay service code and the PRUK ID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35978431" w14:textId="0FB191DB" w:rsidR="00FA7CA7" w:rsidRDefault="00FA7CA7">
      <w:r>
        <w:t>If the 5G ProSe direct link establishment procedure is for direct communication between the 5G ProSe remote UE and the 5G ProSe UE-to-network relay UE, the target UE shall proceed with either the security procedure over control plane or the security procedure over user plane as specified in 3GPP TS 33.503 [34].</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5G ProSe direct link</w:t>
      </w:r>
      <w:r w:rsidRPr="00C33F68">
        <w:t xml:space="preserve"> authentication procedures as specified in clause </w:t>
      </w:r>
      <w:r w:rsidR="00BC760B" w:rsidRPr="00C33F68">
        <w:t>7.2.12</w:t>
      </w:r>
      <w:r w:rsidRPr="00C33F68">
        <w:t>.</w:t>
      </w:r>
    </w:p>
    <w:p w14:paraId="4E538A02" w14:textId="571D4366" w:rsidR="0036233B" w:rsidRPr="00C33F68" w:rsidRDefault="0036233B" w:rsidP="0037175B">
      <w:pPr>
        <w:pStyle w:val="NO"/>
      </w:pPr>
      <w:r w:rsidRPr="00C33F68">
        <w:t>NOTE</w:t>
      </w:r>
      <w:r w:rsidR="00BC760B" w:rsidRPr="00C33F68">
        <w:t> </w:t>
      </w:r>
      <w:r w:rsidR="007F5A55">
        <w:t>2</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15482EB1"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shall inform the lower layer to initiate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77777777" w:rsidR="0036233B" w:rsidRPr="00C33F68" w:rsidRDefault="0036233B" w:rsidP="0037175B">
      <w:pPr>
        <w:pStyle w:val="B2"/>
      </w:pPr>
      <w:r w:rsidRPr="00C33F68">
        <w:t>1)</w:t>
      </w:r>
      <w:r w:rsidRPr="00C33F68">
        <w:tab/>
        <w:t>"DHCPv4 server" if only IPv4 address allocation mechanism is supported by the target UE, i.e., acting as a DHCPv4 server; or</w:t>
      </w:r>
    </w:p>
    <w:p w14:paraId="18DDADDA" w14:textId="55DF01F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 or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77C9BB3E" w:rsidR="0036233B" w:rsidRPr="00C33F68" w:rsidRDefault="0036233B" w:rsidP="0037175B">
      <w:pPr>
        <w:pStyle w:val="NO"/>
      </w:pPr>
      <w:r w:rsidRPr="00C33F68">
        <w:t>NOTE</w:t>
      </w:r>
      <w:r w:rsidR="007B32D0">
        <w:t> </w:t>
      </w:r>
      <w:r w:rsidR="007F5A55">
        <w:t>3</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EE5137">
      <w:pPr>
        <w:pStyle w:val="B1"/>
        <w:ind w:left="284" w:firstLine="0"/>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06B730CA" w:rsidR="00E5189E" w:rsidRPr="00C33F68" w:rsidRDefault="00E5189E" w:rsidP="00E5189E">
      <w:pPr>
        <w:pStyle w:val="NO"/>
      </w:pPr>
      <w:r w:rsidRPr="00C33F68">
        <w:t>NOTE</w:t>
      </w:r>
      <w:r>
        <w:t> </w:t>
      </w:r>
      <w:r w:rsidR="007F5A55">
        <w:t>4</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699" w:name="_Toc68196217"/>
      <w:bookmarkStart w:id="700" w:name="_Toc59208889"/>
      <w:bookmarkStart w:id="701" w:name="_Toc51951135"/>
      <w:bookmarkStart w:id="702" w:name="_Toc45882585"/>
      <w:bookmarkStart w:id="703" w:name="_Toc45282199"/>
      <w:bookmarkStart w:id="704" w:name="_Toc115079106"/>
      <w:r w:rsidRPr="00C33F68">
        <w:t>7.2.2.4</w:t>
      </w:r>
      <w:r w:rsidRPr="00C33F68">
        <w:tab/>
      </w:r>
      <w:r w:rsidR="00DC5171" w:rsidRPr="00C33F68">
        <w:t xml:space="preserve">5G ProSe </w:t>
      </w:r>
      <w:r w:rsidRPr="00C33F68">
        <w:t>direct link establishment procedure completion by the initiating UE</w:t>
      </w:r>
      <w:bookmarkEnd w:id="699"/>
      <w:bookmarkEnd w:id="700"/>
      <w:bookmarkEnd w:id="701"/>
      <w:bookmarkEnd w:id="702"/>
      <w:bookmarkEnd w:id="703"/>
      <w:bookmarkEnd w:id="704"/>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05" w:name="_Toc68196218"/>
      <w:bookmarkStart w:id="706" w:name="_Toc59208890"/>
      <w:bookmarkStart w:id="707" w:name="_Toc115079107"/>
      <w:r w:rsidRPr="00C33F68">
        <w:t>7.2.2.5</w:t>
      </w:r>
      <w:r w:rsidRPr="00C33F68">
        <w:tab/>
      </w:r>
      <w:r w:rsidR="00DC5171" w:rsidRPr="00C33F68">
        <w:t xml:space="preserve">5G ProSe </w:t>
      </w:r>
      <w:r w:rsidRPr="00C33F68">
        <w:t>direct link establishment procedure not accepted by the target UE</w:t>
      </w:r>
      <w:bookmarkEnd w:id="705"/>
      <w:bookmarkEnd w:id="706"/>
      <w:bookmarkEnd w:id="707"/>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0DCD9C6E" w:rsidR="00E86206" w:rsidRDefault="00E86206" w:rsidP="0037175B">
      <w:pPr>
        <w:pStyle w:val="B1"/>
      </w:pPr>
      <w:r>
        <w:t>#14</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5E0EF4DA"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#14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3814F91" w14:textId="43B88FA5"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08" w:name="_Toc68196219"/>
      <w:bookmarkStart w:id="709" w:name="_Toc59208891"/>
      <w:bookmarkStart w:id="710" w:name="_Toc115079108"/>
      <w:r w:rsidRPr="00C33F68">
        <w:t>7.2.2.6</w:t>
      </w:r>
      <w:r w:rsidRPr="00C33F68">
        <w:tab/>
        <w:t>Abnormal cases</w:t>
      </w:r>
      <w:bookmarkEnd w:id="708"/>
      <w:bookmarkEnd w:id="709"/>
      <w:bookmarkEnd w:id="710"/>
    </w:p>
    <w:p w14:paraId="4445B6CE" w14:textId="77777777" w:rsidR="0036233B" w:rsidRPr="00C33F68" w:rsidRDefault="0036233B" w:rsidP="0037175B">
      <w:pPr>
        <w:pStyle w:val="Heading5"/>
      </w:pPr>
      <w:bookmarkStart w:id="711" w:name="_Toc68196220"/>
      <w:bookmarkStart w:id="712" w:name="_Toc59208892"/>
      <w:bookmarkStart w:id="713" w:name="_Toc51951138"/>
      <w:bookmarkStart w:id="714" w:name="_Toc45882588"/>
      <w:bookmarkStart w:id="715" w:name="_Toc45282202"/>
      <w:bookmarkStart w:id="716" w:name="_Toc34404374"/>
      <w:bookmarkStart w:id="717" w:name="_Toc34388603"/>
      <w:bookmarkStart w:id="718" w:name="_Toc25070688"/>
      <w:bookmarkStart w:id="719" w:name="_Toc115079109"/>
      <w:r w:rsidRPr="00C33F68">
        <w:t>7.2.2.6.1</w:t>
      </w:r>
      <w:r w:rsidRPr="00C33F68">
        <w:tab/>
        <w:t>Abnormal cases at the initiating UE</w:t>
      </w:r>
      <w:bookmarkEnd w:id="711"/>
      <w:bookmarkEnd w:id="712"/>
      <w:bookmarkEnd w:id="713"/>
      <w:bookmarkEnd w:id="714"/>
      <w:bookmarkEnd w:id="715"/>
      <w:bookmarkEnd w:id="716"/>
      <w:bookmarkEnd w:id="717"/>
      <w:bookmarkEnd w:id="718"/>
      <w:bookmarkEnd w:id="719"/>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0" w:name="_Toc68196221"/>
      <w:bookmarkStart w:id="721" w:name="_Toc59208893"/>
      <w:bookmarkStart w:id="722" w:name="_Toc51951139"/>
      <w:bookmarkStart w:id="723" w:name="_Toc45882589"/>
      <w:bookmarkStart w:id="724" w:name="_Toc45282203"/>
      <w:bookmarkStart w:id="725" w:name="_Toc34404375"/>
      <w:bookmarkStart w:id="726" w:name="_Toc34388604"/>
      <w:bookmarkStart w:id="727" w:name="_Toc25070689"/>
      <w:bookmarkStart w:id="728" w:name="_Toc115079110"/>
      <w:r w:rsidRPr="00C33F68">
        <w:t>7.2.2.6.2</w:t>
      </w:r>
      <w:r w:rsidRPr="00C33F68">
        <w:tab/>
        <w:t>Abnormal cases at the target UE</w:t>
      </w:r>
      <w:bookmarkEnd w:id="720"/>
      <w:bookmarkEnd w:id="721"/>
      <w:bookmarkEnd w:id="722"/>
      <w:bookmarkEnd w:id="723"/>
      <w:bookmarkEnd w:id="724"/>
      <w:bookmarkEnd w:id="725"/>
      <w:bookmarkEnd w:id="726"/>
      <w:bookmarkEnd w:id="727"/>
      <w:bookmarkEnd w:id="72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29" w:name="_Toc115079111"/>
      <w:r w:rsidRPr="00C33F68">
        <w:t>7.2.</w:t>
      </w:r>
      <w:r w:rsidR="00EB225A" w:rsidRPr="00C33F68">
        <w:t>3</w:t>
      </w:r>
      <w:r w:rsidRPr="00C33F68">
        <w:tab/>
        <w:t xml:space="preserve">5G ProSe </w:t>
      </w:r>
      <w:r w:rsidR="0042286B" w:rsidRPr="00C33F68">
        <w:t>d</w:t>
      </w:r>
      <w:r w:rsidRPr="00C33F68">
        <w:t>irect link modification procedure</w:t>
      </w:r>
      <w:bookmarkEnd w:id="729"/>
    </w:p>
    <w:p w14:paraId="07E71482" w14:textId="77777777" w:rsidR="00F256FB" w:rsidRPr="00C33F68" w:rsidRDefault="00F256FB" w:rsidP="00F256FB">
      <w:pPr>
        <w:pStyle w:val="Heading4"/>
      </w:pPr>
      <w:bookmarkStart w:id="730" w:name="_Toc59209166"/>
      <w:bookmarkStart w:id="731" w:name="_Toc59208895"/>
      <w:bookmarkStart w:id="732" w:name="_Toc51951141"/>
      <w:bookmarkStart w:id="733" w:name="_Toc45882591"/>
      <w:bookmarkStart w:id="734" w:name="_Toc45282205"/>
      <w:bookmarkStart w:id="735" w:name="_Toc34404377"/>
      <w:bookmarkStart w:id="736" w:name="_Toc34388606"/>
      <w:bookmarkStart w:id="737" w:name="_Toc25070691"/>
      <w:bookmarkStart w:id="738" w:name="_Toc22039978"/>
      <w:bookmarkStart w:id="739" w:name="_Toc525231186"/>
      <w:bookmarkStart w:id="740" w:name="_Toc115079112"/>
      <w:r w:rsidRPr="00C33F68">
        <w:t>7.2.</w:t>
      </w:r>
      <w:r w:rsidR="00EB225A" w:rsidRPr="00C33F68">
        <w:rPr>
          <w:lang w:eastAsia="zh-CN"/>
        </w:rPr>
        <w:t>3</w:t>
      </w:r>
      <w:r w:rsidRPr="00C33F68">
        <w:t>.1</w:t>
      </w:r>
      <w:r w:rsidRPr="00C33F68">
        <w:tab/>
        <w:t>General</w:t>
      </w:r>
      <w:bookmarkEnd w:id="730"/>
      <w:bookmarkEnd w:id="731"/>
      <w:bookmarkEnd w:id="732"/>
      <w:bookmarkEnd w:id="733"/>
      <w:bookmarkEnd w:id="734"/>
      <w:bookmarkEnd w:id="735"/>
      <w:bookmarkEnd w:id="736"/>
      <w:bookmarkEnd w:id="737"/>
      <w:bookmarkEnd w:id="738"/>
      <w:bookmarkEnd w:id="739"/>
      <w:bookmarkEnd w:id="740"/>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1" w:name="_Toc59209167"/>
      <w:bookmarkStart w:id="742" w:name="_Toc59208896"/>
      <w:bookmarkStart w:id="743" w:name="_Toc51951142"/>
      <w:bookmarkStart w:id="744" w:name="_Toc45882592"/>
      <w:bookmarkStart w:id="745" w:name="_Toc45282206"/>
      <w:bookmarkStart w:id="746" w:name="_Toc34404378"/>
      <w:bookmarkStart w:id="747" w:name="_Toc34388607"/>
      <w:bookmarkStart w:id="748" w:name="_Toc25070692"/>
      <w:bookmarkStart w:id="749" w:name="_Toc22039979"/>
      <w:bookmarkStart w:id="750" w:name="_Toc525231187"/>
      <w:bookmarkStart w:id="751" w:name="_Toc115079113"/>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1"/>
      <w:bookmarkEnd w:id="742"/>
      <w:bookmarkEnd w:id="743"/>
      <w:bookmarkEnd w:id="744"/>
      <w:bookmarkEnd w:id="745"/>
      <w:bookmarkEnd w:id="746"/>
      <w:bookmarkEnd w:id="747"/>
      <w:bookmarkEnd w:id="748"/>
      <w:bookmarkEnd w:id="749"/>
      <w:bookmarkEnd w:id="750"/>
      <w:bookmarkEnd w:id="751"/>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25pt;height:288.5pt" o:ole="">
            <v:imagedata r:id="rId60" o:title=""/>
          </v:shape>
          <o:OLEObject Type="Embed" ProgID="Visio.Drawing.15" ShapeID="_x0000_i1050" DrawAspect="Content" ObjectID="_1725692826"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2" w:name="_Toc59209168"/>
      <w:bookmarkStart w:id="753" w:name="_Toc59208897"/>
      <w:bookmarkStart w:id="754" w:name="_Toc51951143"/>
      <w:bookmarkStart w:id="755" w:name="_Toc45882593"/>
      <w:bookmarkStart w:id="756" w:name="_Toc45282207"/>
      <w:bookmarkStart w:id="757" w:name="_Toc34404379"/>
      <w:bookmarkStart w:id="758" w:name="_Toc34388608"/>
      <w:bookmarkStart w:id="759" w:name="_Toc25070693"/>
      <w:bookmarkStart w:id="760" w:name="_Toc22039980"/>
      <w:bookmarkStart w:id="761" w:name="_Toc115079114"/>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2"/>
      <w:bookmarkEnd w:id="753"/>
      <w:bookmarkEnd w:id="754"/>
      <w:bookmarkEnd w:id="755"/>
      <w:bookmarkEnd w:id="756"/>
      <w:bookmarkEnd w:id="757"/>
      <w:bookmarkEnd w:id="758"/>
      <w:bookmarkEnd w:id="759"/>
      <w:bookmarkEnd w:id="760"/>
      <w:bookmarkEnd w:id="761"/>
    </w:p>
    <w:p w14:paraId="307C5FD7" w14:textId="77777777"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2" w:name="_Toc34404380"/>
      <w:bookmarkStart w:id="763" w:name="_Toc34388609"/>
      <w:bookmarkStart w:id="764" w:name="_Toc25070694"/>
      <w:bookmarkStart w:id="765"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66" w:name="_Toc59209169"/>
      <w:bookmarkStart w:id="767" w:name="_Toc59208898"/>
      <w:bookmarkStart w:id="768" w:name="_Toc51951144"/>
      <w:bookmarkStart w:id="769" w:name="_Toc45882594"/>
      <w:bookmarkStart w:id="770" w:name="_Toc45282208"/>
      <w:bookmarkStart w:id="771" w:name="_Toc115079115"/>
      <w:r w:rsidRPr="00C33F68">
        <w:t>7.2.</w:t>
      </w:r>
      <w:r w:rsidR="00EB225A" w:rsidRPr="00C33F68">
        <w:t>3</w:t>
      </w:r>
      <w:r w:rsidRPr="00C33F68">
        <w:t>.4</w:t>
      </w:r>
      <w:r w:rsidRPr="00C33F68">
        <w:tab/>
        <w:t>5G ProSe direct link modification procedure completion by the initiating UE</w:t>
      </w:r>
      <w:bookmarkEnd w:id="762"/>
      <w:bookmarkEnd w:id="763"/>
      <w:bookmarkEnd w:id="764"/>
      <w:bookmarkEnd w:id="765"/>
      <w:bookmarkEnd w:id="766"/>
      <w:bookmarkEnd w:id="767"/>
      <w:bookmarkEnd w:id="768"/>
      <w:bookmarkEnd w:id="769"/>
      <w:bookmarkEnd w:id="770"/>
      <w:bookmarkEnd w:id="771"/>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2" w:name="_Toc34404381"/>
      <w:bookmarkStart w:id="773" w:name="_Toc34388610"/>
      <w:bookmarkStart w:id="774" w:name="_Toc25070695"/>
      <w:bookmarkStart w:id="775"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4173540D" w14:textId="77777777" w:rsidR="00F256FB" w:rsidRPr="00C33F68" w:rsidRDefault="00F256FB" w:rsidP="00F256FB">
      <w:r w:rsidRPr="00C33F68">
        <w:t xml:space="preserve">In addition, the initiating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t>.</w:t>
      </w:r>
    </w:p>
    <w:p w14:paraId="006C5762" w14:textId="24C3C71B" w:rsidR="00F256FB" w:rsidRPr="00C33F68" w:rsidRDefault="00F256FB" w:rsidP="00F256FB">
      <w:pPr>
        <w:pStyle w:val="Heading4"/>
      </w:pPr>
      <w:bookmarkStart w:id="776" w:name="_Toc59209170"/>
      <w:bookmarkStart w:id="777" w:name="_Toc59208899"/>
      <w:bookmarkStart w:id="778" w:name="_Toc51951145"/>
      <w:bookmarkStart w:id="779" w:name="_Toc45882595"/>
      <w:bookmarkStart w:id="780" w:name="_Toc45282209"/>
      <w:bookmarkStart w:id="781" w:name="_Toc115079116"/>
      <w:r w:rsidRPr="00C33F68">
        <w:t>7.2.</w:t>
      </w:r>
      <w:r w:rsidR="00EB225A" w:rsidRPr="00C33F68">
        <w:t>3</w:t>
      </w:r>
      <w:r w:rsidRPr="00C33F68">
        <w:t>.5</w:t>
      </w:r>
      <w:r w:rsidRPr="00C33F68">
        <w:tab/>
        <w:t>5G ProSe direct link modification procedure not accepted by the target UE</w:t>
      </w:r>
      <w:bookmarkEnd w:id="772"/>
      <w:bookmarkEnd w:id="773"/>
      <w:bookmarkEnd w:id="774"/>
      <w:bookmarkEnd w:id="775"/>
      <w:bookmarkEnd w:id="776"/>
      <w:bookmarkEnd w:id="777"/>
      <w:bookmarkEnd w:id="778"/>
      <w:bookmarkEnd w:id="779"/>
      <w:bookmarkEnd w:id="780"/>
      <w:bookmarkEnd w:id="781"/>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2" w:name="_Toc115079117"/>
      <w:bookmarkStart w:id="783" w:name="_Toc59209171"/>
      <w:bookmarkStart w:id="784" w:name="_Toc59208900"/>
      <w:bookmarkStart w:id="785" w:name="_Toc51951146"/>
      <w:bookmarkStart w:id="786" w:name="_Toc45882596"/>
      <w:bookmarkStart w:id="787" w:name="_Toc45282210"/>
      <w:bookmarkStart w:id="788" w:name="_Toc34404382"/>
      <w:bookmarkStart w:id="789" w:name="_Toc34388611"/>
      <w:bookmarkStart w:id="790" w:name="_Toc25070696"/>
      <w:r w:rsidRPr="00C33F68">
        <w:t>7.2.</w:t>
      </w:r>
      <w:r w:rsidR="00EB225A" w:rsidRPr="00C33F68">
        <w:t>3</w:t>
      </w:r>
      <w:r w:rsidRPr="00C33F68">
        <w:t>.6</w:t>
      </w:r>
      <w:r w:rsidRPr="00C33F68">
        <w:tab/>
      </w:r>
      <w:r w:rsidR="000E0BD6" w:rsidRPr="00C33F68">
        <w:t>Abnormal cases</w:t>
      </w:r>
      <w:bookmarkEnd w:id="782"/>
    </w:p>
    <w:p w14:paraId="7484A607" w14:textId="4EA4A25C" w:rsidR="00F256FB" w:rsidRPr="00C33F68" w:rsidRDefault="000E0BD6" w:rsidP="007C0130">
      <w:pPr>
        <w:pStyle w:val="Heading5"/>
      </w:pPr>
      <w:bookmarkStart w:id="791" w:name="_Toc115079118"/>
      <w:bookmarkStart w:id="792" w:name="MCCQCTEMPBM_00000033"/>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3"/>
      <w:bookmarkEnd w:id="784"/>
      <w:bookmarkEnd w:id="785"/>
      <w:bookmarkEnd w:id="786"/>
      <w:bookmarkEnd w:id="787"/>
      <w:bookmarkEnd w:id="788"/>
      <w:bookmarkEnd w:id="789"/>
      <w:bookmarkEnd w:id="790"/>
      <w:bookmarkEnd w:id="791"/>
    </w:p>
    <w:bookmarkEnd w:id="792"/>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3" w:name="_Toc115079119"/>
      <w:bookmarkStart w:id="794" w:name="_Toc59209179"/>
      <w:bookmarkStart w:id="795" w:name="_Toc59208908"/>
      <w:bookmarkStart w:id="796" w:name="_Toc51951154"/>
      <w:bookmarkStart w:id="797" w:name="_Toc45882604"/>
      <w:bookmarkStart w:id="798" w:name="_Toc45282218"/>
      <w:bookmarkStart w:id="799" w:name="_Toc34404390"/>
      <w:bookmarkStart w:id="800" w:name="_Toc34388619"/>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793"/>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1" w:name="_Toc115079120"/>
      <w:r w:rsidRPr="00C33F68">
        <w:t>7.2.</w:t>
      </w:r>
      <w:r w:rsidR="00EB225A" w:rsidRPr="00C33F68">
        <w:t>4</w:t>
      </w:r>
      <w:r w:rsidRPr="00C33F68">
        <w:tab/>
        <w:t>5G ProSe direct link identifier update procedure</w:t>
      </w:r>
      <w:bookmarkEnd w:id="794"/>
      <w:bookmarkEnd w:id="795"/>
      <w:bookmarkEnd w:id="796"/>
      <w:bookmarkEnd w:id="797"/>
      <w:bookmarkEnd w:id="798"/>
      <w:bookmarkEnd w:id="799"/>
      <w:bookmarkEnd w:id="800"/>
      <w:bookmarkEnd w:id="801"/>
    </w:p>
    <w:p w14:paraId="28041EA3" w14:textId="77777777" w:rsidR="00BB7313" w:rsidRPr="00C33F68" w:rsidRDefault="00BB7313" w:rsidP="0037175B">
      <w:pPr>
        <w:pStyle w:val="Heading4"/>
      </w:pPr>
      <w:bookmarkStart w:id="802" w:name="_Toc59209180"/>
      <w:bookmarkStart w:id="803" w:name="_Toc59208909"/>
      <w:bookmarkStart w:id="804" w:name="_Toc51951155"/>
      <w:bookmarkStart w:id="805" w:name="_Toc45882605"/>
      <w:bookmarkStart w:id="806" w:name="_Toc45282219"/>
      <w:bookmarkStart w:id="807" w:name="_Toc34404391"/>
      <w:bookmarkStart w:id="808" w:name="_Toc34388620"/>
      <w:bookmarkStart w:id="809" w:name="_Toc115079121"/>
      <w:r w:rsidRPr="00C33F68">
        <w:t>7.2.</w:t>
      </w:r>
      <w:r w:rsidR="00EB225A" w:rsidRPr="00C33F68">
        <w:t>4</w:t>
      </w:r>
      <w:r w:rsidRPr="00C33F68">
        <w:t>.1</w:t>
      </w:r>
      <w:r w:rsidRPr="00C33F68">
        <w:tab/>
        <w:t>General</w:t>
      </w:r>
      <w:bookmarkEnd w:id="802"/>
      <w:bookmarkEnd w:id="803"/>
      <w:bookmarkEnd w:id="804"/>
      <w:bookmarkEnd w:id="805"/>
      <w:bookmarkEnd w:id="806"/>
      <w:bookmarkEnd w:id="807"/>
      <w:bookmarkEnd w:id="808"/>
      <w:bookmarkEnd w:id="809"/>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0" w:name="_Toc59209181"/>
      <w:bookmarkStart w:id="811" w:name="_Toc59208910"/>
      <w:bookmarkStart w:id="812" w:name="_Toc51951156"/>
      <w:bookmarkStart w:id="813" w:name="_Toc45882606"/>
      <w:bookmarkStart w:id="814" w:name="_Toc45282220"/>
      <w:bookmarkStart w:id="815" w:name="_Toc34404392"/>
      <w:bookmarkStart w:id="816" w:name="_Toc34388621"/>
      <w:bookmarkStart w:id="817" w:name="_Toc115079122"/>
      <w:r w:rsidRPr="00C33F68">
        <w:t>7.2.</w:t>
      </w:r>
      <w:r w:rsidR="00EB225A" w:rsidRPr="00C33F68">
        <w:t>4</w:t>
      </w:r>
      <w:r w:rsidRPr="00C33F68">
        <w:t>.2</w:t>
      </w:r>
      <w:r w:rsidRPr="00C33F68">
        <w:tab/>
        <w:t>5G ProSe direct link identifier update procedure initiation by initiating UE</w:t>
      </w:r>
      <w:bookmarkEnd w:id="810"/>
      <w:bookmarkEnd w:id="811"/>
      <w:bookmarkEnd w:id="812"/>
      <w:bookmarkEnd w:id="813"/>
      <w:bookmarkEnd w:id="814"/>
      <w:bookmarkEnd w:id="815"/>
      <w:bookmarkEnd w:id="816"/>
      <w:bookmarkEnd w:id="817"/>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35pt;height:313.2pt" o:ole="">
            <v:imagedata r:id="rId62" o:title=""/>
          </v:shape>
          <o:OLEObject Type="Embed" ProgID="Visio.Drawing.15" ShapeID="_x0000_i1051" DrawAspect="Content" ObjectID="_1725692827"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18" w:name="_Toc59209182"/>
      <w:bookmarkStart w:id="819" w:name="_Toc59208911"/>
      <w:bookmarkStart w:id="820" w:name="_Toc51951157"/>
      <w:bookmarkStart w:id="821" w:name="_Toc45882607"/>
      <w:bookmarkStart w:id="822" w:name="_Toc45282221"/>
      <w:bookmarkStart w:id="823" w:name="_Toc34404393"/>
      <w:bookmarkStart w:id="824" w:name="_Toc34388622"/>
      <w:bookmarkStart w:id="825" w:name="_Toc115079123"/>
      <w:r w:rsidRPr="00C33F68">
        <w:t>7.2.</w:t>
      </w:r>
      <w:r w:rsidR="005E1E7E" w:rsidRPr="00C33F68">
        <w:t>4</w:t>
      </w:r>
      <w:r w:rsidRPr="00C33F68">
        <w:t>.3</w:t>
      </w:r>
      <w:r w:rsidRPr="00C33F68">
        <w:tab/>
        <w:t>5G ProSe direct link identifier update procedure accepted by the target UE</w:t>
      </w:r>
      <w:bookmarkEnd w:id="818"/>
      <w:bookmarkEnd w:id="819"/>
      <w:bookmarkEnd w:id="820"/>
      <w:bookmarkEnd w:id="821"/>
      <w:bookmarkEnd w:id="822"/>
      <w:bookmarkEnd w:id="823"/>
      <w:bookmarkEnd w:id="824"/>
      <w:bookmarkEnd w:id="825"/>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7777777" w:rsidR="00BB7313" w:rsidRPr="00C33F68" w:rsidRDefault="00BB7313" w:rsidP="0037175B">
      <w:pPr>
        <w:pStyle w:val="B1"/>
      </w:pPr>
      <w:r w:rsidRPr="00C33F68">
        <w:rPr>
          <w:lang w:eastAsia="zh-CN"/>
        </w:rPr>
        <w:t xml:space="preserve">c)  shall include the initiating UE's new </w:t>
      </w:r>
      <w:r w:rsidRPr="00C33F68">
        <w:t>MSB of K</w:t>
      </w:r>
      <w:r w:rsidRPr="00C33F68">
        <w:rPr>
          <w:vertAlign w:val="subscript"/>
        </w:rPr>
        <w:t>NRP-sess</w:t>
      </w:r>
      <w:r w:rsidRPr="00C33F68">
        <w:t xml:space="preserve"> ID;</w:t>
      </w:r>
    </w:p>
    <w:p w14:paraId="743514B1" w14:textId="2D9C1B8D" w:rsidR="00BB7313" w:rsidRPr="00C33F68" w:rsidRDefault="00BB7313" w:rsidP="0037175B">
      <w:pPr>
        <w:pStyle w:val="B1"/>
      </w:pPr>
      <w:r w:rsidRPr="00C33F68">
        <w:rPr>
          <w:lang w:eastAsia="zh-CN"/>
        </w:rPr>
        <w:t xml:space="preserve">d)  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26" w:name="_Toc59209183"/>
      <w:bookmarkStart w:id="827" w:name="_Toc59208912"/>
      <w:bookmarkStart w:id="828" w:name="_Toc51951158"/>
      <w:bookmarkStart w:id="829" w:name="_Toc45882608"/>
      <w:bookmarkStart w:id="830" w:name="_Toc45282222"/>
      <w:bookmarkStart w:id="831" w:name="_Toc34404394"/>
      <w:bookmarkStart w:id="832" w:name="_Toc34388623"/>
      <w:bookmarkStart w:id="833" w:name="_Toc115079124"/>
      <w:r w:rsidRPr="00C33F68">
        <w:t>7.2.</w:t>
      </w:r>
      <w:r w:rsidR="005E1E7E" w:rsidRPr="00C33F68">
        <w:t>4</w:t>
      </w:r>
      <w:r w:rsidRPr="00C33F68">
        <w:t>.4</w:t>
      </w:r>
      <w:r w:rsidRPr="00C33F68">
        <w:tab/>
        <w:t>5G ProSe direct link identifier update procedure acknowledged by the initiating UE</w:t>
      </w:r>
      <w:bookmarkEnd w:id="826"/>
      <w:bookmarkEnd w:id="827"/>
      <w:bookmarkEnd w:id="828"/>
      <w:bookmarkEnd w:id="829"/>
      <w:bookmarkEnd w:id="830"/>
      <w:bookmarkEnd w:id="831"/>
      <w:bookmarkEnd w:id="832"/>
      <w:bookmarkEnd w:id="833"/>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4" w:name="_Toc59209184"/>
      <w:bookmarkStart w:id="835" w:name="_Toc59208913"/>
      <w:bookmarkStart w:id="836" w:name="_Toc51951159"/>
      <w:bookmarkStart w:id="837" w:name="_Toc45882609"/>
      <w:bookmarkStart w:id="838" w:name="_Toc45282223"/>
      <w:bookmarkStart w:id="839" w:name="_Toc34404395"/>
      <w:bookmarkStart w:id="840" w:name="_Toc34388624"/>
      <w:bookmarkStart w:id="841" w:name="_Toc115079125"/>
      <w:r w:rsidRPr="00C33F68">
        <w:t>7.2.</w:t>
      </w:r>
      <w:r w:rsidR="005E1E7E" w:rsidRPr="00C33F68">
        <w:t>4</w:t>
      </w:r>
      <w:r w:rsidRPr="00C33F68">
        <w:t>.5</w:t>
      </w:r>
      <w:r w:rsidRPr="00C33F68">
        <w:tab/>
        <w:t>5G ProSe direct link identifier update procedure completion by the target UE</w:t>
      </w:r>
      <w:bookmarkEnd w:id="834"/>
      <w:bookmarkEnd w:id="835"/>
      <w:bookmarkEnd w:id="836"/>
      <w:bookmarkEnd w:id="837"/>
      <w:bookmarkEnd w:id="838"/>
      <w:bookmarkEnd w:id="839"/>
      <w:bookmarkEnd w:id="840"/>
      <w:bookmarkEnd w:id="841"/>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2" w:name="_Toc59209185"/>
      <w:bookmarkStart w:id="843" w:name="_Toc59208914"/>
      <w:bookmarkStart w:id="844" w:name="_Toc51951160"/>
      <w:bookmarkStart w:id="845" w:name="_Toc45882610"/>
      <w:bookmarkStart w:id="846" w:name="_Toc45282224"/>
      <w:bookmarkStart w:id="847" w:name="_Toc34404396"/>
      <w:bookmarkStart w:id="848" w:name="_Toc34388625"/>
      <w:bookmarkStart w:id="849" w:name="_Toc115079126"/>
      <w:r w:rsidRPr="00C33F68">
        <w:t>7.2.</w:t>
      </w:r>
      <w:r w:rsidR="005E1E7E" w:rsidRPr="00C33F68">
        <w:t>4</w:t>
      </w:r>
      <w:r w:rsidRPr="00C33F68">
        <w:t>.6</w:t>
      </w:r>
      <w:r w:rsidRPr="00C33F68">
        <w:tab/>
        <w:t>5G ProSe direct link identifier update procedure not accepted by the target UE</w:t>
      </w:r>
      <w:bookmarkEnd w:id="842"/>
      <w:bookmarkEnd w:id="843"/>
      <w:bookmarkEnd w:id="844"/>
      <w:bookmarkEnd w:id="845"/>
      <w:bookmarkEnd w:id="846"/>
      <w:bookmarkEnd w:id="847"/>
      <w:bookmarkEnd w:id="848"/>
      <w:bookmarkEnd w:id="849"/>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0" w:name="_Toc59209186"/>
      <w:bookmarkStart w:id="851" w:name="_Toc59208915"/>
      <w:bookmarkStart w:id="852" w:name="_Toc51951161"/>
      <w:bookmarkStart w:id="853" w:name="_Toc45882611"/>
      <w:bookmarkStart w:id="854" w:name="_Toc45282225"/>
      <w:bookmarkStart w:id="855" w:name="_Toc34404397"/>
      <w:bookmarkStart w:id="856" w:name="_Toc34388626"/>
      <w:bookmarkStart w:id="857" w:name="_Toc115079127"/>
      <w:r w:rsidRPr="00C33F68">
        <w:t>7.2.</w:t>
      </w:r>
      <w:r w:rsidR="005E1E7E" w:rsidRPr="00C33F68">
        <w:t>4</w:t>
      </w:r>
      <w:r w:rsidRPr="00C33F68">
        <w:t>.7</w:t>
      </w:r>
      <w:r w:rsidRPr="00C33F68">
        <w:tab/>
        <w:t>Abnormal cases</w:t>
      </w:r>
      <w:bookmarkEnd w:id="850"/>
      <w:bookmarkEnd w:id="851"/>
      <w:bookmarkEnd w:id="852"/>
      <w:bookmarkEnd w:id="853"/>
      <w:bookmarkEnd w:id="854"/>
      <w:bookmarkEnd w:id="855"/>
      <w:bookmarkEnd w:id="856"/>
      <w:bookmarkEnd w:id="857"/>
    </w:p>
    <w:p w14:paraId="4392BB28" w14:textId="77777777" w:rsidR="00BB7313" w:rsidRPr="00C33F68" w:rsidRDefault="00BB7313" w:rsidP="0037175B">
      <w:pPr>
        <w:pStyle w:val="Heading5"/>
        <w:rPr>
          <w:lang w:eastAsia="zh-CN"/>
        </w:rPr>
      </w:pPr>
      <w:bookmarkStart w:id="858" w:name="_Toc59209187"/>
      <w:bookmarkStart w:id="859" w:name="_Toc59208916"/>
      <w:bookmarkStart w:id="860" w:name="_Toc51951162"/>
      <w:bookmarkStart w:id="861" w:name="_Toc45882612"/>
      <w:bookmarkStart w:id="862" w:name="_Toc45282226"/>
      <w:bookmarkStart w:id="863" w:name="_Toc34404398"/>
      <w:bookmarkStart w:id="864" w:name="_Toc34388627"/>
      <w:bookmarkStart w:id="865" w:name="_Toc115079128"/>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58"/>
      <w:bookmarkEnd w:id="859"/>
      <w:bookmarkEnd w:id="860"/>
      <w:bookmarkEnd w:id="861"/>
      <w:bookmarkEnd w:id="862"/>
      <w:bookmarkEnd w:id="863"/>
      <w:bookmarkEnd w:id="864"/>
      <w:bookmarkEnd w:id="865"/>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66" w:name="_Toc34404399"/>
      <w:bookmarkStart w:id="867"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68" w:name="_Toc51951163"/>
      <w:bookmarkStart w:id="869" w:name="_Toc45882613"/>
      <w:bookmarkStart w:id="870"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1" w:name="_Toc59209188"/>
      <w:bookmarkStart w:id="872"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3" w:name="_Toc115079129"/>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66"/>
      <w:bookmarkEnd w:id="867"/>
      <w:bookmarkEnd w:id="868"/>
      <w:bookmarkEnd w:id="869"/>
      <w:bookmarkEnd w:id="870"/>
      <w:bookmarkEnd w:id="871"/>
      <w:bookmarkEnd w:id="872"/>
      <w:bookmarkEnd w:id="873"/>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4" w:name="_Toc59209205"/>
      <w:bookmarkStart w:id="875" w:name="_Toc59208934"/>
      <w:bookmarkStart w:id="876" w:name="_Toc51951180"/>
      <w:bookmarkStart w:id="877" w:name="_Toc45882630"/>
      <w:bookmarkStart w:id="878" w:name="_Toc45282244"/>
      <w:bookmarkStart w:id="879" w:name="_Toc34404414"/>
      <w:bookmarkStart w:id="880" w:name="_Toc34388643"/>
      <w:bookmarkStart w:id="881" w:name="_Toc115079130"/>
      <w:r w:rsidRPr="00C33F68">
        <w:t>7.2.</w:t>
      </w:r>
      <w:r w:rsidR="001F6881" w:rsidRPr="00C33F68">
        <w:rPr>
          <w:lang w:eastAsia="zh-CN"/>
        </w:rPr>
        <w:t>5</w:t>
      </w:r>
      <w:r w:rsidRPr="00C33F68">
        <w:tab/>
        <w:t>5G ProSe direct link keep-alive procedure</w:t>
      </w:r>
      <w:bookmarkEnd w:id="874"/>
      <w:bookmarkEnd w:id="875"/>
      <w:bookmarkEnd w:id="876"/>
      <w:bookmarkEnd w:id="877"/>
      <w:bookmarkEnd w:id="878"/>
      <w:bookmarkEnd w:id="879"/>
      <w:bookmarkEnd w:id="880"/>
      <w:bookmarkEnd w:id="881"/>
    </w:p>
    <w:p w14:paraId="2B518E26" w14:textId="77777777" w:rsidR="00866C25" w:rsidRPr="00C33F68" w:rsidRDefault="00866C25" w:rsidP="00866C25">
      <w:pPr>
        <w:pStyle w:val="Heading4"/>
      </w:pPr>
      <w:bookmarkStart w:id="882" w:name="_Toc59209206"/>
      <w:bookmarkStart w:id="883" w:name="_Toc59208935"/>
      <w:bookmarkStart w:id="884" w:name="_Toc51951181"/>
      <w:bookmarkStart w:id="885" w:name="_Toc45882631"/>
      <w:bookmarkStart w:id="886" w:name="_Toc45282245"/>
      <w:bookmarkStart w:id="887" w:name="_Toc34404415"/>
      <w:bookmarkStart w:id="888" w:name="_Toc34388644"/>
      <w:bookmarkStart w:id="889" w:name="_Toc115079131"/>
      <w:r w:rsidRPr="00C33F68">
        <w:t>7.2.</w:t>
      </w:r>
      <w:r w:rsidR="001F6881" w:rsidRPr="00C33F68">
        <w:t>5</w:t>
      </w:r>
      <w:r w:rsidRPr="00C33F68">
        <w:t>.1</w:t>
      </w:r>
      <w:r w:rsidRPr="00C33F68">
        <w:tab/>
        <w:t>General</w:t>
      </w:r>
      <w:bookmarkEnd w:id="882"/>
      <w:bookmarkEnd w:id="883"/>
      <w:bookmarkEnd w:id="884"/>
      <w:bookmarkEnd w:id="885"/>
      <w:bookmarkEnd w:id="886"/>
      <w:bookmarkEnd w:id="887"/>
      <w:bookmarkEnd w:id="888"/>
      <w:bookmarkEnd w:id="889"/>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0" w:name="_Toc59209207"/>
      <w:bookmarkStart w:id="891" w:name="_Toc59208936"/>
      <w:bookmarkStart w:id="892" w:name="_Toc51951182"/>
      <w:bookmarkStart w:id="893" w:name="_Toc45882632"/>
      <w:bookmarkStart w:id="894" w:name="_Toc45282246"/>
      <w:bookmarkStart w:id="895" w:name="_Toc34404416"/>
      <w:bookmarkStart w:id="896" w:name="_Toc34388645"/>
      <w:bookmarkStart w:id="897" w:name="_Toc115079132"/>
      <w:r w:rsidRPr="00C33F68">
        <w:t>7.2.</w:t>
      </w:r>
      <w:r w:rsidR="001F6881" w:rsidRPr="00C33F68">
        <w:t>5</w:t>
      </w:r>
      <w:r w:rsidRPr="00C33F68">
        <w:t>.2</w:t>
      </w:r>
      <w:r w:rsidRPr="00C33F68">
        <w:tab/>
        <w:t>5G ProSe direct link keep-alive procedure initiation by the initiating UE</w:t>
      </w:r>
      <w:bookmarkEnd w:id="890"/>
      <w:bookmarkEnd w:id="891"/>
      <w:bookmarkEnd w:id="892"/>
      <w:bookmarkEnd w:id="893"/>
      <w:bookmarkEnd w:id="894"/>
      <w:bookmarkEnd w:id="895"/>
      <w:bookmarkEnd w:id="896"/>
      <w:bookmarkEnd w:id="897"/>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8pt;height:158.45pt" o:ole="">
            <v:imagedata r:id="rId64" o:title=""/>
          </v:shape>
          <o:OLEObject Type="Embed" ProgID="Visio.Drawing.15" ShapeID="_x0000_i1052" DrawAspect="Content" ObjectID="_1725692828"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898" w:name="_Toc59209208"/>
      <w:bookmarkStart w:id="899" w:name="_Toc59208937"/>
      <w:bookmarkStart w:id="900" w:name="_Toc51951183"/>
      <w:bookmarkStart w:id="901" w:name="_Toc45882633"/>
      <w:bookmarkStart w:id="902" w:name="_Toc45282247"/>
      <w:bookmarkStart w:id="903" w:name="_Toc34404417"/>
      <w:bookmarkStart w:id="904" w:name="_Toc34388646"/>
      <w:bookmarkStart w:id="905" w:name="_Toc115079133"/>
      <w:r w:rsidRPr="00C33F68">
        <w:t>7.2.</w:t>
      </w:r>
      <w:r w:rsidR="00F002E5" w:rsidRPr="00C33F68">
        <w:t>5</w:t>
      </w:r>
      <w:r w:rsidRPr="00C33F68">
        <w:t>.3</w:t>
      </w:r>
      <w:r w:rsidRPr="00C33F68">
        <w:tab/>
        <w:t>5G ProSe direct link keep-alive procedure accepted by the target UE</w:t>
      </w:r>
      <w:bookmarkEnd w:id="898"/>
      <w:bookmarkEnd w:id="899"/>
      <w:bookmarkEnd w:id="900"/>
      <w:bookmarkEnd w:id="901"/>
      <w:bookmarkEnd w:id="902"/>
      <w:bookmarkEnd w:id="903"/>
      <w:bookmarkEnd w:id="904"/>
      <w:bookmarkEnd w:id="905"/>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06" w:name="_Toc59209209"/>
      <w:bookmarkStart w:id="907" w:name="_Toc59208938"/>
      <w:bookmarkStart w:id="908" w:name="_Toc51951184"/>
      <w:bookmarkStart w:id="909" w:name="_Toc45882634"/>
      <w:bookmarkStart w:id="910" w:name="_Toc45282248"/>
      <w:bookmarkStart w:id="911" w:name="_Toc34404418"/>
      <w:bookmarkStart w:id="912" w:name="_Toc34388647"/>
      <w:bookmarkStart w:id="913" w:name="_Toc115079134"/>
      <w:r w:rsidRPr="00C33F68">
        <w:t>7.2.</w:t>
      </w:r>
      <w:r w:rsidR="00182274" w:rsidRPr="00C33F68">
        <w:t>5</w:t>
      </w:r>
      <w:r w:rsidRPr="00C33F68">
        <w:t>.4</w:t>
      </w:r>
      <w:r w:rsidRPr="00C33F68">
        <w:tab/>
        <w:t>5G ProSe direct link keep-alive procedure completion by the initiating UE</w:t>
      </w:r>
      <w:bookmarkEnd w:id="906"/>
      <w:bookmarkEnd w:id="907"/>
      <w:bookmarkEnd w:id="908"/>
      <w:bookmarkEnd w:id="909"/>
      <w:bookmarkEnd w:id="910"/>
      <w:bookmarkEnd w:id="911"/>
      <w:bookmarkEnd w:id="912"/>
      <w:bookmarkEnd w:id="913"/>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4" w:name="_Toc59209210"/>
      <w:bookmarkStart w:id="915" w:name="_Toc59208939"/>
      <w:bookmarkStart w:id="916" w:name="_Toc51951185"/>
      <w:bookmarkStart w:id="917" w:name="_Toc45882635"/>
      <w:bookmarkStart w:id="918" w:name="_Toc45282249"/>
      <w:bookmarkStart w:id="919" w:name="_Toc34404419"/>
      <w:bookmarkStart w:id="920" w:name="_Toc34388648"/>
      <w:bookmarkStart w:id="921" w:name="_Toc115079135"/>
      <w:r w:rsidRPr="00C33F68">
        <w:t>7.2.</w:t>
      </w:r>
      <w:r w:rsidR="00182274" w:rsidRPr="00C33F68">
        <w:t>5</w:t>
      </w:r>
      <w:r w:rsidRPr="00C33F68">
        <w:t>.5</w:t>
      </w:r>
      <w:r w:rsidRPr="00C33F68">
        <w:tab/>
        <w:t>Abnormal cases</w:t>
      </w:r>
      <w:bookmarkEnd w:id="914"/>
      <w:bookmarkEnd w:id="915"/>
      <w:bookmarkEnd w:id="916"/>
      <w:bookmarkEnd w:id="917"/>
      <w:bookmarkEnd w:id="918"/>
      <w:bookmarkEnd w:id="919"/>
      <w:bookmarkEnd w:id="920"/>
      <w:bookmarkEnd w:id="921"/>
    </w:p>
    <w:p w14:paraId="22D79B15" w14:textId="77777777" w:rsidR="00866C25" w:rsidRPr="00C33F68" w:rsidRDefault="00866C25" w:rsidP="00866C25">
      <w:pPr>
        <w:pStyle w:val="Heading5"/>
        <w:rPr>
          <w:lang w:eastAsia="zh-CN"/>
        </w:rPr>
      </w:pPr>
      <w:bookmarkStart w:id="922" w:name="_Toc59209211"/>
      <w:bookmarkStart w:id="923" w:name="_Toc59208940"/>
      <w:bookmarkStart w:id="924" w:name="_Toc51951186"/>
      <w:bookmarkStart w:id="925" w:name="_Toc45882636"/>
      <w:bookmarkStart w:id="926" w:name="_Toc45282250"/>
      <w:bookmarkStart w:id="927" w:name="_Toc34404420"/>
      <w:bookmarkStart w:id="928" w:name="_Toc34388649"/>
      <w:bookmarkStart w:id="929" w:name="_Toc115079136"/>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2"/>
      <w:bookmarkEnd w:id="923"/>
      <w:bookmarkEnd w:id="924"/>
      <w:bookmarkEnd w:id="925"/>
      <w:bookmarkEnd w:id="926"/>
      <w:bookmarkEnd w:id="927"/>
      <w:bookmarkEnd w:id="928"/>
      <w:bookmarkEnd w:id="929"/>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0" w:name="_Toc59209212"/>
      <w:bookmarkStart w:id="931" w:name="_Toc59208941"/>
      <w:bookmarkStart w:id="932" w:name="_Toc51951187"/>
      <w:bookmarkStart w:id="933" w:name="_Toc45882637"/>
      <w:bookmarkStart w:id="934" w:name="_Toc45282251"/>
      <w:bookmarkStart w:id="935" w:name="_Toc34404421"/>
      <w:bookmarkStart w:id="936" w:name="_Toc34388650"/>
      <w:bookmarkStart w:id="937" w:name="_Toc115079137"/>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0"/>
      <w:bookmarkEnd w:id="931"/>
      <w:bookmarkEnd w:id="932"/>
      <w:bookmarkEnd w:id="933"/>
      <w:bookmarkEnd w:id="934"/>
      <w:bookmarkEnd w:id="935"/>
      <w:bookmarkEnd w:id="936"/>
      <w:bookmarkEnd w:id="937"/>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38" w:name="_Toc115079138"/>
      <w:r w:rsidRPr="00C33F68">
        <w:t>7.2.</w:t>
      </w:r>
      <w:r w:rsidR="002011B4" w:rsidRPr="00C33F68">
        <w:t>6</w:t>
      </w:r>
      <w:r w:rsidRPr="00C33F68">
        <w:tab/>
      </w:r>
      <w:r w:rsidR="003708C3" w:rsidRPr="00C33F68">
        <w:t>5G ProSe</w:t>
      </w:r>
      <w:r w:rsidRPr="00C33F68">
        <w:t xml:space="preserve"> direct link release procedure</w:t>
      </w:r>
      <w:bookmarkEnd w:id="938"/>
    </w:p>
    <w:p w14:paraId="1B1FCDB9" w14:textId="77777777" w:rsidR="00AC7EE3" w:rsidRPr="004D774B" w:rsidRDefault="00AC7EE3" w:rsidP="0037175B">
      <w:pPr>
        <w:pStyle w:val="Heading4"/>
      </w:pPr>
      <w:bookmarkStart w:id="939" w:name="_Toc68196230"/>
      <w:bookmarkStart w:id="940" w:name="_Toc59208902"/>
      <w:bookmarkStart w:id="941" w:name="_Toc51951148"/>
      <w:bookmarkStart w:id="942" w:name="_Toc45882598"/>
      <w:bookmarkStart w:id="943" w:name="_Toc45282212"/>
      <w:bookmarkStart w:id="944" w:name="_Toc34404384"/>
      <w:bookmarkStart w:id="945" w:name="_Toc34388613"/>
      <w:bookmarkStart w:id="946" w:name="_Toc115079139"/>
      <w:r w:rsidRPr="004D774B">
        <w:t>7.2.</w:t>
      </w:r>
      <w:r w:rsidR="002011B4" w:rsidRPr="004D774B">
        <w:t>6</w:t>
      </w:r>
      <w:r w:rsidRPr="004D774B">
        <w:t>.1</w:t>
      </w:r>
      <w:r w:rsidRPr="004D774B">
        <w:tab/>
        <w:t>General</w:t>
      </w:r>
      <w:bookmarkEnd w:id="939"/>
      <w:bookmarkEnd w:id="940"/>
      <w:bookmarkEnd w:id="941"/>
      <w:bookmarkEnd w:id="942"/>
      <w:bookmarkEnd w:id="943"/>
      <w:bookmarkEnd w:id="944"/>
      <w:bookmarkEnd w:id="945"/>
      <w:bookmarkEnd w:id="946"/>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47" w:name="_Toc45882599"/>
      <w:bookmarkStart w:id="948" w:name="_Toc45282213"/>
      <w:bookmarkStart w:id="949" w:name="_Toc34404385"/>
      <w:bookmarkStart w:id="950"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1" w:name="_Toc68196231"/>
      <w:bookmarkStart w:id="952" w:name="_Toc59208903"/>
      <w:bookmarkStart w:id="953" w:name="_Toc51951149"/>
      <w:bookmarkStart w:id="954" w:name="_Toc115079140"/>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47"/>
      <w:bookmarkEnd w:id="948"/>
      <w:bookmarkEnd w:id="949"/>
      <w:bookmarkEnd w:id="950"/>
      <w:bookmarkEnd w:id="951"/>
      <w:bookmarkEnd w:id="952"/>
      <w:bookmarkEnd w:id="953"/>
      <w:bookmarkEnd w:id="954"/>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the initiating UE should 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49F96123" w:rsidR="007F4532" w:rsidRPr="00C33F68" w:rsidRDefault="007F4532" w:rsidP="007F4532">
      <w:r w:rsidRPr="00C33F68">
        <w:t>the initiating UE should initiate the 5G ProSe direct link release procedure and shall inform lower layers to release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95pt;height:138.05pt" o:ole="">
            <v:imagedata r:id="rId66" o:title=""/>
          </v:shape>
          <o:OLEObject Type="Embed" ProgID="Visio.Drawing.15" ShapeID="_x0000_i1053" DrawAspect="Content" ObjectID="_1725692829"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55" w:name="_Toc68196232"/>
      <w:bookmarkStart w:id="956" w:name="_Toc59208904"/>
      <w:bookmarkStart w:id="957" w:name="_Toc51951150"/>
      <w:bookmarkStart w:id="958" w:name="_Toc45882600"/>
      <w:bookmarkStart w:id="959" w:name="_Toc45282214"/>
      <w:bookmarkStart w:id="960" w:name="_Toc34404386"/>
      <w:bookmarkStart w:id="961" w:name="_Toc34388615"/>
      <w:bookmarkStart w:id="962" w:name="_Toc115079141"/>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55"/>
      <w:bookmarkEnd w:id="956"/>
      <w:bookmarkEnd w:id="957"/>
      <w:bookmarkEnd w:id="958"/>
      <w:bookmarkEnd w:id="959"/>
      <w:bookmarkEnd w:id="960"/>
      <w:bookmarkEnd w:id="961"/>
      <w:bookmarkEnd w:id="962"/>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3" w:name="_Toc34404387"/>
      <w:bookmarkStart w:id="964"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65" w:name="_Toc68196233"/>
      <w:bookmarkStart w:id="966" w:name="_Toc59208905"/>
      <w:bookmarkStart w:id="967" w:name="_Toc51951151"/>
      <w:bookmarkStart w:id="968" w:name="_Toc45882601"/>
      <w:bookmarkStart w:id="969" w:name="_Toc45282215"/>
      <w:bookmarkStart w:id="970" w:name="_Toc115079142"/>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3"/>
      <w:bookmarkEnd w:id="964"/>
      <w:bookmarkEnd w:id="965"/>
      <w:bookmarkEnd w:id="966"/>
      <w:bookmarkEnd w:id="967"/>
      <w:bookmarkEnd w:id="968"/>
      <w:bookmarkEnd w:id="969"/>
      <w:bookmarkEnd w:id="970"/>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1" w:name="_Toc34404388"/>
      <w:bookmarkStart w:id="972"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3" w:name="_Toc68196234"/>
      <w:bookmarkStart w:id="974" w:name="_Toc59208906"/>
      <w:bookmarkStart w:id="975" w:name="_Toc51951152"/>
      <w:bookmarkStart w:id="976" w:name="_Toc45882602"/>
      <w:bookmarkStart w:id="977" w:name="_Toc45282216"/>
      <w:bookmarkStart w:id="978" w:name="_Toc115079143"/>
      <w:r w:rsidRPr="00C33F68">
        <w:t>7.2.</w:t>
      </w:r>
      <w:r w:rsidR="002011B4" w:rsidRPr="00C33F68">
        <w:t>6</w:t>
      </w:r>
      <w:r w:rsidRPr="00C33F68">
        <w:t>.5</w:t>
      </w:r>
      <w:r w:rsidRPr="00C33F68">
        <w:tab/>
        <w:t>Abnormal cases</w:t>
      </w:r>
      <w:bookmarkEnd w:id="971"/>
      <w:bookmarkEnd w:id="972"/>
      <w:bookmarkEnd w:id="973"/>
      <w:bookmarkEnd w:id="974"/>
      <w:bookmarkEnd w:id="975"/>
      <w:bookmarkEnd w:id="976"/>
      <w:bookmarkEnd w:id="977"/>
      <w:bookmarkEnd w:id="978"/>
    </w:p>
    <w:p w14:paraId="4941F88A" w14:textId="77777777" w:rsidR="00AC7EE3" w:rsidRPr="00C33F68" w:rsidRDefault="00AC7EE3" w:rsidP="0037175B">
      <w:pPr>
        <w:pStyle w:val="Heading5"/>
      </w:pPr>
      <w:bookmarkStart w:id="979" w:name="_Toc68196235"/>
      <w:bookmarkStart w:id="980" w:name="_Toc59208907"/>
      <w:bookmarkStart w:id="981" w:name="_Toc51951153"/>
      <w:bookmarkStart w:id="982" w:name="_Toc45882603"/>
      <w:bookmarkStart w:id="983" w:name="_Toc45282217"/>
      <w:bookmarkStart w:id="984" w:name="_Toc34404389"/>
      <w:bookmarkStart w:id="985" w:name="_Toc34388618"/>
      <w:bookmarkStart w:id="986" w:name="_Toc115079144"/>
      <w:r w:rsidRPr="00C33F68">
        <w:t>7.2.</w:t>
      </w:r>
      <w:r w:rsidR="002011B4" w:rsidRPr="00C33F68">
        <w:t>6</w:t>
      </w:r>
      <w:r w:rsidRPr="00C33F68">
        <w:t>.5.1</w:t>
      </w:r>
      <w:r w:rsidRPr="00C33F68">
        <w:tab/>
        <w:t>Abnormal cases at the initiating UE</w:t>
      </w:r>
      <w:bookmarkEnd w:id="979"/>
      <w:bookmarkEnd w:id="980"/>
      <w:bookmarkEnd w:id="981"/>
      <w:bookmarkEnd w:id="982"/>
      <w:bookmarkEnd w:id="983"/>
      <w:bookmarkEnd w:id="984"/>
      <w:bookmarkEnd w:id="985"/>
      <w:bookmarkEnd w:id="986"/>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87" w:name="_Toc45282266"/>
      <w:bookmarkStart w:id="988" w:name="_Toc45882652"/>
      <w:bookmarkStart w:id="989" w:name="_Toc51951202"/>
      <w:bookmarkStart w:id="990" w:name="_Toc59208958"/>
      <w:bookmarkStart w:id="991" w:name="_Toc68196287"/>
      <w:bookmarkStart w:id="992" w:name="_Toc115079145"/>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87"/>
      <w:bookmarkEnd w:id="988"/>
      <w:bookmarkEnd w:id="989"/>
      <w:bookmarkEnd w:id="990"/>
      <w:bookmarkEnd w:id="991"/>
      <w:bookmarkEnd w:id="992"/>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3" w:name="_Toc59208959"/>
      <w:bookmarkStart w:id="994" w:name="_Toc51951203"/>
      <w:bookmarkStart w:id="995" w:name="_Toc45882653"/>
      <w:bookmarkStart w:id="996"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77777777" w:rsidR="000969FF" w:rsidRDefault="000969FF" w:rsidP="000969FF">
      <w:bookmarkStart w:id="997" w:name="_Toc68196288"/>
      <w:r>
        <w:t>The UE shall also pass the one or more ProSe NR frequencies associated with the ProSe identifier of the ProSe application and the communication mode which is set to unicast mode for the ProSe identifier to the lower layers, if:</w:t>
      </w:r>
    </w:p>
    <w:p w14:paraId="2AE2A055" w14:textId="77777777" w:rsidR="000969FF" w:rsidRDefault="000969FF" w:rsidP="004D4D9C">
      <w:pPr>
        <w:pStyle w:val="B1"/>
      </w:pPr>
      <w:r>
        <w:t>a)</w:t>
      </w:r>
      <w:r>
        <w:tab/>
        <w:t>the UE is configured with ProSe identifier to ProSe NR frequency mapping rules for 5G ProSe communication over PC5 as specified in clause 5.2.4; and</w:t>
      </w:r>
    </w:p>
    <w:p w14:paraId="682EE964" w14:textId="77777777" w:rsidR="000969FF" w:rsidRDefault="000969FF" w:rsidP="004D4D9C">
      <w:pPr>
        <w:pStyle w:val="B1"/>
      </w:pPr>
      <w:r>
        <w:t>b)</w:t>
      </w:r>
      <w:r>
        <w:tab/>
        <w:t>there is one or more ProSe NR frequency associated with the ProSe identifier of the ProSe application in the current geographical area.</w:t>
      </w:r>
    </w:p>
    <w:p w14:paraId="2A7A4A7F" w14:textId="77777777" w:rsidR="00EF2DE5" w:rsidRPr="00C33F68" w:rsidRDefault="00EF2DE5" w:rsidP="0037175B">
      <w:pPr>
        <w:pStyle w:val="Heading3"/>
      </w:pPr>
      <w:bookmarkStart w:id="998" w:name="_Toc115079146"/>
      <w:r w:rsidRPr="00C33F68">
        <w:t>7.2.</w:t>
      </w:r>
      <w:r w:rsidR="00053035" w:rsidRPr="00C33F68">
        <w:t>8</w:t>
      </w:r>
      <w:r w:rsidRPr="00C33F68">
        <w:tab/>
        <w:t xml:space="preserve">PC5 QoS flow match over </w:t>
      </w:r>
      <w:r w:rsidR="005806BA" w:rsidRPr="00C33F68">
        <w:t>5G ProSe direct</w:t>
      </w:r>
      <w:r w:rsidRPr="00C33F68">
        <w:t xml:space="preserve"> link</w:t>
      </w:r>
      <w:bookmarkEnd w:id="993"/>
      <w:bookmarkEnd w:id="994"/>
      <w:bookmarkEnd w:id="995"/>
      <w:bookmarkEnd w:id="996"/>
      <w:bookmarkEnd w:id="997"/>
      <w:bookmarkEnd w:id="998"/>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99" w:name="_Toc115079147"/>
      <w:r w:rsidRPr="00C33F68">
        <w:t>7.2.</w:t>
      </w:r>
      <w:r w:rsidR="00053035" w:rsidRPr="00C33F68">
        <w:t>9</w:t>
      </w:r>
      <w:r w:rsidRPr="00C33F68">
        <w:tab/>
        <w:t xml:space="preserve">Data transmission over </w:t>
      </w:r>
      <w:r w:rsidR="003708C3" w:rsidRPr="00C33F68">
        <w:t>5G ProSe direct</w:t>
      </w:r>
      <w:r w:rsidRPr="00C33F68">
        <w:t xml:space="preserve"> link</w:t>
      </w:r>
      <w:bookmarkEnd w:id="999"/>
    </w:p>
    <w:p w14:paraId="0A82434A" w14:textId="77777777" w:rsidR="00EF2DE5" w:rsidRPr="00C33F68" w:rsidRDefault="00EF2DE5" w:rsidP="0037175B">
      <w:pPr>
        <w:pStyle w:val="Heading4"/>
      </w:pPr>
      <w:bookmarkStart w:id="1000" w:name="_Toc68196272"/>
      <w:bookmarkStart w:id="1001" w:name="_Toc59208943"/>
      <w:bookmarkStart w:id="1002" w:name="_Toc115079148"/>
      <w:r w:rsidRPr="00C33F68">
        <w:t>7.2.</w:t>
      </w:r>
      <w:r w:rsidR="00053035" w:rsidRPr="00C33F68">
        <w:t>9</w:t>
      </w:r>
      <w:r w:rsidRPr="00C33F68">
        <w:t>.1</w:t>
      </w:r>
      <w:r w:rsidRPr="00C33F68">
        <w:tab/>
        <w:t>Transmission</w:t>
      </w:r>
      <w:bookmarkEnd w:id="1000"/>
      <w:bookmarkEnd w:id="1001"/>
      <w:bookmarkEnd w:id="1002"/>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4C230EE3" w14:textId="77777777" w:rsidR="00EF2DE5" w:rsidRPr="00C33F68" w:rsidRDefault="00EF2DE5" w:rsidP="0037175B">
      <w:pPr>
        <w:pStyle w:val="Heading4"/>
      </w:pPr>
      <w:bookmarkStart w:id="1003" w:name="_Toc68196273"/>
      <w:bookmarkStart w:id="1004" w:name="_Toc59208944"/>
      <w:bookmarkStart w:id="1005" w:name="_Toc115079149"/>
      <w:r w:rsidRPr="00C33F68">
        <w:t>7.2.</w:t>
      </w:r>
      <w:r w:rsidR="00053035" w:rsidRPr="00C33F68">
        <w:t>9</w:t>
      </w:r>
      <w:r w:rsidRPr="00C33F68">
        <w:t>.2</w:t>
      </w:r>
      <w:r w:rsidRPr="00C33F68">
        <w:tab/>
        <w:t>Procedure for UE to use provisioned radio resources for ProSe communication over PC5</w:t>
      </w:r>
      <w:bookmarkEnd w:id="1003"/>
      <w:bookmarkEnd w:id="1004"/>
      <w:bookmarkEnd w:id="1005"/>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06" w:name="_Toc34388636"/>
      <w:bookmarkStart w:id="1007" w:name="_Toc34404407"/>
      <w:bookmarkStart w:id="1008" w:name="_Toc45282236"/>
      <w:bookmarkStart w:id="1009" w:name="_Toc45882622"/>
      <w:bookmarkStart w:id="1010" w:name="_Toc51951172"/>
      <w:bookmarkStart w:id="1011" w:name="_Toc59208926"/>
      <w:bookmarkStart w:id="1012" w:name="_Toc75734765"/>
      <w:bookmarkStart w:id="1013" w:name="_Toc82772102"/>
      <w:bookmarkStart w:id="1014" w:name="_Toc115079150"/>
      <w:r w:rsidRPr="00C33F68">
        <w:t>7.2.</w:t>
      </w:r>
      <w:r w:rsidR="00BC4895" w:rsidRPr="00C33F68">
        <w:t>10</w:t>
      </w:r>
      <w:r w:rsidRPr="00C33F68">
        <w:tab/>
        <w:t>5G ProSe direct link security mode control procedure</w:t>
      </w:r>
      <w:bookmarkEnd w:id="1006"/>
      <w:bookmarkEnd w:id="1007"/>
      <w:bookmarkEnd w:id="1008"/>
      <w:bookmarkEnd w:id="1009"/>
      <w:bookmarkEnd w:id="1010"/>
      <w:bookmarkEnd w:id="1011"/>
      <w:bookmarkEnd w:id="1012"/>
      <w:bookmarkEnd w:id="1013"/>
      <w:bookmarkEnd w:id="1014"/>
    </w:p>
    <w:p w14:paraId="1775E23D" w14:textId="7F64C706" w:rsidR="000306EC" w:rsidRPr="00C33F68" w:rsidRDefault="000306EC" w:rsidP="0066566A">
      <w:pPr>
        <w:pStyle w:val="Heading4"/>
      </w:pPr>
      <w:bookmarkStart w:id="1015" w:name="_Toc34388637"/>
      <w:bookmarkStart w:id="1016" w:name="_Toc34404408"/>
      <w:bookmarkStart w:id="1017" w:name="_Toc45282237"/>
      <w:bookmarkStart w:id="1018" w:name="_Toc45882623"/>
      <w:bookmarkStart w:id="1019" w:name="_Toc51951173"/>
      <w:bookmarkStart w:id="1020" w:name="_Toc59208927"/>
      <w:bookmarkStart w:id="1021" w:name="_Toc75734766"/>
      <w:bookmarkStart w:id="1022" w:name="_Toc82772103"/>
      <w:bookmarkStart w:id="1023" w:name="_Toc115079151"/>
      <w:r w:rsidRPr="00C33F68">
        <w:t>7.2.</w:t>
      </w:r>
      <w:r w:rsidR="00BC4895" w:rsidRPr="00C33F68">
        <w:t>10</w:t>
      </w:r>
      <w:r w:rsidRPr="00C33F68">
        <w:t>.1</w:t>
      </w:r>
      <w:r w:rsidRPr="00C33F68">
        <w:tab/>
        <w:t>General</w:t>
      </w:r>
      <w:bookmarkEnd w:id="1015"/>
      <w:bookmarkEnd w:id="1016"/>
      <w:bookmarkEnd w:id="1017"/>
      <w:bookmarkEnd w:id="1018"/>
      <w:bookmarkEnd w:id="1019"/>
      <w:bookmarkEnd w:id="1020"/>
      <w:bookmarkEnd w:id="1021"/>
      <w:bookmarkEnd w:id="1022"/>
      <w:bookmarkEnd w:id="1023"/>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4" w:name="_Toc34388638"/>
      <w:bookmarkStart w:id="1025" w:name="_Toc34404409"/>
      <w:bookmarkStart w:id="1026" w:name="_Toc45282238"/>
      <w:bookmarkStart w:id="1027" w:name="_Toc45882624"/>
      <w:bookmarkStart w:id="1028" w:name="_Toc51951174"/>
      <w:bookmarkStart w:id="1029" w:name="_Toc59208928"/>
      <w:bookmarkStart w:id="1030" w:name="_Toc75734767"/>
      <w:bookmarkStart w:id="1031" w:name="_Toc82772104"/>
      <w:bookmarkStart w:id="1032" w:name="_Toc115079152"/>
      <w:r w:rsidRPr="00C33F68">
        <w:t>7.2.</w:t>
      </w:r>
      <w:r w:rsidR="00BC4895" w:rsidRPr="00C33F68">
        <w:t>10</w:t>
      </w:r>
      <w:r w:rsidRPr="00C33F68">
        <w:t>.2</w:t>
      </w:r>
      <w:r w:rsidRPr="00C33F68">
        <w:tab/>
        <w:t>5G ProSe direct link security mode control procedure initiation by the initiating UE</w:t>
      </w:r>
      <w:bookmarkEnd w:id="1024"/>
      <w:bookmarkEnd w:id="1025"/>
      <w:bookmarkEnd w:id="1026"/>
      <w:bookmarkEnd w:id="1027"/>
      <w:bookmarkEnd w:id="1028"/>
      <w:bookmarkEnd w:id="1029"/>
      <w:bookmarkEnd w:id="1030"/>
      <w:bookmarkEnd w:id="1031"/>
      <w:bookmarkEnd w:id="1032"/>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627D5F66" w:rsidR="000306EC" w:rsidRPr="00C33F68"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7D62651E" w14:textId="02869A89" w:rsidR="000306EC" w:rsidRPr="00C33F68" w:rsidRDefault="004D774B" w:rsidP="004D4D9C">
      <w:pPr>
        <w:pStyle w:val="B2"/>
      </w:pPr>
      <w:r>
        <w:t>2</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Nonce_2 and Nonce_1 received in the PROSE DIRECT LINK ESTABLISHMENT REQUEST message as specified in 3GPP TS 33.536 [</w:t>
      </w:r>
      <w:r w:rsidR="0006499E" w:rsidRPr="00C33F68">
        <w:t>37</w:t>
      </w:r>
      <w:r w:rsidR="000306EC" w:rsidRPr="00C33F68">
        <w:t>];</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9494D00" w:rsidR="000306EC" w:rsidRPr="00C33F68" w:rsidRDefault="000306EC" w:rsidP="000306EC">
      <w:pPr>
        <w:pStyle w:val="NO"/>
      </w:pPr>
      <w:r w:rsidRPr="00C33F68">
        <w:t>NOTE</w:t>
      </w:r>
      <w:r w:rsidR="007B32D0">
        <w:t> 1</w:t>
      </w:r>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1F34D7D" w:rsidR="00B029DC" w:rsidRPr="00C33F68" w:rsidRDefault="00B029DC" w:rsidP="00B029D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56393BF2" w14:textId="77777777" w:rsidR="007B32D0" w:rsidRDefault="007B32D0" w:rsidP="004D4D9C">
      <w:pPr>
        <w:pStyle w:val="B1"/>
      </w:pPr>
      <w:r>
        <w:t>3)</w:t>
      </w:r>
      <w:r>
        <w:tab/>
        <w:t>otherwise,</w:t>
      </w:r>
    </w:p>
    <w:p w14:paraId="0FFB802E" w14:textId="77777777" w:rsidR="007B32D0" w:rsidRDefault="007B32D0" w:rsidP="004D4D9C">
      <w:pPr>
        <w:pStyle w:val="B1"/>
      </w:pPr>
      <w:r>
        <w:tab/>
        <w:t>self-assign a source layer-2 ID, and the destination layer-2 ID set to the source layer-2 ID in the PROSE DIRECT LINK ESTABLISHMENT REQUEST message.</w:t>
      </w:r>
    </w:p>
    <w:p w14:paraId="4CEFBA7E" w14:textId="520D9D6F" w:rsidR="007B32D0" w:rsidRDefault="007B32D0" w:rsidP="004D4D9C">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6931EEF0" w:rsidR="007B32D0" w:rsidRDefault="007B32D0" w:rsidP="004D4D9C">
      <w:pPr>
        <w:pStyle w:val="NO"/>
      </w:pPr>
      <w:r>
        <w:t>NOTE 3:</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r w:rsidR="007B32D0">
        <w:t> 4</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2.85pt" o:ole="">
            <v:imagedata r:id="rId68" o:title=""/>
          </v:shape>
          <o:OLEObject Type="Embed" ProgID="Visio.Drawing.15" ShapeID="_x0000_i1054" DrawAspect="Content" ObjectID="_1725692830"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3" w:name="_Toc34388639"/>
      <w:bookmarkStart w:id="1034" w:name="_Toc34404410"/>
      <w:bookmarkStart w:id="1035" w:name="_Toc45282239"/>
      <w:bookmarkStart w:id="1036" w:name="_Toc45882625"/>
      <w:bookmarkStart w:id="1037" w:name="_Toc51951175"/>
      <w:bookmarkStart w:id="1038" w:name="_Toc59208929"/>
      <w:bookmarkStart w:id="1039" w:name="_Toc75734768"/>
      <w:bookmarkStart w:id="1040" w:name="_Toc82772105"/>
      <w:bookmarkStart w:id="1041" w:name="_Toc115079153"/>
      <w:r w:rsidRPr="00C33F68">
        <w:t>7.2.</w:t>
      </w:r>
      <w:r w:rsidR="00BC4895" w:rsidRPr="00C33F68">
        <w:t>10</w:t>
      </w:r>
      <w:r w:rsidRPr="00C33F68">
        <w:t>.3</w:t>
      </w:r>
      <w:r w:rsidRPr="00C33F68">
        <w:tab/>
        <w:t>5G ProSe direct link security mode control procedure accepted by the target UE</w:t>
      </w:r>
      <w:bookmarkEnd w:id="1033"/>
      <w:bookmarkEnd w:id="1034"/>
      <w:bookmarkEnd w:id="1035"/>
      <w:bookmarkEnd w:id="1036"/>
      <w:bookmarkEnd w:id="1037"/>
      <w:bookmarkEnd w:id="1038"/>
      <w:bookmarkEnd w:id="1039"/>
      <w:bookmarkEnd w:id="1040"/>
      <w:bookmarkEnd w:id="1041"/>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05DF4B6B" w:rsidR="000306EC" w:rsidRPr="00C33F68"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0306EC" w:rsidRPr="00C33F68">
        <w:t>.</w:t>
      </w:r>
    </w:p>
    <w:p w14:paraId="350EA514" w14:textId="19D67848"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PRUK and obtain the PRUK ID from the GPI, and use the 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67DB5055" w14:textId="77777777" w:rsidR="000306EC" w:rsidRPr="00C33F68" w:rsidRDefault="000306EC" w:rsidP="000306EC">
      <w:pPr>
        <w:pStyle w:val="B1"/>
      </w:pPr>
      <w:r w:rsidRPr="00C33F68">
        <w:t>a)</w:t>
      </w:r>
      <w:r w:rsidRPr="00C33F68">
        <w:tab/>
        <w:t>shall include the PQFI and the corresponding PC5 QoS parameters if the direct communication is not for 5G ProSe direct communication between the 5G ProSe layer-2 remote UE and the 5G ProSe layer-2 UE-to-network relay UE;</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77777777" w:rsidR="000306EC" w:rsidRPr="00C33F68" w:rsidRDefault="000306EC" w:rsidP="000306EC">
      <w:pPr>
        <w:pStyle w:val="NO"/>
        <w:rPr>
          <w:lang w:eastAsia="x-none"/>
        </w:rPr>
      </w:pPr>
      <w:r w:rsidRPr="00C33F68">
        <w:t>NOTE:</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2" w:name="_Toc34388640"/>
      <w:bookmarkStart w:id="1043" w:name="_Toc34404411"/>
      <w:bookmarkStart w:id="1044" w:name="_Toc45282240"/>
      <w:bookmarkStart w:id="1045" w:name="_Toc45882626"/>
      <w:bookmarkStart w:id="1046" w:name="_Toc51951176"/>
      <w:bookmarkStart w:id="1047"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48" w:name="_Toc75734769"/>
      <w:bookmarkStart w:id="1049" w:name="_Toc82772106"/>
      <w:bookmarkStart w:id="1050" w:name="_Toc115079154"/>
      <w:r w:rsidRPr="00C33F68">
        <w:t>7.2.</w:t>
      </w:r>
      <w:r w:rsidR="00BC4895" w:rsidRPr="00C33F68">
        <w:t>10</w:t>
      </w:r>
      <w:r w:rsidRPr="00C33F68">
        <w:t>.4</w:t>
      </w:r>
      <w:r w:rsidRPr="00C33F68">
        <w:tab/>
        <w:t>5G ProSe direct link security mode control procedure completion by the initiating UE</w:t>
      </w:r>
      <w:bookmarkEnd w:id="1042"/>
      <w:bookmarkEnd w:id="1043"/>
      <w:bookmarkEnd w:id="1044"/>
      <w:bookmarkEnd w:id="1045"/>
      <w:bookmarkEnd w:id="1046"/>
      <w:bookmarkEnd w:id="1047"/>
      <w:bookmarkEnd w:id="1048"/>
      <w:bookmarkEnd w:id="1049"/>
      <w:bookmarkEnd w:id="1050"/>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1" w:name="_Toc59208931"/>
      <w:bookmarkStart w:id="1052" w:name="_Toc34388641"/>
      <w:bookmarkStart w:id="1053" w:name="_Toc34404412"/>
      <w:bookmarkStart w:id="1054" w:name="_Toc45282241"/>
      <w:bookmarkStart w:id="1055" w:name="_Toc45882627"/>
      <w:bookmarkStart w:id="1056" w:name="_Toc51951177"/>
      <w:bookmarkStart w:id="1057" w:name="_Toc75734770"/>
      <w:bookmarkStart w:id="1058" w:name="_Toc82772107"/>
      <w:bookmarkStart w:id="1059" w:name="_Toc115079155"/>
      <w:r w:rsidRPr="00C33F68">
        <w:t>7.2.</w:t>
      </w:r>
      <w:r w:rsidR="00BC4895" w:rsidRPr="00C33F68">
        <w:t>10</w:t>
      </w:r>
      <w:r w:rsidRPr="00C33F68">
        <w:t>.5</w:t>
      </w:r>
      <w:r w:rsidRPr="00C33F68">
        <w:tab/>
        <w:t>5G ProSe direct link security mode control procedure not accepted by the target UE</w:t>
      </w:r>
      <w:bookmarkEnd w:id="1051"/>
      <w:bookmarkEnd w:id="1052"/>
      <w:bookmarkEnd w:id="1053"/>
      <w:bookmarkEnd w:id="1054"/>
      <w:bookmarkEnd w:id="1055"/>
      <w:bookmarkEnd w:id="1056"/>
      <w:bookmarkEnd w:id="1057"/>
      <w:bookmarkEnd w:id="1058"/>
      <w:bookmarkEnd w:id="1059"/>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0" w:name="_Toc34388642"/>
      <w:bookmarkStart w:id="1061" w:name="_Toc34404413"/>
      <w:bookmarkStart w:id="1062" w:name="_Toc45282242"/>
      <w:bookmarkStart w:id="1063" w:name="_Toc45882628"/>
      <w:bookmarkStart w:id="1064"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65" w:name="_Toc59208932"/>
      <w:bookmarkStart w:id="1066" w:name="_Toc75734771"/>
      <w:bookmarkStart w:id="1067" w:name="_Toc82772108"/>
      <w:bookmarkStart w:id="1068" w:name="_Toc115079156"/>
      <w:r w:rsidRPr="00C33F68">
        <w:t>7.2.</w:t>
      </w:r>
      <w:r w:rsidR="00900E72" w:rsidRPr="00C33F68">
        <w:t>10</w:t>
      </w:r>
      <w:r w:rsidRPr="00C33F68">
        <w:t>.6</w:t>
      </w:r>
      <w:r w:rsidRPr="00C33F68">
        <w:tab/>
        <w:t>Abnormal cases</w:t>
      </w:r>
      <w:bookmarkEnd w:id="1060"/>
      <w:bookmarkEnd w:id="1061"/>
      <w:bookmarkEnd w:id="1062"/>
      <w:bookmarkEnd w:id="1063"/>
      <w:bookmarkEnd w:id="1064"/>
      <w:bookmarkEnd w:id="1065"/>
      <w:bookmarkEnd w:id="1066"/>
      <w:bookmarkEnd w:id="1067"/>
      <w:bookmarkEnd w:id="1068"/>
    </w:p>
    <w:p w14:paraId="4E177AE0" w14:textId="1C7B60FE" w:rsidR="000306EC" w:rsidRPr="00C33F68" w:rsidRDefault="000306EC" w:rsidP="0066566A">
      <w:pPr>
        <w:pStyle w:val="Heading5"/>
        <w:rPr>
          <w:lang w:eastAsia="zh-CN"/>
        </w:rPr>
      </w:pPr>
      <w:bookmarkStart w:id="1069" w:name="_Toc45282243"/>
      <w:bookmarkStart w:id="1070" w:name="_Toc45882629"/>
      <w:bookmarkStart w:id="1071" w:name="_Toc51951179"/>
      <w:bookmarkStart w:id="1072" w:name="_Toc59208933"/>
      <w:bookmarkStart w:id="1073" w:name="_Toc75734772"/>
      <w:bookmarkStart w:id="1074" w:name="_Toc82772109"/>
      <w:bookmarkStart w:id="1075" w:name="_Toc115079157"/>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69"/>
      <w:bookmarkEnd w:id="1070"/>
      <w:bookmarkEnd w:id="1071"/>
      <w:bookmarkEnd w:id="1072"/>
      <w:bookmarkEnd w:id="1073"/>
      <w:bookmarkEnd w:id="1074"/>
      <w:bookmarkEnd w:id="1075"/>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77777777" w:rsidR="000E0BD6" w:rsidRPr="006C2996" w:rsidRDefault="000E0BD6" w:rsidP="000E0BD6">
      <w:pPr>
        <w:pStyle w:val="B1"/>
        <w:rPr>
          <w:lang w:eastAsia="zh-CN"/>
        </w:rPr>
      </w:pPr>
      <w:r w:rsidRPr="006C2996">
        <w:rPr>
          <w:rFonts w:hint="eastAsia"/>
          <w:lang w:eastAsia="zh-CN"/>
        </w:rPr>
        <w:t>d</w:t>
      </w:r>
      <w:r w:rsidRPr="006C2996">
        <w:t>)</w:t>
      </w:r>
      <w:r w:rsidRPr="006C2996">
        <w:tab/>
        <w:t>If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76" w:name="_Toc115079158"/>
      <w:r w:rsidRPr="00C33F68">
        <w:t>7.2.11</w:t>
      </w:r>
      <w:r w:rsidR="005552EB" w:rsidRPr="00C33F68">
        <w:tab/>
        <w:t>5G ProSe direct link re-keying procedure</w:t>
      </w:r>
      <w:bookmarkEnd w:id="1076"/>
    </w:p>
    <w:p w14:paraId="2998639D" w14:textId="2622A7AC" w:rsidR="005552EB" w:rsidRPr="00C33F68" w:rsidRDefault="008E5DE9" w:rsidP="00B36149">
      <w:pPr>
        <w:pStyle w:val="Heading4"/>
      </w:pPr>
      <w:bookmarkStart w:id="1077" w:name="_Toc45282254"/>
      <w:bookmarkStart w:id="1078" w:name="_Toc45882640"/>
      <w:bookmarkStart w:id="1079" w:name="_Toc51951190"/>
      <w:bookmarkStart w:id="1080" w:name="_Toc59208946"/>
      <w:bookmarkStart w:id="1081" w:name="_Toc75734785"/>
      <w:bookmarkStart w:id="1082" w:name="_Toc92273877"/>
      <w:bookmarkStart w:id="1083" w:name="_Toc115079159"/>
      <w:r w:rsidRPr="00C33F68">
        <w:t>7.2.11</w:t>
      </w:r>
      <w:r w:rsidR="005552EB" w:rsidRPr="00C33F68">
        <w:t>.1</w:t>
      </w:r>
      <w:r w:rsidR="005552EB" w:rsidRPr="00C33F68">
        <w:tab/>
        <w:t>General</w:t>
      </w:r>
      <w:bookmarkEnd w:id="1077"/>
      <w:bookmarkEnd w:id="1078"/>
      <w:bookmarkEnd w:id="1079"/>
      <w:bookmarkEnd w:id="1080"/>
      <w:bookmarkEnd w:id="1081"/>
      <w:bookmarkEnd w:id="1082"/>
      <w:bookmarkEnd w:id="1083"/>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84" w:name="_Toc45282255"/>
      <w:bookmarkStart w:id="1085" w:name="_Toc45882641"/>
      <w:bookmarkStart w:id="1086" w:name="_Toc51951191"/>
      <w:bookmarkStart w:id="1087" w:name="_Toc59208947"/>
      <w:bookmarkStart w:id="1088" w:name="_Toc75734786"/>
      <w:bookmarkStart w:id="1089" w:name="_Toc92273878"/>
      <w:bookmarkStart w:id="1090" w:name="_Toc115079160"/>
      <w:r w:rsidRPr="00C33F68">
        <w:t>7.2.11</w:t>
      </w:r>
      <w:r w:rsidR="005552EB" w:rsidRPr="00C33F68">
        <w:t>.2</w:t>
      </w:r>
      <w:r w:rsidR="005552EB" w:rsidRPr="00C33F68">
        <w:tab/>
        <w:t>5G ProSe direct link re-keying procedure initiation by the initiating UE</w:t>
      </w:r>
      <w:bookmarkEnd w:id="1084"/>
      <w:bookmarkEnd w:id="1085"/>
      <w:bookmarkEnd w:id="1086"/>
      <w:bookmarkEnd w:id="1087"/>
      <w:bookmarkEnd w:id="1088"/>
      <w:bookmarkEnd w:id="1089"/>
      <w:bookmarkEnd w:id="1090"/>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77777777" w:rsidR="007F5A55" w:rsidRDefault="007F5A55" w:rsidP="007F5A55">
      <w:pPr>
        <w:pStyle w:val="B2"/>
      </w:pPr>
      <w:r>
        <w:t>1)</w:t>
      </w:r>
      <w:r>
        <w:tab/>
        <w:t xml:space="preserve">PRUK ID </w:t>
      </w:r>
      <w:r w:rsidRPr="00CA0CE7">
        <w:t>of the initiating UE</w:t>
      </w:r>
      <w:r>
        <w:t xml:space="preserve"> if:</w:t>
      </w:r>
    </w:p>
    <w:p w14:paraId="14A89636" w14:textId="46068E38" w:rsidR="007F5A55" w:rsidRDefault="007F5A55" w:rsidP="007F5A55">
      <w:pPr>
        <w:pStyle w:val="B3"/>
      </w:pPr>
      <w:r>
        <w:t>i)</w:t>
      </w:r>
      <w:r>
        <w:tab/>
        <w:t>the UE has a valid 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77777777" w:rsidR="007F5A55" w:rsidRDefault="007F5A55" w:rsidP="007F5A55">
      <w:pPr>
        <w:pStyle w:val="B2"/>
      </w:pPr>
      <w:r>
        <w:t>2)</w:t>
      </w:r>
      <w:r>
        <w:tab/>
        <w:t xml:space="preserve">5GPRUK ID </w:t>
      </w:r>
      <w:r w:rsidRPr="00DD19F4">
        <w:t>of the initiating UE if</w:t>
      </w:r>
      <w:r>
        <w:t>:</w:t>
      </w:r>
    </w:p>
    <w:p w14:paraId="5FAB0E4D" w14:textId="77777777" w:rsidR="007F5A55" w:rsidRPr="00BE66A4" w:rsidRDefault="007F5A55" w:rsidP="00EE5137">
      <w:pPr>
        <w:pStyle w:val="B3"/>
      </w:pPr>
      <w:r w:rsidRPr="00BE66A4">
        <w:t>i)</w:t>
      </w:r>
      <w:r w:rsidRPr="00BE66A4">
        <w:tab/>
      </w:r>
      <w:r w:rsidRPr="00820AB7">
        <w:t>the UE has a valid 5GPRUK</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2584DA06" w:rsidR="002620B2" w:rsidRDefault="002620B2" w:rsidP="00EE5137">
      <w:pPr>
        <w:pStyle w:val="B1"/>
      </w:pPr>
      <w:r>
        <w:t>g)</w:t>
      </w:r>
      <w:r>
        <w:tab/>
        <w:t>shall include the HPLMN ID of the 5G ProSe Remote UE if the 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25692831"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1" w:name="_Toc45282256"/>
      <w:bookmarkStart w:id="1092" w:name="_Toc45882642"/>
      <w:bookmarkStart w:id="1093" w:name="_Toc51951192"/>
      <w:bookmarkStart w:id="1094" w:name="_Toc59208948"/>
      <w:bookmarkStart w:id="1095" w:name="_Toc75734787"/>
      <w:bookmarkStart w:id="1096" w:name="_Toc92273879"/>
      <w:bookmarkStart w:id="1097" w:name="_Toc115079161"/>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1"/>
      <w:bookmarkEnd w:id="1092"/>
      <w:bookmarkEnd w:id="1093"/>
      <w:bookmarkEnd w:id="1094"/>
      <w:bookmarkEnd w:id="1095"/>
      <w:bookmarkEnd w:id="1096"/>
      <w:bookmarkEnd w:id="1097"/>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98" w:name="_Toc45282257"/>
      <w:bookmarkStart w:id="1099" w:name="_Toc45882643"/>
      <w:bookmarkStart w:id="1100" w:name="_Toc51951193"/>
      <w:bookmarkStart w:id="1101" w:name="_Toc59208949"/>
      <w:bookmarkStart w:id="1102" w:name="_Toc75734788"/>
      <w:bookmarkStart w:id="1103" w:name="_Toc92273880"/>
      <w:bookmarkStart w:id="1104" w:name="_Toc115079162"/>
      <w:r w:rsidRPr="00C33F68">
        <w:t>7.2.11</w:t>
      </w:r>
      <w:r w:rsidR="005552EB" w:rsidRPr="00C33F68">
        <w:t>.4</w:t>
      </w:r>
      <w:r w:rsidR="005552EB" w:rsidRPr="00C33F68">
        <w:tab/>
        <w:t>5G ProSe direct link re-keying procedure completion by the initiating UE</w:t>
      </w:r>
      <w:bookmarkEnd w:id="1098"/>
      <w:bookmarkEnd w:id="1099"/>
      <w:bookmarkEnd w:id="1100"/>
      <w:bookmarkEnd w:id="1101"/>
      <w:bookmarkEnd w:id="1102"/>
      <w:bookmarkEnd w:id="1103"/>
      <w:bookmarkEnd w:id="1104"/>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05" w:name="_Toc45282258"/>
      <w:bookmarkStart w:id="1106" w:name="_Toc45882644"/>
      <w:bookmarkStart w:id="1107" w:name="_Toc51951194"/>
      <w:bookmarkStart w:id="1108"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09" w:name="_Toc75734789"/>
      <w:bookmarkStart w:id="1110" w:name="_Toc92273881"/>
      <w:bookmarkStart w:id="1111" w:name="_Toc115079163"/>
      <w:r w:rsidRPr="00C33F68">
        <w:t>7.2.11</w:t>
      </w:r>
      <w:r w:rsidR="005552EB" w:rsidRPr="00C33F68">
        <w:t>.5</w:t>
      </w:r>
      <w:r w:rsidR="005552EB" w:rsidRPr="00C33F68">
        <w:tab/>
        <w:t xml:space="preserve">Abnormal cases </w:t>
      </w:r>
      <w:r w:rsidR="005552EB" w:rsidRPr="00C33F68">
        <w:rPr>
          <w:lang w:eastAsia="zh-CN"/>
        </w:rPr>
        <w:t>at the initiating UE</w:t>
      </w:r>
      <w:bookmarkEnd w:id="1105"/>
      <w:bookmarkEnd w:id="1106"/>
      <w:bookmarkEnd w:id="1107"/>
      <w:bookmarkEnd w:id="1108"/>
      <w:bookmarkEnd w:id="1109"/>
      <w:bookmarkEnd w:id="1110"/>
      <w:bookmarkEnd w:id="1111"/>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2" w:name="_Toc59208918"/>
      <w:bookmarkStart w:id="1113" w:name="_Toc75734756"/>
      <w:bookmarkStart w:id="1114" w:name="_Toc92273848"/>
      <w:bookmarkStart w:id="1115" w:name="_Toc115079164"/>
      <w:r w:rsidRPr="00C33F68">
        <w:t>7.2.12</w:t>
      </w:r>
      <w:r w:rsidR="00920A29" w:rsidRPr="00C33F68">
        <w:tab/>
      </w:r>
      <w:bookmarkEnd w:id="1112"/>
      <w:bookmarkEnd w:id="1113"/>
      <w:bookmarkEnd w:id="1114"/>
      <w:r w:rsidR="00920A29" w:rsidRPr="00C33F68">
        <w:t>5G ProSe direct link authentication procedure</w:t>
      </w:r>
      <w:bookmarkEnd w:id="1115"/>
    </w:p>
    <w:p w14:paraId="7E8110FD" w14:textId="0A037D67" w:rsidR="00920A29" w:rsidRPr="00C33F68" w:rsidRDefault="00BC760B" w:rsidP="00B36149">
      <w:pPr>
        <w:pStyle w:val="Heading4"/>
      </w:pPr>
      <w:bookmarkStart w:id="1116" w:name="_Toc34388630"/>
      <w:bookmarkStart w:id="1117" w:name="_Toc34404401"/>
      <w:bookmarkStart w:id="1118" w:name="_Toc45282229"/>
      <w:bookmarkStart w:id="1119" w:name="_Toc45882615"/>
      <w:bookmarkStart w:id="1120" w:name="_Toc51951165"/>
      <w:bookmarkStart w:id="1121" w:name="_Toc59208919"/>
      <w:bookmarkStart w:id="1122" w:name="_Toc75734757"/>
      <w:bookmarkStart w:id="1123" w:name="_Toc92273849"/>
      <w:bookmarkStart w:id="1124" w:name="_Toc115079165"/>
      <w:r w:rsidRPr="00C33F68">
        <w:t>7.2.12</w:t>
      </w:r>
      <w:r w:rsidR="00920A29" w:rsidRPr="00C33F68">
        <w:t>.1</w:t>
      </w:r>
      <w:r w:rsidR="00920A29" w:rsidRPr="00C33F68">
        <w:tab/>
        <w:t>General</w:t>
      </w:r>
      <w:bookmarkEnd w:id="1116"/>
      <w:bookmarkEnd w:id="1117"/>
      <w:bookmarkEnd w:id="1118"/>
      <w:bookmarkEnd w:id="1119"/>
      <w:bookmarkEnd w:id="1120"/>
      <w:bookmarkEnd w:id="1121"/>
      <w:bookmarkEnd w:id="1122"/>
      <w:bookmarkEnd w:id="1123"/>
      <w:bookmarkEnd w:id="1124"/>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25" w:name="_Toc34388631"/>
      <w:bookmarkStart w:id="1126" w:name="_Toc34404402"/>
      <w:bookmarkStart w:id="1127" w:name="_Toc45282230"/>
      <w:bookmarkStart w:id="1128" w:name="_Toc45882616"/>
      <w:bookmarkStart w:id="1129" w:name="_Toc51951166"/>
      <w:bookmarkStart w:id="1130" w:name="_Toc59208920"/>
      <w:bookmarkStart w:id="1131" w:name="_Toc75734758"/>
      <w:bookmarkStart w:id="1132" w:name="_Toc92273850"/>
      <w:bookmarkStart w:id="1133" w:name="_Toc115079166"/>
      <w:r w:rsidRPr="00C33F68">
        <w:t>7.2.12</w:t>
      </w:r>
      <w:r w:rsidR="00920A29" w:rsidRPr="00C33F68">
        <w:t>.2</w:t>
      </w:r>
      <w:r w:rsidR="00920A29" w:rsidRPr="00C33F68">
        <w:tab/>
        <w:t>5G ProSe direct link authentication procedure initiation by the initiating UE</w:t>
      </w:r>
      <w:bookmarkEnd w:id="1125"/>
      <w:bookmarkEnd w:id="1126"/>
      <w:bookmarkEnd w:id="1127"/>
      <w:bookmarkEnd w:id="1128"/>
      <w:bookmarkEnd w:id="1129"/>
      <w:bookmarkEnd w:id="1130"/>
      <w:bookmarkEnd w:id="1131"/>
      <w:bookmarkEnd w:id="1132"/>
      <w:bookmarkEnd w:id="1133"/>
    </w:p>
    <w:p w14:paraId="7A4ED31F" w14:textId="25DDBC1A" w:rsidR="00920A29" w:rsidRPr="00C33F68" w:rsidRDefault="00920A29" w:rsidP="00920A29">
      <w:bookmarkStart w:id="1134" w:name="_Toc34388632"/>
      <w:bookmarkStart w:id="1135"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6pt" o:ole="">
            <v:imagedata r:id="rId72" o:title=""/>
          </v:shape>
          <o:OLEObject Type="Embed" ProgID="Visio.Drawing.11" ShapeID="_x0000_i1056" DrawAspect="Content" ObjectID="_1725692832"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36" w:name="_Toc45282231"/>
      <w:bookmarkStart w:id="1137" w:name="_Toc45882617"/>
      <w:bookmarkStart w:id="1138" w:name="_Toc51951167"/>
      <w:bookmarkStart w:id="1139" w:name="_Toc59208921"/>
      <w:bookmarkStart w:id="1140" w:name="_Toc75734759"/>
      <w:bookmarkStart w:id="1141" w:name="_Toc92273851"/>
      <w:bookmarkStart w:id="1142" w:name="_Toc115079167"/>
      <w:r w:rsidRPr="00C33F68">
        <w:t>7.2.12</w:t>
      </w:r>
      <w:r w:rsidR="00920A29" w:rsidRPr="00C33F68">
        <w:t>.3</w:t>
      </w:r>
      <w:r w:rsidR="00920A29" w:rsidRPr="00C33F68">
        <w:tab/>
        <w:t>5G ProSe direct link authentication procedure accepted by the target UE</w:t>
      </w:r>
      <w:bookmarkEnd w:id="1134"/>
      <w:bookmarkEnd w:id="1135"/>
      <w:bookmarkEnd w:id="1136"/>
      <w:bookmarkEnd w:id="1137"/>
      <w:bookmarkEnd w:id="1138"/>
      <w:bookmarkEnd w:id="1139"/>
      <w:bookmarkEnd w:id="1140"/>
      <w:bookmarkEnd w:id="1141"/>
      <w:bookmarkEnd w:id="1142"/>
    </w:p>
    <w:p w14:paraId="3FA38043" w14:textId="7F3D591A" w:rsidR="00920A29" w:rsidRPr="00C33F68" w:rsidRDefault="00920A29" w:rsidP="00920A29">
      <w:bookmarkStart w:id="1143" w:name="_Toc34388633"/>
      <w:bookmarkStart w:id="1144"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45" w:name="_Toc45282232"/>
      <w:bookmarkStart w:id="1146" w:name="_Toc45882618"/>
      <w:bookmarkStart w:id="1147" w:name="_Toc51951168"/>
      <w:bookmarkStart w:id="1148" w:name="_Toc59208922"/>
      <w:bookmarkStart w:id="1149" w:name="_Toc75734760"/>
      <w:bookmarkStart w:id="1150" w:name="_Toc92273852"/>
      <w:bookmarkStart w:id="1151" w:name="_Toc115079168"/>
      <w:r w:rsidRPr="00C33F68">
        <w:t>7.2.12</w:t>
      </w:r>
      <w:r w:rsidR="00920A29" w:rsidRPr="00C33F68">
        <w:t>.4</w:t>
      </w:r>
      <w:r w:rsidR="00920A29" w:rsidRPr="00C33F68">
        <w:tab/>
        <w:t>5G ProSe direct link authentication procedure completion by the initiating UE</w:t>
      </w:r>
      <w:bookmarkEnd w:id="1143"/>
      <w:bookmarkEnd w:id="1144"/>
      <w:bookmarkEnd w:id="1145"/>
      <w:bookmarkEnd w:id="1146"/>
      <w:bookmarkEnd w:id="1147"/>
      <w:bookmarkEnd w:id="1148"/>
      <w:bookmarkEnd w:id="1149"/>
      <w:bookmarkEnd w:id="1150"/>
      <w:bookmarkEnd w:id="1151"/>
    </w:p>
    <w:p w14:paraId="360232D6" w14:textId="2FF9FE9C" w:rsidR="00920A29" w:rsidRPr="00C33F68" w:rsidRDefault="00920A29" w:rsidP="00920A29">
      <w:bookmarkStart w:id="1152" w:name="_Toc34388634"/>
      <w:bookmarkStart w:id="1153"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54" w:name="_Toc45282233"/>
      <w:bookmarkStart w:id="1155" w:name="_Toc45882619"/>
      <w:bookmarkStart w:id="1156" w:name="_Toc51951169"/>
      <w:bookmarkStart w:id="1157" w:name="_Toc59208923"/>
      <w:bookmarkStart w:id="1158" w:name="_Toc75734761"/>
      <w:bookmarkStart w:id="1159" w:name="_Toc92273853"/>
      <w:bookmarkStart w:id="1160" w:name="_Toc115079169"/>
      <w:r w:rsidRPr="00C33F68">
        <w:t>7.2.12</w:t>
      </w:r>
      <w:r w:rsidR="00920A29" w:rsidRPr="00C33F68">
        <w:t>.5</w:t>
      </w:r>
      <w:r w:rsidR="00920A29" w:rsidRPr="00C33F68">
        <w:tab/>
        <w:t>5G ProSe direct link authentication procedure not accepted by the target UE</w:t>
      </w:r>
      <w:bookmarkEnd w:id="1152"/>
      <w:bookmarkEnd w:id="1153"/>
      <w:bookmarkEnd w:id="1154"/>
      <w:bookmarkEnd w:id="1155"/>
      <w:bookmarkEnd w:id="1156"/>
      <w:bookmarkEnd w:id="1157"/>
      <w:bookmarkEnd w:id="1158"/>
      <w:bookmarkEnd w:id="1159"/>
      <w:bookmarkEnd w:id="1160"/>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1" w:name="_Toc75734762"/>
      <w:bookmarkStart w:id="1162" w:name="_Toc92273854"/>
      <w:bookmarkStart w:id="1163" w:name="_Toc115079170"/>
      <w:bookmarkStart w:id="1164" w:name="_Toc34388635"/>
      <w:bookmarkStart w:id="1165" w:name="_Toc34404406"/>
      <w:bookmarkStart w:id="1166" w:name="_Toc45282234"/>
      <w:bookmarkStart w:id="1167" w:name="_Toc45882620"/>
      <w:bookmarkStart w:id="1168" w:name="_Toc51951170"/>
      <w:bookmarkStart w:id="1169" w:name="_Toc59208924"/>
      <w:r w:rsidRPr="00C33F68">
        <w:t>7.2.12</w:t>
      </w:r>
      <w:r w:rsidR="00920A29" w:rsidRPr="00C33F68">
        <w:t>.6</w:t>
      </w:r>
      <w:r w:rsidR="00920A29" w:rsidRPr="00C33F68">
        <w:tab/>
        <w:t>5G ProSe direct link authentication procedure not accepted by the initiating UE</w:t>
      </w:r>
      <w:bookmarkEnd w:id="1161"/>
      <w:bookmarkEnd w:id="1162"/>
      <w:bookmarkEnd w:id="1163"/>
    </w:p>
    <w:p w14:paraId="57437494" w14:textId="77777777" w:rsidR="00E5189E" w:rsidRPr="00C33F68" w:rsidRDefault="00E5189E" w:rsidP="00E5189E">
      <w:bookmarkStart w:id="1170" w:name="_Toc75734763"/>
      <w:bookmarkStart w:id="1171"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2" w:name="_Toc115079171"/>
      <w:r w:rsidRPr="00C33F68">
        <w:t>7.2.12</w:t>
      </w:r>
      <w:r w:rsidR="00920A29" w:rsidRPr="00C33F68">
        <w:t>.7</w:t>
      </w:r>
      <w:r w:rsidR="00920A29" w:rsidRPr="00C33F68">
        <w:tab/>
        <w:t>Abnormal cases</w:t>
      </w:r>
      <w:bookmarkEnd w:id="1164"/>
      <w:bookmarkEnd w:id="1165"/>
      <w:bookmarkEnd w:id="1166"/>
      <w:bookmarkEnd w:id="1167"/>
      <w:bookmarkEnd w:id="1168"/>
      <w:bookmarkEnd w:id="1169"/>
      <w:bookmarkEnd w:id="1170"/>
      <w:bookmarkEnd w:id="1171"/>
      <w:bookmarkEnd w:id="1172"/>
    </w:p>
    <w:p w14:paraId="6C840C8B" w14:textId="3E74A743" w:rsidR="00920A29" w:rsidRPr="00C33F68" w:rsidRDefault="00BC760B" w:rsidP="00B36149">
      <w:pPr>
        <w:pStyle w:val="Heading5"/>
        <w:rPr>
          <w:lang w:eastAsia="zh-CN"/>
        </w:rPr>
      </w:pPr>
      <w:bookmarkStart w:id="1173" w:name="_Toc45282235"/>
      <w:bookmarkStart w:id="1174" w:name="_Toc45882621"/>
      <w:bookmarkStart w:id="1175" w:name="_Toc51951171"/>
      <w:bookmarkStart w:id="1176" w:name="_Toc59208925"/>
      <w:bookmarkStart w:id="1177" w:name="_Toc75734764"/>
      <w:bookmarkStart w:id="1178" w:name="_Toc92273856"/>
      <w:bookmarkStart w:id="1179" w:name="_Toc115079172"/>
      <w:r w:rsidRPr="00C33F68">
        <w:rPr>
          <w:lang w:eastAsia="zh-CN"/>
        </w:rPr>
        <w:t>7.2.12</w:t>
      </w:r>
      <w:r w:rsidR="00920A29" w:rsidRPr="00C33F68">
        <w:rPr>
          <w:lang w:eastAsia="zh-CN"/>
        </w:rPr>
        <w:t>.7.1</w:t>
      </w:r>
      <w:r w:rsidR="00920A29" w:rsidRPr="00C33F68">
        <w:rPr>
          <w:lang w:eastAsia="zh-CN"/>
        </w:rPr>
        <w:tab/>
        <w:t>Abnormal cases at the initiating UE</w:t>
      </w:r>
      <w:bookmarkEnd w:id="1173"/>
      <w:bookmarkEnd w:id="1174"/>
      <w:bookmarkEnd w:id="1175"/>
      <w:bookmarkEnd w:id="1176"/>
      <w:bookmarkEnd w:id="1177"/>
      <w:bookmarkEnd w:id="1178"/>
      <w:bookmarkEnd w:id="1179"/>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0" w:name="_Toc59209231"/>
      <w:bookmarkStart w:id="1181" w:name="_Toc59208960"/>
      <w:bookmarkStart w:id="1182" w:name="_Toc51951204"/>
      <w:bookmarkStart w:id="1183" w:name="_Toc45882654"/>
      <w:bookmarkStart w:id="1184"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85" w:name="_Toc115079173"/>
      <w:r w:rsidRPr="00C33F68">
        <w:t>7.</w:t>
      </w:r>
      <w:r w:rsidR="00642AF3" w:rsidRPr="00C33F68">
        <w:t>3</w:t>
      </w:r>
      <w:r w:rsidRPr="00C33F68">
        <w:tab/>
        <w:t>Broadcast mode 5G ProSe direct communication over PC5</w:t>
      </w:r>
      <w:bookmarkEnd w:id="1180"/>
      <w:bookmarkEnd w:id="1181"/>
      <w:bookmarkEnd w:id="1182"/>
      <w:bookmarkEnd w:id="1183"/>
      <w:bookmarkEnd w:id="1184"/>
      <w:bookmarkEnd w:id="1185"/>
    </w:p>
    <w:p w14:paraId="5CB8E5A9" w14:textId="5F8169CE" w:rsidR="00433536" w:rsidRPr="00C33F68" w:rsidRDefault="00433536" w:rsidP="00433536">
      <w:pPr>
        <w:pStyle w:val="Heading3"/>
        <w:rPr>
          <w:noProof/>
        </w:rPr>
      </w:pPr>
      <w:bookmarkStart w:id="1186" w:name="_Toc59209232"/>
      <w:bookmarkStart w:id="1187" w:name="_Toc59208961"/>
      <w:bookmarkStart w:id="1188" w:name="_Toc51951205"/>
      <w:bookmarkStart w:id="1189" w:name="_Toc45882655"/>
      <w:bookmarkStart w:id="1190" w:name="_Toc45282269"/>
      <w:bookmarkStart w:id="1191" w:name="_Toc34404424"/>
      <w:bookmarkStart w:id="1192" w:name="_Toc34388653"/>
      <w:bookmarkStart w:id="1193" w:name="_Toc25070698"/>
      <w:bookmarkStart w:id="1194" w:name="_Toc22039984"/>
      <w:bookmarkStart w:id="1195" w:name="_Toc115079174"/>
      <w:r w:rsidRPr="00C33F68">
        <w:rPr>
          <w:noProof/>
        </w:rPr>
        <w:t>7.</w:t>
      </w:r>
      <w:r w:rsidR="00642AF3" w:rsidRPr="00C33F68">
        <w:rPr>
          <w:noProof/>
        </w:rPr>
        <w:t>3</w:t>
      </w:r>
      <w:r w:rsidRPr="00C33F68">
        <w:rPr>
          <w:noProof/>
        </w:rPr>
        <w:t>.1</w:t>
      </w:r>
      <w:r w:rsidRPr="00C33F68">
        <w:rPr>
          <w:noProof/>
        </w:rPr>
        <w:tab/>
        <w:t>Overview</w:t>
      </w:r>
      <w:bookmarkEnd w:id="1186"/>
      <w:bookmarkEnd w:id="1187"/>
      <w:bookmarkEnd w:id="1188"/>
      <w:bookmarkEnd w:id="1189"/>
      <w:bookmarkEnd w:id="1190"/>
      <w:bookmarkEnd w:id="1191"/>
      <w:bookmarkEnd w:id="1192"/>
      <w:bookmarkEnd w:id="1193"/>
      <w:bookmarkEnd w:id="1194"/>
      <w:bookmarkEnd w:id="1195"/>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96" w:name="_Toc59209233"/>
      <w:bookmarkStart w:id="1197" w:name="_Toc59208962"/>
      <w:bookmarkStart w:id="1198" w:name="_Toc51951206"/>
      <w:bookmarkStart w:id="1199" w:name="_Toc45882656"/>
      <w:bookmarkStart w:id="1200" w:name="_Toc45282270"/>
      <w:bookmarkStart w:id="1201" w:name="_Toc34404425"/>
      <w:bookmarkStart w:id="1202" w:name="_Toc34388654"/>
      <w:bookmarkStart w:id="1203" w:name="_Toc115079175"/>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96"/>
      <w:bookmarkEnd w:id="1197"/>
      <w:bookmarkEnd w:id="1198"/>
      <w:bookmarkEnd w:id="1199"/>
      <w:bookmarkEnd w:id="1200"/>
      <w:bookmarkEnd w:id="1201"/>
      <w:bookmarkEnd w:id="1202"/>
      <w:bookmarkEnd w:id="1203"/>
    </w:p>
    <w:p w14:paraId="177430A8" w14:textId="66C05DC8" w:rsidR="00433536" w:rsidRPr="00C33F68" w:rsidRDefault="00433536" w:rsidP="00433536">
      <w:pPr>
        <w:pStyle w:val="Heading4"/>
        <w:rPr>
          <w:noProof/>
        </w:rPr>
      </w:pPr>
      <w:bookmarkStart w:id="1204" w:name="_Toc59209234"/>
      <w:bookmarkStart w:id="1205" w:name="_Toc59208963"/>
      <w:bookmarkStart w:id="1206" w:name="_Toc51951207"/>
      <w:bookmarkStart w:id="1207" w:name="_Toc45882657"/>
      <w:bookmarkStart w:id="1208" w:name="_Toc45282271"/>
      <w:bookmarkStart w:id="1209" w:name="_Toc34404426"/>
      <w:bookmarkStart w:id="1210" w:name="_Toc34388655"/>
      <w:bookmarkStart w:id="1211" w:name="_Toc115079176"/>
      <w:r w:rsidRPr="00C33F68">
        <w:rPr>
          <w:noProof/>
        </w:rPr>
        <w:t>7.</w:t>
      </w:r>
      <w:r w:rsidR="00642AF3" w:rsidRPr="00C33F68">
        <w:rPr>
          <w:noProof/>
        </w:rPr>
        <w:t>3</w:t>
      </w:r>
      <w:r w:rsidRPr="00C33F68">
        <w:rPr>
          <w:noProof/>
        </w:rPr>
        <w:t>.2.1</w:t>
      </w:r>
      <w:r w:rsidRPr="00C33F68">
        <w:rPr>
          <w:noProof/>
        </w:rPr>
        <w:tab/>
        <w:t>Initiation</w:t>
      </w:r>
      <w:bookmarkEnd w:id="1204"/>
      <w:bookmarkEnd w:id="1205"/>
      <w:bookmarkEnd w:id="1206"/>
      <w:bookmarkEnd w:id="1207"/>
      <w:bookmarkEnd w:id="1208"/>
      <w:bookmarkEnd w:id="1209"/>
      <w:bookmarkEnd w:id="1210"/>
      <w:bookmarkEnd w:id="1211"/>
    </w:p>
    <w:p w14:paraId="5F7B5F6B" w14:textId="4A3870BF" w:rsidR="00433536" w:rsidRPr="00C33F68" w:rsidRDefault="00433536" w:rsidP="00433536">
      <w:pPr>
        <w:pStyle w:val="Heading5"/>
        <w:rPr>
          <w:noProof/>
        </w:rPr>
      </w:pPr>
      <w:bookmarkStart w:id="1212" w:name="_Toc34388656"/>
      <w:bookmarkStart w:id="1213" w:name="_Toc34404427"/>
      <w:bookmarkStart w:id="1214" w:name="_Toc45282272"/>
      <w:bookmarkStart w:id="1215" w:name="_Toc45882658"/>
      <w:bookmarkStart w:id="1216" w:name="_Toc51951208"/>
      <w:bookmarkStart w:id="1217" w:name="_Toc59208964"/>
      <w:bookmarkStart w:id="1218" w:name="_Toc59209235"/>
      <w:bookmarkStart w:id="1219" w:name="_Toc115079177"/>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2"/>
      <w:bookmarkEnd w:id="1213"/>
      <w:bookmarkEnd w:id="1214"/>
      <w:bookmarkEnd w:id="1215"/>
      <w:bookmarkEnd w:id="1216"/>
      <w:bookmarkEnd w:id="1217"/>
      <w:bookmarkEnd w:id="1218"/>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19"/>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r w:rsidR="00735CF5" w:rsidRPr="00C33F68">
        <w:t>ProSe identifier</w:t>
      </w:r>
      <w:r w:rsidRPr="00C33F68">
        <w:t xml:space="preserve"> to ProSe NR frequency mapping rules for 5G ProSe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ProSe NR frequencies associated with the </w:t>
      </w:r>
      <w:r w:rsidR="00735CF5" w:rsidRPr="00C33F68">
        <w:t>ProSe identifier</w:t>
      </w:r>
      <w:r w:rsidRPr="00C33F68">
        <w:t xml:space="preserve"> of the ProSe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ProSe NR frequencies associated with the </w:t>
      </w:r>
      <w:r w:rsidR="00735CF5" w:rsidRPr="00C33F68">
        <w:t>ProSe identifier</w:t>
      </w:r>
      <w:r w:rsidRPr="00C33F68">
        <w:t xml:space="preserve"> of the ProSe </w:t>
      </w:r>
      <w:r w:rsidR="0019514E" w:rsidRPr="00C33F68">
        <w:t>application</w:t>
      </w:r>
      <w:r w:rsidRPr="00C33F68">
        <w:t xml:space="preserve"> and the communication mode which is set to broadcast mode for the data unit(s) to the lower layers.</w:t>
      </w:r>
    </w:p>
    <w:p w14:paraId="008AC5ED" w14:textId="50A3D0DA" w:rsidR="007B3CA5" w:rsidRDefault="007B3CA5" w:rsidP="00433536">
      <w:r>
        <w:t>Upon a request from upper layers to send data unit(s) of a ProSe application identified by a ProSe identifier using 5G ProSe communication over PC5, the UE determines the Tx profiles based on the list of ProSe identifiers to NR Tx profiles for broadcast and groupcast mapping rules as specified in clause 5.2.4 and passes the NR Tx profiles to the lower layers. Additionally, when the UE is not served by NG-RAN, the UE also passes the configured PC5 DRX configuration as specified in clause 5.2.4 to the lower layers.</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0" w:name="_Toc59209236"/>
      <w:bookmarkStart w:id="1221" w:name="_Toc59208965"/>
      <w:bookmarkStart w:id="1222" w:name="_Toc51951209"/>
      <w:bookmarkStart w:id="1223" w:name="_Toc45882659"/>
      <w:bookmarkStart w:id="1224" w:name="_Toc45282273"/>
      <w:bookmarkStart w:id="1225" w:name="_Toc34404428"/>
      <w:bookmarkStart w:id="1226" w:name="_Toc34388657"/>
      <w:bookmarkStart w:id="1227" w:name="_Toc115079178"/>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0"/>
      <w:bookmarkEnd w:id="1221"/>
      <w:bookmarkEnd w:id="1222"/>
      <w:bookmarkEnd w:id="1223"/>
      <w:bookmarkEnd w:id="1224"/>
      <w:bookmarkEnd w:id="1225"/>
      <w:bookmarkEnd w:id="1226"/>
      <w:bookmarkEnd w:id="1227"/>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FD72F0B"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 based on the configuration parameters and conditions described in clause 5.2.4;</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28" w:name="_Toc34404429"/>
      <w:bookmarkStart w:id="1229" w:name="_Toc34388658"/>
      <w:bookmarkStart w:id="1230"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1" w:name="_Toc59209237"/>
      <w:bookmarkStart w:id="1232" w:name="_Toc59208966"/>
      <w:bookmarkStart w:id="1233" w:name="_Toc51951210"/>
      <w:bookmarkStart w:id="1234" w:name="_Toc45882660"/>
      <w:bookmarkStart w:id="1235" w:name="_Toc45282274"/>
      <w:bookmarkStart w:id="1236" w:name="_Toc115079179"/>
      <w:r w:rsidRPr="00C33F68">
        <w:t>7.</w:t>
      </w:r>
      <w:r w:rsidR="00FF36C8" w:rsidRPr="00C33F68">
        <w:t>3</w:t>
      </w:r>
      <w:r w:rsidRPr="00C33F68">
        <w:t>.2.2</w:t>
      </w:r>
      <w:r w:rsidRPr="00C33F68">
        <w:tab/>
        <w:t>Transmission</w:t>
      </w:r>
      <w:bookmarkEnd w:id="1228"/>
      <w:bookmarkEnd w:id="1229"/>
      <w:bookmarkEnd w:id="1230"/>
      <w:bookmarkEnd w:id="1231"/>
      <w:bookmarkEnd w:id="1232"/>
      <w:bookmarkEnd w:id="1233"/>
      <w:bookmarkEnd w:id="1234"/>
      <w:bookmarkEnd w:id="1235"/>
      <w:bookmarkEnd w:id="1236"/>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4D69024A" w:rsidR="000969FF" w:rsidRPr="00C33F68" w:rsidRDefault="000969FF" w:rsidP="000969FF">
      <w:pPr>
        <w:pStyle w:val="B1"/>
        <w:rPr>
          <w:noProof/>
          <w:lang w:eastAsia="zh-CN"/>
        </w:rPr>
      </w:pPr>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37" w:name="_Toc59209238"/>
      <w:bookmarkStart w:id="1238" w:name="_Toc59208967"/>
      <w:bookmarkStart w:id="1239" w:name="_Toc51951211"/>
      <w:bookmarkStart w:id="1240" w:name="_Toc45882661"/>
      <w:bookmarkStart w:id="1241" w:name="_Toc45282275"/>
      <w:bookmarkStart w:id="1242" w:name="_Toc34404430"/>
      <w:bookmarkStart w:id="1243" w:name="_Toc34388659"/>
      <w:bookmarkStart w:id="1244" w:name="_Toc115079180"/>
      <w:bookmarkStart w:id="1245" w:name="_Toc533170268"/>
      <w:r w:rsidRPr="00C33F68">
        <w:t>7.</w:t>
      </w:r>
      <w:r w:rsidR="00F243C8" w:rsidRPr="00C33F68">
        <w:t>3</w:t>
      </w:r>
      <w:r w:rsidRPr="00C33F68">
        <w:t>.2.3</w:t>
      </w:r>
      <w:r w:rsidRPr="00C33F68">
        <w:tab/>
        <w:t>Procedure for UE to use provisioned radio resources for 5G ProSe communication over PC5</w:t>
      </w:r>
      <w:bookmarkEnd w:id="1237"/>
      <w:bookmarkEnd w:id="1238"/>
      <w:bookmarkEnd w:id="1239"/>
      <w:bookmarkEnd w:id="1240"/>
      <w:bookmarkEnd w:id="1241"/>
      <w:bookmarkEnd w:id="1242"/>
      <w:bookmarkEnd w:id="1243"/>
      <w:bookmarkEnd w:id="1244"/>
    </w:p>
    <w:bookmarkEnd w:id="1245"/>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46" w:name="_Toc59209239"/>
      <w:bookmarkStart w:id="1247" w:name="_Toc59208968"/>
      <w:bookmarkStart w:id="1248" w:name="_Toc51951212"/>
      <w:bookmarkStart w:id="1249" w:name="_Toc45882662"/>
      <w:bookmarkStart w:id="1250" w:name="_Toc45282276"/>
      <w:bookmarkStart w:id="1251" w:name="_Toc34404431"/>
      <w:bookmarkStart w:id="1252" w:name="_Toc34388660"/>
      <w:bookmarkStart w:id="1253" w:name="_Toc115079181"/>
      <w:r w:rsidRPr="00C33F68">
        <w:t>7.</w:t>
      </w:r>
      <w:r w:rsidR="00A04218" w:rsidRPr="00C33F68">
        <w:t>3</w:t>
      </w:r>
      <w:r w:rsidRPr="00C33F68">
        <w:t>.2.4</w:t>
      </w:r>
      <w:r w:rsidRPr="00C33F68">
        <w:tab/>
        <w:t>Privacy of 5G ProSe transmission over PC5</w:t>
      </w:r>
      <w:bookmarkEnd w:id="1246"/>
      <w:bookmarkEnd w:id="1247"/>
      <w:bookmarkEnd w:id="1248"/>
      <w:bookmarkEnd w:id="1249"/>
      <w:bookmarkEnd w:id="1250"/>
      <w:bookmarkEnd w:id="1251"/>
      <w:bookmarkEnd w:id="1252"/>
      <w:bookmarkEnd w:id="1253"/>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07A70FF7" w14:textId="011AB13C" w:rsidR="007B32D0" w:rsidRDefault="007B32D0" w:rsidP="00357014">
      <w:pPr>
        <w:pStyle w:val="NO"/>
      </w:pPr>
      <w:r>
        <w:t>NOTE:</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54" w:name="_Toc59209240"/>
      <w:bookmarkStart w:id="1255" w:name="_Toc59208969"/>
      <w:bookmarkStart w:id="1256" w:name="_Toc51951213"/>
      <w:bookmarkStart w:id="1257" w:name="_Toc45882663"/>
      <w:bookmarkStart w:id="1258" w:name="_Toc45282277"/>
      <w:bookmarkStart w:id="1259" w:name="_Toc34404432"/>
      <w:bookmarkStart w:id="1260" w:name="_Toc34388661"/>
      <w:bookmarkStart w:id="1261" w:name="_Toc115079182"/>
      <w:r w:rsidRPr="00C33F68">
        <w:t>7.</w:t>
      </w:r>
      <w:r w:rsidR="00764899" w:rsidRPr="00C33F68">
        <w:t>3</w:t>
      </w:r>
      <w:r w:rsidRPr="00C33F68">
        <w:t>.3</w:t>
      </w:r>
      <w:r w:rsidRPr="00C33F68">
        <w:tab/>
        <w:t>Reception of broadcast mode 5G ProSe communication over PC5</w:t>
      </w:r>
      <w:bookmarkEnd w:id="1254"/>
      <w:bookmarkEnd w:id="1255"/>
      <w:bookmarkEnd w:id="1256"/>
      <w:bookmarkEnd w:id="1257"/>
      <w:bookmarkEnd w:id="1258"/>
      <w:bookmarkEnd w:id="1259"/>
      <w:bookmarkEnd w:id="1260"/>
      <w:bookmarkEnd w:id="1261"/>
    </w:p>
    <w:p w14:paraId="294FFA3A" w14:textId="5143DE45" w:rsidR="00426724" w:rsidRDefault="00426724" w:rsidP="00426724">
      <w:r>
        <w:t xml:space="preserve">The UE may be configured by upper layers with one or more destination layer-2 ID(s) for reception of data unit(s) over PC5. The receiving UE shall determine the PC5 QoS parameters for this broadcast ProSe service in the same way described in clause 7.3.2.1.2 and shall determine the NR Tx profile as described in clause 5.2.4, and shall provide the PC5 QoS parameters, the NR Tx profile if available and the destination layer-2 ID(s) to lower layers. 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5C209CA7" w:rsidR="000969FF" w:rsidRPr="00C33F68" w:rsidRDefault="000969FF" w:rsidP="00357014">
      <w:pPr>
        <w:pStyle w:val="NO"/>
      </w:pPr>
      <w:r>
        <w:t>NOTE:</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62" w:name="_Toc115079183"/>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62"/>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63" w:name="_Toc115079184"/>
      <w:r w:rsidRPr="00C33F68">
        <w:t>7.</w:t>
      </w:r>
      <w:r w:rsidR="00A57C3B" w:rsidRPr="00C33F68">
        <w:t>4</w:t>
      </w:r>
      <w:r w:rsidRPr="00C33F68">
        <w:tab/>
        <w:t>Groupcast mode 5G ProSe direct communication over PC5</w:t>
      </w:r>
      <w:bookmarkEnd w:id="1263"/>
    </w:p>
    <w:p w14:paraId="675012C5" w14:textId="02C1BF81" w:rsidR="00956ACD" w:rsidRPr="00C33F68" w:rsidRDefault="00956ACD" w:rsidP="00956ACD">
      <w:pPr>
        <w:pStyle w:val="Heading3"/>
        <w:rPr>
          <w:noProof/>
        </w:rPr>
      </w:pPr>
      <w:bookmarkStart w:id="1264" w:name="_Toc115079185"/>
      <w:r w:rsidRPr="00C33F68">
        <w:rPr>
          <w:noProof/>
        </w:rPr>
        <w:t>7.</w:t>
      </w:r>
      <w:r w:rsidR="00A57C3B" w:rsidRPr="00C33F68">
        <w:rPr>
          <w:noProof/>
        </w:rPr>
        <w:t>4</w:t>
      </w:r>
      <w:r w:rsidRPr="00C33F68">
        <w:rPr>
          <w:noProof/>
        </w:rPr>
        <w:t>.1</w:t>
      </w:r>
      <w:r w:rsidRPr="00C33F68">
        <w:rPr>
          <w:noProof/>
        </w:rPr>
        <w:tab/>
        <w:t>Overview</w:t>
      </w:r>
      <w:bookmarkEnd w:id="1264"/>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65" w:name="_Toc115079186"/>
      <w:r w:rsidRPr="00C33F68">
        <w:t>7.</w:t>
      </w:r>
      <w:r w:rsidR="00EB5BD9" w:rsidRPr="00C33F68">
        <w:t>4</w:t>
      </w:r>
      <w:r w:rsidRPr="00C33F68">
        <w:t>.2</w:t>
      </w:r>
      <w:r w:rsidRPr="00C33F68">
        <w:tab/>
        <w:t>Transmission of groupcast mode 5G ProSe communication over PC5</w:t>
      </w:r>
      <w:bookmarkEnd w:id="1265"/>
    </w:p>
    <w:p w14:paraId="409E1C22" w14:textId="6B2DB1CA" w:rsidR="00956ACD" w:rsidRPr="00C33F68" w:rsidRDefault="00956ACD" w:rsidP="00956ACD">
      <w:pPr>
        <w:pStyle w:val="Heading4"/>
      </w:pPr>
      <w:bookmarkStart w:id="1266" w:name="_Toc34388665"/>
      <w:bookmarkStart w:id="1267" w:name="_Toc34404436"/>
      <w:bookmarkStart w:id="1268" w:name="_Toc45282281"/>
      <w:bookmarkStart w:id="1269" w:name="_Toc45882667"/>
      <w:bookmarkStart w:id="1270" w:name="_Toc51951217"/>
      <w:bookmarkStart w:id="1271" w:name="_Toc59208973"/>
      <w:bookmarkStart w:id="1272" w:name="_Toc75734812"/>
      <w:bookmarkStart w:id="1273" w:name="_Toc115079187"/>
      <w:r w:rsidRPr="00C33F68">
        <w:t>7.</w:t>
      </w:r>
      <w:r w:rsidR="00EB5BD9" w:rsidRPr="00C33F68">
        <w:t>4</w:t>
      </w:r>
      <w:r w:rsidRPr="00C33F68">
        <w:t>.2.1</w:t>
      </w:r>
      <w:r w:rsidRPr="00C33F68">
        <w:tab/>
        <w:t>Initiation</w:t>
      </w:r>
      <w:bookmarkEnd w:id="1266"/>
      <w:bookmarkEnd w:id="1267"/>
      <w:bookmarkEnd w:id="1268"/>
      <w:bookmarkEnd w:id="1269"/>
      <w:bookmarkEnd w:id="1270"/>
      <w:bookmarkEnd w:id="1271"/>
      <w:bookmarkEnd w:id="1272"/>
      <w:bookmarkEnd w:id="1273"/>
    </w:p>
    <w:p w14:paraId="0CAA161A" w14:textId="5C1E6D7C" w:rsidR="00956ACD" w:rsidRPr="00C33F68" w:rsidRDefault="00956ACD" w:rsidP="00956ACD">
      <w:pPr>
        <w:pStyle w:val="Heading5"/>
      </w:pPr>
      <w:bookmarkStart w:id="1274" w:name="_Toc115079188"/>
      <w:r w:rsidRPr="00C33F68">
        <w:t>7.</w:t>
      </w:r>
      <w:r w:rsidR="00EB5BD9" w:rsidRPr="00C33F68">
        <w:t>4</w:t>
      </w:r>
      <w:r w:rsidRPr="00C33F68">
        <w:t>.2.1.1</w:t>
      </w:r>
      <w:r w:rsidRPr="00C33F68">
        <w:tab/>
        <w:t>Initiation of forming a group</w:t>
      </w:r>
      <w:bookmarkEnd w:id="1274"/>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75" w:name="_Toc34388666"/>
      <w:bookmarkStart w:id="1276" w:name="_Toc34404437"/>
      <w:bookmarkStart w:id="1277" w:name="_Toc45282282"/>
      <w:bookmarkStart w:id="1278" w:name="_Toc45882668"/>
      <w:bookmarkStart w:id="1279" w:name="_Toc51951218"/>
      <w:bookmarkStart w:id="1280" w:name="_Toc59208974"/>
      <w:bookmarkStart w:id="1281" w:name="_Toc75734813"/>
      <w:bookmarkStart w:id="1282" w:name="_Toc115079189"/>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75"/>
      <w:bookmarkEnd w:id="1276"/>
      <w:bookmarkEnd w:id="1277"/>
      <w:bookmarkEnd w:id="1278"/>
      <w:bookmarkEnd w:id="1279"/>
      <w:bookmarkEnd w:id="1280"/>
      <w:bookmarkEnd w:id="1281"/>
      <w:bookmarkEnd w:id="1282"/>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83" w:name="_Toc34388667"/>
      <w:bookmarkStart w:id="1284"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85" w:name="_Toc45282283"/>
      <w:bookmarkStart w:id="1286" w:name="_Toc45882669"/>
      <w:bookmarkStart w:id="1287" w:name="_Toc51951219"/>
      <w:bookmarkStart w:id="1288" w:name="_Toc59208975"/>
      <w:bookmarkStart w:id="1289" w:name="_Toc75734814"/>
      <w:bookmarkStart w:id="1290" w:name="_Toc115079190"/>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83"/>
      <w:bookmarkEnd w:id="1284"/>
      <w:bookmarkEnd w:id="1285"/>
      <w:bookmarkEnd w:id="1286"/>
      <w:bookmarkEnd w:id="1287"/>
      <w:bookmarkEnd w:id="1288"/>
      <w:bookmarkEnd w:id="1289"/>
      <w:bookmarkEnd w:id="1290"/>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1" w:name="_Toc34388668"/>
      <w:bookmarkStart w:id="1292" w:name="_Toc34404439"/>
      <w:bookmarkStart w:id="1293" w:name="_Toc45282284"/>
      <w:bookmarkStart w:id="1294" w:name="_Toc45882670"/>
      <w:bookmarkStart w:id="1295" w:name="_Toc51951220"/>
      <w:bookmarkStart w:id="1296" w:name="_Toc59208976"/>
      <w:bookmarkStart w:id="1297" w:name="_Toc75734815"/>
      <w:bookmarkStart w:id="1298" w:name="_Toc115079191"/>
      <w:r w:rsidRPr="00C33F68">
        <w:t>7.</w:t>
      </w:r>
      <w:r w:rsidR="00907074" w:rsidRPr="00C33F68">
        <w:t>4</w:t>
      </w:r>
      <w:r w:rsidRPr="00C33F68">
        <w:t>.2.2</w:t>
      </w:r>
      <w:r w:rsidRPr="00C33F68">
        <w:tab/>
        <w:t>Transmission</w:t>
      </w:r>
      <w:bookmarkEnd w:id="1291"/>
      <w:bookmarkEnd w:id="1292"/>
      <w:bookmarkEnd w:id="1293"/>
      <w:bookmarkEnd w:id="1294"/>
      <w:bookmarkEnd w:id="1295"/>
      <w:bookmarkEnd w:id="1296"/>
      <w:bookmarkEnd w:id="1297"/>
      <w:bookmarkEnd w:id="1298"/>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99" w:name="_Toc34388669"/>
      <w:bookmarkStart w:id="1300" w:name="_Toc34404440"/>
      <w:bookmarkStart w:id="1301" w:name="_Toc45282285"/>
      <w:bookmarkStart w:id="1302" w:name="_Toc45882671"/>
      <w:bookmarkStart w:id="1303" w:name="_Toc51951221"/>
      <w:bookmarkStart w:id="1304" w:name="_Toc59208977"/>
      <w:bookmarkStart w:id="1305" w:name="_Toc75734816"/>
      <w:bookmarkStart w:id="1306" w:name="_Toc115079192"/>
      <w:r w:rsidRPr="00C33F68">
        <w:t>7.</w:t>
      </w:r>
      <w:r w:rsidR="00182D1F" w:rsidRPr="00C33F68">
        <w:t>4</w:t>
      </w:r>
      <w:r w:rsidRPr="00C33F68">
        <w:t>.2.3</w:t>
      </w:r>
      <w:r w:rsidRPr="00C33F68">
        <w:tab/>
        <w:t>Procedure for UE to use provisioned radio resources for 5G ProSe direct communication over PC5</w:t>
      </w:r>
      <w:bookmarkEnd w:id="1299"/>
      <w:bookmarkEnd w:id="1300"/>
      <w:bookmarkEnd w:id="1301"/>
      <w:bookmarkEnd w:id="1302"/>
      <w:bookmarkEnd w:id="1303"/>
      <w:bookmarkEnd w:id="1304"/>
      <w:bookmarkEnd w:id="1305"/>
      <w:bookmarkEnd w:id="1306"/>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07" w:name="_Toc34388670"/>
      <w:bookmarkStart w:id="1308" w:name="_Toc34404441"/>
      <w:bookmarkStart w:id="1309" w:name="_Toc45282286"/>
      <w:bookmarkStart w:id="1310" w:name="_Toc45882672"/>
      <w:bookmarkStart w:id="1311" w:name="_Toc51951222"/>
      <w:bookmarkStart w:id="1312" w:name="_Toc59208978"/>
      <w:bookmarkStart w:id="1313" w:name="_Toc75734817"/>
      <w:bookmarkStart w:id="1314" w:name="_Toc115079193"/>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07"/>
      <w:bookmarkEnd w:id="1308"/>
      <w:bookmarkEnd w:id="1309"/>
      <w:bookmarkEnd w:id="1310"/>
      <w:bookmarkEnd w:id="1311"/>
      <w:bookmarkEnd w:id="1312"/>
      <w:bookmarkEnd w:id="1313"/>
      <w:bookmarkEnd w:id="1314"/>
    </w:p>
    <w:p w14:paraId="78E68478" w14:textId="142FDF31" w:rsidR="00956ACD" w:rsidRPr="00C33F68" w:rsidRDefault="00956ACD" w:rsidP="00956ACD">
      <w:r w:rsidRPr="00C33F68">
        <w:rPr>
          <w:lang w:eastAsia="zh-CN"/>
        </w:rPr>
        <w:t>The procedures described in clause 7.3.2.4 apply with using the privacy timer T5</w:t>
      </w:r>
      <w:r w:rsidR="00192E22" w:rsidRPr="00C33F68">
        <w:rPr>
          <w:lang w:eastAsia="zh-CN"/>
        </w:rPr>
        <w:t>200</w:t>
      </w:r>
      <w:r w:rsidRPr="00C33F68">
        <w:rPr>
          <w:lang w:eastAsia="zh-CN"/>
        </w:rPr>
        <w:t xml:space="preserve"> for groupcast.</w:t>
      </w:r>
    </w:p>
    <w:p w14:paraId="3E74E229" w14:textId="0B921BEB" w:rsidR="00956ACD" w:rsidRPr="00C33F68" w:rsidRDefault="00956ACD" w:rsidP="0050064E">
      <w:pPr>
        <w:pStyle w:val="Heading3"/>
      </w:pPr>
      <w:bookmarkStart w:id="1315" w:name="_Toc34388671"/>
      <w:bookmarkStart w:id="1316" w:name="_Toc34404442"/>
      <w:bookmarkStart w:id="1317" w:name="_Toc45282287"/>
      <w:bookmarkStart w:id="1318" w:name="_Toc45882673"/>
      <w:bookmarkStart w:id="1319" w:name="_Toc51951223"/>
      <w:bookmarkStart w:id="1320" w:name="_Toc59208979"/>
      <w:bookmarkStart w:id="1321" w:name="_Toc75734818"/>
      <w:bookmarkStart w:id="1322" w:name="_Toc115079194"/>
      <w:r w:rsidRPr="00C33F68">
        <w:t>7.</w:t>
      </w:r>
      <w:r w:rsidR="00182D1F" w:rsidRPr="00C33F68">
        <w:t>4</w:t>
      </w:r>
      <w:r w:rsidRPr="00C33F68">
        <w:t>.3</w:t>
      </w:r>
      <w:r w:rsidRPr="00C33F68">
        <w:tab/>
        <w:t>Reception of groupcast mode 5G ProSe direct communication over PC5</w:t>
      </w:r>
      <w:bookmarkEnd w:id="1315"/>
      <w:bookmarkEnd w:id="1316"/>
      <w:bookmarkEnd w:id="1317"/>
      <w:bookmarkEnd w:id="1318"/>
      <w:bookmarkEnd w:id="1319"/>
      <w:bookmarkEnd w:id="1320"/>
      <w:bookmarkEnd w:id="1321"/>
      <w:bookmarkEnd w:id="1322"/>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23" w:name="_Toc115079195"/>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23"/>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24" w:name="_Toc115079196"/>
      <w:r w:rsidRPr="00C33F68">
        <w:t>7.5</w:t>
      </w:r>
      <w:r w:rsidRPr="00C33F68">
        <w:tab/>
      </w:r>
      <w:r w:rsidR="00426724">
        <w:rPr>
          <w:noProof/>
        </w:rPr>
        <w:t>Void</w:t>
      </w:r>
      <w:bookmarkEnd w:id="1324"/>
    </w:p>
    <w:p w14:paraId="0C8B780C" w14:textId="6EC69918" w:rsidR="009D07DA" w:rsidRPr="00C33F68" w:rsidRDefault="009D07DA" w:rsidP="009D07DA">
      <w:pPr>
        <w:pStyle w:val="Heading3"/>
      </w:pPr>
      <w:bookmarkStart w:id="1325" w:name="_Toc75283012"/>
      <w:bookmarkStart w:id="1326" w:name="_Toc59198654"/>
      <w:bookmarkStart w:id="1327" w:name="_Toc525231254"/>
      <w:bookmarkStart w:id="1328" w:name="_Toc115079197"/>
      <w:r w:rsidRPr="00C33F68">
        <w:t>7.5.1</w:t>
      </w:r>
      <w:r w:rsidRPr="00C33F68">
        <w:tab/>
      </w:r>
      <w:bookmarkEnd w:id="1325"/>
      <w:bookmarkEnd w:id="1326"/>
      <w:bookmarkEnd w:id="1327"/>
      <w:r w:rsidR="00426724">
        <w:t>Void</w:t>
      </w:r>
      <w:bookmarkEnd w:id="1328"/>
    </w:p>
    <w:p w14:paraId="0D7ED44C" w14:textId="7F1F68EC" w:rsidR="009D07DA" w:rsidRPr="00C33F68" w:rsidRDefault="009D07DA" w:rsidP="009D07DA">
      <w:pPr>
        <w:pStyle w:val="Heading3"/>
      </w:pPr>
      <w:bookmarkStart w:id="1329" w:name="_Toc75283013"/>
      <w:bookmarkStart w:id="1330" w:name="_Toc59198655"/>
      <w:bookmarkStart w:id="1331" w:name="_Toc525231255"/>
      <w:bookmarkStart w:id="1332" w:name="_Toc115079198"/>
      <w:r w:rsidRPr="00C33F68">
        <w:t>7.5.2</w:t>
      </w:r>
      <w:r w:rsidRPr="00C33F68">
        <w:tab/>
      </w:r>
      <w:bookmarkEnd w:id="1329"/>
      <w:bookmarkEnd w:id="1330"/>
      <w:bookmarkEnd w:id="1331"/>
      <w:r w:rsidR="00426724">
        <w:t>Void</w:t>
      </w:r>
      <w:bookmarkEnd w:id="1332"/>
    </w:p>
    <w:p w14:paraId="6CDFF1D6" w14:textId="43B3B478" w:rsidR="009D07DA" w:rsidRPr="00C33F68" w:rsidRDefault="009D07DA" w:rsidP="009D07DA">
      <w:pPr>
        <w:pStyle w:val="Heading3"/>
      </w:pPr>
      <w:bookmarkStart w:id="1333" w:name="_Toc75283014"/>
      <w:bookmarkStart w:id="1334" w:name="_Toc59198656"/>
      <w:bookmarkStart w:id="1335" w:name="_Toc525231256"/>
      <w:bookmarkStart w:id="1336" w:name="_Toc115079199"/>
      <w:r w:rsidRPr="00C33F68">
        <w:t>7.5.3</w:t>
      </w:r>
      <w:r w:rsidRPr="00C33F68">
        <w:tab/>
      </w:r>
      <w:bookmarkEnd w:id="1333"/>
      <w:bookmarkEnd w:id="1334"/>
      <w:bookmarkEnd w:id="1335"/>
      <w:r w:rsidR="00426724">
        <w:t>Void</w:t>
      </w:r>
      <w:bookmarkEnd w:id="1336"/>
    </w:p>
    <w:p w14:paraId="3820C566" w14:textId="77777777" w:rsidR="00E5189E" w:rsidRPr="00C33F68" w:rsidRDefault="00E5189E" w:rsidP="00E5189E">
      <w:pPr>
        <w:pStyle w:val="Heading2"/>
      </w:pPr>
      <w:bookmarkStart w:id="1337" w:name="_Toc115079200"/>
      <w:r>
        <w:t>7.6</w:t>
      </w:r>
      <w:r>
        <w:tab/>
        <w:t>PC3</w:t>
      </w:r>
      <w:r>
        <w:rPr>
          <w:rFonts w:hint="eastAsia"/>
          <w:lang w:eastAsia="zh-CN"/>
        </w:rPr>
        <w:t>a</w:t>
      </w:r>
      <w:r>
        <w:t>ch control protocol for 5G ProSe direct communication</w:t>
      </w:r>
      <w:bookmarkEnd w:id="1337"/>
    </w:p>
    <w:p w14:paraId="5C41B94A" w14:textId="77777777" w:rsidR="00E5189E" w:rsidRDefault="00E5189E" w:rsidP="00E5189E">
      <w:pPr>
        <w:pStyle w:val="Heading3"/>
      </w:pPr>
      <w:bookmarkStart w:id="1338" w:name="_Toc115079201"/>
      <w:r>
        <w:t>7.6.1</w:t>
      </w:r>
      <w:r>
        <w:tab/>
        <w:t>Transport protocol for PC3</w:t>
      </w:r>
      <w:r>
        <w:rPr>
          <w:rFonts w:hint="eastAsia"/>
          <w:lang w:eastAsia="zh-CN"/>
        </w:rPr>
        <w:t>a</w:t>
      </w:r>
      <w:r>
        <w:t>ch control protocol for 5G ProSe direct communication</w:t>
      </w:r>
      <w:bookmarkEnd w:id="1338"/>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7498077A" w14:textId="2B9E4EF0" w:rsidR="00134642" w:rsidRDefault="00134642" w:rsidP="00884B23">
      <w:pPr>
        <w:pStyle w:val="EditorsNote"/>
      </w:pPr>
      <w:r>
        <w:t>Editor's note:</w:t>
      </w:r>
      <w:r>
        <w:tab/>
        <w:t>The interface name PC3ch may be changed based on the decision by SA WG5.</w:t>
      </w:r>
    </w:p>
    <w:p w14:paraId="57C4F933" w14:textId="5C539F9C" w:rsidR="007A448E" w:rsidRDefault="007A448E" w:rsidP="007A448E">
      <w:pPr>
        <w:pStyle w:val="Heading3"/>
      </w:pPr>
      <w:bookmarkStart w:id="1339" w:name="_Toc115079202"/>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39"/>
    </w:p>
    <w:p w14:paraId="3A6CE2EC" w14:textId="77777777" w:rsidR="007A448E" w:rsidRDefault="007A448E" w:rsidP="00357014">
      <w:pPr>
        <w:pStyle w:val="Heading4"/>
      </w:pPr>
      <w:bookmarkStart w:id="1340" w:name="_Toc115079203"/>
      <w:r>
        <w:t>7.6.2.1</w:t>
      </w:r>
      <w:r>
        <w:tab/>
        <w:t>Usage information report list sending procedure</w:t>
      </w:r>
      <w:bookmarkEnd w:id="1340"/>
    </w:p>
    <w:p w14:paraId="03B82B1F" w14:textId="77777777" w:rsidR="007A448E" w:rsidRDefault="007A448E" w:rsidP="00357014">
      <w:pPr>
        <w:pStyle w:val="Heading5"/>
      </w:pPr>
      <w:bookmarkStart w:id="1341" w:name="_Toc115079204"/>
      <w:r>
        <w:t>7.6.2.1.1</w:t>
      </w:r>
      <w:r>
        <w:tab/>
        <w:t>General</w:t>
      </w:r>
      <w:bookmarkEnd w:id="1341"/>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42" w:name="_Toc115079205"/>
      <w:r>
        <w:t>7.6.2.1.2</w:t>
      </w:r>
      <w:r>
        <w:tab/>
        <w:t>Usage information report list sending procedure initiation</w:t>
      </w:r>
      <w:bookmarkEnd w:id="1342"/>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pPr>
        <w:pStyle w:val="B1"/>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77777777" w:rsidR="007A448E" w:rsidRDefault="007A448E" w:rsidP="00357014">
      <w:pPr>
        <w:pStyle w:val="B5"/>
      </w:pPr>
      <w:r>
        <w:t>-</w:t>
      </w:r>
      <w:r>
        <w:tab/>
        <w:t>shall include the amount of data transmitted during the out of NG-RAN coverage period; and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77777777" w:rsidR="007A448E" w:rsidRDefault="007A448E" w:rsidP="00357014">
      <w:pPr>
        <w:pStyle w:val="B5"/>
      </w:pPr>
      <w:r>
        <w:t>-</w:t>
      </w:r>
      <w:r>
        <w:tab/>
        <w:t>shall include the amount of data transmitted during the out of NG-RAN coverage period; and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77777777" w:rsidR="007A448E" w:rsidRDefault="007A448E" w:rsidP="00357014">
      <w:pPr>
        <w:pStyle w:val="B5"/>
      </w:pPr>
      <w:r>
        <w:t>-</w:t>
      </w:r>
      <w:r>
        <w:tab/>
        <w:t>shall include the amount of data received during the out of NG-RAN coverage period; and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0C1A45ED"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 and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77777777" w:rsidR="00090F2F" w:rsidRDefault="00090F2F" w:rsidP="00357014">
      <w:pPr>
        <w:pStyle w:val="B5"/>
      </w:pPr>
      <w:r>
        <w:t>-</w:t>
      </w:r>
      <w:r>
        <w:tab/>
        <w:t>shall include the amount of data transmitted during the out of NG-RAN coverage period; and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7777777" w:rsidR="00090F2F" w:rsidRDefault="00090F2F" w:rsidP="00357014">
      <w:pPr>
        <w:pStyle w:val="B5"/>
      </w:pPr>
      <w:r>
        <w:t>-</w:t>
      </w:r>
      <w:r>
        <w:tab/>
        <w:t>shall include the amount of data received during the out of NG-RAN coverage period; and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77777777" w:rsidR="00090F2F" w:rsidRDefault="00090F2F" w:rsidP="00090F2F">
      <w:pPr>
        <w:pStyle w:val="B4"/>
      </w:pPr>
      <w:r>
        <w:t>C)</w:t>
      </w:r>
      <w:r>
        <w:tab/>
        <w:t>shall include time stamp of the first data relay via the UE in the NG-RAN cell;</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77777777" w:rsidR="00090F2F" w:rsidRDefault="00090F2F" w:rsidP="00357014">
      <w:r>
        <w:t>Figure 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7pt;height:288.7pt" o:ole="">
            <v:imagedata r:id="rId74" o:title=""/>
          </v:shape>
          <o:OLEObject Type="Embed" ProgID="Visio.Drawing.11" ShapeID="_x0000_i1057" DrawAspect="Content" ObjectID="_1725692833"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43" w:name="_Toc115079206"/>
      <w:r>
        <w:t>7.6.2.1.3</w:t>
      </w:r>
      <w:r>
        <w:tab/>
        <w:t>Usage information report list sending procedure accepted by the 5G DDNMF</w:t>
      </w:r>
      <w:bookmarkEnd w:id="1343"/>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44" w:name="_Toc115079207"/>
      <w:r>
        <w:t>7.6.2.1.4</w:t>
      </w:r>
      <w:r>
        <w:tab/>
        <w:t>Usage information report list sending procedure successful completion by the UE</w:t>
      </w:r>
      <w:bookmarkEnd w:id="1344"/>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45" w:name="_Toc115079208"/>
      <w:r>
        <w:t>7.6.2.1.5</w:t>
      </w:r>
      <w:r>
        <w:tab/>
        <w:t>Usage information report list sending procedure not accepted by the 5G DDNMF</w:t>
      </w:r>
      <w:bookmarkEnd w:id="1345"/>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46" w:name="_Toc115079209"/>
      <w:r>
        <w:t>7.6.2.1.6</w:t>
      </w:r>
      <w:r>
        <w:tab/>
        <w:t>Usage information report list sending procedure unsuccessful completion by the UE</w:t>
      </w:r>
      <w:bookmarkEnd w:id="1346"/>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47" w:name="_Toc115079210"/>
      <w:r w:rsidRPr="00C33F68">
        <w:rPr>
          <w:lang w:eastAsia="zh-CN"/>
        </w:rPr>
        <w:t>8</w:t>
      </w:r>
      <w:r w:rsidRPr="00C33F68">
        <w:rPr>
          <w:lang w:eastAsia="zh-CN"/>
        </w:rPr>
        <w:tab/>
        <w:t>5G ProSe UE-to-network relay</w:t>
      </w:r>
      <w:bookmarkEnd w:id="1347"/>
    </w:p>
    <w:p w14:paraId="6708BA22" w14:textId="7E0A6094" w:rsidR="00B344EB" w:rsidRPr="00C33F68" w:rsidRDefault="00FD28BD" w:rsidP="00B344EB">
      <w:pPr>
        <w:pStyle w:val="Heading2"/>
      </w:pPr>
      <w:bookmarkStart w:id="1348" w:name="_Toc115079211"/>
      <w:r w:rsidRPr="00C33F68">
        <w:t>8.1</w:t>
      </w:r>
      <w:r w:rsidRPr="00C33F68">
        <w:tab/>
        <w:t>Overview</w:t>
      </w:r>
      <w:bookmarkEnd w:id="1348"/>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49" w:name="_Toc115079212"/>
      <w:r w:rsidRPr="00C33F68">
        <w:t>8.2</w:t>
      </w:r>
      <w:r w:rsidRPr="00C33F68">
        <w:tab/>
        <w:t>Procedures</w:t>
      </w:r>
      <w:bookmarkEnd w:id="1349"/>
    </w:p>
    <w:p w14:paraId="14AF247B" w14:textId="66BB067E" w:rsidR="00CC5EF2" w:rsidRPr="00C33F68" w:rsidRDefault="00CC5EF2" w:rsidP="00DF0AEF">
      <w:pPr>
        <w:pStyle w:val="Heading3"/>
      </w:pPr>
      <w:bookmarkStart w:id="1350" w:name="_Toc70428241"/>
      <w:bookmarkStart w:id="1351" w:name="_Toc115079213"/>
      <w:r w:rsidRPr="00C33F68">
        <w:t>8.2.</w:t>
      </w:r>
      <w:r w:rsidR="00764899" w:rsidRPr="00C33F68">
        <w:t>1</w:t>
      </w:r>
      <w:r w:rsidRPr="00C33F68">
        <w:tab/>
      </w:r>
      <w:r w:rsidR="00E44948" w:rsidRPr="00C33F68">
        <w:t>UE-to-network</w:t>
      </w:r>
      <w:r w:rsidRPr="00C33F68">
        <w:t xml:space="preserve"> relay discovery over PC5 interface</w:t>
      </w:r>
      <w:bookmarkEnd w:id="1350"/>
      <w:bookmarkEnd w:id="1351"/>
    </w:p>
    <w:p w14:paraId="1E174FDD" w14:textId="36CA08BC" w:rsidR="00CC5EF2" w:rsidRPr="00C33F68" w:rsidRDefault="00CC5EF2" w:rsidP="00CC5EF2">
      <w:pPr>
        <w:pStyle w:val="Heading4"/>
        <w:rPr>
          <w:lang w:eastAsia="zh-CN"/>
        </w:rPr>
      </w:pPr>
      <w:bookmarkStart w:id="1352" w:name="_Toc70428242"/>
      <w:bookmarkStart w:id="1353" w:name="_Toc115079214"/>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52"/>
      <w:bookmarkEnd w:id="1353"/>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230BE086" w:rsidR="007B3CA5" w:rsidRDefault="007B3CA5" w:rsidP="00CC5EF2">
      <w:r>
        <w:t>The 5G ProSe layer-3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54" w:name="_Toc70667729"/>
      <w:bookmarkStart w:id="1355" w:name="_Toc115079215"/>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54"/>
      <w:bookmarkEnd w:id="1355"/>
    </w:p>
    <w:p w14:paraId="59A62A13" w14:textId="7A62DCC8" w:rsidR="001312EC" w:rsidRPr="00C33F68" w:rsidRDefault="001312EC" w:rsidP="001312EC">
      <w:pPr>
        <w:pStyle w:val="Heading5"/>
        <w:rPr>
          <w:lang w:eastAsia="zh-CN"/>
        </w:rPr>
      </w:pPr>
      <w:bookmarkStart w:id="1356" w:name="_Toc115079216"/>
      <w:r w:rsidRPr="00C33F68">
        <w:rPr>
          <w:lang w:eastAsia="zh-CN"/>
        </w:rPr>
        <w:t>8.2.1.2.1</w:t>
      </w:r>
      <w:r w:rsidRPr="00C33F68">
        <w:rPr>
          <w:lang w:eastAsia="zh-CN"/>
        </w:rPr>
        <w:tab/>
        <w:t>General</w:t>
      </w:r>
      <w:bookmarkEnd w:id="1356"/>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57" w:name="_Toc115079217"/>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57"/>
    </w:p>
    <w:p w14:paraId="66AF26F3" w14:textId="6470158F" w:rsidR="00CC5EF2" w:rsidRPr="00C33F68" w:rsidRDefault="00CC5EF2" w:rsidP="00CC5EF2">
      <w:pPr>
        <w:pStyle w:val="Heading6"/>
        <w:rPr>
          <w:lang w:eastAsia="zh-CN"/>
        </w:rPr>
      </w:pPr>
      <w:bookmarkStart w:id="1358" w:name="_Toc115079218"/>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58"/>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59" w:name="_Toc70667730"/>
      <w:bookmarkStart w:id="1360" w:name="_Toc11507921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59"/>
      <w:bookmarkEnd w:id="1360"/>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19ABCFF4"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C050AA">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21544153"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010D33" w:rsidRPr="00C33F68">
        <w:rPr>
          <w:lang w:eastAsia="zh-CN"/>
        </w:rPr>
        <w:t>f</w:t>
      </w:r>
      <w:r w:rsidR="00010D33" w:rsidRPr="00C33F68">
        <w:t>or 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25pt" o:ole="">
            <v:imagedata r:id="rId76" o:title=""/>
          </v:shape>
          <o:OLEObject Type="Embed" ProgID="Visio.Drawing.11" ShapeID="_x0000_i1058" DrawAspect="Content" ObjectID="_1725692834"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1"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64A6CF05"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 for the UE-to-network relay discovery parameter,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3173F9E3"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parameter identifying 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69CDE66D" w:rsidR="001845AF" w:rsidRDefault="001845AF" w:rsidP="001845AF">
      <w:pPr>
        <w:pStyle w:val="NO"/>
      </w:pPr>
      <w:r>
        <w:t>NOTE 2:</w:t>
      </w:r>
      <w:r>
        <w:tab/>
        <w:t>The announcing UE can stop announcing UE procedure for UE-to-network relay discovery for power saving by implementation specific means e.g. an implementation-specific maximum number of the UE at a time, or an implementation-specific timer expires.</w:t>
      </w:r>
    </w:p>
    <w:p w14:paraId="173E584E" w14:textId="3B4B2DAF" w:rsidR="00CC5EF2" w:rsidRPr="00C33F68" w:rsidRDefault="00CC5EF2" w:rsidP="00CC5EF2">
      <w:pPr>
        <w:pStyle w:val="Heading6"/>
        <w:rPr>
          <w:lang w:eastAsia="zh-CN"/>
        </w:rPr>
      </w:pPr>
      <w:bookmarkStart w:id="1362" w:name="_Toc115079220"/>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1"/>
      <w:bookmarkEnd w:id="1362"/>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31384FA" w:rsidR="001845AF" w:rsidRDefault="001845AF" w:rsidP="00A44A48">
      <w:pPr>
        <w:pStyle w:val="NO"/>
        <w:rPr>
          <w:lang w:eastAsia="zh-CN"/>
        </w:rPr>
      </w:pPr>
      <w:r>
        <w:rPr>
          <w:lang w:eastAsia="zh-CN"/>
        </w:rPr>
        <w:t>NOTE:</w:t>
      </w:r>
      <w:r>
        <w:rPr>
          <w:lang w:eastAsia="zh-CN"/>
        </w:rPr>
        <w:tab/>
        <w:t>The announcing UE can stop announcing UE procedure for UE-to-network relay discovery for power saving by implementation specific means e.g. an implementation-specific maximum number of the UE at a time,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63" w:name="_Toc115079221"/>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63"/>
    </w:p>
    <w:p w14:paraId="35D9F8F8" w14:textId="12ED7B30" w:rsidR="00CC5EF2" w:rsidRPr="00C33F68" w:rsidRDefault="00CC5EF2" w:rsidP="00CC5EF2">
      <w:pPr>
        <w:pStyle w:val="Heading6"/>
        <w:rPr>
          <w:lang w:eastAsia="zh-CN"/>
        </w:rPr>
      </w:pPr>
      <w:bookmarkStart w:id="1364" w:name="_Toc115079222"/>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64"/>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65" w:name="_Toc70667732"/>
      <w:bookmarkStart w:id="1366" w:name="_Toc11507922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65"/>
      <w:bookmarkEnd w:id="1366"/>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6896064E"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C050AA">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131D65A3"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25pt" o:ole="">
            <v:imagedata r:id="rId78" o:title=""/>
          </v:shape>
          <o:OLEObject Type="Embed" ProgID="Visio.Drawing.11" ShapeID="_x0000_i1059" DrawAspect="Content" ObjectID="_1725692835"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744E5FA5" w14:textId="410EC004" w:rsidR="00CC5EF2" w:rsidRPr="00C33F68" w:rsidRDefault="00CC5EF2" w:rsidP="00CC5EF2">
      <w:r w:rsidRPr="00C33F68">
        <w:t>When the UE is triggered by an upper layer application to monitor proximity of a connectivity service provided by a UE-to-network relay</w:t>
      </w:r>
      <w:r w:rsidRPr="00C33F68">
        <w:rPr>
          <w:lang w:eastAsia="zh-CN"/>
        </w:rPr>
        <w:t xml:space="preserve"> or when the UE has established a direct link with a </w:t>
      </w:r>
      <w:r w:rsidR="007A5A37" w:rsidRPr="00C33F68">
        <w:rPr>
          <w:lang w:eastAsia="zh-CN"/>
        </w:rPr>
        <w:t xml:space="preserve">5G </w:t>
      </w:r>
      <w:r w:rsidRPr="00C33F68">
        <w:rPr>
          <w:lang w:eastAsia="zh-CN"/>
        </w:rPr>
        <w:t xml:space="preserve">ProSe UE-to-network relay UE as specified in </w:t>
      </w:r>
      <w:r w:rsidR="0018412C" w:rsidRPr="00C33F68">
        <w:rPr>
          <w:lang w:eastAsia="zh-CN"/>
        </w:rPr>
        <w:t>clause</w:t>
      </w:r>
      <w:r w:rsidRPr="00C33F68">
        <w:t> </w:t>
      </w:r>
      <w:r w:rsidRPr="00C33F68">
        <w:rPr>
          <w:lang w:eastAsia="zh-CN"/>
        </w:rPr>
        <w:t>7.2</w:t>
      </w:r>
      <w:r w:rsidR="00C050AA">
        <w:t xml:space="preserve"> 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00783950" w:rsidRPr="00C33F68">
        <w:rPr>
          <w:lang w:eastAsia="zh-CN"/>
        </w:rPr>
        <w:t>d</w:t>
      </w:r>
      <w:r w:rsidR="00783950" w:rsidRPr="00C33F68">
        <w:t>efault</w:t>
      </w:r>
      <w:r w:rsidRPr="00C33F68">
        <w:t xml:space="preserve"> </w:t>
      </w:r>
      <w:r w:rsidR="007A5A37" w:rsidRPr="00C33F68">
        <w:rPr>
          <w:lang w:eastAsia="zh-CN"/>
        </w:rPr>
        <w:t>d</w:t>
      </w:r>
      <w:r w:rsidR="007A5A37" w:rsidRPr="00C33F68">
        <w:t xml:space="preserve">estination </w:t>
      </w:r>
      <w:r w:rsidRPr="00C33F68">
        <w:t>layer-2 ID</w:t>
      </w:r>
      <w:r w:rsidR="00783950" w:rsidRPr="00C33F68">
        <w:t xml:space="preserve"> </w:t>
      </w:r>
      <w:r w:rsidR="00783950" w:rsidRPr="00C33F68">
        <w:rPr>
          <w:lang w:eastAsia="zh-CN"/>
        </w:rPr>
        <w:t>as specified in clause</w:t>
      </w:r>
      <w:r w:rsidR="00783950" w:rsidRPr="00C33F68">
        <w:t> </w:t>
      </w:r>
      <w:r w:rsidR="00783950"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67" w:name="OLE_LINK13"/>
      <w:r>
        <w:rPr>
          <w:lang w:eastAsia="zh-CN"/>
        </w:rPr>
        <w:t>evaluated</w:t>
      </w:r>
      <w:bookmarkEnd w:id="1367"/>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68" w:name="OLE_LINK6"/>
      <w:r>
        <w:t>upper layer application information</w:t>
      </w:r>
      <w:bookmarkEnd w:id="1368"/>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69"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69"/>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0" w:name="OLE_LINK18"/>
      <w:r>
        <w:rPr>
          <w:lang w:eastAsia="zh-CN"/>
        </w:rPr>
        <w:t xml:space="preserve"> it is up to </w:t>
      </w:r>
      <w:r>
        <w:t>UE implementation</w:t>
      </w:r>
      <w:r>
        <w:rPr>
          <w:lang w:eastAsia="zh-CN"/>
        </w:rPr>
        <w:t xml:space="preserve"> to select a RSC</w:t>
      </w:r>
      <w:r>
        <w:t>.</w:t>
      </w:r>
    </w:p>
    <w:bookmarkEnd w:id="1370"/>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2A9BEA35" w14:textId="3AEA7FB3" w:rsidR="00CC5EF2" w:rsidRPr="00C33F68" w:rsidRDefault="0018412C" w:rsidP="00CC5EF2">
      <w:pPr>
        <w:pStyle w:val="B1"/>
      </w:pPr>
      <w:r w:rsidRPr="00C33F68">
        <w:t>b)</w:t>
      </w:r>
      <w:r w:rsidR="00CC5EF2" w:rsidRPr="00C33F68">
        <w:tab/>
        <w:t xml:space="preserve">the User </w:t>
      </w:r>
      <w:r w:rsidR="003D75CD" w:rsidRPr="00C33F68">
        <w:t>info</w:t>
      </w:r>
      <w:r w:rsidR="00CC5EF2" w:rsidRPr="00C33F68">
        <w:t xml:space="preserve"> ID of the UE-to-network relay is not configured as specified in clause 5 for the connectivity service being monitored, or the </w:t>
      </w:r>
      <w:r w:rsidR="00AD039D" w:rsidRPr="00C33F68">
        <w:t>announcer info</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64592" w:rsidRPr="00C33F68">
        <w:t xml:space="preserve">relay discovery announcement </w:t>
      </w:r>
      <w:r w:rsidR="00CC5EF2" w:rsidRPr="00C33F68">
        <w:t xml:space="preserve">is the same as the User </w:t>
      </w:r>
      <w:r w:rsidR="003D75CD" w:rsidRPr="00C33F68">
        <w:t>info</w:t>
      </w:r>
      <w:r w:rsidR="00CC5EF2" w:rsidRPr="00C33F68">
        <w:t xml:space="preserve"> ID of the UE-to-network relay configured as specified in clause 5</w:t>
      </w:r>
      <w:r w:rsidRPr="00C33F68">
        <w:t>.2.5</w:t>
      </w:r>
      <w:r w:rsidR="00CC5EF2" w:rsidRPr="00C33F68">
        <w:t xml:space="preserve"> for the connectivity service being monitored</w:t>
      </w:r>
      <w:r w:rsidRPr="00C33F68">
        <w:t>,</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1" w:name="_Toc70667733"/>
      <w:bookmarkStart w:id="1372" w:name="_Toc115079224"/>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1"/>
      <w:bookmarkEnd w:id="1372"/>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73" w:name="_Toc68190845"/>
      <w:bookmarkStart w:id="1374" w:name="_Toc59198694"/>
      <w:bookmarkStart w:id="1375" w:name="_Toc525231294"/>
      <w:bookmarkStart w:id="1376" w:name="_Toc115079225"/>
      <w:r w:rsidRPr="00C33F68">
        <w:t>8.2.1.2.</w:t>
      </w:r>
      <w:r w:rsidR="00130DC2" w:rsidRPr="00C33F68">
        <w:t>4</w:t>
      </w:r>
      <w:r w:rsidRPr="00C33F68">
        <w:tab/>
      </w:r>
      <w:r w:rsidRPr="00C33F68">
        <w:rPr>
          <w:lang w:eastAsia="ko-KR"/>
        </w:rPr>
        <w:t>A</w:t>
      </w:r>
      <w:r w:rsidRPr="00C33F68">
        <w:t xml:space="preserve">nnouncing UE procedure for </w:t>
      </w:r>
      <w:bookmarkEnd w:id="1373"/>
      <w:bookmarkEnd w:id="1374"/>
      <w:bookmarkEnd w:id="1375"/>
      <w:r w:rsidR="00322EFA" w:rsidRPr="00C33F68">
        <w:t>relay discovery additional information</w:t>
      </w:r>
      <w:bookmarkEnd w:id="1376"/>
    </w:p>
    <w:p w14:paraId="0B6017D7" w14:textId="13B1FD79" w:rsidR="00673A58" w:rsidRPr="00C33F68" w:rsidRDefault="00673A58" w:rsidP="00826ACB">
      <w:pPr>
        <w:pStyle w:val="Heading6"/>
      </w:pPr>
      <w:bookmarkStart w:id="1377" w:name="_Toc68190846"/>
      <w:bookmarkStart w:id="1378" w:name="_Toc59198695"/>
      <w:bookmarkStart w:id="1379" w:name="_Toc525231295"/>
      <w:bookmarkStart w:id="1380" w:name="_Toc115079226"/>
      <w:r w:rsidRPr="00C33F68">
        <w:t>8.2.1.2.</w:t>
      </w:r>
      <w:r w:rsidR="00130DC2" w:rsidRPr="00C33F68">
        <w:t>4</w:t>
      </w:r>
      <w:r w:rsidRPr="00C33F68">
        <w:t>.1</w:t>
      </w:r>
      <w:r w:rsidRPr="00C33F68">
        <w:tab/>
        <w:t>General</w:t>
      </w:r>
      <w:bookmarkEnd w:id="1377"/>
      <w:bookmarkEnd w:id="1378"/>
      <w:bookmarkEnd w:id="1379"/>
      <w:bookmarkEnd w:id="1380"/>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1F9F81DE" w14:textId="77777777" w:rsidR="00DF139D" w:rsidRPr="00C33F68" w:rsidRDefault="00DF139D" w:rsidP="0066566A">
      <w:pPr>
        <w:pStyle w:val="B1"/>
      </w:pPr>
      <w:r w:rsidRPr="00C33F68">
        <w:t>a)</w:t>
      </w:r>
      <w:r w:rsidRPr="00C33F68">
        <w:tab/>
        <w:t>the relay service code of the 5G ProSe UE-to-network relay UE;</w:t>
      </w:r>
    </w:p>
    <w:p w14:paraId="0477DCE6" w14:textId="4545EDDA" w:rsidR="00DF139D" w:rsidRPr="00C33F68" w:rsidRDefault="00DF139D" w:rsidP="0066566A">
      <w:pPr>
        <w:pStyle w:val="B1"/>
        <w:rPr>
          <w:lang w:eastAsia="ko-KR"/>
        </w:rPr>
      </w:pPr>
      <w:r w:rsidRPr="00C33F68">
        <w:t>b)</w:t>
      </w:r>
      <w:r w:rsidRPr="00C33F68">
        <w:tab/>
        <w:t>the announcer info of the announcing user;</w:t>
      </w:r>
    </w:p>
    <w:p w14:paraId="3124CCE0" w14:textId="540AC014" w:rsidR="00673A58" w:rsidRPr="00C33F68" w:rsidRDefault="00DF139D" w:rsidP="00673A58">
      <w:pPr>
        <w:pStyle w:val="B1"/>
        <w:rPr>
          <w:lang w:eastAsia="ko-KR"/>
        </w:rPr>
      </w:pPr>
      <w:r w:rsidRPr="00C33F68">
        <w:t>c</w:t>
      </w:r>
      <w:r w:rsidR="00673A58" w:rsidRPr="00C33F68">
        <w:t>)</w:t>
      </w:r>
      <w:r w:rsidR="00673A58" w:rsidRPr="00C33F68">
        <w:tab/>
      </w:r>
      <w:r w:rsidR="00673A58" w:rsidRPr="00C33F68">
        <w:rPr>
          <w:lang w:eastAsia="ko-KR"/>
        </w:rPr>
        <w:t xml:space="preserve">the </w:t>
      </w:r>
      <w:r w:rsidRPr="00C33F68">
        <w:rPr>
          <w:lang w:eastAsia="ko-KR"/>
        </w:rPr>
        <w:t>NCGI of the</w:t>
      </w:r>
      <w:r w:rsidR="00673A58" w:rsidRPr="00C33F68">
        <w:rPr>
          <w:lang w:eastAsia="ko-KR"/>
        </w:rPr>
        <w:t xml:space="preserve"> </w:t>
      </w:r>
      <w:r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Pr="00C33F68">
        <w:rPr>
          <w:lang w:eastAsia="ko-KR"/>
        </w:rPr>
        <w:t>; and</w:t>
      </w:r>
    </w:p>
    <w:p w14:paraId="11A41161" w14:textId="16B6AAC7" w:rsidR="00DF139D" w:rsidRPr="00C33F68" w:rsidRDefault="00DF139D" w:rsidP="000F6577">
      <w:pPr>
        <w:pStyle w:val="B1"/>
      </w:pPr>
      <w:r w:rsidRPr="00C33F68">
        <w:rPr>
          <w:lang w:eastAsia="ko-KR"/>
        </w:rPr>
        <w:t>d)</w:t>
      </w:r>
      <w:r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1" w:name="_Toc68190847"/>
      <w:bookmarkStart w:id="1382" w:name="_Toc59198696"/>
      <w:bookmarkStart w:id="1383" w:name="_Toc525231296"/>
      <w:bookmarkStart w:id="1384" w:name="_Toc115079227"/>
      <w:r w:rsidRPr="00C33F68">
        <w:t>8.2.1.2.</w:t>
      </w:r>
      <w:r w:rsidR="00130DC2" w:rsidRPr="00C33F68">
        <w:t>4</w:t>
      </w:r>
      <w:r w:rsidRPr="00C33F68">
        <w:t>.2</w:t>
      </w:r>
      <w:r w:rsidRPr="00C33F68">
        <w:tab/>
        <w:t xml:space="preserve">Announcing procedure for </w:t>
      </w:r>
      <w:bookmarkEnd w:id="1381"/>
      <w:bookmarkEnd w:id="1382"/>
      <w:bookmarkEnd w:id="1383"/>
      <w:r w:rsidR="00322EFA" w:rsidRPr="00C33F68">
        <w:t>relay discovery additional information</w:t>
      </w:r>
      <w:bookmarkEnd w:id="1384"/>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51E3178E"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the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85pt;height:140.85pt" o:ole="" fillcolor="window">
            <v:imagedata r:id="rId80" o:title=""/>
          </v:shape>
          <o:OLEObject Type="Embed" ProgID="Word.Picture.8" ShapeID="_x0000_i1060" DrawAspect="Content" ObjectID="_1725692836"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562CC1B5"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 and</w:t>
      </w:r>
    </w:p>
    <w:p w14:paraId="11B87A15" w14:textId="5F345946"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 or</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7DA9A9EE"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due to the periodic reporting or due to camping on a new serving cell</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0F7242A1" w:rsidR="001845AF" w:rsidRDefault="001845AF" w:rsidP="003A13E4">
      <w:pPr>
        <w:pStyle w:val="NO"/>
        <w:rPr>
          <w:lang w:eastAsia="ko-KR"/>
        </w:rPr>
      </w:pPr>
      <w:r>
        <w:rPr>
          <w:lang w:eastAsia="ko-KR"/>
        </w:rPr>
        <w:t>NOTE 3:</w:t>
      </w:r>
      <w:r>
        <w:rPr>
          <w:lang w:eastAsia="ko-KR"/>
        </w:rPr>
        <w:tab/>
        <w:t>The announcing UE can stop announcing UE procedure for relay discovery additional information for power saving by implementation specific means e.g. an implementation-specific maximum number of the UE at a time,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85" w:name="_Toc68190848"/>
      <w:bookmarkStart w:id="1386" w:name="_Toc59198697"/>
      <w:bookmarkStart w:id="1387" w:name="_Toc525231297"/>
      <w:bookmarkStart w:id="1388" w:name="_Toc115079228"/>
      <w:r w:rsidRPr="00C33F68">
        <w:t>8.2.</w:t>
      </w:r>
      <w:r w:rsidR="00B901C4" w:rsidRPr="00C33F68">
        <w:t>1.2.</w:t>
      </w:r>
      <w:r w:rsidR="00130DC2" w:rsidRPr="00C33F68">
        <w:t>5</w:t>
      </w:r>
      <w:r w:rsidRPr="00C33F68">
        <w:tab/>
        <w:t xml:space="preserve">Monitoring UE procedure for </w:t>
      </w:r>
      <w:bookmarkEnd w:id="1385"/>
      <w:bookmarkEnd w:id="1386"/>
      <w:bookmarkEnd w:id="1387"/>
      <w:r w:rsidR="00322EFA" w:rsidRPr="00C33F68">
        <w:t>relay discovery additional information</w:t>
      </w:r>
      <w:bookmarkEnd w:id="1388"/>
    </w:p>
    <w:p w14:paraId="6FBD833C" w14:textId="22256702" w:rsidR="00673A58" w:rsidRPr="00C33F68" w:rsidRDefault="00673A58" w:rsidP="00826ACB">
      <w:pPr>
        <w:pStyle w:val="Heading6"/>
      </w:pPr>
      <w:bookmarkStart w:id="1389" w:name="_Toc68190849"/>
      <w:bookmarkStart w:id="1390" w:name="_Toc59198698"/>
      <w:bookmarkStart w:id="1391" w:name="_Toc525231298"/>
      <w:bookmarkStart w:id="1392" w:name="_Toc115079229"/>
      <w:r w:rsidRPr="00C33F68">
        <w:t>8.2.</w:t>
      </w:r>
      <w:r w:rsidR="00B901C4" w:rsidRPr="00C33F68">
        <w:t>1.2.</w:t>
      </w:r>
      <w:r w:rsidR="00130DC2" w:rsidRPr="00C33F68">
        <w:t>5</w:t>
      </w:r>
      <w:r w:rsidRPr="00C33F68">
        <w:t>.1</w:t>
      </w:r>
      <w:r w:rsidRPr="00C33F68">
        <w:tab/>
        <w:t>General</w:t>
      </w:r>
      <w:bookmarkEnd w:id="1389"/>
      <w:bookmarkEnd w:id="1390"/>
      <w:bookmarkEnd w:id="1391"/>
      <w:bookmarkEnd w:id="1392"/>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93" w:name="_Toc68190850"/>
      <w:bookmarkStart w:id="1394" w:name="_Toc59198699"/>
      <w:bookmarkStart w:id="1395" w:name="_Toc525231299"/>
      <w:bookmarkStart w:id="1396" w:name="_Toc115079230"/>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93"/>
      <w:bookmarkEnd w:id="1394"/>
      <w:bookmarkEnd w:id="1395"/>
      <w:r w:rsidR="00322EFA" w:rsidRPr="00C33F68">
        <w:t>relay discovery additional information</w:t>
      </w:r>
      <w:bookmarkEnd w:id="1396"/>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72AD27C8" w14:textId="3CFA4220" w:rsidR="007A2C75" w:rsidRPr="00C33F68" w:rsidRDefault="007A2C75" w:rsidP="00673A58">
      <w:pPr>
        <w:pStyle w:val="B1"/>
      </w:pPr>
      <w:r w:rsidRPr="00C33F68">
        <w:t>b)</w:t>
      </w:r>
      <w:r w:rsidRPr="00C33F68">
        <w:tab/>
        <w:t xml:space="preserve">the User </w:t>
      </w:r>
      <w:r w:rsidR="003D75CD" w:rsidRPr="00C33F68">
        <w:t>info</w:t>
      </w:r>
      <w:r w:rsidRPr="00C33F68">
        <w:t xml:space="preserve"> ID of the </w:t>
      </w:r>
      <w:r w:rsidR="00B029DC">
        <w:t>5G ProSe</w:t>
      </w:r>
      <w:r w:rsidR="00B029DC" w:rsidRPr="00C33F68">
        <w:t xml:space="preserve"> </w:t>
      </w:r>
      <w:r w:rsidRPr="00C33F68">
        <w:t>UE-to-network relay</w:t>
      </w:r>
      <w:r w:rsidR="001D6E65" w:rsidRPr="00C33F68">
        <w:t xml:space="preserve"> UE</w:t>
      </w:r>
      <w:r w:rsidRPr="00C33F68">
        <w:t xml:space="preserve"> is not configured as specified in clause 5 for the connectivity service being monitored, or the </w:t>
      </w:r>
      <w:r w:rsidR="00AD039D" w:rsidRPr="00C33F68">
        <w:t>announcer info</w:t>
      </w:r>
      <w:r w:rsidRPr="00C33F68">
        <w:t xml:space="preserv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is the same as the User </w:t>
      </w:r>
      <w:r w:rsidR="003D75CD" w:rsidRPr="00C33F68">
        <w:t>info</w:t>
      </w:r>
      <w:r w:rsidRPr="00C33F68">
        <w:t xml:space="preserve"> ID of the </w:t>
      </w:r>
      <w:r w:rsidR="00B029DC">
        <w:t>5G ProSe</w:t>
      </w:r>
      <w:r w:rsidR="00B029DC" w:rsidRPr="00C33F68">
        <w:t xml:space="preserve"> </w:t>
      </w:r>
      <w:r w:rsidRPr="00C33F68">
        <w:t xml:space="preserve">UE-to-network relay </w:t>
      </w:r>
      <w:r w:rsidR="00E71C37" w:rsidRPr="00C33F68">
        <w:t xml:space="preserve">UE </w:t>
      </w:r>
      <w:r w:rsidRPr="00C33F68">
        <w:t>configured as specified in clause 5.2.5 for the connectivity service being monitored,</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97" w:name="_Toc115079231"/>
      <w:bookmarkStart w:id="1398" w:name="_Toc502240217"/>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97"/>
    </w:p>
    <w:p w14:paraId="223CDE01" w14:textId="65E2B2FA" w:rsidR="00433536" w:rsidRPr="00C33F68" w:rsidRDefault="00433536" w:rsidP="00826ACB">
      <w:pPr>
        <w:pStyle w:val="Heading5"/>
      </w:pPr>
      <w:bookmarkStart w:id="1399" w:name="_Toc115079232"/>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98"/>
      <w:bookmarkEnd w:id="1399"/>
    </w:p>
    <w:p w14:paraId="141D9738" w14:textId="412A357A" w:rsidR="00433536" w:rsidRPr="00C33F68" w:rsidRDefault="00433536" w:rsidP="00826ACB">
      <w:pPr>
        <w:pStyle w:val="Heading6"/>
      </w:pPr>
      <w:bookmarkStart w:id="1400" w:name="_Toc502240218"/>
      <w:bookmarkStart w:id="1401" w:name="_Toc115079233"/>
      <w:r w:rsidRPr="00C33F68">
        <w:t>8.2.</w:t>
      </w:r>
      <w:r w:rsidR="00230F50" w:rsidRPr="00C33F68">
        <w:t>1.3</w:t>
      </w:r>
      <w:r w:rsidRPr="00C33F68">
        <w:t>.1</w:t>
      </w:r>
      <w:r w:rsidR="00230F50" w:rsidRPr="00C33F68">
        <w:t>.1</w:t>
      </w:r>
      <w:r w:rsidRPr="00C33F68">
        <w:tab/>
        <w:t>General</w:t>
      </w:r>
      <w:bookmarkEnd w:id="1400"/>
      <w:bookmarkEnd w:id="1401"/>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02" w:name="_Toc502240219"/>
      <w:bookmarkStart w:id="1403" w:name="_Toc115079234"/>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02"/>
      <w:bookmarkEnd w:id="1403"/>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2FEF0C0A" w14:textId="29EEBADB" w:rsidR="00433536" w:rsidRPr="00C33F68" w:rsidRDefault="00433536" w:rsidP="00433536">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solicited and with the User </w:t>
      </w:r>
      <w:r w:rsidR="003D75CD" w:rsidRPr="00C33F68">
        <w:t>info</w:t>
      </w:r>
      <w:r w:rsidRPr="00C33F68">
        <w:t xml:space="preserve"> ID for the </w:t>
      </w:r>
      <w:r w:rsidR="00E44948" w:rsidRPr="00C33F68">
        <w:t>UE-to-network</w:t>
      </w:r>
      <w:r w:rsidRPr="00C33F68">
        <w:t xml:space="preserve"> </w:t>
      </w:r>
      <w:r w:rsidR="00AC15C0" w:rsidRPr="00C33F68">
        <w:t xml:space="preserve">relay </w:t>
      </w:r>
      <w:r w:rsidRPr="00C33F68">
        <w:t>discovery parameter, as specified in clause 5</w:t>
      </w:r>
      <w:r w:rsidR="0018412C" w:rsidRPr="00C33F68">
        <w:t>.2.5</w:t>
      </w:r>
      <w:r w:rsidR="0084365D" w:rsidRPr="00C33F68">
        <w:t>;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pt;height:138.65pt" o:ole="">
            <v:imagedata r:id="rId82" o:title=""/>
          </v:shape>
          <o:OLEObject Type="Embed" ProgID="Visio.Drawing.15" ShapeID="_x0000_i1061" DrawAspect="Content" ObjectID="_1725692837"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1F5EB9AB" w:rsidR="00433536" w:rsidRPr="00C33F68" w:rsidRDefault="00433536" w:rsidP="00433536">
      <w:r w:rsidRPr="00C33F68">
        <w:t xml:space="preserve">When the UE is triggered by an upper layer application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14B4B1E5"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discovery parameter, configured 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708DF854"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The discoverer UE can stop discoverer UE procedure for UE-to-network relay discovery for power saving by implementation specific means e.g. an implementation-specific maximum number of the UE at a time,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0BF01E33" w14:textId="3940CD4E" w:rsidR="00433536" w:rsidRPr="00C33F68" w:rsidRDefault="00433536" w:rsidP="00433536">
      <w:pPr>
        <w:pStyle w:val="B1"/>
      </w:pPr>
      <w:r w:rsidRPr="00C33F68">
        <w:t>b)</w:t>
      </w:r>
      <w:r w:rsidRPr="00C33F68">
        <w:tab/>
        <w:t xml:space="preserve">the User </w:t>
      </w:r>
      <w:r w:rsidR="003D75CD" w:rsidRPr="00C33F68">
        <w:t>info</w:t>
      </w:r>
      <w:r w:rsidRPr="00C33F68">
        <w:t xml:space="preserve"> ID of the </w:t>
      </w:r>
      <w:r w:rsidR="00E44948" w:rsidRPr="00C33F68">
        <w:t>UE-to-network</w:t>
      </w:r>
      <w:r w:rsidRPr="00C33F68">
        <w:t xml:space="preserve"> Relay is not configured as specified in clause 5.2.</w:t>
      </w:r>
      <w:r w:rsidR="00D04718" w:rsidRPr="00C33F68">
        <w:t>5</w:t>
      </w:r>
      <w:r w:rsidRPr="00C33F68">
        <w:t xml:space="preserve"> for the connectivity service being solicited, or the Discoverer </w:t>
      </w:r>
      <w:r w:rsidR="003D75CD" w:rsidRPr="00C33F68">
        <w:t>info</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User </w:t>
      </w:r>
      <w:r w:rsidR="003D75CD" w:rsidRPr="00C33F68">
        <w:t>info</w:t>
      </w:r>
      <w:r w:rsidRPr="00C33F68">
        <w:t xml:space="preserve"> ID of the </w:t>
      </w:r>
      <w:r w:rsidR="00E44948" w:rsidRPr="00C33F68">
        <w:t>UE-to-network</w:t>
      </w:r>
      <w:r w:rsidRPr="00C33F68">
        <w:t xml:space="preserve"> Relay configured as specified in clause 5.2.</w:t>
      </w:r>
      <w:r w:rsidR="00D04718" w:rsidRPr="00C33F68">
        <w:t>5</w:t>
      </w:r>
      <w:r w:rsidRPr="00C33F68">
        <w:t xml:space="preserve"> for the connectivity service being solicited</w:t>
      </w:r>
      <w:r w:rsidR="00D04718" w:rsidRPr="00C33F68">
        <w:t>,</w:t>
      </w:r>
    </w:p>
    <w:p w14:paraId="15C3437A" w14:textId="66D82B8F"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T</w:t>
      </w:r>
      <w:r w:rsidR="004B2BE0">
        <w:t>5108</w:t>
      </w:r>
      <w:r w:rsidRPr="00C33F68">
        <w:rPr>
          <w:lang w:eastAsia="zh-CN"/>
        </w:rPr>
        <w:t>.</w:t>
      </w:r>
    </w:p>
    <w:p w14:paraId="7F005497" w14:textId="2741B37E" w:rsidR="00433536" w:rsidRPr="00C33F68" w:rsidRDefault="00433536" w:rsidP="00826ACB">
      <w:pPr>
        <w:pStyle w:val="Heading6"/>
      </w:pPr>
      <w:bookmarkStart w:id="1404" w:name="_Toc502240220"/>
      <w:bookmarkStart w:id="1405" w:name="_Toc115079235"/>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04"/>
      <w:bookmarkEnd w:id="1405"/>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CF39914" w:rsidR="001845AF" w:rsidRDefault="001845AF" w:rsidP="00A44A48">
      <w:pPr>
        <w:pStyle w:val="NO"/>
      </w:pPr>
      <w:r>
        <w:t>NOTE:</w:t>
      </w:r>
      <w:r>
        <w:tab/>
        <w:t>The discoverer UE can stop discoverer UE procedure for UE-to-network relay discovery for power saving by implementation specific means e.g. an implementation-specific maximum number of the UE at a time,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06" w:name="_Toc502240221"/>
      <w:bookmarkStart w:id="1407" w:name="_Toc115079236"/>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06"/>
      <w:bookmarkEnd w:id="1407"/>
    </w:p>
    <w:p w14:paraId="1465DC12" w14:textId="7266F50E" w:rsidR="00433536" w:rsidRPr="00C33F68" w:rsidRDefault="00433536" w:rsidP="00826ACB">
      <w:pPr>
        <w:pStyle w:val="Heading6"/>
      </w:pPr>
      <w:bookmarkStart w:id="1408" w:name="_Toc502240222"/>
      <w:bookmarkStart w:id="1409" w:name="_Toc115079237"/>
      <w:r w:rsidRPr="00C33F68">
        <w:t>8.2.</w:t>
      </w:r>
      <w:r w:rsidR="00117DC9" w:rsidRPr="00C33F68">
        <w:t>1.</w:t>
      </w:r>
      <w:r w:rsidR="00F901F5" w:rsidRPr="00C33F68">
        <w:t>3</w:t>
      </w:r>
      <w:r w:rsidRPr="00C33F68">
        <w:t>.</w:t>
      </w:r>
      <w:r w:rsidR="00F901F5" w:rsidRPr="00C33F68">
        <w:t>2.</w:t>
      </w:r>
      <w:r w:rsidRPr="00C33F68">
        <w:t>1</w:t>
      </w:r>
      <w:r w:rsidRPr="00C33F68">
        <w:tab/>
        <w:t>General</w:t>
      </w:r>
      <w:bookmarkEnd w:id="1408"/>
      <w:bookmarkEnd w:id="1409"/>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0" w:name="_Toc502240223"/>
      <w:bookmarkStart w:id="1411" w:name="_Toc115079238"/>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0"/>
      <w:bookmarkEnd w:id="1411"/>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3C5569D4"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C050AA">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54CD4558"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F518B6" w:rsidRPr="00C33F68">
        <w:rPr>
          <w:lang w:eastAsia="zh-CN"/>
        </w:rPr>
        <w:t>f</w:t>
      </w:r>
      <w:r w:rsidR="00F518B6" w:rsidRPr="00C33F68">
        <w:t>or 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3.95pt;height:148.8pt" o:ole="">
            <v:imagedata r:id="rId84" o:title=""/>
          </v:shape>
          <o:OLEObject Type="Embed" ProgID="Visio.Drawing.15" ShapeID="_x0000_i1062" DrawAspect="Content" ObjectID="_1725692838"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4924A6A8" w14:textId="3B34420A" w:rsidR="00DA61EE" w:rsidRDefault="00DA61EE" w:rsidP="005D601E">
      <w:pPr>
        <w:pStyle w:val="B1"/>
      </w:pPr>
      <w:r>
        <w:t>b)</w:t>
      </w:r>
      <w:r>
        <w:tab/>
        <w:t>the target discoveree info parameter of the received PROSE PC5 DISCOVERY message for UE-to-network relay discovery solicitation is the same as the user info ID provided by application layer of the UE,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399D996B"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User </w:t>
      </w:r>
      <w:r w:rsidR="003D75CD" w:rsidRPr="00C33F68">
        <w:t>info</w:t>
      </w:r>
      <w:r w:rsidR="00433536" w:rsidRPr="00C33F68">
        <w:t xml:space="preserve"> ID for the </w:t>
      </w:r>
      <w:r w:rsidR="00E44948" w:rsidRPr="00C33F68">
        <w:t>UE-to-network</w:t>
      </w:r>
      <w:r w:rsidR="00433536" w:rsidRPr="00C33F68">
        <w:t xml:space="preserve"> Relay discovery parameter, configured 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12"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13" w:name="_Toc115079239"/>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12"/>
      <w:bookmarkEnd w:id="1413"/>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14" w:name="_Toc115079240"/>
      <w:r w:rsidRPr="00C33F68">
        <w:t>8.2.1.</w:t>
      </w:r>
      <w:r w:rsidR="008E640B" w:rsidRPr="00C33F68">
        <w:t>4</w:t>
      </w:r>
      <w:r w:rsidRPr="00C33F68">
        <w:tab/>
        <w:t>Procedure for UE to use provisioned radio resources for 5G ProSe UE-to-network discovery</w:t>
      </w:r>
      <w:bookmarkEnd w:id="1414"/>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15" w:name="_Toc68190851"/>
      <w:bookmarkStart w:id="1416" w:name="_Toc59198700"/>
      <w:bookmarkStart w:id="1417" w:name="_Toc525231300"/>
      <w:bookmarkStart w:id="1418" w:name="_Toc115079241"/>
      <w:r w:rsidRPr="00C33F68">
        <w:t>8.2.</w:t>
      </w:r>
      <w:r w:rsidR="00191A92" w:rsidRPr="00C33F68">
        <w:t>2</w:t>
      </w:r>
      <w:r w:rsidRPr="00C33F68">
        <w:tab/>
        <w:t>UE-to-network relay selection procedure</w:t>
      </w:r>
      <w:bookmarkEnd w:id="1415"/>
      <w:bookmarkEnd w:id="1416"/>
      <w:bookmarkEnd w:id="1417"/>
      <w:bookmarkEnd w:id="1418"/>
    </w:p>
    <w:p w14:paraId="342DC8DA" w14:textId="7ECD9975" w:rsidR="0065619A" w:rsidRPr="00C33F68" w:rsidRDefault="0065619A" w:rsidP="0065619A">
      <w:pPr>
        <w:pStyle w:val="Heading4"/>
      </w:pPr>
      <w:bookmarkStart w:id="1419" w:name="_Toc68190852"/>
      <w:bookmarkStart w:id="1420" w:name="_Toc59198701"/>
      <w:bookmarkStart w:id="1421" w:name="_Toc525231301"/>
      <w:bookmarkStart w:id="1422" w:name="_Toc115079242"/>
      <w:r w:rsidRPr="00C33F68">
        <w:t>8.2.</w:t>
      </w:r>
      <w:r w:rsidR="00191A92" w:rsidRPr="00C33F68">
        <w:t>2</w:t>
      </w:r>
      <w:r w:rsidRPr="00C33F68">
        <w:t>.1</w:t>
      </w:r>
      <w:r w:rsidRPr="00C33F68">
        <w:tab/>
        <w:t>General</w:t>
      </w:r>
      <w:bookmarkEnd w:id="1419"/>
      <w:bookmarkEnd w:id="1420"/>
      <w:bookmarkEnd w:id="1421"/>
      <w:bookmarkEnd w:id="1422"/>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23" w:name="_Toc68190853"/>
      <w:bookmarkStart w:id="1424" w:name="_Toc59198702"/>
      <w:bookmarkStart w:id="1425" w:name="_Toc525231302"/>
      <w:bookmarkStart w:id="1426" w:name="_Toc115079243"/>
      <w:r w:rsidRPr="00C33F68">
        <w:t>8.2.</w:t>
      </w:r>
      <w:r w:rsidR="00191A92" w:rsidRPr="00C33F68">
        <w:t>2</w:t>
      </w:r>
      <w:r w:rsidRPr="00C33F68">
        <w:t>.2</w:t>
      </w:r>
      <w:r w:rsidRPr="00C33F68">
        <w:tab/>
        <w:t>UE-to-network relay selection procedure initiation</w:t>
      </w:r>
      <w:bookmarkEnd w:id="1423"/>
      <w:bookmarkEnd w:id="1424"/>
      <w:bookmarkEnd w:id="1425"/>
      <w:bookmarkEnd w:id="1426"/>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27"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27"/>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Heading4"/>
      </w:pPr>
      <w:bookmarkStart w:id="1428" w:name="_Toc68190854"/>
      <w:bookmarkStart w:id="1429" w:name="_Toc59198703"/>
      <w:bookmarkStart w:id="1430" w:name="_Toc525231303"/>
      <w:bookmarkStart w:id="1431" w:name="_Toc115079244"/>
      <w:r w:rsidRPr="00C33F68">
        <w:t>8.2.</w:t>
      </w:r>
      <w:r w:rsidR="00191A92" w:rsidRPr="00C33F68">
        <w:t>2</w:t>
      </w:r>
      <w:r w:rsidRPr="00C33F68">
        <w:t>.3</w:t>
      </w:r>
      <w:r w:rsidRPr="00C33F68">
        <w:tab/>
        <w:t>UE-to-network relay selection procedure completion</w:t>
      </w:r>
      <w:bookmarkEnd w:id="1428"/>
      <w:bookmarkEnd w:id="1429"/>
      <w:bookmarkEnd w:id="1430"/>
      <w:bookmarkEnd w:id="1431"/>
    </w:p>
    <w:p w14:paraId="258DA8A7" w14:textId="5DD44F50" w:rsidR="0065619A" w:rsidRPr="00C33F68" w:rsidRDefault="0065619A" w:rsidP="0065619A">
      <w:r w:rsidRPr="00C33F68">
        <w:t xml:space="preserve">If there exists only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32" w:name="_Toc68190855"/>
      <w:bookmarkStart w:id="1433" w:name="_Toc59198704"/>
      <w:bookmarkStart w:id="1434" w:name="_Toc525231304"/>
      <w:bookmarkStart w:id="1435" w:name="_Toc115079245"/>
      <w:r w:rsidRPr="00C33F68">
        <w:t>8.2.</w:t>
      </w:r>
      <w:r w:rsidR="00191A92" w:rsidRPr="00C33F68">
        <w:t>3</w:t>
      </w:r>
      <w:r w:rsidRPr="00C33F68">
        <w:tab/>
        <w:t>UE-to-network relay reselection procedure</w:t>
      </w:r>
      <w:bookmarkEnd w:id="1432"/>
      <w:bookmarkEnd w:id="1433"/>
      <w:bookmarkEnd w:id="1434"/>
      <w:bookmarkEnd w:id="1435"/>
    </w:p>
    <w:p w14:paraId="2B386CCB" w14:textId="6B5B5C01" w:rsidR="0065619A" w:rsidRPr="00C33F68" w:rsidRDefault="0065619A" w:rsidP="0065619A">
      <w:pPr>
        <w:pStyle w:val="Heading4"/>
      </w:pPr>
      <w:bookmarkStart w:id="1436" w:name="_Toc68190856"/>
      <w:bookmarkStart w:id="1437" w:name="_Toc59198705"/>
      <w:bookmarkStart w:id="1438" w:name="_Toc525231305"/>
      <w:bookmarkStart w:id="1439" w:name="_Toc115079246"/>
      <w:r w:rsidRPr="00C33F68">
        <w:t>8.2.</w:t>
      </w:r>
      <w:r w:rsidR="00191A92" w:rsidRPr="00C33F68">
        <w:t>3</w:t>
      </w:r>
      <w:r w:rsidRPr="00C33F68">
        <w:t>.1</w:t>
      </w:r>
      <w:r w:rsidRPr="00C33F68">
        <w:tab/>
        <w:t>General</w:t>
      </w:r>
      <w:bookmarkEnd w:id="1436"/>
      <w:bookmarkEnd w:id="1437"/>
      <w:bookmarkEnd w:id="1438"/>
      <w:bookmarkEnd w:id="1439"/>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0" w:name="_Toc68190857"/>
      <w:bookmarkStart w:id="1441" w:name="_Toc59198706"/>
      <w:bookmarkStart w:id="1442" w:name="_Toc525231306"/>
      <w:bookmarkStart w:id="1443" w:name="_Toc115079247"/>
      <w:r w:rsidRPr="00C33F68">
        <w:t>8.2.</w:t>
      </w:r>
      <w:r w:rsidR="00191A92" w:rsidRPr="00C33F68">
        <w:t>3</w:t>
      </w:r>
      <w:r w:rsidRPr="00C33F68">
        <w:t>.2</w:t>
      </w:r>
      <w:r w:rsidRPr="00C33F68">
        <w:tab/>
        <w:t>UE-to-network relay reselection procedure initiation</w:t>
      </w:r>
      <w:bookmarkEnd w:id="1440"/>
      <w:bookmarkEnd w:id="1441"/>
      <w:bookmarkEnd w:id="1442"/>
      <w:bookmarkEnd w:id="144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7C401CC2" w:rsidR="00E86206" w:rsidRPr="00C33F68" w:rsidRDefault="00E86206" w:rsidP="00E86206">
      <w:pPr>
        <w:pStyle w:val="B1"/>
      </w:pPr>
      <w:r>
        <w:t>j)</w:t>
      </w:r>
      <w:r>
        <w:tab/>
        <w:t>the UE has received a PROSE DIRECT LINK ESTABLISHMENT REJECT message from the 5G ProSe UE-to-network relay UE with the cause value #14 "security procedure failure of 5G ProSe UE-to-network relay".</w:t>
      </w:r>
    </w:p>
    <w:p w14:paraId="21B0C114" w14:textId="579E6DBE" w:rsidR="0065619A" w:rsidRPr="00C33F68" w:rsidRDefault="0065619A" w:rsidP="0065619A">
      <w:r w:rsidRPr="00C33F68">
        <w:t>In cases c)</w:t>
      </w:r>
      <w:r w:rsidR="00F44AE1" w:rsidRPr="00C33F68">
        <w:t>,</w:t>
      </w:r>
      <w:r w:rsidRPr="00C33F68">
        <w:t xml:space="preserve"> d)</w:t>
      </w:r>
      <w:r w:rsidR="00F44AE1" w:rsidRPr="00C33F68">
        <w:t>, h) and i)</w:t>
      </w:r>
      <w:r w:rsidRPr="00C33F68">
        <w:t xml:space="preserve">, the </w:t>
      </w:r>
      <w:r w:rsidR="0027480F">
        <w:t xml:space="preserve">5G ProSe </w:t>
      </w:r>
      <w:r w:rsidRPr="00C33F68">
        <w:t xml:space="preserve">remote UE shall exclude the </w:t>
      </w:r>
      <w:r w:rsidR="00CC535E" w:rsidRPr="00C33F68">
        <w:t xml:space="preserve">5G </w:t>
      </w:r>
      <w:r w:rsidRPr="00C33F68">
        <w:t>ProSe UE-to-network relay UE which sent the message specified in cases c)</w:t>
      </w:r>
      <w:r w:rsidR="00F44AE1" w:rsidRPr="00C33F68">
        <w:t>,</w:t>
      </w:r>
      <w:r w:rsidRPr="00C33F68">
        <w:t xml:space="preserve"> d)</w:t>
      </w:r>
      <w:r w:rsidR="00F44AE1" w:rsidRPr="00C33F68">
        <w:t>, h) or i)</w:t>
      </w:r>
      <w:r w:rsidRPr="00C33F68">
        <w:t xml:space="preserve"> from the UE-to-network relay reselection process described below</w:t>
      </w:r>
      <w:r w:rsidR="00F44AE1" w:rsidRPr="00C33F68">
        <w:t xml:space="preserve"> (at least for the indicated back-off time period if provided from the ProSe UE-to-network relay UE in cases h) and i))</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Heading3"/>
      </w:pPr>
      <w:bookmarkStart w:id="1444" w:name="_Toc115079248"/>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44"/>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45" w:name="_Toc115079249"/>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45"/>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46" w:name="_Toc115079250"/>
      <w:r w:rsidRPr="00C33F68">
        <w:t>8.2.5a</w:t>
      </w:r>
      <w:r w:rsidRPr="00C33F68">
        <w:tab/>
        <w:t>IPv6 prefix delegation via DHCPv6 for 5G ProSe layer-3 UE-to-network relay</w:t>
      </w:r>
      <w:bookmarkEnd w:id="1446"/>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47" w:name="_Toc115079251"/>
      <w:bookmarkStart w:id="1448" w:name="_Toc66692669"/>
      <w:bookmarkStart w:id="1449" w:name="_Toc66701848"/>
      <w:bookmarkStart w:id="1450" w:name="_Toc69883510"/>
      <w:bookmarkStart w:id="1451" w:name="_Toc73537274"/>
      <w:r w:rsidRPr="00C33F68">
        <w:t>8.2.</w:t>
      </w:r>
      <w:r w:rsidR="00F71A6E" w:rsidRPr="00C33F68">
        <w:t>6</w:t>
      </w:r>
      <w:r w:rsidRPr="00C33F68">
        <w:tab/>
        <w:t>QoS handling for 5G ProSe UE-to-network relay</w:t>
      </w:r>
      <w:bookmarkEnd w:id="1447"/>
    </w:p>
    <w:p w14:paraId="360FC8B0" w14:textId="1AAC6284" w:rsidR="00657FEC" w:rsidRPr="00C33F68" w:rsidRDefault="00657FEC" w:rsidP="00657FEC">
      <w:pPr>
        <w:pStyle w:val="Heading4"/>
        <w:rPr>
          <w:lang w:eastAsia="zh-CN"/>
        </w:rPr>
      </w:pPr>
      <w:bookmarkStart w:id="1452" w:name="_Toc115079252"/>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52"/>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53" w:name="_Toc115079253"/>
      <w:r w:rsidRPr="00C33F68">
        <w:t>8.2.</w:t>
      </w:r>
      <w:r w:rsidR="00A61BAE" w:rsidRPr="00C33F68">
        <w:t>6</w:t>
      </w:r>
      <w:r w:rsidRPr="00C33F68">
        <w:t>.2</w:t>
      </w:r>
      <w:r w:rsidRPr="00C33F68">
        <w:tab/>
        <w:t>QoS handling for 5G ProSe layer-2 UE-to-network relay</w:t>
      </w:r>
      <w:bookmarkEnd w:id="1453"/>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54" w:name="_Toc115079254"/>
      <w:r w:rsidRPr="00C33F68">
        <w:t>8.2.</w:t>
      </w:r>
      <w:r w:rsidR="00A61BAE" w:rsidRPr="00C33F68">
        <w:t>6</w:t>
      </w:r>
      <w:r w:rsidRPr="00C33F68">
        <w:t>.3</w:t>
      </w:r>
      <w:r w:rsidRPr="00C33F68">
        <w:tab/>
        <w:t>QoS handling for 5G ProSe layer-3 UE-to-network relay without N3IWF</w:t>
      </w:r>
      <w:bookmarkEnd w:id="1454"/>
    </w:p>
    <w:p w14:paraId="36A5554D" w14:textId="3497F91C" w:rsidR="00657FEC" w:rsidRPr="00C33F68" w:rsidRDefault="00657FEC" w:rsidP="00657FEC">
      <w:pPr>
        <w:pStyle w:val="Heading5"/>
        <w:rPr>
          <w:lang w:eastAsia="zh-CN"/>
        </w:rPr>
      </w:pPr>
      <w:bookmarkStart w:id="1455" w:name="_Toc115079255"/>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55"/>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56" w:name="_Toc115079256"/>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56"/>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14E43970"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2A97C58E" w:rsidR="00657FEC" w:rsidRPr="00C33F68" w:rsidRDefault="00657FEC" w:rsidP="00657FEC">
      <w:r w:rsidRPr="00C33F68">
        <w:t>When a derived QoS rule is deleted, the 5G ProSe layer-3 UE-to-network relay</w:t>
      </w:r>
      <w:r w:rsidR="003508FD" w:rsidRPr="00C33F68">
        <w:t xml:space="preserve"> UE</w:t>
      </w:r>
      <w:r w:rsidRPr="00C33F68">
        <w:t xml:space="preserve"> performs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signaled QoS rule.</w:t>
      </w:r>
    </w:p>
    <w:p w14:paraId="716E1FE0" w14:textId="5A760C9A" w:rsidR="00657FEC" w:rsidRPr="00C33F68" w:rsidRDefault="00657FEC" w:rsidP="00657FEC">
      <w:pPr>
        <w:pStyle w:val="Heading5"/>
      </w:pPr>
      <w:bookmarkStart w:id="1457" w:name="_Toc115079257"/>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57"/>
    </w:p>
    <w:p w14:paraId="28C9BF73" w14:textId="681D7D5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p>
    <w:p w14:paraId="5EC267FB" w14:textId="743A5111"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657FEC" w:rsidRPr="00C33F68">
        <w:rPr>
          <w:lang w:eastAsia="zh-CN"/>
        </w:rPr>
        <w:t>.</w:t>
      </w:r>
    </w:p>
    <w:p w14:paraId="631BF3C7" w14:textId="77FC3003"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3C40C019"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shall perform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77777777"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Pr>
          <w:lang w:eastAsia="ko-KR"/>
        </w:rPr>
        <w:t>.</w:t>
      </w:r>
    </w:p>
    <w:p w14:paraId="0C7CA8AD" w14:textId="04D972A6" w:rsidR="00657FEC" w:rsidRPr="00C33F68" w:rsidRDefault="00657FEC" w:rsidP="00657FEC">
      <w:pPr>
        <w:pStyle w:val="Heading4"/>
      </w:pPr>
      <w:bookmarkStart w:id="1458" w:name="_Toc115079258"/>
      <w:r w:rsidRPr="00C33F68">
        <w:t>8.2.</w:t>
      </w:r>
      <w:r w:rsidR="00E51E13" w:rsidRPr="00C33F68">
        <w:t>6</w:t>
      </w:r>
      <w:r w:rsidRPr="00C33F68">
        <w:t>.4</w:t>
      </w:r>
      <w:r w:rsidRPr="00C33F68">
        <w:tab/>
        <w:t>QoS handling for 5G ProSe layer-3 UE-to-network relay with N3IWF</w:t>
      </w:r>
      <w:bookmarkEnd w:id="1458"/>
    </w:p>
    <w:p w14:paraId="62FDCB24" w14:textId="77777777" w:rsidR="005B098F" w:rsidRPr="00C33F68" w:rsidRDefault="005B098F" w:rsidP="005B098F">
      <w:pPr>
        <w:pStyle w:val="Heading5"/>
        <w:rPr>
          <w:lang w:eastAsia="zh-CN"/>
        </w:rPr>
      </w:pPr>
      <w:bookmarkStart w:id="1459" w:name="_Toc115079259"/>
      <w:r w:rsidRPr="00C33F68">
        <w:rPr>
          <w:lang w:eastAsia="zh-CN"/>
        </w:rPr>
        <w:t>8.2.6.4.1</w:t>
      </w:r>
      <w:r w:rsidRPr="00C33F68">
        <w:rPr>
          <w:lang w:eastAsia="zh-CN"/>
        </w:rPr>
        <w:tab/>
        <w:t>General</w:t>
      </w:r>
      <w:bookmarkEnd w:id="1459"/>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0" w:name="_Toc115079260"/>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0"/>
    </w:p>
    <w:p w14:paraId="134FCFEF" w14:textId="18880822"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 xml:space="preserve">[5],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48"/>
    <w:bookmarkEnd w:id="1449"/>
    <w:bookmarkEnd w:id="1450"/>
    <w:bookmarkEnd w:id="1451"/>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1" w:name="_Toc115079261"/>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1"/>
    </w:p>
    <w:p w14:paraId="6F3C23C3" w14:textId="7AA79D40" w:rsidR="00C86867" w:rsidRPr="00C33F68" w:rsidRDefault="00C86867" w:rsidP="00C86867">
      <w:pPr>
        <w:pStyle w:val="Heading4"/>
      </w:pPr>
      <w:bookmarkStart w:id="1462" w:name="_Toc115079262"/>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62"/>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63" w:name="_Toc115079263"/>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63"/>
    </w:p>
    <w:p w14:paraId="6B1FDA16" w14:textId="094E95A0"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64" w:name="_Toc115079264"/>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64"/>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3887B0"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shall perform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65" w:name="_Toc81899160"/>
      <w:bookmarkStart w:id="1466" w:name="_Toc115079265"/>
      <w:r w:rsidRPr="00C33F68">
        <w:t>8.2.8</w:t>
      </w:r>
      <w:r w:rsidR="005202BF" w:rsidRPr="00C33F68">
        <w:tab/>
      </w:r>
      <w:bookmarkEnd w:id="1465"/>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66"/>
    </w:p>
    <w:p w14:paraId="0B629747" w14:textId="4B09D5D0" w:rsidR="005202BF" w:rsidRPr="00C33F68" w:rsidRDefault="00C51968" w:rsidP="005202BF">
      <w:pPr>
        <w:pStyle w:val="Heading4"/>
        <w:rPr>
          <w:lang w:eastAsia="zh-CN"/>
        </w:rPr>
      </w:pPr>
      <w:bookmarkStart w:id="1467" w:name="_Toc81899161"/>
      <w:bookmarkStart w:id="1468" w:name="_Toc115079266"/>
      <w:r w:rsidRPr="00C33F68">
        <w:rPr>
          <w:lang w:eastAsia="zh-CN"/>
        </w:rPr>
        <w:t>8.2.8</w:t>
      </w:r>
      <w:r w:rsidR="005202BF" w:rsidRPr="00C33F68">
        <w:rPr>
          <w:lang w:eastAsia="zh-CN"/>
        </w:rPr>
        <w:t>.1</w:t>
      </w:r>
      <w:r w:rsidR="005202BF" w:rsidRPr="00C33F68">
        <w:rPr>
          <w:lang w:eastAsia="zh-CN"/>
        </w:rPr>
        <w:tab/>
        <w:t>General</w:t>
      </w:r>
      <w:bookmarkEnd w:id="1467"/>
      <w:bookmarkEnd w:id="1468"/>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69" w:name="_Toc525231241"/>
      <w:bookmarkStart w:id="1470" w:name="_Toc59198641"/>
      <w:bookmarkStart w:id="1471" w:name="_Toc75282999"/>
      <w:bookmarkStart w:id="1472" w:name="_Toc115079267"/>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69"/>
      <w:bookmarkEnd w:id="1470"/>
      <w:bookmarkEnd w:id="1471"/>
      <w:bookmarkEnd w:id="1472"/>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73" w:name="_MON_1702990215"/>
    <w:bookmarkEnd w:id="1473"/>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55pt;height:197.25pt" o:ole="" fillcolor="window">
            <v:imagedata r:id="rId86" o:title=""/>
          </v:shape>
          <o:OLEObject Type="Embed" ProgID="Word.Picture.8" ShapeID="_x0000_i1063" DrawAspect="Content" ObjectID="_1725692839"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74" w:name="_Toc525231242"/>
      <w:bookmarkStart w:id="1475" w:name="_Toc59198642"/>
      <w:bookmarkStart w:id="1476" w:name="_Toc75283000"/>
      <w:bookmarkStart w:id="1477" w:name="_Toc115079268"/>
      <w:bookmarkStart w:id="1478" w:name="_Toc75283001"/>
      <w:bookmarkStart w:id="1479" w:name="_Toc59198643"/>
      <w:bookmarkStart w:id="1480" w:name="_Toc525231243"/>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74"/>
      <w:bookmarkEnd w:id="1475"/>
      <w:bookmarkEnd w:id="1476"/>
      <w:bookmarkEnd w:id="1477"/>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81" w:name="_Toc115079269"/>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78"/>
      <w:bookmarkEnd w:id="1479"/>
      <w:bookmarkEnd w:id="1480"/>
      <w:bookmarkEnd w:id="1481"/>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82" w:name="_Toc75283002"/>
      <w:bookmarkStart w:id="1483" w:name="_Toc59198644"/>
      <w:bookmarkStart w:id="1484" w:name="_Toc525231244"/>
      <w:bookmarkStart w:id="1485" w:name="_Toc115079270"/>
      <w:r w:rsidRPr="00C33F68">
        <w:rPr>
          <w:lang w:eastAsia="zh-CN"/>
        </w:rPr>
        <w:t>8.2.8</w:t>
      </w:r>
      <w:r w:rsidR="005202BF" w:rsidRPr="00C33F68">
        <w:rPr>
          <w:lang w:eastAsia="zh-CN"/>
        </w:rPr>
        <w:t>.5</w:t>
      </w:r>
      <w:r w:rsidR="005202BF" w:rsidRPr="00C33F68">
        <w:rPr>
          <w:lang w:eastAsia="zh-CN"/>
        </w:rPr>
        <w:tab/>
        <w:t>Abnormal cases</w:t>
      </w:r>
      <w:bookmarkEnd w:id="1482"/>
      <w:bookmarkEnd w:id="1483"/>
      <w:bookmarkEnd w:id="1484"/>
      <w:bookmarkEnd w:id="1485"/>
    </w:p>
    <w:p w14:paraId="516781B5" w14:textId="5B64BD8F" w:rsidR="005202BF" w:rsidRPr="00C33F68" w:rsidRDefault="00C51968" w:rsidP="005202BF">
      <w:pPr>
        <w:pStyle w:val="Heading5"/>
        <w:rPr>
          <w:noProof/>
        </w:rPr>
      </w:pPr>
      <w:bookmarkStart w:id="1486" w:name="_Toc75283003"/>
      <w:bookmarkStart w:id="1487" w:name="_Toc59198645"/>
      <w:bookmarkStart w:id="1488" w:name="_Toc525231245"/>
      <w:bookmarkStart w:id="1489" w:name="_Toc115079271"/>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86"/>
      <w:bookmarkEnd w:id="1487"/>
      <w:bookmarkEnd w:id="1488"/>
      <w:bookmarkEnd w:id="1489"/>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90" w:name="_Toc115079272"/>
      <w:r>
        <w:t>8.2.9</w:t>
      </w:r>
      <w:r>
        <w:tab/>
        <w:t>5G ProSe AA message reliable transport procedure</w:t>
      </w:r>
      <w:bookmarkEnd w:id="1490"/>
    </w:p>
    <w:p w14:paraId="0FF0DE3F" w14:textId="2EA78CCD" w:rsidR="009F73A6" w:rsidRDefault="009F73A6" w:rsidP="009F73A6">
      <w:pPr>
        <w:pStyle w:val="Heading4"/>
      </w:pPr>
      <w:bookmarkStart w:id="1491" w:name="_Toc115079273"/>
      <w:r>
        <w:t>8.2.9.1</w:t>
      </w:r>
      <w:r>
        <w:tab/>
        <w:t>General</w:t>
      </w:r>
      <w:bookmarkEnd w:id="1491"/>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492" w:name="_Toc115079274"/>
      <w:r>
        <w:t>8.2.9.2</w:t>
      </w:r>
      <w:r>
        <w:tab/>
        <w:t>5G ProSe AA message reliable transport procedure initiation</w:t>
      </w:r>
      <w:bookmarkEnd w:id="1492"/>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1.2pt;height:133.2pt" o:ole="">
            <v:imagedata r:id="rId88" o:title=""/>
          </v:shape>
          <o:OLEObject Type="Embed" ProgID="Visio.Drawing.15" ShapeID="_x0000_i1064" DrawAspect="Content" ObjectID="_1725692840"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493" w:name="_Toc115079275"/>
      <w:r>
        <w:t>8.2.9.3</w:t>
      </w:r>
      <w:r>
        <w:tab/>
        <w:t>5G ProSe AA message reliable transport procedure accepted by the target UE</w:t>
      </w:r>
      <w:bookmarkEnd w:id="1493"/>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94" w:name="_Toc115079276"/>
      <w:r>
        <w:t>8.2.9.4</w:t>
      </w:r>
      <w:r>
        <w:tab/>
        <w:t>5G ProSe AA message reliable transport procedure completion by the initiating UE</w:t>
      </w:r>
      <w:bookmarkEnd w:id="1494"/>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495" w:name="_Toc115079277"/>
      <w:r>
        <w:t>8.2.9.5</w:t>
      </w:r>
      <w:r>
        <w:tab/>
      </w:r>
      <w:r w:rsidRPr="00AB7AE1">
        <w:t>Abnormal cases</w:t>
      </w:r>
      <w:bookmarkEnd w:id="1495"/>
    </w:p>
    <w:p w14:paraId="4625ED9B" w14:textId="194B422F" w:rsidR="00C4376C" w:rsidRPr="00C33F68" w:rsidRDefault="00C4376C" w:rsidP="00C4376C">
      <w:pPr>
        <w:pStyle w:val="Heading5"/>
        <w:rPr>
          <w:lang w:eastAsia="zh-CN"/>
        </w:rPr>
      </w:pPr>
      <w:bookmarkStart w:id="1496" w:name="_Toc115079278"/>
      <w:r w:rsidRPr="00B467AA">
        <w:rPr>
          <w:lang w:eastAsia="zh-CN"/>
        </w:rPr>
        <w:t>8.2.9</w:t>
      </w:r>
      <w:r>
        <w:rPr>
          <w:lang w:eastAsia="zh-CN"/>
        </w:rPr>
        <w:t>.5</w:t>
      </w:r>
      <w:r w:rsidRPr="00C33F68">
        <w:rPr>
          <w:lang w:eastAsia="zh-CN"/>
        </w:rPr>
        <w:t>.1</w:t>
      </w:r>
      <w:r w:rsidRPr="00C33F68">
        <w:rPr>
          <w:lang w:eastAsia="zh-CN"/>
        </w:rPr>
        <w:tab/>
        <w:t>Abnormal cases at the initiating UE</w:t>
      </w:r>
      <w:bookmarkEnd w:id="1496"/>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497" w:name="_Toc115079279"/>
      <w:r>
        <w:t>8.2.10</w:t>
      </w:r>
      <w:r>
        <w:tab/>
        <w:t>5G ProSe security procedures over PC8 interface</w:t>
      </w:r>
      <w:bookmarkEnd w:id="1497"/>
    </w:p>
    <w:p w14:paraId="6D0CA8EF" w14:textId="77777777" w:rsidR="00BB228F" w:rsidRDefault="00BB228F" w:rsidP="00BB228F">
      <w:pPr>
        <w:pStyle w:val="Heading4"/>
      </w:pPr>
      <w:bookmarkStart w:id="1498" w:name="_Toc115079280"/>
      <w:r>
        <w:t>8.2.10.1</w:t>
      </w:r>
      <w:r>
        <w:tab/>
        <w:t>General</w:t>
      </w:r>
      <w:bookmarkEnd w:id="1498"/>
    </w:p>
    <w:p w14:paraId="06131DF9" w14:textId="77777777" w:rsidR="00BB228F" w:rsidRDefault="00BB228F" w:rsidP="005D601E">
      <w:pPr>
        <w:pStyle w:val="Heading5"/>
      </w:pPr>
      <w:bookmarkStart w:id="1499" w:name="_Toc115079281"/>
      <w:r>
        <w:t>8.2.10.1.1</w:t>
      </w:r>
      <w:r>
        <w:tab/>
        <w:t>Transport protocol for PC8 messages</w:t>
      </w:r>
      <w:bookmarkEnd w:id="1499"/>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00" w:name="_Toc115079282"/>
      <w:r>
        <w:t>8.2.10.1.2</w:t>
      </w:r>
      <w:r>
        <w:tab/>
        <w:t>Handling of UE-initiated procedures</w:t>
      </w:r>
      <w:bookmarkEnd w:id="1500"/>
    </w:p>
    <w:p w14:paraId="71FC0EB2" w14:textId="77777777" w:rsidR="00BB228F" w:rsidRDefault="00BB228F" w:rsidP="005D601E">
      <w:pPr>
        <w:pStyle w:val="Heading6"/>
      </w:pPr>
      <w:bookmarkStart w:id="1501" w:name="_Toc115079283"/>
      <w:r>
        <w:t>8.2.10.1.2.1</w:t>
      </w:r>
      <w:r>
        <w:tab/>
        <w:t>General</w:t>
      </w:r>
      <w:bookmarkEnd w:id="1501"/>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02" w:name="_Toc115079284"/>
      <w:r>
        <w:t>8.2.10.1.2.2</w:t>
      </w:r>
      <w:r>
        <w:tab/>
        <w:t>5G PKMF discovery</w:t>
      </w:r>
      <w:bookmarkEnd w:id="1502"/>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03" w:name="_Toc115079285"/>
      <w:r>
        <w:t>8.2.10.2</w:t>
      </w:r>
      <w:r>
        <w:tab/>
        <w:t>Procedures</w:t>
      </w:r>
      <w:bookmarkEnd w:id="1503"/>
    </w:p>
    <w:p w14:paraId="20D24593" w14:textId="77777777" w:rsidR="00BB228F" w:rsidRDefault="00BB228F" w:rsidP="005D601E">
      <w:pPr>
        <w:pStyle w:val="Heading5"/>
      </w:pPr>
      <w:bookmarkStart w:id="1504" w:name="_Toc115079286"/>
      <w:r>
        <w:t>8.2.10.2.1</w:t>
      </w:r>
      <w:r>
        <w:tab/>
        <w:t>Types of 5G ProSe procedures over PC8 interface</w:t>
      </w:r>
      <w:bookmarkEnd w:id="1504"/>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05" w:name="_Toc115079287"/>
      <w:r w:rsidRPr="005D601E">
        <w:t>8.2.</w:t>
      </w:r>
      <w:r w:rsidR="00B11660" w:rsidRPr="005D601E">
        <w:t>10</w:t>
      </w:r>
      <w:r w:rsidRPr="005D601E">
        <w:t>.2.2</w:t>
      </w:r>
      <w:r w:rsidRPr="005D601E">
        <w:tab/>
        <w:t>5G ProSe UE-to-network relay discovery security parameters request procedure</w:t>
      </w:r>
      <w:bookmarkEnd w:id="1505"/>
    </w:p>
    <w:p w14:paraId="363A8A57" w14:textId="2C407FC3" w:rsidR="005347D1" w:rsidRPr="005D601E" w:rsidRDefault="005347D1" w:rsidP="005347D1">
      <w:pPr>
        <w:pStyle w:val="Heading6"/>
      </w:pPr>
      <w:bookmarkStart w:id="1506" w:name="_Toc115079288"/>
      <w:r w:rsidRPr="005D601E">
        <w:t>8.2.</w:t>
      </w:r>
      <w:r w:rsidR="00B11660" w:rsidRPr="005D601E">
        <w:t>10</w:t>
      </w:r>
      <w:r w:rsidRPr="005D601E">
        <w:t>.2.2.1</w:t>
      </w:r>
      <w:r w:rsidRPr="005D601E">
        <w:tab/>
        <w:t>General</w:t>
      </w:r>
      <w:bookmarkEnd w:id="1506"/>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07" w:name="_Toc115079289"/>
      <w:r w:rsidRPr="005D601E">
        <w:t>8.2.</w:t>
      </w:r>
      <w:r w:rsidR="00B11660" w:rsidRPr="005D601E">
        <w:t>10</w:t>
      </w:r>
      <w:r w:rsidRPr="005D601E">
        <w:t>.2.2.2</w:t>
      </w:r>
      <w:r w:rsidRPr="005D601E">
        <w:tab/>
        <w:t>5G ProSe UE-to-network relay discovery security parameters request procedure initiation</w:t>
      </w:r>
      <w:bookmarkEnd w:id="1507"/>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2pt;height:314.3pt" o:ole="">
            <v:imagedata r:id="rId90" o:title=""/>
          </v:shape>
          <o:OLEObject Type="Embed" ProgID="Visio.Drawing.11" ShapeID="_x0000_i1065" DrawAspect="Content" ObjectID="_1725692841"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08" w:name="_Toc115079290"/>
      <w:r>
        <w:t>8.2.</w:t>
      </w:r>
      <w:r w:rsidR="00B11660">
        <w:t>10.</w:t>
      </w:r>
      <w:r>
        <w:t>2.2.3</w:t>
      </w:r>
      <w:r>
        <w:tab/>
        <w:t>5G ProSe UE-to-network relay discovery security parameters request procedure accepted by the 5G PKMF</w:t>
      </w:r>
      <w:bookmarkEnd w:id="1508"/>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09" w:name="_Toc115079291"/>
      <w:r>
        <w:t>8.2.</w:t>
      </w:r>
      <w:r w:rsidR="00B11660">
        <w:t>10</w:t>
      </w:r>
      <w:r>
        <w:t>.2.2.4</w:t>
      </w:r>
      <w:r>
        <w:tab/>
        <w:t>5G ProSe UE-to-network relay discovery security parameters request procedure completion by the UE</w:t>
      </w:r>
      <w:bookmarkEnd w:id="1509"/>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10" w:name="_Toc115079292"/>
      <w:r>
        <w:t>8.2.</w:t>
      </w:r>
      <w:r w:rsidR="00B11660">
        <w:t>10</w:t>
      </w:r>
      <w:r>
        <w:t>.2.2.5</w:t>
      </w:r>
      <w:r>
        <w:tab/>
        <w:t>5G ProSe UE-to-network relay discovery security parameters request procedure not accepted by the 5G PKMF</w:t>
      </w:r>
      <w:bookmarkEnd w:id="1510"/>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11" w:name="_Toc115079293"/>
      <w:r>
        <w:t>8.2.</w:t>
      </w:r>
      <w:r w:rsidR="00B11660">
        <w:t>10</w:t>
      </w:r>
      <w:r>
        <w:t>.2.2.6</w:t>
      </w:r>
      <w:r>
        <w:tab/>
        <w:t>Abnormal cases in the UE</w:t>
      </w:r>
      <w:bookmarkEnd w:id="1511"/>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12" w:name="_Toc115079294"/>
      <w:r>
        <w:t>8.2.</w:t>
      </w:r>
      <w:r w:rsidR="00B11660">
        <w:t>10</w:t>
      </w:r>
      <w:r>
        <w:t>.2.2.7</w:t>
      </w:r>
      <w:r>
        <w:tab/>
        <w:t>Abnormal cases in the 5G PKMF</w:t>
      </w:r>
      <w:bookmarkEnd w:id="151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13" w:name="_Toc115079295"/>
      <w:r>
        <w:t>8.2.</w:t>
      </w:r>
      <w:r w:rsidR="00B11660">
        <w:t>10</w:t>
      </w:r>
      <w:r>
        <w:t>.2.3</w:t>
      </w:r>
      <w:r>
        <w:tab/>
        <w:t>5G ProSe remote user key request procedure</w:t>
      </w:r>
      <w:bookmarkEnd w:id="1513"/>
    </w:p>
    <w:p w14:paraId="173D52E2" w14:textId="72CAFA59" w:rsidR="005347D1" w:rsidRDefault="005347D1" w:rsidP="005347D1">
      <w:pPr>
        <w:pStyle w:val="Heading6"/>
      </w:pPr>
      <w:bookmarkStart w:id="1514" w:name="_Toc115079296"/>
      <w:r>
        <w:t>8.2.</w:t>
      </w:r>
      <w:r w:rsidR="00B11660">
        <w:t>10</w:t>
      </w:r>
      <w:r>
        <w:t>.2.3.1</w:t>
      </w:r>
      <w:r>
        <w:tab/>
        <w:t>General</w:t>
      </w:r>
      <w:bookmarkEnd w:id="1514"/>
    </w:p>
    <w:p w14:paraId="26A1550F" w14:textId="77777777" w:rsidR="005347D1" w:rsidRDefault="005347D1" w:rsidP="005347D1">
      <w:r>
        <w:t>The purpose of the 5G ProSe remote user key request procedure is for the UE authorized to act as a 5G ProSe remote UE to obtain a PRUK and a 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15" w:name="_Toc115079297"/>
      <w:r>
        <w:t>8.2.</w:t>
      </w:r>
      <w:r w:rsidR="00B11660">
        <w:t>10</w:t>
      </w:r>
      <w:r>
        <w:t>.2.3.2</w:t>
      </w:r>
      <w:r>
        <w:tab/>
        <w:t>5G ProSe remote user key request procedure initiation</w:t>
      </w:r>
      <w:bookmarkEnd w:id="1515"/>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77777777" w:rsidR="005347D1" w:rsidRDefault="005347D1" w:rsidP="005347D1">
      <w:pPr>
        <w:pStyle w:val="B1"/>
      </w:pPr>
      <w:r>
        <w:t>b)</w:t>
      </w:r>
      <w:r>
        <w:tab/>
        <w:t>shall include the PRUK ID set to the PRUK ID associated with the UE stored PRUK, if the UE stores 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5pt;height:285.75pt" o:ole="">
            <v:imagedata r:id="rId92" o:title=""/>
          </v:shape>
          <o:OLEObject Type="Embed" ProgID="Visio.Drawing.11" ShapeID="_x0000_i1066" DrawAspect="Content" ObjectID="_1725692842"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16" w:name="_Toc115079298"/>
      <w:r>
        <w:t>8.2.</w:t>
      </w:r>
      <w:r w:rsidR="00B11660">
        <w:t>10</w:t>
      </w:r>
      <w:r>
        <w:t>.2.3.3</w:t>
      </w:r>
      <w:r>
        <w:tab/>
        <w:t>5G ProSe remote user key request procedure accepted by the 5G PKMF</w:t>
      </w:r>
      <w:bookmarkEnd w:id="1516"/>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77777777" w:rsidR="005347D1" w:rsidRDefault="005347D1" w:rsidP="005347D1">
      <w:pPr>
        <w:pStyle w:val="B1"/>
      </w:pPr>
      <w:r>
        <w:t>b)</w:t>
      </w:r>
      <w:r>
        <w:tab/>
        <w:t>the PRUK ID set to the value of the PRUK ID associated with the PRUK; and</w:t>
      </w:r>
    </w:p>
    <w:p w14:paraId="1781CF22" w14:textId="77777777" w:rsidR="005347D1" w:rsidRDefault="005347D1" w:rsidP="005347D1">
      <w:pPr>
        <w:pStyle w:val="B1"/>
      </w:pPr>
      <w:r>
        <w:t>c)</w:t>
      </w:r>
      <w:r>
        <w:tab/>
        <w:t>the PRUK set to the value of the allocated PRUK to the UE.</w:t>
      </w:r>
    </w:p>
    <w:p w14:paraId="69F3F742" w14:textId="5095C59E" w:rsidR="005347D1" w:rsidRDefault="005347D1" w:rsidP="005347D1">
      <w:pPr>
        <w:pStyle w:val="Heading6"/>
      </w:pPr>
      <w:bookmarkStart w:id="1517" w:name="_Toc115079299"/>
      <w:r>
        <w:t>8.2.</w:t>
      </w:r>
      <w:r w:rsidR="00B11660">
        <w:t>10</w:t>
      </w:r>
      <w:r>
        <w:t>.2.3.4</w:t>
      </w:r>
      <w:r>
        <w:tab/>
        <w:t>5G ProSe remote user key request procedure completion by the UE</w:t>
      </w:r>
      <w:bookmarkEnd w:id="1517"/>
    </w:p>
    <w:p w14:paraId="4F6189C0" w14:textId="77777777" w:rsidR="005347D1" w:rsidRDefault="005347D1" w:rsidP="005347D1">
      <w:r>
        <w:t>Upon receipt of the PROSE_PRUK_RESPONSE message, if the transaction ID matches the value sent by the UE in a PROSE_PRUK_REQUEST message, the UE shall delete any previously stored PRUK and PRUK ID and store the received PRUK and the associtated PRUK ID.</w:t>
      </w:r>
    </w:p>
    <w:p w14:paraId="6BEE5E5E" w14:textId="1A4A5B5D" w:rsidR="005347D1" w:rsidRDefault="005347D1" w:rsidP="005347D1">
      <w:pPr>
        <w:pStyle w:val="Heading6"/>
      </w:pPr>
      <w:bookmarkStart w:id="1518" w:name="_Toc115079300"/>
      <w:r>
        <w:t>8.2.</w:t>
      </w:r>
      <w:r w:rsidR="00B11660">
        <w:t>10</w:t>
      </w:r>
      <w:r>
        <w:t>.2.3.5</w:t>
      </w:r>
      <w:r>
        <w:tab/>
        <w:t>5G ProSe remote user key request procedure not accepted by the 5G PKMF</w:t>
      </w:r>
      <w:bookmarkEnd w:id="1518"/>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9" w:name="_Toc115079301"/>
      <w:r>
        <w:t>8.2.</w:t>
      </w:r>
      <w:r w:rsidR="00B11660">
        <w:t>10</w:t>
      </w:r>
      <w:r>
        <w:t>.2.3.6</w:t>
      </w:r>
      <w:r>
        <w:tab/>
        <w:t>Abnormal cases in the UE</w:t>
      </w:r>
      <w:bookmarkEnd w:id="1519"/>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77777777" w:rsidR="005347D1" w:rsidRDefault="005347D1" w:rsidP="005347D1">
      <w:pPr>
        <w:pStyle w:val="B1"/>
      </w:pPr>
      <w:r>
        <w:tab/>
        <w:t>The UE shall close the existing secure connection to the 5G PKMF, establish a new secure connection and then restart the 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20" w:name="_Toc115079302"/>
      <w:r>
        <w:t>8.2.</w:t>
      </w:r>
      <w:r w:rsidR="00B11660">
        <w:t>10</w:t>
      </w:r>
      <w:r>
        <w:t>.2.3.7</w:t>
      </w:r>
      <w:r>
        <w:tab/>
        <w:t>Abnormal cases in the 5G PKMF</w:t>
      </w:r>
      <w:bookmarkEnd w:id="1520"/>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21" w:name="_Toc115079303"/>
      <w:r>
        <w:t>8.2.</w:t>
      </w:r>
      <w:r w:rsidR="00B11660">
        <w:t>10</w:t>
      </w:r>
      <w:r>
        <w:t>.2.4</w:t>
      </w:r>
      <w:r>
        <w:tab/>
        <w:t>Key request procedure</w:t>
      </w:r>
      <w:bookmarkEnd w:id="1521"/>
    </w:p>
    <w:p w14:paraId="278B02C0" w14:textId="2F04E78C" w:rsidR="005347D1" w:rsidRDefault="005347D1" w:rsidP="005347D1">
      <w:pPr>
        <w:pStyle w:val="Heading6"/>
      </w:pPr>
      <w:bookmarkStart w:id="1522" w:name="_Toc115079304"/>
      <w:r>
        <w:t>8.2.</w:t>
      </w:r>
      <w:r w:rsidR="00B11660">
        <w:t>10</w:t>
      </w:r>
      <w:r>
        <w:t>.2.4.1</w:t>
      </w:r>
      <w:r>
        <w:tab/>
        <w:t>General</w:t>
      </w:r>
      <w:bookmarkEnd w:id="1522"/>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23" w:name="_Toc115079305"/>
      <w:r>
        <w:t>8.2.</w:t>
      </w:r>
      <w:r w:rsidR="00B11660">
        <w:t>10</w:t>
      </w:r>
      <w:r>
        <w:t>.2.4.2</w:t>
      </w:r>
      <w:r>
        <w:tab/>
        <w:t>Key request procedure initiation</w:t>
      </w:r>
      <w:bookmarkEnd w:id="1523"/>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77777777" w:rsidR="005347D1" w:rsidRDefault="005347D1" w:rsidP="005347D1">
      <w:pPr>
        <w:pStyle w:val="B1"/>
      </w:pPr>
      <w:r>
        <w:t>c)</w:t>
      </w:r>
      <w:r>
        <w:tab/>
        <w:t>if the key request procedure is initiated upon reception of a request to establish a 5G ProSe direct link from a 5G ProSe remote UE, shall include the SUCI or the 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77777777" w:rsidR="005347D1" w:rsidRDefault="005347D1" w:rsidP="005347D1">
      <w:pPr>
        <w:pStyle w:val="B1"/>
      </w:pPr>
      <w:r>
        <w:t>e)</w:t>
      </w:r>
      <w:r>
        <w:tab/>
        <w:t>shall include the PLMN identity of the HPLMN of the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2pt;height:314.3pt" o:ole="">
            <v:imagedata r:id="rId94" o:title=""/>
          </v:shape>
          <o:OLEObject Type="Embed" ProgID="Visio.Drawing.11" ShapeID="_x0000_i1067" DrawAspect="Content" ObjectID="_1725692843"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24" w:name="_Toc115079306"/>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24"/>
    </w:p>
    <w:p w14:paraId="4CB31624" w14:textId="77777777" w:rsidR="005347D1" w:rsidRDefault="005347D1" w:rsidP="005347D1">
      <w:r>
        <w:t>Upon receiving a PROSE_KEY_REQUEST message with the &lt;key-request&gt; element, if:</w:t>
      </w:r>
    </w:p>
    <w:p w14:paraId="0D6530B5" w14:textId="7777777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 to provide service to the 5G ProSe remote UE identified by the SUCI or the PRUK ID of the 5G ProSe remote UE and the PLMN identity of the HPLMN of the 5G ProSe remote UE, if any, indicated in the PROSE_KEY_REQUEST message; and</w:t>
      </w:r>
    </w:p>
    <w:p w14:paraId="7E0A4A1F" w14:textId="4D809252" w:rsidR="005347D1" w:rsidRDefault="005347D1" w:rsidP="005347D1">
      <w:pPr>
        <w:pStyle w:val="B1"/>
      </w:pPr>
      <w:r>
        <w:t>b)</w:t>
      </w:r>
      <w:r>
        <w:tab/>
        <w:t xml:space="preserve">the 5G ProSe remote UE identified by the SUCI or the PRUK ID of 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77777777" w:rsidR="002620B2" w:rsidRDefault="002620B2" w:rsidP="002620B2">
      <w:pPr>
        <w:pStyle w:val="B1"/>
      </w:pPr>
      <w:r>
        <w:t>b)</w:t>
      </w:r>
      <w:r>
        <w:tab/>
        <w:t xml:space="preserve">shall include the 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0F0C3D9B"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p>
    <w:p w14:paraId="0F1D963D" w14:textId="5EB0F629" w:rsidR="005347D1" w:rsidRDefault="00EE5137" w:rsidP="005347D1">
      <w:pPr>
        <w:pStyle w:val="B1"/>
      </w:pPr>
      <w:r>
        <w:t>e</w:t>
      </w:r>
      <w:r w:rsidR="005347D1">
        <w:t>)</w:t>
      </w:r>
      <w:r w:rsidR="005347D1">
        <w:tab/>
        <w:t>if the AUTS and the RAND are included in the PROSE_KEY_REQUEST message or a new PRUK is required, then shall include the GBA push information (GPI).</w:t>
      </w:r>
    </w:p>
    <w:p w14:paraId="7D194838" w14:textId="6CCA8100" w:rsidR="005347D1" w:rsidRPr="00CC3CDB" w:rsidRDefault="005347D1" w:rsidP="005347D1">
      <w:r>
        <w:t xml:space="preserve">If the 5G ProSe remote UE is served by another 5G PKMF, the 5G PKMF of the 5G ProSe UE-to-network relay requests the 5G PKMF of the 5G ProSe remote UE to check that the 5G ProSe remote UE identified by the SUCI or the PRUK ID of 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25" w:name="_Toc115079307"/>
      <w:r w:rsidRPr="00CC3CDB">
        <w:t>8.2.</w:t>
      </w:r>
      <w:r w:rsidR="00B11660" w:rsidRPr="00CC3CDB">
        <w:t>10</w:t>
      </w:r>
      <w:r w:rsidRPr="00CC3CDB">
        <w:t>.2.4.4</w:t>
      </w:r>
      <w:r w:rsidRPr="00CC3CDB">
        <w:tab/>
        <w:t>Key request procedure completion by the UE</w:t>
      </w:r>
      <w:bookmarkEnd w:id="1525"/>
    </w:p>
    <w:p w14:paraId="3B531680" w14:textId="677148E0"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26" w:name="_Toc115079308"/>
      <w:r>
        <w:t>8.2.</w:t>
      </w:r>
      <w:r w:rsidR="00B11660">
        <w:t>10</w:t>
      </w:r>
      <w:r>
        <w:t>.2.4.5</w:t>
      </w:r>
      <w:r>
        <w:tab/>
        <w:t>Key request procedure not accepted by the 5G PKMF</w:t>
      </w:r>
      <w:bookmarkEnd w:id="1526"/>
    </w:p>
    <w:p w14:paraId="0D27A09E" w14:textId="77777777"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27" w:name="_Toc115079309"/>
      <w:r>
        <w:t>8.2.</w:t>
      </w:r>
      <w:r w:rsidR="00B11660">
        <w:t>10.</w:t>
      </w:r>
      <w:r>
        <w:t>2.4.6</w:t>
      </w:r>
      <w:r>
        <w:tab/>
        <w:t>Abnormal cases in the UE</w:t>
      </w:r>
      <w:bookmarkEnd w:id="1527"/>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28" w:name="_Toc115079310"/>
      <w:r>
        <w:t>8.2.</w:t>
      </w:r>
      <w:r w:rsidR="00B11660">
        <w:t>10</w:t>
      </w:r>
      <w:r>
        <w:t>.2.4.7</w:t>
      </w:r>
      <w:r>
        <w:tab/>
        <w:t>Abnormal cases in the 5G PKMF</w:t>
      </w:r>
      <w:bookmarkEnd w:id="1528"/>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9" w:name="_Toc115079311"/>
      <w:r>
        <w:t>8.2.11</w:t>
      </w:r>
      <w:r>
        <w:tab/>
        <w:t>UE-to-network relay unicast direct communication over PC5 interface</w:t>
      </w:r>
      <w:bookmarkEnd w:id="1529"/>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30" w:name="_Toc115079312"/>
      <w:r>
        <w:t>8.2.12</w:t>
      </w:r>
      <w:r>
        <w:tab/>
        <w:t>5G ProSe security procedures over PC3a interface</w:t>
      </w:r>
      <w:bookmarkEnd w:id="1530"/>
    </w:p>
    <w:p w14:paraId="793AAAB0" w14:textId="3258C110" w:rsidR="002E1470" w:rsidRDefault="002E1470" w:rsidP="002E1470">
      <w:pPr>
        <w:pStyle w:val="Heading4"/>
      </w:pPr>
      <w:bookmarkStart w:id="1531" w:name="_Toc115079313"/>
      <w:r>
        <w:t>8.2.12.1</w:t>
      </w:r>
      <w:r>
        <w:tab/>
        <w:t>General</w:t>
      </w:r>
      <w:bookmarkEnd w:id="1531"/>
    </w:p>
    <w:p w14:paraId="5AB31E64" w14:textId="70E160FB" w:rsidR="002E1470" w:rsidRDefault="002E1470" w:rsidP="002E1470">
      <w:pPr>
        <w:pStyle w:val="Heading5"/>
      </w:pPr>
      <w:bookmarkStart w:id="1532" w:name="_Toc115079314"/>
      <w:r>
        <w:t>8.2.12.1.1</w:t>
      </w:r>
      <w:r>
        <w:tab/>
        <w:t>Transport protocol for PC3a messages</w:t>
      </w:r>
      <w:bookmarkEnd w:id="1532"/>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33" w:name="_Toc115079315"/>
      <w:r>
        <w:t>8.2.12.1.2</w:t>
      </w:r>
      <w:r>
        <w:tab/>
        <w:t>Handling of UE-initiated procedures</w:t>
      </w:r>
      <w:bookmarkEnd w:id="1533"/>
    </w:p>
    <w:p w14:paraId="2B63C60F" w14:textId="055D1787" w:rsidR="002E1470" w:rsidRDefault="002E1470" w:rsidP="002E1470">
      <w:pPr>
        <w:pStyle w:val="Heading6"/>
      </w:pPr>
      <w:bookmarkStart w:id="1534" w:name="_Toc115079316"/>
      <w:r>
        <w:t>8.2.12.1.2.1</w:t>
      </w:r>
      <w:r>
        <w:tab/>
        <w:t>General</w:t>
      </w:r>
      <w:bookmarkEnd w:id="1534"/>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35" w:name="_Toc115079317"/>
      <w:r>
        <w:t>8.2.12.1.2.2</w:t>
      </w:r>
      <w:r>
        <w:tab/>
        <w:t>5G DDNMF discovery</w:t>
      </w:r>
      <w:bookmarkEnd w:id="1535"/>
    </w:p>
    <w:p w14:paraId="11A1E938" w14:textId="77777777" w:rsidR="002E1470" w:rsidRDefault="002E1470" w:rsidP="002E1470">
      <w:r w:rsidRPr="00DC2605">
        <w:t>The IP address of the 5G DDNMF in the HPLMN may be pre-configured in the UE. The UE may use the pre-configured IP address or the FQDN of the 5G DDNMF in the HPLMN to discover the 5G DDNMF.</w:t>
      </w:r>
    </w:p>
    <w:p w14:paraId="0B7CB974" w14:textId="40B7FC81" w:rsidR="002E1470" w:rsidRDefault="002E1470" w:rsidP="002E1470">
      <w:pPr>
        <w:pStyle w:val="Heading4"/>
      </w:pPr>
      <w:bookmarkStart w:id="1536" w:name="_Toc115079318"/>
      <w:r>
        <w:t>8.2.12.2</w:t>
      </w:r>
      <w:r>
        <w:tab/>
        <w:t>Procedures</w:t>
      </w:r>
      <w:bookmarkEnd w:id="1536"/>
    </w:p>
    <w:p w14:paraId="4AE33BC8" w14:textId="6F18EE86" w:rsidR="002E1470" w:rsidRDefault="002E1470" w:rsidP="002E1470">
      <w:pPr>
        <w:pStyle w:val="Heading5"/>
      </w:pPr>
      <w:bookmarkStart w:id="1537" w:name="_Toc115079319"/>
      <w:r>
        <w:t>8.2.12.2.1</w:t>
      </w:r>
      <w:r>
        <w:tab/>
        <w:t xml:space="preserve">Types of 5G ProSe </w:t>
      </w:r>
      <w:r w:rsidRPr="00C3242A">
        <w:t>security</w:t>
      </w:r>
      <w:r>
        <w:t xml:space="preserve"> procedures over PC3a interface</w:t>
      </w:r>
      <w:bookmarkEnd w:id="1537"/>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38" w:name="_Toc115079320"/>
      <w:r>
        <w:t>8.2.12</w:t>
      </w:r>
      <w:r w:rsidRPr="005D601E">
        <w:t>.2.2</w:t>
      </w:r>
      <w:r w:rsidRPr="005D601E">
        <w:tab/>
      </w:r>
      <w:r>
        <w:t>5G ProSe UE-to-network relay discovery security material request procedure</w:t>
      </w:r>
      <w:bookmarkEnd w:id="1538"/>
    </w:p>
    <w:p w14:paraId="090925B2" w14:textId="6620B66B" w:rsidR="002E1470" w:rsidRPr="005D601E" w:rsidRDefault="002E1470" w:rsidP="002E1470">
      <w:pPr>
        <w:pStyle w:val="Heading6"/>
      </w:pPr>
      <w:bookmarkStart w:id="1539" w:name="_Toc115079321"/>
      <w:r>
        <w:t>8.2.12</w:t>
      </w:r>
      <w:r w:rsidRPr="005D601E">
        <w:t>.2.2.1</w:t>
      </w:r>
      <w:r w:rsidRPr="005D601E">
        <w:tab/>
        <w:t>General</w:t>
      </w:r>
      <w:bookmarkEnd w:id="1539"/>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40" w:name="_Toc115079322"/>
      <w:r>
        <w:t>8.2.12</w:t>
      </w:r>
      <w:r w:rsidRPr="005D601E">
        <w:t>.2.2.2</w:t>
      </w:r>
      <w:r w:rsidRPr="005D601E">
        <w:tab/>
      </w:r>
      <w:r>
        <w:t>5G ProSe UE-to-network relay discovery security material request procedure</w:t>
      </w:r>
      <w:r w:rsidRPr="005D601E">
        <w:t xml:space="preserve"> initiation</w:t>
      </w:r>
      <w:bookmarkEnd w:id="1540"/>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7777777" w:rsidR="002E1470" w:rsidRPr="005D601E" w:rsidRDefault="002E1470" w:rsidP="002E1470">
      <w:pPr>
        <w:pStyle w:val="B2"/>
      </w:pPr>
      <w:r w:rsidRPr="005D601E">
        <w:t>2)</w:t>
      </w:r>
      <w:r w:rsidRPr="005D601E">
        <w:tab/>
        <w:t>after expiration of timer T50</w:t>
      </w:r>
      <w:r>
        <w:t>xy</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77777777" w:rsidR="002E1470" w:rsidRPr="005D601E" w:rsidRDefault="002E1470" w:rsidP="002E1470">
      <w:pPr>
        <w:pStyle w:val="B2"/>
      </w:pPr>
      <w:r w:rsidRPr="005D601E">
        <w:t>2)</w:t>
      </w:r>
      <w:r w:rsidRPr="005D601E">
        <w:tab/>
        <w:t>after expiration of timer T50</w:t>
      </w:r>
      <w:r>
        <w:t>yz</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7303892C" w:rsidR="002E1470" w:rsidRDefault="002E1470" w:rsidP="002E1470">
      <w:r>
        <w:t>Figure 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0.4pt;height:314.2pt" o:ole="">
            <v:imagedata r:id="rId96" o:title=""/>
          </v:shape>
          <o:OLEObject Type="Embed" ProgID="Visio.Drawing.11" ShapeID="_x0000_i1068" DrawAspect="Content" ObjectID="_1725692844" r:id="rId97"/>
        </w:object>
      </w:r>
    </w:p>
    <w:p w14:paraId="75F2819D" w14:textId="4B2D4282" w:rsidR="002E1470" w:rsidRDefault="002E1470" w:rsidP="002E1470">
      <w:pPr>
        <w:pStyle w:val="TF"/>
      </w:pPr>
      <w:r>
        <w:t>Figure 8.2.12.2.2.2.1: 5G ProSe UE-to-network relay discovery security material request procedure</w:t>
      </w:r>
    </w:p>
    <w:p w14:paraId="73636403" w14:textId="4D6EF91E" w:rsidR="002E1470" w:rsidRDefault="002E1470" w:rsidP="002E1470">
      <w:pPr>
        <w:pStyle w:val="Heading6"/>
      </w:pPr>
      <w:bookmarkStart w:id="1541" w:name="_Toc115079323"/>
      <w:r>
        <w:t>8.2.12.2.2.3</w:t>
      </w:r>
      <w:r>
        <w:tab/>
        <w:t>5G ProSe UE-to-network relay discovery security material request procedure accepted by the 5G DDNMF</w:t>
      </w:r>
      <w:bookmarkEnd w:id="1541"/>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42" w:name="_Toc115079324"/>
      <w:r>
        <w:t>8.2.12.2.2.4</w:t>
      </w:r>
      <w:r>
        <w:tab/>
        <w:t>5G ProSe UE-to-network relay discovery security material request procedure completion by the UE</w:t>
      </w:r>
      <w:bookmarkEnd w:id="1542"/>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77777777"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t>xy</w:t>
      </w:r>
      <w:r w:rsidRPr="00360C82">
        <w:t>, if running and shall start timer T50</w:t>
      </w:r>
      <w:r>
        <w:t>xy</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77777777"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T50yz</w:t>
      </w:r>
      <w:r w:rsidRPr="00360C82">
        <w:t xml:space="preserve">, if running and shall start timer </w:t>
      </w:r>
      <w:r w:rsidRPr="00F341D8">
        <w:t>T50yz</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43" w:name="_Toc115079325"/>
      <w:r>
        <w:t>8.2.12.2.2.5</w:t>
      </w:r>
      <w:r>
        <w:tab/>
        <w:t>5G ProSe UE-to-network relay discovery security material request procedure not accepted by the 5G DDNMF</w:t>
      </w:r>
      <w:bookmarkEnd w:id="1543"/>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44" w:name="_Toc115079326"/>
      <w:r>
        <w:t>8.2.12.2.2.6</w:t>
      </w:r>
      <w:r>
        <w:tab/>
        <w:t>Abnormal cases in the UE</w:t>
      </w:r>
      <w:bookmarkEnd w:id="1544"/>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45" w:name="_Toc115079327"/>
      <w:r>
        <w:t>8.2.12.2.2.7</w:t>
      </w:r>
      <w:r>
        <w:tab/>
        <w:t>Abnormal cases in the 5G DDNMF</w:t>
      </w:r>
      <w:bookmarkEnd w:id="1545"/>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46" w:name="_Toc115079328"/>
      <w:r w:rsidRPr="00C33F68">
        <w:t>9</w:t>
      </w:r>
      <w:r w:rsidR="00FF4F78" w:rsidRPr="00C33F68">
        <w:tab/>
        <w:t>Handling of unknown, unforeseen and erroneous protocol data</w:t>
      </w:r>
      <w:bookmarkEnd w:id="1546"/>
    </w:p>
    <w:p w14:paraId="45C5B694" w14:textId="1E6374DF" w:rsidR="00505CF9" w:rsidRPr="00C33F68" w:rsidRDefault="00AF026B" w:rsidP="00505CF9">
      <w:pPr>
        <w:pStyle w:val="Heading2"/>
      </w:pPr>
      <w:bookmarkStart w:id="1547" w:name="_Toc525231156"/>
      <w:bookmarkStart w:id="1548" w:name="_Toc59198556"/>
      <w:bookmarkStart w:id="1549" w:name="_Toc59199147"/>
      <w:bookmarkStart w:id="1550" w:name="_Toc115079329"/>
      <w:r w:rsidRPr="00C33F68">
        <w:t>9</w:t>
      </w:r>
      <w:r w:rsidR="00505CF9" w:rsidRPr="00C33F68">
        <w:t>.1</w:t>
      </w:r>
      <w:r w:rsidR="00505CF9" w:rsidRPr="00C33F68">
        <w:tab/>
        <w:t>General</w:t>
      </w:r>
      <w:bookmarkEnd w:id="1547"/>
      <w:bookmarkEnd w:id="1548"/>
      <w:bookmarkEnd w:id="1549"/>
      <w:bookmarkEnd w:id="1550"/>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51" w:name="_Toc115079330"/>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51"/>
    </w:p>
    <w:p w14:paraId="6512C8AA" w14:textId="77777777" w:rsidR="00396310" w:rsidRPr="00C33F68" w:rsidRDefault="00396310" w:rsidP="00396310">
      <w:pPr>
        <w:pStyle w:val="Heading3"/>
        <w:rPr>
          <w:noProof/>
        </w:rPr>
      </w:pPr>
      <w:bookmarkStart w:id="1552" w:name="_Toc525231162"/>
      <w:bookmarkStart w:id="1553" w:name="_Toc59198562"/>
      <w:bookmarkStart w:id="1554" w:name="_Toc59199153"/>
      <w:bookmarkStart w:id="1555" w:name="_Toc115079331"/>
      <w:r w:rsidRPr="00C33F68">
        <w:rPr>
          <w:noProof/>
        </w:rPr>
        <w:t>9.2.1</w:t>
      </w:r>
      <w:r w:rsidRPr="00C33F68">
        <w:rPr>
          <w:noProof/>
        </w:rPr>
        <w:tab/>
        <w:t>Unforeseen message type</w:t>
      </w:r>
      <w:bookmarkEnd w:id="1552"/>
      <w:bookmarkEnd w:id="1553"/>
      <w:bookmarkEnd w:id="1554"/>
      <w:bookmarkEnd w:id="1555"/>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56" w:name="_Toc525231160"/>
      <w:bookmarkStart w:id="1557" w:name="_Toc59198560"/>
      <w:bookmarkStart w:id="1558" w:name="_Toc59199151"/>
      <w:bookmarkStart w:id="1559" w:name="_Toc115079332"/>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56"/>
      <w:bookmarkEnd w:id="1557"/>
      <w:bookmarkEnd w:id="1558"/>
      <w:bookmarkEnd w:id="1559"/>
    </w:p>
    <w:p w14:paraId="37EE7BDD" w14:textId="77777777" w:rsidR="00396310" w:rsidRPr="00C33F68" w:rsidRDefault="00396310" w:rsidP="00396310">
      <w:pPr>
        <w:pStyle w:val="Heading3"/>
      </w:pPr>
      <w:bookmarkStart w:id="1560" w:name="_Toc33963259"/>
      <w:bookmarkStart w:id="1561" w:name="_Toc34393329"/>
      <w:bookmarkStart w:id="1562" w:name="_Toc45216145"/>
      <w:bookmarkStart w:id="1563" w:name="_Toc51931714"/>
      <w:bookmarkStart w:id="1564" w:name="_Toc59208990"/>
      <w:bookmarkStart w:id="1565" w:name="_Toc68196319"/>
      <w:bookmarkStart w:id="1566" w:name="_Toc115079333"/>
      <w:r w:rsidRPr="00C33F68">
        <w:t>9.3.1</w:t>
      </w:r>
      <w:r w:rsidRPr="00C33F68">
        <w:tab/>
        <w:t>Message too short or too long</w:t>
      </w:r>
      <w:bookmarkEnd w:id="1560"/>
      <w:bookmarkEnd w:id="1561"/>
      <w:bookmarkEnd w:id="1562"/>
      <w:bookmarkEnd w:id="1563"/>
      <w:bookmarkEnd w:id="1564"/>
      <w:bookmarkEnd w:id="1565"/>
      <w:bookmarkEnd w:id="1566"/>
    </w:p>
    <w:p w14:paraId="53128D33" w14:textId="77777777" w:rsidR="00396310" w:rsidRPr="00C33F68" w:rsidRDefault="00396310" w:rsidP="00396310">
      <w:pPr>
        <w:pStyle w:val="Heading4"/>
      </w:pPr>
      <w:bookmarkStart w:id="1567" w:name="_Toc33963260"/>
      <w:bookmarkStart w:id="1568" w:name="_Toc34393330"/>
      <w:bookmarkStart w:id="1569" w:name="_Toc45216146"/>
      <w:bookmarkStart w:id="1570" w:name="_Toc51931715"/>
      <w:bookmarkStart w:id="1571" w:name="_Toc59208991"/>
      <w:bookmarkStart w:id="1572" w:name="_Toc68196320"/>
      <w:bookmarkStart w:id="1573" w:name="_Toc115079334"/>
      <w:r w:rsidRPr="00C33F68">
        <w:t>9.3.1.1</w:t>
      </w:r>
      <w:r w:rsidRPr="00C33F68">
        <w:tab/>
        <w:t>Message too short</w:t>
      </w:r>
      <w:bookmarkEnd w:id="1567"/>
      <w:bookmarkEnd w:id="1568"/>
      <w:bookmarkEnd w:id="1569"/>
      <w:bookmarkEnd w:id="1570"/>
      <w:bookmarkEnd w:id="1571"/>
      <w:bookmarkEnd w:id="1572"/>
      <w:bookmarkEnd w:id="1573"/>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74" w:name="_Toc33963261"/>
      <w:bookmarkStart w:id="1575" w:name="_Toc34393331"/>
      <w:bookmarkStart w:id="1576" w:name="_Toc45216147"/>
      <w:bookmarkStart w:id="1577" w:name="_Toc51931716"/>
      <w:bookmarkStart w:id="1578" w:name="_Toc59208992"/>
      <w:bookmarkStart w:id="1579" w:name="_Toc68196321"/>
      <w:bookmarkStart w:id="1580" w:name="_Toc115079335"/>
      <w:r w:rsidRPr="00C33F68">
        <w:t>9.3.1.2</w:t>
      </w:r>
      <w:r w:rsidRPr="00C33F68">
        <w:tab/>
        <w:t>Message too long</w:t>
      </w:r>
      <w:bookmarkEnd w:id="1574"/>
      <w:bookmarkEnd w:id="1575"/>
      <w:bookmarkEnd w:id="1576"/>
      <w:bookmarkEnd w:id="1577"/>
      <w:bookmarkEnd w:id="1578"/>
      <w:bookmarkEnd w:id="1579"/>
      <w:bookmarkEnd w:id="1580"/>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81" w:name="_Toc33963262"/>
      <w:bookmarkStart w:id="1582" w:name="_Toc34393332"/>
      <w:bookmarkStart w:id="1583" w:name="_Toc45216148"/>
      <w:bookmarkStart w:id="1584" w:name="_Toc51931717"/>
      <w:bookmarkStart w:id="1585" w:name="_Toc59208993"/>
      <w:bookmarkStart w:id="1586" w:name="_Toc68196322"/>
      <w:bookmarkStart w:id="1587" w:name="_Toc115079336"/>
      <w:r w:rsidRPr="00C33F68">
        <w:t>9.3.2</w:t>
      </w:r>
      <w:r w:rsidRPr="00C33F68">
        <w:tab/>
        <w:t>Unknown or unforeseen message type</w:t>
      </w:r>
      <w:bookmarkEnd w:id="1581"/>
      <w:bookmarkEnd w:id="1582"/>
      <w:bookmarkEnd w:id="1583"/>
      <w:bookmarkEnd w:id="1584"/>
      <w:bookmarkEnd w:id="1585"/>
      <w:bookmarkEnd w:id="1586"/>
      <w:bookmarkEnd w:id="1587"/>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88" w:name="_Toc33963263"/>
      <w:bookmarkStart w:id="1589" w:name="_Toc34393333"/>
      <w:bookmarkStart w:id="1590" w:name="_Toc45216149"/>
      <w:bookmarkStart w:id="1591" w:name="_Toc51931718"/>
      <w:bookmarkStart w:id="1592" w:name="_Toc59208994"/>
      <w:bookmarkStart w:id="1593" w:name="_Toc68196323"/>
      <w:bookmarkStart w:id="1594" w:name="_Toc115079337"/>
      <w:r w:rsidRPr="00C33F68">
        <w:t>9.3.3</w:t>
      </w:r>
      <w:r w:rsidRPr="00C33F68">
        <w:tab/>
        <w:t>Non-semantical mandatory information element errors</w:t>
      </w:r>
      <w:bookmarkEnd w:id="1588"/>
      <w:bookmarkEnd w:id="1589"/>
      <w:bookmarkEnd w:id="1590"/>
      <w:bookmarkEnd w:id="1591"/>
      <w:bookmarkEnd w:id="1592"/>
      <w:bookmarkEnd w:id="1593"/>
      <w:bookmarkEnd w:id="1594"/>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595" w:name="_Toc33963264"/>
      <w:bookmarkStart w:id="1596" w:name="_Toc34393334"/>
      <w:bookmarkStart w:id="1597" w:name="_Toc45216150"/>
      <w:bookmarkStart w:id="1598" w:name="_Toc51931719"/>
      <w:r w:rsidRPr="00C33F68">
        <w:t>the UE shall ignore the PC5 signalling message.</w:t>
      </w:r>
    </w:p>
    <w:p w14:paraId="73819410" w14:textId="77777777" w:rsidR="00396310" w:rsidRPr="00C33F68" w:rsidRDefault="00396310" w:rsidP="00396310">
      <w:pPr>
        <w:pStyle w:val="Heading3"/>
      </w:pPr>
      <w:bookmarkStart w:id="1599" w:name="_Toc59208995"/>
      <w:bookmarkStart w:id="1600" w:name="_Toc68196324"/>
      <w:bookmarkStart w:id="1601" w:name="_Toc115079338"/>
      <w:r w:rsidRPr="00C33F68">
        <w:t>9.3.4</w:t>
      </w:r>
      <w:r w:rsidRPr="00C33F68">
        <w:tab/>
        <w:t>Unknown and unforeseen IEs in the non-imperative message part</w:t>
      </w:r>
      <w:bookmarkEnd w:id="1595"/>
      <w:bookmarkEnd w:id="1596"/>
      <w:bookmarkEnd w:id="1597"/>
      <w:bookmarkEnd w:id="1598"/>
      <w:bookmarkEnd w:id="1599"/>
      <w:bookmarkEnd w:id="1600"/>
      <w:bookmarkEnd w:id="1601"/>
    </w:p>
    <w:p w14:paraId="4D1A2691" w14:textId="77777777" w:rsidR="00396310" w:rsidRPr="00C33F68" w:rsidRDefault="00396310" w:rsidP="00396310">
      <w:pPr>
        <w:pStyle w:val="Heading4"/>
      </w:pPr>
      <w:bookmarkStart w:id="1602" w:name="_Toc33963265"/>
      <w:bookmarkStart w:id="1603" w:name="_Toc34393335"/>
      <w:bookmarkStart w:id="1604" w:name="_Toc45216151"/>
      <w:bookmarkStart w:id="1605" w:name="_Toc51931720"/>
      <w:bookmarkStart w:id="1606" w:name="_Toc59208996"/>
      <w:bookmarkStart w:id="1607" w:name="_Toc68196325"/>
      <w:bookmarkStart w:id="1608" w:name="_Toc115079339"/>
      <w:r w:rsidRPr="00C33F68">
        <w:t>9.3.4.1</w:t>
      </w:r>
      <w:r w:rsidRPr="00C33F68">
        <w:tab/>
        <w:t>IEIs unknown in the message</w:t>
      </w:r>
      <w:bookmarkEnd w:id="1602"/>
      <w:bookmarkEnd w:id="1603"/>
      <w:bookmarkEnd w:id="1604"/>
      <w:bookmarkEnd w:id="1605"/>
      <w:bookmarkEnd w:id="1606"/>
      <w:bookmarkEnd w:id="1607"/>
      <w:bookmarkEnd w:id="1608"/>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09" w:name="_Toc33963266"/>
      <w:bookmarkStart w:id="1610" w:name="_Toc34393336"/>
      <w:bookmarkStart w:id="1611" w:name="_Toc45216152"/>
      <w:bookmarkStart w:id="1612" w:name="_Toc51931721"/>
      <w:bookmarkStart w:id="1613" w:name="_Toc59208997"/>
      <w:bookmarkStart w:id="1614" w:name="_Toc68196326"/>
      <w:bookmarkStart w:id="1615" w:name="_Toc115079340"/>
      <w:r w:rsidRPr="00C33F68">
        <w:t>9.3.4.2</w:t>
      </w:r>
      <w:r w:rsidRPr="00C33F68">
        <w:tab/>
        <w:t>Out of sequence IEs</w:t>
      </w:r>
      <w:bookmarkEnd w:id="1609"/>
      <w:bookmarkEnd w:id="1610"/>
      <w:bookmarkEnd w:id="1611"/>
      <w:bookmarkEnd w:id="1612"/>
      <w:bookmarkEnd w:id="1613"/>
      <w:bookmarkEnd w:id="1614"/>
      <w:bookmarkEnd w:id="1615"/>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16" w:name="_Toc33963267"/>
      <w:bookmarkStart w:id="1617" w:name="_Toc34393337"/>
      <w:bookmarkStart w:id="1618" w:name="_Toc45216153"/>
      <w:bookmarkStart w:id="1619" w:name="_Toc51931722"/>
      <w:bookmarkStart w:id="1620" w:name="_Toc59208998"/>
      <w:bookmarkStart w:id="1621" w:name="_Toc68196327"/>
      <w:bookmarkStart w:id="1622" w:name="_Toc115079341"/>
      <w:r w:rsidRPr="00C33F68">
        <w:t>9.3.4.3</w:t>
      </w:r>
      <w:r w:rsidRPr="00C33F68">
        <w:tab/>
        <w:t>Repeated IEs</w:t>
      </w:r>
      <w:bookmarkEnd w:id="1616"/>
      <w:bookmarkEnd w:id="1617"/>
      <w:bookmarkEnd w:id="1618"/>
      <w:bookmarkEnd w:id="1619"/>
      <w:bookmarkEnd w:id="1620"/>
      <w:bookmarkEnd w:id="1621"/>
      <w:bookmarkEnd w:id="1622"/>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23" w:name="_Toc33963268"/>
      <w:bookmarkStart w:id="1624" w:name="_Toc34393338"/>
      <w:bookmarkStart w:id="1625" w:name="_Toc45216154"/>
      <w:bookmarkStart w:id="1626" w:name="_Toc51931723"/>
      <w:bookmarkStart w:id="1627" w:name="_Toc59208999"/>
      <w:bookmarkStart w:id="1628" w:name="_Toc68196328"/>
      <w:bookmarkStart w:id="1629" w:name="_Toc115079342"/>
      <w:r w:rsidRPr="00C33F68">
        <w:t>9.3.5</w:t>
      </w:r>
      <w:r w:rsidRPr="00C33F68">
        <w:tab/>
        <w:t>Non-imperative message part errors</w:t>
      </w:r>
      <w:bookmarkEnd w:id="1623"/>
      <w:bookmarkEnd w:id="1624"/>
      <w:bookmarkEnd w:id="1625"/>
      <w:bookmarkEnd w:id="1626"/>
      <w:bookmarkEnd w:id="1627"/>
      <w:bookmarkEnd w:id="1628"/>
      <w:bookmarkEnd w:id="1629"/>
    </w:p>
    <w:p w14:paraId="40DD5D35" w14:textId="77777777" w:rsidR="00396310" w:rsidRPr="00C33F68" w:rsidRDefault="00396310" w:rsidP="00396310">
      <w:pPr>
        <w:pStyle w:val="Heading4"/>
      </w:pPr>
      <w:bookmarkStart w:id="1630" w:name="_Toc33963269"/>
      <w:bookmarkStart w:id="1631" w:name="_Toc34393339"/>
      <w:bookmarkStart w:id="1632" w:name="_Toc45216155"/>
      <w:bookmarkStart w:id="1633" w:name="_Toc51931724"/>
      <w:bookmarkStart w:id="1634" w:name="_Toc59209000"/>
      <w:bookmarkStart w:id="1635" w:name="_Toc68196329"/>
      <w:bookmarkStart w:id="1636" w:name="_Toc115079343"/>
      <w:r w:rsidRPr="00C33F68">
        <w:t>9.3.5.1</w:t>
      </w:r>
      <w:r w:rsidRPr="00C33F68">
        <w:tab/>
        <w:t>General</w:t>
      </w:r>
      <w:bookmarkEnd w:id="1630"/>
      <w:bookmarkEnd w:id="1631"/>
      <w:bookmarkEnd w:id="1632"/>
      <w:bookmarkEnd w:id="1633"/>
      <w:bookmarkEnd w:id="1634"/>
      <w:bookmarkEnd w:id="1635"/>
      <w:bookmarkEnd w:id="1636"/>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37" w:name="_Toc33963270"/>
      <w:bookmarkStart w:id="1638" w:name="_Toc34393340"/>
      <w:bookmarkStart w:id="1639" w:name="_Toc45216156"/>
      <w:bookmarkStart w:id="1640" w:name="_Toc51931725"/>
      <w:bookmarkStart w:id="1641" w:name="_Toc59209001"/>
      <w:bookmarkStart w:id="1642" w:name="_Toc68196330"/>
      <w:bookmarkStart w:id="1643" w:name="_Toc115079344"/>
      <w:r w:rsidRPr="00C33F68">
        <w:t>9.3.5.2</w:t>
      </w:r>
      <w:r w:rsidRPr="00C33F68">
        <w:tab/>
        <w:t>Syntactically incorrect optional IEs</w:t>
      </w:r>
      <w:bookmarkEnd w:id="1637"/>
      <w:bookmarkEnd w:id="1638"/>
      <w:bookmarkEnd w:id="1639"/>
      <w:bookmarkEnd w:id="1640"/>
      <w:bookmarkEnd w:id="1641"/>
      <w:bookmarkEnd w:id="1642"/>
      <w:bookmarkEnd w:id="1643"/>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44" w:name="_Toc33963271"/>
      <w:bookmarkStart w:id="1645" w:name="_Toc34393341"/>
      <w:bookmarkStart w:id="1646" w:name="_Toc45216157"/>
      <w:bookmarkStart w:id="1647" w:name="_Toc51931726"/>
      <w:bookmarkStart w:id="1648" w:name="_Toc59209002"/>
      <w:bookmarkStart w:id="1649" w:name="_Toc68196331"/>
      <w:bookmarkStart w:id="1650" w:name="_Toc115079345"/>
      <w:r w:rsidRPr="00C33F68">
        <w:t>9.3.5.3</w:t>
      </w:r>
      <w:r w:rsidRPr="00C33F68">
        <w:tab/>
        <w:t>Conditional IE errors</w:t>
      </w:r>
      <w:bookmarkEnd w:id="1644"/>
      <w:bookmarkEnd w:id="1645"/>
      <w:bookmarkEnd w:id="1646"/>
      <w:bookmarkEnd w:id="1647"/>
      <w:bookmarkEnd w:id="1648"/>
      <w:bookmarkEnd w:id="1649"/>
      <w:bookmarkEnd w:id="1650"/>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51" w:name="_Toc33963272"/>
      <w:bookmarkStart w:id="1652" w:name="_Toc34393342"/>
      <w:bookmarkStart w:id="1653" w:name="_Toc45216158"/>
      <w:bookmarkStart w:id="1654" w:name="_Toc51931727"/>
      <w:bookmarkStart w:id="1655" w:name="_Toc59209003"/>
      <w:bookmarkStart w:id="1656" w:name="_Toc68196332"/>
      <w:bookmarkStart w:id="1657" w:name="_Toc115079346"/>
      <w:r w:rsidRPr="00C33F68">
        <w:t>9.3.6</w:t>
      </w:r>
      <w:r w:rsidRPr="00C33F68">
        <w:tab/>
        <w:t>Messages with semantically incorrect contents</w:t>
      </w:r>
      <w:bookmarkEnd w:id="1651"/>
      <w:bookmarkEnd w:id="1652"/>
      <w:bookmarkEnd w:id="1653"/>
      <w:bookmarkEnd w:id="1654"/>
      <w:bookmarkEnd w:id="1655"/>
      <w:bookmarkEnd w:id="1656"/>
      <w:bookmarkEnd w:id="1657"/>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58" w:name="_Toc115079347"/>
      <w:r w:rsidRPr="00C33F68">
        <w:t>10</w:t>
      </w:r>
      <w:r w:rsidR="00FF4F78" w:rsidRPr="00C33F68">
        <w:tab/>
        <w:t>Message functional definitions and contents</w:t>
      </w:r>
      <w:bookmarkEnd w:id="1658"/>
    </w:p>
    <w:p w14:paraId="3B2BA24D" w14:textId="6B62C4C7" w:rsidR="00661A16" w:rsidRPr="00C33F68" w:rsidRDefault="00AF026B" w:rsidP="00661A16">
      <w:pPr>
        <w:pStyle w:val="Heading2"/>
      </w:pPr>
      <w:bookmarkStart w:id="1659" w:name="_Toc525231308"/>
      <w:bookmarkStart w:id="1660" w:name="_Toc59198708"/>
      <w:bookmarkStart w:id="1661" w:name="_Toc59199299"/>
      <w:bookmarkStart w:id="1662" w:name="_Toc115079348"/>
      <w:r w:rsidRPr="00C33F68">
        <w:t>10.</w:t>
      </w:r>
      <w:r w:rsidR="00661A16" w:rsidRPr="00C33F68">
        <w:t>1</w:t>
      </w:r>
      <w:r w:rsidR="00661A16" w:rsidRPr="00C33F68">
        <w:tab/>
        <w:t>Overview</w:t>
      </w:r>
      <w:bookmarkEnd w:id="1659"/>
      <w:bookmarkEnd w:id="1660"/>
      <w:bookmarkEnd w:id="1661"/>
      <w:bookmarkEnd w:id="1662"/>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63" w:name="_Toc115079349"/>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63"/>
    </w:p>
    <w:p w14:paraId="4D2C0543" w14:textId="77777777" w:rsidR="00CB3A44" w:rsidRPr="00C33F68" w:rsidRDefault="00CB3A44" w:rsidP="00CB3A44">
      <w:pPr>
        <w:pStyle w:val="Heading3"/>
      </w:pPr>
      <w:bookmarkStart w:id="1664" w:name="_Toc59199328"/>
      <w:bookmarkStart w:id="1665" w:name="_Toc59198737"/>
      <w:bookmarkStart w:id="1666" w:name="_Toc525231337"/>
      <w:bookmarkStart w:id="1667" w:name="_Toc115079350"/>
      <w:r w:rsidRPr="00C33F68">
        <w:t>10.2.1</w:t>
      </w:r>
      <w:r w:rsidRPr="00C33F68">
        <w:tab/>
        <w:t>Message definition</w:t>
      </w:r>
      <w:bookmarkEnd w:id="1664"/>
      <w:bookmarkEnd w:id="1665"/>
      <w:bookmarkEnd w:id="1666"/>
      <w:bookmarkEnd w:id="1667"/>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68" w:name="_Toc115079351"/>
      <w:r w:rsidRPr="00C33F68">
        <w:t>10.2.</w:t>
      </w:r>
      <w:r w:rsidR="0002230C" w:rsidRPr="00C33F68">
        <w:t>2</w:t>
      </w:r>
      <w:r w:rsidRPr="00C33F68">
        <w:tab/>
        <w:t>Relay TAI</w:t>
      </w:r>
      <w:bookmarkEnd w:id="1668"/>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69" w:name="_Toc115079352"/>
      <w:r w:rsidRPr="00C33F68">
        <w:t>10.2.</w:t>
      </w:r>
      <w:r w:rsidR="00377A98" w:rsidRPr="00C33F68">
        <w:t>3</w:t>
      </w:r>
      <w:r w:rsidRPr="00C33F68">
        <w:tab/>
        <w:t>NCGI</w:t>
      </w:r>
      <w:bookmarkEnd w:id="1669"/>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70" w:name="_Toc115079353"/>
      <w:r w:rsidRPr="00C33F68">
        <w:rPr>
          <w:lang w:eastAsia="zh-CN"/>
        </w:rPr>
        <w:t>10.2.</w:t>
      </w:r>
      <w:r w:rsidR="00731A0A" w:rsidRPr="00C33F68">
        <w:rPr>
          <w:lang w:eastAsia="zh-CN"/>
        </w:rPr>
        <w:t>4</w:t>
      </w:r>
      <w:r w:rsidRPr="00C33F68">
        <w:rPr>
          <w:lang w:eastAsia="zh-CN"/>
        </w:rPr>
        <w:tab/>
        <w:t>Target user info</w:t>
      </w:r>
      <w:bookmarkEnd w:id="1670"/>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71" w:name="_Toc115079354"/>
      <w:r w:rsidRPr="00C33F68">
        <w:rPr>
          <w:lang w:eastAsia="zh-CN"/>
        </w:rPr>
        <w:t>10.2.</w:t>
      </w:r>
      <w:r w:rsidR="00731A0A" w:rsidRPr="00C33F68">
        <w:rPr>
          <w:lang w:eastAsia="zh-CN"/>
        </w:rPr>
        <w:t>5</w:t>
      </w:r>
      <w:r w:rsidRPr="00C33F68">
        <w:rPr>
          <w:lang w:eastAsia="zh-CN"/>
        </w:rPr>
        <w:tab/>
        <w:t>Metadata</w:t>
      </w:r>
      <w:bookmarkEnd w:id="1671"/>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72" w:name="_Toc115079355"/>
      <w:r>
        <w:rPr>
          <w:lang w:eastAsia="zh-CN"/>
        </w:rPr>
        <w:t>10.2.6</w:t>
      </w:r>
      <w:r>
        <w:rPr>
          <w:lang w:eastAsia="zh-CN"/>
        </w:rPr>
        <w:tab/>
        <w:t>RRC container</w:t>
      </w:r>
      <w:bookmarkEnd w:id="1672"/>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73" w:name="_Toc115079356"/>
      <w:r>
        <w:rPr>
          <w:lang w:eastAsia="zh-CN"/>
        </w:rPr>
        <w:t>10.2.7</w:t>
      </w:r>
      <w:r>
        <w:rPr>
          <w:lang w:eastAsia="zh-CN"/>
        </w:rPr>
        <w:tab/>
        <w:t>Target discoveree info</w:t>
      </w:r>
      <w:bookmarkEnd w:id="1673"/>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74" w:name="_Toc115079357"/>
      <w:r w:rsidRPr="00C33F68">
        <w:t>10.</w:t>
      </w:r>
      <w:r w:rsidR="00661A16" w:rsidRPr="00C33F68">
        <w:t>3</w:t>
      </w:r>
      <w:r w:rsidR="00661A16" w:rsidRPr="00C33F68">
        <w:tab/>
        <w:t>PC5 signalling messages</w:t>
      </w:r>
      <w:bookmarkEnd w:id="1674"/>
    </w:p>
    <w:p w14:paraId="3331FECC" w14:textId="77777777" w:rsidR="0036233B" w:rsidRPr="00C33F68" w:rsidRDefault="00AF026B" w:rsidP="0037175B">
      <w:pPr>
        <w:pStyle w:val="Heading3"/>
      </w:pPr>
      <w:bookmarkStart w:id="1675" w:name="_Toc68196341"/>
      <w:bookmarkStart w:id="1676" w:name="_Toc59209012"/>
      <w:bookmarkStart w:id="1677" w:name="_Toc51951240"/>
      <w:bookmarkStart w:id="1678" w:name="_Toc45882690"/>
      <w:bookmarkStart w:id="1679" w:name="_Toc45282304"/>
      <w:bookmarkStart w:id="1680" w:name="_Toc34404459"/>
      <w:bookmarkStart w:id="1681" w:name="_Toc34388688"/>
      <w:bookmarkStart w:id="1682" w:name="_Toc25070711"/>
      <w:bookmarkStart w:id="1683" w:name="_Toc525231348"/>
      <w:bookmarkStart w:id="1684" w:name="_Toc115079358"/>
      <w:r w:rsidRPr="00C33F68">
        <w:t>10.</w:t>
      </w:r>
      <w:r w:rsidR="0036233B" w:rsidRPr="00C33F68">
        <w:t>3.1</w:t>
      </w:r>
      <w:r w:rsidR="0036233B" w:rsidRPr="00C33F68">
        <w:tab/>
        <w:t>ProSe direct link establishment request</w:t>
      </w:r>
      <w:bookmarkEnd w:id="1675"/>
      <w:bookmarkEnd w:id="1676"/>
      <w:bookmarkEnd w:id="1677"/>
      <w:bookmarkEnd w:id="1678"/>
      <w:bookmarkEnd w:id="1679"/>
      <w:bookmarkEnd w:id="1680"/>
      <w:bookmarkEnd w:id="1681"/>
      <w:bookmarkEnd w:id="1682"/>
      <w:bookmarkEnd w:id="1683"/>
      <w:bookmarkEnd w:id="1684"/>
    </w:p>
    <w:p w14:paraId="200899F9" w14:textId="77777777" w:rsidR="0036233B" w:rsidRPr="00C33F68" w:rsidRDefault="00AF026B" w:rsidP="0037175B">
      <w:pPr>
        <w:pStyle w:val="Heading4"/>
      </w:pPr>
      <w:bookmarkStart w:id="1685" w:name="_Toc68196342"/>
      <w:bookmarkStart w:id="1686" w:name="_Toc59209013"/>
      <w:bookmarkStart w:id="1687" w:name="_Toc51951241"/>
      <w:bookmarkStart w:id="1688" w:name="_Toc45882691"/>
      <w:bookmarkStart w:id="1689" w:name="_Toc45282305"/>
      <w:bookmarkStart w:id="1690" w:name="_Toc34404460"/>
      <w:bookmarkStart w:id="1691" w:name="_Toc34388689"/>
      <w:bookmarkStart w:id="1692" w:name="_Toc25070712"/>
      <w:bookmarkStart w:id="1693" w:name="_Toc525231349"/>
      <w:bookmarkStart w:id="1694" w:name="_Toc115079359"/>
      <w:r w:rsidRPr="00C33F68">
        <w:t>10.</w:t>
      </w:r>
      <w:r w:rsidR="0036233B" w:rsidRPr="00C33F68">
        <w:t>3.1.1</w:t>
      </w:r>
      <w:r w:rsidR="0036233B" w:rsidRPr="00C33F68">
        <w:tab/>
        <w:t>Message definition</w:t>
      </w:r>
      <w:bookmarkEnd w:id="1685"/>
      <w:bookmarkEnd w:id="1686"/>
      <w:bookmarkEnd w:id="1687"/>
      <w:bookmarkEnd w:id="1688"/>
      <w:bookmarkEnd w:id="1689"/>
      <w:bookmarkEnd w:id="1690"/>
      <w:bookmarkEnd w:id="1691"/>
      <w:bookmarkEnd w:id="1692"/>
      <w:bookmarkEnd w:id="1693"/>
      <w:bookmarkEnd w:id="1694"/>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1B3268E5" w:rsidR="002620B2" w:rsidRPr="00C33F68" w:rsidRDefault="002620B2" w:rsidP="002620B2">
            <w:pPr>
              <w:pStyle w:val="TAL"/>
            </w:pPr>
            <w:r>
              <w:rPr>
                <w:rFonts w:hint="eastAsia"/>
                <w:lang w:eastAsia="zh-CN"/>
              </w:rPr>
              <w:t>1</w:t>
            </w:r>
            <w:r>
              <w:rPr>
                <w:lang w:eastAsia="zh-CN"/>
              </w:rPr>
              <w:t>1.3.y</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695" w:name="_Toc68196343"/>
      <w:bookmarkStart w:id="1696" w:name="_Toc59209014"/>
      <w:bookmarkStart w:id="1697" w:name="_Toc51951242"/>
      <w:bookmarkStart w:id="1698" w:name="_Toc45882692"/>
      <w:bookmarkStart w:id="1699" w:name="_Toc45282306"/>
      <w:bookmarkStart w:id="1700" w:name="_Toc34404461"/>
      <w:bookmarkStart w:id="1701" w:name="_Toc34388690"/>
      <w:bookmarkStart w:id="1702" w:name="_Toc115079360"/>
      <w:bookmarkStart w:id="1703" w:name="_Toc25070713"/>
      <w:r w:rsidRPr="00C33F68">
        <w:t>10.</w:t>
      </w:r>
      <w:r w:rsidR="0036233B" w:rsidRPr="00C33F68">
        <w:t>3.1.2</w:t>
      </w:r>
      <w:r w:rsidR="0036233B" w:rsidRPr="00C33F68">
        <w:tab/>
        <w:t>Target user info</w:t>
      </w:r>
      <w:bookmarkEnd w:id="1695"/>
      <w:bookmarkEnd w:id="1696"/>
      <w:bookmarkEnd w:id="1697"/>
      <w:bookmarkEnd w:id="1698"/>
      <w:bookmarkEnd w:id="1699"/>
      <w:bookmarkEnd w:id="1700"/>
      <w:bookmarkEnd w:id="1701"/>
      <w:bookmarkEnd w:id="1702"/>
    </w:p>
    <w:p w14:paraId="64DDC709" w14:textId="77777777" w:rsidR="0036233B" w:rsidRPr="00C33F68" w:rsidRDefault="0036233B" w:rsidP="0036233B">
      <w:r w:rsidRPr="00C33F68">
        <w:t>The UE shall include this IE if it has received the target UE's application layer ID from upper layers</w:t>
      </w:r>
      <w:r w:rsidRPr="00C33F68">
        <w:rPr>
          <w:lang w:eastAsia="zh-CN"/>
        </w:rPr>
        <w:t xml:space="preserve"> or if the destination layer-2 ID is the unicast layer-2 ID of target UE</w:t>
      </w:r>
      <w:r w:rsidRPr="00C33F68">
        <w:t>.</w:t>
      </w:r>
    </w:p>
    <w:p w14:paraId="2B2988D3" w14:textId="77777777" w:rsidR="0036233B" w:rsidRPr="00C33F68" w:rsidRDefault="00AF026B" w:rsidP="0037175B">
      <w:pPr>
        <w:pStyle w:val="Heading4"/>
      </w:pPr>
      <w:bookmarkStart w:id="1704" w:name="_Toc68196344"/>
      <w:bookmarkStart w:id="1705" w:name="_Toc59209015"/>
      <w:bookmarkStart w:id="1706" w:name="_Toc51951243"/>
      <w:bookmarkStart w:id="1707" w:name="_Toc45882693"/>
      <w:bookmarkStart w:id="1708" w:name="_Toc45282307"/>
      <w:bookmarkStart w:id="1709" w:name="_Toc115079361"/>
      <w:bookmarkStart w:id="1710" w:name="_Toc34404462"/>
      <w:bookmarkStart w:id="1711" w:name="_Toc34388691"/>
      <w:r w:rsidRPr="00C33F68">
        <w:t>10.</w:t>
      </w:r>
      <w:r w:rsidR="0036233B" w:rsidRPr="00C33F68">
        <w:t>3.1.3</w:t>
      </w:r>
      <w:r w:rsidR="0036233B" w:rsidRPr="00C33F68">
        <w:tab/>
        <w:t>Key establishment information container</w:t>
      </w:r>
      <w:bookmarkEnd w:id="1704"/>
      <w:bookmarkEnd w:id="1705"/>
      <w:bookmarkEnd w:id="1706"/>
      <w:bookmarkEnd w:id="1707"/>
      <w:bookmarkEnd w:id="1708"/>
      <w:bookmarkEnd w:id="1709"/>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12" w:name="_Toc68196345"/>
      <w:bookmarkStart w:id="1713" w:name="_Toc59209016"/>
      <w:bookmarkStart w:id="1714" w:name="_Toc51951244"/>
      <w:bookmarkStart w:id="1715" w:name="_Toc45882694"/>
      <w:bookmarkStart w:id="1716" w:name="_Toc45282308"/>
      <w:bookmarkStart w:id="1717" w:name="_Toc115079362"/>
      <w:r w:rsidRPr="00C33F68">
        <w:t>10.</w:t>
      </w:r>
      <w:r w:rsidR="0036233B" w:rsidRPr="00C33F68">
        <w:t>3.1.4</w:t>
      </w:r>
      <w:r w:rsidR="0036233B" w:rsidRPr="00C33F68">
        <w:tab/>
        <w:t>Nonce_1</w:t>
      </w:r>
      <w:bookmarkEnd w:id="1712"/>
      <w:bookmarkEnd w:id="1713"/>
      <w:bookmarkEnd w:id="1714"/>
      <w:bookmarkEnd w:id="1715"/>
      <w:bookmarkEnd w:id="1716"/>
      <w:bookmarkEnd w:id="1717"/>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18" w:name="_Toc68196346"/>
      <w:bookmarkStart w:id="1719" w:name="_Toc59209017"/>
      <w:bookmarkStart w:id="1720" w:name="_Toc51951245"/>
      <w:bookmarkStart w:id="1721" w:name="_Toc45882695"/>
      <w:bookmarkStart w:id="1722"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23" w:name="_Toc115079363"/>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18"/>
      <w:bookmarkEnd w:id="1719"/>
      <w:bookmarkEnd w:id="1720"/>
      <w:bookmarkEnd w:id="1721"/>
      <w:bookmarkEnd w:id="1722"/>
      <w:bookmarkEnd w:id="1723"/>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24" w:name="_Toc68196347"/>
      <w:bookmarkStart w:id="1725" w:name="_Toc59209018"/>
      <w:bookmarkStart w:id="1726" w:name="_Toc51951246"/>
      <w:bookmarkStart w:id="1727" w:name="_Toc45882696"/>
      <w:bookmarkStart w:id="1728" w:name="_Toc45282310"/>
      <w:bookmarkStart w:id="1729" w:name="_Toc115079364"/>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24"/>
      <w:bookmarkEnd w:id="1725"/>
      <w:bookmarkEnd w:id="1726"/>
      <w:bookmarkEnd w:id="1727"/>
      <w:bookmarkEnd w:id="1728"/>
      <w:bookmarkEnd w:id="1729"/>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30" w:name="_Toc115079365"/>
      <w:r w:rsidRPr="00C33F68">
        <w:t>10.3.1.</w:t>
      </w:r>
      <w:r w:rsidR="002845FB" w:rsidRPr="00C33F68">
        <w:t>7</w:t>
      </w:r>
      <w:r w:rsidRPr="00C33F68">
        <w:tab/>
        <w:t>Relay service code</w:t>
      </w:r>
      <w:bookmarkEnd w:id="1730"/>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31" w:name="_Toc115079366"/>
      <w:r w:rsidRPr="00C33F68">
        <w:t>10.3.1.</w:t>
      </w:r>
      <w:r w:rsidR="00377A98" w:rsidRPr="00C33F68">
        <w:t>8</w:t>
      </w:r>
      <w:r w:rsidRPr="00C33F68">
        <w:tab/>
        <w:t>ProSe identifiers</w:t>
      </w:r>
      <w:bookmarkEnd w:id="1731"/>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32" w:name="_Toc115079367"/>
      <w:r w:rsidRPr="00C33F68">
        <w:t>10.3.1.</w:t>
      </w:r>
      <w:r w:rsidR="00E443DE">
        <w:t>9</w:t>
      </w:r>
      <w:r w:rsidRPr="00C33F68">
        <w:tab/>
        <w:t>UE identity</w:t>
      </w:r>
      <w:bookmarkEnd w:id="1732"/>
    </w:p>
    <w:p w14:paraId="63BCAC69" w14:textId="7E65F53D" w:rsidR="00461327" w:rsidRPr="00C33F68" w:rsidRDefault="00461327" w:rsidP="0036233B">
      <w:r w:rsidRPr="00C33F68">
        <w:t>The UE shall include this IE if the 5G ProSe direct link establishment procedure is for direct communication between the 5G ProSe layer-3 remote UE and the 5G ProSe layer-3 UE-to-network relay UE.</w:t>
      </w:r>
    </w:p>
    <w:p w14:paraId="6ED8F564" w14:textId="2A304A87" w:rsidR="007F5A55" w:rsidRDefault="007F5A55" w:rsidP="007F5A55">
      <w:pPr>
        <w:pStyle w:val="Heading4"/>
      </w:pPr>
      <w:bookmarkStart w:id="1733" w:name="_Toc115079368"/>
      <w:bookmarkStart w:id="1734" w:name="_Toc68196348"/>
      <w:bookmarkStart w:id="1735" w:name="_Toc59209019"/>
      <w:bookmarkStart w:id="1736" w:name="_Toc51951247"/>
      <w:bookmarkStart w:id="1737" w:name="_Toc45882697"/>
      <w:bookmarkStart w:id="1738" w:name="_Toc45282311"/>
      <w:r>
        <w:t>10.3.1.10</w:t>
      </w:r>
      <w:r>
        <w:tab/>
      </w:r>
      <w:r w:rsidRPr="00D51DD0">
        <w:t>User</w:t>
      </w:r>
      <w:r>
        <w:t xml:space="preserve"> security</w:t>
      </w:r>
      <w:r w:rsidRPr="00D51DD0">
        <w:t xml:space="preserve"> key</w:t>
      </w:r>
      <w:r>
        <w:t xml:space="preserve"> ID</w:t>
      </w:r>
      <w:bookmarkEnd w:id="1733"/>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F42AD97"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 PRUK; or</w:t>
      </w:r>
    </w:p>
    <w:p w14:paraId="2068AB28" w14:textId="77777777"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t>5G</w:t>
      </w:r>
      <w:r w:rsidRPr="00D51DD0">
        <w:t>PRUK</w:t>
      </w:r>
      <w:r>
        <w:t>.</w:t>
      </w:r>
    </w:p>
    <w:p w14:paraId="32A44A80" w14:textId="66E596DE" w:rsidR="00E443DE" w:rsidRDefault="00E443DE" w:rsidP="00E443DE">
      <w:pPr>
        <w:pStyle w:val="Heading4"/>
      </w:pPr>
      <w:bookmarkStart w:id="1739" w:name="_Toc115079369"/>
      <w:r>
        <w:t>10.3.1.11</w:t>
      </w:r>
      <w:r>
        <w:tab/>
        <w:t>HPLMN ID</w:t>
      </w:r>
      <w:bookmarkEnd w:id="1739"/>
    </w:p>
    <w:p w14:paraId="43480DDB" w14:textId="335D5166" w:rsidR="002620B2" w:rsidRPr="00BD4256" w:rsidRDefault="002620B2" w:rsidP="002620B2">
      <w:r>
        <w:t>The UE shall include this IE if the the 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40" w:name="_Toc115079370"/>
      <w:r>
        <w:t>10.3.1.12</w:t>
      </w:r>
      <w:r>
        <w:tab/>
        <w:t>UTC-based counter LSB</w:t>
      </w:r>
      <w:bookmarkEnd w:id="1740"/>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41" w:name="_Toc115079371"/>
      <w:r>
        <w:t>10.3.1.13</w:t>
      </w:r>
      <w:r>
        <w:tab/>
        <w:t>MIC</w:t>
      </w:r>
      <w:bookmarkEnd w:id="1741"/>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42" w:name="_Toc115079372"/>
      <w:r w:rsidRPr="00C33F68">
        <w:t>10.</w:t>
      </w:r>
      <w:r w:rsidR="0036233B" w:rsidRPr="00C33F68">
        <w:t>3.2</w:t>
      </w:r>
      <w:r w:rsidR="0036233B" w:rsidRPr="00C33F68">
        <w:tab/>
        <w:t>ProSe direct link establishment accept</w:t>
      </w:r>
      <w:bookmarkEnd w:id="1703"/>
      <w:bookmarkEnd w:id="1710"/>
      <w:bookmarkEnd w:id="1711"/>
      <w:bookmarkEnd w:id="1734"/>
      <w:bookmarkEnd w:id="1735"/>
      <w:bookmarkEnd w:id="1736"/>
      <w:bookmarkEnd w:id="1737"/>
      <w:bookmarkEnd w:id="1738"/>
      <w:bookmarkEnd w:id="1742"/>
    </w:p>
    <w:p w14:paraId="283CC055" w14:textId="77777777" w:rsidR="0036233B" w:rsidRPr="00C33F68" w:rsidRDefault="00AF026B" w:rsidP="0037175B">
      <w:pPr>
        <w:pStyle w:val="Heading4"/>
      </w:pPr>
      <w:bookmarkStart w:id="1743" w:name="_Toc68196349"/>
      <w:bookmarkStart w:id="1744" w:name="_Toc59209020"/>
      <w:bookmarkStart w:id="1745" w:name="_Toc51951248"/>
      <w:bookmarkStart w:id="1746" w:name="_Toc45882698"/>
      <w:bookmarkStart w:id="1747" w:name="_Toc45282312"/>
      <w:bookmarkStart w:id="1748" w:name="_Toc34404463"/>
      <w:bookmarkStart w:id="1749" w:name="_Toc34388692"/>
      <w:bookmarkStart w:id="1750" w:name="_Toc25070714"/>
      <w:bookmarkStart w:id="1751" w:name="_Toc115079373"/>
      <w:r w:rsidRPr="00C33F68">
        <w:t>10.</w:t>
      </w:r>
      <w:r w:rsidR="0036233B" w:rsidRPr="00C33F68">
        <w:t>3.2.1</w:t>
      </w:r>
      <w:r w:rsidR="0036233B" w:rsidRPr="00C33F68">
        <w:tab/>
        <w:t>Message definition</w:t>
      </w:r>
      <w:bookmarkEnd w:id="1743"/>
      <w:bookmarkEnd w:id="1744"/>
      <w:bookmarkEnd w:id="1745"/>
      <w:bookmarkEnd w:id="1746"/>
      <w:bookmarkEnd w:id="1747"/>
      <w:bookmarkEnd w:id="1748"/>
      <w:bookmarkEnd w:id="1749"/>
      <w:bookmarkEnd w:id="1750"/>
      <w:bookmarkEnd w:id="1751"/>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52" w:name="_Toc68196350"/>
      <w:bookmarkStart w:id="1753" w:name="_Toc59209021"/>
      <w:bookmarkStart w:id="1754" w:name="_Toc115079374"/>
      <w:r w:rsidRPr="00C33F68">
        <w:t>10.</w:t>
      </w:r>
      <w:r w:rsidR="0036233B" w:rsidRPr="00C33F68">
        <w:t>3.2.2</w:t>
      </w:r>
      <w:r w:rsidR="0036233B" w:rsidRPr="00C33F68">
        <w:tab/>
        <w:t>IP address configuration</w:t>
      </w:r>
      <w:bookmarkEnd w:id="1752"/>
      <w:bookmarkEnd w:id="1753"/>
      <w:bookmarkEnd w:id="1754"/>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55" w:name="_Toc68196351"/>
      <w:bookmarkStart w:id="1756" w:name="_Toc59209022"/>
      <w:bookmarkStart w:id="1757" w:name="_Toc115079375"/>
      <w:r w:rsidRPr="00C33F68">
        <w:t>10.</w:t>
      </w:r>
      <w:r w:rsidR="0036233B" w:rsidRPr="00C33F68">
        <w:t>3.2.3</w:t>
      </w:r>
      <w:r w:rsidR="0036233B" w:rsidRPr="00C33F68">
        <w:tab/>
      </w:r>
      <w:r w:rsidR="00A07B13" w:rsidRPr="00C33F68">
        <w:t>Target l</w:t>
      </w:r>
      <w:r w:rsidR="0036233B" w:rsidRPr="00C33F68">
        <w:t>ink local IPv6 address</w:t>
      </w:r>
      <w:bookmarkEnd w:id="1755"/>
      <w:bookmarkEnd w:id="1756"/>
      <w:bookmarkEnd w:id="1757"/>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58" w:name="_Toc115079376"/>
      <w:r w:rsidRPr="00C33F68">
        <w:t>10.3.2.</w:t>
      </w:r>
      <w:r w:rsidR="00A80C87" w:rsidRPr="00C33F68">
        <w:t>4</w:t>
      </w:r>
      <w:r w:rsidRPr="00C33F68">
        <w:tab/>
        <w:t>QoS flow descriptions</w:t>
      </w:r>
      <w:bookmarkEnd w:id="1758"/>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59" w:name="_Toc115079377"/>
      <w:r w:rsidRPr="00C33F68">
        <w:t>10.3.2.</w:t>
      </w:r>
      <w:r w:rsidR="00301FA9" w:rsidRPr="00C33F68">
        <w:t>5</w:t>
      </w:r>
      <w:r w:rsidRPr="00C33F68">
        <w:tab/>
        <w:t>QoS rules</w:t>
      </w:r>
      <w:bookmarkEnd w:id="1759"/>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60" w:name="_Toc68196413"/>
      <w:bookmarkStart w:id="1761" w:name="_Toc59209084"/>
      <w:bookmarkStart w:id="1762" w:name="_Toc51951307"/>
      <w:bookmarkStart w:id="1763" w:name="_Toc115079378"/>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60"/>
      <w:bookmarkEnd w:id="1761"/>
      <w:bookmarkEnd w:id="1762"/>
      <w:bookmarkEnd w:id="1763"/>
    </w:p>
    <w:p w14:paraId="410F08A4" w14:textId="77777777" w:rsidR="0036233B" w:rsidRPr="00C33F68" w:rsidRDefault="00AF026B" w:rsidP="0037175B">
      <w:pPr>
        <w:pStyle w:val="Heading4"/>
      </w:pPr>
      <w:bookmarkStart w:id="1764" w:name="_Toc68196414"/>
      <w:bookmarkStart w:id="1765" w:name="_Toc59209085"/>
      <w:bookmarkStart w:id="1766" w:name="_Toc51951308"/>
      <w:bookmarkStart w:id="1767" w:name="_Toc115079379"/>
      <w:r w:rsidRPr="00C33F68">
        <w:t>10.</w:t>
      </w:r>
      <w:r w:rsidR="0036233B" w:rsidRPr="00C33F68">
        <w:t>3.3.1</w:t>
      </w:r>
      <w:r w:rsidR="0036233B" w:rsidRPr="00C33F68">
        <w:tab/>
        <w:t>Message definition</w:t>
      </w:r>
      <w:bookmarkEnd w:id="1764"/>
      <w:bookmarkEnd w:id="1765"/>
      <w:bookmarkEnd w:id="1766"/>
      <w:bookmarkEnd w:id="1767"/>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E541B2A" w:rsidR="00B029DC" w:rsidRPr="00C33F68" w:rsidRDefault="00B029DC" w:rsidP="00B029D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68" w:name="_Toc68203205"/>
      <w:bookmarkStart w:id="1769" w:name="_Toc51949470"/>
      <w:bookmarkStart w:id="1770" w:name="_Toc51948378"/>
      <w:bookmarkStart w:id="1771" w:name="_Toc45287108"/>
      <w:bookmarkStart w:id="1772" w:name="_Toc36657440"/>
      <w:bookmarkStart w:id="1773" w:name="_Toc36213263"/>
      <w:bookmarkStart w:id="1774" w:name="_Toc27747074"/>
      <w:bookmarkStart w:id="1775" w:name="_Toc20232966"/>
      <w:bookmarkStart w:id="1776" w:name="_Toc115079380"/>
      <w:r w:rsidRPr="00C33F68">
        <w:t>10.3.3.2</w:t>
      </w:r>
      <w:r w:rsidRPr="00C33F68">
        <w:rPr>
          <w:lang w:eastAsia="ko-KR"/>
        </w:rPr>
        <w:tab/>
      </w:r>
      <w:bookmarkEnd w:id="1768"/>
      <w:bookmarkEnd w:id="1769"/>
      <w:bookmarkEnd w:id="1770"/>
      <w:bookmarkEnd w:id="1771"/>
      <w:bookmarkEnd w:id="1772"/>
      <w:bookmarkEnd w:id="1773"/>
      <w:bookmarkEnd w:id="1774"/>
      <w:bookmarkEnd w:id="1775"/>
      <w:r w:rsidRPr="00C33F68">
        <w:t>Back-off value</w:t>
      </w:r>
      <w:bookmarkEnd w:id="1776"/>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77" w:name="_Toc115079381"/>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77"/>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78" w:name="_Toc68196358"/>
      <w:bookmarkStart w:id="1779" w:name="_Toc59209029"/>
      <w:bookmarkStart w:id="1780" w:name="_Toc115079382"/>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78"/>
      <w:bookmarkEnd w:id="1779"/>
      <w:bookmarkEnd w:id="1780"/>
    </w:p>
    <w:p w14:paraId="6E50A179" w14:textId="77777777" w:rsidR="00CE7C6B" w:rsidRPr="00C33F68" w:rsidRDefault="00AF026B" w:rsidP="0037175B">
      <w:pPr>
        <w:pStyle w:val="Heading4"/>
      </w:pPr>
      <w:bookmarkStart w:id="1781" w:name="_Toc68196359"/>
      <w:bookmarkStart w:id="1782" w:name="_Toc59209030"/>
      <w:bookmarkStart w:id="1783" w:name="_Toc51951254"/>
      <w:bookmarkStart w:id="1784" w:name="_Toc45882704"/>
      <w:bookmarkStart w:id="1785" w:name="_Toc45282318"/>
      <w:bookmarkStart w:id="1786" w:name="_Toc34404469"/>
      <w:bookmarkStart w:id="1787" w:name="_Toc34388698"/>
      <w:bookmarkStart w:id="1788" w:name="_Toc525231360"/>
      <w:bookmarkStart w:id="1789" w:name="_Toc115079383"/>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81"/>
      <w:bookmarkEnd w:id="1782"/>
      <w:bookmarkEnd w:id="1783"/>
      <w:bookmarkEnd w:id="1784"/>
      <w:bookmarkEnd w:id="1785"/>
      <w:bookmarkEnd w:id="1786"/>
      <w:bookmarkEnd w:id="1787"/>
      <w:bookmarkEnd w:id="1788"/>
      <w:bookmarkEnd w:id="1789"/>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790" w:name="_Toc115079384"/>
      <w:r w:rsidRPr="00C33F68">
        <w:t>10.3.4.2</w:t>
      </w:r>
      <w:r w:rsidRPr="00C33F68">
        <w:rPr>
          <w:lang w:eastAsia="ko-KR"/>
        </w:rPr>
        <w:tab/>
      </w:r>
      <w:r w:rsidRPr="00C33F68">
        <w:t>Back-off value</w:t>
      </w:r>
      <w:bookmarkEnd w:id="1790"/>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791" w:name="_Toc525231361"/>
      <w:bookmarkStart w:id="1792" w:name="_Toc68196360"/>
      <w:bookmarkStart w:id="1793" w:name="_Toc59209031"/>
      <w:bookmarkStart w:id="1794" w:name="_Toc51951255"/>
      <w:bookmarkStart w:id="1795" w:name="_Toc45882705"/>
      <w:bookmarkStart w:id="1796" w:name="_Toc45282319"/>
      <w:bookmarkStart w:id="1797" w:name="_Toc34404470"/>
      <w:bookmarkStart w:id="1798" w:name="_Toc34388699"/>
      <w:bookmarkStart w:id="1799" w:name="_Toc115079385"/>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791"/>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792"/>
      <w:bookmarkEnd w:id="1793"/>
      <w:bookmarkEnd w:id="1794"/>
      <w:bookmarkEnd w:id="1795"/>
      <w:bookmarkEnd w:id="1796"/>
      <w:bookmarkEnd w:id="1797"/>
      <w:bookmarkEnd w:id="1798"/>
      <w:bookmarkEnd w:id="1799"/>
    </w:p>
    <w:p w14:paraId="36512287" w14:textId="77777777" w:rsidR="00CE7C6B" w:rsidRPr="00C33F68" w:rsidRDefault="00AF026B" w:rsidP="0037175B">
      <w:pPr>
        <w:pStyle w:val="Heading4"/>
      </w:pPr>
      <w:bookmarkStart w:id="1800" w:name="_Toc68196361"/>
      <w:bookmarkStart w:id="1801" w:name="_Toc59209032"/>
      <w:bookmarkStart w:id="1802" w:name="_Toc51951256"/>
      <w:bookmarkStart w:id="1803" w:name="_Toc45882706"/>
      <w:bookmarkStart w:id="1804" w:name="_Toc45282320"/>
      <w:bookmarkStart w:id="1805" w:name="_Toc34404471"/>
      <w:bookmarkStart w:id="1806" w:name="_Toc34388700"/>
      <w:bookmarkStart w:id="1807" w:name="_Toc525231362"/>
      <w:bookmarkStart w:id="1808" w:name="_Toc115079386"/>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00"/>
      <w:bookmarkEnd w:id="1801"/>
      <w:bookmarkEnd w:id="1802"/>
      <w:bookmarkEnd w:id="1803"/>
      <w:bookmarkEnd w:id="1804"/>
      <w:bookmarkEnd w:id="1805"/>
      <w:bookmarkEnd w:id="1806"/>
      <w:bookmarkEnd w:id="1807"/>
      <w:bookmarkEnd w:id="1808"/>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09" w:name="_Toc68196353"/>
      <w:bookmarkStart w:id="1810" w:name="_Toc59209024"/>
    </w:p>
    <w:p w14:paraId="1C3E037A" w14:textId="099CE129" w:rsidR="007E60DF" w:rsidRPr="00C33F68" w:rsidRDefault="007E60DF" w:rsidP="007E60DF">
      <w:pPr>
        <w:pStyle w:val="Heading3"/>
      </w:pPr>
      <w:bookmarkStart w:id="1811" w:name="_Toc115079387"/>
      <w:r w:rsidRPr="00C33F68">
        <w:t>10.3.6</w:t>
      </w:r>
      <w:r w:rsidRPr="00C33F68">
        <w:tab/>
        <w:t>ProSe direct link modification request</w:t>
      </w:r>
      <w:bookmarkEnd w:id="1809"/>
      <w:bookmarkEnd w:id="1810"/>
      <w:bookmarkEnd w:id="1811"/>
    </w:p>
    <w:p w14:paraId="12182262" w14:textId="77777777" w:rsidR="007E60DF" w:rsidRPr="00C33F68" w:rsidRDefault="007E60DF" w:rsidP="007E60DF">
      <w:pPr>
        <w:pStyle w:val="Heading4"/>
      </w:pPr>
      <w:bookmarkStart w:id="1812" w:name="_Toc68196354"/>
      <w:bookmarkStart w:id="1813" w:name="_Toc59209025"/>
      <w:bookmarkStart w:id="1814" w:name="_Toc51951250"/>
      <w:bookmarkStart w:id="1815" w:name="_Toc45882700"/>
      <w:bookmarkStart w:id="1816" w:name="_Toc45282314"/>
      <w:bookmarkStart w:id="1817" w:name="_Toc34404465"/>
      <w:bookmarkStart w:id="1818" w:name="_Toc34388694"/>
      <w:bookmarkStart w:id="1819" w:name="_Toc115079388"/>
      <w:r w:rsidRPr="00C33F68">
        <w:t>10.3.6.1</w:t>
      </w:r>
      <w:r w:rsidRPr="00C33F68">
        <w:tab/>
        <w:t>Message definition</w:t>
      </w:r>
      <w:bookmarkEnd w:id="1812"/>
      <w:bookmarkEnd w:id="1813"/>
      <w:bookmarkEnd w:id="1814"/>
      <w:bookmarkEnd w:id="1815"/>
      <w:bookmarkEnd w:id="1816"/>
      <w:bookmarkEnd w:id="1817"/>
      <w:bookmarkEnd w:id="1818"/>
      <w:bookmarkEnd w:id="1819"/>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20" w:name="_Toc115079389"/>
      <w:r w:rsidRPr="00C33F68">
        <w:t>10.3.6.</w:t>
      </w:r>
      <w:r w:rsidR="001D78D0" w:rsidRPr="00C33F68">
        <w:t>2</w:t>
      </w:r>
      <w:r w:rsidRPr="00C33F68">
        <w:tab/>
        <w:t>QoS rules</w:t>
      </w:r>
      <w:bookmarkEnd w:id="1820"/>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21" w:name="_Toc68196355"/>
      <w:bookmarkStart w:id="1822" w:name="_Toc59209026"/>
      <w:bookmarkStart w:id="1823" w:name="_Toc51951251"/>
      <w:bookmarkStart w:id="1824" w:name="_Toc45882701"/>
      <w:bookmarkStart w:id="1825" w:name="_Toc45282315"/>
      <w:bookmarkStart w:id="1826" w:name="_Toc34404466"/>
      <w:bookmarkStart w:id="1827" w:name="_Toc34388695"/>
      <w:bookmarkStart w:id="1828" w:name="_Toc115079390"/>
      <w:r w:rsidRPr="00C33F68">
        <w:t>10.3.7</w:t>
      </w:r>
      <w:r w:rsidRPr="00C33F68">
        <w:tab/>
        <w:t>ProSe direct link modification accept</w:t>
      </w:r>
      <w:bookmarkEnd w:id="1821"/>
      <w:bookmarkEnd w:id="1822"/>
      <w:bookmarkEnd w:id="1823"/>
      <w:bookmarkEnd w:id="1824"/>
      <w:bookmarkEnd w:id="1825"/>
      <w:bookmarkEnd w:id="1826"/>
      <w:bookmarkEnd w:id="1827"/>
      <w:bookmarkEnd w:id="1828"/>
    </w:p>
    <w:p w14:paraId="5766B1DE" w14:textId="77777777" w:rsidR="007E60DF" w:rsidRPr="00C33F68" w:rsidRDefault="007E60DF" w:rsidP="007E60DF">
      <w:pPr>
        <w:pStyle w:val="Heading4"/>
      </w:pPr>
      <w:bookmarkStart w:id="1829" w:name="_Toc68196356"/>
      <w:bookmarkStart w:id="1830" w:name="_Toc59209027"/>
      <w:bookmarkStart w:id="1831" w:name="_Toc51951252"/>
      <w:bookmarkStart w:id="1832" w:name="_Toc45882702"/>
      <w:bookmarkStart w:id="1833" w:name="_Toc45282316"/>
      <w:bookmarkStart w:id="1834" w:name="_Toc34404467"/>
      <w:bookmarkStart w:id="1835" w:name="_Toc34388696"/>
      <w:bookmarkStart w:id="1836" w:name="_Toc115079391"/>
      <w:r w:rsidRPr="00C33F68">
        <w:t>10.3.7.1</w:t>
      </w:r>
      <w:r w:rsidRPr="00C33F68">
        <w:tab/>
        <w:t>Message definition</w:t>
      </w:r>
      <w:bookmarkEnd w:id="1829"/>
      <w:bookmarkEnd w:id="1830"/>
      <w:bookmarkEnd w:id="1831"/>
      <w:bookmarkEnd w:id="1832"/>
      <w:bookmarkEnd w:id="1833"/>
      <w:bookmarkEnd w:id="1834"/>
      <w:bookmarkEnd w:id="1835"/>
      <w:bookmarkEnd w:id="1836"/>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37" w:name="_Toc68196357"/>
      <w:bookmarkStart w:id="1838" w:name="_Toc59209028"/>
      <w:bookmarkStart w:id="1839" w:name="_Toc115079392"/>
      <w:bookmarkStart w:id="1840" w:name="_Toc51951253"/>
      <w:bookmarkStart w:id="1841" w:name="_Toc45882703"/>
      <w:bookmarkStart w:id="1842" w:name="_Toc45282317"/>
      <w:bookmarkStart w:id="1843" w:name="_Toc34404468"/>
      <w:bookmarkStart w:id="1844" w:name="_Toc34388697"/>
      <w:r w:rsidRPr="00C33F68">
        <w:t>10.3.7.2</w:t>
      </w:r>
      <w:r w:rsidRPr="00C33F68">
        <w:tab/>
        <w:t>QoS flow descriptions</w:t>
      </w:r>
      <w:bookmarkEnd w:id="1837"/>
      <w:bookmarkEnd w:id="1838"/>
      <w:bookmarkEnd w:id="1839"/>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45" w:name="_Toc115079393"/>
      <w:r w:rsidRPr="00C33F68">
        <w:t>10.3.7.</w:t>
      </w:r>
      <w:r w:rsidR="001D78D0" w:rsidRPr="00C33F68">
        <w:t>3</w:t>
      </w:r>
      <w:r w:rsidRPr="00C33F68">
        <w:tab/>
        <w:t>QoS rules</w:t>
      </w:r>
      <w:bookmarkEnd w:id="1845"/>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46" w:name="_Toc68196362"/>
      <w:bookmarkStart w:id="1847" w:name="_Toc59209033"/>
      <w:bookmarkStart w:id="1848" w:name="_Toc51951257"/>
      <w:bookmarkStart w:id="1849" w:name="_Toc45882707"/>
      <w:bookmarkStart w:id="1850" w:name="_Toc45282321"/>
      <w:bookmarkStart w:id="1851" w:name="_Toc34404472"/>
      <w:bookmarkStart w:id="1852" w:name="_Toc34388701"/>
      <w:bookmarkStart w:id="1853" w:name="_Toc115079394"/>
      <w:bookmarkEnd w:id="1840"/>
      <w:bookmarkEnd w:id="1841"/>
      <w:bookmarkEnd w:id="1842"/>
      <w:bookmarkEnd w:id="1843"/>
      <w:bookmarkEnd w:id="1844"/>
      <w:r w:rsidRPr="00C33F68">
        <w:t>10.3.8</w:t>
      </w:r>
      <w:r w:rsidRPr="00C33F68">
        <w:tab/>
        <w:t>ProSe direct link keepalive request</w:t>
      </w:r>
      <w:bookmarkEnd w:id="1846"/>
      <w:bookmarkEnd w:id="1847"/>
      <w:bookmarkEnd w:id="1848"/>
      <w:bookmarkEnd w:id="1849"/>
      <w:bookmarkEnd w:id="1850"/>
      <w:bookmarkEnd w:id="1851"/>
      <w:bookmarkEnd w:id="1852"/>
      <w:bookmarkEnd w:id="1853"/>
    </w:p>
    <w:p w14:paraId="0EE39E8A" w14:textId="77777777" w:rsidR="007E60DF" w:rsidRPr="00C33F68" w:rsidRDefault="007E60DF" w:rsidP="007E60DF">
      <w:pPr>
        <w:pStyle w:val="Heading4"/>
      </w:pPr>
      <w:bookmarkStart w:id="1854" w:name="_Toc68196363"/>
      <w:bookmarkStart w:id="1855" w:name="_Toc59209034"/>
      <w:bookmarkStart w:id="1856" w:name="_Toc51951258"/>
      <w:bookmarkStart w:id="1857" w:name="_Toc45882708"/>
      <w:bookmarkStart w:id="1858" w:name="_Toc45282322"/>
      <w:bookmarkStart w:id="1859" w:name="_Toc34404473"/>
      <w:bookmarkStart w:id="1860" w:name="_Toc34388702"/>
      <w:bookmarkStart w:id="1861" w:name="_Toc115079395"/>
      <w:r w:rsidRPr="00C33F68">
        <w:t>10.3.8.1</w:t>
      </w:r>
      <w:r w:rsidRPr="00C33F68">
        <w:tab/>
        <w:t>Message definition</w:t>
      </w:r>
      <w:bookmarkEnd w:id="1854"/>
      <w:bookmarkEnd w:id="1855"/>
      <w:bookmarkEnd w:id="1856"/>
      <w:bookmarkEnd w:id="1857"/>
      <w:bookmarkEnd w:id="1858"/>
      <w:bookmarkEnd w:id="1859"/>
      <w:bookmarkEnd w:id="1860"/>
      <w:bookmarkEnd w:id="1861"/>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62" w:name="_Toc68196364"/>
      <w:bookmarkStart w:id="1863" w:name="_Toc59209035"/>
      <w:bookmarkStart w:id="1864" w:name="_Toc51951259"/>
      <w:bookmarkStart w:id="1865" w:name="_Toc45882709"/>
      <w:bookmarkStart w:id="1866" w:name="_Toc45282323"/>
      <w:bookmarkStart w:id="1867" w:name="_Toc34404474"/>
      <w:bookmarkStart w:id="1868" w:name="_Toc34388703"/>
      <w:bookmarkStart w:id="1869" w:name="_Toc115079396"/>
      <w:r w:rsidRPr="00C33F68">
        <w:t>10.3.8.2</w:t>
      </w:r>
      <w:r w:rsidRPr="00C33F68">
        <w:tab/>
        <w:t>Maximum inactivity period</w:t>
      </w:r>
      <w:bookmarkEnd w:id="1862"/>
      <w:bookmarkEnd w:id="1863"/>
      <w:bookmarkEnd w:id="1864"/>
      <w:bookmarkEnd w:id="1865"/>
      <w:bookmarkEnd w:id="1866"/>
      <w:bookmarkEnd w:id="1867"/>
      <w:bookmarkEnd w:id="1868"/>
      <w:bookmarkEnd w:id="1869"/>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70" w:name="_Toc68196365"/>
      <w:bookmarkStart w:id="1871" w:name="_Toc59209036"/>
      <w:bookmarkStart w:id="1872" w:name="_Toc51951260"/>
      <w:bookmarkStart w:id="1873" w:name="_Toc45882710"/>
      <w:bookmarkStart w:id="1874" w:name="_Toc45282324"/>
      <w:bookmarkStart w:id="1875" w:name="_Toc34404475"/>
      <w:bookmarkStart w:id="1876" w:name="_Toc34388704"/>
      <w:bookmarkStart w:id="1877" w:name="_Toc115079397"/>
      <w:r w:rsidRPr="00C33F68">
        <w:t>10.3.9</w:t>
      </w:r>
      <w:r w:rsidRPr="00C33F68">
        <w:tab/>
        <w:t>ProSe direct link keepalive response</w:t>
      </w:r>
      <w:bookmarkEnd w:id="1870"/>
      <w:bookmarkEnd w:id="1871"/>
      <w:bookmarkEnd w:id="1872"/>
      <w:bookmarkEnd w:id="1873"/>
      <w:bookmarkEnd w:id="1874"/>
      <w:bookmarkEnd w:id="1875"/>
      <w:bookmarkEnd w:id="1876"/>
      <w:bookmarkEnd w:id="1877"/>
    </w:p>
    <w:p w14:paraId="6ED0987E" w14:textId="77777777" w:rsidR="007E60DF" w:rsidRPr="00C33F68" w:rsidRDefault="007E60DF" w:rsidP="007E60DF">
      <w:pPr>
        <w:pStyle w:val="Heading4"/>
      </w:pPr>
      <w:bookmarkStart w:id="1878" w:name="_Toc68196366"/>
      <w:bookmarkStart w:id="1879" w:name="_Toc59209037"/>
      <w:bookmarkStart w:id="1880" w:name="_Toc51951261"/>
      <w:bookmarkStart w:id="1881" w:name="_Toc45882711"/>
      <w:bookmarkStart w:id="1882" w:name="_Toc45282325"/>
      <w:bookmarkStart w:id="1883" w:name="_Toc34404476"/>
      <w:bookmarkStart w:id="1884" w:name="_Toc34388705"/>
      <w:bookmarkStart w:id="1885" w:name="_Toc115079398"/>
      <w:r w:rsidRPr="00C33F68">
        <w:t>10.3.9.1</w:t>
      </w:r>
      <w:r w:rsidRPr="00C33F68">
        <w:tab/>
        <w:t>Message definition</w:t>
      </w:r>
      <w:bookmarkEnd w:id="1878"/>
      <w:bookmarkEnd w:id="1879"/>
      <w:bookmarkEnd w:id="1880"/>
      <w:bookmarkEnd w:id="1881"/>
      <w:bookmarkEnd w:id="1882"/>
      <w:bookmarkEnd w:id="1883"/>
      <w:bookmarkEnd w:id="1884"/>
      <w:bookmarkEnd w:id="1885"/>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86" w:name="_Toc68196367"/>
      <w:bookmarkStart w:id="1887" w:name="_Toc59209038"/>
      <w:bookmarkStart w:id="1888" w:name="_Toc51951262"/>
      <w:bookmarkStart w:id="1889" w:name="_Toc45882712"/>
      <w:bookmarkStart w:id="1890" w:name="_Toc45282326"/>
      <w:bookmarkStart w:id="1891" w:name="_Toc115079399"/>
      <w:r w:rsidRPr="00C33F68">
        <w:t>10.3.10</w:t>
      </w:r>
      <w:r w:rsidRPr="00C33F68">
        <w:tab/>
        <w:t>ProSe direct link authentication request</w:t>
      </w:r>
      <w:bookmarkEnd w:id="1886"/>
      <w:bookmarkEnd w:id="1887"/>
      <w:bookmarkEnd w:id="1888"/>
      <w:bookmarkEnd w:id="1889"/>
      <w:bookmarkEnd w:id="1890"/>
      <w:bookmarkEnd w:id="1891"/>
    </w:p>
    <w:p w14:paraId="04166AA6" w14:textId="77777777" w:rsidR="007E60DF" w:rsidRPr="00C33F68" w:rsidRDefault="007E60DF" w:rsidP="007E60DF">
      <w:pPr>
        <w:pStyle w:val="Heading4"/>
      </w:pPr>
      <w:bookmarkStart w:id="1892" w:name="_Toc68196368"/>
      <w:bookmarkStart w:id="1893" w:name="_Toc59209039"/>
      <w:bookmarkStart w:id="1894" w:name="_Toc51951263"/>
      <w:bookmarkStart w:id="1895" w:name="_Toc45882713"/>
      <w:bookmarkStart w:id="1896" w:name="_Toc45282327"/>
      <w:bookmarkStart w:id="1897" w:name="_Toc115079400"/>
      <w:r w:rsidRPr="00C33F68">
        <w:t>10.3.10.1</w:t>
      </w:r>
      <w:r w:rsidRPr="00C33F68">
        <w:tab/>
        <w:t>Message definition</w:t>
      </w:r>
      <w:bookmarkEnd w:id="1892"/>
      <w:bookmarkEnd w:id="1893"/>
      <w:bookmarkEnd w:id="1894"/>
      <w:bookmarkEnd w:id="1895"/>
      <w:bookmarkEnd w:id="1896"/>
      <w:bookmarkEnd w:id="1897"/>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898" w:name="_Toc68196369"/>
      <w:bookmarkStart w:id="1899" w:name="_Toc59209040"/>
      <w:bookmarkStart w:id="1900" w:name="_Toc51951264"/>
      <w:bookmarkStart w:id="1901" w:name="_Toc45882714"/>
      <w:bookmarkStart w:id="1902" w:name="_Toc45282328"/>
      <w:bookmarkStart w:id="1903" w:name="_Toc115079401"/>
      <w:r w:rsidRPr="00C33F68">
        <w:t>10.3.11</w:t>
      </w:r>
      <w:r w:rsidRPr="00C33F68">
        <w:tab/>
        <w:t>ProSe direct link authentication response</w:t>
      </w:r>
      <w:bookmarkEnd w:id="1898"/>
      <w:bookmarkEnd w:id="1899"/>
      <w:bookmarkEnd w:id="1900"/>
      <w:bookmarkEnd w:id="1901"/>
      <w:bookmarkEnd w:id="1902"/>
      <w:bookmarkEnd w:id="1903"/>
    </w:p>
    <w:p w14:paraId="54769B84" w14:textId="77777777" w:rsidR="007E60DF" w:rsidRPr="00C33F68" w:rsidRDefault="007E60DF" w:rsidP="007E60DF">
      <w:pPr>
        <w:pStyle w:val="Heading4"/>
      </w:pPr>
      <w:bookmarkStart w:id="1904" w:name="_Toc68196370"/>
      <w:bookmarkStart w:id="1905" w:name="_Toc59209041"/>
      <w:bookmarkStart w:id="1906" w:name="_Toc51951265"/>
      <w:bookmarkStart w:id="1907" w:name="_Toc45882715"/>
      <w:bookmarkStart w:id="1908" w:name="_Toc45282329"/>
      <w:bookmarkStart w:id="1909" w:name="_Toc115079402"/>
      <w:r w:rsidRPr="00C33F68">
        <w:t>10.3.11.1</w:t>
      </w:r>
      <w:r w:rsidRPr="00C33F68">
        <w:tab/>
        <w:t>Message definition</w:t>
      </w:r>
      <w:bookmarkEnd w:id="1904"/>
      <w:bookmarkEnd w:id="1905"/>
      <w:bookmarkEnd w:id="1906"/>
      <w:bookmarkEnd w:id="1907"/>
      <w:bookmarkEnd w:id="1908"/>
      <w:bookmarkEnd w:id="1909"/>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10" w:name="_Toc68196371"/>
      <w:bookmarkStart w:id="1911" w:name="_Toc59209042"/>
      <w:bookmarkStart w:id="1912" w:name="_Toc51951266"/>
      <w:bookmarkStart w:id="1913" w:name="_Toc45882716"/>
      <w:bookmarkStart w:id="1914" w:name="_Toc45282330"/>
      <w:bookmarkStart w:id="1915" w:name="_Toc115079403"/>
      <w:r w:rsidRPr="00C33F68">
        <w:t>10.3.12</w:t>
      </w:r>
      <w:r w:rsidRPr="00C33F68">
        <w:tab/>
        <w:t>ProSe direct link authentication reject</w:t>
      </w:r>
      <w:bookmarkEnd w:id="1910"/>
      <w:bookmarkEnd w:id="1911"/>
      <w:bookmarkEnd w:id="1912"/>
      <w:bookmarkEnd w:id="1913"/>
      <w:bookmarkEnd w:id="1914"/>
      <w:bookmarkEnd w:id="1915"/>
    </w:p>
    <w:p w14:paraId="67D48772" w14:textId="77777777" w:rsidR="007E60DF" w:rsidRPr="00C33F68" w:rsidRDefault="007E60DF" w:rsidP="007E60DF">
      <w:pPr>
        <w:pStyle w:val="Heading4"/>
      </w:pPr>
      <w:bookmarkStart w:id="1916" w:name="_Toc68196372"/>
      <w:bookmarkStart w:id="1917" w:name="_Toc59209043"/>
      <w:bookmarkStart w:id="1918" w:name="_Toc51951267"/>
      <w:bookmarkStart w:id="1919" w:name="_Toc45882717"/>
      <w:bookmarkStart w:id="1920" w:name="_Toc45282331"/>
      <w:bookmarkStart w:id="1921" w:name="_Toc115079404"/>
      <w:r w:rsidRPr="00C33F68">
        <w:t>10.3.12.1</w:t>
      </w:r>
      <w:r w:rsidRPr="00C33F68">
        <w:tab/>
        <w:t>Message definition</w:t>
      </w:r>
      <w:bookmarkEnd w:id="1916"/>
      <w:bookmarkEnd w:id="1917"/>
      <w:bookmarkEnd w:id="1918"/>
      <w:bookmarkEnd w:id="1919"/>
      <w:bookmarkEnd w:id="1920"/>
      <w:bookmarkEnd w:id="192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22" w:name="_Toc68196373"/>
      <w:bookmarkStart w:id="1923" w:name="_Toc59209044"/>
      <w:bookmarkStart w:id="1924" w:name="_Toc51951268"/>
      <w:bookmarkStart w:id="1925" w:name="_Toc45882718"/>
      <w:bookmarkStart w:id="1926" w:name="_Toc45282332"/>
      <w:bookmarkStart w:id="1927" w:name="_Toc115079405"/>
      <w:r w:rsidRPr="00C33F68">
        <w:t>10.3.13</w:t>
      </w:r>
      <w:r w:rsidRPr="00C33F68">
        <w:tab/>
        <w:t>ProSe direct link security mode command</w:t>
      </w:r>
      <w:bookmarkEnd w:id="1922"/>
      <w:bookmarkEnd w:id="1923"/>
      <w:bookmarkEnd w:id="1924"/>
      <w:bookmarkEnd w:id="1925"/>
      <w:bookmarkEnd w:id="1926"/>
      <w:bookmarkEnd w:id="1927"/>
    </w:p>
    <w:p w14:paraId="20BB6249" w14:textId="77777777" w:rsidR="007E60DF" w:rsidRPr="00C33F68" w:rsidRDefault="007E60DF" w:rsidP="007E60DF">
      <w:pPr>
        <w:pStyle w:val="Heading4"/>
      </w:pPr>
      <w:bookmarkStart w:id="1928" w:name="_Toc68196374"/>
      <w:bookmarkStart w:id="1929" w:name="_Toc59209045"/>
      <w:bookmarkStart w:id="1930" w:name="_Toc51951269"/>
      <w:bookmarkStart w:id="1931" w:name="_Toc45882719"/>
      <w:bookmarkStart w:id="1932" w:name="_Toc45282333"/>
      <w:bookmarkStart w:id="1933" w:name="_Toc26193713"/>
      <w:bookmarkStart w:id="1934" w:name="_Toc115079406"/>
      <w:r w:rsidRPr="00C33F68">
        <w:t>10.3.13.1</w:t>
      </w:r>
      <w:r w:rsidRPr="00C33F68">
        <w:tab/>
        <w:t>Message definition</w:t>
      </w:r>
      <w:bookmarkEnd w:id="1928"/>
      <w:bookmarkEnd w:id="1929"/>
      <w:bookmarkEnd w:id="1930"/>
      <w:bookmarkEnd w:id="1931"/>
      <w:bookmarkEnd w:id="1932"/>
      <w:bookmarkEnd w:id="1933"/>
      <w:bookmarkEnd w:id="1934"/>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243B9B6D" w:rsidR="00B029DC" w:rsidRPr="00D61366" w:rsidRDefault="00B029DC" w:rsidP="00B029DC">
            <w:pPr>
              <w:pStyle w:val="TAL"/>
              <w:rPr>
                <w:lang w:eastAsia="ja-JP"/>
              </w:rPr>
            </w:pPr>
            <w:r>
              <w:rPr>
                <w:lang w:eastAsia="ja-JP"/>
              </w:rPr>
              <w:t>ZY</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35" w:name="_Toc68196375"/>
      <w:bookmarkStart w:id="1936" w:name="_Toc59209046"/>
      <w:bookmarkStart w:id="1937" w:name="_Toc51951270"/>
      <w:bookmarkStart w:id="1938" w:name="_Toc45882720"/>
      <w:bookmarkStart w:id="1939" w:name="_Toc45282334"/>
      <w:bookmarkStart w:id="1940" w:name="_Toc115079407"/>
      <w:r w:rsidRPr="00D61366">
        <w:t>10.3.13.2</w:t>
      </w:r>
      <w:r w:rsidRPr="00D61366">
        <w:tab/>
        <w:t>Nonce_2</w:t>
      </w:r>
      <w:bookmarkEnd w:id="1935"/>
      <w:bookmarkEnd w:id="1936"/>
      <w:bookmarkEnd w:id="1937"/>
      <w:bookmarkEnd w:id="1938"/>
      <w:bookmarkEnd w:id="1939"/>
      <w:bookmarkEnd w:id="1940"/>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41" w:name="_Toc68196376"/>
      <w:bookmarkStart w:id="1942" w:name="_Toc59209047"/>
      <w:bookmarkStart w:id="1943" w:name="_Toc51951271"/>
      <w:bookmarkStart w:id="1944" w:name="_Toc45882721"/>
      <w:bookmarkStart w:id="1945"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46" w:name="_Toc115079408"/>
      <w:r w:rsidRPr="00C33F68">
        <w:t>10.3.13.3</w:t>
      </w:r>
      <w:r w:rsidRPr="00C33F68">
        <w:tab/>
        <w:t>LSB of KNRP-sess ID</w:t>
      </w:r>
      <w:bookmarkEnd w:id="1941"/>
      <w:bookmarkEnd w:id="1942"/>
      <w:bookmarkEnd w:id="1943"/>
      <w:bookmarkEnd w:id="1944"/>
      <w:bookmarkEnd w:id="1945"/>
      <w:bookmarkEnd w:id="1946"/>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47" w:name="_Toc68196377"/>
      <w:bookmarkStart w:id="1948" w:name="_Toc59209048"/>
      <w:bookmarkStart w:id="1949" w:name="_Toc51951272"/>
      <w:bookmarkStart w:id="1950" w:name="_Toc45882722"/>
      <w:bookmarkStart w:id="1951" w:name="_Toc45282336"/>
      <w:bookmarkStart w:id="1952" w:name="_Toc115079409"/>
      <w:r w:rsidRPr="00C33F68">
        <w:t>10.3.13.4</w:t>
      </w:r>
      <w:r w:rsidRPr="00C33F68">
        <w:tab/>
        <w:t>Key establishment information container</w:t>
      </w:r>
      <w:bookmarkEnd w:id="1947"/>
      <w:bookmarkEnd w:id="1948"/>
      <w:bookmarkEnd w:id="1949"/>
      <w:bookmarkEnd w:id="1950"/>
      <w:bookmarkEnd w:id="1951"/>
      <w:bookmarkEnd w:id="1952"/>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53" w:name="_Toc68196378"/>
      <w:bookmarkStart w:id="1954" w:name="_Toc59209049"/>
      <w:bookmarkStart w:id="1955" w:name="_Toc51951273"/>
      <w:bookmarkStart w:id="1956" w:name="_Toc45882723"/>
      <w:bookmarkStart w:id="1957" w:name="_Toc45282337"/>
      <w:bookmarkStart w:id="1958" w:name="_Toc115079410"/>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53"/>
      <w:bookmarkEnd w:id="1954"/>
      <w:bookmarkEnd w:id="1955"/>
      <w:bookmarkEnd w:id="1956"/>
      <w:bookmarkEnd w:id="1957"/>
      <w:bookmarkEnd w:id="1958"/>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59" w:name="_Toc68196379"/>
      <w:bookmarkStart w:id="1960" w:name="_Toc59209050"/>
      <w:bookmarkStart w:id="1961" w:name="_Toc115079411"/>
      <w:bookmarkStart w:id="1962" w:name="_Toc51951274"/>
      <w:bookmarkStart w:id="1963" w:name="_Toc45882724"/>
      <w:bookmarkStart w:id="1964" w:name="_Toc45282338"/>
      <w:r w:rsidRPr="00C33F68">
        <w:t>10.3.13.</w:t>
      </w:r>
      <w:r w:rsidRPr="00C33F68">
        <w:rPr>
          <w:lang w:eastAsia="zh-CN"/>
        </w:rPr>
        <w:t>6</w:t>
      </w:r>
      <w:r w:rsidRPr="00C33F68">
        <w:tab/>
      </w:r>
      <w:r w:rsidRPr="00C33F68">
        <w:rPr>
          <w:lang w:eastAsia="ja-JP"/>
        </w:rPr>
        <w:t>UE PC5 unicast signalling security policy</w:t>
      </w:r>
      <w:bookmarkEnd w:id="1959"/>
      <w:bookmarkEnd w:id="1960"/>
      <w:bookmarkEnd w:id="1961"/>
    </w:p>
    <w:p w14:paraId="1FC793DE" w14:textId="77777777" w:rsidR="007E60DF" w:rsidRPr="00C33F68" w:rsidRDefault="007E60DF" w:rsidP="007E60DF">
      <w:pPr>
        <w:rPr>
          <w:lang w:eastAsia="zh-CN"/>
        </w:rPr>
      </w:pPr>
      <w:bookmarkStart w:id="1965"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66" w:name="_Toc115079412"/>
      <w:bookmarkStart w:id="1967" w:name="_Toc68196380"/>
      <w:r>
        <w:t>10.3.13.7</w:t>
      </w:r>
      <w:r>
        <w:tab/>
        <w:t>GPI</w:t>
      </w:r>
      <w:bookmarkEnd w:id="1966"/>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68" w:name="_Toc115079413"/>
      <w:r w:rsidRPr="001B4904">
        <w:rPr>
          <w:lang w:eastAsia="zh-CN"/>
        </w:rPr>
        <w:t>10.3.13</w:t>
      </w:r>
      <w:r w:rsidRPr="00D61366">
        <w:rPr>
          <w:lang w:eastAsia="zh-CN"/>
        </w:rPr>
        <w:t>.</w:t>
      </w:r>
      <w:r>
        <w:rPr>
          <w:lang w:eastAsia="zh-CN"/>
        </w:rPr>
        <w:t>8</w:t>
      </w:r>
      <w:r w:rsidRPr="00D61366">
        <w:rPr>
          <w:lang w:eastAsia="zh-CN"/>
        </w:rPr>
        <w:tab/>
        <w:t>EAP message</w:t>
      </w:r>
      <w:bookmarkEnd w:id="1968"/>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69" w:name="_Toc115079414"/>
      <w:r w:rsidRPr="00C33F68">
        <w:t>10.3.14</w:t>
      </w:r>
      <w:r w:rsidRPr="00C33F68">
        <w:tab/>
        <w:t>ProSe direct link security mode complete</w:t>
      </w:r>
      <w:bookmarkEnd w:id="1962"/>
      <w:bookmarkEnd w:id="1963"/>
      <w:bookmarkEnd w:id="1964"/>
      <w:bookmarkEnd w:id="1965"/>
      <w:bookmarkEnd w:id="1967"/>
      <w:bookmarkEnd w:id="1969"/>
    </w:p>
    <w:p w14:paraId="0CF92D31" w14:textId="77777777" w:rsidR="007E60DF" w:rsidRPr="00C33F68" w:rsidRDefault="007E60DF" w:rsidP="007E60DF">
      <w:pPr>
        <w:pStyle w:val="Heading4"/>
      </w:pPr>
      <w:bookmarkStart w:id="1970" w:name="_Toc68196381"/>
      <w:bookmarkStart w:id="1971" w:name="_Toc59209052"/>
      <w:bookmarkStart w:id="1972" w:name="_Toc51951275"/>
      <w:bookmarkStart w:id="1973" w:name="_Toc45882725"/>
      <w:bookmarkStart w:id="1974" w:name="_Toc45282339"/>
      <w:bookmarkStart w:id="1975" w:name="_Toc115079415"/>
      <w:r w:rsidRPr="00C33F68">
        <w:t>10.3.14.1</w:t>
      </w:r>
      <w:r w:rsidRPr="00C33F68">
        <w:tab/>
        <w:t>Message definition</w:t>
      </w:r>
      <w:bookmarkEnd w:id="1970"/>
      <w:bookmarkEnd w:id="1971"/>
      <w:bookmarkEnd w:id="1972"/>
      <w:bookmarkEnd w:id="1973"/>
      <w:bookmarkEnd w:id="1974"/>
      <w:bookmarkEnd w:id="1975"/>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76" w:name="_Toc68196382"/>
      <w:bookmarkStart w:id="1977" w:name="_Toc59209053"/>
      <w:bookmarkStart w:id="1978" w:name="_Toc51951276"/>
      <w:bookmarkStart w:id="1979" w:name="_Toc45882726"/>
      <w:bookmarkStart w:id="1980" w:name="_Toc45282340"/>
      <w:bookmarkStart w:id="1981" w:name="_Toc115079416"/>
      <w:r w:rsidRPr="00C33F68">
        <w:t>10.3.14.2</w:t>
      </w:r>
      <w:r w:rsidRPr="00C33F68">
        <w:tab/>
        <w:t>IP address configuration</w:t>
      </w:r>
      <w:bookmarkEnd w:id="1976"/>
      <w:bookmarkEnd w:id="1977"/>
      <w:bookmarkEnd w:id="1978"/>
      <w:bookmarkEnd w:id="1979"/>
      <w:bookmarkEnd w:id="1980"/>
      <w:bookmarkEnd w:id="1981"/>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82" w:name="_Toc68196383"/>
      <w:bookmarkStart w:id="1983" w:name="_Toc59209054"/>
      <w:bookmarkStart w:id="1984" w:name="_Toc51951277"/>
      <w:bookmarkStart w:id="1985" w:name="_Toc45882727"/>
      <w:bookmarkStart w:id="1986" w:name="_Toc45282341"/>
      <w:bookmarkStart w:id="1987" w:name="_Toc115079417"/>
      <w:r w:rsidRPr="00C33F68">
        <w:t>10.3.14.3</w:t>
      </w:r>
      <w:r w:rsidRPr="00C33F68">
        <w:tab/>
      </w:r>
      <w:r w:rsidR="00D171CB" w:rsidRPr="00C33F68">
        <w:t>Target l</w:t>
      </w:r>
      <w:r w:rsidRPr="00C33F68">
        <w:t>ink local IPv6 address</w:t>
      </w:r>
      <w:bookmarkEnd w:id="1982"/>
      <w:bookmarkEnd w:id="1983"/>
      <w:bookmarkEnd w:id="1984"/>
      <w:bookmarkEnd w:id="1985"/>
      <w:bookmarkEnd w:id="1986"/>
      <w:bookmarkEnd w:id="1987"/>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88" w:name="_Toc68196384"/>
      <w:bookmarkStart w:id="1989" w:name="_Toc59209055"/>
      <w:bookmarkStart w:id="1990" w:name="_Toc51951278"/>
      <w:bookmarkStart w:id="1991" w:name="_Toc45882728"/>
      <w:bookmarkStart w:id="1992" w:name="_Toc45282342"/>
      <w:bookmarkStart w:id="1993" w:name="_Toc115079418"/>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88"/>
      <w:bookmarkEnd w:id="1989"/>
      <w:bookmarkEnd w:id="1990"/>
      <w:bookmarkEnd w:id="1991"/>
      <w:bookmarkEnd w:id="1992"/>
      <w:bookmarkEnd w:id="1993"/>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1994" w:name="_Toc115079419"/>
      <w:r w:rsidRPr="00C33F68">
        <w:t>10.3.14.</w:t>
      </w:r>
      <w:r w:rsidR="00D31878" w:rsidRPr="00C33F68">
        <w:t>5</w:t>
      </w:r>
      <w:r w:rsidRPr="00C33F68">
        <w:tab/>
        <w:t>QoS rules</w:t>
      </w:r>
      <w:bookmarkEnd w:id="1994"/>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1995" w:name="_Toc85471313"/>
      <w:bookmarkStart w:id="1996" w:name="_Toc115079420"/>
      <w:r w:rsidRPr="00C33F68">
        <w:t>10.3.14.</w:t>
      </w:r>
      <w:r w:rsidR="00D31878" w:rsidRPr="00C33F68">
        <w:t>6</w:t>
      </w:r>
      <w:r w:rsidRPr="00C33F68">
        <w:tab/>
      </w:r>
      <w:bookmarkEnd w:id="1995"/>
      <w:r w:rsidRPr="00C33F68">
        <w:t>QoS flow descriptions</w:t>
      </w:r>
      <w:bookmarkEnd w:id="1996"/>
    </w:p>
    <w:p w14:paraId="06CC9240" w14:textId="77777777" w:rsidR="00DC3F0C" w:rsidRPr="00C33F68" w:rsidRDefault="00DC3F0C" w:rsidP="00DC3F0C">
      <w:r w:rsidRPr="00C33F68">
        <w:t>The UE shall include this IE if:</w:t>
      </w:r>
    </w:p>
    <w:p w14:paraId="71134F54" w14:textId="611CA39F" w:rsidR="00DC3F0C" w:rsidRPr="00C33F68" w:rsidRDefault="00DC3F0C" w:rsidP="0066566A">
      <w:pPr>
        <w:pStyle w:val="B1"/>
      </w:pPr>
      <w:r w:rsidRPr="00C33F68">
        <w:t>a)</w:t>
      </w:r>
      <w:r w:rsidRPr="00C33F68">
        <w:tab/>
        <w:t xml:space="preserve">the 5G ProSe direct link security mode control procedure is not for 5G ProSe direct communication between a </w:t>
      </w:r>
      <w:r w:rsidR="002E1470">
        <w:t>5G ProSe</w:t>
      </w:r>
      <w:r w:rsidR="002E1470" w:rsidRPr="00C33F68">
        <w:t xml:space="preserve"> </w:t>
      </w:r>
      <w:r w:rsidRPr="00C33F68">
        <w:t xml:space="preserve">remote UE and a </w:t>
      </w:r>
      <w:r w:rsidR="002E1470">
        <w:t>5G ProSe</w:t>
      </w:r>
      <w:r w:rsidR="002E1470" w:rsidRPr="00C33F68">
        <w:t xml:space="preserve"> </w:t>
      </w:r>
      <w:r w:rsidRPr="00C33F68">
        <w:t>UE-to-network relay UE; or</w:t>
      </w:r>
    </w:p>
    <w:p w14:paraId="18D17111" w14:textId="0CD74A0F" w:rsidR="00DC3F0C" w:rsidRPr="00C33F68" w:rsidRDefault="00DC3F0C" w:rsidP="0066566A">
      <w:pPr>
        <w:pStyle w:val="B1"/>
      </w:pPr>
      <w:r w:rsidRPr="00C33F68">
        <w:t>b)</w:t>
      </w:r>
      <w:r w:rsidRPr="00C33F68">
        <w:tab/>
        <w:t>the 5G ProSe direct link security mode control procedure 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1997" w:name="_Toc68196385"/>
      <w:bookmarkStart w:id="1998" w:name="_Toc59209056"/>
      <w:bookmarkStart w:id="1999" w:name="_Toc51951279"/>
      <w:bookmarkStart w:id="2000" w:name="_Toc45882729"/>
      <w:bookmarkStart w:id="2001" w:name="_Toc45282343"/>
      <w:bookmarkStart w:id="2002" w:name="_Toc115079421"/>
      <w:r w:rsidRPr="00C33F68">
        <w:t>10.3.15</w:t>
      </w:r>
      <w:r w:rsidRPr="00C33F68">
        <w:tab/>
        <w:t>ProSe direct link security mode reject</w:t>
      </w:r>
      <w:bookmarkEnd w:id="1997"/>
      <w:bookmarkEnd w:id="1998"/>
      <w:bookmarkEnd w:id="1999"/>
      <w:bookmarkEnd w:id="2000"/>
      <w:bookmarkEnd w:id="2001"/>
      <w:bookmarkEnd w:id="2002"/>
    </w:p>
    <w:p w14:paraId="106AF7BF" w14:textId="77777777" w:rsidR="007E60DF" w:rsidRPr="00C33F68" w:rsidRDefault="007E60DF" w:rsidP="007E60DF">
      <w:pPr>
        <w:pStyle w:val="Heading4"/>
      </w:pPr>
      <w:bookmarkStart w:id="2003" w:name="_Toc68196386"/>
      <w:bookmarkStart w:id="2004" w:name="_Toc59209057"/>
      <w:bookmarkStart w:id="2005" w:name="_Toc51951280"/>
      <w:bookmarkStart w:id="2006" w:name="_Toc45882730"/>
      <w:bookmarkStart w:id="2007" w:name="_Toc45282344"/>
      <w:bookmarkStart w:id="2008" w:name="_Toc115079422"/>
      <w:r w:rsidRPr="00C33F68">
        <w:t>10.3.15.1</w:t>
      </w:r>
      <w:r w:rsidRPr="00C33F68">
        <w:tab/>
        <w:t>Message definition</w:t>
      </w:r>
      <w:bookmarkEnd w:id="2003"/>
      <w:bookmarkEnd w:id="2004"/>
      <w:bookmarkEnd w:id="2005"/>
      <w:bookmarkEnd w:id="2006"/>
      <w:bookmarkEnd w:id="2007"/>
      <w:bookmarkEnd w:id="2008"/>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09" w:name="_Toc115079423"/>
      <w:bookmarkStart w:id="2010" w:name="_Toc68196387"/>
      <w:bookmarkStart w:id="2011" w:name="_Toc59209058"/>
      <w:bookmarkStart w:id="2012" w:name="_Toc51951281"/>
      <w:bookmarkStart w:id="2013" w:name="_Toc45882731"/>
      <w:bookmarkStart w:id="2014" w:name="_Toc45282345"/>
      <w:r w:rsidRPr="00D61366">
        <w:t>10.3.15.2</w:t>
      </w:r>
      <w:r w:rsidRPr="00D61366">
        <w:tab/>
        <w:t>RAND</w:t>
      </w:r>
      <w:bookmarkEnd w:id="2009"/>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15" w:name="_Toc115079424"/>
      <w:r w:rsidRPr="00D61366">
        <w:t>10.3.15.3</w:t>
      </w:r>
      <w:r w:rsidRPr="00D61366">
        <w:tab/>
        <w:t>AUTS</w:t>
      </w:r>
      <w:bookmarkEnd w:id="2015"/>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16" w:name="_Toc115079425"/>
      <w:r w:rsidRPr="00C33F68">
        <w:t>10.3.16</w:t>
      </w:r>
      <w:r w:rsidRPr="00C33F68">
        <w:tab/>
        <w:t>ProSe direct link rekeying request</w:t>
      </w:r>
      <w:bookmarkEnd w:id="2010"/>
      <w:bookmarkEnd w:id="2011"/>
      <w:bookmarkEnd w:id="2012"/>
      <w:bookmarkEnd w:id="2013"/>
      <w:bookmarkEnd w:id="2014"/>
      <w:bookmarkEnd w:id="2016"/>
    </w:p>
    <w:p w14:paraId="46C1F35C" w14:textId="77777777" w:rsidR="007E60DF" w:rsidRPr="00C33F68" w:rsidRDefault="007E60DF" w:rsidP="007E60DF">
      <w:pPr>
        <w:pStyle w:val="Heading4"/>
      </w:pPr>
      <w:bookmarkStart w:id="2017" w:name="_Toc68196388"/>
      <w:bookmarkStart w:id="2018" w:name="_Toc59209059"/>
      <w:bookmarkStart w:id="2019" w:name="_Toc51951282"/>
      <w:bookmarkStart w:id="2020" w:name="_Toc45882732"/>
      <w:bookmarkStart w:id="2021" w:name="_Toc45282346"/>
      <w:bookmarkStart w:id="2022" w:name="_Toc115079426"/>
      <w:r w:rsidRPr="00C33F68">
        <w:t>10.3.16.1</w:t>
      </w:r>
      <w:r w:rsidRPr="00C33F68">
        <w:tab/>
        <w:t>Message definition</w:t>
      </w:r>
      <w:bookmarkEnd w:id="2017"/>
      <w:bookmarkEnd w:id="2018"/>
      <w:bookmarkEnd w:id="2019"/>
      <w:bookmarkEnd w:id="2020"/>
      <w:bookmarkEnd w:id="2021"/>
      <w:bookmarkEnd w:id="2022"/>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23" w:name="_Toc68196389"/>
      <w:bookmarkStart w:id="2024" w:name="_Toc59209060"/>
      <w:bookmarkStart w:id="2025" w:name="_Toc51951283"/>
      <w:bookmarkStart w:id="2026" w:name="_Toc45882733"/>
      <w:bookmarkStart w:id="2027" w:name="_Toc45282347"/>
      <w:bookmarkStart w:id="2028" w:name="_Toc115079427"/>
      <w:r w:rsidRPr="00D61366">
        <w:t>10.3.16.2</w:t>
      </w:r>
      <w:r w:rsidRPr="00D61366">
        <w:tab/>
        <w:t>Key establishment information container</w:t>
      </w:r>
      <w:bookmarkEnd w:id="2023"/>
      <w:bookmarkEnd w:id="2024"/>
      <w:bookmarkEnd w:id="2025"/>
      <w:bookmarkEnd w:id="2026"/>
      <w:bookmarkEnd w:id="2027"/>
      <w:bookmarkEnd w:id="2028"/>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29" w:name="_Toc68196390"/>
      <w:bookmarkStart w:id="2030" w:name="_Toc59209061"/>
      <w:bookmarkStart w:id="2031" w:name="_Toc51951284"/>
      <w:bookmarkStart w:id="2032" w:name="_Toc45882734"/>
      <w:bookmarkStart w:id="2033" w:name="_Toc45282348"/>
      <w:bookmarkStart w:id="2034" w:name="_Toc115079428"/>
      <w:r w:rsidRPr="00D61366">
        <w:t>10.3.16.3</w:t>
      </w:r>
      <w:r w:rsidRPr="00D61366">
        <w:tab/>
        <w:t>Nonce_1</w:t>
      </w:r>
      <w:bookmarkEnd w:id="2029"/>
      <w:bookmarkEnd w:id="2030"/>
      <w:bookmarkEnd w:id="2031"/>
      <w:bookmarkEnd w:id="2032"/>
      <w:bookmarkEnd w:id="2033"/>
      <w:bookmarkEnd w:id="2034"/>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35" w:name="_Toc68196391"/>
      <w:bookmarkStart w:id="2036" w:name="_Toc59209062"/>
      <w:bookmarkStart w:id="2037" w:name="_Toc51951285"/>
      <w:bookmarkStart w:id="2038" w:name="_Toc45882735"/>
      <w:bookmarkStart w:id="2039"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40" w:name="_Toc115079429"/>
      <w:r w:rsidRPr="00C33F68">
        <w:t>10.3.16.4</w:t>
      </w:r>
      <w:r w:rsidRPr="00C33F68">
        <w:tab/>
        <w:t>MSB of KNRP-sess ID</w:t>
      </w:r>
      <w:bookmarkEnd w:id="2035"/>
      <w:bookmarkEnd w:id="2036"/>
      <w:bookmarkEnd w:id="2037"/>
      <w:bookmarkEnd w:id="2038"/>
      <w:bookmarkEnd w:id="2039"/>
      <w:bookmarkEnd w:id="204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41" w:name="_Toc68196392"/>
      <w:bookmarkStart w:id="2042" w:name="_Toc59209063"/>
      <w:bookmarkStart w:id="2043" w:name="_Toc51951286"/>
      <w:bookmarkStart w:id="2044" w:name="_Toc45882736"/>
      <w:bookmarkStart w:id="2045" w:name="_Toc45282350"/>
      <w:bookmarkStart w:id="2046" w:name="_Toc115079430"/>
      <w:r w:rsidRPr="00C33F68">
        <w:t>10.3.16.5</w:t>
      </w:r>
      <w:r w:rsidRPr="00C33F68">
        <w:tab/>
        <w:t>Re-authentication indication</w:t>
      </w:r>
      <w:bookmarkEnd w:id="2041"/>
      <w:bookmarkEnd w:id="2042"/>
      <w:bookmarkEnd w:id="2043"/>
      <w:bookmarkEnd w:id="2044"/>
      <w:bookmarkEnd w:id="2045"/>
      <w:bookmarkEnd w:id="2046"/>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47" w:name="_Toc115079431"/>
      <w:bookmarkStart w:id="2048" w:name="_Toc68196393"/>
      <w:bookmarkStart w:id="2049" w:name="_Toc59209064"/>
      <w:bookmarkStart w:id="2050" w:name="_Toc51951287"/>
      <w:bookmarkStart w:id="2051" w:name="_Toc45882737"/>
      <w:bookmarkStart w:id="2052" w:name="_Toc45282351"/>
      <w:r>
        <w:t>10.3.16.6</w:t>
      </w:r>
      <w:r>
        <w:tab/>
      </w:r>
      <w:r w:rsidRPr="00D4544E">
        <w:t xml:space="preserve">User </w:t>
      </w:r>
      <w:r w:rsidRPr="00C23FDB">
        <w:t xml:space="preserve">security </w:t>
      </w:r>
      <w:r w:rsidRPr="00D4544E">
        <w:t>key</w:t>
      </w:r>
      <w:r>
        <w:t xml:space="preserve"> ID</w:t>
      </w:r>
      <w:bookmarkEnd w:id="2047"/>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3578958F" w:rsidR="007F5A55" w:rsidRDefault="007F5A55" w:rsidP="00EE5137">
      <w:pPr>
        <w:pStyle w:val="B1"/>
      </w:pPr>
      <w:r>
        <w:t>a)</w:t>
      </w:r>
      <w:r>
        <w:tab/>
        <w:t xml:space="preserve">the security procedure over user plane as specified in 3GPP TS 33.503 [34] is used </w:t>
      </w:r>
      <w:r w:rsidRPr="00082D61">
        <w:t>and the UE has a valid PRUK</w:t>
      </w:r>
      <w:r>
        <w:t>; or</w:t>
      </w:r>
    </w:p>
    <w:p w14:paraId="7A9942E1" w14:textId="77777777"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t>5G</w:t>
      </w:r>
      <w:r w:rsidRPr="00082D61">
        <w:t>PRUK</w:t>
      </w:r>
      <w:r>
        <w:t>.</w:t>
      </w:r>
    </w:p>
    <w:p w14:paraId="71252AB4" w14:textId="36719425" w:rsidR="004D774B" w:rsidRDefault="004D774B" w:rsidP="004D774B">
      <w:pPr>
        <w:pStyle w:val="Heading4"/>
      </w:pPr>
      <w:bookmarkStart w:id="2053" w:name="_Toc115079432"/>
      <w:r>
        <w:t>10.3.16.7</w:t>
      </w:r>
      <w:r>
        <w:tab/>
        <w:t>HPLMN ID</w:t>
      </w:r>
      <w:bookmarkEnd w:id="2053"/>
    </w:p>
    <w:p w14:paraId="250EE2E2" w14:textId="549D3614" w:rsidR="002620B2" w:rsidRPr="007A4C31" w:rsidRDefault="002620B2" w:rsidP="002620B2">
      <w:r>
        <w:t>The UE shall include this IE if the PRUK ID is included and is not in NAI format (see 3GPP TS 33.503 [34]).</w:t>
      </w:r>
    </w:p>
    <w:p w14:paraId="68364C1E" w14:textId="77777777" w:rsidR="007E60DF" w:rsidRPr="00C33F68" w:rsidRDefault="007E60DF" w:rsidP="007E60DF">
      <w:pPr>
        <w:pStyle w:val="Heading3"/>
      </w:pPr>
      <w:bookmarkStart w:id="2054" w:name="_Toc115079433"/>
      <w:r w:rsidRPr="00C33F68">
        <w:t>10.3.17</w:t>
      </w:r>
      <w:r w:rsidRPr="00C33F68">
        <w:tab/>
        <w:t>ProSe direct link rekeying response</w:t>
      </w:r>
      <w:bookmarkEnd w:id="2048"/>
      <w:bookmarkEnd w:id="2049"/>
      <w:bookmarkEnd w:id="2050"/>
      <w:bookmarkEnd w:id="2051"/>
      <w:bookmarkEnd w:id="2052"/>
      <w:bookmarkEnd w:id="2054"/>
    </w:p>
    <w:p w14:paraId="06131AA8" w14:textId="77777777" w:rsidR="007E60DF" w:rsidRPr="00C33F68" w:rsidRDefault="007E60DF" w:rsidP="007E60DF">
      <w:pPr>
        <w:pStyle w:val="Heading4"/>
      </w:pPr>
      <w:bookmarkStart w:id="2055" w:name="_Toc68196394"/>
      <w:bookmarkStart w:id="2056" w:name="_Toc59209065"/>
      <w:bookmarkStart w:id="2057" w:name="_Toc51951288"/>
      <w:bookmarkStart w:id="2058" w:name="_Toc45882738"/>
      <w:bookmarkStart w:id="2059" w:name="_Toc45282352"/>
      <w:bookmarkStart w:id="2060" w:name="_Toc115079434"/>
      <w:r w:rsidRPr="00C33F68">
        <w:t>10.3.17.1</w:t>
      </w:r>
      <w:r w:rsidRPr="00C33F68">
        <w:tab/>
        <w:t>Message definition</w:t>
      </w:r>
      <w:bookmarkEnd w:id="2055"/>
      <w:bookmarkEnd w:id="2056"/>
      <w:bookmarkEnd w:id="2057"/>
      <w:bookmarkEnd w:id="2058"/>
      <w:bookmarkEnd w:id="2059"/>
      <w:bookmarkEnd w:id="206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61" w:name="_Toc68196395"/>
      <w:bookmarkStart w:id="2062" w:name="_Toc59209066"/>
      <w:bookmarkStart w:id="2063" w:name="_Toc51951289"/>
      <w:bookmarkStart w:id="2064" w:name="_Toc45882739"/>
      <w:bookmarkStart w:id="2065" w:name="_Toc45282353"/>
      <w:bookmarkStart w:id="2066" w:name="_Toc115079435"/>
      <w:r w:rsidRPr="00C33F68">
        <w:t>10.3.18</w:t>
      </w:r>
      <w:r w:rsidRPr="00C33F68">
        <w:tab/>
        <w:t>ProSe direct link identifier update request</w:t>
      </w:r>
      <w:bookmarkEnd w:id="2061"/>
      <w:bookmarkEnd w:id="2062"/>
      <w:bookmarkEnd w:id="2063"/>
      <w:bookmarkEnd w:id="2064"/>
      <w:bookmarkEnd w:id="2065"/>
      <w:bookmarkEnd w:id="2066"/>
    </w:p>
    <w:p w14:paraId="30749F6F" w14:textId="77777777" w:rsidR="007E60DF" w:rsidRPr="00C33F68" w:rsidRDefault="007E60DF" w:rsidP="007E60DF">
      <w:pPr>
        <w:pStyle w:val="Heading4"/>
      </w:pPr>
      <w:bookmarkStart w:id="2067" w:name="_Toc68196396"/>
      <w:bookmarkStart w:id="2068" w:name="_Toc59209067"/>
      <w:bookmarkStart w:id="2069" w:name="_Toc51951290"/>
      <w:bookmarkStart w:id="2070" w:name="_Toc45882740"/>
      <w:bookmarkStart w:id="2071" w:name="_Toc45282354"/>
      <w:bookmarkStart w:id="2072" w:name="_Toc115079436"/>
      <w:r w:rsidRPr="00C33F68">
        <w:t>10.3.18.1</w:t>
      </w:r>
      <w:r w:rsidRPr="00C33F68">
        <w:tab/>
        <w:t>Message definition</w:t>
      </w:r>
      <w:bookmarkEnd w:id="2067"/>
      <w:bookmarkEnd w:id="2068"/>
      <w:bookmarkEnd w:id="2069"/>
      <w:bookmarkEnd w:id="2070"/>
      <w:bookmarkEnd w:id="2071"/>
      <w:bookmarkEnd w:id="2072"/>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73" w:name="_Toc68196397"/>
      <w:bookmarkStart w:id="2074" w:name="_Toc59209068"/>
      <w:bookmarkStart w:id="2075" w:name="_Toc51951291"/>
      <w:bookmarkStart w:id="2076" w:name="_Toc45882741"/>
      <w:bookmarkStart w:id="2077" w:name="_Toc45282355"/>
    </w:p>
    <w:p w14:paraId="69A9AE53" w14:textId="08578EBB" w:rsidR="007E60DF" w:rsidRPr="00C33F68" w:rsidRDefault="007E60DF" w:rsidP="000D7A1B">
      <w:pPr>
        <w:pStyle w:val="Heading4"/>
      </w:pPr>
      <w:bookmarkStart w:id="2078" w:name="_Toc115079437"/>
      <w:r w:rsidRPr="00C33F68">
        <w:t>10.3.18.</w:t>
      </w:r>
      <w:r w:rsidRPr="00C33F68">
        <w:rPr>
          <w:lang w:eastAsia="zh-CN"/>
        </w:rPr>
        <w:t>2</w:t>
      </w:r>
      <w:r w:rsidRPr="00C33F68">
        <w:tab/>
      </w:r>
      <w:r w:rsidRPr="00C33F68">
        <w:rPr>
          <w:lang w:eastAsia="zh-CN"/>
        </w:rPr>
        <w:t>Source user info</w:t>
      </w:r>
      <w:bookmarkEnd w:id="2073"/>
      <w:bookmarkEnd w:id="2074"/>
      <w:bookmarkEnd w:id="2075"/>
      <w:bookmarkEnd w:id="2076"/>
      <w:bookmarkEnd w:id="2077"/>
      <w:bookmarkEnd w:id="2078"/>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79" w:name="_Toc68196398"/>
      <w:bookmarkStart w:id="2080" w:name="_Toc59209069"/>
      <w:bookmarkStart w:id="2081" w:name="_Toc51951292"/>
      <w:bookmarkStart w:id="2082" w:name="_Toc45882742"/>
      <w:bookmarkStart w:id="2083" w:name="_Toc45282356"/>
      <w:bookmarkStart w:id="2084" w:name="_Toc115079438"/>
      <w:r w:rsidRPr="00C33F68">
        <w:t>10.3.18.</w:t>
      </w:r>
      <w:r w:rsidRPr="00C33F68">
        <w:rPr>
          <w:lang w:eastAsia="zh-CN"/>
        </w:rPr>
        <w:t>3</w:t>
      </w:r>
      <w:r w:rsidRPr="00C33F68">
        <w:tab/>
        <w:t xml:space="preserve">Source </w:t>
      </w:r>
      <w:r w:rsidRPr="00C33F68">
        <w:rPr>
          <w:lang w:eastAsia="zh-CN"/>
        </w:rPr>
        <w:t>link local IPv6 address</w:t>
      </w:r>
      <w:bookmarkEnd w:id="2079"/>
      <w:bookmarkEnd w:id="2080"/>
      <w:bookmarkEnd w:id="2081"/>
      <w:bookmarkEnd w:id="2082"/>
      <w:bookmarkEnd w:id="2083"/>
      <w:bookmarkEnd w:id="2084"/>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85" w:name="_Toc68196399"/>
      <w:bookmarkStart w:id="2086" w:name="_Toc59209070"/>
      <w:bookmarkStart w:id="2087" w:name="_Toc51951293"/>
      <w:bookmarkStart w:id="2088" w:name="_Toc45882743"/>
      <w:bookmarkStart w:id="2089" w:name="_Toc45282357"/>
      <w:bookmarkStart w:id="2090" w:name="_Toc115079439"/>
      <w:r w:rsidRPr="00C33F68">
        <w:rPr>
          <w:lang w:eastAsia="zh-CN"/>
        </w:rPr>
        <w:t>10.3.19</w:t>
      </w:r>
      <w:r w:rsidRPr="00C33F68">
        <w:tab/>
        <w:t xml:space="preserve">ProSe direct link </w:t>
      </w:r>
      <w:r w:rsidRPr="00C33F68">
        <w:rPr>
          <w:lang w:eastAsia="zh-CN"/>
        </w:rPr>
        <w:t>identifier update accept</w:t>
      </w:r>
      <w:bookmarkEnd w:id="2085"/>
      <w:bookmarkEnd w:id="2086"/>
      <w:bookmarkEnd w:id="2087"/>
      <w:bookmarkEnd w:id="2088"/>
      <w:bookmarkEnd w:id="2089"/>
      <w:bookmarkEnd w:id="2090"/>
    </w:p>
    <w:p w14:paraId="5603A215" w14:textId="77777777" w:rsidR="007E60DF" w:rsidRPr="00C33F68" w:rsidRDefault="007E60DF" w:rsidP="007E60DF">
      <w:pPr>
        <w:pStyle w:val="Heading4"/>
      </w:pPr>
      <w:bookmarkStart w:id="2091" w:name="_Toc68196400"/>
      <w:bookmarkStart w:id="2092" w:name="_Toc59209071"/>
      <w:bookmarkStart w:id="2093" w:name="_Toc51951294"/>
      <w:bookmarkStart w:id="2094" w:name="_Toc45882744"/>
      <w:bookmarkStart w:id="2095" w:name="_Toc45282358"/>
      <w:bookmarkStart w:id="2096" w:name="_Toc115079440"/>
      <w:r w:rsidRPr="00C33F68">
        <w:rPr>
          <w:lang w:eastAsia="zh-CN"/>
        </w:rPr>
        <w:t>10.3.19.1</w:t>
      </w:r>
      <w:r w:rsidRPr="00C33F68">
        <w:tab/>
        <w:t>Message definition</w:t>
      </w:r>
      <w:bookmarkEnd w:id="2091"/>
      <w:bookmarkEnd w:id="2092"/>
      <w:bookmarkEnd w:id="2093"/>
      <w:bookmarkEnd w:id="2094"/>
      <w:bookmarkEnd w:id="2095"/>
      <w:bookmarkEnd w:id="2096"/>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097" w:name="_Toc45882745"/>
      <w:bookmarkStart w:id="2098" w:name="_Toc45282359"/>
    </w:p>
    <w:p w14:paraId="3AAB081A" w14:textId="77777777" w:rsidR="007E60DF" w:rsidRPr="00C33F68" w:rsidRDefault="007E60DF" w:rsidP="007E60DF">
      <w:pPr>
        <w:pStyle w:val="Heading4"/>
      </w:pPr>
      <w:bookmarkStart w:id="2099" w:name="_Toc68196401"/>
      <w:bookmarkStart w:id="2100" w:name="_Toc59209072"/>
      <w:bookmarkStart w:id="2101" w:name="_Toc51951295"/>
      <w:bookmarkStart w:id="2102" w:name="_Toc115079441"/>
      <w:r w:rsidRPr="00C33F68">
        <w:t>10.3.19.</w:t>
      </w:r>
      <w:r w:rsidRPr="00C33F68">
        <w:rPr>
          <w:lang w:eastAsia="zh-CN"/>
        </w:rPr>
        <w:t>2</w:t>
      </w:r>
      <w:r w:rsidRPr="00C33F68">
        <w:tab/>
      </w:r>
      <w:r w:rsidRPr="00C33F68">
        <w:rPr>
          <w:lang w:eastAsia="zh-CN"/>
        </w:rPr>
        <w:t>Target user info</w:t>
      </w:r>
      <w:bookmarkEnd w:id="2097"/>
      <w:bookmarkEnd w:id="2098"/>
      <w:bookmarkEnd w:id="2099"/>
      <w:bookmarkEnd w:id="2100"/>
      <w:bookmarkEnd w:id="2101"/>
      <w:bookmarkEnd w:id="2102"/>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03" w:name="_Toc68196402"/>
      <w:bookmarkStart w:id="2104" w:name="_Toc59209073"/>
      <w:bookmarkStart w:id="2105" w:name="_Toc51951296"/>
      <w:bookmarkStart w:id="2106" w:name="_Toc45882747"/>
      <w:bookmarkStart w:id="2107" w:name="_Toc45282361"/>
      <w:bookmarkStart w:id="2108" w:name="_Toc115079442"/>
      <w:r w:rsidRPr="00C33F68">
        <w:t>10.3.19.3</w:t>
      </w:r>
      <w:r w:rsidRPr="00C33F68">
        <w:tab/>
        <w:t xml:space="preserve">Target </w:t>
      </w:r>
      <w:r w:rsidRPr="00C33F68">
        <w:rPr>
          <w:lang w:eastAsia="zh-CN"/>
        </w:rPr>
        <w:t>link local IPv6 address</w:t>
      </w:r>
      <w:bookmarkEnd w:id="2103"/>
      <w:bookmarkEnd w:id="2104"/>
      <w:bookmarkEnd w:id="2105"/>
      <w:bookmarkEnd w:id="2106"/>
      <w:bookmarkEnd w:id="2107"/>
      <w:bookmarkEnd w:id="2108"/>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09" w:name="_Toc68196403"/>
      <w:bookmarkStart w:id="2110" w:name="_Toc59209074"/>
      <w:bookmarkStart w:id="2111" w:name="_Toc51951297"/>
      <w:bookmarkStart w:id="2112" w:name="_Toc45882748"/>
      <w:bookmarkStart w:id="2113" w:name="_Toc45282362"/>
      <w:bookmarkStart w:id="2114" w:name="_Toc115079443"/>
      <w:r w:rsidRPr="00C33F68">
        <w:t>10.3.19.4</w:t>
      </w:r>
      <w:r w:rsidRPr="00C33F68">
        <w:tab/>
        <w:t>Source user info</w:t>
      </w:r>
      <w:bookmarkEnd w:id="2109"/>
      <w:bookmarkEnd w:id="2110"/>
      <w:bookmarkEnd w:id="2111"/>
      <w:bookmarkEnd w:id="2112"/>
      <w:bookmarkEnd w:id="2113"/>
      <w:bookmarkEnd w:id="2114"/>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15" w:name="_Toc68196404"/>
      <w:bookmarkStart w:id="2116" w:name="_Toc59209075"/>
      <w:bookmarkStart w:id="2117" w:name="_Toc51951298"/>
      <w:bookmarkStart w:id="2118" w:name="_Toc45882749"/>
      <w:bookmarkStart w:id="2119" w:name="_Toc45282363"/>
      <w:bookmarkStart w:id="2120" w:name="_Toc115079444"/>
      <w:r w:rsidRPr="00C33F68">
        <w:t>10.3.19.5</w:t>
      </w:r>
      <w:r w:rsidRPr="00C33F68">
        <w:tab/>
        <w:t>Source link local IPv6 address</w:t>
      </w:r>
      <w:bookmarkEnd w:id="2115"/>
      <w:bookmarkEnd w:id="2116"/>
      <w:bookmarkEnd w:id="2117"/>
      <w:bookmarkEnd w:id="2118"/>
      <w:bookmarkEnd w:id="2119"/>
      <w:bookmarkEnd w:id="2120"/>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21" w:name="_Toc68196405"/>
      <w:bookmarkStart w:id="2122" w:name="_Toc59209076"/>
      <w:bookmarkStart w:id="2123" w:name="_Toc51951299"/>
      <w:bookmarkStart w:id="2124" w:name="_Toc45882750"/>
      <w:bookmarkStart w:id="2125" w:name="_Toc45282364"/>
      <w:bookmarkStart w:id="2126" w:name="_Toc115079445"/>
      <w:r w:rsidRPr="00C33F68">
        <w:rPr>
          <w:lang w:eastAsia="zh-CN"/>
        </w:rPr>
        <w:t>10.3.20</w:t>
      </w:r>
      <w:r w:rsidRPr="00C33F68">
        <w:tab/>
        <w:t xml:space="preserve">ProSe direct link </w:t>
      </w:r>
      <w:r w:rsidRPr="00C33F68">
        <w:rPr>
          <w:lang w:eastAsia="zh-CN"/>
        </w:rPr>
        <w:t>identifier update ack</w:t>
      </w:r>
      <w:bookmarkEnd w:id="2121"/>
      <w:bookmarkEnd w:id="2122"/>
      <w:bookmarkEnd w:id="2123"/>
      <w:bookmarkEnd w:id="2124"/>
      <w:bookmarkEnd w:id="2125"/>
      <w:bookmarkEnd w:id="2126"/>
    </w:p>
    <w:p w14:paraId="496A3D08" w14:textId="77777777" w:rsidR="007E60DF" w:rsidRPr="00C33F68" w:rsidRDefault="007E60DF" w:rsidP="007E60DF">
      <w:pPr>
        <w:pStyle w:val="Heading4"/>
      </w:pPr>
      <w:bookmarkStart w:id="2127" w:name="_Toc68196406"/>
      <w:bookmarkStart w:id="2128" w:name="_Toc59209077"/>
      <w:bookmarkStart w:id="2129" w:name="_Toc51951300"/>
      <w:bookmarkStart w:id="2130" w:name="_Toc45882751"/>
      <w:bookmarkStart w:id="2131" w:name="_Toc45282365"/>
      <w:bookmarkStart w:id="2132" w:name="_Toc115079446"/>
      <w:r w:rsidRPr="00C33F68">
        <w:rPr>
          <w:lang w:eastAsia="zh-CN"/>
        </w:rPr>
        <w:t>10.3.20.1</w:t>
      </w:r>
      <w:r w:rsidRPr="00C33F68">
        <w:tab/>
        <w:t>Message definition</w:t>
      </w:r>
      <w:bookmarkEnd w:id="2127"/>
      <w:bookmarkEnd w:id="2128"/>
      <w:bookmarkEnd w:id="2129"/>
      <w:bookmarkEnd w:id="2130"/>
      <w:bookmarkEnd w:id="2131"/>
      <w:bookmarkEnd w:id="2132"/>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33" w:name="_Toc45882752"/>
      <w:bookmarkStart w:id="2134" w:name="_Toc45282366"/>
    </w:p>
    <w:p w14:paraId="4A23EC41" w14:textId="77777777" w:rsidR="007E60DF" w:rsidRPr="00C33F68" w:rsidRDefault="007E60DF" w:rsidP="007E60DF">
      <w:pPr>
        <w:pStyle w:val="Heading4"/>
      </w:pPr>
      <w:bookmarkStart w:id="2135" w:name="_Toc68196407"/>
      <w:bookmarkStart w:id="2136" w:name="_Toc59209078"/>
      <w:bookmarkStart w:id="2137" w:name="_Toc51951301"/>
      <w:bookmarkStart w:id="2138" w:name="_Toc45882753"/>
      <w:bookmarkStart w:id="2139" w:name="_Toc45282367"/>
      <w:bookmarkStart w:id="2140" w:name="_Toc115079447"/>
      <w:bookmarkEnd w:id="2133"/>
      <w:bookmarkEnd w:id="2134"/>
      <w:r w:rsidRPr="00C33F68">
        <w:t>10.3.20.</w:t>
      </w:r>
      <w:r w:rsidRPr="00C33F68">
        <w:rPr>
          <w:lang w:eastAsia="zh-CN"/>
        </w:rPr>
        <w:t>2</w:t>
      </w:r>
      <w:r w:rsidRPr="00C33F68">
        <w:tab/>
      </w:r>
      <w:r w:rsidRPr="00C33F68">
        <w:rPr>
          <w:lang w:eastAsia="zh-CN"/>
        </w:rPr>
        <w:t>Target user info</w:t>
      </w:r>
      <w:bookmarkEnd w:id="2135"/>
      <w:bookmarkEnd w:id="2136"/>
      <w:bookmarkEnd w:id="2137"/>
      <w:bookmarkEnd w:id="2138"/>
      <w:bookmarkEnd w:id="2139"/>
      <w:bookmarkEnd w:id="2140"/>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41" w:name="_Toc68196408"/>
      <w:bookmarkStart w:id="2142" w:name="_Toc59209079"/>
      <w:bookmarkStart w:id="2143" w:name="_Toc51951302"/>
      <w:bookmarkStart w:id="2144" w:name="_Toc45882754"/>
      <w:bookmarkStart w:id="2145" w:name="_Toc45282368"/>
      <w:bookmarkStart w:id="2146" w:name="_Toc115079448"/>
      <w:r w:rsidRPr="00C33F68">
        <w:t>10.3.20.3</w:t>
      </w:r>
      <w:r w:rsidRPr="00C33F68">
        <w:tab/>
      </w:r>
      <w:r w:rsidRPr="00C33F68">
        <w:rPr>
          <w:lang w:eastAsia="zh-CN"/>
        </w:rPr>
        <w:t>Target link local IPv6 address</w:t>
      </w:r>
      <w:bookmarkEnd w:id="2141"/>
      <w:bookmarkEnd w:id="2142"/>
      <w:bookmarkEnd w:id="2143"/>
      <w:bookmarkEnd w:id="2144"/>
      <w:bookmarkEnd w:id="2145"/>
      <w:bookmarkEnd w:id="2146"/>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47" w:name="_Toc68196409"/>
      <w:bookmarkStart w:id="2148" w:name="_Toc59209080"/>
      <w:bookmarkStart w:id="2149" w:name="_Toc51951303"/>
      <w:bookmarkStart w:id="2150" w:name="_Toc45882755"/>
      <w:bookmarkStart w:id="2151" w:name="_Toc45282369"/>
      <w:bookmarkStart w:id="2152" w:name="_Toc115079449"/>
      <w:r w:rsidRPr="00C33F68">
        <w:rPr>
          <w:lang w:eastAsia="zh-CN"/>
        </w:rPr>
        <w:t>10.3.21</w:t>
      </w:r>
      <w:r w:rsidRPr="00C33F68">
        <w:tab/>
        <w:t xml:space="preserve">ProSe direct link </w:t>
      </w:r>
      <w:r w:rsidRPr="00C33F68">
        <w:rPr>
          <w:lang w:eastAsia="zh-CN"/>
        </w:rPr>
        <w:t>identifier update reject</w:t>
      </w:r>
      <w:bookmarkEnd w:id="2147"/>
      <w:bookmarkEnd w:id="2148"/>
      <w:bookmarkEnd w:id="2149"/>
      <w:bookmarkEnd w:id="2150"/>
      <w:bookmarkEnd w:id="2151"/>
      <w:bookmarkEnd w:id="2152"/>
    </w:p>
    <w:p w14:paraId="3C856DAA" w14:textId="77777777" w:rsidR="007E60DF" w:rsidRPr="00C33F68" w:rsidRDefault="007E60DF" w:rsidP="007E60DF">
      <w:pPr>
        <w:pStyle w:val="Heading4"/>
      </w:pPr>
      <w:bookmarkStart w:id="2153" w:name="_Toc68196410"/>
      <w:bookmarkStart w:id="2154" w:name="_Toc59209081"/>
      <w:bookmarkStart w:id="2155" w:name="_Toc51951304"/>
      <w:bookmarkStart w:id="2156" w:name="_Toc45882756"/>
      <w:bookmarkStart w:id="2157" w:name="_Toc45282370"/>
      <w:bookmarkStart w:id="2158" w:name="_Toc115079450"/>
      <w:r w:rsidRPr="00C33F68">
        <w:rPr>
          <w:lang w:eastAsia="zh-CN"/>
        </w:rPr>
        <w:t>10.3.21.1</w:t>
      </w:r>
      <w:r w:rsidRPr="00C33F68">
        <w:tab/>
        <w:t>Message definition</w:t>
      </w:r>
      <w:bookmarkEnd w:id="2153"/>
      <w:bookmarkEnd w:id="2154"/>
      <w:bookmarkEnd w:id="2155"/>
      <w:bookmarkEnd w:id="2156"/>
      <w:bookmarkEnd w:id="2157"/>
      <w:bookmarkEnd w:id="2158"/>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59" w:name="_Toc68196411"/>
      <w:bookmarkStart w:id="2160" w:name="_Toc59209082"/>
      <w:bookmarkStart w:id="2161" w:name="_Toc51951305"/>
      <w:bookmarkStart w:id="2162" w:name="_Toc45882757"/>
      <w:bookmarkStart w:id="2163" w:name="_Toc45282371"/>
      <w:bookmarkStart w:id="2164" w:name="_Toc115079451"/>
      <w:r w:rsidRPr="00C33F68">
        <w:t>10.3.22</w:t>
      </w:r>
      <w:r w:rsidRPr="00C33F68">
        <w:tab/>
        <w:t>ProSe direct link modification reject</w:t>
      </w:r>
      <w:bookmarkEnd w:id="2159"/>
      <w:bookmarkEnd w:id="2160"/>
      <w:bookmarkEnd w:id="2161"/>
      <w:bookmarkEnd w:id="2162"/>
      <w:bookmarkEnd w:id="2163"/>
      <w:bookmarkEnd w:id="2164"/>
    </w:p>
    <w:p w14:paraId="4459E6FF" w14:textId="77777777" w:rsidR="007E60DF" w:rsidRPr="00C33F68" w:rsidRDefault="007E60DF" w:rsidP="007E60DF">
      <w:pPr>
        <w:pStyle w:val="Heading4"/>
      </w:pPr>
      <w:bookmarkStart w:id="2165" w:name="_Toc68196412"/>
      <w:bookmarkStart w:id="2166" w:name="_Toc59209083"/>
      <w:bookmarkStart w:id="2167" w:name="_Toc51951306"/>
      <w:bookmarkStart w:id="2168" w:name="_Toc45882758"/>
      <w:bookmarkStart w:id="2169" w:name="_Toc45282372"/>
      <w:bookmarkStart w:id="2170" w:name="_Toc115079452"/>
      <w:r w:rsidRPr="00C33F68">
        <w:t>10.3.22.1</w:t>
      </w:r>
      <w:r w:rsidRPr="00C33F68">
        <w:tab/>
        <w:t>Message definition</w:t>
      </w:r>
      <w:bookmarkEnd w:id="2165"/>
      <w:bookmarkEnd w:id="2166"/>
      <w:bookmarkEnd w:id="2167"/>
      <w:bookmarkEnd w:id="2168"/>
      <w:bookmarkEnd w:id="2169"/>
      <w:bookmarkEnd w:id="2170"/>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71" w:name="_Toc68196415"/>
      <w:bookmarkStart w:id="2172" w:name="_Toc115079453"/>
      <w:r w:rsidRPr="00C33F68">
        <w:t>10.3.23</w:t>
      </w:r>
      <w:r w:rsidRPr="00C33F68">
        <w:tab/>
        <w:t>ProSe direct link authentication failure</w:t>
      </w:r>
      <w:bookmarkEnd w:id="2171"/>
      <w:bookmarkEnd w:id="2172"/>
    </w:p>
    <w:p w14:paraId="4A95CD9B" w14:textId="77777777" w:rsidR="007E60DF" w:rsidRPr="00C33F68" w:rsidRDefault="007E60DF" w:rsidP="00DF0AEF">
      <w:pPr>
        <w:pStyle w:val="Heading4"/>
      </w:pPr>
      <w:bookmarkStart w:id="2173" w:name="_Toc68196416"/>
      <w:bookmarkStart w:id="2174" w:name="_Toc115079454"/>
      <w:r w:rsidRPr="00C33F68">
        <w:t>10.3.23.1</w:t>
      </w:r>
      <w:r w:rsidRPr="00C33F68">
        <w:tab/>
        <w:t>Message definition</w:t>
      </w:r>
      <w:bookmarkEnd w:id="2173"/>
      <w:bookmarkEnd w:id="2174"/>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75" w:name="_Toc59208725"/>
      <w:bookmarkStart w:id="2176" w:name="_Toc68196417"/>
      <w:bookmarkStart w:id="2177" w:name="_Toc115079455"/>
      <w:r w:rsidRPr="00C33F68">
        <w:t>10.3.23.2</w:t>
      </w:r>
      <w:r w:rsidRPr="00C33F68">
        <w:tab/>
      </w:r>
      <w:bookmarkEnd w:id="2175"/>
      <w:r w:rsidRPr="00C33F68">
        <w:t>Key establishment information container</w:t>
      </w:r>
      <w:bookmarkEnd w:id="2176"/>
      <w:bookmarkEnd w:id="2177"/>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78" w:name="_Toc75283125"/>
      <w:bookmarkStart w:id="2179" w:name="_Toc59198767"/>
      <w:bookmarkStart w:id="2180" w:name="_Toc525231367"/>
      <w:bookmarkStart w:id="2181" w:name="_Toc115079456"/>
      <w:r w:rsidRPr="00C33F68">
        <w:t>10.3.24</w:t>
      </w:r>
      <w:r w:rsidR="005202BF" w:rsidRPr="00C33F68">
        <w:tab/>
      </w:r>
      <w:bookmarkEnd w:id="2178"/>
      <w:bookmarkEnd w:id="2179"/>
      <w:bookmarkEnd w:id="2180"/>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81"/>
    </w:p>
    <w:p w14:paraId="2AF01311" w14:textId="6101D836" w:rsidR="005202BF" w:rsidRPr="00C33F68" w:rsidRDefault="00AD1200" w:rsidP="005202BF">
      <w:pPr>
        <w:pStyle w:val="Heading4"/>
        <w:rPr>
          <w:lang w:eastAsia="zh-CN"/>
        </w:rPr>
      </w:pPr>
      <w:bookmarkStart w:id="2182" w:name="_Toc75283126"/>
      <w:bookmarkStart w:id="2183" w:name="_Toc59198768"/>
      <w:bookmarkStart w:id="2184" w:name="_Toc525231368"/>
      <w:bookmarkStart w:id="2185" w:name="_Toc115079457"/>
      <w:r w:rsidRPr="00C33F68">
        <w:t>10.3.24</w:t>
      </w:r>
      <w:r w:rsidR="005202BF" w:rsidRPr="00C33F68">
        <w:t>.1</w:t>
      </w:r>
      <w:r w:rsidR="005202BF" w:rsidRPr="00C33F68">
        <w:tab/>
        <w:t>Message definition</w:t>
      </w:r>
      <w:bookmarkEnd w:id="2182"/>
      <w:bookmarkEnd w:id="2183"/>
      <w:bookmarkEnd w:id="2184"/>
      <w:bookmarkEnd w:id="2185"/>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86" w:name="_Toc75283127"/>
      <w:bookmarkStart w:id="2187" w:name="_Toc59198769"/>
      <w:bookmarkStart w:id="2188" w:name="_Toc525231369"/>
      <w:bookmarkStart w:id="2189" w:name="_Toc115079458"/>
      <w:r w:rsidRPr="00C33F68">
        <w:t>10.3.25</w:t>
      </w:r>
      <w:r w:rsidR="005202BF" w:rsidRPr="00C33F68">
        <w:tab/>
      </w:r>
      <w:bookmarkEnd w:id="2186"/>
      <w:bookmarkEnd w:id="2187"/>
      <w:bookmarkEnd w:id="2188"/>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189"/>
    </w:p>
    <w:p w14:paraId="597E0AD6" w14:textId="3364E8BA" w:rsidR="005202BF" w:rsidRPr="00C33F68" w:rsidRDefault="00AD1200" w:rsidP="005202BF">
      <w:pPr>
        <w:pStyle w:val="Heading4"/>
        <w:rPr>
          <w:lang w:eastAsia="zh-CN"/>
        </w:rPr>
      </w:pPr>
      <w:bookmarkStart w:id="2190" w:name="_Toc75283128"/>
      <w:bookmarkStart w:id="2191" w:name="_Toc59198770"/>
      <w:bookmarkStart w:id="2192" w:name="_Toc525231370"/>
      <w:bookmarkStart w:id="2193" w:name="_Toc115079459"/>
      <w:r w:rsidRPr="00C33F68">
        <w:t>10.3.25</w:t>
      </w:r>
      <w:r w:rsidR="005202BF" w:rsidRPr="00C33F68">
        <w:t>.1</w:t>
      </w:r>
      <w:r w:rsidR="005202BF" w:rsidRPr="00C33F68">
        <w:tab/>
        <w:t>Message definition</w:t>
      </w:r>
      <w:bookmarkEnd w:id="2190"/>
      <w:bookmarkEnd w:id="2191"/>
      <w:bookmarkEnd w:id="2192"/>
      <w:bookmarkEnd w:id="2193"/>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194" w:name="_Toc115079460"/>
      <w:r w:rsidRPr="00D61366">
        <w:t>10.3.26</w:t>
      </w:r>
      <w:r w:rsidRPr="00D61366">
        <w:tab/>
        <w:t>ProSe AA message transport request</w:t>
      </w:r>
      <w:bookmarkEnd w:id="2194"/>
    </w:p>
    <w:p w14:paraId="52B8FE40" w14:textId="6124769D" w:rsidR="00CE7C6B" w:rsidRPr="00D61366" w:rsidRDefault="009F73A6" w:rsidP="00D61366">
      <w:pPr>
        <w:pStyle w:val="Heading4"/>
      </w:pPr>
      <w:bookmarkStart w:id="2195" w:name="_Toc115079461"/>
      <w:r w:rsidRPr="00D61366">
        <w:t>10.3.26.1</w:t>
      </w:r>
      <w:r w:rsidRPr="00D61366">
        <w:tab/>
        <w:t>Message definition</w:t>
      </w:r>
      <w:bookmarkEnd w:id="2195"/>
    </w:p>
    <w:p w14:paraId="6D5ED747" w14:textId="77777777" w:rsidR="009F73A6" w:rsidRPr="00D61366" w:rsidRDefault="009F73A6" w:rsidP="009F73A6">
      <w:pPr>
        <w:rPr>
          <w:lang w:eastAsia="zh-CN"/>
        </w:rPr>
      </w:pPr>
      <w:bookmarkStart w:id="2196" w:name="_Toc68196060"/>
      <w:bookmarkStart w:id="2197" w:name="_Toc51951234"/>
      <w:bookmarkStart w:id="2198" w:name="_Toc45882684"/>
      <w:bookmarkStart w:id="2199" w:name="_Toc45282298"/>
      <w:bookmarkStart w:id="2200" w:name="_Toc34404453"/>
      <w:bookmarkStart w:id="2201" w:name="_Toc34388682"/>
      <w:bookmarkStart w:id="2202"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03" w:name="_Toc115079462"/>
      <w:r w:rsidRPr="00D61366">
        <w:rPr>
          <w:lang w:eastAsia="zh-CN"/>
        </w:rPr>
        <w:t>10.3.26.2</w:t>
      </w:r>
      <w:r w:rsidRPr="00D61366">
        <w:rPr>
          <w:lang w:eastAsia="zh-CN"/>
        </w:rPr>
        <w:tab/>
        <w:t>EAP message</w:t>
      </w:r>
      <w:bookmarkEnd w:id="2203"/>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04" w:name="_Toc115079463"/>
      <w:r w:rsidRPr="00D61366">
        <w:rPr>
          <w:lang w:eastAsia="zh-CN"/>
        </w:rPr>
        <w:t>10.3.27</w:t>
      </w:r>
      <w:r w:rsidRPr="00D61366">
        <w:rPr>
          <w:lang w:eastAsia="zh-CN"/>
        </w:rPr>
        <w:tab/>
        <w:t>ProSe AA message transport response</w:t>
      </w:r>
      <w:bookmarkEnd w:id="2204"/>
    </w:p>
    <w:p w14:paraId="4D5C8D9B" w14:textId="704D36D0" w:rsidR="00E3299F" w:rsidRDefault="00E3299F" w:rsidP="00E3299F">
      <w:pPr>
        <w:pStyle w:val="Heading4"/>
        <w:rPr>
          <w:lang w:eastAsia="zh-CN"/>
        </w:rPr>
      </w:pPr>
      <w:bookmarkStart w:id="2205" w:name="_Toc115079464"/>
      <w:r w:rsidRPr="00D61366">
        <w:rPr>
          <w:lang w:eastAsia="zh-CN"/>
        </w:rPr>
        <w:t>10.3.27.1</w:t>
      </w:r>
      <w:r w:rsidRPr="00D61366">
        <w:rPr>
          <w:lang w:eastAsia="zh-CN"/>
        </w:rPr>
        <w:tab/>
        <w:t>Message definition</w:t>
      </w:r>
      <w:bookmarkEnd w:id="2205"/>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06" w:name="_Toc115079465"/>
      <w:r w:rsidRPr="00D61366">
        <w:rPr>
          <w:lang w:eastAsia="zh-CN"/>
        </w:rPr>
        <w:t>10.3.27.2</w:t>
      </w:r>
      <w:r w:rsidRPr="00D61366">
        <w:rPr>
          <w:lang w:eastAsia="zh-CN"/>
        </w:rPr>
        <w:tab/>
        <w:t>EAP message</w:t>
      </w:r>
      <w:bookmarkEnd w:id="2206"/>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07" w:name="_Toc115079466"/>
      <w:r w:rsidRPr="00C33F68">
        <w:rPr>
          <w:lang w:eastAsia="zh-CN"/>
        </w:rPr>
        <w:t>10</w:t>
      </w:r>
      <w:r w:rsidRPr="00C33F68">
        <w:t>.</w:t>
      </w:r>
      <w:r w:rsidR="007864F0" w:rsidRPr="00C33F68">
        <w:rPr>
          <w:lang w:eastAsia="zh-CN"/>
        </w:rPr>
        <w:t>4</w:t>
      </w:r>
      <w:r w:rsidRPr="00C33F68">
        <w:tab/>
      </w:r>
      <w:bookmarkEnd w:id="2196"/>
      <w:bookmarkEnd w:id="2197"/>
      <w:bookmarkEnd w:id="2198"/>
      <w:bookmarkEnd w:id="2199"/>
      <w:bookmarkEnd w:id="2200"/>
      <w:bookmarkEnd w:id="2201"/>
      <w:bookmarkEnd w:id="2202"/>
      <w:r w:rsidRPr="00C33F68">
        <w:rPr>
          <w:noProof/>
        </w:rPr>
        <w:t>Provisioning of 5G ProSe configuration information signalling messages</w:t>
      </w:r>
      <w:bookmarkEnd w:id="2207"/>
    </w:p>
    <w:p w14:paraId="26B01B5D" w14:textId="3CC1290F" w:rsidR="004F314B" w:rsidRPr="00C33F68" w:rsidRDefault="004F314B" w:rsidP="004F314B">
      <w:pPr>
        <w:pStyle w:val="Heading3"/>
      </w:pPr>
      <w:bookmarkStart w:id="2208" w:name="_Toc68196061"/>
      <w:bookmarkStart w:id="2209" w:name="_Toc51951235"/>
      <w:bookmarkStart w:id="2210" w:name="_Toc45882685"/>
      <w:bookmarkStart w:id="2211" w:name="_Toc45282299"/>
      <w:bookmarkStart w:id="2212" w:name="_Toc34404454"/>
      <w:bookmarkStart w:id="2213" w:name="_Toc34388683"/>
      <w:bookmarkStart w:id="2214" w:name="_Toc25070706"/>
      <w:bookmarkStart w:id="2215" w:name="_Toc115079467"/>
      <w:r w:rsidRPr="00C33F68">
        <w:rPr>
          <w:lang w:eastAsia="zh-CN"/>
        </w:rPr>
        <w:t>10</w:t>
      </w:r>
      <w:r w:rsidRPr="00C33F68">
        <w:t>.</w:t>
      </w:r>
      <w:r w:rsidR="007864F0" w:rsidRPr="00C33F68">
        <w:rPr>
          <w:lang w:eastAsia="zh-CN"/>
        </w:rPr>
        <w:t>4</w:t>
      </w:r>
      <w:r w:rsidRPr="00C33F68">
        <w:t>.1</w:t>
      </w:r>
      <w:r w:rsidRPr="00C33F68">
        <w:tab/>
        <w:t>UE policy provisioning request</w:t>
      </w:r>
      <w:bookmarkEnd w:id="2208"/>
      <w:bookmarkEnd w:id="2209"/>
      <w:bookmarkEnd w:id="2210"/>
      <w:bookmarkEnd w:id="2211"/>
      <w:bookmarkEnd w:id="2212"/>
      <w:bookmarkEnd w:id="2213"/>
      <w:bookmarkEnd w:id="2214"/>
      <w:bookmarkEnd w:id="2215"/>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16" w:name="_Toc20233354"/>
      <w:bookmarkStart w:id="2217" w:name="_Toc68196063"/>
      <w:bookmarkStart w:id="2218" w:name="_Toc51951237"/>
      <w:bookmarkStart w:id="2219" w:name="_Toc45882687"/>
      <w:bookmarkStart w:id="2220" w:name="_Toc45282301"/>
      <w:bookmarkStart w:id="2221" w:name="_Toc34404456"/>
      <w:bookmarkStart w:id="2222" w:name="_Toc34388685"/>
      <w:bookmarkStart w:id="2223" w:name="_Toc25070708"/>
      <w:bookmarkStart w:id="2224" w:name="_Toc115079468"/>
      <w:r w:rsidRPr="00C33F68">
        <w:rPr>
          <w:lang w:eastAsia="zh-CN"/>
        </w:rPr>
        <w:t>10</w:t>
      </w:r>
      <w:r w:rsidRPr="00C33F68">
        <w:t>.</w:t>
      </w:r>
      <w:r w:rsidR="007864F0" w:rsidRPr="00C33F68">
        <w:rPr>
          <w:lang w:eastAsia="zh-CN"/>
        </w:rPr>
        <w:t>4</w:t>
      </w:r>
      <w:r w:rsidRPr="00C33F68">
        <w:t>.2</w:t>
      </w:r>
      <w:r w:rsidRPr="00C33F68">
        <w:tab/>
      </w:r>
      <w:bookmarkEnd w:id="2216"/>
      <w:r w:rsidRPr="00C33F68">
        <w:t>UE policy provisioning reject</w:t>
      </w:r>
      <w:bookmarkEnd w:id="2217"/>
      <w:bookmarkEnd w:id="2218"/>
      <w:bookmarkEnd w:id="2219"/>
      <w:bookmarkEnd w:id="2220"/>
      <w:bookmarkEnd w:id="2221"/>
      <w:bookmarkEnd w:id="2222"/>
      <w:bookmarkEnd w:id="2223"/>
      <w:bookmarkEnd w:id="2224"/>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25" w:name="_Toc525231309"/>
      <w:bookmarkStart w:id="2226" w:name="_Toc59198709"/>
      <w:bookmarkStart w:id="2227" w:name="_Toc75283067"/>
      <w:bookmarkStart w:id="2228" w:name="_Toc115079469"/>
      <w:r w:rsidRPr="00C33F68">
        <w:t>10.5</w:t>
      </w:r>
      <w:r w:rsidRPr="00C33F68">
        <w:tab/>
        <w:t>5G ProSe discovery</w:t>
      </w:r>
      <w:r w:rsidR="002E1470">
        <w:t xml:space="preserve"> and security</w:t>
      </w:r>
      <w:r w:rsidRPr="00C33F68">
        <w:t xml:space="preserve"> messages</w:t>
      </w:r>
      <w:bookmarkEnd w:id="2225"/>
      <w:bookmarkEnd w:id="2226"/>
      <w:bookmarkEnd w:id="2227"/>
      <w:r w:rsidRPr="00C33F68">
        <w:t xml:space="preserve"> over PC3a</w:t>
      </w:r>
      <w:bookmarkEnd w:id="2228"/>
    </w:p>
    <w:p w14:paraId="6D54B388" w14:textId="77777777" w:rsidR="00F12D30" w:rsidRPr="00C33F68" w:rsidRDefault="00F12D30" w:rsidP="00F12D30">
      <w:pPr>
        <w:pStyle w:val="Heading3"/>
      </w:pPr>
      <w:bookmarkStart w:id="2229" w:name="_Toc525231310"/>
      <w:bookmarkStart w:id="2230" w:name="_Toc59198710"/>
      <w:bookmarkStart w:id="2231" w:name="_Toc75283068"/>
      <w:bookmarkStart w:id="2232" w:name="_Toc115079470"/>
      <w:r w:rsidRPr="00C33F68">
        <w:t>10.5.1</w:t>
      </w:r>
      <w:r w:rsidRPr="00C33F68">
        <w:tab/>
        <w:t>General</w:t>
      </w:r>
      <w:bookmarkEnd w:id="2229"/>
      <w:bookmarkEnd w:id="2230"/>
      <w:bookmarkEnd w:id="2231"/>
      <w:bookmarkEnd w:id="2232"/>
    </w:p>
    <w:p w14:paraId="65786B87" w14:textId="77777777" w:rsidR="00F12D30" w:rsidRPr="00C33F68" w:rsidRDefault="00F12D30" w:rsidP="00F12D30">
      <w:r w:rsidRPr="00C33F68">
        <w:t>This clause defines the XML schema and MIME type related to 5G ProSe direct discovery messages.</w:t>
      </w:r>
    </w:p>
    <w:p w14:paraId="57C21573" w14:textId="77777777" w:rsidR="00F12D30" w:rsidRPr="00C33F68" w:rsidRDefault="00F12D30" w:rsidP="00F12D30">
      <w:pPr>
        <w:pStyle w:val="Heading3"/>
      </w:pPr>
      <w:bookmarkStart w:id="2233" w:name="_Toc525231311"/>
      <w:bookmarkStart w:id="2234" w:name="_Toc59198711"/>
      <w:bookmarkStart w:id="2235" w:name="_Toc75283069"/>
      <w:bookmarkStart w:id="2236" w:name="_Toc115079471"/>
      <w:r w:rsidRPr="00C33F68">
        <w:t>10.5.2</w:t>
      </w:r>
      <w:r w:rsidRPr="00C33F68">
        <w:tab/>
        <w:t>application/3gpp-5gprose+xml</w:t>
      </w:r>
      <w:bookmarkEnd w:id="2233"/>
      <w:bookmarkEnd w:id="2234"/>
      <w:bookmarkEnd w:id="2235"/>
      <w:bookmarkEnd w:id="2236"/>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37" w:name="_Toc525231312"/>
      <w:bookmarkStart w:id="2238" w:name="_Toc59198712"/>
      <w:bookmarkStart w:id="2239" w:name="_Toc75283070"/>
      <w:bookmarkStart w:id="2240" w:name="_Toc115079472"/>
      <w:r w:rsidRPr="00C33F68">
        <w:t>10.5.3</w:t>
      </w:r>
      <w:r w:rsidRPr="00C33F68">
        <w:tab/>
        <w:t>XML schema</w:t>
      </w:r>
      <w:bookmarkEnd w:id="2237"/>
      <w:bookmarkEnd w:id="2238"/>
      <w:bookmarkEnd w:id="2239"/>
      <w:bookmarkEnd w:id="2240"/>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41" w:name="_Toc525231313"/>
      <w:bookmarkStart w:id="2242" w:name="_Toc59198713"/>
      <w:bookmarkStart w:id="2243" w:name="_Toc75283071"/>
      <w:bookmarkStart w:id="2244" w:name="_Toc115079473"/>
      <w:r w:rsidRPr="00C33F68">
        <w:t>10.5.4</w:t>
      </w:r>
      <w:r w:rsidRPr="00C33F68">
        <w:tab/>
        <w:t>Semantics</w:t>
      </w:r>
      <w:bookmarkEnd w:id="2241"/>
      <w:bookmarkEnd w:id="2242"/>
      <w:bookmarkEnd w:id="2243"/>
      <w:bookmarkEnd w:id="2244"/>
    </w:p>
    <w:p w14:paraId="35B5A8F5" w14:textId="77777777" w:rsidR="00F12D30" w:rsidRPr="00C33F68" w:rsidRDefault="00F12D30" w:rsidP="00F12D30">
      <w:pPr>
        <w:pStyle w:val="Heading4"/>
      </w:pPr>
      <w:bookmarkStart w:id="2245" w:name="_Toc525231314"/>
      <w:bookmarkStart w:id="2246" w:name="_Toc59198714"/>
      <w:bookmarkStart w:id="2247" w:name="_Toc75283072"/>
      <w:bookmarkStart w:id="2248" w:name="_Toc115079474"/>
      <w:r w:rsidRPr="00C33F68">
        <w:t>10.5.4.1</w:t>
      </w:r>
      <w:r w:rsidRPr="00C33F68">
        <w:tab/>
        <w:t>General</w:t>
      </w:r>
      <w:bookmarkEnd w:id="2245"/>
      <w:bookmarkEnd w:id="2246"/>
      <w:bookmarkEnd w:id="2247"/>
      <w:bookmarkEnd w:id="2248"/>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49" w:name="_Toc525231315"/>
      <w:bookmarkStart w:id="2250" w:name="_Toc59198715"/>
      <w:bookmarkStart w:id="2251"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52" w:name="_Toc115079475"/>
      <w:r w:rsidRPr="00C33F68">
        <w:t>10.5.4.2</w:t>
      </w:r>
      <w:r w:rsidRPr="00C33F68">
        <w:tab/>
        <w:t>Semantics of &lt;DISCOVERY_REQUEST&gt;</w:t>
      </w:r>
      <w:bookmarkEnd w:id="2249"/>
      <w:bookmarkEnd w:id="2250"/>
      <w:bookmarkEnd w:id="2251"/>
      <w:bookmarkEnd w:id="2252"/>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53" w:name="_Toc525231316"/>
      <w:bookmarkStart w:id="2254" w:name="_Toc59198716"/>
      <w:bookmarkStart w:id="2255" w:name="_Toc75283074"/>
      <w:bookmarkStart w:id="2256" w:name="_Toc115079476"/>
      <w:r w:rsidRPr="00C33F68">
        <w:t>1</w:t>
      </w:r>
      <w:r w:rsidR="00FE5D5E" w:rsidRPr="00C33F68">
        <w:t>0</w:t>
      </w:r>
      <w:r w:rsidRPr="00C33F68">
        <w:t>.</w:t>
      </w:r>
      <w:r w:rsidR="00AE5015" w:rsidRPr="00C33F68">
        <w:t>5</w:t>
      </w:r>
      <w:r w:rsidRPr="00C33F68">
        <w:t>.4.3</w:t>
      </w:r>
      <w:r w:rsidRPr="00C33F68">
        <w:tab/>
        <w:t>Semantics of &lt;DISCOVERY_RESPONSE&gt;</w:t>
      </w:r>
      <w:bookmarkEnd w:id="2253"/>
      <w:bookmarkEnd w:id="2254"/>
      <w:bookmarkEnd w:id="2255"/>
      <w:bookmarkEnd w:id="2256"/>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67D84A4B"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06B10" w:rsidRPr="00C33F68">
        <w:t>material</w:t>
      </w:r>
      <w:r w:rsidR="00106B10"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01D44E8" w14:textId="0E194C27" w:rsidR="00F12D30" w:rsidRPr="00C33F68" w:rsidRDefault="00F12D30" w:rsidP="003A13E4">
      <w:pPr>
        <w:pStyle w:val="B2"/>
      </w:pPr>
      <w:r w:rsidRPr="00C33F68">
        <w:t>3)</w:t>
      </w:r>
      <w:r w:rsidRPr="00C33F68">
        <w:tab/>
        <w:t>a &lt;discovery-entry-id&gt; element containing the parameter defined in clause 11.4.2.26;</w:t>
      </w:r>
    </w:p>
    <w:p w14:paraId="7B8B20BF" w14:textId="08468BFF" w:rsidR="00B624E5" w:rsidRPr="00C33F68" w:rsidRDefault="00B624E5" w:rsidP="000F6577">
      <w:pPr>
        <w:pStyle w:val="B2"/>
      </w:pPr>
      <w:r w:rsidRPr="00C33F68">
        <w:t>4)</w:t>
      </w:r>
      <w:r w:rsidRPr="00C33F68">
        <w:tab/>
        <w:t>zero or one &lt;PC5-security-policies&gt; element containing the parameter defined in clause 11.4.2.</w:t>
      </w:r>
      <w:r w:rsidR="004B20AD" w:rsidRPr="00C33F68">
        <w:t>49</w:t>
      </w:r>
      <w:r w:rsidRPr="00C33F68">
        <w:t>;</w:t>
      </w:r>
    </w:p>
    <w:p w14:paraId="14748DE1" w14:textId="15011679" w:rsidR="00CD325D" w:rsidRDefault="00CD325D" w:rsidP="003A13E4">
      <w:pPr>
        <w:pStyle w:val="B2"/>
      </w:pPr>
      <w:r>
        <w:t>5)</w:t>
      </w:r>
      <w:r>
        <w:tab/>
        <w:t>a &lt;selected-PC5-ciphering-algorithm&gt; element containing the parameter defined in clause 11.4.2.51;</w:t>
      </w:r>
    </w:p>
    <w:p w14:paraId="3DE93C9E" w14:textId="66F3DF66" w:rsidR="00F12D30" w:rsidRPr="00C33F68" w:rsidRDefault="00CD325D" w:rsidP="003A13E4">
      <w:pPr>
        <w:pStyle w:val="B2"/>
      </w:pPr>
      <w:r>
        <w:t>6</w:t>
      </w:r>
      <w:r w:rsidR="00F12D30" w:rsidRPr="00C33F68">
        <w:t>)</w:t>
      </w:r>
      <w:r w:rsidR="00F12D30" w:rsidRPr="00C33F68">
        <w:tab/>
        <w:t>zero or one &lt;anyExt&gt; element containing elements defined in future releases;</w:t>
      </w:r>
    </w:p>
    <w:p w14:paraId="37C7460D" w14:textId="34CE3EEC" w:rsidR="00F12D30" w:rsidRPr="00C33F68" w:rsidRDefault="00CD325D" w:rsidP="003A13E4">
      <w:pPr>
        <w:pStyle w:val="B2"/>
      </w:pPr>
      <w:r>
        <w:t>7</w:t>
      </w:r>
      <w:r w:rsidR="00F12D30" w:rsidRPr="00C33F68">
        <w:t>)</w:t>
      </w:r>
      <w:r w:rsidR="00F12D30" w:rsidRPr="00C33F68">
        <w:tab/>
        <w:t>zero, one or more elements from other namespaces defined in future releases; and</w:t>
      </w:r>
    </w:p>
    <w:p w14:paraId="72D73397" w14:textId="6750A8AB" w:rsidR="00F12D30" w:rsidRPr="00C33F68" w:rsidRDefault="00CD325D" w:rsidP="003A13E4">
      <w:pPr>
        <w:pStyle w:val="B2"/>
      </w:pPr>
      <w:r>
        <w:t>8</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57" w:name="_Toc525231317"/>
      <w:bookmarkStart w:id="2258" w:name="_Toc59198717"/>
      <w:bookmarkStart w:id="2259" w:name="_Toc75283075"/>
      <w:bookmarkStart w:id="2260" w:name="_Toc115079477"/>
      <w:r w:rsidRPr="00C33F68">
        <w:t>1</w:t>
      </w:r>
      <w:r w:rsidR="00FE5D5E" w:rsidRPr="00C33F68">
        <w:t>0</w:t>
      </w:r>
      <w:r w:rsidRPr="00C33F68">
        <w:t>.</w:t>
      </w:r>
      <w:r w:rsidR="00AE5015" w:rsidRPr="00C33F68">
        <w:t>5</w:t>
      </w:r>
      <w:r w:rsidRPr="00C33F68">
        <w:t>.4.4</w:t>
      </w:r>
      <w:r w:rsidRPr="00C33F68">
        <w:tab/>
        <w:t>Semantics of &lt;MATCH_REPORT&gt;</w:t>
      </w:r>
      <w:bookmarkEnd w:id="2257"/>
      <w:bookmarkEnd w:id="2258"/>
      <w:bookmarkEnd w:id="2259"/>
      <w:bookmarkEnd w:id="2260"/>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61" w:name="_Toc525231318"/>
      <w:bookmarkStart w:id="2262" w:name="_Toc59198718"/>
      <w:bookmarkStart w:id="2263" w:name="_Toc75283076"/>
      <w:bookmarkStart w:id="2264" w:name="_Toc115079478"/>
      <w:r w:rsidRPr="00C33F68">
        <w:t>1</w:t>
      </w:r>
      <w:r w:rsidR="00FE5D5E" w:rsidRPr="00C33F68">
        <w:t>0</w:t>
      </w:r>
      <w:r w:rsidRPr="00C33F68">
        <w:t>.</w:t>
      </w:r>
      <w:r w:rsidR="00AE5015" w:rsidRPr="00C33F68">
        <w:t>5</w:t>
      </w:r>
      <w:r w:rsidRPr="00C33F68">
        <w:t>.4.5</w:t>
      </w:r>
      <w:r w:rsidRPr="00C33F68">
        <w:tab/>
        <w:t>Semantics of &lt;MATCH_REPORT_ACK&gt;</w:t>
      </w:r>
      <w:bookmarkEnd w:id="2261"/>
      <w:bookmarkEnd w:id="2262"/>
      <w:bookmarkEnd w:id="2263"/>
      <w:bookmarkEnd w:id="2264"/>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65" w:name="_Toc525231332"/>
      <w:bookmarkStart w:id="2266" w:name="_Toc59198732"/>
      <w:bookmarkStart w:id="2267" w:name="_Toc75283090"/>
      <w:bookmarkStart w:id="2268" w:name="_Toc115079479"/>
      <w:r w:rsidRPr="00C33F68">
        <w:t>10.5.4.6</w:t>
      </w:r>
      <w:r w:rsidRPr="00C33F68">
        <w:tab/>
        <w:t>Semantics of &lt; DISCOVERY_</w:t>
      </w:r>
      <w:r w:rsidRPr="00C33F68">
        <w:rPr>
          <w:lang w:eastAsia="zh-CN"/>
        </w:rPr>
        <w:t>UPDATE_</w:t>
      </w:r>
      <w:r w:rsidRPr="00C33F68">
        <w:t>REQUEST&gt;</w:t>
      </w:r>
      <w:bookmarkEnd w:id="2265"/>
      <w:bookmarkEnd w:id="2266"/>
      <w:bookmarkEnd w:id="2267"/>
      <w:bookmarkEnd w:id="2268"/>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69" w:name="_Toc525231333"/>
      <w:bookmarkStart w:id="2270" w:name="_Toc59198733"/>
      <w:bookmarkStart w:id="2271" w:name="_Toc75283091"/>
      <w:bookmarkStart w:id="2272" w:name="_Toc115079480"/>
      <w:r w:rsidRPr="00C33F68">
        <w:t>10.5.4.7</w:t>
      </w:r>
      <w:r w:rsidRPr="00C33F68">
        <w:tab/>
        <w:t>Semantics of &lt; DISCOVERY_</w:t>
      </w:r>
      <w:r w:rsidRPr="00C33F68">
        <w:rPr>
          <w:lang w:eastAsia="zh-CN"/>
        </w:rPr>
        <w:t>UPDATE_</w:t>
      </w:r>
      <w:r w:rsidRPr="00C33F68">
        <w:t>RESPONSE&gt;</w:t>
      </w:r>
      <w:bookmarkEnd w:id="2269"/>
      <w:bookmarkEnd w:id="2270"/>
      <w:bookmarkEnd w:id="2271"/>
      <w:bookmarkEnd w:id="2272"/>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73" w:name="_Toc525231334"/>
      <w:bookmarkStart w:id="2274" w:name="_Toc59198734"/>
      <w:bookmarkStart w:id="2275" w:name="_Toc75283092"/>
      <w:bookmarkStart w:id="2276" w:name="_Toc115079481"/>
      <w:r w:rsidRPr="00C33F68">
        <w:t>10.5.4.8</w:t>
      </w:r>
      <w:r w:rsidRPr="00C33F68">
        <w:tab/>
        <w:t>Semantics of &lt;ANNOUNCING_ALERT_REQUEST&gt;</w:t>
      </w:r>
      <w:bookmarkEnd w:id="2273"/>
      <w:bookmarkEnd w:id="2274"/>
      <w:bookmarkEnd w:id="2275"/>
      <w:bookmarkEnd w:id="2276"/>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77" w:name="_Toc525231335"/>
      <w:bookmarkStart w:id="2278" w:name="_Toc59198735"/>
      <w:bookmarkStart w:id="2279" w:name="_Toc75283093"/>
      <w:bookmarkStart w:id="2280" w:name="_Toc115079482"/>
      <w:r w:rsidRPr="00C33F68">
        <w:t>10.5.4.</w:t>
      </w:r>
      <w:r w:rsidRPr="00C33F68">
        <w:rPr>
          <w:lang w:eastAsia="zh-CN"/>
        </w:rPr>
        <w:t>9</w:t>
      </w:r>
      <w:r w:rsidRPr="00C33F68">
        <w:tab/>
        <w:t>Semantics of &lt; ANNOUNCING_ALERT_RESPONSE &gt;</w:t>
      </w:r>
      <w:bookmarkEnd w:id="2277"/>
      <w:bookmarkEnd w:id="2278"/>
      <w:bookmarkEnd w:id="2279"/>
      <w:bookmarkEnd w:id="2280"/>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81" w:name="_Toc115079483"/>
      <w:r>
        <w:rPr>
          <w:lang w:eastAsia="x-none"/>
        </w:rPr>
        <w:t>10.5.4.10</w:t>
      </w:r>
      <w:r>
        <w:rPr>
          <w:lang w:eastAsia="x-none"/>
        </w:rPr>
        <w:tab/>
        <w:t>Semantics of &lt;PROSE_5GPKMF_ADDRESS_REQUEST&gt;</w:t>
      </w:r>
      <w:bookmarkEnd w:id="2281"/>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82" w:name="_Toc115079484"/>
      <w:r>
        <w:t>10.5.4.11</w:t>
      </w:r>
      <w:r>
        <w:tab/>
        <w:t>Semantics of &lt;PROSE_5GPKMF_ADDRESS_RESPONSE&gt;</w:t>
      </w:r>
      <w:bookmarkEnd w:id="2282"/>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83" w:name="_Toc115079485"/>
      <w:r w:rsidRPr="00C33F68">
        <w:t>10.5.4.</w:t>
      </w:r>
      <w:r>
        <w:t>12</w:t>
      </w:r>
      <w:r w:rsidRPr="00C33F68">
        <w:tab/>
        <w:t>Semantics of &lt;</w:t>
      </w:r>
      <w:r w:rsidRPr="00B836AC">
        <w:t>PROSE_SECURITY_MATERIAL_REQUEST</w:t>
      </w:r>
      <w:r w:rsidRPr="00C33F68">
        <w:t>&gt;</w:t>
      </w:r>
      <w:bookmarkEnd w:id="2283"/>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84" w:name="_Toc115079486"/>
      <w:r w:rsidRPr="00C33F68">
        <w:t>10.5.4.</w:t>
      </w:r>
      <w:r>
        <w:t>13</w:t>
      </w:r>
      <w:r w:rsidRPr="00C33F68">
        <w:tab/>
        <w:t>Semantics of &lt;</w:t>
      </w:r>
      <w:r w:rsidRPr="00B836AC">
        <w:t>PROSE_SECURITY_MATERIAL_</w:t>
      </w:r>
      <w:r>
        <w:t>RESPONSE</w:t>
      </w:r>
      <w:r w:rsidRPr="00C33F68">
        <w:t>&gt;</w:t>
      </w:r>
      <w:bookmarkEnd w:id="2284"/>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85" w:name="_Toc115079487"/>
      <w:r>
        <w:t>10.6</w:t>
      </w:r>
      <w:r>
        <w:tab/>
        <w:t>5G ProSe security messages over PC8</w:t>
      </w:r>
      <w:bookmarkEnd w:id="2285"/>
    </w:p>
    <w:p w14:paraId="25217183" w14:textId="31253719" w:rsidR="008A4468" w:rsidRDefault="008A4468" w:rsidP="008A4468">
      <w:pPr>
        <w:pStyle w:val="Heading3"/>
      </w:pPr>
      <w:bookmarkStart w:id="2286" w:name="_Toc115079488"/>
      <w:r>
        <w:t>10.6.1</w:t>
      </w:r>
      <w:r>
        <w:tab/>
        <w:t>General</w:t>
      </w:r>
      <w:bookmarkEnd w:id="2286"/>
    </w:p>
    <w:p w14:paraId="7BBF9232" w14:textId="31397046" w:rsidR="008A4468" w:rsidRDefault="008A4468" w:rsidP="008A4468">
      <w:r>
        <w:t>This clause defines the XML schema and MIME type related to 5G ProSe security messages.</w:t>
      </w:r>
    </w:p>
    <w:p w14:paraId="2A41BC54" w14:textId="463BDC0D" w:rsidR="008A4468" w:rsidRDefault="008A4468" w:rsidP="008A4468">
      <w:pPr>
        <w:pStyle w:val="Heading3"/>
      </w:pPr>
      <w:bookmarkStart w:id="2287" w:name="_Toc115079489"/>
      <w:r>
        <w:t>10.6.2</w:t>
      </w:r>
      <w:r>
        <w:tab/>
        <w:t>application/3gpp-5gprose+xml</w:t>
      </w:r>
      <w:bookmarkEnd w:id="2287"/>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88" w:name="_Toc115079490"/>
      <w:r>
        <w:t>10.6.3</w:t>
      </w:r>
      <w:r>
        <w:tab/>
        <w:t>XML schema</w:t>
      </w:r>
      <w:bookmarkEnd w:id="2288"/>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77777777" w:rsidR="00EE0470" w:rsidRDefault="00EE0470" w:rsidP="00EE0470">
      <w:pPr>
        <w:pStyle w:val="PL"/>
      </w:pPr>
      <w:r>
        <w:t xml:space="preserve">      &lt;xs:element name="PRUK-ID"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77777777" w:rsidR="00EE0470" w:rsidRDefault="00EE0470" w:rsidP="00EE0470">
      <w:pPr>
        <w:pStyle w:val="PL"/>
      </w:pPr>
      <w:r>
        <w:t xml:space="preserve">      &lt;xs:element name="PRUK-ID" type="xs:string"/&gt;</w:t>
      </w:r>
    </w:p>
    <w:p w14:paraId="15BE63DB" w14:textId="77777777" w:rsidR="00EE0470" w:rsidRDefault="00EE0470" w:rsidP="00EE0470">
      <w:pPr>
        <w:pStyle w:val="PL"/>
      </w:pPr>
      <w:r>
        <w:t xml:space="preserve">      &lt;xs:element name="PRUK"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7777777" w:rsidR="00EE0470" w:rsidRDefault="00EE0470" w:rsidP="00EE0470">
      <w:pPr>
        <w:pStyle w:val="PL"/>
      </w:pPr>
      <w:r>
        <w:t xml:space="preserve">      &lt;xs:element name="PRUK-ID"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77777777" w:rsidR="002620B2" w:rsidRPr="00D03D3A" w:rsidRDefault="002620B2" w:rsidP="002620B2">
      <w:pPr>
        <w:pStyle w:val="PL"/>
        <w:rPr>
          <w:lang w:val="de-DE"/>
        </w:rPr>
      </w:pPr>
      <w:r w:rsidRPr="00D03D3A">
        <w:rPr>
          <w:lang w:val="de-DE"/>
        </w:rPr>
        <w:t xml:space="preserve">      &lt;xs:element name="</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289" w:name="_Toc115079491"/>
      <w:r>
        <w:t>10.6.4</w:t>
      </w:r>
      <w:r>
        <w:tab/>
        <w:t>Semantics</w:t>
      </w:r>
      <w:bookmarkEnd w:id="2289"/>
    </w:p>
    <w:p w14:paraId="0175A83B" w14:textId="2249DC31" w:rsidR="008A4468" w:rsidRDefault="008A4468" w:rsidP="008A4468">
      <w:pPr>
        <w:pStyle w:val="Heading4"/>
      </w:pPr>
      <w:bookmarkStart w:id="2290" w:name="_Toc115079492"/>
      <w:r>
        <w:t>10.6.4.1</w:t>
      </w:r>
      <w:r>
        <w:tab/>
        <w:t>General</w:t>
      </w:r>
      <w:bookmarkEnd w:id="2290"/>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291" w:name="_Toc115079493"/>
      <w:r>
        <w:t>10.6.4.2</w:t>
      </w:r>
      <w:r>
        <w:tab/>
        <w:t>Semantics of &lt;PROSE_SECURITY_PARAM_REQUEST&gt; element</w:t>
      </w:r>
      <w:bookmarkEnd w:id="2291"/>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292" w:name="_Toc115079494"/>
      <w:r>
        <w:t>10.6.4.3</w:t>
      </w:r>
      <w:r>
        <w:tab/>
        <w:t>Semantics of &lt;PROSE_SECURITY_PARAM_RESPONSE&gt; element</w:t>
      </w:r>
      <w:bookmarkEnd w:id="2292"/>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77777777" w:rsidR="00EE0470" w:rsidRDefault="00EE0470" w:rsidP="00EE0470">
      <w:pPr>
        <w:pStyle w:val="B1"/>
      </w:pPr>
      <w:r>
        <w:t>b)</w:t>
      </w:r>
      <w:r>
        <w:tab/>
        <w:t>a &lt;list-of-security-parameters-per-relay-service-code&gt; element; and</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293" w:name="_Toc115079495"/>
      <w:r>
        <w:t>10.6.4.4</w:t>
      </w:r>
      <w:r>
        <w:tab/>
        <w:t>Semantics of &lt;PROSE_PRUK_REQUEST&gt;</w:t>
      </w:r>
      <w:bookmarkEnd w:id="2293"/>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7777777" w:rsidR="008A4468" w:rsidRDefault="008A4468" w:rsidP="00A76685">
      <w:pPr>
        <w:pStyle w:val="B1"/>
      </w:pPr>
      <w:r>
        <w:t>b)</w:t>
      </w:r>
      <w:r>
        <w:tab/>
        <w:t>zero or one &lt;PRUK-ID&gt;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294" w:name="_Toc115079496"/>
      <w:r>
        <w:t>10.6.4.5</w:t>
      </w:r>
      <w:r>
        <w:tab/>
        <w:t>Semantics of &lt;PROSE_PRUK_RESPONSE&gt;</w:t>
      </w:r>
      <w:bookmarkEnd w:id="2294"/>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77777777" w:rsidR="008A4468" w:rsidRDefault="008A4468" w:rsidP="00A76685">
      <w:pPr>
        <w:pStyle w:val="B1"/>
      </w:pPr>
      <w:r>
        <w:t>b)</w:t>
      </w:r>
      <w:r>
        <w:tab/>
        <w:t>a &lt;PRUK-ID&gt; element containing the parameter defined in clause 11.6.2.3;</w:t>
      </w:r>
    </w:p>
    <w:p w14:paraId="575244D3" w14:textId="77777777" w:rsidR="008A4468" w:rsidRDefault="008A4468" w:rsidP="00A76685">
      <w:pPr>
        <w:pStyle w:val="B1"/>
      </w:pPr>
      <w:r>
        <w:t>c)</w:t>
      </w:r>
      <w:r>
        <w:tab/>
        <w:t>a &lt;PRUK&gt;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295" w:name="_Toc115079497"/>
      <w:r>
        <w:t>10.6.4.6</w:t>
      </w:r>
      <w:r>
        <w:tab/>
        <w:t>Semantics of &lt;PROSE_KEY_REQUEST&gt; element</w:t>
      </w:r>
      <w:bookmarkEnd w:id="2295"/>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77777777" w:rsidR="00EE0470" w:rsidRDefault="00EE0470" w:rsidP="00EE0470">
      <w:pPr>
        <w:pStyle w:val="B1"/>
      </w:pPr>
      <w:r>
        <w:t>d)</w:t>
      </w:r>
      <w:r>
        <w:tab/>
        <w:t>zero or one &lt;PRUK-ID&gt;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296" w:name="_Toc115079498"/>
      <w:r>
        <w:t>10.6.4.7</w:t>
      </w:r>
      <w:r>
        <w:tab/>
        <w:t>Semantics of &lt;PROSE_KEY_RESPONSE&gt; element</w:t>
      </w:r>
      <w:bookmarkEnd w:id="2296"/>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77777777" w:rsidR="002620B2" w:rsidRDefault="002620B2" w:rsidP="002620B2">
      <w:pPr>
        <w:pStyle w:val="B1"/>
      </w:pPr>
      <w:r>
        <w:t>b</w:t>
      </w:r>
      <w:r w:rsidRPr="00F12D30">
        <w:t>)</w:t>
      </w:r>
      <w:r w:rsidRPr="00F12D30">
        <w:tab/>
        <w:t xml:space="preserve">a </w:t>
      </w:r>
      <w:r>
        <w:t>&lt;</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297" w:name="_Toc525231338"/>
      <w:bookmarkStart w:id="2298" w:name="_Toc59198738"/>
      <w:bookmarkStart w:id="2299" w:name="_Toc75283096"/>
      <w:bookmarkStart w:id="2300" w:name="_Toc115079499"/>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297"/>
      <w:bookmarkEnd w:id="2298"/>
      <w:bookmarkEnd w:id="2299"/>
      <w:bookmarkEnd w:id="2300"/>
    </w:p>
    <w:p w14:paraId="6BDE0283" w14:textId="77777777" w:rsidR="0086513B" w:rsidRPr="00A24E26" w:rsidRDefault="0086513B" w:rsidP="0086513B">
      <w:pPr>
        <w:pStyle w:val="Heading3"/>
      </w:pPr>
      <w:bookmarkStart w:id="2301" w:name="_Toc525231339"/>
      <w:bookmarkStart w:id="2302" w:name="_Toc59198739"/>
      <w:bookmarkStart w:id="2303" w:name="_Toc75283097"/>
      <w:bookmarkStart w:id="2304" w:name="_Toc115079500"/>
      <w:r w:rsidRPr="00A24E26">
        <w:t>10.7.1</w:t>
      </w:r>
      <w:r w:rsidRPr="00A24E26">
        <w:tab/>
        <w:t>General</w:t>
      </w:r>
      <w:bookmarkEnd w:id="2301"/>
      <w:bookmarkEnd w:id="2302"/>
      <w:bookmarkEnd w:id="2303"/>
      <w:bookmarkEnd w:id="2304"/>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0CB2916D" w:rsidR="0086513B" w:rsidRPr="00A24E26" w:rsidRDefault="0086513B" w:rsidP="0086513B">
      <w:pPr>
        <w:pStyle w:val="Heading3"/>
      </w:pPr>
      <w:bookmarkStart w:id="2305" w:name="_Toc525231340"/>
      <w:bookmarkStart w:id="2306" w:name="_Toc59198740"/>
      <w:bookmarkStart w:id="2307" w:name="_Toc75283098"/>
      <w:bookmarkStart w:id="2308" w:name="_Toc115079501"/>
      <w:r w:rsidRPr="00A24E26">
        <w:t>10.7.2</w:t>
      </w:r>
      <w:r w:rsidRPr="00A24E26">
        <w:tab/>
        <w:t>application/3gpp-</w:t>
      </w:r>
      <w:r w:rsidRPr="00A24E26">
        <w:rPr>
          <w:rFonts w:hint="eastAsia"/>
          <w:lang w:eastAsia="zh-CN"/>
        </w:rPr>
        <w:t>5g-</w:t>
      </w:r>
      <w:r w:rsidRPr="00A24E26">
        <w:t>prose-pc3</w:t>
      </w:r>
      <w:r w:rsidR="00E5189E">
        <w:t>a</w:t>
      </w:r>
      <w:r w:rsidRPr="00A24E26">
        <w:t>ch+xml</w:t>
      </w:r>
      <w:bookmarkEnd w:id="2305"/>
      <w:bookmarkEnd w:id="2306"/>
      <w:bookmarkEnd w:id="2307"/>
      <w:bookmarkEnd w:id="2308"/>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09" w:name="_Toc525231341"/>
      <w:bookmarkStart w:id="2310" w:name="_Toc59198741"/>
      <w:bookmarkStart w:id="2311" w:name="_Toc75283099"/>
      <w:bookmarkStart w:id="2312" w:name="_Toc115079502"/>
      <w:r w:rsidRPr="00A24E26">
        <w:t>10.7.3</w:t>
      </w:r>
      <w:r w:rsidRPr="00A24E26">
        <w:tab/>
        <w:t>XML Schema</w:t>
      </w:r>
      <w:bookmarkEnd w:id="2309"/>
      <w:bookmarkEnd w:id="2310"/>
      <w:bookmarkEnd w:id="2311"/>
      <w:bookmarkEnd w:id="2312"/>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13" w:name="_Toc525231342"/>
      <w:bookmarkStart w:id="2314" w:name="_Toc59198742"/>
      <w:bookmarkStart w:id="2315" w:name="_Toc75283100"/>
      <w:bookmarkStart w:id="2316" w:name="_Toc115079503"/>
      <w:r w:rsidRPr="00A24E26">
        <w:t>10.7.4</w:t>
      </w:r>
      <w:r w:rsidRPr="00A24E26">
        <w:tab/>
        <w:t>Semantics</w:t>
      </w:r>
      <w:bookmarkEnd w:id="2313"/>
      <w:bookmarkEnd w:id="2314"/>
      <w:bookmarkEnd w:id="2315"/>
      <w:bookmarkEnd w:id="2316"/>
    </w:p>
    <w:p w14:paraId="284A6D87" w14:textId="77777777" w:rsidR="0086513B" w:rsidRPr="00A24E26" w:rsidRDefault="0086513B" w:rsidP="0086513B">
      <w:pPr>
        <w:pStyle w:val="Heading4"/>
      </w:pPr>
      <w:bookmarkStart w:id="2317" w:name="_Toc525231343"/>
      <w:bookmarkStart w:id="2318" w:name="_Toc59198743"/>
      <w:bookmarkStart w:id="2319" w:name="_Toc75283101"/>
      <w:bookmarkStart w:id="2320" w:name="_Toc115079504"/>
      <w:r w:rsidRPr="00A24E26">
        <w:t>10.7.4.1</w:t>
      </w:r>
      <w:r w:rsidRPr="00A24E26">
        <w:tab/>
        <w:t>General</w:t>
      </w:r>
      <w:bookmarkEnd w:id="2317"/>
      <w:bookmarkEnd w:id="2318"/>
      <w:bookmarkEnd w:id="2319"/>
      <w:bookmarkEnd w:id="2320"/>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21" w:name="_Toc525231344"/>
      <w:bookmarkStart w:id="2322" w:name="_Toc59198744"/>
      <w:bookmarkStart w:id="2323" w:name="_Toc75283102"/>
      <w:bookmarkStart w:id="2324" w:name="_Toc115079505"/>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21"/>
      <w:bookmarkEnd w:id="2322"/>
      <w:bookmarkEnd w:id="2323"/>
      <w:bookmarkEnd w:id="2324"/>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77777777"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 and</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77777777" w:rsidR="0086513B" w:rsidRDefault="0086513B" w:rsidP="0086513B">
      <w:pPr>
        <w:pStyle w:val="B1"/>
      </w:pPr>
      <w:r>
        <w:t>e)</w:t>
      </w:r>
      <w:r>
        <w:tab/>
        <w:t>a mandatory "amount" attribute containing the parameter defined in clause 11.6.2.12 indicating the amount of octets of the QoS flow transmitted or received; and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25" w:name="_Toc525231345"/>
      <w:bookmarkStart w:id="2326" w:name="_Toc59198745"/>
      <w:bookmarkStart w:id="2327" w:name="_Toc75283103"/>
      <w:bookmarkStart w:id="2328" w:name="_Toc115079506"/>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25"/>
      <w:bookmarkEnd w:id="2326"/>
      <w:bookmarkEnd w:id="2327"/>
      <w:bookmarkEnd w:id="2328"/>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29" w:name="_Toc115079507"/>
      <w:r w:rsidRPr="00C33F68">
        <w:t>11</w:t>
      </w:r>
      <w:r w:rsidR="00FF4F78" w:rsidRPr="00C33F68">
        <w:tab/>
      </w:r>
      <w:r w:rsidR="00E33D70" w:rsidRPr="00C33F68">
        <w:t>I</w:t>
      </w:r>
      <w:r w:rsidR="00FF4F78" w:rsidRPr="00C33F68">
        <w:t>nformation elements coding</w:t>
      </w:r>
      <w:bookmarkEnd w:id="2329"/>
    </w:p>
    <w:p w14:paraId="3E58F52E" w14:textId="6CDD9745" w:rsidR="00C144F4" w:rsidRPr="00C33F68" w:rsidRDefault="00AF026B" w:rsidP="00C144F4">
      <w:pPr>
        <w:pStyle w:val="Heading2"/>
      </w:pPr>
      <w:bookmarkStart w:id="2330" w:name="_Toc115079508"/>
      <w:r w:rsidRPr="00C33F68">
        <w:t>11.</w:t>
      </w:r>
      <w:r w:rsidR="00C144F4" w:rsidRPr="00C33F68">
        <w:t>1</w:t>
      </w:r>
      <w:r w:rsidR="00C144F4" w:rsidRPr="00C33F68">
        <w:tab/>
        <w:t>Overview</w:t>
      </w:r>
      <w:bookmarkEnd w:id="2330"/>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31" w:name="_Toc115079509"/>
      <w:r w:rsidRPr="00C33F68">
        <w:t>11.</w:t>
      </w:r>
      <w:r w:rsidR="00C144F4" w:rsidRPr="00C33F68">
        <w:t>2</w:t>
      </w:r>
      <w:r w:rsidR="00C144F4" w:rsidRPr="00C33F68">
        <w:tab/>
        <w:t>5G ProSe direct discovery message formats</w:t>
      </w:r>
      <w:bookmarkEnd w:id="2331"/>
    </w:p>
    <w:p w14:paraId="09B68830" w14:textId="332630A8" w:rsidR="00CB3A44" w:rsidRPr="00C33F68" w:rsidRDefault="00CB3A44" w:rsidP="00CB3A44">
      <w:pPr>
        <w:pStyle w:val="Heading3"/>
      </w:pPr>
      <w:bookmarkStart w:id="2332" w:name="_Toc59199394"/>
      <w:bookmarkStart w:id="2333" w:name="_Toc59198803"/>
      <w:bookmarkStart w:id="2334" w:name="_Toc525231403"/>
      <w:bookmarkStart w:id="2335" w:name="_Toc115079510"/>
      <w:r w:rsidRPr="00C33F68">
        <w:t>11.2.1</w:t>
      </w:r>
      <w:r w:rsidRPr="00C33F68">
        <w:tab/>
      </w:r>
      <w:r w:rsidR="00B70707" w:rsidRPr="00C33F68">
        <w:t xml:space="preserve">ProSe </w:t>
      </w:r>
      <w:r w:rsidR="006E5116" w:rsidRPr="00C33F68">
        <w:t>direct discovery</w:t>
      </w:r>
      <w:r w:rsidR="00B70707" w:rsidRPr="00C33F68">
        <w:t xml:space="preserve"> PC5 </w:t>
      </w:r>
      <w:bookmarkEnd w:id="2332"/>
      <w:bookmarkEnd w:id="2333"/>
      <w:bookmarkEnd w:id="2334"/>
      <w:r w:rsidR="005808D1" w:rsidRPr="00C33F68">
        <w:t>message type</w:t>
      </w:r>
      <w:bookmarkEnd w:id="2335"/>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36"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36"/>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37" w:name="MCCQCTEMPBM_00000035"/>
          </w:p>
        </w:tc>
      </w:tr>
      <w:bookmarkEnd w:id="2337"/>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38" w:name="MCCQCTEMPBM_00000036"/>
          </w:p>
        </w:tc>
      </w:tr>
      <w:bookmarkEnd w:id="2338"/>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39" w:name="_Toc59199390"/>
      <w:bookmarkStart w:id="2340" w:name="_Toc59198799"/>
      <w:bookmarkStart w:id="2341" w:name="_Toc525231399"/>
      <w:bookmarkStart w:id="2342" w:name="_Toc115079511"/>
      <w:r w:rsidRPr="00C33F68">
        <w:t>11.2.2</w:t>
      </w:r>
      <w:r w:rsidRPr="00C33F68">
        <w:tab/>
        <w:t xml:space="preserve">ProSe </w:t>
      </w:r>
      <w:bookmarkEnd w:id="2339"/>
      <w:bookmarkEnd w:id="2340"/>
      <w:bookmarkEnd w:id="2341"/>
      <w:r w:rsidR="009C6B92" w:rsidRPr="00C33F68">
        <w:t>application code</w:t>
      </w:r>
      <w:bookmarkEnd w:id="2342"/>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43" w:name="_Toc59199418"/>
      <w:bookmarkStart w:id="2344" w:name="_Toc59198827"/>
      <w:bookmarkStart w:id="2345" w:name="_Toc525231427"/>
      <w:bookmarkStart w:id="2346" w:name="_Toc115079512"/>
      <w:r w:rsidRPr="00C33F68">
        <w:t>11.2.3</w:t>
      </w:r>
      <w:r w:rsidRPr="00C33F68">
        <w:tab/>
        <w:t xml:space="preserve">ProSe </w:t>
      </w:r>
      <w:bookmarkEnd w:id="2343"/>
      <w:bookmarkEnd w:id="2344"/>
      <w:bookmarkEnd w:id="2345"/>
      <w:r w:rsidR="00E0517C" w:rsidRPr="00C33F68">
        <w:t>restricted code</w:t>
      </w:r>
      <w:bookmarkEnd w:id="2346"/>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47" w:name="_Toc59199395"/>
      <w:bookmarkStart w:id="2348" w:name="_Toc59198804"/>
      <w:bookmarkStart w:id="2349" w:name="_Toc525231404"/>
      <w:bookmarkStart w:id="2350" w:name="_Toc115079513"/>
      <w:r w:rsidRPr="00C33F68">
        <w:t>11.2.4</w:t>
      </w:r>
      <w:r w:rsidRPr="00C33F68">
        <w:tab/>
        <w:t>MIC</w:t>
      </w:r>
      <w:bookmarkEnd w:id="2347"/>
      <w:bookmarkEnd w:id="2348"/>
      <w:bookmarkEnd w:id="2349"/>
      <w:bookmarkEnd w:id="2350"/>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51" w:name="_Toc59199402"/>
      <w:bookmarkStart w:id="2352" w:name="_Toc59198811"/>
      <w:bookmarkStart w:id="2353" w:name="_Toc525231411"/>
      <w:bookmarkStart w:id="2354" w:name="_Toc115079514"/>
      <w:r w:rsidRPr="00C33F68">
        <w:t>11.2.5</w:t>
      </w:r>
      <w:r w:rsidRPr="00C33F68">
        <w:tab/>
        <w:t>UTC-based counter</w:t>
      </w:r>
      <w:bookmarkEnd w:id="2351"/>
      <w:bookmarkEnd w:id="2352"/>
      <w:bookmarkEnd w:id="2353"/>
      <w:bookmarkEnd w:id="2354"/>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55" w:name="_Toc59199438"/>
      <w:bookmarkStart w:id="2356" w:name="_Toc59198847"/>
      <w:bookmarkStart w:id="2357" w:name="_Toc525231447"/>
      <w:bookmarkStart w:id="2358" w:name="_Toc115079515"/>
      <w:r w:rsidRPr="00C33F68">
        <w:t>11.2.6</w:t>
      </w:r>
      <w:r w:rsidRPr="00C33F68">
        <w:tab/>
      </w:r>
      <w:r w:rsidR="00AD7EDD" w:rsidRPr="00C33F68">
        <w:t>Application layer</w:t>
      </w:r>
      <w:r w:rsidRPr="00C33F68">
        <w:t xml:space="preserve"> </w:t>
      </w:r>
      <w:r w:rsidR="003E0B28" w:rsidRPr="00C33F68">
        <w:t>g</w:t>
      </w:r>
      <w:r w:rsidRPr="00C33F68">
        <w:t>roup ID</w:t>
      </w:r>
      <w:bookmarkEnd w:id="2355"/>
      <w:bookmarkEnd w:id="2356"/>
      <w:bookmarkEnd w:id="2357"/>
      <w:bookmarkEnd w:id="2358"/>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59"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59"/>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60" w:name="_Toc59199434"/>
      <w:bookmarkStart w:id="2361" w:name="_Toc59198843"/>
      <w:bookmarkStart w:id="2362" w:name="_Toc115079516"/>
      <w:r w:rsidRPr="00C33F68">
        <w:t>11.2.7</w:t>
      </w:r>
      <w:r w:rsidRPr="00C33F68">
        <w:tab/>
        <w:t xml:space="preserve">User </w:t>
      </w:r>
      <w:r w:rsidR="003D75CD" w:rsidRPr="00C33F68">
        <w:t>info</w:t>
      </w:r>
      <w:r w:rsidRPr="00C33F68">
        <w:t xml:space="preserve"> ID</w:t>
      </w:r>
      <w:bookmarkEnd w:id="2360"/>
      <w:bookmarkEnd w:id="2361"/>
      <w:bookmarkEnd w:id="2362"/>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63" w:name="_Toc73378972"/>
      <w:bookmarkStart w:id="2364" w:name="_Toc115079517"/>
      <w:r w:rsidRPr="00C33F68">
        <w:t>11.2.</w:t>
      </w:r>
      <w:r w:rsidR="00B735B5" w:rsidRPr="00C33F68">
        <w:rPr>
          <w:lang w:eastAsia="zh-CN"/>
        </w:rPr>
        <w:t>8</w:t>
      </w:r>
      <w:r w:rsidRPr="00C33F68">
        <w:tab/>
      </w:r>
      <w:bookmarkEnd w:id="2363"/>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64"/>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65" w:name="_Toc115079518"/>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65"/>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66" w:name="_Toc115079519"/>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66"/>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67" w:name="_Toc525231415"/>
      <w:bookmarkStart w:id="2368" w:name="_Toc59198815"/>
      <w:bookmarkStart w:id="2369" w:name="_Toc75283173"/>
      <w:bookmarkStart w:id="2370" w:name="_Toc115079520"/>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67"/>
      <w:bookmarkEnd w:id="2368"/>
      <w:bookmarkEnd w:id="2369"/>
      <w:bookmarkEnd w:id="2370"/>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71"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71"/>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72" w:name="_Toc525231451"/>
      <w:bookmarkStart w:id="2373" w:name="_Toc59198851"/>
      <w:bookmarkStart w:id="2374" w:name="_Toc75283209"/>
      <w:bookmarkStart w:id="2375" w:name="_Toc115079521"/>
      <w:r w:rsidRPr="00C33F68">
        <w:t>11.2.</w:t>
      </w:r>
      <w:r w:rsidR="0033071C" w:rsidRPr="00C33F68">
        <w:t>1</w:t>
      </w:r>
      <w:r w:rsidR="00244331" w:rsidRPr="00C33F68">
        <w:t>2</w:t>
      </w:r>
      <w:r w:rsidRPr="00C33F68">
        <w:tab/>
        <w:t>NCGI</w:t>
      </w:r>
      <w:bookmarkEnd w:id="2372"/>
      <w:bookmarkEnd w:id="2373"/>
      <w:bookmarkEnd w:id="2374"/>
      <w:bookmarkEnd w:id="2375"/>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76" w:name="_Toc115079522"/>
      <w:r w:rsidRPr="00C33F68">
        <w:t>11.2.</w:t>
      </w:r>
      <w:r w:rsidR="00A40FD2" w:rsidRPr="00C33F68">
        <w:t>13</w:t>
      </w:r>
      <w:r w:rsidRPr="00C33F68">
        <w:tab/>
        <w:t>Metadata</w:t>
      </w:r>
      <w:bookmarkEnd w:id="2376"/>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77" w:name="_Toc115079523"/>
      <w:r>
        <w:t>11.2.14</w:t>
      </w:r>
      <w:r>
        <w:tab/>
        <w:t>RRC container</w:t>
      </w:r>
      <w:bookmarkEnd w:id="2377"/>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78" w:name="_Toc115079524"/>
      <w:r w:rsidRPr="00C33F68">
        <w:t>11.</w:t>
      </w:r>
      <w:r w:rsidR="00C144F4" w:rsidRPr="00C33F68">
        <w:t>3</w:t>
      </w:r>
      <w:r w:rsidR="00C144F4" w:rsidRPr="00C33F68">
        <w:tab/>
        <w:t xml:space="preserve">PC5 </w:t>
      </w:r>
      <w:r w:rsidR="0068406F" w:rsidRPr="00C33F68">
        <w:t>s</w:t>
      </w:r>
      <w:r w:rsidR="00C144F4" w:rsidRPr="00C33F68">
        <w:t>ignalling message formats</w:t>
      </w:r>
      <w:bookmarkEnd w:id="2378"/>
    </w:p>
    <w:p w14:paraId="28576811" w14:textId="77777777" w:rsidR="00CE7C6B" w:rsidRPr="00C33F68" w:rsidRDefault="00AF026B" w:rsidP="0037175B">
      <w:pPr>
        <w:pStyle w:val="Heading3"/>
      </w:pPr>
      <w:bookmarkStart w:id="2379" w:name="_Toc525231502"/>
      <w:bookmarkStart w:id="2380" w:name="_Toc68196425"/>
      <w:bookmarkStart w:id="2381" w:name="_Toc59209093"/>
      <w:bookmarkStart w:id="2382" w:name="_Toc51951316"/>
      <w:bookmarkStart w:id="2383" w:name="_Toc45882766"/>
      <w:bookmarkStart w:id="2384" w:name="_Toc45282380"/>
      <w:bookmarkStart w:id="2385" w:name="_Toc34404484"/>
      <w:bookmarkStart w:id="2386" w:name="_Toc34388713"/>
      <w:bookmarkStart w:id="2387" w:name="_Toc25070722"/>
      <w:bookmarkStart w:id="2388" w:name="_Toc115079525"/>
      <w:r w:rsidRPr="00C33F68">
        <w:t>11.</w:t>
      </w:r>
      <w:r w:rsidR="00CE7C6B" w:rsidRPr="00C33F68">
        <w:t>3.1</w:t>
      </w:r>
      <w:r w:rsidR="00CE7C6B" w:rsidRPr="00C33F68">
        <w:tab/>
      </w:r>
      <w:bookmarkEnd w:id="2379"/>
      <w:r w:rsidR="00CE7C6B" w:rsidRPr="00C33F68">
        <w:t>ProSe PC5 signalling message type</w:t>
      </w:r>
      <w:bookmarkEnd w:id="2380"/>
      <w:bookmarkEnd w:id="2381"/>
      <w:bookmarkEnd w:id="2382"/>
      <w:bookmarkEnd w:id="2383"/>
      <w:bookmarkEnd w:id="2384"/>
      <w:bookmarkEnd w:id="2385"/>
      <w:bookmarkEnd w:id="2386"/>
      <w:bookmarkEnd w:id="2387"/>
      <w:bookmarkEnd w:id="2388"/>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389" w:name="MCCQCTEMPBM_00000037"/>
          </w:p>
        </w:tc>
      </w:tr>
      <w:bookmarkEnd w:id="2389"/>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390" w:name="_Toc68196426"/>
      <w:bookmarkStart w:id="2391" w:name="_Toc59209094"/>
      <w:bookmarkStart w:id="2392" w:name="_Toc51951317"/>
      <w:bookmarkStart w:id="2393" w:name="_Toc45882767"/>
      <w:bookmarkStart w:id="2394" w:name="_Toc45282381"/>
      <w:bookmarkStart w:id="2395" w:name="_Toc34404485"/>
      <w:bookmarkStart w:id="2396" w:name="_Toc34388714"/>
      <w:bookmarkStart w:id="2397" w:name="_Toc25070723"/>
      <w:bookmarkStart w:id="2398" w:name="_Toc525231504"/>
      <w:bookmarkStart w:id="2399" w:name="_Toc115079526"/>
      <w:r w:rsidRPr="00C33F68">
        <w:t>11.</w:t>
      </w:r>
      <w:r w:rsidR="00CE7C6B" w:rsidRPr="00C33F68">
        <w:t>3.2</w:t>
      </w:r>
      <w:r w:rsidR="00CE7C6B" w:rsidRPr="00C33F68">
        <w:tab/>
        <w:t>Sequence number</w:t>
      </w:r>
      <w:bookmarkEnd w:id="2390"/>
      <w:bookmarkEnd w:id="2391"/>
      <w:bookmarkEnd w:id="2392"/>
      <w:bookmarkEnd w:id="2393"/>
      <w:bookmarkEnd w:id="2394"/>
      <w:bookmarkEnd w:id="2395"/>
      <w:bookmarkEnd w:id="2396"/>
      <w:bookmarkEnd w:id="2397"/>
      <w:bookmarkEnd w:id="2398"/>
      <w:bookmarkEnd w:id="2399"/>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00" w:name="_Toc68196427"/>
      <w:bookmarkStart w:id="2401" w:name="_Toc59209095"/>
      <w:bookmarkStart w:id="2402" w:name="_Toc51951318"/>
      <w:bookmarkStart w:id="2403" w:name="_Toc45882768"/>
      <w:bookmarkStart w:id="2404" w:name="_Toc45282382"/>
      <w:bookmarkStart w:id="2405" w:name="_Toc34404486"/>
      <w:bookmarkStart w:id="2406" w:name="_Toc34388715"/>
      <w:bookmarkStart w:id="2407" w:name="_Toc25070724"/>
      <w:bookmarkStart w:id="2408" w:name="_Toc115079527"/>
      <w:r w:rsidRPr="00C33F68">
        <w:t>11.</w:t>
      </w:r>
      <w:r w:rsidR="00CE7C6B" w:rsidRPr="00C33F68">
        <w:t>3.3</w:t>
      </w:r>
      <w:r w:rsidR="00CE7C6B" w:rsidRPr="00C33F68">
        <w:tab/>
      </w:r>
      <w:bookmarkEnd w:id="2400"/>
      <w:bookmarkEnd w:id="2401"/>
      <w:bookmarkEnd w:id="2402"/>
      <w:bookmarkEnd w:id="2403"/>
      <w:bookmarkEnd w:id="2404"/>
      <w:bookmarkEnd w:id="2405"/>
      <w:bookmarkEnd w:id="2406"/>
      <w:bookmarkEnd w:id="2407"/>
      <w:r w:rsidR="00735CF5" w:rsidRPr="00C33F68">
        <w:t>ProSe identifier</w:t>
      </w:r>
      <w:bookmarkEnd w:id="2408"/>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09" w:name="_Toc525231443"/>
      <w:bookmarkStart w:id="2410"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11"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11"/>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12" w:name="_Toc68196428"/>
      <w:bookmarkStart w:id="2413" w:name="_Toc59209096"/>
      <w:bookmarkStart w:id="2414" w:name="_Toc51951319"/>
      <w:bookmarkStart w:id="2415" w:name="_Toc45882769"/>
      <w:bookmarkStart w:id="2416" w:name="_Toc45282383"/>
      <w:bookmarkStart w:id="2417" w:name="_Toc34404487"/>
      <w:bookmarkStart w:id="2418" w:name="_Toc34388716"/>
      <w:bookmarkStart w:id="2419" w:name="_Toc115079528"/>
      <w:r w:rsidRPr="00C33F68">
        <w:t>11.</w:t>
      </w:r>
      <w:r w:rsidR="00CE7C6B" w:rsidRPr="00C33F68">
        <w:t>3.4</w:t>
      </w:r>
      <w:r w:rsidR="00CE7C6B" w:rsidRPr="00C33F68">
        <w:tab/>
      </w:r>
      <w:bookmarkEnd w:id="2409"/>
      <w:r w:rsidR="00CE7C6B" w:rsidRPr="00C33F68">
        <w:t>Application layer ID</w:t>
      </w:r>
      <w:bookmarkEnd w:id="2410"/>
      <w:bookmarkEnd w:id="2412"/>
      <w:bookmarkEnd w:id="2413"/>
      <w:bookmarkEnd w:id="2414"/>
      <w:bookmarkEnd w:id="2415"/>
      <w:bookmarkEnd w:id="2416"/>
      <w:bookmarkEnd w:id="2417"/>
      <w:bookmarkEnd w:id="2418"/>
      <w:bookmarkEnd w:id="2419"/>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20" w:name="_Toc25070726"/>
      <w:bookmarkStart w:id="2421"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22"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22"/>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23" w:name="_Toc68196429"/>
      <w:bookmarkStart w:id="2424" w:name="_Toc59209097"/>
      <w:bookmarkStart w:id="2425" w:name="_Toc51951320"/>
      <w:bookmarkStart w:id="2426" w:name="_Toc45882770"/>
      <w:bookmarkStart w:id="2427" w:name="_Toc45282384"/>
      <w:bookmarkStart w:id="2428" w:name="_Toc34404488"/>
      <w:bookmarkStart w:id="2429" w:name="_Toc34388717"/>
      <w:bookmarkStart w:id="2430" w:name="_Toc115079529"/>
      <w:r w:rsidRPr="00C33F68">
        <w:t>11.</w:t>
      </w:r>
      <w:r w:rsidR="00CE7C6B" w:rsidRPr="00C33F68">
        <w:t>3.5</w:t>
      </w:r>
      <w:r w:rsidR="00CE7C6B" w:rsidRPr="00C33F68">
        <w:tab/>
        <w:t>PC5 QoS flow descriptions</w:t>
      </w:r>
      <w:bookmarkEnd w:id="2420"/>
      <w:bookmarkEnd w:id="2421"/>
      <w:bookmarkEnd w:id="2423"/>
      <w:bookmarkEnd w:id="2424"/>
      <w:bookmarkEnd w:id="2425"/>
      <w:bookmarkEnd w:id="2426"/>
      <w:bookmarkEnd w:id="2427"/>
      <w:bookmarkEnd w:id="2428"/>
      <w:bookmarkEnd w:id="2429"/>
      <w:bookmarkEnd w:id="2430"/>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31" w:name="MCCQCTEMPBM_00000038"/>
          </w:p>
        </w:tc>
      </w:tr>
      <w:bookmarkEnd w:id="2431"/>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32" w:name="_Toc525231506"/>
    </w:p>
    <w:p w14:paraId="63FDF96C" w14:textId="77777777" w:rsidR="00CE7C6B" w:rsidRPr="00C33F68" w:rsidRDefault="00AF026B" w:rsidP="0037175B">
      <w:pPr>
        <w:pStyle w:val="Heading3"/>
      </w:pPr>
      <w:bookmarkStart w:id="2433" w:name="_Toc68196430"/>
      <w:bookmarkStart w:id="2434" w:name="_Toc59209098"/>
      <w:bookmarkStart w:id="2435" w:name="_Toc51951321"/>
      <w:bookmarkStart w:id="2436" w:name="_Toc45882771"/>
      <w:bookmarkStart w:id="2437" w:name="_Toc45282385"/>
      <w:bookmarkStart w:id="2438" w:name="_Toc34404489"/>
      <w:bookmarkStart w:id="2439" w:name="_Toc34388718"/>
      <w:bookmarkStart w:id="2440" w:name="_Toc25070727"/>
      <w:bookmarkStart w:id="2441" w:name="_Toc115079530"/>
      <w:r w:rsidRPr="00C33F68">
        <w:t>11.</w:t>
      </w:r>
      <w:r w:rsidR="00CE7C6B" w:rsidRPr="00C33F68">
        <w:t>3.6</w:t>
      </w:r>
      <w:r w:rsidR="00CE7C6B" w:rsidRPr="00C33F68">
        <w:tab/>
        <w:t>IP address config</w:t>
      </w:r>
      <w:bookmarkEnd w:id="2432"/>
      <w:r w:rsidR="00CE7C6B" w:rsidRPr="00C33F68">
        <w:t>uration</w:t>
      </w:r>
      <w:bookmarkEnd w:id="2433"/>
      <w:bookmarkEnd w:id="2434"/>
      <w:bookmarkEnd w:id="2435"/>
      <w:bookmarkEnd w:id="2436"/>
      <w:bookmarkEnd w:id="2437"/>
      <w:bookmarkEnd w:id="2438"/>
      <w:bookmarkEnd w:id="2439"/>
      <w:bookmarkEnd w:id="2440"/>
      <w:bookmarkEnd w:id="2441"/>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42" w:name="MCCQCTEMPBM_00000039"/>
          </w:p>
        </w:tc>
      </w:tr>
      <w:bookmarkEnd w:id="2442"/>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43" w:name="MCCQCTEMPBM_00000040"/>
          </w:p>
        </w:tc>
      </w:tr>
      <w:bookmarkEnd w:id="2443"/>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44" w:name="_Toc68196431"/>
      <w:bookmarkStart w:id="2445" w:name="_Toc59209099"/>
      <w:bookmarkStart w:id="2446" w:name="_Toc51951322"/>
      <w:bookmarkStart w:id="2447" w:name="_Toc45882772"/>
      <w:bookmarkStart w:id="2448" w:name="_Toc45282386"/>
      <w:bookmarkStart w:id="2449" w:name="_Toc34404490"/>
      <w:bookmarkStart w:id="2450" w:name="_Toc34388719"/>
      <w:bookmarkStart w:id="2451" w:name="_Toc25070728"/>
      <w:bookmarkStart w:id="2452" w:name="_Toc525231507"/>
      <w:bookmarkStart w:id="2453" w:name="_Toc115079531"/>
      <w:r w:rsidRPr="00C33F68">
        <w:t>11.</w:t>
      </w:r>
      <w:r w:rsidR="00CE7C6B" w:rsidRPr="00C33F68">
        <w:t>3.7</w:t>
      </w:r>
      <w:r w:rsidR="00CE7C6B" w:rsidRPr="00C33F68">
        <w:tab/>
        <w:t>Link local IPv6 address</w:t>
      </w:r>
      <w:bookmarkEnd w:id="2444"/>
      <w:bookmarkEnd w:id="2445"/>
      <w:bookmarkEnd w:id="2446"/>
      <w:bookmarkEnd w:id="2447"/>
      <w:bookmarkEnd w:id="2448"/>
      <w:bookmarkEnd w:id="2449"/>
      <w:bookmarkEnd w:id="2450"/>
      <w:bookmarkEnd w:id="2451"/>
      <w:bookmarkEnd w:id="2452"/>
      <w:bookmarkEnd w:id="2453"/>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54" w:name="_Toc68196433"/>
      <w:bookmarkStart w:id="2455" w:name="_Toc59209101"/>
      <w:bookmarkStart w:id="2456" w:name="_Toc51951324"/>
      <w:bookmarkStart w:id="2457" w:name="_Toc45882774"/>
      <w:bookmarkStart w:id="2458" w:name="_Toc45282388"/>
      <w:bookmarkStart w:id="2459" w:name="_Toc34404492"/>
      <w:bookmarkStart w:id="2460" w:name="_Toc34388721"/>
      <w:bookmarkStart w:id="2461" w:name="_Toc502240455"/>
      <w:bookmarkStart w:id="2462" w:name="_Toc115079532"/>
      <w:r w:rsidRPr="00C33F68">
        <w:t>11.</w:t>
      </w:r>
      <w:r w:rsidR="00CE7C6B" w:rsidRPr="00C33F68">
        <w:t>3.</w:t>
      </w:r>
      <w:r w:rsidR="006B6495" w:rsidRPr="00C33F68">
        <w:t>8</w:t>
      </w:r>
      <w:r w:rsidR="00CE7C6B" w:rsidRPr="00C33F68">
        <w:tab/>
        <w:t>PC5 signalling protocol cause</w:t>
      </w:r>
      <w:bookmarkEnd w:id="2454"/>
      <w:bookmarkEnd w:id="2455"/>
      <w:bookmarkEnd w:id="2456"/>
      <w:bookmarkEnd w:id="2457"/>
      <w:bookmarkEnd w:id="2458"/>
      <w:bookmarkEnd w:id="2459"/>
      <w:bookmarkEnd w:id="2460"/>
      <w:bookmarkEnd w:id="2461"/>
      <w:bookmarkEnd w:id="2462"/>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63" w:name="MCCQCTEMPBM_00000041"/>
          </w:p>
        </w:tc>
      </w:tr>
      <w:bookmarkEnd w:id="2463"/>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64" w:name="_Toc68196436"/>
      <w:bookmarkStart w:id="2465" w:name="_Toc59209104"/>
      <w:bookmarkStart w:id="2466" w:name="_Toc51951327"/>
      <w:bookmarkStart w:id="2467" w:name="_Toc45882777"/>
      <w:bookmarkStart w:id="2468" w:name="_Toc45282391"/>
      <w:bookmarkStart w:id="2469" w:name="_Toc115079533"/>
      <w:r w:rsidRPr="00C33F68">
        <w:t>11.</w:t>
      </w:r>
      <w:r w:rsidR="00CE7C6B" w:rsidRPr="00C33F68">
        <w:t>3.</w:t>
      </w:r>
      <w:r w:rsidR="006B6495" w:rsidRPr="00C33F68">
        <w:t>9</w:t>
      </w:r>
      <w:r w:rsidR="00CE7C6B" w:rsidRPr="00C33F68">
        <w:tab/>
        <w:t>Key establishment information container</w:t>
      </w:r>
      <w:bookmarkEnd w:id="2464"/>
      <w:bookmarkEnd w:id="2465"/>
      <w:bookmarkEnd w:id="2466"/>
      <w:bookmarkEnd w:id="2467"/>
      <w:bookmarkEnd w:id="2468"/>
      <w:bookmarkEnd w:id="2469"/>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70" w:name="_Toc68196437"/>
      <w:bookmarkStart w:id="2471" w:name="_Toc59209105"/>
      <w:bookmarkStart w:id="2472" w:name="_Toc51951328"/>
      <w:bookmarkStart w:id="2473" w:name="_Toc45882778"/>
      <w:bookmarkStart w:id="2474" w:name="_Toc45282392"/>
      <w:bookmarkStart w:id="2475" w:name="_Toc115079534"/>
      <w:r w:rsidRPr="00C33F68">
        <w:t>11.</w:t>
      </w:r>
      <w:r w:rsidR="00CE7C6B" w:rsidRPr="00C33F68">
        <w:t>3.1</w:t>
      </w:r>
      <w:r w:rsidR="006B6495" w:rsidRPr="00C33F68">
        <w:t>0</w:t>
      </w:r>
      <w:r w:rsidR="00CE7C6B" w:rsidRPr="00C33F68">
        <w:tab/>
        <w:t>Nonce</w:t>
      </w:r>
      <w:bookmarkEnd w:id="2470"/>
      <w:bookmarkEnd w:id="2471"/>
      <w:bookmarkEnd w:id="2472"/>
      <w:bookmarkEnd w:id="2473"/>
      <w:bookmarkEnd w:id="2474"/>
      <w:bookmarkEnd w:id="2475"/>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76" w:name="_Toc68196438"/>
      <w:bookmarkStart w:id="2477" w:name="_Toc59209106"/>
      <w:bookmarkStart w:id="2478" w:name="_Toc51951329"/>
      <w:bookmarkStart w:id="2479" w:name="_Toc45882779"/>
      <w:bookmarkStart w:id="2480" w:name="_Toc45282393"/>
      <w:bookmarkStart w:id="2481" w:name="_Toc115079535"/>
      <w:r w:rsidRPr="00C33F68">
        <w:t>11.</w:t>
      </w:r>
      <w:r w:rsidR="00CE7C6B" w:rsidRPr="00C33F68">
        <w:t>3.1</w:t>
      </w:r>
      <w:r w:rsidR="006B6495" w:rsidRPr="00C33F68">
        <w:t>1</w:t>
      </w:r>
      <w:r w:rsidR="00CE7C6B" w:rsidRPr="00C33F68">
        <w:tab/>
        <w:t>UE security capabilities</w:t>
      </w:r>
      <w:bookmarkEnd w:id="2476"/>
      <w:bookmarkEnd w:id="2477"/>
      <w:bookmarkEnd w:id="2478"/>
      <w:bookmarkEnd w:id="2479"/>
      <w:bookmarkEnd w:id="2480"/>
      <w:bookmarkEnd w:id="2481"/>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82" w:name="MCCQCTEMPBM_00000042"/>
          </w:p>
        </w:tc>
      </w:tr>
      <w:bookmarkEnd w:id="2482"/>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83" w:name="MCCQCTEMPBM_00000043"/>
          </w:p>
        </w:tc>
      </w:tr>
      <w:bookmarkEnd w:id="2483"/>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84" w:name="MCCQCTEMPBM_00000044"/>
          </w:p>
        </w:tc>
      </w:tr>
      <w:bookmarkEnd w:id="2484"/>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85" w:name="MCCQCTEMPBM_00000045"/>
          </w:p>
        </w:tc>
      </w:tr>
      <w:bookmarkEnd w:id="2485"/>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86" w:name="MCCQCTEMPBM_00000046"/>
          </w:p>
        </w:tc>
      </w:tr>
      <w:bookmarkEnd w:id="2486"/>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87" w:name="MCCQCTEMPBM_00000047"/>
          </w:p>
        </w:tc>
      </w:tr>
      <w:bookmarkEnd w:id="2487"/>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88" w:name="MCCQCTEMPBM_00000048"/>
          </w:p>
        </w:tc>
      </w:tr>
      <w:bookmarkEnd w:id="2488"/>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489" w:name="MCCQCTEMPBM_00000049"/>
          </w:p>
        </w:tc>
      </w:tr>
      <w:bookmarkEnd w:id="2489"/>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490" w:name="MCCQCTEMPBM_00000050"/>
          </w:p>
        </w:tc>
      </w:tr>
      <w:bookmarkEnd w:id="2490"/>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491" w:name="MCCQCTEMPBM_00000051"/>
          </w:p>
        </w:tc>
      </w:tr>
      <w:bookmarkEnd w:id="2491"/>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492" w:name="MCCQCTEMPBM_00000052"/>
          </w:p>
        </w:tc>
      </w:tr>
      <w:bookmarkEnd w:id="2492"/>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493" w:name="MCCQCTEMPBM_00000053"/>
          </w:p>
        </w:tc>
      </w:tr>
      <w:bookmarkEnd w:id="2493"/>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494" w:name="MCCQCTEMPBM_00000054"/>
          </w:p>
        </w:tc>
      </w:tr>
      <w:bookmarkEnd w:id="2494"/>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495" w:name="MCCQCTEMPBM_00000055"/>
          </w:p>
        </w:tc>
      </w:tr>
      <w:bookmarkEnd w:id="2495"/>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496" w:name="MCCQCTEMPBM_00000056"/>
          </w:p>
        </w:tc>
      </w:tr>
      <w:bookmarkEnd w:id="2496"/>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497" w:name="MCCQCTEMPBM_00000057"/>
          </w:p>
        </w:tc>
      </w:tr>
      <w:bookmarkEnd w:id="2497"/>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498" w:name="MCCQCTEMPBM_00000058"/>
          </w:p>
        </w:tc>
      </w:tr>
      <w:bookmarkEnd w:id="2498"/>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499" w:name="_PERM_MCCTEMPBM_CRPT33550191___2"/>
            <w:bookmarkStart w:id="2500" w:name="MCCQCTEMPBM_00000059"/>
            <w:bookmarkEnd w:id="2499"/>
          </w:p>
        </w:tc>
      </w:tr>
      <w:bookmarkEnd w:id="2500"/>
    </w:tbl>
    <w:p w14:paraId="700D5141" w14:textId="77777777" w:rsidR="00CE7C6B" w:rsidRPr="00C33F68" w:rsidRDefault="00CE7C6B" w:rsidP="0037175B"/>
    <w:p w14:paraId="49F31430" w14:textId="77777777" w:rsidR="00CE7C6B" w:rsidRPr="00C33F68" w:rsidRDefault="00AF026B" w:rsidP="0037175B">
      <w:pPr>
        <w:pStyle w:val="Heading3"/>
      </w:pPr>
      <w:bookmarkStart w:id="2501" w:name="_Toc68196439"/>
      <w:bookmarkStart w:id="2502" w:name="_Toc59209107"/>
      <w:bookmarkStart w:id="2503" w:name="_Toc51951330"/>
      <w:bookmarkStart w:id="2504" w:name="_Toc45882780"/>
      <w:bookmarkStart w:id="2505" w:name="_Toc45282394"/>
      <w:bookmarkStart w:id="2506" w:name="_Toc115079536"/>
      <w:r w:rsidRPr="00C33F68">
        <w:t>11.</w:t>
      </w:r>
      <w:r w:rsidR="00CE7C6B" w:rsidRPr="00C33F68">
        <w:t>3.1</w:t>
      </w:r>
      <w:r w:rsidR="006B6495" w:rsidRPr="00C33F68">
        <w:t>2</w:t>
      </w:r>
      <w:r w:rsidR="00CE7C6B" w:rsidRPr="00C33F68">
        <w:tab/>
        <w:t>UE PC5 unicast signalling security policy</w:t>
      </w:r>
      <w:bookmarkEnd w:id="2501"/>
      <w:bookmarkEnd w:id="2502"/>
      <w:bookmarkEnd w:id="2503"/>
      <w:bookmarkEnd w:id="2504"/>
      <w:bookmarkEnd w:id="2505"/>
      <w:bookmarkEnd w:id="2506"/>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07" w:name="MCCQCTEMPBM_00000060"/>
          </w:p>
        </w:tc>
      </w:tr>
      <w:bookmarkEnd w:id="2507"/>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08" w:name="MCCQCTEMPBM_00000061"/>
          </w:p>
        </w:tc>
      </w:tr>
      <w:bookmarkEnd w:id="2508"/>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09" w:name="MCCQCTEMPBM_00000062"/>
          </w:p>
        </w:tc>
      </w:tr>
      <w:bookmarkEnd w:id="2509"/>
    </w:tbl>
    <w:p w14:paraId="41588ABD" w14:textId="77777777" w:rsidR="00CE7C6B" w:rsidRPr="00C33F68" w:rsidRDefault="00CE7C6B" w:rsidP="0037175B"/>
    <w:p w14:paraId="7CCF492D" w14:textId="77777777" w:rsidR="00CE7C6B" w:rsidRPr="00C33F68" w:rsidRDefault="00AF026B" w:rsidP="0037175B">
      <w:pPr>
        <w:pStyle w:val="Heading3"/>
      </w:pPr>
      <w:bookmarkStart w:id="2510" w:name="_Toc68196440"/>
      <w:bookmarkStart w:id="2511" w:name="_Toc59209108"/>
      <w:bookmarkStart w:id="2512" w:name="_Toc51951331"/>
      <w:bookmarkStart w:id="2513" w:name="_Toc45882781"/>
      <w:bookmarkStart w:id="2514" w:name="_Toc45282395"/>
      <w:bookmarkStart w:id="2515" w:name="_Toc115079537"/>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10"/>
      <w:bookmarkEnd w:id="2511"/>
      <w:bookmarkEnd w:id="2512"/>
      <w:bookmarkEnd w:id="2513"/>
      <w:bookmarkEnd w:id="2514"/>
      <w:bookmarkEnd w:id="2515"/>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16" w:name="_Toc68196441"/>
      <w:bookmarkStart w:id="2517" w:name="_Toc59209109"/>
      <w:bookmarkStart w:id="2518" w:name="_Toc51951332"/>
      <w:bookmarkStart w:id="2519" w:name="_Toc45882782"/>
      <w:bookmarkStart w:id="2520" w:name="_Toc45282396"/>
      <w:bookmarkStart w:id="2521" w:name="_Toc502240469"/>
      <w:bookmarkStart w:id="2522" w:name="_Toc115079538"/>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16"/>
      <w:bookmarkEnd w:id="2517"/>
      <w:bookmarkEnd w:id="2518"/>
      <w:bookmarkEnd w:id="2519"/>
      <w:bookmarkEnd w:id="2520"/>
      <w:bookmarkEnd w:id="2521"/>
      <w:bookmarkEnd w:id="2522"/>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23" w:name="_Toc68196443"/>
      <w:bookmarkStart w:id="2524" w:name="_Toc59209111"/>
      <w:bookmarkStart w:id="2525" w:name="_Toc51951334"/>
      <w:bookmarkStart w:id="2526" w:name="_Toc45882784"/>
      <w:bookmarkStart w:id="2527" w:name="_Toc45282398"/>
      <w:bookmarkStart w:id="2528" w:name="_Toc502240465"/>
      <w:bookmarkStart w:id="2529" w:name="_Toc115079539"/>
      <w:bookmarkStart w:id="2530" w:name="_Toc68196447"/>
      <w:bookmarkStart w:id="2531" w:name="_Toc59209115"/>
      <w:bookmarkStart w:id="2532" w:name="_Toc51951338"/>
      <w:bookmarkStart w:id="2533" w:name="_Toc45882788"/>
      <w:bookmarkStart w:id="2534" w:name="_Toc4528240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23"/>
      <w:bookmarkEnd w:id="2524"/>
      <w:bookmarkEnd w:id="2525"/>
      <w:bookmarkEnd w:id="2526"/>
      <w:bookmarkEnd w:id="2527"/>
      <w:bookmarkEnd w:id="2528"/>
      <w:bookmarkEnd w:id="2529"/>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35" w:name="_Toc68196444"/>
      <w:bookmarkStart w:id="2536" w:name="_Toc59209112"/>
      <w:bookmarkStart w:id="2537" w:name="_Toc51951335"/>
      <w:bookmarkStart w:id="2538" w:name="_Toc45882785"/>
      <w:bookmarkStart w:id="2539" w:name="_Toc45282399"/>
      <w:bookmarkStart w:id="2540" w:name="_Toc502240468"/>
      <w:bookmarkStart w:id="2541" w:name="_Toc115079540"/>
      <w:bookmarkStart w:id="2542" w:name="_Toc502240467"/>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35"/>
      <w:bookmarkEnd w:id="2536"/>
      <w:bookmarkEnd w:id="2537"/>
      <w:bookmarkEnd w:id="2538"/>
      <w:bookmarkEnd w:id="2539"/>
      <w:bookmarkEnd w:id="2540"/>
      <w:bookmarkEnd w:id="2541"/>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43" w:name="_Toc68196445"/>
      <w:bookmarkStart w:id="2544" w:name="_Toc59209113"/>
      <w:bookmarkStart w:id="2545" w:name="_Toc51951336"/>
      <w:bookmarkStart w:id="2546" w:name="_Toc45882786"/>
      <w:bookmarkStart w:id="2547" w:name="_Toc45282400"/>
      <w:bookmarkStart w:id="2548" w:name="_Toc115079541"/>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42"/>
      <w:bookmarkEnd w:id="2543"/>
      <w:bookmarkEnd w:id="2544"/>
      <w:bookmarkEnd w:id="2545"/>
      <w:bookmarkEnd w:id="2546"/>
      <w:bookmarkEnd w:id="2547"/>
      <w:bookmarkEnd w:id="2548"/>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49" w:name="_Toc115079542"/>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30"/>
      <w:bookmarkEnd w:id="2531"/>
      <w:bookmarkEnd w:id="2532"/>
      <w:bookmarkEnd w:id="2533"/>
      <w:bookmarkEnd w:id="2534"/>
      <w:bookmarkEnd w:id="2549"/>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50" w:name="MCCQCTEMPBM_00000063"/>
          </w:p>
        </w:tc>
      </w:tr>
      <w:bookmarkEnd w:id="2550"/>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51" w:name="MCCQCTEMPBM_00000064"/>
          </w:p>
        </w:tc>
      </w:tr>
      <w:bookmarkEnd w:id="2551"/>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52" w:name="MCCQCTEMPBM_00000065"/>
          </w:p>
        </w:tc>
      </w:tr>
      <w:bookmarkEnd w:id="2552"/>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53" w:name="_Toc525231510"/>
      <w:bookmarkStart w:id="2554" w:name="_Toc68196432"/>
      <w:bookmarkStart w:id="2555" w:name="_Toc59209100"/>
      <w:bookmarkStart w:id="2556" w:name="_Toc51951323"/>
      <w:bookmarkStart w:id="2557" w:name="_Toc45882773"/>
      <w:bookmarkStart w:id="2558" w:name="_Toc45282387"/>
      <w:bookmarkStart w:id="2559" w:name="_Toc34404491"/>
      <w:bookmarkStart w:id="2560" w:name="_Toc34388720"/>
      <w:bookmarkStart w:id="2561" w:name="_Toc115079543"/>
      <w:r w:rsidRPr="00C33F68">
        <w:rPr>
          <w:szCs w:val="22"/>
          <w:lang w:eastAsia="zh-CN"/>
        </w:rPr>
        <w:t>11.3.19</w:t>
      </w:r>
      <w:r w:rsidRPr="00C33F68">
        <w:rPr>
          <w:szCs w:val="22"/>
        </w:rPr>
        <w:tab/>
      </w:r>
      <w:bookmarkEnd w:id="2553"/>
      <w:r w:rsidRPr="00C33F68">
        <w:rPr>
          <w:szCs w:val="22"/>
        </w:rPr>
        <w:t>Link modification operation code</w:t>
      </w:r>
      <w:bookmarkEnd w:id="2554"/>
      <w:bookmarkEnd w:id="2555"/>
      <w:bookmarkEnd w:id="2556"/>
      <w:bookmarkEnd w:id="2557"/>
      <w:bookmarkEnd w:id="2558"/>
      <w:bookmarkEnd w:id="2559"/>
      <w:bookmarkEnd w:id="2560"/>
      <w:bookmarkEnd w:id="2561"/>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62" w:name="MCCQCTEMPBM_00000066"/>
          </w:p>
        </w:tc>
      </w:tr>
      <w:bookmarkEnd w:id="2562"/>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63" w:name="_Toc68196434"/>
      <w:bookmarkStart w:id="2564" w:name="_Toc59209102"/>
      <w:bookmarkStart w:id="2565" w:name="_Toc51951325"/>
      <w:bookmarkStart w:id="2566" w:name="_Toc45882775"/>
      <w:bookmarkStart w:id="2567" w:name="_Toc45282389"/>
      <w:bookmarkStart w:id="2568" w:name="_Toc34404493"/>
      <w:bookmarkStart w:id="2569" w:name="_Toc34388722"/>
      <w:bookmarkStart w:id="2570" w:name="_Toc115079544"/>
      <w:r w:rsidRPr="00C33F68">
        <w:t>11.3.20</w:t>
      </w:r>
      <w:r w:rsidRPr="00C33F68">
        <w:tab/>
        <w:t>Keep-alive counter</w:t>
      </w:r>
      <w:bookmarkEnd w:id="2563"/>
      <w:bookmarkEnd w:id="2564"/>
      <w:bookmarkEnd w:id="2565"/>
      <w:bookmarkEnd w:id="2566"/>
      <w:bookmarkEnd w:id="2567"/>
      <w:bookmarkEnd w:id="2568"/>
      <w:bookmarkEnd w:id="2569"/>
      <w:bookmarkEnd w:id="2570"/>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71" w:name="_Toc68196435"/>
      <w:bookmarkStart w:id="2572" w:name="_Toc59209103"/>
      <w:bookmarkStart w:id="2573" w:name="_Toc51951326"/>
      <w:bookmarkStart w:id="2574" w:name="_Toc45882776"/>
      <w:bookmarkStart w:id="2575" w:name="_Toc45282390"/>
      <w:bookmarkStart w:id="2576" w:name="_Toc34404494"/>
      <w:bookmarkStart w:id="2577" w:name="_Toc34388723"/>
      <w:bookmarkStart w:id="2578" w:name="_Toc115079545"/>
      <w:r w:rsidRPr="00C33F68">
        <w:t>11.3.21</w:t>
      </w:r>
      <w:r w:rsidRPr="00C33F68">
        <w:tab/>
        <w:t>Maximum inactivity period</w:t>
      </w:r>
      <w:bookmarkEnd w:id="2571"/>
      <w:bookmarkEnd w:id="2572"/>
      <w:bookmarkEnd w:id="2573"/>
      <w:bookmarkEnd w:id="2574"/>
      <w:bookmarkEnd w:id="2575"/>
      <w:bookmarkEnd w:id="2576"/>
      <w:bookmarkEnd w:id="2577"/>
      <w:bookmarkEnd w:id="2578"/>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79" w:name="_Toc68196442"/>
      <w:bookmarkStart w:id="2580" w:name="_Toc59209110"/>
      <w:bookmarkStart w:id="2581" w:name="_Toc51951333"/>
      <w:bookmarkStart w:id="2582" w:name="_Toc45882783"/>
      <w:bookmarkStart w:id="2583" w:name="_Toc45282397"/>
    </w:p>
    <w:p w14:paraId="53248BBD" w14:textId="77777777" w:rsidR="008B7C17" w:rsidRPr="00C33F68" w:rsidRDefault="008B7C17" w:rsidP="008B7C17">
      <w:pPr>
        <w:pStyle w:val="Heading3"/>
      </w:pPr>
      <w:bookmarkStart w:id="2584" w:name="_Toc115079546"/>
      <w:r w:rsidRPr="00C33F68">
        <w:t>11.3.22</w:t>
      </w:r>
      <w:r w:rsidRPr="00C33F68">
        <w:tab/>
        <w:t>Selected security algorithms</w:t>
      </w:r>
      <w:bookmarkEnd w:id="2579"/>
      <w:bookmarkEnd w:id="2580"/>
      <w:bookmarkEnd w:id="2581"/>
      <w:bookmarkEnd w:id="2582"/>
      <w:bookmarkEnd w:id="2583"/>
      <w:bookmarkEnd w:id="2584"/>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85" w:name="MCCQCTEMPBM_00000067"/>
          </w:p>
        </w:tc>
      </w:tr>
      <w:bookmarkEnd w:id="2585"/>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86" w:name="MCCQCTEMPBM_00000068"/>
          </w:p>
        </w:tc>
      </w:tr>
      <w:bookmarkEnd w:id="2586"/>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87" w:name="MCCQCTEMPBM_00000069"/>
          </w:p>
        </w:tc>
      </w:tr>
      <w:bookmarkEnd w:id="2587"/>
    </w:tbl>
    <w:p w14:paraId="44DFDB53" w14:textId="77777777" w:rsidR="008B7C17" w:rsidRPr="00C33F68" w:rsidRDefault="008B7C17" w:rsidP="00826ACB"/>
    <w:p w14:paraId="5AEDCE0D" w14:textId="77777777" w:rsidR="008B7C17" w:rsidRPr="00C33F68" w:rsidRDefault="008B7C17" w:rsidP="008B7C17">
      <w:pPr>
        <w:pStyle w:val="Heading3"/>
      </w:pPr>
      <w:bookmarkStart w:id="2588" w:name="_Toc68196446"/>
      <w:bookmarkStart w:id="2589" w:name="_Toc59209114"/>
      <w:bookmarkStart w:id="2590" w:name="_Toc51951337"/>
      <w:bookmarkStart w:id="2591" w:name="_Toc45882787"/>
      <w:bookmarkStart w:id="2592" w:name="_Toc45282401"/>
      <w:bookmarkStart w:id="2593" w:name="_Toc115079547"/>
      <w:r w:rsidRPr="00C33F68">
        <w:t>11.3.23</w:t>
      </w:r>
      <w:r w:rsidRPr="00C33F68">
        <w:tab/>
        <w:t>UE PC5 unicast user plane security policy</w:t>
      </w:r>
      <w:bookmarkEnd w:id="2588"/>
      <w:bookmarkEnd w:id="2589"/>
      <w:bookmarkEnd w:id="2590"/>
      <w:bookmarkEnd w:id="2591"/>
      <w:bookmarkEnd w:id="2592"/>
      <w:bookmarkEnd w:id="2593"/>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594" w:name="MCCQCTEMPBM_00000070"/>
          </w:p>
        </w:tc>
      </w:tr>
      <w:bookmarkEnd w:id="2594"/>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595" w:name="MCCQCTEMPBM_00000071"/>
          </w:p>
        </w:tc>
      </w:tr>
      <w:bookmarkEnd w:id="2595"/>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596" w:name="MCCQCTEMPBM_00000072"/>
          </w:p>
        </w:tc>
      </w:tr>
      <w:bookmarkEnd w:id="2596"/>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597" w:name="_Toc68196448"/>
      <w:bookmarkStart w:id="2598" w:name="_Toc59209116"/>
      <w:bookmarkStart w:id="2599" w:name="_Toc51951339"/>
      <w:bookmarkStart w:id="2600" w:name="_Toc45882789"/>
      <w:bookmarkStart w:id="2601" w:name="_Toc45282403"/>
      <w:bookmarkStart w:id="2602" w:name="_Toc115079548"/>
      <w:r w:rsidRPr="00C33F68">
        <w:t>11.3.24</w:t>
      </w:r>
      <w:r w:rsidRPr="00C33F68">
        <w:tab/>
        <w:t>Re-authentication indication</w:t>
      </w:r>
      <w:bookmarkEnd w:id="2597"/>
      <w:bookmarkEnd w:id="2598"/>
      <w:bookmarkEnd w:id="2599"/>
      <w:bookmarkEnd w:id="2600"/>
      <w:bookmarkEnd w:id="2601"/>
      <w:bookmarkEnd w:id="2602"/>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03" w:name="MCCQCTEMPBM_00000073"/>
          </w:p>
        </w:tc>
      </w:tr>
      <w:bookmarkEnd w:id="2603"/>
    </w:tbl>
    <w:p w14:paraId="4B3407F6" w14:textId="77777777" w:rsidR="008B7C17" w:rsidRPr="00C33F68" w:rsidRDefault="008B7C17" w:rsidP="00123C9D"/>
    <w:p w14:paraId="2622420F" w14:textId="77777777" w:rsidR="008B7C17" w:rsidRPr="00C33F68" w:rsidRDefault="008B7C17" w:rsidP="008B7C17">
      <w:pPr>
        <w:pStyle w:val="Heading3"/>
      </w:pPr>
      <w:bookmarkStart w:id="2604" w:name="_Toc68196449"/>
      <w:bookmarkStart w:id="2605" w:name="_Toc59209117"/>
      <w:bookmarkStart w:id="2606" w:name="_Toc51951340"/>
      <w:bookmarkStart w:id="2607" w:name="_Toc45882790"/>
      <w:bookmarkStart w:id="2608" w:name="_Toc45282404"/>
      <w:bookmarkStart w:id="2609" w:name="_Toc115079549"/>
      <w:r w:rsidRPr="00C33F68">
        <w:t>11.3.25</w:t>
      </w:r>
      <w:r w:rsidRPr="00C33F68">
        <w:tab/>
        <w:t>Layer-2 ID</w:t>
      </w:r>
      <w:bookmarkEnd w:id="2604"/>
      <w:bookmarkEnd w:id="2605"/>
      <w:bookmarkEnd w:id="2606"/>
      <w:bookmarkEnd w:id="2607"/>
      <w:bookmarkEnd w:id="2608"/>
      <w:bookmarkEnd w:id="2609"/>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10" w:name="_Toc115079550"/>
      <w:r w:rsidRPr="00C33F68">
        <w:t>11.3.</w:t>
      </w:r>
      <w:r w:rsidR="0096038B" w:rsidRPr="00C33F68">
        <w:t>26</w:t>
      </w:r>
      <w:r w:rsidRPr="00C33F68">
        <w:tab/>
        <w:t>Relay service code</w:t>
      </w:r>
      <w:bookmarkEnd w:id="2610"/>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11" w:name="_Toc68203475"/>
      <w:bookmarkStart w:id="2612" w:name="_Toc51949739"/>
      <w:bookmarkStart w:id="2613" w:name="_Toc51948647"/>
      <w:bookmarkStart w:id="2614" w:name="_Toc45287372"/>
      <w:bookmarkStart w:id="2615" w:name="_Toc36657697"/>
      <w:bookmarkStart w:id="2616" w:name="_Toc36213520"/>
      <w:bookmarkStart w:id="2617" w:name="_Toc27747329"/>
      <w:bookmarkStart w:id="2618" w:name="_Toc20233205"/>
      <w:bookmarkStart w:id="2619" w:name="_Toc525231391"/>
      <w:bookmarkStart w:id="2620" w:name="_Toc59198791"/>
      <w:bookmarkStart w:id="2621" w:name="_Toc75283149"/>
    </w:p>
    <w:p w14:paraId="474BC830" w14:textId="32F3DC0C" w:rsidR="00F44AE1" w:rsidRPr="00C33F68" w:rsidRDefault="00953252" w:rsidP="00C7563C">
      <w:pPr>
        <w:pStyle w:val="Heading3"/>
      </w:pPr>
      <w:bookmarkStart w:id="2622" w:name="_Toc115079551"/>
      <w:r w:rsidRPr="00C33F68">
        <w:t>11.3.27</w:t>
      </w:r>
      <w:r w:rsidR="00F44AE1" w:rsidRPr="00C33F68">
        <w:tab/>
        <w:t>GPRS timer</w:t>
      </w:r>
      <w:bookmarkEnd w:id="2611"/>
      <w:bookmarkEnd w:id="2612"/>
      <w:bookmarkEnd w:id="2613"/>
      <w:bookmarkEnd w:id="2614"/>
      <w:bookmarkEnd w:id="2615"/>
      <w:bookmarkEnd w:id="2616"/>
      <w:bookmarkEnd w:id="2617"/>
      <w:bookmarkEnd w:id="2618"/>
      <w:bookmarkEnd w:id="2622"/>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06B1C0C6" w:rsidR="005202BF" w:rsidRPr="00C33F68" w:rsidRDefault="00953252" w:rsidP="005202BF">
      <w:pPr>
        <w:pStyle w:val="Heading3"/>
        <w:rPr>
          <w:lang w:eastAsia="zh-CN"/>
        </w:rPr>
      </w:pPr>
      <w:bookmarkStart w:id="2623" w:name="_Toc75283275"/>
      <w:bookmarkStart w:id="2624" w:name="_Toc59198917"/>
      <w:bookmarkStart w:id="2625" w:name="_Toc525231517"/>
      <w:bookmarkStart w:id="2626" w:name="_Toc115079552"/>
      <w:r w:rsidRPr="00C33F68">
        <w:t>11.3.28</w:t>
      </w:r>
      <w:r w:rsidR="005202BF" w:rsidRPr="00C33F68">
        <w:tab/>
        <w:t>NCGI announcement request refresh timer T</w:t>
      </w:r>
      <w:bookmarkEnd w:id="2623"/>
      <w:bookmarkEnd w:id="2624"/>
      <w:bookmarkEnd w:id="2625"/>
      <w:r w:rsidR="005202BF" w:rsidRPr="00C33F68">
        <w:rPr>
          <w:lang w:eastAsia="zh-CN"/>
        </w:rPr>
        <w:t>5106</w:t>
      </w:r>
      <w:bookmarkEnd w:id="2626"/>
    </w:p>
    <w:p w14:paraId="07D9047D" w14:textId="77777777" w:rsidR="005202BF" w:rsidRPr="00C33F68" w:rsidRDefault="005202BF" w:rsidP="005202BF">
      <w:pPr>
        <w:rPr>
          <w:lang w:eastAsia="zh-CN"/>
        </w:rPr>
      </w:pPr>
      <w:r w:rsidRPr="00C33F68">
        <w:t>This parameter is used to carry the value of NCGI announcement request refresh timer. It is an integer in the 1-1440 range representing the timer value in unit of minutes.</w:t>
      </w:r>
    </w:p>
    <w:p w14:paraId="2B8DEDAD" w14:textId="77777777" w:rsidR="005202BF" w:rsidRPr="00C33F68" w:rsidRDefault="005202BF" w:rsidP="005202BF">
      <w:pPr>
        <w:rPr>
          <w:lang w:eastAsia="zh-CN"/>
        </w:rPr>
      </w:pPr>
      <w:r w:rsidRPr="00C33F68">
        <w:rPr>
          <w:lang w:eastAsia="zh-CN"/>
        </w:rPr>
        <w:t xml:space="preserve">The </w:t>
      </w:r>
      <w:r w:rsidRPr="00C33F68">
        <w:t>NCGI announcement request refresh timer T</w:t>
      </w:r>
      <w:r w:rsidRPr="00C33F68">
        <w:rPr>
          <w:lang w:eastAsia="zh-CN"/>
        </w:rPr>
        <w:t>5106 is a type 3 information element with a length of 2 octets.</w:t>
      </w:r>
    </w:p>
    <w:p w14:paraId="7EE3DD83" w14:textId="6CDC10CA" w:rsidR="005202BF" w:rsidRDefault="005202BF" w:rsidP="005202BF">
      <w:r w:rsidRPr="00C33F68">
        <w:t>The NCGI 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Pr="00C33F68" w:rsidRDefault="005202BF">
            <w:pPr>
              <w:pStyle w:val="TAC"/>
              <w:rPr>
                <w:lang w:eastAsia="zh-CN"/>
              </w:rPr>
            </w:pPr>
            <w:r w:rsidRPr="00C33F68">
              <w:t>NCGI announcement request refresh timer T</w:t>
            </w:r>
            <w:r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77777777" w:rsidR="005202BF" w:rsidRPr="00C33F68" w:rsidRDefault="005202BF">
            <w:pPr>
              <w:pStyle w:val="TAC"/>
              <w:rPr>
                <w:lang w:eastAsia="zh-CN"/>
              </w:rPr>
            </w:pPr>
            <w:r w:rsidRPr="00C33F68">
              <w:t>NCGI announcement request refresh timer T</w:t>
            </w:r>
            <w:r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17ABF6EC"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NCGI announcement request refresh timer T</w:t>
      </w:r>
      <w:r w:rsidRPr="00C33F68">
        <w:rPr>
          <w:lang w:eastAsia="zh-CN"/>
        </w:rPr>
        <w:t xml:space="preserve">5106 </w:t>
      </w:r>
      <w:r w:rsidRPr="00C33F68">
        <w:t>information element</w:t>
      </w:r>
    </w:p>
    <w:p w14:paraId="297DF25E" w14:textId="457475A1" w:rsidR="005202BF" w:rsidRPr="00C33F68" w:rsidRDefault="005202BF" w:rsidP="005202BF">
      <w:pPr>
        <w:pStyle w:val="TH"/>
      </w:pPr>
      <w:r w:rsidRPr="00C33F68">
        <w:t>Table </w:t>
      </w:r>
      <w:r w:rsidR="00953252" w:rsidRPr="00C33F68">
        <w:t>11.3.28</w:t>
      </w:r>
      <w:r w:rsidRPr="00C33F68">
        <w:t>.1: NCGI 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Pr="00C33F68" w:rsidRDefault="005202BF">
            <w:pPr>
              <w:pStyle w:val="TAL"/>
            </w:pPr>
            <w:r w:rsidRPr="00C33F68">
              <w:t>NCGI announcement request refresh timer T</w:t>
            </w:r>
            <w:r w:rsidRPr="00C33F68">
              <w:rPr>
                <w:lang w:eastAsia="zh-CN"/>
              </w:rPr>
              <w:t>5106</w:t>
            </w:r>
            <w:r w:rsidRPr="00C33F68">
              <w:t xml:space="preserve"> (octet </w:t>
            </w:r>
            <w:r w:rsidRPr="00C33F68">
              <w:rPr>
                <w:lang w:eastAsia="zh-CN"/>
              </w:rPr>
              <w:t>1</w:t>
            </w:r>
            <w:r w:rsidRPr="00C33F68">
              <w:t xml:space="preserve"> to </w:t>
            </w:r>
            <w:r w:rsidRPr="00C33F68">
              <w:rPr>
                <w:lang w:eastAsia="zh-CN"/>
              </w:rPr>
              <w:t>2</w:t>
            </w:r>
            <w:r w:rsidRPr="00C33F68">
              <w:t>)</w:t>
            </w:r>
          </w:p>
          <w:p w14:paraId="0D735995" w14:textId="77777777" w:rsidR="005202BF" w:rsidRPr="00C33F68" w:rsidRDefault="005202BF">
            <w:pPr>
              <w:pStyle w:val="TAL"/>
            </w:pPr>
          </w:p>
          <w:p w14:paraId="1D405E2E" w14:textId="77777777" w:rsidR="005202BF" w:rsidRPr="00C33F68" w:rsidRDefault="005202BF">
            <w:pPr>
              <w:pStyle w:val="TAL"/>
            </w:pPr>
            <w:r w:rsidRPr="00C33F68">
              <w:t xml:space="preserve">This field contains the </w:t>
            </w:r>
            <w:r w:rsidRPr="00C33F68">
              <w:rPr>
                <w:lang w:eastAsia="zh-CN"/>
              </w:rPr>
              <w:t>16</w:t>
            </w:r>
            <w:r w:rsidRPr="00C33F68">
              <w:t>-bit NCGI 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27" w:name="_Toc115079553"/>
      <w:r w:rsidRPr="00C33F68">
        <w:rPr>
          <w:lang w:eastAsia="zh-CN"/>
        </w:rPr>
        <w:t>11.3.</w:t>
      </w:r>
      <w:r w:rsidR="007E1AB9" w:rsidRPr="00C33F68">
        <w:rPr>
          <w:lang w:eastAsia="zh-CN"/>
        </w:rPr>
        <w:t>29</w:t>
      </w:r>
      <w:r w:rsidRPr="00C33F68">
        <w:rPr>
          <w:lang w:eastAsia="zh-CN"/>
        </w:rPr>
        <w:tab/>
        <w:t>PC5 QoS rules</w:t>
      </w:r>
      <w:bookmarkEnd w:id="2627"/>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28"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28"/>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29"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29"/>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30"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30"/>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31"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31"/>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r w:rsidRPr="00C33F68">
              <w:rPr>
                <w:lang w:eastAsia="zh-CN"/>
              </w:rPr>
              <w:t>ProSe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ProSe layer-3 UE-to-network relay UE</w:t>
            </w:r>
            <w:r w:rsidRPr="00C33F68">
              <w:t>.</w:t>
            </w:r>
            <w:r w:rsidR="00186108" w:rsidRPr="00C33F68">
              <w:t xml:space="preserve"> Otherwise, the term remote refers to the peer UE of the 5G ProSe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For "security parameter index", the packet filter component value field shall be encoded as four octets which specify the IPSec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"Ethertype type", the packet filter component value field shall be encoded as two octets which specify an ethertype.</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"ProSe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32" w:name="_Toc115079554"/>
      <w:r w:rsidRPr="00C33F68">
        <w:t>11.3.</w:t>
      </w:r>
      <w:r w:rsidR="00634B9A" w:rsidRPr="00C33F68">
        <w:t>30</w:t>
      </w:r>
      <w:r w:rsidRPr="00C33F68">
        <w:tab/>
        <w:t>5GS mobile identity</w:t>
      </w:r>
      <w:bookmarkEnd w:id="2632"/>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33" w:name="_Toc115079555"/>
      <w:r>
        <w:t>11.3.31</w:t>
      </w:r>
      <w:r>
        <w:tab/>
        <w:t>EAP message</w:t>
      </w:r>
      <w:bookmarkEnd w:id="2633"/>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34" w:name="_Toc115079556"/>
      <w:r>
        <w:t>11.3.32</w:t>
      </w:r>
      <w:r>
        <w:tab/>
        <w:t>PRUK ID</w:t>
      </w:r>
      <w:bookmarkEnd w:id="2634"/>
    </w:p>
    <w:p w14:paraId="67E7E02F" w14:textId="0F3D240E" w:rsidR="007F5A55" w:rsidRDefault="007F5A55" w:rsidP="007F5A55">
      <w:pPr>
        <w:pStyle w:val="Heading3"/>
      </w:pPr>
      <w:bookmarkStart w:id="2635" w:name="_Toc115079557"/>
      <w:r>
        <w:t>11.3.32</w:t>
      </w:r>
      <w:r>
        <w:tab/>
      </w:r>
      <w:r w:rsidRPr="0044272D">
        <w:t>User</w:t>
      </w:r>
      <w:r>
        <w:t xml:space="preserve"> security</w:t>
      </w:r>
      <w:r w:rsidRPr="0044272D">
        <w:t xml:space="preserve"> key</w:t>
      </w:r>
      <w:r>
        <w:t xml:space="preserve"> ID</w:t>
      </w:r>
      <w:bookmarkEnd w:id="2635"/>
    </w:p>
    <w:p w14:paraId="459059E5" w14:textId="2F198051"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PRUK or the 5GPRUK.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77777777" w:rsidR="007F5A55" w:rsidRPr="002346F1" w:rsidRDefault="007F5A55" w:rsidP="00C33084">
            <w:pPr>
              <w:pStyle w:val="TAL"/>
            </w:pPr>
            <w:r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77777777" w:rsidR="007F5A55" w:rsidRPr="002346F1" w:rsidRDefault="007F5A55" w:rsidP="00C33084">
            <w:pPr>
              <w:pStyle w:val="TAL"/>
            </w:pPr>
            <w:r w:rsidRPr="00107A58">
              <w:t>5GPRUK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36" w:name="MCCQCTEMPBM_00000074"/>
          </w:p>
        </w:tc>
      </w:tr>
      <w:bookmarkEnd w:id="2636"/>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5531652E" w:rsidR="007F5A55" w:rsidRPr="00957DC6" w:rsidRDefault="007F5A55" w:rsidP="00C33084">
            <w:pPr>
              <w:pStyle w:val="TAL"/>
            </w:pPr>
            <w:r>
              <w:t>The u</w:t>
            </w:r>
            <w:r w:rsidRPr="008478BE">
              <w:t>ser security key ID</w:t>
            </w:r>
            <w:r>
              <w:t xml:space="preserve"> field contains the PRUK ID or the 5GPRUK ID. </w:t>
            </w:r>
            <w:r w:rsidRPr="00166360">
              <w:t xml:space="preserve">If the </w:t>
            </w:r>
            <w:r>
              <w:t>u</w:t>
            </w:r>
            <w:r w:rsidRPr="00166360">
              <w:t xml:space="preserve">ser security key ID format field indicates "NAI", the PRUK ID </w:t>
            </w:r>
            <w:r>
              <w:t>or the 5GPRUK ID in the u</w:t>
            </w:r>
            <w:r w:rsidRPr="00166360">
              <w:t>ser security key ID</w:t>
            </w:r>
            <w:r>
              <w:t xml:space="preserve"> field</w:t>
            </w:r>
            <w:r w:rsidRPr="00166360">
              <w:t xml:space="preserve"> is in the NAI format as defined in 3GPP TS 23.003 [12], encoded as UTF-8 string. If the </w:t>
            </w:r>
            <w:r>
              <w:t>u</w:t>
            </w:r>
            <w:r w:rsidRPr="00166360">
              <w:t>ser security key ID format field indicates "64-bit string", the 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3D381C5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5GPRUK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37" w:name="MCCQCTEMPBM_00000075"/>
          </w:p>
        </w:tc>
      </w:tr>
      <w:bookmarkEnd w:id="2637"/>
    </w:tbl>
    <w:p w14:paraId="41F7BA09" w14:textId="77777777" w:rsidR="007F5A55" w:rsidRDefault="007F5A55" w:rsidP="007F5A55"/>
    <w:p w14:paraId="31047D17" w14:textId="12BB9960" w:rsidR="00AB0D52" w:rsidRDefault="00AB0D52" w:rsidP="00AB0D52">
      <w:pPr>
        <w:pStyle w:val="Heading3"/>
      </w:pPr>
      <w:bookmarkStart w:id="2638" w:name="_Toc115079558"/>
      <w:r>
        <w:t>11.3.33</w:t>
      </w:r>
      <w:r>
        <w:tab/>
        <w:t>PLMN ID</w:t>
      </w:r>
      <w:bookmarkEnd w:id="2638"/>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39" w:name="_Toc115079559"/>
      <w:r>
        <w:t>11.3.34</w:t>
      </w:r>
      <w:r>
        <w:tab/>
      </w:r>
      <w:r w:rsidR="002620B2">
        <w:t>Void</w:t>
      </w:r>
      <w:bookmarkEnd w:id="2639"/>
    </w:p>
    <w:p w14:paraId="5D078598" w14:textId="7695D80B" w:rsidR="00134077" w:rsidRDefault="00134077" w:rsidP="00134077">
      <w:pPr>
        <w:pStyle w:val="Heading3"/>
      </w:pPr>
      <w:bookmarkStart w:id="2640" w:name="_Toc115079560"/>
      <w:r>
        <w:t>11.3.35</w:t>
      </w:r>
      <w:r>
        <w:tab/>
        <w:t>GPI</w:t>
      </w:r>
      <w:bookmarkEnd w:id="2640"/>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41" w:name="_Toc115079561"/>
      <w:r>
        <w:t>11.3.36</w:t>
      </w:r>
      <w:r>
        <w:tab/>
        <w:t>RAND</w:t>
      </w:r>
      <w:bookmarkEnd w:id="2641"/>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42" w:name="_Toc115079562"/>
      <w:r>
        <w:t>11.3.37</w:t>
      </w:r>
      <w:r>
        <w:tab/>
        <w:t>AUTS</w:t>
      </w:r>
      <w:bookmarkEnd w:id="2642"/>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43" w:name="_Toc115079563"/>
      <w:r w:rsidRPr="00C33F68">
        <w:t>11.</w:t>
      </w:r>
      <w:r>
        <w:t>3</w:t>
      </w:r>
      <w:r w:rsidRPr="00C33F68">
        <w:t>.</w:t>
      </w:r>
      <w:r>
        <w:t>38</w:t>
      </w:r>
      <w:r w:rsidRPr="00C33F68">
        <w:tab/>
        <w:t>MIC</w:t>
      </w:r>
      <w:bookmarkEnd w:id="2643"/>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44" w:name="_Toc115079564"/>
      <w:r w:rsidRPr="00C33F68">
        <w:t>11.4</w:t>
      </w:r>
      <w:r w:rsidRPr="00C33F68">
        <w:tab/>
        <w:t>5G ProSe direct discovery message over PC3a formats</w:t>
      </w:r>
      <w:bookmarkEnd w:id="2619"/>
      <w:bookmarkEnd w:id="2620"/>
      <w:bookmarkEnd w:id="2621"/>
      <w:bookmarkEnd w:id="2644"/>
    </w:p>
    <w:p w14:paraId="377BE84F" w14:textId="77777777" w:rsidR="00F12D30" w:rsidRPr="00C33F68" w:rsidRDefault="00F12D30" w:rsidP="00F12D30">
      <w:pPr>
        <w:pStyle w:val="Heading3"/>
      </w:pPr>
      <w:bookmarkStart w:id="2645" w:name="_Toc525231392"/>
      <w:bookmarkStart w:id="2646" w:name="_Toc59198792"/>
      <w:bookmarkStart w:id="2647" w:name="_Toc75283150"/>
      <w:bookmarkStart w:id="2648" w:name="_Toc115079565"/>
      <w:r w:rsidRPr="00C33F68">
        <w:t>11.4.1</w:t>
      </w:r>
      <w:r w:rsidRPr="00C33F68">
        <w:tab/>
        <w:t>Data types format in XML schema</w:t>
      </w:r>
      <w:bookmarkEnd w:id="2645"/>
      <w:bookmarkEnd w:id="2646"/>
      <w:bookmarkEnd w:id="2647"/>
      <w:bookmarkEnd w:id="2648"/>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49" w:name="_Toc525231393"/>
      <w:bookmarkStart w:id="2650" w:name="_Toc59198793"/>
      <w:bookmarkStart w:id="2651" w:name="_Toc75283151"/>
      <w:bookmarkStart w:id="2652" w:name="_Toc115079566"/>
      <w:r w:rsidRPr="00C33F68">
        <w:t>11.4.2</w:t>
      </w:r>
      <w:r w:rsidRPr="00C33F68">
        <w:tab/>
        <w:t>Parameters in 5G ProSe direct discovery messages</w:t>
      </w:r>
      <w:bookmarkEnd w:id="2649"/>
      <w:bookmarkEnd w:id="2650"/>
      <w:bookmarkEnd w:id="2651"/>
      <w:r w:rsidRPr="00C33F68">
        <w:t xml:space="preserve"> over PC3a</w:t>
      </w:r>
      <w:bookmarkEnd w:id="2652"/>
    </w:p>
    <w:p w14:paraId="48AD17AB" w14:textId="0D39DC8F" w:rsidR="00F12D30" w:rsidRPr="00C33F68" w:rsidRDefault="00F12D30" w:rsidP="00F12D30">
      <w:pPr>
        <w:pStyle w:val="Heading4"/>
      </w:pPr>
      <w:bookmarkStart w:id="2653" w:name="_Toc525231394"/>
      <w:bookmarkStart w:id="2654" w:name="_Toc59198794"/>
      <w:bookmarkStart w:id="2655" w:name="_Toc75283152"/>
      <w:bookmarkStart w:id="2656" w:name="_Toc115079567"/>
      <w:r w:rsidRPr="00C33F68">
        <w:t>11.4.2.1</w:t>
      </w:r>
      <w:r w:rsidRPr="00C33F68">
        <w:tab/>
        <w:t>Transaction ID</w:t>
      </w:r>
      <w:bookmarkEnd w:id="2653"/>
      <w:bookmarkEnd w:id="2654"/>
      <w:bookmarkEnd w:id="2655"/>
      <w:bookmarkEnd w:id="2656"/>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57" w:name="_Toc525231395"/>
      <w:bookmarkStart w:id="2658" w:name="_Toc59198795"/>
      <w:bookmarkStart w:id="2659" w:name="_Toc75283153"/>
      <w:bookmarkStart w:id="2660" w:name="_Toc115079568"/>
      <w:r w:rsidRPr="00C33F68">
        <w:t>11.4.2.2</w:t>
      </w:r>
      <w:r w:rsidRPr="00C33F68">
        <w:tab/>
        <w:t>Command</w:t>
      </w:r>
      <w:bookmarkEnd w:id="2657"/>
      <w:bookmarkEnd w:id="2658"/>
      <w:bookmarkEnd w:id="2659"/>
      <w:bookmarkEnd w:id="2660"/>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61" w:name="_Toc525231396"/>
      <w:bookmarkStart w:id="2662" w:name="_Toc59198796"/>
      <w:bookmarkStart w:id="2663" w:name="_Toc75283154"/>
      <w:bookmarkStart w:id="2664" w:name="_Toc115079569"/>
      <w:r w:rsidRPr="00C33F68">
        <w:t>11.4.2.3</w:t>
      </w:r>
      <w:r w:rsidR="008D6E6C">
        <w:tab/>
        <w:t>Void</w:t>
      </w:r>
      <w:bookmarkEnd w:id="2661"/>
      <w:bookmarkEnd w:id="2662"/>
      <w:bookmarkEnd w:id="2663"/>
      <w:bookmarkEnd w:id="2664"/>
    </w:p>
    <w:p w14:paraId="563C1386" w14:textId="5C0540F0" w:rsidR="00F12D30" w:rsidRPr="00C33F68" w:rsidRDefault="00F12D30" w:rsidP="00F12D30"/>
    <w:p w14:paraId="59C5DA03" w14:textId="7FCF18CF" w:rsidR="00F12D30" w:rsidRPr="00C33F68" w:rsidRDefault="00F12D30" w:rsidP="00F12D30">
      <w:pPr>
        <w:pStyle w:val="Heading4"/>
      </w:pPr>
      <w:bookmarkStart w:id="2665" w:name="_Toc525231397"/>
      <w:bookmarkStart w:id="2666" w:name="_Toc59198797"/>
      <w:bookmarkStart w:id="2667" w:name="_Toc75283155"/>
      <w:bookmarkStart w:id="2668" w:name="_Toc115079570"/>
      <w:r w:rsidRPr="00C33F68">
        <w:t>11.4.2.4</w:t>
      </w:r>
      <w:r w:rsidRPr="00C33F68">
        <w:tab/>
        <w:t>Prose application ID</w:t>
      </w:r>
      <w:bookmarkEnd w:id="2665"/>
      <w:bookmarkEnd w:id="2666"/>
      <w:bookmarkEnd w:id="2667"/>
      <w:bookmarkEnd w:id="2668"/>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69" w:name="_Toc525231398"/>
      <w:bookmarkStart w:id="2670" w:name="_Toc59198798"/>
      <w:bookmarkStart w:id="2671" w:name="_Toc75283156"/>
      <w:bookmarkStart w:id="2672" w:name="_Toc115079571"/>
      <w:r w:rsidRPr="00C33F68">
        <w:t>11.4.2.5</w:t>
      </w:r>
      <w:r w:rsidRPr="00C33F68">
        <w:tab/>
        <w:t>Application identity</w:t>
      </w:r>
      <w:bookmarkEnd w:id="2669"/>
      <w:bookmarkEnd w:id="2670"/>
      <w:bookmarkEnd w:id="2671"/>
      <w:bookmarkEnd w:id="2672"/>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73" w:name="_Toc75283157"/>
      <w:bookmarkStart w:id="2674" w:name="_Toc115079572"/>
      <w:r w:rsidRPr="00C33F68">
        <w:t>11.4.2.6</w:t>
      </w:r>
      <w:r w:rsidRPr="00C33F68">
        <w:tab/>
      </w:r>
      <w:bookmarkEnd w:id="2673"/>
      <w:r w:rsidRPr="00C33F68">
        <w:t>ProSe application code</w:t>
      </w:r>
      <w:bookmarkEnd w:id="2674"/>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75" w:name="_Toc525231400"/>
      <w:bookmarkStart w:id="2676" w:name="_Toc59198800"/>
      <w:bookmarkStart w:id="2677" w:name="_Toc75283158"/>
      <w:bookmarkStart w:id="2678" w:name="_Toc115079573"/>
      <w:r w:rsidRPr="00C33F68">
        <w:t>11.4.2.7</w:t>
      </w:r>
      <w:r w:rsidRPr="00C33F68">
        <w:tab/>
      </w:r>
      <w:r w:rsidR="00B80B02" w:rsidRPr="00C33F68">
        <w:t>V</w:t>
      </w:r>
      <w:r w:rsidRPr="00C33F68">
        <w:t xml:space="preserve">alidity timer </w:t>
      </w:r>
      <w:bookmarkEnd w:id="2675"/>
      <w:bookmarkEnd w:id="2676"/>
      <w:bookmarkEnd w:id="2677"/>
      <w:r w:rsidRPr="00C33F68">
        <w:t>T5060</w:t>
      </w:r>
      <w:bookmarkEnd w:id="2678"/>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79" w:name="_Toc525231401"/>
      <w:bookmarkStart w:id="2680" w:name="_Toc59198801"/>
      <w:bookmarkStart w:id="2681" w:name="_Toc75283159"/>
      <w:bookmarkStart w:id="2682" w:name="_Toc115079574"/>
      <w:r w:rsidRPr="00C33F68">
        <w:t>11.4.2.8</w:t>
      </w:r>
      <w:r w:rsidRPr="00C33F68">
        <w:tab/>
        <w:t>PC3a control protocol cause value</w:t>
      </w:r>
      <w:bookmarkEnd w:id="2679"/>
      <w:bookmarkEnd w:id="2680"/>
      <w:bookmarkEnd w:id="2681"/>
      <w:bookmarkEnd w:id="2682"/>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83" w:name="_Toc525231405"/>
      <w:bookmarkStart w:id="2684" w:name="_Toc59198805"/>
      <w:bookmarkStart w:id="2685" w:name="_Toc75283163"/>
      <w:bookmarkStart w:id="2686" w:name="_Toc115079575"/>
      <w:r w:rsidRPr="00C33F68">
        <w:t>11.4.2.9</w:t>
      </w:r>
      <w:r w:rsidRPr="00C33F68">
        <w:tab/>
      </w:r>
      <w:bookmarkEnd w:id="2683"/>
      <w:bookmarkEnd w:id="2684"/>
      <w:bookmarkEnd w:id="2685"/>
      <w:r w:rsidRPr="00C33F68">
        <w:t>Discovery filter</w:t>
      </w:r>
      <w:bookmarkEnd w:id="2686"/>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87" w:name="_Toc525231409"/>
      <w:bookmarkStart w:id="2688" w:name="_Toc59198809"/>
      <w:bookmarkStart w:id="2689" w:name="_Toc75283167"/>
      <w:bookmarkStart w:id="2690" w:name="_Toc115079576"/>
      <w:r w:rsidRPr="00C33F68">
        <w:t>11.4.2.10</w:t>
      </w:r>
      <w:r w:rsidRPr="00C33F68">
        <w:tab/>
        <w:t>Monitored PLMN ID</w:t>
      </w:r>
      <w:bookmarkEnd w:id="2687"/>
      <w:bookmarkEnd w:id="2688"/>
      <w:bookmarkEnd w:id="2689"/>
      <w:bookmarkEnd w:id="2690"/>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691" w:name="_Toc525231410"/>
      <w:bookmarkStart w:id="2692" w:name="_Toc59198810"/>
      <w:bookmarkStart w:id="2693" w:name="_Toc75283168"/>
      <w:bookmarkStart w:id="2694" w:name="_Toc115079577"/>
      <w:r w:rsidRPr="00C33F68">
        <w:t>11.4.2.11</w:t>
      </w:r>
      <w:r w:rsidRPr="00C33F68">
        <w:tab/>
        <w:t>VPLMN ID</w:t>
      </w:r>
      <w:bookmarkEnd w:id="2691"/>
      <w:bookmarkEnd w:id="2692"/>
      <w:bookmarkEnd w:id="2693"/>
      <w:bookmarkEnd w:id="2694"/>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695" w:name="_Toc75283169"/>
      <w:bookmarkStart w:id="2696" w:name="_Toc115079578"/>
      <w:r w:rsidRPr="00C33F68">
        <w:t>11.4.2.12</w:t>
      </w:r>
      <w:r w:rsidRPr="00C33F68">
        <w:tab/>
        <w:t>UTC-based counter</w:t>
      </w:r>
      <w:bookmarkEnd w:id="2695"/>
      <w:bookmarkEnd w:id="2696"/>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697" w:name="_Toc525231412"/>
      <w:bookmarkStart w:id="2698" w:name="_Toc59198812"/>
      <w:bookmarkStart w:id="2699" w:name="_Toc75283170"/>
      <w:bookmarkStart w:id="2700" w:name="_Toc115079579"/>
      <w:r w:rsidRPr="00C33F68">
        <w:t>11.4.2.13</w:t>
      </w:r>
      <w:r w:rsidRPr="00C33F68">
        <w:tab/>
        <w:t xml:space="preserve">Validity timer </w:t>
      </w:r>
      <w:bookmarkEnd w:id="2697"/>
      <w:bookmarkEnd w:id="2698"/>
      <w:bookmarkEnd w:id="2699"/>
      <w:r w:rsidRPr="00C33F68">
        <w:t>T5072</w:t>
      </w:r>
      <w:bookmarkEnd w:id="2700"/>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01" w:name="_Toc525231413"/>
      <w:bookmarkStart w:id="2702" w:name="_Toc59198813"/>
      <w:bookmarkStart w:id="2703" w:name="_Toc75283171"/>
      <w:bookmarkStart w:id="2704" w:name="_Toc115079580"/>
      <w:r w:rsidRPr="00C33F68">
        <w:t>11.4.2.14</w:t>
      </w:r>
      <w:r w:rsidRPr="00C33F68">
        <w:tab/>
        <w:t>Metadata flag</w:t>
      </w:r>
      <w:bookmarkEnd w:id="2701"/>
      <w:bookmarkEnd w:id="2702"/>
      <w:bookmarkEnd w:id="2703"/>
      <w:bookmarkEnd w:id="2704"/>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05" w:name="_Toc525231414"/>
      <w:bookmarkStart w:id="2706" w:name="_Toc59198814"/>
      <w:bookmarkStart w:id="2707" w:name="_Toc75283172"/>
      <w:bookmarkStart w:id="2708" w:name="_Toc115079581"/>
      <w:r w:rsidRPr="00C33F68">
        <w:t>11.4.2.15</w:t>
      </w:r>
      <w:r w:rsidRPr="00C33F68">
        <w:tab/>
        <w:t>Metadata</w:t>
      </w:r>
      <w:bookmarkEnd w:id="2705"/>
      <w:bookmarkEnd w:id="2706"/>
      <w:bookmarkEnd w:id="2707"/>
      <w:bookmarkEnd w:id="2708"/>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09" w:name="_Toc525231416"/>
      <w:bookmarkStart w:id="2710" w:name="_Toc59198816"/>
      <w:bookmarkStart w:id="2711" w:name="_Toc75283174"/>
      <w:bookmarkStart w:id="2712" w:name="_Toc115079582"/>
      <w:r w:rsidRPr="00C33F68">
        <w:t>11.4.2.16</w:t>
      </w:r>
      <w:r w:rsidRPr="00C33F68">
        <w:tab/>
        <w:t>Current time</w:t>
      </w:r>
      <w:bookmarkEnd w:id="2709"/>
      <w:bookmarkEnd w:id="2710"/>
      <w:bookmarkEnd w:id="2711"/>
      <w:bookmarkEnd w:id="2712"/>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13" w:name="_Toc525231417"/>
      <w:bookmarkStart w:id="2714" w:name="_Toc59198817"/>
      <w:bookmarkStart w:id="2715" w:name="_Toc75283175"/>
      <w:bookmarkStart w:id="2716" w:name="_Toc115079583"/>
      <w:r w:rsidRPr="00C33F68">
        <w:t>11.4.2.17</w:t>
      </w:r>
      <w:r w:rsidRPr="00C33F68">
        <w:tab/>
        <w:t>Max offset</w:t>
      </w:r>
      <w:bookmarkEnd w:id="2713"/>
      <w:bookmarkEnd w:id="2714"/>
      <w:bookmarkEnd w:id="2715"/>
      <w:bookmarkEnd w:id="2716"/>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17" w:name="_Toc525231418"/>
      <w:bookmarkStart w:id="2718" w:name="_Toc59198818"/>
      <w:bookmarkStart w:id="2719" w:name="_Toc75283176"/>
      <w:bookmarkStart w:id="2720" w:name="_Toc115079584"/>
      <w:r w:rsidRPr="00C33F68">
        <w:t>11.4.2.18</w:t>
      </w:r>
      <w:r w:rsidRPr="00C33F68">
        <w:tab/>
        <w:t>Discovery type</w:t>
      </w:r>
      <w:bookmarkEnd w:id="2717"/>
      <w:bookmarkEnd w:id="2718"/>
      <w:bookmarkEnd w:id="2719"/>
      <w:bookmarkEnd w:id="2720"/>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21" w:name="_Toc525231419"/>
      <w:bookmarkStart w:id="2722" w:name="_Toc59198819"/>
      <w:bookmarkStart w:id="2723" w:name="_Toc75283177"/>
      <w:bookmarkStart w:id="2724" w:name="_Toc115079585"/>
      <w:r w:rsidRPr="00C33F68">
        <w:t>11.4.2.19</w:t>
      </w:r>
      <w:r w:rsidRPr="00C33F68">
        <w:tab/>
        <w:t xml:space="preserve">Match report refresh timer </w:t>
      </w:r>
      <w:bookmarkEnd w:id="2721"/>
      <w:bookmarkEnd w:id="2722"/>
      <w:bookmarkEnd w:id="2723"/>
      <w:r w:rsidRPr="00C33F68">
        <w:t>T5074</w:t>
      </w:r>
      <w:bookmarkEnd w:id="2724"/>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25" w:name="_Toc525231420"/>
      <w:bookmarkStart w:id="2726" w:name="_Toc59198820"/>
      <w:bookmarkStart w:id="2727" w:name="_Toc75283178"/>
      <w:bookmarkStart w:id="2728" w:name="_Toc115079586"/>
      <w:r w:rsidRPr="00C33F68">
        <w:t>11.4.2.20</w:t>
      </w:r>
      <w:r w:rsidRPr="00C33F68">
        <w:tab/>
        <w:t>Requested timer</w:t>
      </w:r>
      <w:bookmarkEnd w:id="2725"/>
      <w:bookmarkEnd w:id="2726"/>
      <w:bookmarkEnd w:id="2727"/>
      <w:bookmarkEnd w:id="2728"/>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29" w:name="_Toc525231421"/>
      <w:bookmarkStart w:id="2730" w:name="_Toc59198821"/>
      <w:bookmarkStart w:id="2731" w:name="_Toc75283179"/>
      <w:bookmarkStart w:id="2732" w:name="_Toc115079587"/>
      <w:r w:rsidRPr="00C33F68">
        <w:t>11.4.2.21</w:t>
      </w:r>
      <w:r w:rsidRPr="00C33F68">
        <w:tab/>
      </w:r>
      <w:r w:rsidRPr="00C33F68">
        <w:rPr>
          <w:lang w:eastAsia="zh-CN"/>
        </w:rPr>
        <w:t xml:space="preserve">DDNMF </w:t>
      </w:r>
      <w:r w:rsidR="007829C6" w:rsidRPr="00C33F68">
        <w:t>t</w:t>
      </w:r>
      <w:r w:rsidRPr="00C33F68">
        <w:t>ransaction ID</w:t>
      </w:r>
      <w:bookmarkEnd w:id="2729"/>
      <w:bookmarkEnd w:id="2730"/>
      <w:bookmarkEnd w:id="2731"/>
      <w:bookmarkEnd w:id="2732"/>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33" w:name="_Toc525231422"/>
      <w:bookmarkStart w:id="2734" w:name="_Toc59198822"/>
      <w:bookmarkStart w:id="2735" w:name="_Toc75283180"/>
      <w:bookmarkStart w:id="2736" w:name="_Toc115079588"/>
      <w:r w:rsidRPr="00C33F68">
        <w:t>11.4.2.22</w:t>
      </w:r>
      <w:r w:rsidRPr="00C33F68">
        <w:tab/>
        <w:t>Update info</w:t>
      </w:r>
      <w:bookmarkEnd w:id="2733"/>
      <w:bookmarkEnd w:id="2734"/>
      <w:bookmarkEnd w:id="2735"/>
      <w:bookmarkEnd w:id="2736"/>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37" w:name="_Toc525231423"/>
      <w:bookmarkStart w:id="2738" w:name="_Toc59198823"/>
      <w:bookmarkStart w:id="2739" w:name="_Toc75283181"/>
      <w:bookmarkStart w:id="2740" w:name="_Toc115079589"/>
      <w:r w:rsidRPr="00C33F68">
        <w:t>11.4.2.23</w:t>
      </w:r>
      <w:r w:rsidRPr="00C33F68">
        <w:tab/>
        <w:t>RPAUID</w:t>
      </w:r>
      <w:bookmarkEnd w:id="2737"/>
      <w:bookmarkEnd w:id="2738"/>
      <w:bookmarkEnd w:id="2739"/>
      <w:bookmarkEnd w:id="2740"/>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41" w:name="_Toc525231424"/>
      <w:bookmarkStart w:id="2742" w:name="_Toc59198824"/>
      <w:bookmarkStart w:id="2743" w:name="_Toc75283182"/>
      <w:bookmarkStart w:id="2744" w:name="_Toc115079590"/>
      <w:r w:rsidRPr="00C33F68">
        <w:t>11.4.2.24</w:t>
      </w:r>
      <w:r w:rsidRPr="00C33F68">
        <w:tab/>
        <w:t>Announcing type</w:t>
      </w:r>
      <w:bookmarkEnd w:id="2741"/>
      <w:bookmarkEnd w:id="2742"/>
      <w:bookmarkEnd w:id="2743"/>
      <w:bookmarkEnd w:id="2744"/>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45" w:name="_Toc525231425"/>
      <w:bookmarkStart w:id="2746" w:name="_Toc59198825"/>
      <w:bookmarkStart w:id="2747" w:name="_Toc75283183"/>
      <w:bookmarkStart w:id="2748" w:name="_Toc115079591"/>
      <w:r w:rsidRPr="00C33F68">
        <w:t>11.4.2.25</w:t>
      </w:r>
      <w:r w:rsidRPr="00C33F68">
        <w:tab/>
        <w:t>Application level container</w:t>
      </w:r>
      <w:bookmarkEnd w:id="2745"/>
      <w:bookmarkEnd w:id="2746"/>
      <w:bookmarkEnd w:id="2747"/>
      <w:bookmarkEnd w:id="2748"/>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49" w:name="_Toc525231426"/>
      <w:bookmarkStart w:id="2750" w:name="_Toc59198826"/>
      <w:bookmarkStart w:id="2751" w:name="_Toc75283184"/>
      <w:bookmarkStart w:id="2752" w:name="_Toc115079592"/>
      <w:r w:rsidRPr="00C33F68">
        <w:t>11.4.2.26</w:t>
      </w:r>
      <w:r w:rsidRPr="00C33F68">
        <w:tab/>
        <w:t>Discovery entry ID</w:t>
      </w:r>
      <w:bookmarkEnd w:id="2749"/>
      <w:bookmarkEnd w:id="2750"/>
      <w:bookmarkEnd w:id="2751"/>
      <w:bookmarkEnd w:id="2752"/>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53" w:name="_Toc75283185"/>
      <w:bookmarkStart w:id="2754" w:name="_Toc115079593"/>
      <w:r w:rsidRPr="00C33F68">
        <w:t>11.4.2.27</w:t>
      </w:r>
      <w:r w:rsidRPr="00C33F68">
        <w:tab/>
        <w:t>ProSe restricted code</w:t>
      </w:r>
      <w:bookmarkEnd w:id="2753"/>
      <w:bookmarkEnd w:id="2754"/>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55" w:name="_Toc525231428"/>
      <w:bookmarkStart w:id="2756" w:name="_Toc59198828"/>
      <w:bookmarkStart w:id="2757" w:name="_Toc75283186"/>
      <w:bookmarkStart w:id="2758" w:name="_Toc115079594"/>
      <w:r w:rsidRPr="00C33F68">
        <w:t>11.4.2.28</w:t>
      </w:r>
      <w:r w:rsidRPr="00C33F68">
        <w:tab/>
      </w:r>
      <w:bookmarkEnd w:id="2755"/>
      <w:bookmarkEnd w:id="2756"/>
      <w:bookmarkEnd w:id="2757"/>
      <w:r w:rsidRPr="00C33F68">
        <w:t>ProSe restricted code suffix range</w:t>
      </w:r>
      <w:bookmarkEnd w:id="2758"/>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59" w:name="_Toc525231429"/>
      <w:bookmarkStart w:id="2760" w:name="_Toc59198829"/>
      <w:bookmarkStart w:id="2761" w:name="_Toc75283187"/>
      <w:bookmarkStart w:id="2762" w:name="_Toc115079595"/>
      <w:r w:rsidRPr="00C33F68">
        <w:t>11.4.2.29</w:t>
      </w:r>
      <w:r w:rsidRPr="00C33F68">
        <w:tab/>
        <w:t>On demand announcing enabled indicator</w:t>
      </w:r>
      <w:bookmarkEnd w:id="2759"/>
      <w:bookmarkEnd w:id="2760"/>
      <w:bookmarkEnd w:id="2761"/>
      <w:bookmarkEnd w:id="2762"/>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63" w:name="_Toc525231430"/>
      <w:bookmarkStart w:id="2764" w:name="_Toc59198830"/>
      <w:bookmarkStart w:id="2765" w:name="_Toc75283188"/>
      <w:bookmarkStart w:id="2766" w:name="_Toc115079596"/>
      <w:r w:rsidRPr="00C33F68">
        <w:t>11.4.2.30</w:t>
      </w:r>
      <w:r w:rsidRPr="00C33F68">
        <w:tab/>
        <w:t xml:space="preserve">Restricted </w:t>
      </w:r>
      <w:bookmarkEnd w:id="2763"/>
      <w:bookmarkEnd w:id="2764"/>
      <w:bookmarkEnd w:id="2765"/>
      <w:r w:rsidRPr="00C33F68">
        <w:t>discovery filter</w:t>
      </w:r>
      <w:bookmarkEnd w:id="2766"/>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67" w:name="_Toc525231431"/>
      <w:bookmarkStart w:id="2768" w:name="_Toc59198831"/>
      <w:bookmarkStart w:id="2769" w:name="_Toc75283189"/>
      <w:bookmarkStart w:id="2770" w:name="_Toc115079597"/>
      <w:r w:rsidRPr="00C33F68">
        <w:t>11.4.2.31</w:t>
      </w:r>
      <w:r w:rsidRPr="00C33F68">
        <w:tab/>
        <w:t>ACE enabled indicator</w:t>
      </w:r>
      <w:bookmarkEnd w:id="2767"/>
      <w:bookmarkEnd w:id="2768"/>
      <w:bookmarkEnd w:id="2769"/>
      <w:bookmarkEnd w:id="2770"/>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71" w:name="_Toc525231432"/>
      <w:bookmarkStart w:id="2772" w:name="_Toc59198832"/>
      <w:bookmarkStart w:id="2773" w:name="_Toc75283190"/>
      <w:bookmarkStart w:id="2774" w:name="_Toc115079598"/>
      <w:r w:rsidRPr="00C33F68">
        <w:t>11.4.2.32</w:t>
      </w:r>
      <w:r w:rsidRPr="00C33F68">
        <w:tab/>
        <w:t xml:space="preserve">Validity timer </w:t>
      </w:r>
      <w:bookmarkEnd w:id="2771"/>
      <w:bookmarkEnd w:id="2772"/>
      <w:bookmarkEnd w:id="2773"/>
      <w:r w:rsidRPr="00C33F68">
        <w:t>T5062</w:t>
      </w:r>
      <w:bookmarkEnd w:id="2774"/>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75" w:name="_Toc525231433"/>
      <w:bookmarkStart w:id="2776" w:name="_Toc59198833"/>
      <w:bookmarkStart w:id="2777" w:name="_Toc75283191"/>
      <w:bookmarkStart w:id="2778" w:name="_Toc115079599"/>
      <w:r w:rsidRPr="00C33F68">
        <w:t>11.4.2.33</w:t>
      </w:r>
      <w:r w:rsidRPr="00C33F68">
        <w:tab/>
      </w:r>
      <w:bookmarkEnd w:id="2775"/>
      <w:bookmarkEnd w:id="2776"/>
      <w:bookmarkEnd w:id="2777"/>
      <w:r w:rsidRPr="00C33F68">
        <w:t>Restricted code security material</w:t>
      </w:r>
      <w:bookmarkEnd w:id="2778"/>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79" w:name="_Toc525231434"/>
      <w:bookmarkStart w:id="2780" w:name="_Toc59198834"/>
      <w:bookmarkStart w:id="2781" w:name="_Toc75283192"/>
      <w:bookmarkStart w:id="2782" w:name="_Toc115079600"/>
      <w:r w:rsidRPr="00C33F68">
        <w:t>11.4.2.34</w:t>
      </w:r>
      <w:r w:rsidRPr="00C33F68">
        <w:tab/>
        <w:t>Discovery model</w:t>
      </w:r>
      <w:bookmarkEnd w:id="2779"/>
      <w:bookmarkEnd w:id="2780"/>
      <w:bookmarkEnd w:id="2781"/>
      <w:bookmarkEnd w:id="2782"/>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83" w:name="_Toc525231435"/>
      <w:bookmarkStart w:id="2784" w:name="_Toc59198835"/>
      <w:bookmarkStart w:id="2785" w:name="_Toc75283193"/>
      <w:bookmarkStart w:id="2786" w:name="_Toc115079601"/>
      <w:r w:rsidRPr="00C33F68">
        <w:t>11.4.2.35</w:t>
      </w:r>
      <w:r w:rsidRPr="00C33F68">
        <w:tab/>
        <w:t>ProSe response code</w:t>
      </w:r>
      <w:bookmarkEnd w:id="2783"/>
      <w:bookmarkEnd w:id="2784"/>
      <w:bookmarkEnd w:id="2785"/>
      <w:bookmarkEnd w:id="2786"/>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87" w:name="_Toc525231436"/>
      <w:bookmarkStart w:id="2788" w:name="_Toc59198836"/>
      <w:bookmarkStart w:id="2789" w:name="_Toc75283194"/>
      <w:bookmarkStart w:id="2790" w:name="_Toc115079602"/>
      <w:r w:rsidRPr="00C33F68">
        <w:t>11.4.2.36</w:t>
      </w:r>
      <w:r w:rsidRPr="00C33F68">
        <w:tab/>
        <w:t>Discovery query filter</w:t>
      </w:r>
      <w:bookmarkEnd w:id="2787"/>
      <w:bookmarkEnd w:id="2788"/>
      <w:bookmarkEnd w:id="2789"/>
      <w:bookmarkEnd w:id="2790"/>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791" w:name="_Toc525231437"/>
      <w:bookmarkStart w:id="2792" w:name="_Toc59198837"/>
      <w:bookmarkStart w:id="2793" w:name="_Toc75283195"/>
      <w:bookmarkStart w:id="2794" w:name="_Toc115079603"/>
      <w:r w:rsidRPr="00C33F68">
        <w:t>11.4.2.37</w:t>
      </w:r>
      <w:r w:rsidRPr="00C33F68">
        <w:tab/>
        <w:t xml:space="preserve">Validity timer </w:t>
      </w:r>
      <w:bookmarkEnd w:id="2791"/>
      <w:bookmarkEnd w:id="2792"/>
      <w:bookmarkEnd w:id="2793"/>
      <w:r w:rsidRPr="00C33F68">
        <w:t>T5068</w:t>
      </w:r>
      <w:bookmarkEnd w:id="2794"/>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795" w:name="_Toc525231438"/>
      <w:bookmarkStart w:id="2796" w:name="_Toc59198838"/>
      <w:bookmarkStart w:id="2797" w:name="_Toc75283196"/>
      <w:bookmarkStart w:id="2798" w:name="_Toc115079604"/>
      <w:r w:rsidRPr="00C33F68">
        <w:t>11.4.2.38</w:t>
      </w:r>
      <w:r w:rsidRPr="00C33F68">
        <w:tab/>
        <w:t>Subquery result</w:t>
      </w:r>
      <w:bookmarkEnd w:id="2795"/>
      <w:bookmarkEnd w:id="2796"/>
      <w:bookmarkEnd w:id="2797"/>
      <w:bookmarkEnd w:id="2798"/>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799" w:name="_Toc525231453"/>
      <w:bookmarkStart w:id="2800" w:name="_Toc59198853"/>
      <w:bookmarkStart w:id="2801" w:name="_Toc75283211"/>
      <w:bookmarkStart w:id="2802" w:name="_Toc115079605"/>
      <w:r w:rsidRPr="00C33F68">
        <w:t>11.4.2.39</w:t>
      </w:r>
      <w:r w:rsidRPr="00C33F68">
        <w:tab/>
        <w:t xml:space="preserve">Validity timer </w:t>
      </w:r>
      <w:bookmarkEnd w:id="2799"/>
      <w:bookmarkEnd w:id="2800"/>
      <w:bookmarkEnd w:id="2801"/>
      <w:r w:rsidRPr="00C33F68">
        <w:t>T5076</w:t>
      </w:r>
      <w:bookmarkEnd w:id="2802"/>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03" w:name="_Toc525231454"/>
      <w:bookmarkStart w:id="2804" w:name="_Toc59198854"/>
      <w:bookmarkStart w:id="2805" w:name="_Toc75283212"/>
      <w:bookmarkStart w:id="2806" w:name="_Toc115079606"/>
      <w:r w:rsidRPr="00C33F68">
        <w:t>11.4.2.40</w:t>
      </w:r>
      <w:r w:rsidRPr="00C33F68">
        <w:tab/>
        <w:t xml:space="preserve">Match report refresh timer </w:t>
      </w:r>
      <w:bookmarkEnd w:id="2803"/>
      <w:bookmarkEnd w:id="2804"/>
      <w:bookmarkEnd w:id="2805"/>
      <w:r w:rsidRPr="00C33F68">
        <w:t>T5077</w:t>
      </w:r>
      <w:bookmarkEnd w:id="2806"/>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07" w:name="_Toc75283213"/>
      <w:bookmarkStart w:id="2808" w:name="_Toc59198855"/>
      <w:bookmarkStart w:id="2809" w:name="_Toc525231455"/>
      <w:bookmarkStart w:id="2810" w:name="_Toc115079607"/>
      <w:r w:rsidRPr="00C33F68">
        <w:t>11.4.2.41</w:t>
      </w:r>
      <w:r w:rsidRPr="00C33F68">
        <w:tab/>
        <w:t>Metadata index mask</w:t>
      </w:r>
      <w:bookmarkEnd w:id="2807"/>
      <w:bookmarkEnd w:id="2808"/>
      <w:bookmarkEnd w:id="2809"/>
      <w:bookmarkEnd w:id="2810"/>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11" w:name="_Toc525231456"/>
      <w:bookmarkStart w:id="2812" w:name="_Toc59198856"/>
      <w:bookmarkStart w:id="2813" w:name="_Toc75283214"/>
      <w:bookmarkStart w:id="2814" w:name="_Toc115079608"/>
      <w:r w:rsidRPr="00C33F68">
        <w:t>11.4.2.42</w:t>
      </w:r>
      <w:r w:rsidRPr="00C33F68">
        <w:tab/>
      </w:r>
      <w:r w:rsidR="004152EF" w:rsidRPr="00C33F68">
        <w:t>Network-initiated transaction method</w:t>
      </w:r>
      <w:bookmarkEnd w:id="2811"/>
      <w:bookmarkEnd w:id="2812"/>
      <w:bookmarkEnd w:id="2813"/>
      <w:bookmarkEnd w:id="2814"/>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15" w:name="_Toc525231457"/>
      <w:bookmarkStart w:id="2816" w:name="_Toc59198857"/>
      <w:bookmarkStart w:id="2817" w:name="_Toc75283215"/>
      <w:bookmarkStart w:id="2818" w:name="_Toc115079609"/>
      <w:r w:rsidRPr="00C33F68">
        <w:t>11.4.2.43</w:t>
      </w:r>
      <w:r w:rsidRPr="00C33F68">
        <w:tab/>
        <w:t>Announcing PLMN ID</w:t>
      </w:r>
      <w:bookmarkEnd w:id="2815"/>
      <w:bookmarkEnd w:id="2816"/>
      <w:bookmarkEnd w:id="2817"/>
      <w:bookmarkEnd w:id="2818"/>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19" w:name="_Toc525231458"/>
      <w:bookmarkStart w:id="2820" w:name="_Toc59198858"/>
      <w:bookmarkStart w:id="2821" w:name="_Toc75283216"/>
      <w:bookmarkStart w:id="2822" w:name="_Toc115079610"/>
      <w:r w:rsidRPr="00C33F68">
        <w:t>11.4.2.44</w:t>
      </w:r>
      <w:r w:rsidRPr="00C33F68">
        <w:tab/>
        <w:t>Metadata Indicator</w:t>
      </w:r>
      <w:bookmarkEnd w:id="2819"/>
      <w:bookmarkEnd w:id="2820"/>
      <w:bookmarkEnd w:id="2821"/>
      <w:bookmarkEnd w:id="2822"/>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23" w:name="_Toc525231461"/>
      <w:bookmarkStart w:id="2824" w:name="_Toc59198861"/>
      <w:bookmarkStart w:id="2825" w:name="_Toc75283219"/>
      <w:bookmarkStart w:id="2826" w:name="_Toc115079611"/>
      <w:bookmarkStart w:id="2827" w:name="_Toc525231463"/>
      <w:bookmarkStart w:id="2828" w:name="_Toc59198863"/>
      <w:bookmarkStart w:id="2829" w:name="_Toc75283221"/>
      <w:r w:rsidRPr="00C33F68">
        <w:t>11.4.2.45</w:t>
      </w:r>
      <w:r w:rsidRPr="00C33F68">
        <w:tab/>
        <w:t>ProSe application code prefix</w:t>
      </w:r>
      <w:bookmarkEnd w:id="2823"/>
      <w:bookmarkEnd w:id="2824"/>
      <w:bookmarkEnd w:id="2825"/>
      <w:bookmarkEnd w:id="2826"/>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30" w:name="_Toc525231462"/>
      <w:bookmarkStart w:id="2831" w:name="_Toc59198862"/>
      <w:bookmarkStart w:id="2832" w:name="_Toc75283220"/>
      <w:bookmarkStart w:id="2833" w:name="_Toc115079612"/>
      <w:r w:rsidRPr="00C33F68">
        <w:t>11.4.2.46</w:t>
      </w:r>
      <w:r w:rsidRPr="00C33F68">
        <w:tab/>
        <w:t>ProSe application code suffix</w:t>
      </w:r>
      <w:bookmarkEnd w:id="2830"/>
      <w:bookmarkEnd w:id="2831"/>
      <w:bookmarkEnd w:id="2832"/>
      <w:bookmarkEnd w:id="2833"/>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34" w:name="_Toc115079613"/>
      <w:r w:rsidRPr="00C33F68">
        <w:t>11.4.2.47</w:t>
      </w:r>
      <w:r w:rsidRPr="00C33F68">
        <w:tab/>
        <w:t>ProSe application code ACE</w:t>
      </w:r>
      <w:bookmarkEnd w:id="2827"/>
      <w:bookmarkEnd w:id="2828"/>
      <w:bookmarkEnd w:id="2829"/>
      <w:bookmarkEnd w:id="2834"/>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35" w:name="_Toc89097585"/>
      <w:bookmarkStart w:id="2836" w:name="_Toc115079614"/>
      <w:r w:rsidRPr="00C33F68">
        <w:t>11.4.2.</w:t>
      </w:r>
      <w:r w:rsidR="00A16EAB" w:rsidRPr="00C33F68">
        <w:t>48</w:t>
      </w:r>
      <w:r w:rsidRPr="00C33F68">
        <w:tab/>
      </w:r>
      <w:bookmarkEnd w:id="2835"/>
      <w:r w:rsidRPr="00C33F68">
        <w:t>Discovery key</w:t>
      </w:r>
      <w:bookmarkEnd w:id="2836"/>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37" w:name="_Toc89097609"/>
      <w:bookmarkStart w:id="2838" w:name="_Toc115079615"/>
      <w:r w:rsidRPr="00C33F68">
        <w:t>11.4.2.</w:t>
      </w:r>
      <w:r w:rsidR="00A16EAB" w:rsidRPr="00C33F68">
        <w:t>49</w:t>
      </w:r>
      <w:r w:rsidRPr="00C33F68">
        <w:tab/>
      </w:r>
      <w:bookmarkEnd w:id="2837"/>
      <w:r w:rsidRPr="00C33F68">
        <w:t>PC5 security policies</w:t>
      </w:r>
      <w:bookmarkEnd w:id="2838"/>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39" w:name="_Toc115079616"/>
      <w:r>
        <w:t>11.4.2.50</w:t>
      </w:r>
      <w:r>
        <w:tab/>
        <w:t>PC5 UE ciphering algorithm capability</w:t>
      </w:r>
      <w:bookmarkEnd w:id="2839"/>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40" w:name="_Toc115079617"/>
      <w:r>
        <w:t>11.4.2.51</w:t>
      </w:r>
      <w:r>
        <w:tab/>
        <w:t>Selected PC5 ciphering algorithm</w:t>
      </w:r>
      <w:bookmarkEnd w:id="2840"/>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41" w:name="_Toc115079618"/>
      <w:r>
        <w:t>11.4.2.52</w:t>
      </w:r>
      <w:r>
        <w:tab/>
        <w:t>ProSe PC5 discovery message</w:t>
      </w:r>
      <w:bookmarkEnd w:id="2841"/>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42" w:name="_Toc115079619"/>
      <w:r>
        <w:t>11.4.2.53</w:t>
      </w:r>
      <w:r>
        <w:tab/>
        <w:t>PKMF address</w:t>
      </w:r>
      <w:bookmarkEnd w:id="2842"/>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43" w:name="_Toc115079620"/>
      <w:r w:rsidRPr="00C33F68">
        <w:rPr>
          <w:noProof/>
        </w:rPr>
        <w:t>11.5</w:t>
      </w:r>
      <w:r w:rsidRPr="00C33F68">
        <w:rPr>
          <w:noProof/>
        </w:rPr>
        <w:tab/>
      </w:r>
      <w:r w:rsidR="00426724">
        <w:rPr>
          <w:noProof/>
        </w:rPr>
        <w:t>Void</w:t>
      </w:r>
      <w:bookmarkEnd w:id="2843"/>
    </w:p>
    <w:p w14:paraId="6D0254CA" w14:textId="575DDF19" w:rsidR="008A4468" w:rsidRDefault="008A4468" w:rsidP="008A4468">
      <w:pPr>
        <w:pStyle w:val="Heading2"/>
        <w:rPr>
          <w:noProof/>
        </w:rPr>
      </w:pPr>
      <w:bookmarkStart w:id="2844" w:name="_Toc115079621"/>
      <w:r>
        <w:rPr>
          <w:noProof/>
        </w:rPr>
        <w:t>11.6</w:t>
      </w:r>
      <w:r>
        <w:rPr>
          <w:noProof/>
        </w:rPr>
        <w:tab/>
        <w:t>5G ProSe security message over PC8 formats</w:t>
      </w:r>
      <w:bookmarkEnd w:id="2844"/>
    </w:p>
    <w:p w14:paraId="4744A0DE" w14:textId="48A02077" w:rsidR="008A4468" w:rsidRDefault="008A4468" w:rsidP="008A4468">
      <w:pPr>
        <w:pStyle w:val="Heading3"/>
      </w:pPr>
      <w:bookmarkStart w:id="2845" w:name="_Toc115079622"/>
      <w:r>
        <w:t>11.6.1</w:t>
      </w:r>
      <w:r>
        <w:tab/>
        <w:t>Data types format in XML schema</w:t>
      </w:r>
      <w:bookmarkEnd w:id="2845"/>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46" w:name="_Toc115079623"/>
      <w:r>
        <w:t>11.6.2</w:t>
      </w:r>
      <w:r>
        <w:tab/>
        <w:t>Parameters in 5G ProSe security messages over PC8</w:t>
      </w:r>
      <w:bookmarkEnd w:id="2846"/>
    </w:p>
    <w:p w14:paraId="0E53BE0F" w14:textId="77777777" w:rsidR="005537E8" w:rsidRDefault="005537E8" w:rsidP="006A5FDE">
      <w:pPr>
        <w:pStyle w:val="Heading4"/>
      </w:pPr>
      <w:bookmarkStart w:id="2847" w:name="_Toc115079624"/>
      <w:r>
        <w:t>11.6.2.1</w:t>
      </w:r>
      <w:r>
        <w:tab/>
        <w:t>Transaction ID</w:t>
      </w:r>
      <w:bookmarkEnd w:id="2847"/>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77777777" w:rsidR="005537E8" w:rsidRDefault="005537E8" w:rsidP="006A5FDE">
      <w:pPr>
        <w:pStyle w:val="Heading4"/>
      </w:pPr>
      <w:bookmarkStart w:id="2848" w:name="_Toc115079625"/>
      <w:r>
        <w:t>11.6.2.2</w:t>
      </w:r>
      <w:r>
        <w:tab/>
        <w:t>PRUK</w:t>
      </w:r>
      <w:bookmarkEnd w:id="2848"/>
    </w:p>
    <w:p w14:paraId="1B0D7338" w14:textId="77777777" w:rsidR="005537E8" w:rsidRDefault="005537E8" w:rsidP="008A4468">
      <w:r>
        <w:t>This parameter is used to indicate the PRUK allocated by the 5G PKMF. The calculation of the PRUK is defined in 3GPP TS 33.503 [34].</w:t>
      </w:r>
    </w:p>
    <w:p w14:paraId="0BB8CFD6" w14:textId="77777777" w:rsidR="005537E8" w:rsidRDefault="005537E8" w:rsidP="006A5FDE">
      <w:pPr>
        <w:pStyle w:val="Heading4"/>
      </w:pPr>
      <w:bookmarkStart w:id="2849" w:name="_Toc115079626"/>
      <w:r>
        <w:t>11.6.2.3</w:t>
      </w:r>
      <w:r>
        <w:tab/>
        <w:t>PRUK ID</w:t>
      </w:r>
      <w:bookmarkEnd w:id="2849"/>
    </w:p>
    <w:p w14:paraId="146E7939" w14:textId="729B9D4E" w:rsidR="00C4376C" w:rsidRDefault="00C4376C" w:rsidP="00C4376C">
      <w:r>
        <w:t>This parameter is used to indicate the identifier of the UE stored PRUK. The PRUK ID value consists of two fields:</w:t>
      </w:r>
    </w:p>
    <w:p w14:paraId="6D2D4A68" w14:textId="09BE62A4" w:rsidR="00C4376C" w:rsidRDefault="00C4376C" w:rsidP="00C4376C">
      <w:pPr>
        <w:pStyle w:val="B1"/>
      </w:pPr>
      <w:r>
        <w:t>a)</w:t>
      </w:r>
      <w:r>
        <w:tab/>
        <w:t>PRUK ID format field which is the 1st character of the PRUK ID value: an ASCII character, as defined in IETF RFC 20 [40], coded in table 11.6.2.5.1; and</w:t>
      </w:r>
    </w:p>
    <w:p w14:paraId="7D8C7BA7" w14:textId="27F1AA83" w:rsidR="00C4376C" w:rsidRDefault="00C4376C" w:rsidP="00C4376C">
      <w:pPr>
        <w:pStyle w:val="TH"/>
      </w:pPr>
      <w:r>
        <w:t>Table 11.6.2.3.1: 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C851C5E" w:rsidR="00C4376C" w:rsidRDefault="00C4376C" w:rsidP="00C4376C">
      <w:pPr>
        <w:pStyle w:val="B1"/>
      </w:pPr>
      <w:r>
        <w:t>b)</w:t>
      </w:r>
      <w:r>
        <w:tab/>
        <w:t>PRUK ID field which is 2nd and later characters of the PRUK ID value:</w:t>
      </w:r>
    </w:p>
    <w:p w14:paraId="77F325AF" w14:textId="28307839" w:rsidR="00C4376C" w:rsidRDefault="00C4376C" w:rsidP="00C4376C">
      <w:pPr>
        <w:pStyle w:val="B2"/>
      </w:pPr>
      <w:r>
        <w:t>1)</w:t>
      </w:r>
      <w:r>
        <w:tab/>
        <w:t>if the PRUK ID format field indicates "NAI", the PRUK ID field is a PRUK ID in the NAI format as defined in clause 28.7.</w:t>
      </w:r>
      <w:r w:rsidR="00EE5137">
        <w:t>10</w:t>
      </w:r>
      <w:r>
        <w:t xml:space="preserve"> of 3GPP TS 23.003 [12], encoded as UTF-8 string; or</w:t>
      </w:r>
    </w:p>
    <w:p w14:paraId="45F99007" w14:textId="036B103A" w:rsidR="00C4376C" w:rsidRDefault="00C4376C" w:rsidP="00C4376C">
      <w:pPr>
        <w:pStyle w:val="B2"/>
      </w:pPr>
      <w:r>
        <w:t>2)</w:t>
      </w:r>
      <w:r>
        <w:tab/>
        <w:t xml:space="preserve">if </w:t>
      </w:r>
      <w:r w:rsidRPr="00963590">
        <w:t xml:space="preserve">the </w:t>
      </w:r>
      <w:r>
        <w:t xml:space="preserve">PRUK ID format field </w:t>
      </w:r>
      <w:r w:rsidRPr="00963590">
        <w:t xml:space="preserve">indicates </w:t>
      </w:r>
      <w:r>
        <w:t>"</w:t>
      </w:r>
      <w:r w:rsidRPr="00963590">
        <w:t>64-bit string</w:t>
      </w:r>
      <w:r>
        <w:t>"</w:t>
      </w:r>
      <w:r w:rsidRPr="00963590">
        <w:t xml:space="preserve">, the 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50" w:name="_Toc115079627"/>
      <w:r>
        <w:t>11.6.2.4</w:t>
      </w:r>
      <w:r>
        <w:tab/>
        <w:t>PC5 UE security capabilities</w:t>
      </w:r>
      <w:bookmarkEnd w:id="2850"/>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51" w:name="_Toc115079628"/>
      <w:r>
        <w:t>11.6.2.5</w:t>
      </w:r>
      <w:r>
        <w:tab/>
        <w:t>MCC</w:t>
      </w:r>
      <w:bookmarkEnd w:id="2851"/>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52" w:name="_Toc115079629"/>
      <w:r>
        <w:t>11.6.2.6</w:t>
      </w:r>
      <w:r>
        <w:tab/>
        <w:t>MNC</w:t>
      </w:r>
      <w:bookmarkEnd w:id="2852"/>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53" w:name="_Toc115079630"/>
      <w:r>
        <w:t>11.6.2.7</w:t>
      </w:r>
      <w:r>
        <w:tab/>
        <w:t>Current time</w:t>
      </w:r>
      <w:bookmarkEnd w:id="2853"/>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54" w:name="_Toc115079631"/>
      <w:r>
        <w:t>11.6.2.8</w:t>
      </w:r>
      <w:r>
        <w:tab/>
        <w:t>Max offset</w:t>
      </w:r>
      <w:bookmarkEnd w:id="2854"/>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55" w:name="_Toc115079632"/>
      <w:r>
        <w:t>11.6.2.9</w:t>
      </w:r>
      <w:r>
        <w:tab/>
        <w:t>Expiration timer</w:t>
      </w:r>
      <w:bookmarkEnd w:id="2855"/>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56" w:name="_Toc115079633"/>
      <w:r>
        <w:t>11.6.2.10</w:t>
      </w:r>
      <w:r>
        <w:tab/>
        <w:t>Relay service code</w:t>
      </w:r>
      <w:bookmarkEnd w:id="2856"/>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57" w:name="_Toc115079634"/>
      <w:r>
        <w:t>11.6.2.11</w:t>
      </w:r>
      <w:r>
        <w:tab/>
        <w:t>Selected PC5 ciphering algorithm</w:t>
      </w:r>
      <w:bookmarkEnd w:id="2857"/>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58" w:name="_Toc115079635"/>
      <w:r>
        <w:t>11.6.2.12</w:t>
      </w:r>
      <w:r>
        <w:tab/>
        <w:t>DUSK</w:t>
      </w:r>
      <w:bookmarkEnd w:id="2858"/>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59" w:name="_Toc115079636"/>
      <w:r>
        <w:t>11.6.2.13</w:t>
      </w:r>
      <w:r>
        <w:tab/>
        <w:t>DUIK</w:t>
      </w:r>
      <w:bookmarkEnd w:id="2859"/>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60" w:name="_Toc115079637"/>
      <w:r>
        <w:t>11.6.2.14</w:t>
      </w:r>
      <w:r>
        <w:tab/>
        <w:t>DUCK</w:t>
      </w:r>
      <w:bookmarkEnd w:id="2860"/>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61" w:name="_Toc115079638"/>
      <w:r>
        <w:t>11.6.2.15</w:t>
      </w:r>
      <w:r>
        <w:tab/>
        <w:t>Encrypted bitmask</w:t>
      </w:r>
      <w:bookmarkEnd w:id="2861"/>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62" w:name="_Toc115079639"/>
      <w:r>
        <w:t>11.6.2.16</w:t>
      </w:r>
      <w:r>
        <w:tab/>
        <w:t>GPI</w:t>
      </w:r>
      <w:bookmarkEnd w:id="2862"/>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63" w:name="_Toc115079640"/>
      <w:r>
        <w:t>11.6.2.17</w:t>
      </w:r>
      <w:r>
        <w:tab/>
        <w:t>Signalling ciphering policy</w:t>
      </w:r>
      <w:bookmarkEnd w:id="2863"/>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64" w:name="_Toc115079641"/>
      <w:r>
        <w:t>11.6.2.18</w:t>
      </w:r>
      <w:r>
        <w:tab/>
        <w:t>User plane integrity protection policy</w:t>
      </w:r>
      <w:bookmarkEnd w:id="2864"/>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65" w:name="_Toc115079642"/>
      <w:r>
        <w:t>11.6.2.19</w:t>
      </w:r>
      <w:r>
        <w:tab/>
        <w:t>User plane ciphering policy</w:t>
      </w:r>
      <w:bookmarkEnd w:id="2865"/>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66" w:name="_Toc115079643"/>
      <w:r>
        <w:t>11.6.2.20</w:t>
      </w:r>
      <w:r>
        <w:tab/>
        <w:t>PC8 control protocol cause value</w:t>
      </w:r>
      <w:bookmarkEnd w:id="2866"/>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67" w:name="_Toc115079644"/>
      <w:r>
        <w:t>11.6.2.21</w:t>
      </w:r>
      <w:r>
        <w:tab/>
        <w:t>SUCI</w:t>
      </w:r>
      <w:bookmarkEnd w:id="2867"/>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68" w:name="_Toc115079645"/>
      <w:r>
        <w:t>11.6.2.22</w:t>
      </w:r>
      <w:r>
        <w:tab/>
        <w:t>K</w:t>
      </w:r>
      <w:r w:rsidRPr="005D1C8C">
        <w:rPr>
          <w:vertAlign w:val="subscript"/>
        </w:rPr>
        <w:t>NRP</w:t>
      </w:r>
      <w:r>
        <w:t xml:space="preserve"> freshness parameter 1</w:t>
      </w:r>
      <w:bookmarkEnd w:id="2868"/>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69" w:name="_Toc115079646"/>
      <w:r>
        <w:t>11.6.2.23</w:t>
      </w:r>
      <w:r>
        <w:tab/>
        <w:t>AUTS</w:t>
      </w:r>
      <w:bookmarkEnd w:id="2869"/>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70" w:name="_Toc115079647"/>
      <w:r>
        <w:t>11.6.2.24</w:t>
      </w:r>
      <w:r>
        <w:tab/>
        <w:t>RAND</w:t>
      </w:r>
      <w:bookmarkEnd w:id="2870"/>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71" w:name="_Toc115079648"/>
      <w:r>
        <w:t>11.6.2.25</w:t>
      </w:r>
      <w:r>
        <w:tab/>
        <w:t>K</w:t>
      </w:r>
      <w:r w:rsidRPr="005D1C8C">
        <w:rPr>
          <w:vertAlign w:val="subscript"/>
        </w:rPr>
        <w:t>NRP</w:t>
      </w:r>
      <w:bookmarkEnd w:id="2871"/>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72" w:name="_Toc115079649"/>
      <w:r>
        <w:t>11.6.2.26</w:t>
      </w:r>
      <w:r>
        <w:tab/>
        <w:t>K</w:t>
      </w:r>
      <w:r w:rsidRPr="005D1C8C">
        <w:rPr>
          <w:vertAlign w:val="subscript"/>
        </w:rPr>
        <w:t>NRP</w:t>
      </w:r>
      <w:r>
        <w:t xml:space="preserve"> freshness parameter 2</w:t>
      </w:r>
      <w:bookmarkEnd w:id="2872"/>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73" w:name="_Toc115079650"/>
      <w:r>
        <w:t>11.7</w:t>
      </w:r>
      <w:r>
        <w:tab/>
        <w:t>Formats for messages transmitted over the PC3</w:t>
      </w:r>
      <w:r w:rsidR="00E5189E">
        <w:t>a</w:t>
      </w:r>
      <w:r>
        <w:t>ch interface</w:t>
      </w:r>
      <w:bookmarkEnd w:id="2873"/>
    </w:p>
    <w:p w14:paraId="66571104" w14:textId="776D1B30" w:rsidR="0086513B" w:rsidRDefault="0086513B" w:rsidP="00637B8C">
      <w:pPr>
        <w:pStyle w:val="Heading3"/>
      </w:pPr>
      <w:bookmarkStart w:id="2874" w:name="_Toc115079651"/>
      <w:r>
        <w:t>11.7.1</w:t>
      </w:r>
      <w:r>
        <w:tab/>
        <w:t>Data types format in XML schema</w:t>
      </w:r>
      <w:bookmarkEnd w:id="2874"/>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75" w:name="_Toc525231485"/>
      <w:bookmarkStart w:id="2876" w:name="_Toc59198885"/>
      <w:bookmarkStart w:id="2877" w:name="_Toc75283243"/>
      <w:bookmarkStart w:id="2878" w:name="_Toc115079652"/>
      <w:r w:rsidRPr="006E6AE2">
        <w:t>11.7.2</w:t>
      </w:r>
      <w:r w:rsidRPr="006E6AE2">
        <w:tab/>
        <w:t>Parameters in messages transmitted over the PC3</w:t>
      </w:r>
      <w:r w:rsidR="00E5189E">
        <w:t>a</w:t>
      </w:r>
      <w:r w:rsidRPr="006E6AE2">
        <w:t>ch interface</w:t>
      </w:r>
      <w:bookmarkEnd w:id="2875"/>
      <w:bookmarkEnd w:id="2876"/>
      <w:bookmarkEnd w:id="2877"/>
      <w:bookmarkEnd w:id="2878"/>
    </w:p>
    <w:p w14:paraId="79AC043C" w14:textId="77777777" w:rsidR="00DA4189" w:rsidRPr="006E6AE2" w:rsidRDefault="00DA4189" w:rsidP="00DA4189">
      <w:pPr>
        <w:pStyle w:val="Heading4"/>
      </w:pPr>
      <w:bookmarkStart w:id="2879" w:name="_Toc525231486"/>
      <w:bookmarkStart w:id="2880" w:name="_Toc59198886"/>
      <w:bookmarkStart w:id="2881" w:name="_Toc75283244"/>
      <w:bookmarkStart w:id="2882" w:name="_Toc115079653"/>
      <w:r w:rsidRPr="006E6AE2">
        <w:t>11.7.2.1</w:t>
      </w:r>
      <w:r w:rsidRPr="006E6AE2">
        <w:tab/>
        <w:t>Transaction ID</w:t>
      </w:r>
      <w:bookmarkEnd w:id="2879"/>
      <w:bookmarkEnd w:id="2880"/>
      <w:bookmarkEnd w:id="2881"/>
      <w:bookmarkEnd w:id="2882"/>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83" w:name="_Toc525231488"/>
      <w:bookmarkStart w:id="2884" w:name="_Toc59198888"/>
      <w:bookmarkStart w:id="2885" w:name="_Toc75283246"/>
      <w:bookmarkStart w:id="2886" w:name="_Toc115079654"/>
      <w:r w:rsidRPr="006E6AE2">
        <w:t>11.7.2.</w:t>
      </w:r>
      <w:r w:rsidRPr="006E6AE2">
        <w:rPr>
          <w:rFonts w:hint="eastAsia"/>
          <w:lang w:eastAsia="zh-CN"/>
        </w:rPr>
        <w:t>2</w:t>
      </w:r>
      <w:r w:rsidRPr="006E6AE2">
        <w:tab/>
        <w:t>Sequence number</w:t>
      </w:r>
      <w:bookmarkEnd w:id="2883"/>
      <w:bookmarkEnd w:id="2884"/>
      <w:bookmarkEnd w:id="2885"/>
      <w:bookmarkEnd w:id="2886"/>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87" w:name="_Toc525231489"/>
      <w:bookmarkStart w:id="2888" w:name="_Toc59198889"/>
      <w:bookmarkStart w:id="2889" w:name="_Toc75283247"/>
      <w:bookmarkStart w:id="2890" w:name="_Toc115079655"/>
      <w:r w:rsidRPr="006E6AE2">
        <w:t>11.7.2.</w:t>
      </w:r>
      <w:r w:rsidRPr="006E6AE2">
        <w:rPr>
          <w:rFonts w:hint="eastAsia"/>
          <w:lang w:eastAsia="zh-CN"/>
        </w:rPr>
        <w:t>3</w:t>
      </w:r>
      <w:r w:rsidRPr="006E6AE2">
        <w:tab/>
        <w:t>In coverage</w:t>
      </w:r>
      <w:bookmarkEnd w:id="2887"/>
      <w:bookmarkEnd w:id="2888"/>
      <w:bookmarkEnd w:id="2889"/>
      <w:bookmarkEnd w:id="2890"/>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891" w:name="_Toc525231490"/>
      <w:bookmarkStart w:id="2892" w:name="_Toc59198890"/>
      <w:bookmarkStart w:id="2893" w:name="_Toc75283248"/>
      <w:bookmarkStart w:id="2894" w:name="_Toc115079656"/>
      <w:r w:rsidRPr="006E6AE2">
        <w:t>11.7.2.</w:t>
      </w:r>
      <w:r w:rsidRPr="006E6AE2">
        <w:rPr>
          <w:rFonts w:hint="eastAsia"/>
          <w:lang w:eastAsia="zh-CN"/>
        </w:rPr>
        <w:t>4</w:t>
      </w:r>
      <w:r w:rsidRPr="006E6AE2">
        <w:tab/>
      </w:r>
      <w:bookmarkEnd w:id="2891"/>
      <w:bookmarkEnd w:id="2892"/>
      <w:bookmarkEnd w:id="2893"/>
      <w:r w:rsidRPr="006E6AE2">
        <w:t>NCGI</w:t>
      </w:r>
      <w:bookmarkEnd w:id="2894"/>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895" w:name="_Toc525231491"/>
      <w:bookmarkStart w:id="2896" w:name="_Toc59198891"/>
      <w:bookmarkStart w:id="2897" w:name="_Toc75283249"/>
      <w:bookmarkStart w:id="2898" w:name="_Toc115079657"/>
      <w:r w:rsidRPr="006E6AE2">
        <w:t>11.7.2.</w:t>
      </w:r>
      <w:r w:rsidRPr="006E6AE2">
        <w:rPr>
          <w:rFonts w:hint="eastAsia"/>
          <w:lang w:eastAsia="zh-CN"/>
        </w:rPr>
        <w:t>5</w:t>
      </w:r>
      <w:r w:rsidRPr="006E6AE2">
        <w:tab/>
        <w:t>5G ProSe direct communication radio parameters</w:t>
      </w:r>
      <w:bookmarkEnd w:id="2895"/>
      <w:bookmarkEnd w:id="2896"/>
      <w:bookmarkEnd w:id="2897"/>
      <w:bookmarkEnd w:id="2898"/>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899" w:name="_Toc525231492"/>
      <w:bookmarkStart w:id="2900" w:name="_Toc59198892"/>
      <w:bookmarkStart w:id="2901" w:name="_Toc75283250"/>
      <w:bookmarkStart w:id="2902" w:name="_Toc115079658"/>
      <w:r w:rsidRPr="006E6AE2">
        <w:t>11.7.2.</w:t>
      </w:r>
      <w:r w:rsidRPr="006E6AE2">
        <w:rPr>
          <w:rFonts w:hint="eastAsia"/>
          <w:lang w:eastAsia="zh-CN"/>
        </w:rPr>
        <w:t>6</w:t>
      </w:r>
      <w:r w:rsidRPr="006E6AE2">
        <w:tab/>
        <w:t>Cause value</w:t>
      </w:r>
      <w:bookmarkEnd w:id="2899"/>
      <w:bookmarkEnd w:id="2900"/>
      <w:bookmarkEnd w:id="2901"/>
      <w:bookmarkEnd w:id="2902"/>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03" w:name="_Toc525231493"/>
      <w:bookmarkStart w:id="2904" w:name="_Toc59198893"/>
      <w:bookmarkStart w:id="2905" w:name="_Toc75283251"/>
      <w:bookmarkStart w:id="2906" w:name="_Toc115079659"/>
      <w:r w:rsidRPr="006E6AE2">
        <w:t>11.7.2.</w:t>
      </w:r>
      <w:r w:rsidRPr="006E6AE2">
        <w:rPr>
          <w:rFonts w:hint="eastAsia"/>
          <w:lang w:eastAsia="zh-CN"/>
        </w:rPr>
        <w:t>7</w:t>
      </w:r>
      <w:r w:rsidRPr="006E6AE2">
        <w:tab/>
        <w:t>Timestamp</w:t>
      </w:r>
      <w:bookmarkEnd w:id="2903"/>
      <w:bookmarkEnd w:id="2904"/>
      <w:bookmarkEnd w:id="2905"/>
      <w:bookmarkEnd w:id="2906"/>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07" w:name="_Toc525231494"/>
      <w:bookmarkStart w:id="2908" w:name="_Toc59198894"/>
      <w:bookmarkStart w:id="2909" w:name="_Toc75283252"/>
      <w:bookmarkStart w:id="2910" w:name="_Toc115079660"/>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07"/>
      <w:bookmarkEnd w:id="2908"/>
      <w:bookmarkEnd w:id="2909"/>
      <w:bookmarkEnd w:id="2910"/>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11" w:name="_Toc525231495"/>
      <w:bookmarkStart w:id="2912" w:name="_Toc59198895"/>
      <w:bookmarkStart w:id="2913" w:name="_Toc75283253"/>
      <w:bookmarkStart w:id="2914" w:name="_Toc115079661"/>
      <w:r w:rsidRPr="006E6AE2">
        <w:t>11.7.2.</w:t>
      </w:r>
      <w:r w:rsidRPr="006E6AE2">
        <w:rPr>
          <w:rFonts w:hint="eastAsia"/>
          <w:lang w:eastAsia="zh-CN"/>
        </w:rPr>
        <w:t>9</w:t>
      </w:r>
      <w:r w:rsidRPr="006E6AE2">
        <w:tab/>
        <w:t>5G ProSe Group IP multicast address</w:t>
      </w:r>
      <w:bookmarkEnd w:id="2911"/>
      <w:bookmarkEnd w:id="2912"/>
      <w:bookmarkEnd w:id="2913"/>
      <w:bookmarkEnd w:id="2914"/>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15" w:name="_Toc525231496"/>
      <w:bookmarkStart w:id="2916" w:name="_Toc59198896"/>
      <w:bookmarkStart w:id="2917" w:name="_Toc75283254"/>
      <w:bookmarkStart w:id="2918" w:name="_Toc115079662"/>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15"/>
      <w:bookmarkEnd w:id="2916"/>
      <w:bookmarkEnd w:id="2917"/>
      <w:bookmarkEnd w:id="2918"/>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19" w:name="_Toc525231497"/>
      <w:bookmarkStart w:id="2920" w:name="_Toc59198897"/>
      <w:bookmarkStart w:id="2921" w:name="_Toc75283255"/>
      <w:bookmarkStart w:id="2922" w:name="_Toc115079663"/>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19"/>
      <w:bookmarkEnd w:id="2920"/>
      <w:bookmarkEnd w:id="2921"/>
      <w:bookmarkEnd w:id="2922"/>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23" w:name="_Toc525231498"/>
      <w:bookmarkStart w:id="2924" w:name="_Toc59198898"/>
      <w:bookmarkStart w:id="2925" w:name="_Toc75283256"/>
      <w:bookmarkStart w:id="2926" w:name="_Toc115079664"/>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23"/>
      <w:bookmarkEnd w:id="2924"/>
      <w:bookmarkEnd w:id="2925"/>
      <w:bookmarkEnd w:id="2926"/>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27" w:name="_Toc525231499"/>
      <w:bookmarkStart w:id="2928" w:name="_Toc59198899"/>
      <w:bookmarkStart w:id="2929" w:name="_Toc75283257"/>
      <w:bookmarkStart w:id="2930" w:name="_Toc115079665"/>
      <w:r w:rsidRPr="006E6AE2">
        <w:t>11.7.2.</w:t>
      </w:r>
      <w:r w:rsidRPr="006E6AE2">
        <w:rPr>
          <w:rFonts w:hint="eastAsia"/>
          <w:lang w:eastAsia="zh-CN"/>
        </w:rPr>
        <w:t>13</w:t>
      </w:r>
      <w:r w:rsidRPr="006E6AE2">
        <w:tab/>
        <w:t>Radio resources indicator</w:t>
      </w:r>
      <w:bookmarkEnd w:id="2927"/>
      <w:bookmarkEnd w:id="2928"/>
      <w:bookmarkEnd w:id="2929"/>
      <w:bookmarkEnd w:id="2930"/>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31" w:name="_Toc525231500"/>
      <w:bookmarkStart w:id="2932" w:name="_Toc59198900"/>
      <w:bookmarkStart w:id="2933" w:name="_Toc75283258"/>
      <w:bookmarkStart w:id="2934" w:name="_Toc115079666"/>
      <w:r w:rsidRPr="006E6AE2">
        <w:t>11.7.2.</w:t>
      </w:r>
      <w:r w:rsidRPr="006E6AE2">
        <w:rPr>
          <w:rFonts w:hint="eastAsia"/>
          <w:lang w:eastAsia="zh-CN"/>
        </w:rPr>
        <w:t>14</w:t>
      </w:r>
      <w:r w:rsidRPr="006E6AE2">
        <w:tab/>
        <w:t>Radio frequency</w:t>
      </w:r>
      <w:bookmarkEnd w:id="2931"/>
      <w:bookmarkEnd w:id="2932"/>
      <w:bookmarkEnd w:id="2933"/>
      <w:bookmarkEnd w:id="2934"/>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35" w:name="_Toc115079667"/>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35"/>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6E6AE2">
        <w:rPr>
          <w:lang w:val="fr-FR"/>
        </w:rPr>
        <w:t>Table 11.3</w:t>
      </w:r>
      <w:r w:rsidRPr="006E6AE2">
        <w:t>.5.1.</w:t>
      </w:r>
      <w:bookmarkStart w:id="2936" w:name="_MCCTEMPBM_CRPT33550095___7"/>
      <w:bookmarkStart w:id="2937" w:name="_MCCTEMPBM_CRPT33550096___7"/>
      <w:bookmarkStart w:id="2938" w:name="_MCCTEMPBM_CRPT33550097___7"/>
      <w:bookmarkStart w:id="2939" w:name="_MCCTEMPBM_CRPT33550098___7"/>
      <w:bookmarkStart w:id="2940" w:name="_MCCTEMPBM_CRPT33550099___7"/>
      <w:bookmarkStart w:id="2941" w:name="_MCCTEMPBM_CRPT33550100___7"/>
      <w:bookmarkEnd w:id="2936"/>
      <w:bookmarkEnd w:id="2937"/>
      <w:bookmarkEnd w:id="2938"/>
      <w:bookmarkEnd w:id="2939"/>
      <w:bookmarkEnd w:id="2940"/>
      <w:bookmarkEnd w:id="2941"/>
    </w:p>
    <w:p w14:paraId="4543ECBE" w14:textId="77777777" w:rsidR="00DA4189" w:rsidRPr="006E6AE2" w:rsidRDefault="00DA4189" w:rsidP="00DA4189">
      <w:pPr>
        <w:pStyle w:val="Heading4"/>
        <w:rPr>
          <w:lang w:eastAsia="zh-CN"/>
        </w:rPr>
      </w:pPr>
      <w:bookmarkStart w:id="2942" w:name="_Toc115079668"/>
      <w:r w:rsidRPr="006E6AE2">
        <w:t>11.7.2.</w:t>
      </w:r>
      <w:r w:rsidRPr="006E6AE2">
        <w:rPr>
          <w:rFonts w:hint="eastAsia"/>
          <w:lang w:eastAsia="zh-CN"/>
        </w:rPr>
        <w:t>16</w:t>
      </w:r>
      <w:r w:rsidRPr="006E6AE2">
        <w:tab/>
      </w:r>
      <w:r w:rsidRPr="006E6AE2">
        <w:rPr>
          <w:rFonts w:hint="eastAsia"/>
          <w:lang w:eastAsia="zh-CN"/>
        </w:rPr>
        <w:t>PQI</w:t>
      </w:r>
      <w:bookmarkEnd w:id="2942"/>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3654ACD0" w14:textId="77777777" w:rsidR="00DA4189" w:rsidRPr="006E6AE2" w:rsidRDefault="00DA4189" w:rsidP="00DA4189">
      <w:pPr>
        <w:pStyle w:val="Heading4"/>
        <w:rPr>
          <w:lang w:eastAsia="zh-CN"/>
        </w:rPr>
      </w:pPr>
      <w:bookmarkStart w:id="2943" w:name="_Toc115079669"/>
      <w:r w:rsidRPr="006E6AE2">
        <w:t>11.7.2.</w:t>
      </w:r>
      <w:r w:rsidRPr="006E6AE2">
        <w:rPr>
          <w:rFonts w:hint="eastAsia"/>
          <w:lang w:eastAsia="zh-CN"/>
        </w:rPr>
        <w:t>17</w:t>
      </w:r>
      <w:r w:rsidRPr="006E6AE2">
        <w:tab/>
      </w:r>
      <w:r w:rsidRPr="006E6AE2">
        <w:rPr>
          <w:lang w:val="en-US"/>
        </w:rPr>
        <w:t>GFBR</w:t>
      </w:r>
      <w:bookmarkEnd w:id="2943"/>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07A932D" w14:textId="77777777" w:rsidR="00DA4189" w:rsidRPr="006E6AE2" w:rsidRDefault="00DA4189" w:rsidP="00DA4189">
      <w:pPr>
        <w:pStyle w:val="Heading4"/>
        <w:rPr>
          <w:lang w:eastAsia="zh-CN"/>
        </w:rPr>
      </w:pPr>
      <w:bookmarkStart w:id="2944" w:name="_Toc115079670"/>
      <w:r w:rsidRPr="006E6AE2">
        <w:t>11.7.2.</w:t>
      </w:r>
      <w:r w:rsidRPr="006E6AE2">
        <w:rPr>
          <w:rFonts w:hint="eastAsia"/>
          <w:lang w:eastAsia="zh-CN"/>
        </w:rPr>
        <w:t>18</w:t>
      </w:r>
      <w:r w:rsidRPr="006E6AE2">
        <w:tab/>
        <w:t>MFBR</w:t>
      </w:r>
      <w:bookmarkEnd w:id="2944"/>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5CE42990" w14:textId="77777777" w:rsidR="00DA4189" w:rsidRPr="006E6AE2" w:rsidRDefault="00DA4189" w:rsidP="00DA4189">
      <w:pPr>
        <w:pStyle w:val="Heading4"/>
        <w:rPr>
          <w:lang w:eastAsia="zh-CN"/>
        </w:rPr>
      </w:pPr>
      <w:bookmarkStart w:id="2945" w:name="_Toc115079671"/>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45"/>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ABC5791" w14:textId="77777777" w:rsidR="00DA4189" w:rsidRPr="006E6AE2" w:rsidRDefault="00DA4189" w:rsidP="00DA4189">
      <w:pPr>
        <w:pStyle w:val="Heading4"/>
        <w:rPr>
          <w:lang w:eastAsia="zh-CN"/>
        </w:rPr>
      </w:pPr>
      <w:bookmarkStart w:id="2946" w:name="_Toc115079672"/>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46"/>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95108D1" w14:textId="77777777" w:rsidR="00DA4189" w:rsidRPr="006E6AE2" w:rsidRDefault="00DA4189" w:rsidP="00DA4189">
      <w:pPr>
        <w:pStyle w:val="Heading4"/>
        <w:rPr>
          <w:lang w:eastAsia="zh-CN"/>
        </w:rPr>
      </w:pPr>
      <w:bookmarkStart w:id="2947" w:name="_Toc115079673"/>
      <w:r w:rsidRPr="006E6AE2">
        <w:t>11.7.2.</w:t>
      </w:r>
      <w:r w:rsidRPr="006E6AE2">
        <w:rPr>
          <w:rFonts w:hint="eastAsia"/>
          <w:lang w:eastAsia="zh-CN"/>
        </w:rPr>
        <w:t>21</w:t>
      </w:r>
      <w:r w:rsidRPr="006E6AE2">
        <w:tab/>
        <w:t>Default priority level</w:t>
      </w:r>
      <w:bookmarkEnd w:id="2947"/>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1674FD0E" w14:textId="77777777" w:rsidR="00DA4189" w:rsidRPr="006E6AE2" w:rsidRDefault="00DA4189" w:rsidP="00DA4189">
      <w:pPr>
        <w:pStyle w:val="Heading4"/>
        <w:rPr>
          <w:lang w:eastAsia="zh-CN"/>
        </w:rPr>
      </w:pPr>
      <w:bookmarkStart w:id="2948" w:name="_Toc115079674"/>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48"/>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646E527E" w14:textId="77777777" w:rsidR="00DA4189" w:rsidRPr="006E6AE2" w:rsidRDefault="00DA4189" w:rsidP="00DA4189">
      <w:pPr>
        <w:pStyle w:val="Heading4"/>
        <w:rPr>
          <w:lang w:eastAsia="zh-CN"/>
        </w:rPr>
      </w:pPr>
      <w:bookmarkStart w:id="2949" w:name="_Toc115079675"/>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49"/>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29BD655E" w14:textId="77777777" w:rsidR="00DA4189" w:rsidRPr="006E6AE2" w:rsidRDefault="00DA4189" w:rsidP="00DA4189">
      <w:pPr>
        <w:pStyle w:val="Heading4"/>
        <w:rPr>
          <w:lang w:eastAsia="zh-CN"/>
        </w:rPr>
      </w:pPr>
      <w:bookmarkStart w:id="2950" w:name="_Toc115079676"/>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50"/>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6D9FE59" w14:textId="77777777" w:rsidR="00FF4F78" w:rsidRPr="00C33F68" w:rsidRDefault="00AF026B" w:rsidP="00FF4F78">
      <w:pPr>
        <w:pStyle w:val="Heading1"/>
      </w:pPr>
      <w:bookmarkStart w:id="2951" w:name="_Toc115079677"/>
      <w:r w:rsidRPr="00C33F68">
        <w:t>12</w:t>
      </w:r>
      <w:r w:rsidR="00FF4F78" w:rsidRPr="00C33F68">
        <w:tab/>
        <w:t>List of system parameters</w:t>
      </w:r>
      <w:bookmarkEnd w:id="2951"/>
    </w:p>
    <w:p w14:paraId="23FF9DF6" w14:textId="50C79471" w:rsidR="00A86B9A" w:rsidRPr="00C33F68" w:rsidRDefault="00AF026B" w:rsidP="00A86B9A">
      <w:pPr>
        <w:pStyle w:val="Heading2"/>
      </w:pPr>
      <w:bookmarkStart w:id="2952" w:name="_Toc115079678"/>
      <w:r w:rsidRPr="00C33F68">
        <w:t>12.</w:t>
      </w:r>
      <w:r w:rsidR="00A86B9A" w:rsidRPr="00C33F68">
        <w:t>1</w:t>
      </w:r>
      <w:r w:rsidR="00A86B9A" w:rsidRPr="00C33F68">
        <w:tab/>
        <w:t>Overview</w:t>
      </w:r>
      <w:bookmarkEnd w:id="2952"/>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53" w:name="_Toc25070731"/>
      <w:bookmarkStart w:id="2954" w:name="_Toc34388730"/>
      <w:bookmarkStart w:id="2955" w:name="_Toc34404501"/>
      <w:bookmarkStart w:id="2956" w:name="_Toc45282411"/>
      <w:bookmarkStart w:id="2957" w:name="_Toc45882797"/>
      <w:bookmarkStart w:id="2958" w:name="_Toc51951345"/>
      <w:bookmarkStart w:id="2959" w:name="_Toc59209123"/>
      <w:bookmarkStart w:id="2960" w:name="_Toc59209394"/>
      <w:bookmarkStart w:id="2961" w:name="_Toc115079679"/>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53"/>
      <w:bookmarkEnd w:id="2954"/>
      <w:bookmarkEnd w:id="2955"/>
      <w:bookmarkEnd w:id="2956"/>
      <w:bookmarkEnd w:id="2957"/>
      <w:bookmarkEnd w:id="2958"/>
      <w:bookmarkEnd w:id="2959"/>
      <w:bookmarkEnd w:id="2960"/>
      <w:bookmarkEnd w:id="2961"/>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ProSe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62" w:name="_Toc25070732"/>
      <w:bookmarkStart w:id="2963" w:name="_Toc34388731"/>
      <w:bookmarkStart w:id="2964" w:name="_Toc34404502"/>
      <w:bookmarkStart w:id="2965" w:name="_Toc45282412"/>
      <w:bookmarkStart w:id="2966" w:name="_Toc45882798"/>
      <w:bookmarkStart w:id="2967" w:name="_Toc51951346"/>
      <w:bookmarkStart w:id="2968" w:name="_Toc59209124"/>
      <w:bookmarkStart w:id="2969" w:name="_Toc59209395"/>
      <w:bookmarkStart w:id="2970" w:name="_Toc115079680"/>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62"/>
      <w:bookmarkEnd w:id="2963"/>
      <w:bookmarkEnd w:id="2964"/>
      <w:bookmarkEnd w:id="2965"/>
      <w:bookmarkEnd w:id="2966"/>
      <w:bookmarkEnd w:id="2967"/>
      <w:bookmarkEnd w:id="2968"/>
      <w:bookmarkEnd w:id="2969"/>
      <w:bookmarkEnd w:id="2970"/>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28E5794F" w14:textId="77777777" w:rsidR="00E5189E" w:rsidRDefault="00E5189E" w:rsidP="00E5189E">
            <w:pPr>
              <w:pStyle w:val="TAL"/>
            </w:pPr>
            <w:r w:rsidRPr="00C33F68">
              <w:t xml:space="preserve">upon completing a 5G ProSe direct link modification and </w:t>
            </w:r>
            <w:r>
              <w:t xml:space="preserve">satisfying the privacy requirement for 5G UE-to-network relay or </w:t>
            </w:r>
            <w:r w:rsidRPr="00C33F68">
              <w:t>at least one of ProSe identifiers for the 5G ProSe direct link satisfying the privacy requirements or</w:t>
            </w:r>
          </w:p>
          <w:p w14:paraId="066B91C3"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71" w:name="_Toc115079681"/>
      <w:r w:rsidRPr="00C33F68">
        <w:t>12.4</w:t>
      </w:r>
      <w:r w:rsidRPr="00C33F68">
        <w:tab/>
        <w:t>Timers of 5G ProSe direct discovery procedures over PC3a</w:t>
      </w:r>
      <w:bookmarkEnd w:id="2971"/>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72" w:name="_Toc59209396"/>
      <w:bookmarkStart w:id="2973" w:name="_Toc59209125"/>
      <w:bookmarkStart w:id="2974" w:name="_Toc51951347"/>
      <w:bookmarkStart w:id="2975" w:name="_Toc45882799"/>
      <w:bookmarkStart w:id="2976" w:name="_Toc45282413"/>
      <w:bookmarkStart w:id="2977" w:name="_Toc115079682"/>
      <w:r w:rsidRPr="00C33F68">
        <w:t>12.</w:t>
      </w:r>
      <w:r w:rsidR="00F25CA8" w:rsidRPr="00C33F68">
        <w:t>5</w:t>
      </w:r>
      <w:r w:rsidRPr="00C33F68">
        <w:tab/>
        <w:t xml:space="preserve">Timers of </w:t>
      </w:r>
      <w:bookmarkEnd w:id="2972"/>
      <w:bookmarkEnd w:id="2973"/>
      <w:bookmarkEnd w:id="2974"/>
      <w:bookmarkEnd w:id="2975"/>
      <w:bookmarkEnd w:id="2976"/>
      <w:r w:rsidRPr="00C33F68">
        <w:t>broadcast mode 5G ProSe communication over PC5 interface</w:t>
      </w:r>
      <w:bookmarkEnd w:id="2977"/>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78" w:name="_Toc115079683"/>
      <w:r w:rsidRPr="00C33F68">
        <w:t>12.</w:t>
      </w:r>
      <w:r w:rsidR="0002292F" w:rsidRPr="00C33F68">
        <w:t>6</w:t>
      </w:r>
      <w:r w:rsidRPr="00C33F68">
        <w:tab/>
        <w:t>Timers of groupcast mode 5G ProSe communication over PC5 interface</w:t>
      </w:r>
      <w:bookmarkEnd w:id="2978"/>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79" w:name="_Toc81899325"/>
      <w:bookmarkStart w:id="2980" w:name="_Toc115079684"/>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79"/>
      <w:bookmarkEnd w:id="2980"/>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81" w:name="_Toc115079685"/>
      <w:r w:rsidRPr="006A5FDE">
        <w:rPr>
          <w:lang w:eastAsia="zh-CN"/>
        </w:rPr>
        <w:t>12.8</w:t>
      </w:r>
      <w:r w:rsidRPr="006A5FDE">
        <w:rPr>
          <w:lang w:eastAsia="zh-CN"/>
        </w:rPr>
        <w:tab/>
        <w:t>Timers for PC8 interface</w:t>
      </w:r>
      <w:bookmarkEnd w:id="2981"/>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82" w:name="_Toc115079686"/>
      <w:r w:rsidRPr="00C33F68">
        <w:t>12.</w:t>
      </w:r>
      <w:r>
        <w:t>9</w:t>
      </w:r>
      <w:r w:rsidRPr="00C33F68">
        <w:tab/>
        <w:t>Timers of 5G ProSe</w:t>
      </w:r>
      <w:r>
        <w:t xml:space="preserve"> UE-to-network relay with model B</w:t>
      </w:r>
      <w:bookmarkEnd w:id="2982"/>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83" w:name="OLE_LINK146"/>
            <w:bookmarkStart w:id="2984"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83"/>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84"/>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85"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85"/>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86" w:name="_Toc115079687"/>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86"/>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77777777" w:rsidR="002E1470" w:rsidRPr="006A5FDE" w:rsidRDefault="002E1470" w:rsidP="00C33084">
            <w:pPr>
              <w:pStyle w:val="TAC"/>
            </w:pPr>
            <w:r w:rsidRPr="006A5FDE">
              <w:t>T50</w:t>
            </w:r>
            <w:r>
              <w:t>xy</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77777777" w:rsidR="002E1470" w:rsidRPr="006A5FDE" w:rsidRDefault="002E1470" w:rsidP="00C33084">
            <w:pPr>
              <w:pStyle w:val="TAC"/>
            </w:pPr>
            <w:r w:rsidRPr="001303E2">
              <w:t>T50yz</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87" w:name="_Toc115079688"/>
      <w:r>
        <w:rPr>
          <w:lang w:eastAsia="zh-CN"/>
        </w:rPr>
        <w:t>Annex A (informative):</w:t>
      </w:r>
      <w:r>
        <w:rPr>
          <w:lang w:eastAsia="zh-CN"/>
        </w:rPr>
        <w:br/>
        <w:t>IANA registrations</w:t>
      </w:r>
      <w:bookmarkEnd w:id="2987"/>
    </w:p>
    <w:p w14:paraId="0685894E" w14:textId="0E46929F" w:rsidR="005202BF" w:rsidRDefault="005537E8" w:rsidP="005537E8">
      <w:pPr>
        <w:pStyle w:val="Heading1"/>
        <w:rPr>
          <w:lang w:eastAsia="zh-CN"/>
        </w:rPr>
      </w:pPr>
      <w:bookmarkStart w:id="2988" w:name="_Toc115079689"/>
      <w:r>
        <w:rPr>
          <w:lang w:eastAsia="zh-CN"/>
        </w:rPr>
        <w:t>A.1</w:t>
      </w:r>
      <w:r>
        <w:rPr>
          <w:lang w:eastAsia="zh-CN"/>
        </w:rPr>
        <w:tab/>
        <w:t>IANA registrations for MIME types</w:t>
      </w:r>
      <w:bookmarkEnd w:id="2988"/>
    </w:p>
    <w:p w14:paraId="44739AD4" w14:textId="34492A30" w:rsidR="005537E8" w:rsidRPr="005537E8" w:rsidRDefault="005537E8" w:rsidP="006A5FDE">
      <w:pPr>
        <w:pStyle w:val="Heading2"/>
        <w:rPr>
          <w:lang w:eastAsia="zh-CN"/>
        </w:rPr>
      </w:pPr>
      <w:bookmarkStart w:id="2989" w:name="_Toc115079690"/>
      <w:r>
        <w:rPr>
          <w:lang w:eastAsia="zh-CN"/>
        </w:rPr>
        <w:t>A.1.1</w:t>
      </w:r>
      <w:r>
        <w:rPr>
          <w:lang w:eastAsia="zh-CN"/>
        </w:rPr>
        <w:tab/>
        <w:t>General</w:t>
      </w:r>
      <w:bookmarkEnd w:id="2989"/>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5A8A65F8" w:rsidR="005537E8" w:rsidRDefault="005537E8" w:rsidP="005537E8">
      <w:pPr>
        <w:pStyle w:val="Heading2"/>
      </w:pPr>
      <w:bookmarkStart w:id="2990" w:name="_Toc115079691"/>
      <w:r>
        <w:t>A.1.2</w:t>
      </w:r>
      <w:r>
        <w:tab/>
        <w:t>application/3gpp-prose-pc3a+xml</w:t>
      </w:r>
      <w:bookmarkEnd w:id="2990"/>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DF6898C" w:rsidR="005537E8" w:rsidRDefault="00BB228F" w:rsidP="006A5FDE">
      <w:pPr>
        <w:pStyle w:val="B1"/>
      </w:pPr>
      <w:r>
        <w:tab/>
      </w:r>
      <w:r w:rsidR="005537E8">
        <w:t>Vendor Tree - 3gpp-prose-pc3a+xml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Default="005537E8" w:rsidP="006A5FDE">
      <w:pPr>
        <w:pStyle w:val="B1"/>
      </w:pPr>
      <w:r>
        <w:tab/>
        <w:t>n/a.</w:t>
      </w:r>
    </w:p>
    <w:p w14:paraId="09AA849B" w14:textId="77777777" w:rsidR="005537E8" w:rsidRDefault="005537E8" w:rsidP="005537E8">
      <w:r>
        <w:t>Fragment identifier considerations:</w:t>
      </w:r>
    </w:p>
    <w:p w14:paraId="434B673A" w14:textId="6A92B1A2" w:rsidR="005537E8" w:rsidRDefault="005537E8" w:rsidP="006A5FDE">
      <w:pPr>
        <w:pStyle w:val="B1"/>
      </w:pPr>
      <w:r>
        <w:tab/>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4F8BFC29" w:rsidR="005537E8" w:rsidRDefault="00BB228F" w:rsidP="00BB228F">
      <w:pPr>
        <w:pStyle w:val="Heading2"/>
      </w:pPr>
      <w:bookmarkStart w:id="2991" w:name="_Toc115079692"/>
      <w:r>
        <w:t>A.1.2</w:t>
      </w:r>
      <w:r>
        <w:tab/>
        <w:t>application/3gpp-prose-pc8+xml</w:t>
      </w:r>
      <w:bookmarkEnd w:id="2991"/>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018A25E8" w:rsidR="00BB228F" w:rsidRDefault="00BB228F" w:rsidP="006A5FDE">
      <w:pPr>
        <w:pStyle w:val="B1"/>
      </w:pPr>
      <w:r>
        <w:tab/>
        <w:t>Vendor Tree - 3gpp-prose-pc8+xml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F8DF156" w:rsidR="00BB228F" w:rsidRDefault="00BB228F" w:rsidP="006A5FDE">
      <w:pPr>
        <w:pStyle w:val="B1"/>
      </w:pPr>
      <w:r>
        <w:tab/>
        <w:t>3GPP TS 24.554 (http://www.3gpp.org/ftp/Specs/html-info/24554.htm)</w:t>
      </w:r>
    </w:p>
    <w:p w14:paraId="3A9FAEFA" w14:textId="77777777" w:rsidR="00BB228F" w:rsidRDefault="00BB228F" w:rsidP="00BB228F">
      <w:r>
        <w:t>Applications which use this media type:</w:t>
      </w:r>
    </w:p>
    <w:p w14:paraId="30B2B81D" w14:textId="480D48AF" w:rsidR="00BB228F" w:rsidRDefault="00BB228F" w:rsidP="006A5FDE">
      <w:pPr>
        <w:pStyle w:val="B1"/>
      </w:pPr>
      <w:r>
        <w:tab/>
        <w:t>n/a.</w:t>
      </w:r>
    </w:p>
    <w:p w14:paraId="6F36ACFE" w14:textId="77777777" w:rsidR="00BB228F" w:rsidRDefault="00BB228F" w:rsidP="00BB228F">
      <w:r>
        <w:t>Fragment identifier considerations:</w:t>
      </w:r>
    </w:p>
    <w:p w14:paraId="0F6E8A1D" w14:textId="685DB93F" w:rsidR="00BB228F" w:rsidRDefault="00BB228F" w:rsidP="006A5FDE">
      <w:pPr>
        <w:pStyle w:val="B1"/>
      </w:pPr>
      <w:r>
        <w:tab/>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176BA9BE" w:rsidR="002D60DD" w:rsidRDefault="002D60DD" w:rsidP="002D60DD">
      <w:pPr>
        <w:pStyle w:val="Heading2"/>
      </w:pPr>
      <w:bookmarkStart w:id="2992" w:name="_Toc115079693"/>
      <w:r>
        <w:t>A.1.3</w:t>
      </w:r>
      <w:r>
        <w:tab/>
        <w:t>application/3gpp-5g-prose-pc3</w:t>
      </w:r>
      <w:r w:rsidR="00E5189E">
        <w:t>a</w:t>
      </w:r>
      <w:r>
        <w:t>ch+xml</w:t>
      </w:r>
      <w:bookmarkEnd w:id="2992"/>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2F0B5C12" w:rsidR="002D60DD" w:rsidRDefault="002D60DD" w:rsidP="006A5FDE">
      <w:pPr>
        <w:pStyle w:val="B1"/>
      </w:pPr>
      <w:r>
        <w:tab/>
        <w:t>Vendor Tree - 3gpp-5g-prose-pc3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2993" w:name="_Toc115079694"/>
      <w:r w:rsidRPr="00C33F68">
        <w:t>Annex</w:t>
      </w:r>
      <w:r w:rsidR="00BB228F">
        <w:t xml:space="preserve"> B</w:t>
      </w:r>
      <w:r w:rsidRPr="00C33F68">
        <w:t xml:space="preserve"> (informative):</w:t>
      </w:r>
      <w:r w:rsidRPr="00C33F68">
        <w:br/>
        <w:t>Change history</w:t>
      </w:r>
      <w:bookmarkStart w:id="2994" w:name="historyclause"/>
      <w:bookmarkEnd w:id="2993"/>
      <w:bookmarkEnd w:id="29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Default="00426724" w:rsidP="00426724">
            <w:pPr>
              <w:pStyle w:val="TAL"/>
              <w:rPr>
                <w:bCs/>
                <w:snapToGrid w:val="0"/>
                <w:sz w:val="16"/>
              </w:rPr>
            </w:pPr>
            <w:r>
              <w:rPr>
                <w:bCs/>
                <w:snapToGrid w:val="0"/>
                <w:sz w:val="16"/>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bl>
    <w:p w14:paraId="33F55B43" w14:textId="27461F90" w:rsidR="00080512" w:rsidRPr="00C33F68" w:rsidRDefault="00080512" w:rsidP="005C4676"/>
    <w:sectPr w:rsidR="00080512" w:rsidRPr="00C33F6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70FCF" w14:textId="77777777" w:rsidR="009455E8" w:rsidRDefault="009455E8">
      <w:r>
        <w:separator/>
      </w:r>
    </w:p>
  </w:endnote>
  <w:endnote w:type="continuationSeparator" w:id="0">
    <w:p w14:paraId="0E64959E" w14:textId="77777777" w:rsidR="009455E8" w:rsidRDefault="00945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8CE2C" w14:textId="77777777" w:rsidR="009455E8" w:rsidRDefault="009455E8">
      <w:r>
        <w:separator/>
      </w:r>
    </w:p>
  </w:footnote>
  <w:footnote w:type="continuationSeparator" w:id="0">
    <w:p w14:paraId="2A6D2DE0" w14:textId="77777777" w:rsidR="009455E8" w:rsidRDefault="009455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939837F"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5BED">
      <w:rPr>
        <w:rFonts w:ascii="Arial" w:hAnsi="Arial" w:cs="Arial"/>
        <w:b/>
        <w:noProof/>
        <w:sz w:val="18"/>
        <w:szCs w:val="18"/>
      </w:rPr>
      <w:t>3GPP TS 24.554 V17.2.1 (2022-09)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ED005BE"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5BED">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876"/>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0EF"/>
    <w:rsid w:val="00077EFB"/>
    <w:rsid w:val="00080381"/>
    <w:rsid w:val="00080512"/>
    <w:rsid w:val="00081DBB"/>
    <w:rsid w:val="000829A9"/>
    <w:rsid w:val="0008742D"/>
    <w:rsid w:val="00090F2F"/>
    <w:rsid w:val="00091AF8"/>
    <w:rsid w:val="0009285D"/>
    <w:rsid w:val="00093868"/>
    <w:rsid w:val="000960D6"/>
    <w:rsid w:val="000962DC"/>
    <w:rsid w:val="000963FC"/>
    <w:rsid w:val="000967AA"/>
    <w:rsid w:val="000969FF"/>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1ACC"/>
    <w:rsid w:val="00132B71"/>
    <w:rsid w:val="00133525"/>
    <w:rsid w:val="00133BB7"/>
    <w:rsid w:val="00134077"/>
    <w:rsid w:val="00134642"/>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5F22"/>
    <w:rsid w:val="00177905"/>
    <w:rsid w:val="0018194A"/>
    <w:rsid w:val="00182274"/>
    <w:rsid w:val="0018273F"/>
    <w:rsid w:val="00182C18"/>
    <w:rsid w:val="00182D1F"/>
    <w:rsid w:val="0018412C"/>
    <w:rsid w:val="001845AF"/>
    <w:rsid w:val="00186108"/>
    <w:rsid w:val="00186A0E"/>
    <w:rsid w:val="00186E16"/>
    <w:rsid w:val="00186F4F"/>
    <w:rsid w:val="0018706C"/>
    <w:rsid w:val="00190E13"/>
    <w:rsid w:val="00191A92"/>
    <w:rsid w:val="0019254A"/>
    <w:rsid w:val="001926D5"/>
    <w:rsid w:val="00192BAE"/>
    <w:rsid w:val="00192E22"/>
    <w:rsid w:val="00193703"/>
    <w:rsid w:val="0019514E"/>
    <w:rsid w:val="00196E0B"/>
    <w:rsid w:val="0019776D"/>
    <w:rsid w:val="001A01C4"/>
    <w:rsid w:val="001A032C"/>
    <w:rsid w:val="001A19DF"/>
    <w:rsid w:val="001A2BAC"/>
    <w:rsid w:val="001A3C4C"/>
    <w:rsid w:val="001A3C99"/>
    <w:rsid w:val="001A3FF7"/>
    <w:rsid w:val="001A4C42"/>
    <w:rsid w:val="001A5B2D"/>
    <w:rsid w:val="001A6BA5"/>
    <w:rsid w:val="001A7420"/>
    <w:rsid w:val="001B2ED7"/>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3E01"/>
    <w:rsid w:val="001E494B"/>
    <w:rsid w:val="001E5360"/>
    <w:rsid w:val="001F0C1D"/>
    <w:rsid w:val="001F1132"/>
    <w:rsid w:val="001F1526"/>
    <w:rsid w:val="001F168B"/>
    <w:rsid w:val="001F33E6"/>
    <w:rsid w:val="001F5C22"/>
    <w:rsid w:val="001F6881"/>
    <w:rsid w:val="001F7AED"/>
    <w:rsid w:val="001F7D1A"/>
    <w:rsid w:val="001F7D9A"/>
    <w:rsid w:val="002000D4"/>
    <w:rsid w:val="002009BC"/>
    <w:rsid w:val="002011B4"/>
    <w:rsid w:val="002011C6"/>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059B"/>
    <w:rsid w:val="00241CBC"/>
    <w:rsid w:val="00243040"/>
    <w:rsid w:val="00243281"/>
    <w:rsid w:val="00243397"/>
    <w:rsid w:val="00243657"/>
    <w:rsid w:val="00244331"/>
    <w:rsid w:val="0024592E"/>
    <w:rsid w:val="002459F7"/>
    <w:rsid w:val="002463D8"/>
    <w:rsid w:val="002473BE"/>
    <w:rsid w:val="0024740F"/>
    <w:rsid w:val="002475D9"/>
    <w:rsid w:val="00250725"/>
    <w:rsid w:val="0025195B"/>
    <w:rsid w:val="002531FC"/>
    <w:rsid w:val="00254F70"/>
    <w:rsid w:val="00255A55"/>
    <w:rsid w:val="00256253"/>
    <w:rsid w:val="0025676E"/>
    <w:rsid w:val="00256B47"/>
    <w:rsid w:val="00257C89"/>
    <w:rsid w:val="002620B2"/>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3695"/>
    <w:rsid w:val="00283C89"/>
    <w:rsid w:val="002845FB"/>
    <w:rsid w:val="00284807"/>
    <w:rsid w:val="00285B12"/>
    <w:rsid w:val="002913C3"/>
    <w:rsid w:val="00292740"/>
    <w:rsid w:val="0029360C"/>
    <w:rsid w:val="002946C8"/>
    <w:rsid w:val="002955C3"/>
    <w:rsid w:val="00296AE7"/>
    <w:rsid w:val="00296BCC"/>
    <w:rsid w:val="002A133C"/>
    <w:rsid w:val="002A5AFB"/>
    <w:rsid w:val="002B100E"/>
    <w:rsid w:val="002B6339"/>
    <w:rsid w:val="002C37A5"/>
    <w:rsid w:val="002C3930"/>
    <w:rsid w:val="002C52DA"/>
    <w:rsid w:val="002C5C8A"/>
    <w:rsid w:val="002C7546"/>
    <w:rsid w:val="002C7842"/>
    <w:rsid w:val="002D3BBE"/>
    <w:rsid w:val="002D5388"/>
    <w:rsid w:val="002D60DD"/>
    <w:rsid w:val="002D7042"/>
    <w:rsid w:val="002D7EC5"/>
    <w:rsid w:val="002E00EE"/>
    <w:rsid w:val="002E0F50"/>
    <w:rsid w:val="002E1470"/>
    <w:rsid w:val="002E30AC"/>
    <w:rsid w:val="002E3464"/>
    <w:rsid w:val="002E3517"/>
    <w:rsid w:val="002E3687"/>
    <w:rsid w:val="002E3EC0"/>
    <w:rsid w:val="002E54A2"/>
    <w:rsid w:val="002E56B7"/>
    <w:rsid w:val="002E6EFE"/>
    <w:rsid w:val="002F081C"/>
    <w:rsid w:val="002F0EB8"/>
    <w:rsid w:val="002F162F"/>
    <w:rsid w:val="002F270C"/>
    <w:rsid w:val="002F31F4"/>
    <w:rsid w:val="002F48D8"/>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C83"/>
    <w:rsid w:val="00363D75"/>
    <w:rsid w:val="00366AEA"/>
    <w:rsid w:val="0036706D"/>
    <w:rsid w:val="003672FB"/>
    <w:rsid w:val="003706DD"/>
    <w:rsid w:val="003708C3"/>
    <w:rsid w:val="00371085"/>
    <w:rsid w:val="003713FB"/>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6724"/>
    <w:rsid w:val="0042796A"/>
    <w:rsid w:val="00430779"/>
    <w:rsid w:val="00432451"/>
    <w:rsid w:val="00432A5C"/>
    <w:rsid w:val="00433206"/>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2BE0"/>
    <w:rsid w:val="004B3683"/>
    <w:rsid w:val="004B4117"/>
    <w:rsid w:val="004C0395"/>
    <w:rsid w:val="004C079D"/>
    <w:rsid w:val="004C185D"/>
    <w:rsid w:val="004C27F5"/>
    <w:rsid w:val="004C30A3"/>
    <w:rsid w:val="004C54D1"/>
    <w:rsid w:val="004C7AD3"/>
    <w:rsid w:val="004C7C1E"/>
    <w:rsid w:val="004D0C8E"/>
    <w:rsid w:val="004D1452"/>
    <w:rsid w:val="004D2DAE"/>
    <w:rsid w:val="004D3578"/>
    <w:rsid w:val="004D4D9C"/>
    <w:rsid w:val="004D64D4"/>
    <w:rsid w:val="004D774B"/>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47D1"/>
    <w:rsid w:val="0053525A"/>
    <w:rsid w:val="00535773"/>
    <w:rsid w:val="005374E1"/>
    <w:rsid w:val="00537A9A"/>
    <w:rsid w:val="00540254"/>
    <w:rsid w:val="005412F1"/>
    <w:rsid w:val="00541A98"/>
    <w:rsid w:val="00541CB9"/>
    <w:rsid w:val="00543284"/>
    <w:rsid w:val="005435D3"/>
    <w:rsid w:val="00543E6C"/>
    <w:rsid w:val="005442C7"/>
    <w:rsid w:val="005448D5"/>
    <w:rsid w:val="0054529A"/>
    <w:rsid w:val="00545519"/>
    <w:rsid w:val="00551004"/>
    <w:rsid w:val="00552922"/>
    <w:rsid w:val="00552C90"/>
    <w:rsid w:val="00552D7F"/>
    <w:rsid w:val="005537E8"/>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33B"/>
    <w:rsid w:val="005C4676"/>
    <w:rsid w:val="005C6055"/>
    <w:rsid w:val="005C7282"/>
    <w:rsid w:val="005C7439"/>
    <w:rsid w:val="005D1372"/>
    <w:rsid w:val="005D1C8C"/>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37B8C"/>
    <w:rsid w:val="00641F4A"/>
    <w:rsid w:val="00642AF3"/>
    <w:rsid w:val="00643AC7"/>
    <w:rsid w:val="006455C8"/>
    <w:rsid w:val="00645A14"/>
    <w:rsid w:val="00645E99"/>
    <w:rsid w:val="006461C3"/>
    <w:rsid w:val="00647114"/>
    <w:rsid w:val="006471E3"/>
    <w:rsid w:val="00647309"/>
    <w:rsid w:val="00647AEC"/>
    <w:rsid w:val="00651E8F"/>
    <w:rsid w:val="0065619A"/>
    <w:rsid w:val="006573BB"/>
    <w:rsid w:val="00657FEC"/>
    <w:rsid w:val="0066047D"/>
    <w:rsid w:val="00660D01"/>
    <w:rsid w:val="00661773"/>
    <w:rsid w:val="00661A16"/>
    <w:rsid w:val="006653BC"/>
    <w:rsid w:val="0066558E"/>
    <w:rsid w:val="0066563C"/>
    <w:rsid w:val="0066566A"/>
    <w:rsid w:val="006661CB"/>
    <w:rsid w:val="006662E3"/>
    <w:rsid w:val="00666345"/>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D2E1E"/>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1185"/>
    <w:rsid w:val="0077151C"/>
    <w:rsid w:val="00772733"/>
    <w:rsid w:val="007741F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5A37"/>
    <w:rsid w:val="007A5C1D"/>
    <w:rsid w:val="007B1D6F"/>
    <w:rsid w:val="007B23D9"/>
    <w:rsid w:val="007B32D0"/>
    <w:rsid w:val="007B3CA5"/>
    <w:rsid w:val="007B4A32"/>
    <w:rsid w:val="007B550E"/>
    <w:rsid w:val="007B600E"/>
    <w:rsid w:val="007C0130"/>
    <w:rsid w:val="007C0491"/>
    <w:rsid w:val="007C0842"/>
    <w:rsid w:val="007C199D"/>
    <w:rsid w:val="007C1A45"/>
    <w:rsid w:val="007C2101"/>
    <w:rsid w:val="007C30FC"/>
    <w:rsid w:val="007C71F8"/>
    <w:rsid w:val="007D100E"/>
    <w:rsid w:val="007D18E2"/>
    <w:rsid w:val="007D1FB2"/>
    <w:rsid w:val="007E12DF"/>
    <w:rsid w:val="007E1AB9"/>
    <w:rsid w:val="007E2491"/>
    <w:rsid w:val="007E4CE6"/>
    <w:rsid w:val="007E54DA"/>
    <w:rsid w:val="007E60DF"/>
    <w:rsid w:val="007F0B18"/>
    <w:rsid w:val="007F0F4A"/>
    <w:rsid w:val="007F3AF9"/>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27CB"/>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12F4"/>
    <w:rsid w:val="00884690"/>
    <w:rsid w:val="00884B23"/>
    <w:rsid w:val="00885F2F"/>
    <w:rsid w:val="00886342"/>
    <w:rsid w:val="008865E4"/>
    <w:rsid w:val="00886855"/>
    <w:rsid w:val="0089005D"/>
    <w:rsid w:val="00890090"/>
    <w:rsid w:val="0089033A"/>
    <w:rsid w:val="008908DF"/>
    <w:rsid w:val="00890FCA"/>
    <w:rsid w:val="0089219F"/>
    <w:rsid w:val="00892982"/>
    <w:rsid w:val="00892C16"/>
    <w:rsid w:val="00894A5C"/>
    <w:rsid w:val="00895F2D"/>
    <w:rsid w:val="0089619F"/>
    <w:rsid w:val="008965E3"/>
    <w:rsid w:val="0089681C"/>
    <w:rsid w:val="00896B9B"/>
    <w:rsid w:val="00896D11"/>
    <w:rsid w:val="0089797C"/>
    <w:rsid w:val="008A011C"/>
    <w:rsid w:val="008A1967"/>
    <w:rsid w:val="008A4468"/>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D6E6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7074"/>
    <w:rsid w:val="0091018C"/>
    <w:rsid w:val="009114D7"/>
    <w:rsid w:val="0091348E"/>
    <w:rsid w:val="00915763"/>
    <w:rsid w:val="00917CCB"/>
    <w:rsid w:val="00920A29"/>
    <w:rsid w:val="00922495"/>
    <w:rsid w:val="00923FDC"/>
    <w:rsid w:val="00927529"/>
    <w:rsid w:val="00927EB9"/>
    <w:rsid w:val="00931948"/>
    <w:rsid w:val="0093226E"/>
    <w:rsid w:val="00933ABA"/>
    <w:rsid w:val="009340B3"/>
    <w:rsid w:val="00934242"/>
    <w:rsid w:val="00934446"/>
    <w:rsid w:val="00940398"/>
    <w:rsid w:val="00941DE7"/>
    <w:rsid w:val="0094230A"/>
    <w:rsid w:val="00942EC2"/>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DC"/>
    <w:rsid w:val="009777EF"/>
    <w:rsid w:val="00980C20"/>
    <w:rsid w:val="0098144C"/>
    <w:rsid w:val="009824D2"/>
    <w:rsid w:val="009830DA"/>
    <w:rsid w:val="00983AA4"/>
    <w:rsid w:val="0098432E"/>
    <w:rsid w:val="009855CE"/>
    <w:rsid w:val="0098667E"/>
    <w:rsid w:val="009866FA"/>
    <w:rsid w:val="00993304"/>
    <w:rsid w:val="009944F6"/>
    <w:rsid w:val="00994E68"/>
    <w:rsid w:val="00997A77"/>
    <w:rsid w:val="009A0ECD"/>
    <w:rsid w:val="009A2B05"/>
    <w:rsid w:val="009A4CC9"/>
    <w:rsid w:val="009A4DC4"/>
    <w:rsid w:val="009A6759"/>
    <w:rsid w:val="009B12BC"/>
    <w:rsid w:val="009B3ACB"/>
    <w:rsid w:val="009B4E3F"/>
    <w:rsid w:val="009B587A"/>
    <w:rsid w:val="009B5B9B"/>
    <w:rsid w:val="009B5BED"/>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1CF"/>
    <w:rsid w:val="009F084D"/>
    <w:rsid w:val="009F08D6"/>
    <w:rsid w:val="009F0BA9"/>
    <w:rsid w:val="009F1BE8"/>
    <w:rsid w:val="009F37B7"/>
    <w:rsid w:val="009F3DBF"/>
    <w:rsid w:val="009F4F69"/>
    <w:rsid w:val="009F64A0"/>
    <w:rsid w:val="009F73A6"/>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B7B"/>
    <w:rsid w:val="00A35CBA"/>
    <w:rsid w:val="00A376F8"/>
    <w:rsid w:val="00A37E62"/>
    <w:rsid w:val="00A40E71"/>
    <w:rsid w:val="00A40F34"/>
    <w:rsid w:val="00A40FD2"/>
    <w:rsid w:val="00A41E47"/>
    <w:rsid w:val="00A42CB9"/>
    <w:rsid w:val="00A44A48"/>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6602"/>
    <w:rsid w:val="00A76685"/>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0D52"/>
    <w:rsid w:val="00AB152F"/>
    <w:rsid w:val="00AB234F"/>
    <w:rsid w:val="00AB27E3"/>
    <w:rsid w:val="00AB35C8"/>
    <w:rsid w:val="00AB4A77"/>
    <w:rsid w:val="00AB59E0"/>
    <w:rsid w:val="00AB745D"/>
    <w:rsid w:val="00AC15C0"/>
    <w:rsid w:val="00AC3374"/>
    <w:rsid w:val="00AC6BC6"/>
    <w:rsid w:val="00AC77E8"/>
    <w:rsid w:val="00AC7EE3"/>
    <w:rsid w:val="00AD039D"/>
    <w:rsid w:val="00AD0C8E"/>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9DC"/>
    <w:rsid w:val="00B02A50"/>
    <w:rsid w:val="00B07696"/>
    <w:rsid w:val="00B076BE"/>
    <w:rsid w:val="00B11307"/>
    <w:rsid w:val="00B11660"/>
    <w:rsid w:val="00B1241A"/>
    <w:rsid w:val="00B137EF"/>
    <w:rsid w:val="00B15449"/>
    <w:rsid w:val="00B1589F"/>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362D"/>
    <w:rsid w:val="00BD4256"/>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1F35"/>
    <w:rsid w:val="00C03A92"/>
    <w:rsid w:val="00C050AA"/>
    <w:rsid w:val="00C06C08"/>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3E9D"/>
    <w:rsid w:val="00C33F68"/>
    <w:rsid w:val="00C3594A"/>
    <w:rsid w:val="00C4376C"/>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6EB3"/>
    <w:rsid w:val="00C87EDF"/>
    <w:rsid w:val="00C90909"/>
    <w:rsid w:val="00C91A94"/>
    <w:rsid w:val="00C9220F"/>
    <w:rsid w:val="00C93F40"/>
    <w:rsid w:val="00C93F76"/>
    <w:rsid w:val="00C962F2"/>
    <w:rsid w:val="00CA0032"/>
    <w:rsid w:val="00CA1039"/>
    <w:rsid w:val="00CA1977"/>
    <w:rsid w:val="00CA2034"/>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3CDB"/>
    <w:rsid w:val="00CC426C"/>
    <w:rsid w:val="00CC535E"/>
    <w:rsid w:val="00CC5EF2"/>
    <w:rsid w:val="00CC6111"/>
    <w:rsid w:val="00CC6931"/>
    <w:rsid w:val="00CC7415"/>
    <w:rsid w:val="00CC78AB"/>
    <w:rsid w:val="00CD2933"/>
    <w:rsid w:val="00CD325D"/>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4662"/>
    <w:rsid w:val="00D55085"/>
    <w:rsid w:val="00D57972"/>
    <w:rsid w:val="00D60649"/>
    <w:rsid w:val="00D61366"/>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299F"/>
    <w:rsid w:val="00E33D70"/>
    <w:rsid w:val="00E34ACD"/>
    <w:rsid w:val="00E36C9D"/>
    <w:rsid w:val="00E41D50"/>
    <w:rsid w:val="00E41DEC"/>
    <w:rsid w:val="00E43B7C"/>
    <w:rsid w:val="00E443DE"/>
    <w:rsid w:val="00E44582"/>
    <w:rsid w:val="00E44684"/>
    <w:rsid w:val="00E44948"/>
    <w:rsid w:val="00E45F11"/>
    <w:rsid w:val="00E46B73"/>
    <w:rsid w:val="00E474D5"/>
    <w:rsid w:val="00E5189E"/>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8E2"/>
    <w:rsid w:val="00E84FE5"/>
    <w:rsid w:val="00E86206"/>
    <w:rsid w:val="00E864DB"/>
    <w:rsid w:val="00E8669B"/>
    <w:rsid w:val="00E91AE0"/>
    <w:rsid w:val="00E91F6D"/>
    <w:rsid w:val="00E92D94"/>
    <w:rsid w:val="00E9322F"/>
    <w:rsid w:val="00E932B4"/>
    <w:rsid w:val="00E93DC5"/>
    <w:rsid w:val="00E9531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5137"/>
    <w:rsid w:val="00EE6DCA"/>
    <w:rsid w:val="00EF106C"/>
    <w:rsid w:val="00EF2DE5"/>
    <w:rsid w:val="00EF7219"/>
    <w:rsid w:val="00EF79F7"/>
    <w:rsid w:val="00EF7CDE"/>
    <w:rsid w:val="00F002E5"/>
    <w:rsid w:val="00F00A54"/>
    <w:rsid w:val="00F025A2"/>
    <w:rsid w:val="00F02780"/>
    <w:rsid w:val="00F02AB1"/>
    <w:rsid w:val="00F04712"/>
    <w:rsid w:val="00F04DD6"/>
    <w:rsid w:val="00F05AB2"/>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27BB9"/>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46F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9.vsdx"/><Relationship Id="rId97" Type="http://schemas.openxmlformats.org/officeDocument/2006/relationships/oleObject" Target="embeddings/Microsoft_Visio_2003-2010_Drawing21.vsd"/><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186</Pages>
  <Words>158360</Words>
  <Characters>902655</Characters>
  <Application>Microsoft Office Word</Application>
  <DocSecurity>0</DocSecurity>
  <Lines>7522</Lines>
  <Paragraphs>2117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1058898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24.555_CR0020R2_(Rel-17)_5G_ProSe</cp:lastModifiedBy>
  <cp:revision>11</cp:revision>
  <cp:lastPrinted>2019-02-25T14:05:00Z</cp:lastPrinted>
  <dcterms:created xsi:type="dcterms:W3CDTF">2022-09-23T14:21:00Z</dcterms:created>
  <dcterms:modified xsi:type="dcterms:W3CDTF">2022-09-26T08:15:00Z</dcterms:modified>
</cp:coreProperties>
</file>