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0955FD63"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V1</w:t>
            </w:r>
            <w:r w:rsidR="00450CAA" w:rsidRPr="00610329">
              <w:t>8</w:t>
            </w:r>
            <w:r w:rsidRPr="00610329">
              <w:t>.</w:t>
            </w:r>
            <w:r w:rsidR="007A4B35">
              <w:t>2</w:t>
            </w:r>
            <w:r w:rsidRPr="00610329">
              <w:t xml:space="preserve">.0 </w:t>
            </w:r>
            <w:r w:rsidRPr="00610329">
              <w:rPr>
                <w:sz w:val="32"/>
              </w:rPr>
              <w:t>(202</w:t>
            </w:r>
            <w:r w:rsidR="00613FB6" w:rsidRPr="00610329">
              <w:rPr>
                <w:sz w:val="32"/>
              </w:rPr>
              <w:t>3</w:t>
            </w:r>
            <w:r w:rsidRPr="00610329">
              <w:rPr>
                <w:sz w:val="32"/>
              </w:rPr>
              <w:t>-</w:t>
            </w:r>
            <w:r w:rsidR="00613FB6" w:rsidRPr="00610329">
              <w:rPr>
                <w:sz w:val="32"/>
              </w:rPr>
              <w:t>0</w:t>
            </w:r>
            <w:r w:rsidR="007A4B35">
              <w:rPr>
                <w:sz w:val="32"/>
              </w:rPr>
              <w:t>6</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75pt" o:ole="">
                  <v:imagedata r:id="rId12" o:title=""/>
                </v:shape>
                <o:OLEObject Type="Embed" ProgID="Word.Picture.8" ShapeID="_x0000_i1025" DrawAspect="Content" ObjectID="_1748942861"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0D69E1EC" w:rsidR="00FE3067" w:rsidRPr="00610329" w:rsidRDefault="00FE3067" w:rsidP="0045223D">
            <w:pPr>
              <w:pStyle w:val="FP"/>
              <w:jc w:val="center"/>
              <w:rPr>
                <w:noProof/>
                <w:sz w:val="18"/>
              </w:rPr>
            </w:pPr>
            <w:r w:rsidRPr="00610329">
              <w:rPr>
                <w:noProof/>
                <w:sz w:val="18"/>
              </w:rPr>
              <w:t>© 202</w:t>
            </w:r>
            <w:r w:rsidR="00613FB6" w:rsidRPr="00610329">
              <w:rPr>
                <w:noProof/>
                <w:sz w:val="18"/>
              </w:rPr>
              <w:t>3</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47641E95" w14:textId="2D08C01D" w:rsidR="00823246" w:rsidRDefault="00D87FF0">
      <w:pPr>
        <w:pStyle w:val="TOC1"/>
        <w:rPr>
          <w:rFonts w:asciiTheme="minorHAnsi" w:eastAsiaTheme="minorEastAsia" w:hAnsiTheme="minorHAnsi" w:cstheme="minorBidi"/>
          <w:noProof/>
          <w:szCs w:val="22"/>
        </w:rPr>
      </w:pPr>
      <w:r w:rsidRPr="00610329">
        <w:fldChar w:fldCharType="begin" w:fldLock="1"/>
      </w:r>
      <w:r w:rsidRPr="00610329">
        <w:instrText xml:space="preserve"> TOC \o "1-9" </w:instrText>
      </w:r>
      <w:r w:rsidRPr="00610329">
        <w:fldChar w:fldCharType="separate"/>
      </w:r>
      <w:r w:rsidR="00823246">
        <w:rPr>
          <w:noProof/>
        </w:rPr>
        <w:t>Foreword</w:t>
      </w:r>
      <w:r w:rsidR="00823246">
        <w:rPr>
          <w:noProof/>
        </w:rPr>
        <w:tab/>
      </w:r>
      <w:r w:rsidR="00823246">
        <w:rPr>
          <w:noProof/>
        </w:rPr>
        <w:fldChar w:fldCharType="begin" w:fldLock="1"/>
      </w:r>
      <w:r w:rsidR="00823246">
        <w:rPr>
          <w:noProof/>
        </w:rPr>
        <w:instrText xml:space="preserve"> PAGEREF _Toc138330046 \h </w:instrText>
      </w:r>
      <w:r w:rsidR="00823246">
        <w:rPr>
          <w:noProof/>
        </w:rPr>
      </w:r>
      <w:r w:rsidR="00823246">
        <w:rPr>
          <w:noProof/>
        </w:rPr>
        <w:fldChar w:fldCharType="separate"/>
      </w:r>
      <w:r w:rsidR="00823246">
        <w:rPr>
          <w:noProof/>
        </w:rPr>
        <w:t>12</w:t>
      </w:r>
      <w:r w:rsidR="00823246">
        <w:rPr>
          <w:noProof/>
        </w:rPr>
        <w:fldChar w:fldCharType="end"/>
      </w:r>
    </w:p>
    <w:p w14:paraId="66F616F7" w14:textId="4B1752B3" w:rsidR="00823246" w:rsidRDefault="00823246">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_Toc138330047 \h </w:instrText>
      </w:r>
      <w:r>
        <w:rPr>
          <w:noProof/>
        </w:rPr>
      </w:r>
      <w:r>
        <w:rPr>
          <w:noProof/>
        </w:rPr>
        <w:fldChar w:fldCharType="separate"/>
      </w:r>
      <w:r>
        <w:rPr>
          <w:noProof/>
        </w:rPr>
        <w:t>13</w:t>
      </w:r>
      <w:r>
        <w:rPr>
          <w:noProof/>
        </w:rPr>
        <w:fldChar w:fldCharType="end"/>
      </w:r>
    </w:p>
    <w:p w14:paraId="09DBDD99" w14:textId="3CCF6C66" w:rsidR="00823246" w:rsidRDefault="00823246">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_Toc138330048 \h </w:instrText>
      </w:r>
      <w:r>
        <w:rPr>
          <w:noProof/>
        </w:rPr>
      </w:r>
      <w:r>
        <w:rPr>
          <w:noProof/>
        </w:rPr>
        <w:fldChar w:fldCharType="separate"/>
      </w:r>
      <w:r>
        <w:rPr>
          <w:noProof/>
        </w:rPr>
        <w:t>13</w:t>
      </w:r>
      <w:r>
        <w:rPr>
          <w:noProof/>
        </w:rPr>
        <w:fldChar w:fldCharType="end"/>
      </w:r>
    </w:p>
    <w:p w14:paraId="52D0DE38" w14:textId="6B993CCD" w:rsidR="00823246" w:rsidRDefault="00823246">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_Toc138330049 \h </w:instrText>
      </w:r>
      <w:r>
        <w:rPr>
          <w:noProof/>
        </w:rPr>
      </w:r>
      <w:r>
        <w:rPr>
          <w:noProof/>
        </w:rPr>
        <w:fldChar w:fldCharType="separate"/>
      </w:r>
      <w:r>
        <w:rPr>
          <w:noProof/>
        </w:rPr>
        <w:t>16</w:t>
      </w:r>
      <w:r>
        <w:rPr>
          <w:noProof/>
        </w:rPr>
        <w:fldChar w:fldCharType="end"/>
      </w:r>
    </w:p>
    <w:p w14:paraId="31E9E78E" w14:textId="69E6CDC8" w:rsidR="00823246" w:rsidRDefault="00823246">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_Toc138330050 \h </w:instrText>
      </w:r>
      <w:r>
        <w:rPr>
          <w:noProof/>
        </w:rPr>
      </w:r>
      <w:r>
        <w:rPr>
          <w:noProof/>
        </w:rPr>
        <w:fldChar w:fldCharType="separate"/>
      </w:r>
      <w:r>
        <w:rPr>
          <w:noProof/>
        </w:rPr>
        <w:t>16</w:t>
      </w:r>
      <w:r>
        <w:rPr>
          <w:noProof/>
        </w:rPr>
        <w:fldChar w:fldCharType="end"/>
      </w:r>
    </w:p>
    <w:p w14:paraId="75650AEC" w14:textId="50D2DD77" w:rsidR="00823246" w:rsidRDefault="00823246">
      <w:pPr>
        <w:pStyle w:val="TOC2"/>
        <w:rPr>
          <w:rFonts w:asciiTheme="minorHAnsi" w:eastAsiaTheme="minorEastAsia" w:hAnsiTheme="minorHAnsi" w:cstheme="minorBidi"/>
          <w:noProof/>
          <w:sz w:val="22"/>
          <w:szCs w:val="22"/>
        </w:rPr>
      </w:pPr>
      <w:r w:rsidRPr="007963E2">
        <w:rPr>
          <w:noProof/>
          <w:lang w:val="fr-FR"/>
        </w:rPr>
        <w:t>3.2</w:t>
      </w:r>
      <w:r>
        <w:rPr>
          <w:rFonts w:asciiTheme="minorHAnsi" w:eastAsiaTheme="minorEastAsia" w:hAnsiTheme="minorHAnsi" w:cstheme="minorBidi"/>
          <w:noProof/>
          <w:sz w:val="22"/>
          <w:szCs w:val="22"/>
        </w:rPr>
        <w:tab/>
      </w:r>
      <w:r w:rsidRPr="007963E2">
        <w:rPr>
          <w:noProof/>
          <w:lang w:val="fr-FR"/>
        </w:rPr>
        <w:t>Abbreviations</w:t>
      </w:r>
      <w:r>
        <w:rPr>
          <w:noProof/>
        </w:rPr>
        <w:tab/>
      </w:r>
      <w:r>
        <w:rPr>
          <w:noProof/>
        </w:rPr>
        <w:fldChar w:fldCharType="begin" w:fldLock="1"/>
      </w:r>
      <w:r>
        <w:rPr>
          <w:noProof/>
        </w:rPr>
        <w:instrText xml:space="preserve"> PAGEREF _Toc138330051 \h </w:instrText>
      </w:r>
      <w:r>
        <w:rPr>
          <w:noProof/>
        </w:rPr>
      </w:r>
      <w:r>
        <w:rPr>
          <w:noProof/>
        </w:rPr>
        <w:fldChar w:fldCharType="separate"/>
      </w:r>
      <w:r>
        <w:rPr>
          <w:noProof/>
        </w:rPr>
        <w:t>19</w:t>
      </w:r>
      <w:r>
        <w:rPr>
          <w:noProof/>
        </w:rPr>
        <w:fldChar w:fldCharType="end"/>
      </w:r>
    </w:p>
    <w:p w14:paraId="406105DB" w14:textId="0B2CC242" w:rsidR="00823246" w:rsidRDefault="00823246">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_Toc138330052 \h </w:instrText>
      </w:r>
      <w:r>
        <w:rPr>
          <w:noProof/>
        </w:rPr>
      </w:r>
      <w:r>
        <w:rPr>
          <w:noProof/>
        </w:rPr>
        <w:fldChar w:fldCharType="separate"/>
      </w:r>
      <w:r>
        <w:rPr>
          <w:noProof/>
        </w:rPr>
        <w:t>21</w:t>
      </w:r>
      <w:r>
        <w:rPr>
          <w:noProof/>
        </w:rPr>
        <w:fldChar w:fldCharType="end"/>
      </w:r>
    </w:p>
    <w:p w14:paraId="652A81CA" w14:textId="078C4A2A" w:rsidR="00823246" w:rsidRDefault="00823246">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_Toc138330053 \h </w:instrText>
      </w:r>
      <w:r>
        <w:rPr>
          <w:noProof/>
        </w:rPr>
      </w:r>
      <w:r>
        <w:rPr>
          <w:noProof/>
        </w:rPr>
        <w:fldChar w:fldCharType="separate"/>
      </w:r>
      <w:r>
        <w:rPr>
          <w:noProof/>
        </w:rPr>
        <w:t>21</w:t>
      </w:r>
      <w:r>
        <w:rPr>
          <w:noProof/>
        </w:rPr>
        <w:fldChar w:fldCharType="end"/>
      </w:r>
    </w:p>
    <w:p w14:paraId="2AC21D6B" w14:textId="4312E173" w:rsidR="00823246" w:rsidRDefault="00823246">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7963E2">
        <w:rPr>
          <w:noProof/>
          <w:vertAlign w:val="superscript"/>
        </w:rPr>
        <w:t>®</w:t>
      </w:r>
      <w:r>
        <w:rPr>
          <w:noProof/>
        </w:rPr>
        <w:t xml:space="preserve"> HRPD Access System</w:t>
      </w:r>
      <w:r>
        <w:rPr>
          <w:noProof/>
        </w:rPr>
        <w:tab/>
      </w:r>
      <w:r>
        <w:rPr>
          <w:noProof/>
        </w:rPr>
        <w:fldChar w:fldCharType="begin" w:fldLock="1"/>
      </w:r>
      <w:r>
        <w:rPr>
          <w:noProof/>
        </w:rPr>
        <w:instrText xml:space="preserve"> PAGEREF _Toc138330054 \h </w:instrText>
      </w:r>
      <w:r>
        <w:rPr>
          <w:noProof/>
        </w:rPr>
      </w:r>
      <w:r>
        <w:rPr>
          <w:noProof/>
        </w:rPr>
        <w:fldChar w:fldCharType="separate"/>
      </w:r>
      <w:r>
        <w:rPr>
          <w:noProof/>
        </w:rPr>
        <w:t>21</w:t>
      </w:r>
      <w:r>
        <w:rPr>
          <w:noProof/>
        </w:rPr>
        <w:fldChar w:fldCharType="end"/>
      </w:r>
    </w:p>
    <w:p w14:paraId="73EF4F16" w14:textId="29240E9E" w:rsidR="00823246" w:rsidRDefault="00823246">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_Toc138330055 \h </w:instrText>
      </w:r>
      <w:r>
        <w:rPr>
          <w:noProof/>
        </w:rPr>
      </w:r>
      <w:r>
        <w:rPr>
          <w:noProof/>
        </w:rPr>
        <w:fldChar w:fldCharType="separate"/>
      </w:r>
      <w:r>
        <w:rPr>
          <w:noProof/>
        </w:rPr>
        <w:t>21</w:t>
      </w:r>
      <w:r>
        <w:rPr>
          <w:noProof/>
        </w:rPr>
        <w:fldChar w:fldCharType="end"/>
      </w:r>
    </w:p>
    <w:p w14:paraId="3EB9E831" w14:textId="735C6224" w:rsidR="00823246" w:rsidRDefault="00823246">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_Toc138330056 \h </w:instrText>
      </w:r>
      <w:r>
        <w:rPr>
          <w:noProof/>
        </w:rPr>
      </w:r>
      <w:r>
        <w:rPr>
          <w:noProof/>
        </w:rPr>
        <w:fldChar w:fldCharType="separate"/>
      </w:r>
      <w:r>
        <w:rPr>
          <w:noProof/>
        </w:rPr>
        <w:t>21</w:t>
      </w:r>
      <w:r>
        <w:rPr>
          <w:noProof/>
        </w:rPr>
        <w:fldChar w:fldCharType="end"/>
      </w:r>
    </w:p>
    <w:p w14:paraId="7D0D7A89" w14:textId="7215BC2C" w:rsidR="00823246" w:rsidRDefault="00823246">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_Toc138330057 \h </w:instrText>
      </w:r>
      <w:r>
        <w:rPr>
          <w:noProof/>
        </w:rPr>
      </w:r>
      <w:r>
        <w:rPr>
          <w:noProof/>
        </w:rPr>
        <w:fldChar w:fldCharType="separate"/>
      </w:r>
      <w:r>
        <w:rPr>
          <w:noProof/>
        </w:rPr>
        <w:t>21</w:t>
      </w:r>
      <w:r>
        <w:rPr>
          <w:noProof/>
        </w:rPr>
        <w:fldChar w:fldCharType="end"/>
      </w:r>
    </w:p>
    <w:p w14:paraId="0922D8B4" w14:textId="5A4A50ED" w:rsidR="00823246" w:rsidRDefault="00823246">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_Toc138330058 \h </w:instrText>
      </w:r>
      <w:r>
        <w:rPr>
          <w:noProof/>
        </w:rPr>
      </w:r>
      <w:r>
        <w:rPr>
          <w:noProof/>
        </w:rPr>
        <w:fldChar w:fldCharType="separate"/>
      </w:r>
      <w:r>
        <w:rPr>
          <w:noProof/>
        </w:rPr>
        <w:t>21</w:t>
      </w:r>
      <w:r>
        <w:rPr>
          <w:noProof/>
        </w:rPr>
        <w:fldChar w:fldCharType="end"/>
      </w:r>
    </w:p>
    <w:p w14:paraId="18E0197B" w14:textId="4C0A35CB" w:rsidR="00823246" w:rsidRDefault="00823246">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_Toc138330059 \h </w:instrText>
      </w:r>
      <w:r>
        <w:rPr>
          <w:noProof/>
        </w:rPr>
      </w:r>
      <w:r>
        <w:rPr>
          <w:noProof/>
        </w:rPr>
        <w:fldChar w:fldCharType="separate"/>
      </w:r>
      <w:r>
        <w:rPr>
          <w:noProof/>
        </w:rPr>
        <w:t>22</w:t>
      </w:r>
      <w:r>
        <w:rPr>
          <w:noProof/>
        </w:rPr>
        <w:fldChar w:fldCharType="end"/>
      </w:r>
    </w:p>
    <w:p w14:paraId="683E3DFA" w14:textId="0EEC46F2" w:rsidR="00823246" w:rsidRDefault="00823246">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_Toc138330060 \h </w:instrText>
      </w:r>
      <w:r>
        <w:rPr>
          <w:noProof/>
        </w:rPr>
      </w:r>
      <w:r>
        <w:rPr>
          <w:noProof/>
        </w:rPr>
        <w:fldChar w:fldCharType="separate"/>
      </w:r>
      <w:r>
        <w:rPr>
          <w:noProof/>
        </w:rPr>
        <w:t>22</w:t>
      </w:r>
      <w:r>
        <w:rPr>
          <w:noProof/>
        </w:rPr>
        <w:fldChar w:fldCharType="end"/>
      </w:r>
    </w:p>
    <w:p w14:paraId="36DC85CC" w14:textId="7E2538D5" w:rsidR="00823246" w:rsidRDefault="00823246">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_Toc138330061 \h </w:instrText>
      </w:r>
      <w:r>
        <w:rPr>
          <w:noProof/>
        </w:rPr>
      </w:r>
      <w:r>
        <w:rPr>
          <w:noProof/>
        </w:rPr>
        <w:fldChar w:fldCharType="separate"/>
      </w:r>
      <w:r>
        <w:rPr>
          <w:noProof/>
        </w:rPr>
        <w:t>22</w:t>
      </w:r>
      <w:r>
        <w:rPr>
          <w:noProof/>
        </w:rPr>
        <w:fldChar w:fldCharType="end"/>
      </w:r>
    </w:p>
    <w:p w14:paraId="4505C51E" w14:textId="19F31F15" w:rsidR="00823246" w:rsidRDefault="00823246">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_Toc138330062 \h </w:instrText>
      </w:r>
      <w:r>
        <w:rPr>
          <w:noProof/>
        </w:rPr>
      </w:r>
      <w:r>
        <w:rPr>
          <w:noProof/>
        </w:rPr>
        <w:fldChar w:fldCharType="separate"/>
      </w:r>
      <w:r>
        <w:rPr>
          <w:noProof/>
        </w:rPr>
        <w:t>22</w:t>
      </w:r>
      <w:r>
        <w:rPr>
          <w:noProof/>
        </w:rPr>
        <w:fldChar w:fldCharType="end"/>
      </w:r>
    </w:p>
    <w:p w14:paraId="0967D9DB" w14:textId="7849D775" w:rsidR="00823246" w:rsidRDefault="00823246">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_Toc138330063 \h </w:instrText>
      </w:r>
      <w:r>
        <w:rPr>
          <w:noProof/>
        </w:rPr>
      </w:r>
      <w:r>
        <w:rPr>
          <w:noProof/>
        </w:rPr>
        <w:fldChar w:fldCharType="separate"/>
      </w:r>
      <w:r>
        <w:rPr>
          <w:noProof/>
        </w:rPr>
        <w:t>23</w:t>
      </w:r>
      <w:r>
        <w:rPr>
          <w:noProof/>
        </w:rPr>
        <w:fldChar w:fldCharType="end"/>
      </w:r>
    </w:p>
    <w:p w14:paraId="701D64BF" w14:textId="7029B5D0" w:rsidR="00823246" w:rsidRDefault="00823246">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_Toc138330064 \h </w:instrText>
      </w:r>
      <w:r>
        <w:rPr>
          <w:noProof/>
        </w:rPr>
      </w:r>
      <w:r>
        <w:rPr>
          <w:noProof/>
        </w:rPr>
        <w:fldChar w:fldCharType="separate"/>
      </w:r>
      <w:r>
        <w:rPr>
          <w:noProof/>
        </w:rPr>
        <w:t>23</w:t>
      </w:r>
      <w:r>
        <w:rPr>
          <w:noProof/>
        </w:rPr>
        <w:fldChar w:fldCharType="end"/>
      </w:r>
    </w:p>
    <w:p w14:paraId="32AEEA73" w14:textId="6989E3BA" w:rsidR="00823246" w:rsidRDefault="00823246">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7963E2">
        <w:rPr>
          <w:iCs/>
          <w:noProof/>
          <w:lang w:val="en-CA"/>
        </w:rPr>
        <w:t>Fixed Broadband</w:t>
      </w:r>
      <w:r>
        <w:rPr>
          <w:noProof/>
        </w:rPr>
        <w:t xml:space="preserve"> Access System</w:t>
      </w:r>
      <w:r>
        <w:rPr>
          <w:noProof/>
        </w:rPr>
        <w:tab/>
      </w:r>
      <w:r>
        <w:rPr>
          <w:noProof/>
        </w:rPr>
        <w:fldChar w:fldCharType="begin" w:fldLock="1"/>
      </w:r>
      <w:r>
        <w:rPr>
          <w:noProof/>
        </w:rPr>
        <w:instrText xml:space="preserve"> PAGEREF _Toc138330065 \h </w:instrText>
      </w:r>
      <w:r>
        <w:rPr>
          <w:noProof/>
        </w:rPr>
      </w:r>
      <w:r>
        <w:rPr>
          <w:noProof/>
        </w:rPr>
        <w:fldChar w:fldCharType="separate"/>
      </w:r>
      <w:r>
        <w:rPr>
          <w:noProof/>
        </w:rPr>
        <w:t>23</w:t>
      </w:r>
      <w:r>
        <w:rPr>
          <w:noProof/>
        </w:rPr>
        <w:fldChar w:fldCharType="end"/>
      </w:r>
    </w:p>
    <w:p w14:paraId="7B650960" w14:textId="0B6150C4" w:rsidR="00823246" w:rsidRDefault="00823246">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_Toc138330066 \h </w:instrText>
      </w:r>
      <w:r>
        <w:rPr>
          <w:noProof/>
        </w:rPr>
      </w:r>
      <w:r>
        <w:rPr>
          <w:noProof/>
        </w:rPr>
        <w:fldChar w:fldCharType="separate"/>
      </w:r>
      <w:r>
        <w:rPr>
          <w:noProof/>
        </w:rPr>
        <w:t>23</w:t>
      </w:r>
      <w:r>
        <w:rPr>
          <w:noProof/>
        </w:rPr>
        <w:fldChar w:fldCharType="end"/>
      </w:r>
    </w:p>
    <w:p w14:paraId="6E25B2A4" w14:textId="2327BEA3" w:rsidR="00823246" w:rsidRDefault="00823246">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_Toc138330067 \h </w:instrText>
      </w:r>
      <w:r>
        <w:rPr>
          <w:noProof/>
        </w:rPr>
      </w:r>
      <w:r>
        <w:rPr>
          <w:noProof/>
        </w:rPr>
        <w:fldChar w:fldCharType="separate"/>
      </w:r>
      <w:r>
        <w:rPr>
          <w:noProof/>
        </w:rPr>
        <w:t>23</w:t>
      </w:r>
      <w:r>
        <w:rPr>
          <w:noProof/>
        </w:rPr>
        <w:fldChar w:fldCharType="end"/>
      </w:r>
    </w:p>
    <w:p w14:paraId="374326B4" w14:textId="6F270382" w:rsidR="00823246" w:rsidRDefault="00823246">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_Toc138330068 \h </w:instrText>
      </w:r>
      <w:r>
        <w:rPr>
          <w:noProof/>
        </w:rPr>
      </w:r>
      <w:r>
        <w:rPr>
          <w:noProof/>
        </w:rPr>
        <w:fldChar w:fldCharType="separate"/>
      </w:r>
      <w:r>
        <w:rPr>
          <w:noProof/>
        </w:rPr>
        <w:t>24</w:t>
      </w:r>
      <w:r>
        <w:rPr>
          <w:noProof/>
        </w:rPr>
        <w:fldChar w:fldCharType="end"/>
      </w:r>
    </w:p>
    <w:p w14:paraId="26309B3D" w14:textId="0F2FD939" w:rsidR="00823246" w:rsidRDefault="00823246">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_Toc138330069 \h </w:instrText>
      </w:r>
      <w:r>
        <w:rPr>
          <w:noProof/>
        </w:rPr>
      </w:r>
      <w:r>
        <w:rPr>
          <w:noProof/>
        </w:rPr>
        <w:fldChar w:fldCharType="separate"/>
      </w:r>
      <w:r>
        <w:rPr>
          <w:noProof/>
        </w:rPr>
        <w:t>24</w:t>
      </w:r>
      <w:r>
        <w:rPr>
          <w:noProof/>
        </w:rPr>
        <w:fldChar w:fldCharType="end"/>
      </w:r>
    </w:p>
    <w:p w14:paraId="31C03074" w14:textId="65B489EF" w:rsidR="00823246" w:rsidRDefault="00823246">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_Toc138330070 \h </w:instrText>
      </w:r>
      <w:r>
        <w:rPr>
          <w:noProof/>
        </w:rPr>
      </w:r>
      <w:r>
        <w:rPr>
          <w:noProof/>
        </w:rPr>
        <w:fldChar w:fldCharType="separate"/>
      </w:r>
      <w:r>
        <w:rPr>
          <w:noProof/>
        </w:rPr>
        <w:t>24</w:t>
      </w:r>
      <w:r>
        <w:rPr>
          <w:noProof/>
        </w:rPr>
        <w:fldChar w:fldCharType="end"/>
      </w:r>
    </w:p>
    <w:p w14:paraId="350F9BF2" w14:textId="4992C119" w:rsidR="00823246" w:rsidRDefault="00823246">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_Toc138330071 \h </w:instrText>
      </w:r>
      <w:r>
        <w:rPr>
          <w:noProof/>
        </w:rPr>
      </w:r>
      <w:r>
        <w:rPr>
          <w:noProof/>
        </w:rPr>
        <w:fldChar w:fldCharType="separate"/>
      </w:r>
      <w:r>
        <w:rPr>
          <w:noProof/>
        </w:rPr>
        <w:t>24</w:t>
      </w:r>
      <w:r>
        <w:rPr>
          <w:noProof/>
        </w:rPr>
        <w:fldChar w:fldCharType="end"/>
      </w:r>
    </w:p>
    <w:p w14:paraId="32DE6988" w14:textId="291346CA" w:rsidR="00823246" w:rsidRDefault="00823246">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_Toc138330072 \h </w:instrText>
      </w:r>
      <w:r>
        <w:rPr>
          <w:noProof/>
        </w:rPr>
      </w:r>
      <w:r>
        <w:rPr>
          <w:noProof/>
        </w:rPr>
        <w:fldChar w:fldCharType="separate"/>
      </w:r>
      <w:r>
        <w:rPr>
          <w:noProof/>
        </w:rPr>
        <w:t>24</w:t>
      </w:r>
      <w:r>
        <w:rPr>
          <w:noProof/>
        </w:rPr>
        <w:fldChar w:fldCharType="end"/>
      </w:r>
    </w:p>
    <w:p w14:paraId="19835F59" w14:textId="1556652A" w:rsidR="00823246" w:rsidRDefault="00823246">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_Toc138330073 \h </w:instrText>
      </w:r>
      <w:r>
        <w:rPr>
          <w:noProof/>
        </w:rPr>
      </w:r>
      <w:r>
        <w:rPr>
          <w:noProof/>
        </w:rPr>
        <w:fldChar w:fldCharType="separate"/>
      </w:r>
      <w:r>
        <w:rPr>
          <w:noProof/>
        </w:rPr>
        <w:t>25</w:t>
      </w:r>
      <w:r>
        <w:rPr>
          <w:noProof/>
        </w:rPr>
        <w:fldChar w:fldCharType="end"/>
      </w:r>
    </w:p>
    <w:p w14:paraId="5FEDA41C" w14:textId="74C586AB" w:rsidR="00823246" w:rsidRDefault="00823246">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_Toc138330074 \h </w:instrText>
      </w:r>
      <w:r>
        <w:rPr>
          <w:noProof/>
        </w:rPr>
      </w:r>
      <w:r>
        <w:rPr>
          <w:noProof/>
        </w:rPr>
        <w:fldChar w:fldCharType="separate"/>
      </w:r>
      <w:r>
        <w:rPr>
          <w:noProof/>
        </w:rPr>
        <w:t>25</w:t>
      </w:r>
      <w:r>
        <w:rPr>
          <w:noProof/>
        </w:rPr>
        <w:fldChar w:fldCharType="end"/>
      </w:r>
    </w:p>
    <w:p w14:paraId="3ABDAAA7" w14:textId="72DF35EF" w:rsidR="00823246" w:rsidRDefault="00823246">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_Toc138330075 \h </w:instrText>
      </w:r>
      <w:r>
        <w:rPr>
          <w:noProof/>
        </w:rPr>
      </w:r>
      <w:r>
        <w:rPr>
          <w:noProof/>
        </w:rPr>
        <w:fldChar w:fldCharType="separate"/>
      </w:r>
      <w:r>
        <w:rPr>
          <w:noProof/>
        </w:rPr>
        <w:t>25</w:t>
      </w:r>
      <w:r>
        <w:rPr>
          <w:noProof/>
        </w:rPr>
        <w:fldChar w:fldCharType="end"/>
      </w:r>
    </w:p>
    <w:p w14:paraId="19489266" w14:textId="4D6948B5" w:rsidR="00823246" w:rsidRDefault="00823246">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_Toc138330076 \h </w:instrText>
      </w:r>
      <w:r>
        <w:rPr>
          <w:noProof/>
        </w:rPr>
      </w:r>
      <w:r>
        <w:rPr>
          <w:noProof/>
        </w:rPr>
        <w:fldChar w:fldCharType="separate"/>
      </w:r>
      <w:r>
        <w:rPr>
          <w:noProof/>
        </w:rPr>
        <w:t>25</w:t>
      </w:r>
      <w:r>
        <w:rPr>
          <w:noProof/>
        </w:rPr>
        <w:fldChar w:fldCharType="end"/>
      </w:r>
    </w:p>
    <w:p w14:paraId="102522B5" w14:textId="29FC8F0E" w:rsidR="00823246" w:rsidRDefault="00823246">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_Toc138330077 \h </w:instrText>
      </w:r>
      <w:r>
        <w:rPr>
          <w:noProof/>
        </w:rPr>
      </w:r>
      <w:r>
        <w:rPr>
          <w:noProof/>
        </w:rPr>
        <w:fldChar w:fldCharType="separate"/>
      </w:r>
      <w:r>
        <w:rPr>
          <w:noProof/>
        </w:rPr>
        <w:t>26</w:t>
      </w:r>
      <w:r>
        <w:rPr>
          <w:noProof/>
        </w:rPr>
        <w:fldChar w:fldCharType="end"/>
      </w:r>
    </w:p>
    <w:p w14:paraId="7BB13073" w14:textId="1C09710D" w:rsidR="00823246" w:rsidRDefault="00823246">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_Toc138330078 \h </w:instrText>
      </w:r>
      <w:r>
        <w:rPr>
          <w:noProof/>
        </w:rPr>
      </w:r>
      <w:r>
        <w:rPr>
          <w:noProof/>
        </w:rPr>
        <w:fldChar w:fldCharType="separate"/>
      </w:r>
      <w:r>
        <w:rPr>
          <w:noProof/>
        </w:rPr>
        <w:t>26</w:t>
      </w:r>
      <w:r>
        <w:rPr>
          <w:noProof/>
        </w:rPr>
        <w:fldChar w:fldCharType="end"/>
      </w:r>
    </w:p>
    <w:p w14:paraId="579C9C8B" w14:textId="59F98656" w:rsidR="00823246" w:rsidRDefault="00823246">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_Toc138330079 \h </w:instrText>
      </w:r>
      <w:r>
        <w:rPr>
          <w:noProof/>
        </w:rPr>
      </w:r>
      <w:r>
        <w:rPr>
          <w:noProof/>
        </w:rPr>
        <w:fldChar w:fldCharType="separate"/>
      </w:r>
      <w:r>
        <w:rPr>
          <w:noProof/>
        </w:rPr>
        <w:t>26</w:t>
      </w:r>
      <w:r>
        <w:rPr>
          <w:noProof/>
        </w:rPr>
        <w:fldChar w:fldCharType="end"/>
      </w:r>
    </w:p>
    <w:p w14:paraId="2E2E6893" w14:textId="062DE971" w:rsidR="00823246" w:rsidRDefault="00823246">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_Toc138330080 \h </w:instrText>
      </w:r>
      <w:r>
        <w:rPr>
          <w:noProof/>
        </w:rPr>
      </w:r>
      <w:r>
        <w:rPr>
          <w:noProof/>
        </w:rPr>
        <w:fldChar w:fldCharType="separate"/>
      </w:r>
      <w:r>
        <w:rPr>
          <w:noProof/>
        </w:rPr>
        <w:t>26</w:t>
      </w:r>
      <w:r>
        <w:rPr>
          <w:noProof/>
        </w:rPr>
        <w:fldChar w:fldCharType="end"/>
      </w:r>
    </w:p>
    <w:p w14:paraId="456E8E58" w14:textId="6D33D420" w:rsidR="00823246" w:rsidRDefault="00823246">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_Toc138330081 \h </w:instrText>
      </w:r>
      <w:r>
        <w:rPr>
          <w:noProof/>
        </w:rPr>
      </w:r>
      <w:r>
        <w:rPr>
          <w:noProof/>
        </w:rPr>
        <w:fldChar w:fldCharType="separate"/>
      </w:r>
      <w:r>
        <w:rPr>
          <w:noProof/>
        </w:rPr>
        <w:t>26</w:t>
      </w:r>
      <w:r>
        <w:rPr>
          <w:noProof/>
        </w:rPr>
        <w:fldChar w:fldCharType="end"/>
      </w:r>
    </w:p>
    <w:p w14:paraId="3D578FA0" w14:textId="76FDA552" w:rsidR="00823246" w:rsidRDefault="00823246">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_Toc138330082 \h </w:instrText>
      </w:r>
      <w:r>
        <w:rPr>
          <w:noProof/>
        </w:rPr>
      </w:r>
      <w:r>
        <w:rPr>
          <w:noProof/>
        </w:rPr>
        <w:fldChar w:fldCharType="separate"/>
      </w:r>
      <w:r>
        <w:rPr>
          <w:noProof/>
        </w:rPr>
        <w:t>26</w:t>
      </w:r>
      <w:r>
        <w:rPr>
          <w:noProof/>
        </w:rPr>
        <w:fldChar w:fldCharType="end"/>
      </w:r>
    </w:p>
    <w:p w14:paraId="632DB5CE" w14:textId="7F6DBA3A" w:rsidR="00823246" w:rsidRDefault="00823246">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_Toc138330083 \h </w:instrText>
      </w:r>
      <w:r>
        <w:rPr>
          <w:noProof/>
        </w:rPr>
      </w:r>
      <w:r>
        <w:rPr>
          <w:noProof/>
        </w:rPr>
        <w:fldChar w:fldCharType="separate"/>
      </w:r>
      <w:r>
        <w:rPr>
          <w:noProof/>
        </w:rPr>
        <w:t>26</w:t>
      </w:r>
      <w:r>
        <w:rPr>
          <w:noProof/>
        </w:rPr>
        <w:fldChar w:fldCharType="end"/>
      </w:r>
    </w:p>
    <w:p w14:paraId="6BA48104" w14:textId="73061FF2" w:rsidR="00823246" w:rsidRDefault="00823246">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_Toc138330084 \h </w:instrText>
      </w:r>
      <w:r>
        <w:rPr>
          <w:noProof/>
        </w:rPr>
      </w:r>
      <w:r>
        <w:rPr>
          <w:noProof/>
        </w:rPr>
        <w:fldChar w:fldCharType="separate"/>
      </w:r>
      <w:r>
        <w:rPr>
          <w:noProof/>
        </w:rPr>
        <w:t>27</w:t>
      </w:r>
      <w:r>
        <w:rPr>
          <w:noProof/>
        </w:rPr>
        <w:fldChar w:fldCharType="end"/>
      </w:r>
    </w:p>
    <w:p w14:paraId="20F666D9" w14:textId="79EE304B" w:rsidR="00823246" w:rsidRDefault="00823246">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7963E2">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_Toc138330085 \h </w:instrText>
      </w:r>
      <w:r>
        <w:rPr>
          <w:noProof/>
        </w:rPr>
      </w:r>
      <w:r>
        <w:rPr>
          <w:noProof/>
        </w:rPr>
        <w:fldChar w:fldCharType="separate"/>
      </w:r>
      <w:r>
        <w:rPr>
          <w:noProof/>
        </w:rPr>
        <w:t>27</w:t>
      </w:r>
      <w:r>
        <w:rPr>
          <w:noProof/>
        </w:rPr>
        <w:fldChar w:fldCharType="end"/>
      </w:r>
    </w:p>
    <w:p w14:paraId="27D457FE" w14:textId="5F3E1101" w:rsidR="00823246" w:rsidRDefault="00823246">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_Toc138330086 \h </w:instrText>
      </w:r>
      <w:r>
        <w:rPr>
          <w:noProof/>
        </w:rPr>
      </w:r>
      <w:r>
        <w:rPr>
          <w:noProof/>
        </w:rPr>
        <w:fldChar w:fldCharType="separate"/>
      </w:r>
      <w:r>
        <w:rPr>
          <w:noProof/>
        </w:rPr>
        <w:t>27</w:t>
      </w:r>
      <w:r>
        <w:rPr>
          <w:noProof/>
        </w:rPr>
        <w:fldChar w:fldCharType="end"/>
      </w:r>
    </w:p>
    <w:p w14:paraId="184077DA" w14:textId="05CA1FAD" w:rsidR="00823246" w:rsidRDefault="00823246">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_Toc138330087 \h </w:instrText>
      </w:r>
      <w:r>
        <w:rPr>
          <w:noProof/>
        </w:rPr>
      </w:r>
      <w:r>
        <w:rPr>
          <w:noProof/>
        </w:rPr>
        <w:fldChar w:fldCharType="separate"/>
      </w:r>
      <w:r>
        <w:rPr>
          <w:noProof/>
        </w:rPr>
        <w:t>27</w:t>
      </w:r>
      <w:r>
        <w:rPr>
          <w:noProof/>
        </w:rPr>
        <w:fldChar w:fldCharType="end"/>
      </w:r>
    </w:p>
    <w:p w14:paraId="7C42B218" w14:textId="570B06B7" w:rsidR="00823246" w:rsidRDefault="00823246">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_Toc138330088 \h </w:instrText>
      </w:r>
      <w:r>
        <w:rPr>
          <w:noProof/>
        </w:rPr>
      </w:r>
      <w:r>
        <w:rPr>
          <w:noProof/>
        </w:rPr>
        <w:fldChar w:fldCharType="separate"/>
      </w:r>
      <w:r>
        <w:rPr>
          <w:noProof/>
        </w:rPr>
        <w:t>28</w:t>
      </w:r>
      <w:r>
        <w:rPr>
          <w:noProof/>
        </w:rPr>
        <w:fldChar w:fldCharType="end"/>
      </w:r>
    </w:p>
    <w:p w14:paraId="25B742FF" w14:textId="40F5DF94" w:rsidR="00823246" w:rsidRDefault="00823246">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_Toc138330089 \h </w:instrText>
      </w:r>
      <w:r>
        <w:rPr>
          <w:noProof/>
        </w:rPr>
      </w:r>
      <w:r>
        <w:rPr>
          <w:noProof/>
        </w:rPr>
        <w:fldChar w:fldCharType="separate"/>
      </w:r>
      <w:r>
        <w:rPr>
          <w:noProof/>
        </w:rPr>
        <w:t>28</w:t>
      </w:r>
      <w:r>
        <w:rPr>
          <w:noProof/>
        </w:rPr>
        <w:fldChar w:fldCharType="end"/>
      </w:r>
    </w:p>
    <w:p w14:paraId="02920948" w14:textId="2DDFE814" w:rsidR="00823246" w:rsidRDefault="00823246">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_Toc138330090 \h </w:instrText>
      </w:r>
      <w:r>
        <w:rPr>
          <w:noProof/>
        </w:rPr>
      </w:r>
      <w:r>
        <w:rPr>
          <w:noProof/>
        </w:rPr>
        <w:fldChar w:fldCharType="separate"/>
      </w:r>
      <w:r>
        <w:rPr>
          <w:noProof/>
        </w:rPr>
        <w:t>29</w:t>
      </w:r>
      <w:r>
        <w:rPr>
          <w:noProof/>
        </w:rPr>
        <w:fldChar w:fldCharType="end"/>
      </w:r>
    </w:p>
    <w:p w14:paraId="377ABE10" w14:textId="4D79AF9B" w:rsidR="00823246" w:rsidRDefault="00823246">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_Toc138330091 \h </w:instrText>
      </w:r>
      <w:r>
        <w:rPr>
          <w:noProof/>
        </w:rPr>
      </w:r>
      <w:r>
        <w:rPr>
          <w:noProof/>
        </w:rPr>
        <w:fldChar w:fldCharType="separate"/>
      </w:r>
      <w:r>
        <w:rPr>
          <w:noProof/>
        </w:rPr>
        <w:t>29</w:t>
      </w:r>
      <w:r>
        <w:rPr>
          <w:noProof/>
        </w:rPr>
        <w:fldChar w:fldCharType="end"/>
      </w:r>
    </w:p>
    <w:p w14:paraId="7ADA3A69" w14:textId="3208C2BF" w:rsidR="00823246" w:rsidRDefault="00823246">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_Toc138330092 \h </w:instrText>
      </w:r>
      <w:r>
        <w:rPr>
          <w:noProof/>
        </w:rPr>
      </w:r>
      <w:r>
        <w:rPr>
          <w:noProof/>
        </w:rPr>
        <w:fldChar w:fldCharType="separate"/>
      </w:r>
      <w:r>
        <w:rPr>
          <w:noProof/>
        </w:rPr>
        <w:t>29</w:t>
      </w:r>
      <w:r>
        <w:rPr>
          <w:noProof/>
        </w:rPr>
        <w:fldChar w:fldCharType="end"/>
      </w:r>
    </w:p>
    <w:p w14:paraId="20FFD3BE" w14:textId="5F360983" w:rsidR="00823246" w:rsidRDefault="00823246">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_Toc138330093 \h </w:instrText>
      </w:r>
      <w:r>
        <w:rPr>
          <w:noProof/>
        </w:rPr>
      </w:r>
      <w:r>
        <w:rPr>
          <w:noProof/>
        </w:rPr>
        <w:fldChar w:fldCharType="separate"/>
      </w:r>
      <w:r>
        <w:rPr>
          <w:noProof/>
        </w:rPr>
        <w:t>29</w:t>
      </w:r>
      <w:r>
        <w:rPr>
          <w:noProof/>
        </w:rPr>
        <w:fldChar w:fldCharType="end"/>
      </w:r>
    </w:p>
    <w:p w14:paraId="116AF4C5" w14:textId="33058EBF" w:rsidR="00823246" w:rsidRDefault="00823246">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_Toc138330094 \h </w:instrText>
      </w:r>
      <w:r>
        <w:rPr>
          <w:noProof/>
        </w:rPr>
      </w:r>
      <w:r>
        <w:rPr>
          <w:noProof/>
        </w:rPr>
        <w:fldChar w:fldCharType="separate"/>
      </w:r>
      <w:r>
        <w:rPr>
          <w:noProof/>
        </w:rPr>
        <w:t>29</w:t>
      </w:r>
      <w:r>
        <w:rPr>
          <w:noProof/>
        </w:rPr>
        <w:fldChar w:fldCharType="end"/>
      </w:r>
    </w:p>
    <w:p w14:paraId="4F3CEDC0" w14:textId="2EC6F9EF" w:rsidR="00823246" w:rsidRDefault="00823246">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_Toc138330095 \h </w:instrText>
      </w:r>
      <w:r>
        <w:rPr>
          <w:noProof/>
        </w:rPr>
      </w:r>
      <w:r>
        <w:rPr>
          <w:noProof/>
        </w:rPr>
        <w:fldChar w:fldCharType="separate"/>
      </w:r>
      <w:r>
        <w:rPr>
          <w:noProof/>
        </w:rPr>
        <w:t>29</w:t>
      </w:r>
      <w:r>
        <w:rPr>
          <w:noProof/>
        </w:rPr>
        <w:fldChar w:fldCharType="end"/>
      </w:r>
    </w:p>
    <w:p w14:paraId="6F79C3D3" w14:textId="7CB81665" w:rsidR="00823246" w:rsidRDefault="00823246">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_Toc138330096 \h </w:instrText>
      </w:r>
      <w:r>
        <w:rPr>
          <w:noProof/>
        </w:rPr>
      </w:r>
      <w:r>
        <w:rPr>
          <w:noProof/>
        </w:rPr>
        <w:fldChar w:fldCharType="separate"/>
      </w:r>
      <w:r>
        <w:rPr>
          <w:noProof/>
        </w:rPr>
        <w:t>30</w:t>
      </w:r>
      <w:r>
        <w:rPr>
          <w:noProof/>
        </w:rPr>
        <w:fldChar w:fldCharType="end"/>
      </w:r>
    </w:p>
    <w:p w14:paraId="2D5A7721" w14:textId="2BD50BBC" w:rsidR="00823246" w:rsidRDefault="00823246">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_Toc138330097 \h </w:instrText>
      </w:r>
      <w:r>
        <w:rPr>
          <w:noProof/>
        </w:rPr>
      </w:r>
      <w:r>
        <w:rPr>
          <w:noProof/>
        </w:rPr>
        <w:fldChar w:fldCharType="separate"/>
      </w:r>
      <w:r>
        <w:rPr>
          <w:noProof/>
        </w:rPr>
        <w:t>30</w:t>
      </w:r>
      <w:r>
        <w:rPr>
          <w:noProof/>
        </w:rPr>
        <w:fldChar w:fldCharType="end"/>
      </w:r>
    </w:p>
    <w:p w14:paraId="02990209" w14:textId="092C3241" w:rsidR="00823246" w:rsidRDefault="00823246">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_Toc138330098 \h </w:instrText>
      </w:r>
      <w:r>
        <w:rPr>
          <w:noProof/>
        </w:rPr>
      </w:r>
      <w:r>
        <w:rPr>
          <w:noProof/>
        </w:rPr>
        <w:fldChar w:fldCharType="separate"/>
      </w:r>
      <w:r>
        <w:rPr>
          <w:noProof/>
        </w:rPr>
        <w:t>30</w:t>
      </w:r>
      <w:r>
        <w:rPr>
          <w:noProof/>
        </w:rPr>
        <w:fldChar w:fldCharType="end"/>
      </w:r>
    </w:p>
    <w:p w14:paraId="42EFCCF7" w14:textId="0BD1CF74" w:rsidR="00823246" w:rsidRDefault="00823246">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_Toc138330099 \h </w:instrText>
      </w:r>
      <w:r>
        <w:rPr>
          <w:noProof/>
        </w:rPr>
      </w:r>
      <w:r>
        <w:rPr>
          <w:noProof/>
        </w:rPr>
        <w:fldChar w:fldCharType="separate"/>
      </w:r>
      <w:r>
        <w:rPr>
          <w:noProof/>
        </w:rPr>
        <w:t>30</w:t>
      </w:r>
      <w:r>
        <w:rPr>
          <w:noProof/>
        </w:rPr>
        <w:fldChar w:fldCharType="end"/>
      </w:r>
    </w:p>
    <w:p w14:paraId="0496F455" w14:textId="6C3F256B" w:rsidR="00823246" w:rsidRDefault="00823246">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_Toc138330100 \h </w:instrText>
      </w:r>
      <w:r>
        <w:rPr>
          <w:noProof/>
        </w:rPr>
      </w:r>
      <w:r>
        <w:rPr>
          <w:noProof/>
        </w:rPr>
        <w:fldChar w:fldCharType="separate"/>
      </w:r>
      <w:r>
        <w:rPr>
          <w:noProof/>
        </w:rPr>
        <w:t>30</w:t>
      </w:r>
      <w:r>
        <w:rPr>
          <w:noProof/>
        </w:rPr>
        <w:fldChar w:fldCharType="end"/>
      </w:r>
    </w:p>
    <w:p w14:paraId="2E2807C5" w14:textId="580C4808" w:rsidR="00823246" w:rsidRDefault="00823246">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_Toc138330101 \h </w:instrText>
      </w:r>
      <w:r>
        <w:rPr>
          <w:noProof/>
        </w:rPr>
      </w:r>
      <w:r>
        <w:rPr>
          <w:noProof/>
        </w:rPr>
        <w:fldChar w:fldCharType="separate"/>
      </w:r>
      <w:r>
        <w:rPr>
          <w:noProof/>
        </w:rPr>
        <w:t>30</w:t>
      </w:r>
      <w:r>
        <w:rPr>
          <w:noProof/>
        </w:rPr>
        <w:fldChar w:fldCharType="end"/>
      </w:r>
    </w:p>
    <w:p w14:paraId="50BECE75" w14:textId="5AAE6979" w:rsidR="00823246" w:rsidRDefault="00823246">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_Toc138330102 \h </w:instrText>
      </w:r>
      <w:r>
        <w:rPr>
          <w:noProof/>
        </w:rPr>
      </w:r>
      <w:r>
        <w:rPr>
          <w:noProof/>
        </w:rPr>
        <w:fldChar w:fldCharType="separate"/>
      </w:r>
      <w:r>
        <w:rPr>
          <w:noProof/>
        </w:rPr>
        <w:t>30</w:t>
      </w:r>
      <w:r>
        <w:rPr>
          <w:noProof/>
        </w:rPr>
        <w:fldChar w:fldCharType="end"/>
      </w:r>
    </w:p>
    <w:p w14:paraId="430339B1" w14:textId="03C2D408" w:rsidR="00823246" w:rsidRDefault="00823246">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_Toc138330103 \h </w:instrText>
      </w:r>
      <w:r>
        <w:rPr>
          <w:noProof/>
        </w:rPr>
      </w:r>
      <w:r>
        <w:rPr>
          <w:noProof/>
        </w:rPr>
        <w:fldChar w:fldCharType="separate"/>
      </w:r>
      <w:r>
        <w:rPr>
          <w:noProof/>
        </w:rPr>
        <w:t>31</w:t>
      </w:r>
      <w:r>
        <w:rPr>
          <w:noProof/>
        </w:rPr>
        <w:fldChar w:fldCharType="end"/>
      </w:r>
    </w:p>
    <w:p w14:paraId="6DC9174F" w14:textId="30980F9C" w:rsidR="00823246" w:rsidRDefault="00823246">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_Toc138330104 \h </w:instrText>
      </w:r>
      <w:r>
        <w:rPr>
          <w:noProof/>
        </w:rPr>
      </w:r>
      <w:r>
        <w:rPr>
          <w:noProof/>
        </w:rPr>
        <w:fldChar w:fldCharType="separate"/>
      </w:r>
      <w:r>
        <w:rPr>
          <w:noProof/>
        </w:rPr>
        <w:t>31</w:t>
      </w:r>
      <w:r>
        <w:rPr>
          <w:noProof/>
        </w:rPr>
        <w:fldChar w:fldCharType="end"/>
      </w:r>
    </w:p>
    <w:p w14:paraId="56903400" w14:textId="34FF9BAB" w:rsidR="00823246" w:rsidRDefault="00823246">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_Toc138330105 \h </w:instrText>
      </w:r>
      <w:r>
        <w:rPr>
          <w:noProof/>
        </w:rPr>
      </w:r>
      <w:r>
        <w:rPr>
          <w:noProof/>
        </w:rPr>
        <w:fldChar w:fldCharType="separate"/>
      </w:r>
      <w:r>
        <w:rPr>
          <w:noProof/>
        </w:rPr>
        <w:t>33</w:t>
      </w:r>
      <w:r>
        <w:rPr>
          <w:noProof/>
        </w:rPr>
        <w:fldChar w:fldCharType="end"/>
      </w:r>
    </w:p>
    <w:p w14:paraId="7527B90A" w14:textId="76D6CC8A" w:rsidR="00823246" w:rsidRDefault="00823246">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_Toc138330106 \h </w:instrText>
      </w:r>
      <w:r>
        <w:rPr>
          <w:noProof/>
        </w:rPr>
      </w:r>
      <w:r>
        <w:rPr>
          <w:noProof/>
        </w:rPr>
        <w:fldChar w:fldCharType="separate"/>
      </w:r>
      <w:r>
        <w:rPr>
          <w:noProof/>
        </w:rPr>
        <w:t>33</w:t>
      </w:r>
      <w:r>
        <w:rPr>
          <w:noProof/>
        </w:rPr>
        <w:fldChar w:fldCharType="end"/>
      </w:r>
    </w:p>
    <w:p w14:paraId="0FF2BB0F" w14:textId="09401DBE" w:rsidR="00823246" w:rsidRDefault="00823246">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_Toc138330107 \h </w:instrText>
      </w:r>
      <w:r>
        <w:rPr>
          <w:noProof/>
        </w:rPr>
      </w:r>
      <w:r>
        <w:rPr>
          <w:noProof/>
        </w:rPr>
        <w:fldChar w:fldCharType="separate"/>
      </w:r>
      <w:r>
        <w:rPr>
          <w:noProof/>
        </w:rPr>
        <w:t>33</w:t>
      </w:r>
      <w:r>
        <w:rPr>
          <w:noProof/>
        </w:rPr>
        <w:fldChar w:fldCharType="end"/>
      </w:r>
    </w:p>
    <w:p w14:paraId="6DFEDCD4" w14:textId="7A8F9565" w:rsidR="00823246" w:rsidRDefault="00823246">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_Toc138330108 \h </w:instrText>
      </w:r>
      <w:r>
        <w:rPr>
          <w:noProof/>
        </w:rPr>
      </w:r>
      <w:r>
        <w:rPr>
          <w:noProof/>
        </w:rPr>
        <w:fldChar w:fldCharType="separate"/>
      </w:r>
      <w:r>
        <w:rPr>
          <w:noProof/>
        </w:rPr>
        <w:t>33</w:t>
      </w:r>
      <w:r>
        <w:rPr>
          <w:noProof/>
        </w:rPr>
        <w:fldChar w:fldCharType="end"/>
      </w:r>
    </w:p>
    <w:p w14:paraId="656A9B90" w14:textId="587F4299" w:rsidR="00823246" w:rsidRDefault="00823246">
      <w:pPr>
        <w:pStyle w:val="TOC3"/>
        <w:rPr>
          <w:rFonts w:asciiTheme="minorHAnsi" w:eastAsiaTheme="minorEastAsia" w:hAnsiTheme="minorHAnsi" w:cstheme="minorBidi"/>
          <w:noProof/>
          <w:sz w:val="22"/>
          <w:szCs w:val="22"/>
        </w:rPr>
      </w:pPr>
      <w:r w:rsidRPr="007963E2">
        <w:rPr>
          <w:noProof/>
          <w:lang w:val="en-US"/>
        </w:rPr>
        <w:t>5.3.4</w:t>
      </w:r>
      <w:r>
        <w:rPr>
          <w:rFonts w:asciiTheme="minorHAnsi" w:eastAsiaTheme="minorEastAsia" w:hAnsiTheme="minorHAnsi" w:cstheme="minorBidi"/>
          <w:noProof/>
          <w:sz w:val="22"/>
          <w:szCs w:val="22"/>
        </w:rPr>
        <w:tab/>
      </w:r>
      <w:r w:rsidRPr="007963E2">
        <w:rPr>
          <w:noProof/>
          <w:lang w:val="en-US"/>
        </w:rPr>
        <w:t>Periodic EPC network reselection attempts</w:t>
      </w:r>
      <w:r>
        <w:rPr>
          <w:noProof/>
        </w:rPr>
        <w:tab/>
      </w:r>
      <w:r>
        <w:rPr>
          <w:noProof/>
        </w:rPr>
        <w:fldChar w:fldCharType="begin" w:fldLock="1"/>
      </w:r>
      <w:r>
        <w:rPr>
          <w:noProof/>
        </w:rPr>
        <w:instrText xml:space="preserve"> PAGEREF _Toc138330109 \h </w:instrText>
      </w:r>
      <w:r>
        <w:rPr>
          <w:noProof/>
        </w:rPr>
      </w:r>
      <w:r>
        <w:rPr>
          <w:noProof/>
        </w:rPr>
        <w:fldChar w:fldCharType="separate"/>
      </w:r>
      <w:r>
        <w:rPr>
          <w:noProof/>
        </w:rPr>
        <w:t>33</w:t>
      </w:r>
      <w:r>
        <w:rPr>
          <w:noProof/>
        </w:rPr>
        <w:fldChar w:fldCharType="end"/>
      </w:r>
    </w:p>
    <w:p w14:paraId="45DEC88A" w14:textId="4EEBB80B" w:rsidR="00823246" w:rsidRDefault="00823246">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_Toc138330110 \h </w:instrText>
      </w:r>
      <w:r>
        <w:rPr>
          <w:noProof/>
        </w:rPr>
      </w:r>
      <w:r>
        <w:rPr>
          <w:noProof/>
        </w:rPr>
        <w:fldChar w:fldCharType="separate"/>
      </w:r>
      <w:r>
        <w:rPr>
          <w:noProof/>
        </w:rPr>
        <w:t>33</w:t>
      </w:r>
      <w:r>
        <w:rPr>
          <w:noProof/>
        </w:rPr>
        <w:fldChar w:fldCharType="end"/>
      </w:r>
    </w:p>
    <w:p w14:paraId="0EC03F30" w14:textId="4D35E3A5" w:rsidR="00823246" w:rsidRDefault="00823246">
      <w:pPr>
        <w:pStyle w:val="TOC3"/>
        <w:rPr>
          <w:rFonts w:asciiTheme="minorHAnsi" w:eastAsiaTheme="minorEastAsia" w:hAnsiTheme="minorHAnsi" w:cstheme="minorBidi"/>
          <w:noProof/>
          <w:sz w:val="22"/>
          <w:szCs w:val="22"/>
        </w:rPr>
      </w:pPr>
      <w:r w:rsidRPr="007963E2">
        <w:rPr>
          <w:noProof/>
          <w:lang w:val="en-US" w:eastAsia="zh-CN"/>
        </w:rPr>
        <w:t>5.4.1</w:t>
      </w:r>
      <w:r>
        <w:rPr>
          <w:rFonts w:asciiTheme="minorHAnsi" w:eastAsiaTheme="minorEastAsia" w:hAnsiTheme="minorHAnsi" w:cstheme="minorBidi"/>
          <w:noProof/>
          <w:sz w:val="22"/>
          <w:szCs w:val="22"/>
        </w:rPr>
        <w:tab/>
      </w:r>
      <w:r w:rsidRPr="007963E2">
        <w:rPr>
          <w:noProof/>
          <w:lang w:val="en-US" w:eastAsia="zh-CN"/>
        </w:rPr>
        <w:t>General</w:t>
      </w:r>
      <w:r>
        <w:rPr>
          <w:noProof/>
        </w:rPr>
        <w:tab/>
      </w:r>
      <w:r>
        <w:rPr>
          <w:noProof/>
        </w:rPr>
        <w:fldChar w:fldCharType="begin" w:fldLock="1"/>
      </w:r>
      <w:r>
        <w:rPr>
          <w:noProof/>
        </w:rPr>
        <w:instrText xml:space="preserve"> PAGEREF _Toc138330111 \h </w:instrText>
      </w:r>
      <w:r>
        <w:rPr>
          <w:noProof/>
        </w:rPr>
      </w:r>
      <w:r>
        <w:rPr>
          <w:noProof/>
        </w:rPr>
        <w:fldChar w:fldCharType="separate"/>
      </w:r>
      <w:r>
        <w:rPr>
          <w:noProof/>
        </w:rPr>
        <w:t>33</w:t>
      </w:r>
      <w:r>
        <w:rPr>
          <w:noProof/>
        </w:rPr>
        <w:fldChar w:fldCharType="end"/>
      </w:r>
    </w:p>
    <w:p w14:paraId="0044BAE1" w14:textId="153E3F9F" w:rsidR="00823246" w:rsidRDefault="00823246">
      <w:pPr>
        <w:pStyle w:val="TOC3"/>
        <w:rPr>
          <w:rFonts w:asciiTheme="minorHAnsi" w:eastAsiaTheme="minorEastAsia" w:hAnsiTheme="minorHAnsi" w:cstheme="minorBidi"/>
          <w:noProof/>
          <w:sz w:val="22"/>
          <w:szCs w:val="22"/>
        </w:rPr>
      </w:pPr>
      <w:r w:rsidRPr="007963E2">
        <w:rPr>
          <w:noProof/>
          <w:lang w:val="en-US" w:eastAsia="zh-CN"/>
        </w:rPr>
        <w:t>5.4.2</w:t>
      </w:r>
      <w:r>
        <w:rPr>
          <w:rFonts w:asciiTheme="minorHAnsi" w:eastAsiaTheme="minorEastAsia" w:hAnsiTheme="minorHAnsi" w:cstheme="minorBidi"/>
          <w:noProof/>
          <w:sz w:val="22"/>
          <w:szCs w:val="22"/>
        </w:rPr>
        <w:tab/>
      </w:r>
      <w:r w:rsidRPr="007963E2">
        <w:rPr>
          <w:noProof/>
          <w:lang w:val="en-US" w:eastAsia="zh-CN"/>
        </w:rPr>
        <w:t>Access technology or access network selection</w:t>
      </w:r>
      <w:r>
        <w:rPr>
          <w:noProof/>
        </w:rPr>
        <w:tab/>
      </w:r>
      <w:r>
        <w:rPr>
          <w:noProof/>
        </w:rPr>
        <w:fldChar w:fldCharType="begin" w:fldLock="1"/>
      </w:r>
      <w:r>
        <w:rPr>
          <w:noProof/>
        </w:rPr>
        <w:instrText xml:space="preserve"> PAGEREF _Toc138330112 \h </w:instrText>
      </w:r>
      <w:r>
        <w:rPr>
          <w:noProof/>
        </w:rPr>
      </w:r>
      <w:r>
        <w:rPr>
          <w:noProof/>
        </w:rPr>
        <w:fldChar w:fldCharType="separate"/>
      </w:r>
      <w:r>
        <w:rPr>
          <w:noProof/>
        </w:rPr>
        <w:t>34</w:t>
      </w:r>
      <w:r>
        <w:rPr>
          <w:noProof/>
        </w:rPr>
        <w:fldChar w:fldCharType="end"/>
      </w:r>
    </w:p>
    <w:p w14:paraId="67C2042E" w14:textId="69F6353E" w:rsidR="00823246" w:rsidRDefault="00823246">
      <w:pPr>
        <w:pStyle w:val="TOC4"/>
        <w:rPr>
          <w:rFonts w:asciiTheme="minorHAnsi" w:eastAsiaTheme="minorEastAsia" w:hAnsiTheme="minorHAnsi" w:cstheme="minorBidi"/>
          <w:noProof/>
          <w:sz w:val="22"/>
          <w:szCs w:val="22"/>
        </w:rPr>
      </w:pPr>
      <w:r w:rsidRPr="007963E2">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_Toc138330113 \h </w:instrText>
      </w:r>
      <w:r>
        <w:rPr>
          <w:noProof/>
        </w:rPr>
      </w:r>
      <w:r>
        <w:rPr>
          <w:noProof/>
        </w:rPr>
        <w:fldChar w:fldCharType="separate"/>
      </w:r>
      <w:r>
        <w:rPr>
          <w:noProof/>
        </w:rPr>
        <w:t>34</w:t>
      </w:r>
      <w:r>
        <w:rPr>
          <w:noProof/>
        </w:rPr>
        <w:fldChar w:fldCharType="end"/>
      </w:r>
    </w:p>
    <w:p w14:paraId="19274CA1" w14:textId="5D81F234" w:rsidR="00823246" w:rsidRDefault="00823246">
      <w:pPr>
        <w:pStyle w:val="TOC4"/>
        <w:rPr>
          <w:rFonts w:asciiTheme="minorHAnsi" w:eastAsiaTheme="minorEastAsia" w:hAnsiTheme="minorHAnsi" w:cstheme="minorBidi"/>
          <w:noProof/>
          <w:sz w:val="22"/>
          <w:szCs w:val="22"/>
        </w:rPr>
      </w:pPr>
      <w:r w:rsidRPr="007963E2">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_Toc138330114 \h </w:instrText>
      </w:r>
      <w:r>
        <w:rPr>
          <w:noProof/>
        </w:rPr>
      </w:r>
      <w:r>
        <w:rPr>
          <w:noProof/>
        </w:rPr>
        <w:fldChar w:fldCharType="separate"/>
      </w:r>
      <w:r>
        <w:rPr>
          <w:noProof/>
        </w:rPr>
        <w:t>34</w:t>
      </w:r>
      <w:r>
        <w:rPr>
          <w:noProof/>
        </w:rPr>
        <w:fldChar w:fldCharType="end"/>
      </w:r>
    </w:p>
    <w:p w14:paraId="13B37E47" w14:textId="1DE1F725" w:rsidR="00823246" w:rsidRDefault="00823246">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_Toc138330115 \h </w:instrText>
      </w:r>
      <w:r>
        <w:rPr>
          <w:noProof/>
        </w:rPr>
      </w:r>
      <w:r>
        <w:rPr>
          <w:noProof/>
        </w:rPr>
        <w:fldChar w:fldCharType="separate"/>
      </w:r>
      <w:r>
        <w:rPr>
          <w:noProof/>
        </w:rPr>
        <w:t>35</w:t>
      </w:r>
      <w:r>
        <w:rPr>
          <w:noProof/>
        </w:rPr>
        <w:fldChar w:fldCharType="end"/>
      </w:r>
    </w:p>
    <w:p w14:paraId="68002FB3" w14:textId="7AAB3E6A" w:rsidR="00823246" w:rsidRDefault="00823246">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_Toc138330116 \h </w:instrText>
      </w:r>
      <w:r>
        <w:rPr>
          <w:noProof/>
        </w:rPr>
      </w:r>
      <w:r>
        <w:rPr>
          <w:noProof/>
        </w:rPr>
        <w:fldChar w:fldCharType="separate"/>
      </w:r>
      <w:r>
        <w:rPr>
          <w:noProof/>
        </w:rPr>
        <w:t>35</w:t>
      </w:r>
      <w:r>
        <w:rPr>
          <w:noProof/>
        </w:rPr>
        <w:fldChar w:fldCharType="end"/>
      </w:r>
    </w:p>
    <w:p w14:paraId="6A32D1EC" w14:textId="7EA80B01" w:rsidR="00823246" w:rsidRDefault="00823246">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_Toc138330117 \h </w:instrText>
      </w:r>
      <w:r>
        <w:rPr>
          <w:noProof/>
        </w:rPr>
      </w:r>
      <w:r>
        <w:rPr>
          <w:noProof/>
        </w:rPr>
        <w:fldChar w:fldCharType="separate"/>
      </w:r>
      <w:r>
        <w:rPr>
          <w:noProof/>
        </w:rPr>
        <w:t>35</w:t>
      </w:r>
      <w:r>
        <w:rPr>
          <w:noProof/>
        </w:rPr>
        <w:fldChar w:fldCharType="end"/>
      </w:r>
    </w:p>
    <w:p w14:paraId="3AAC3A27" w14:textId="385BA271" w:rsidR="00823246" w:rsidRDefault="00823246">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_Toc138330118 \h </w:instrText>
      </w:r>
      <w:r>
        <w:rPr>
          <w:noProof/>
        </w:rPr>
      </w:r>
      <w:r>
        <w:rPr>
          <w:noProof/>
        </w:rPr>
        <w:fldChar w:fldCharType="separate"/>
      </w:r>
      <w:r>
        <w:rPr>
          <w:noProof/>
        </w:rPr>
        <w:t>35</w:t>
      </w:r>
      <w:r>
        <w:rPr>
          <w:noProof/>
        </w:rPr>
        <w:fldChar w:fldCharType="end"/>
      </w:r>
    </w:p>
    <w:p w14:paraId="7C3FC7D3" w14:textId="2FB27215" w:rsidR="00823246" w:rsidRDefault="00823246">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_Toc138330119 \h </w:instrText>
      </w:r>
      <w:r>
        <w:rPr>
          <w:noProof/>
        </w:rPr>
      </w:r>
      <w:r>
        <w:rPr>
          <w:noProof/>
        </w:rPr>
        <w:fldChar w:fldCharType="separate"/>
      </w:r>
      <w:r>
        <w:rPr>
          <w:noProof/>
        </w:rPr>
        <w:t>35</w:t>
      </w:r>
      <w:r>
        <w:rPr>
          <w:noProof/>
        </w:rPr>
        <w:fldChar w:fldCharType="end"/>
      </w:r>
    </w:p>
    <w:p w14:paraId="35E1EBCE" w14:textId="70256C0D" w:rsidR="00823246" w:rsidRDefault="00823246">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_Toc138330120 \h </w:instrText>
      </w:r>
      <w:r>
        <w:rPr>
          <w:noProof/>
        </w:rPr>
      </w:r>
      <w:r>
        <w:rPr>
          <w:noProof/>
        </w:rPr>
        <w:fldChar w:fldCharType="separate"/>
      </w:r>
      <w:r>
        <w:rPr>
          <w:noProof/>
        </w:rPr>
        <w:t>35</w:t>
      </w:r>
      <w:r>
        <w:rPr>
          <w:noProof/>
        </w:rPr>
        <w:fldChar w:fldCharType="end"/>
      </w:r>
    </w:p>
    <w:p w14:paraId="372004F2" w14:textId="3DFB97ED" w:rsidR="00823246" w:rsidRDefault="00823246">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_Toc138330121 \h </w:instrText>
      </w:r>
      <w:r>
        <w:rPr>
          <w:noProof/>
        </w:rPr>
      </w:r>
      <w:r>
        <w:rPr>
          <w:noProof/>
        </w:rPr>
        <w:fldChar w:fldCharType="separate"/>
      </w:r>
      <w:r>
        <w:rPr>
          <w:noProof/>
        </w:rPr>
        <w:t>35</w:t>
      </w:r>
      <w:r>
        <w:rPr>
          <w:noProof/>
        </w:rPr>
        <w:fldChar w:fldCharType="end"/>
      </w:r>
    </w:p>
    <w:p w14:paraId="626A79D9" w14:textId="6171C776" w:rsidR="00823246" w:rsidRDefault="00823246">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_Toc138330122 \h </w:instrText>
      </w:r>
      <w:r>
        <w:rPr>
          <w:noProof/>
        </w:rPr>
      </w:r>
      <w:r>
        <w:rPr>
          <w:noProof/>
        </w:rPr>
        <w:fldChar w:fldCharType="separate"/>
      </w:r>
      <w:r>
        <w:rPr>
          <w:noProof/>
        </w:rPr>
        <w:t>36</w:t>
      </w:r>
      <w:r>
        <w:rPr>
          <w:noProof/>
        </w:rPr>
        <w:fldChar w:fldCharType="end"/>
      </w:r>
    </w:p>
    <w:p w14:paraId="29D1740B" w14:textId="503188B9" w:rsidR="00823246" w:rsidRDefault="00823246">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_Toc138330123 \h </w:instrText>
      </w:r>
      <w:r>
        <w:rPr>
          <w:noProof/>
        </w:rPr>
      </w:r>
      <w:r>
        <w:rPr>
          <w:noProof/>
        </w:rPr>
        <w:fldChar w:fldCharType="separate"/>
      </w:r>
      <w:r>
        <w:rPr>
          <w:noProof/>
        </w:rPr>
        <w:t>36</w:t>
      </w:r>
      <w:r>
        <w:rPr>
          <w:noProof/>
        </w:rPr>
        <w:fldChar w:fldCharType="end"/>
      </w:r>
    </w:p>
    <w:p w14:paraId="635D8749" w14:textId="256C10ED" w:rsidR="00823246" w:rsidRDefault="00823246">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_Toc138330124 \h </w:instrText>
      </w:r>
      <w:r>
        <w:rPr>
          <w:noProof/>
        </w:rPr>
      </w:r>
      <w:r>
        <w:rPr>
          <w:noProof/>
        </w:rPr>
        <w:fldChar w:fldCharType="separate"/>
      </w:r>
      <w:r>
        <w:rPr>
          <w:noProof/>
        </w:rPr>
        <w:t>36</w:t>
      </w:r>
      <w:r>
        <w:rPr>
          <w:noProof/>
        </w:rPr>
        <w:fldChar w:fldCharType="end"/>
      </w:r>
    </w:p>
    <w:p w14:paraId="161BEBB1" w14:textId="45A80D43" w:rsidR="00823246" w:rsidRDefault="00823246">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_Toc138330125 \h </w:instrText>
      </w:r>
      <w:r>
        <w:rPr>
          <w:noProof/>
        </w:rPr>
      </w:r>
      <w:r>
        <w:rPr>
          <w:noProof/>
        </w:rPr>
        <w:fldChar w:fldCharType="separate"/>
      </w:r>
      <w:r>
        <w:rPr>
          <w:noProof/>
        </w:rPr>
        <w:t>36</w:t>
      </w:r>
      <w:r>
        <w:rPr>
          <w:noProof/>
        </w:rPr>
        <w:fldChar w:fldCharType="end"/>
      </w:r>
    </w:p>
    <w:p w14:paraId="482D958E" w14:textId="51A6F1CA" w:rsidR="00823246" w:rsidRDefault="00823246">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_Toc138330126 \h </w:instrText>
      </w:r>
      <w:r>
        <w:rPr>
          <w:noProof/>
        </w:rPr>
      </w:r>
      <w:r>
        <w:rPr>
          <w:noProof/>
        </w:rPr>
        <w:fldChar w:fldCharType="separate"/>
      </w:r>
      <w:r>
        <w:rPr>
          <w:noProof/>
        </w:rPr>
        <w:t>36</w:t>
      </w:r>
      <w:r>
        <w:rPr>
          <w:noProof/>
        </w:rPr>
        <w:fldChar w:fldCharType="end"/>
      </w:r>
    </w:p>
    <w:p w14:paraId="17CF4187" w14:textId="5551DA93" w:rsidR="00823246" w:rsidRDefault="00823246">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_Toc138330127 \h </w:instrText>
      </w:r>
      <w:r>
        <w:rPr>
          <w:noProof/>
        </w:rPr>
      </w:r>
      <w:r>
        <w:rPr>
          <w:noProof/>
        </w:rPr>
        <w:fldChar w:fldCharType="separate"/>
      </w:r>
      <w:r>
        <w:rPr>
          <w:noProof/>
        </w:rPr>
        <w:t>36</w:t>
      </w:r>
      <w:r>
        <w:rPr>
          <w:noProof/>
        </w:rPr>
        <w:fldChar w:fldCharType="end"/>
      </w:r>
    </w:p>
    <w:p w14:paraId="0511A2D3" w14:textId="6AF2C130" w:rsidR="00823246" w:rsidRDefault="00823246">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_Toc138330128 \h </w:instrText>
      </w:r>
      <w:r>
        <w:rPr>
          <w:noProof/>
        </w:rPr>
      </w:r>
      <w:r>
        <w:rPr>
          <w:noProof/>
        </w:rPr>
        <w:fldChar w:fldCharType="separate"/>
      </w:r>
      <w:r>
        <w:rPr>
          <w:noProof/>
        </w:rPr>
        <w:t>36</w:t>
      </w:r>
      <w:r>
        <w:rPr>
          <w:noProof/>
        </w:rPr>
        <w:fldChar w:fldCharType="end"/>
      </w:r>
    </w:p>
    <w:p w14:paraId="10A036C5" w14:textId="30C687BE" w:rsidR="00823246" w:rsidRDefault="00823246">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_Toc138330129 \h </w:instrText>
      </w:r>
      <w:r>
        <w:rPr>
          <w:noProof/>
        </w:rPr>
      </w:r>
      <w:r>
        <w:rPr>
          <w:noProof/>
        </w:rPr>
        <w:fldChar w:fldCharType="separate"/>
      </w:r>
      <w:r>
        <w:rPr>
          <w:noProof/>
        </w:rPr>
        <w:t>37</w:t>
      </w:r>
      <w:r>
        <w:rPr>
          <w:noProof/>
        </w:rPr>
        <w:fldChar w:fldCharType="end"/>
      </w:r>
    </w:p>
    <w:p w14:paraId="6D61ED4B" w14:textId="633E6BF5" w:rsidR="00823246" w:rsidRDefault="00823246">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_Toc138330130 \h </w:instrText>
      </w:r>
      <w:r>
        <w:rPr>
          <w:noProof/>
        </w:rPr>
      </w:r>
      <w:r>
        <w:rPr>
          <w:noProof/>
        </w:rPr>
        <w:fldChar w:fldCharType="separate"/>
      </w:r>
      <w:r>
        <w:rPr>
          <w:noProof/>
        </w:rPr>
        <w:t>37</w:t>
      </w:r>
      <w:r>
        <w:rPr>
          <w:noProof/>
        </w:rPr>
        <w:fldChar w:fldCharType="end"/>
      </w:r>
    </w:p>
    <w:p w14:paraId="60D94C42" w14:textId="2C1EEA54" w:rsidR="00823246" w:rsidRDefault="00823246">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_Toc138330131 \h </w:instrText>
      </w:r>
      <w:r>
        <w:rPr>
          <w:noProof/>
        </w:rPr>
      </w:r>
      <w:r>
        <w:rPr>
          <w:noProof/>
        </w:rPr>
        <w:fldChar w:fldCharType="separate"/>
      </w:r>
      <w:r>
        <w:rPr>
          <w:noProof/>
        </w:rPr>
        <w:t>37</w:t>
      </w:r>
      <w:r>
        <w:rPr>
          <w:noProof/>
        </w:rPr>
        <w:fldChar w:fldCharType="end"/>
      </w:r>
    </w:p>
    <w:p w14:paraId="0B4F5D1E" w14:textId="7977B07A" w:rsidR="00823246" w:rsidRDefault="00823246">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_Toc138330132 \h </w:instrText>
      </w:r>
      <w:r>
        <w:rPr>
          <w:noProof/>
        </w:rPr>
      </w:r>
      <w:r>
        <w:rPr>
          <w:noProof/>
        </w:rPr>
        <w:fldChar w:fldCharType="separate"/>
      </w:r>
      <w:r>
        <w:rPr>
          <w:noProof/>
        </w:rPr>
        <w:t>38</w:t>
      </w:r>
      <w:r>
        <w:rPr>
          <w:noProof/>
        </w:rPr>
        <w:fldChar w:fldCharType="end"/>
      </w:r>
    </w:p>
    <w:p w14:paraId="7EB3F2E7" w14:textId="4D7396D6" w:rsidR="00823246" w:rsidRDefault="00823246">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_Toc138330133 \h </w:instrText>
      </w:r>
      <w:r>
        <w:rPr>
          <w:noProof/>
        </w:rPr>
      </w:r>
      <w:r>
        <w:rPr>
          <w:noProof/>
        </w:rPr>
        <w:fldChar w:fldCharType="separate"/>
      </w:r>
      <w:r>
        <w:rPr>
          <w:noProof/>
        </w:rPr>
        <w:t>38</w:t>
      </w:r>
      <w:r>
        <w:rPr>
          <w:noProof/>
        </w:rPr>
        <w:fldChar w:fldCharType="end"/>
      </w:r>
    </w:p>
    <w:p w14:paraId="587A9229" w14:textId="3490E4B9" w:rsidR="00823246" w:rsidRDefault="00823246">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_Toc138330134 \h </w:instrText>
      </w:r>
      <w:r>
        <w:rPr>
          <w:noProof/>
        </w:rPr>
      </w:r>
      <w:r>
        <w:rPr>
          <w:noProof/>
        </w:rPr>
        <w:fldChar w:fldCharType="separate"/>
      </w:r>
      <w:r>
        <w:rPr>
          <w:noProof/>
        </w:rPr>
        <w:t>38</w:t>
      </w:r>
      <w:r>
        <w:rPr>
          <w:noProof/>
        </w:rPr>
        <w:fldChar w:fldCharType="end"/>
      </w:r>
    </w:p>
    <w:p w14:paraId="71460DAD" w14:textId="2A29688D" w:rsidR="00823246" w:rsidRDefault="00823246">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_Toc138330135 \h </w:instrText>
      </w:r>
      <w:r>
        <w:rPr>
          <w:noProof/>
        </w:rPr>
      </w:r>
      <w:r>
        <w:rPr>
          <w:noProof/>
        </w:rPr>
        <w:fldChar w:fldCharType="separate"/>
      </w:r>
      <w:r>
        <w:rPr>
          <w:noProof/>
        </w:rPr>
        <w:t>39</w:t>
      </w:r>
      <w:r>
        <w:rPr>
          <w:noProof/>
        </w:rPr>
        <w:fldChar w:fldCharType="end"/>
      </w:r>
    </w:p>
    <w:p w14:paraId="27879D6F" w14:textId="3B6C13A1" w:rsidR="00823246" w:rsidRDefault="00823246">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_Toc138330136 \h </w:instrText>
      </w:r>
      <w:r>
        <w:rPr>
          <w:noProof/>
        </w:rPr>
      </w:r>
      <w:r>
        <w:rPr>
          <w:noProof/>
        </w:rPr>
        <w:fldChar w:fldCharType="separate"/>
      </w:r>
      <w:r>
        <w:rPr>
          <w:noProof/>
        </w:rPr>
        <w:t>39</w:t>
      </w:r>
      <w:r>
        <w:rPr>
          <w:noProof/>
        </w:rPr>
        <w:fldChar w:fldCharType="end"/>
      </w:r>
    </w:p>
    <w:p w14:paraId="18AF8145" w14:textId="6CF482CC" w:rsidR="00823246" w:rsidRDefault="00823246">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_Toc138330137 \h </w:instrText>
      </w:r>
      <w:r>
        <w:rPr>
          <w:noProof/>
        </w:rPr>
      </w:r>
      <w:r>
        <w:rPr>
          <w:noProof/>
        </w:rPr>
        <w:fldChar w:fldCharType="separate"/>
      </w:r>
      <w:r>
        <w:rPr>
          <w:noProof/>
        </w:rPr>
        <w:t>39</w:t>
      </w:r>
      <w:r>
        <w:rPr>
          <w:noProof/>
        </w:rPr>
        <w:fldChar w:fldCharType="end"/>
      </w:r>
    </w:p>
    <w:p w14:paraId="1FFEF4A8" w14:textId="1DE90549" w:rsidR="00823246" w:rsidRDefault="00823246">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_Toc138330138 \h </w:instrText>
      </w:r>
      <w:r>
        <w:rPr>
          <w:noProof/>
        </w:rPr>
      </w:r>
      <w:r>
        <w:rPr>
          <w:noProof/>
        </w:rPr>
        <w:fldChar w:fldCharType="separate"/>
      </w:r>
      <w:r>
        <w:rPr>
          <w:noProof/>
        </w:rPr>
        <w:t>40</w:t>
      </w:r>
      <w:r>
        <w:rPr>
          <w:noProof/>
        </w:rPr>
        <w:fldChar w:fldCharType="end"/>
      </w:r>
    </w:p>
    <w:p w14:paraId="12FC9A8A" w14:textId="064A0DCA" w:rsidR="00823246" w:rsidRDefault="00823246">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_Toc138330139 \h </w:instrText>
      </w:r>
      <w:r>
        <w:rPr>
          <w:noProof/>
        </w:rPr>
      </w:r>
      <w:r>
        <w:rPr>
          <w:noProof/>
        </w:rPr>
        <w:fldChar w:fldCharType="separate"/>
      </w:r>
      <w:r>
        <w:rPr>
          <w:noProof/>
        </w:rPr>
        <w:t>40</w:t>
      </w:r>
      <w:r>
        <w:rPr>
          <w:noProof/>
        </w:rPr>
        <w:fldChar w:fldCharType="end"/>
      </w:r>
    </w:p>
    <w:p w14:paraId="7FC15ADF" w14:textId="0F4ED9FF" w:rsidR="00823246" w:rsidRDefault="00823246">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_Toc138330140 \h </w:instrText>
      </w:r>
      <w:r>
        <w:rPr>
          <w:noProof/>
        </w:rPr>
      </w:r>
      <w:r>
        <w:rPr>
          <w:noProof/>
        </w:rPr>
        <w:fldChar w:fldCharType="separate"/>
      </w:r>
      <w:r>
        <w:rPr>
          <w:noProof/>
        </w:rPr>
        <w:t>40</w:t>
      </w:r>
      <w:r>
        <w:rPr>
          <w:noProof/>
        </w:rPr>
        <w:fldChar w:fldCharType="end"/>
      </w:r>
    </w:p>
    <w:p w14:paraId="37C82CCD" w14:textId="25B59F8E" w:rsidR="00823246" w:rsidRDefault="00823246">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_Toc138330141 \h </w:instrText>
      </w:r>
      <w:r>
        <w:rPr>
          <w:noProof/>
        </w:rPr>
      </w:r>
      <w:r>
        <w:rPr>
          <w:noProof/>
        </w:rPr>
        <w:fldChar w:fldCharType="separate"/>
      </w:r>
      <w:r>
        <w:rPr>
          <w:noProof/>
        </w:rPr>
        <w:t>40</w:t>
      </w:r>
      <w:r>
        <w:rPr>
          <w:noProof/>
        </w:rPr>
        <w:fldChar w:fldCharType="end"/>
      </w:r>
    </w:p>
    <w:p w14:paraId="156B7DD5" w14:textId="25B485EE" w:rsidR="00823246" w:rsidRDefault="00823246">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_Toc138330142 \h </w:instrText>
      </w:r>
      <w:r>
        <w:rPr>
          <w:noProof/>
        </w:rPr>
      </w:r>
      <w:r>
        <w:rPr>
          <w:noProof/>
        </w:rPr>
        <w:fldChar w:fldCharType="separate"/>
      </w:r>
      <w:r>
        <w:rPr>
          <w:noProof/>
        </w:rPr>
        <w:t>40</w:t>
      </w:r>
      <w:r>
        <w:rPr>
          <w:noProof/>
        </w:rPr>
        <w:fldChar w:fldCharType="end"/>
      </w:r>
    </w:p>
    <w:p w14:paraId="57C7012F" w14:textId="4DDFDAB4" w:rsidR="00823246" w:rsidRDefault="00823246">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_Toc138330143 \h </w:instrText>
      </w:r>
      <w:r>
        <w:rPr>
          <w:noProof/>
        </w:rPr>
      </w:r>
      <w:r>
        <w:rPr>
          <w:noProof/>
        </w:rPr>
        <w:fldChar w:fldCharType="separate"/>
      </w:r>
      <w:r>
        <w:rPr>
          <w:noProof/>
        </w:rPr>
        <w:t>40</w:t>
      </w:r>
      <w:r>
        <w:rPr>
          <w:noProof/>
        </w:rPr>
        <w:fldChar w:fldCharType="end"/>
      </w:r>
    </w:p>
    <w:p w14:paraId="088559BF" w14:textId="2DEACB05" w:rsidR="00823246" w:rsidRDefault="00823246">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_Toc138330144 \h </w:instrText>
      </w:r>
      <w:r>
        <w:rPr>
          <w:noProof/>
        </w:rPr>
      </w:r>
      <w:r>
        <w:rPr>
          <w:noProof/>
        </w:rPr>
        <w:fldChar w:fldCharType="separate"/>
      </w:r>
      <w:r>
        <w:rPr>
          <w:noProof/>
        </w:rPr>
        <w:t>41</w:t>
      </w:r>
      <w:r>
        <w:rPr>
          <w:noProof/>
        </w:rPr>
        <w:fldChar w:fldCharType="end"/>
      </w:r>
    </w:p>
    <w:p w14:paraId="7ED0968D" w14:textId="4EE05AA8" w:rsidR="00823246" w:rsidRDefault="00823246">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_Toc138330145 \h </w:instrText>
      </w:r>
      <w:r>
        <w:rPr>
          <w:noProof/>
        </w:rPr>
      </w:r>
      <w:r>
        <w:rPr>
          <w:noProof/>
        </w:rPr>
        <w:fldChar w:fldCharType="separate"/>
      </w:r>
      <w:r>
        <w:rPr>
          <w:noProof/>
        </w:rPr>
        <w:t>41</w:t>
      </w:r>
      <w:r>
        <w:rPr>
          <w:noProof/>
        </w:rPr>
        <w:fldChar w:fldCharType="end"/>
      </w:r>
    </w:p>
    <w:p w14:paraId="232C98D5" w14:textId="0C370B4D" w:rsidR="00823246" w:rsidRDefault="00823246">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_Toc138330146 \h </w:instrText>
      </w:r>
      <w:r>
        <w:rPr>
          <w:noProof/>
        </w:rPr>
      </w:r>
      <w:r>
        <w:rPr>
          <w:noProof/>
        </w:rPr>
        <w:fldChar w:fldCharType="separate"/>
      </w:r>
      <w:r>
        <w:rPr>
          <w:noProof/>
        </w:rPr>
        <w:t>41</w:t>
      </w:r>
      <w:r>
        <w:rPr>
          <w:noProof/>
        </w:rPr>
        <w:fldChar w:fldCharType="end"/>
      </w:r>
    </w:p>
    <w:p w14:paraId="00EFF5BB" w14:textId="50258AC2" w:rsidR="00823246" w:rsidRDefault="00823246">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_Toc138330147 \h </w:instrText>
      </w:r>
      <w:r>
        <w:rPr>
          <w:noProof/>
        </w:rPr>
      </w:r>
      <w:r>
        <w:rPr>
          <w:noProof/>
        </w:rPr>
        <w:fldChar w:fldCharType="separate"/>
      </w:r>
      <w:r>
        <w:rPr>
          <w:noProof/>
        </w:rPr>
        <w:t>41</w:t>
      </w:r>
      <w:r>
        <w:rPr>
          <w:noProof/>
        </w:rPr>
        <w:fldChar w:fldCharType="end"/>
      </w:r>
    </w:p>
    <w:p w14:paraId="10B2ABF4" w14:textId="65E6CF4A" w:rsidR="00823246" w:rsidRDefault="00823246">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_Toc138330148 \h </w:instrText>
      </w:r>
      <w:r>
        <w:rPr>
          <w:noProof/>
        </w:rPr>
      </w:r>
      <w:r>
        <w:rPr>
          <w:noProof/>
        </w:rPr>
        <w:fldChar w:fldCharType="separate"/>
      </w:r>
      <w:r>
        <w:rPr>
          <w:noProof/>
        </w:rPr>
        <w:t>41</w:t>
      </w:r>
      <w:r>
        <w:rPr>
          <w:noProof/>
        </w:rPr>
        <w:fldChar w:fldCharType="end"/>
      </w:r>
    </w:p>
    <w:p w14:paraId="317B58C7" w14:textId="5DAE6025" w:rsidR="00823246" w:rsidRDefault="00823246">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_Toc138330149 \h </w:instrText>
      </w:r>
      <w:r>
        <w:rPr>
          <w:noProof/>
        </w:rPr>
      </w:r>
      <w:r>
        <w:rPr>
          <w:noProof/>
        </w:rPr>
        <w:fldChar w:fldCharType="separate"/>
      </w:r>
      <w:r>
        <w:rPr>
          <w:noProof/>
        </w:rPr>
        <w:t>44</w:t>
      </w:r>
      <w:r>
        <w:rPr>
          <w:noProof/>
        </w:rPr>
        <w:fldChar w:fldCharType="end"/>
      </w:r>
    </w:p>
    <w:p w14:paraId="6409A4EB" w14:textId="49EEF772" w:rsidR="00823246" w:rsidRDefault="00823246">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_Toc138330150 \h </w:instrText>
      </w:r>
      <w:r>
        <w:rPr>
          <w:noProof/>
        </w:rPr>
      </w:r>
      <w:r>
        <w:rPr>
          <w:noProof/>
        </w:rPr>
        <w:fldChar w:fldCharType="separate"/>
      </w:r>
      <w:r>
        <w:rPr>
          <w:noProof/>
        </w:rPr>
        <w:t>45</w:t>
      </w:r>
      <w:r>
        <w:rPr>
          <w:noProof/>
        </w:rPr>
        <w:fldChar w:fldCharType="end"/>
      </w:r>
    </w:p>
    <w:p w14:paraId="6108ACAA" w14:textId="269EDB17" w:rsidR="00823246" w:rsidRDefault="00823246">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_Toc138330151 \h </w:instrText>
      </w:r>
      <w:r>
        <w:rPr>
          <w:noProof/>
        </w:rPr>
      </w:r>
      <w:r>
        <w:rPr>
          <w:noProof/>
        </w:rPr>
        <w:fldChar w:fldCharType="separate"/>
      </w:r>
      <w:r>
        <w:rPr>
          <w:noProof/>
        </w:rPr>
        <w:t>46</w:t>
      </w:r>
      <w:r>
        <w:rPr>
          <w:noProof/>
        </w:rPr>
        <w:fldChar w:fldCharType="end"/>
      </w:r>
    </w:p>
    <w:p w14:paraId="24D4DD76" w14:textId="4EBEE874" w:rsidR="00823246" w:rsidRDefault="00823246">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_Toc138330152 \h </w:instrText>
      </w:r>
      <w:r>
        <w:rPr>
          <w:noProof/>
        </w:rPr>
      </w:r>
      <w:r>
        <w:rPr>
          <w:noProof/>
        </w:rPr>
        <w:fldChar w:fldCharType="separate"/>
      </w:r>
      <w:r>
        <w:rPr>
          <w:noProof/>
        </w:rPr>
        <w:t>47</w:t>
      </w:r>
      <w:r>
        <w:rPr>
          <w:noProof/>
        </w:rPr>
        <w:fldChar w:fldCharType="end"/>
      </w:r>
    </w:p>
    <w:p w14:paraId="1540BA55" w14:textId="57F1A389" w:rsidR="00823246" w:rsidRDefault="00823246">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_Toc138330153 \h </w:instrText>
      </w:r>
      <w:r>
        <w:rPr>
          <w:noProof/>
        </w:rPr>
      </w:r>
      <w:r>
        <w:rPr>
          <w:noProof/>
        </w:rPr>
        <w:fldChar w:fldCharType="separate"/>
      </w:r>
      <w:r>
        <w:rPr>
          <w:noProof/>
        </w:rPr>
        <w:t>47</w:t>
      </w:r>
      <w:r>
        <w:rPr>
          <w:noProof/>
        </w:rPr>
        <w:fldChar w:fldCharType="end"/>
      </w:r>
    </w:p>
    <w:p w14:paraId="6F3906C6" w14:textId="06CCC45F" w:rsidR="00823246" w:rsidRDefault="00823246">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_Toc138330154 \h </w:instrText>
      </w:r>
      <w:r>
        <w:rPr>
          <w:noProof/>
        </w:rPr>
      </w:r>
      <w:r>
        <w:rPr>
          <w:noProof/>
        </w:rPr>
        <w:fldChar w:fldCharType="separate"/>
      </w:r>
      <w:r>
        <w:rPr>
          <w:noProof/>
        </w:rPr>
        <w:t>48</w:t>
      </w:r>
      <w:r>
        <w:rPr>
          <w:noProof/>
        </w:rPr>
        <w:fldChar w:fldCharType="end"/>
      </w:r>
    </w:p>
    <w:p w14:paraId="79C5C719" w14:textId="5E0020CD" w:rsidR="00823246" w:rsidRDefault="00823246">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_Toc138330155 \h </w:instrText>
      </w:r>
      <w:r>
        <w:rPr>
          <w:noProof/>
        </w:rPr>
      </w:r>
      <w:r>
        <w:rPr>
          <w:noProof/>
        </w:rPr>
        <w:fldChar w:fldCharType="separate"/>
      </w:r>
      <w:r>
        <w:rPr>
          <w:noProof/>
        </w:rPr>
        <w:t>49</w:t>
      </w:r>
      <w:r>
        <w:rPr>
          <w:noProof/>
        </w:rPr>
        <w:fldChar w:fldCharType="end"/>
      </w:r>
    </w:p>
    <w:p w14:paraId="3373FCF3" w14:textId="2CE4AF0F" w:rsidR="00823246" w:rsidRDefault="00823246">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_Toc138330156 \h </w:instrText>
      </w:r>
      <w:r>
        <w:rPr>
          <w:noProof/>
        </w:rPr>
      </w:r>
      <w:r>
        <w:rPr>
          <w:noProof/>
        </w:rPr>
        <w:fldChar w:fldCharType="separate"/>
      </w:r>
      <w:r>
        <w:rPr>
          <w:noProof/>
        </w:rPr>
        <w:t>49</w:t>
      </w:r>
      <w:r>
        <w:rPr>
          <w:noProof/>
        </w:rPr>
        <w:fldChar w:fldCharType="end"/>
      </w:r>
    </w:p>
    <w:p w14:paraId="03BBBB4A" w14:textId="6C59D6B9" w:rsidR="00823246" w:rsidRDefault="00823246">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_Toc138330157 \h </w:instrText>
      </w:r>
      <w:r>
        <w:rPr>
          <w:noProof/>
        </w:rPr>
      </w:r>
      <w:r>
        <w:rPr>
          <w:noProof/>
        </w:rPr>
        <w:fldChar w:fldCharType="separate"/>
      </w:r>
      <w:r>
        <w:rPr>
          <w:noProof/>
        </w:rPr>
        <w:t>49</w:t>
      </w:r>
      <w:r>
        <w:rPr>
          <w:noProof/>
        </w:rPr>
        <w:fldChar w:fldCharType="end"/>
      </w:r>
    </w:p>
    <w:p w14:paraId="540CC486" w14:textId="10559F03" w:rsidR="00823246" w:rsidRDefault="00823246">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_Toc138330158 \h </w:instrText>
      </w:r>
      <w:r>
        <w:rPr>
          <w:noProof/>
        </w:rPr>
      </w:r>
      <w:r>
        <w:rPr>
          <w:noProof/>
        </w:rPr>
        <w:fldChar w:fldCharType="separate"/>
      </w:r>
      <w:r>
        <w:rPr>
          <w:noProof/>
        </w:rPr>
        <w:t>49</w:t>
      </w:r>
      <w:r>
        <w:rPr>
          <w:noProof/>
        </w:rPr>
        <w:fldChar w:fldCharType="end"/>
      </w:r>
    </w:p>
    <w:p w14:paraId="08DC1CD4" w14:textId="635D3232" w:rsidR="00823246" w:rsidRDefault="00823246">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_Toc138330159 \h </w:instrText>
      </w:r>
      <w:r>
        <w:rPr>
          <w:noProof/>
        </w:rPr>
      </w:r>
      <w:r>
        <w:rPr>
          <w:noProof/>
        </w:rPr>
        <w:fldChar w:fldCharType="separate"/>
      </w:r>
      <w:r>
        <w:rPr>
          <w:noProof/>
        </w:rPr>
        <w:t>49</w:t>
      </w:r>
      <w:r>
        <w:rPr>
          <w:noProof/>
        </w:rPr>
        <w:fldChar w:fldCharType="end"/>
      </w:r>
    </w:p>
    <w:p w14:paraId="7F4AA3D0" w14:textId="1F3F82F9" w:rsidR="00823246" w:rsidRDefault="00823246">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_Toc138330160 \h </w:instrText>
      </w:r>
      <w:r>
        <w:rPr>
          <w:noProof/>
        </w:rPr>
      </w:r>
      <w:r>
        <w:rPr>
          <w:noProof/>
        </w:rPr>
        <w:fldChar w:fldCharType="separate"/>
      </w:r>
      <w:r>
        <w:rPr>
          <w:noProof/>
        </w:rPr>
        <w:t>50</w:t>
      </w:r>
      <w:r>
        <w:rPr>
          <w:noProof/>
        </w:rPr>
        <w:fldChar w:fldCharType="end"/>
      </w:r>
    </w:p>
    <w:p w14:paraId="6D7B689B" w14:textId="013AEAF9" w:rsidR="00823246" w:rsidRDefault="00823246">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_Toc138330161 \h </w:instrText>
      </w:r>
      <w:r>
        <w:rPr>
          <w:noProof/>
        </w:rPr>
      </w:r>
      <w:r>
        <w:rPr>
          <w:noProof/>
        </w:rPr>
        <w:fldChar w:fldCharType="separate"/>
      </w:r>
      <w:r>
        <w:rPr>
          <w:noProof/>
        </w:rPr>
        <w:t>50</w:t>
      </w:r>
      <w:r>
        <w:rPr>
          <w:noProof/>
        </w:rPr>
        <w:fldChar w:fldCharType="end"/>
      </w:r>
    </w:p>
    <w:p w14:paraId="326900DD" w14:textId="635B4321" w:rsidR="00823246" w:rsidRDefault="00823246">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_Toc138330162 \h </w:instrText>
      </w:r>
      <w:r>
        <w:rPr>
          <w:noProof/>
        </w:rPr>
      </w:r>
      <w:r>
        <w:rPr>
          <w:noProof/>
        </w:rPr>
        <w:fldChar w:fldCharType="separate"/>
      </w:r>
      <w:r>
        <w:rPr>
          <w:noProof/>
        </w:rPr>
        <w:t>50</w:t>
      </w:r>
      <w:r>
        <w:rPr>
          <w:noProof/>
        </w:rPr>
        <w:fldChar w:fldCharType="end"/>
      </w:r>
    </w:p>
    <w:p w14:paraId="0152F030" w14:textId="4BFC0794" w:rsidR="00823246" w:rsidRDefault="00823246">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_Toc138330163 \h </w:instrText>
      </w:r>
      <w:r>
        <w:rPr>
          <w:noProof/>
        </w:rPr>
      </w:r>
      <w:r>
        <w:rPr>
          <w:noProof/>
        </w:rPr>
        <w:fldChar w:fldCharType="separate"/>
      </w:r>
      <w:r>
        <w:rPr>
          <w:noProof/>
        </w:rPr>
        <w:t>50</w:t>
      </w:r>
      <w:r>
        <w:rPr>
          <w:noProof/>
        </w:rPr>
        <w:fldChar w:fldCharType="end"/>
      </w:r>
    </w:p>
    <w:p w14:paraId="65D50301" w14:textId="7AA17BA9" w:rsidR="00823246" w:rsidRDefault="00823246">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_Toc138330164 \h </w:instrText>
      </w:r>
      <w:r>
        <w:rPr>
          <w:noProof/>
        </w:rPr>
      </w:r>
      <w:r>
        <w:rPr>
          <w:noProof/>
        </w:rPr>
        <w:fldChar w:fldCharType="separate"/>
      </w:r>
      <w:r>
        <w:rPr>
          <w:noProof/>
        </w:rPr>
        <w:t>51</w:t>
      </w:r>
      <w:r>
        <w:rPr>
          <w:noProof/>
        </w:rPr>
        <w:fldChar w:fldCharType="end"/>
      </w:r>
    </w:p>
    <w:p w14:paraId="37E12597" w14:textId="237CEB2B" w:rsidR="00823246" w:rsidRDefault="00823246">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_Toc138330165 \h </w:instrText>
      </w:r>
      <w:r>
        <w:rPr>
          <w:noProof/>
        </w:rPr>
      </w:r>
      <w:r>
        <w:rPr>
          <w:noProof/>
        </w:rPr>
        <w:fldChar w:fldCharType="separate"/>
      </w:r>
      <w:r>
        <w:rPr>
          <w:noProof/>
        </w:rPr>
        <w:t>52</w:t>
      </w:r>
      <w:r>
        <w:rPr>
          <w:noProof/>
        </w:rPr>
        <w:fldChar w:fldCharType="end"/>
      </w:r>
    </w:p>
    <w:p w14:paraId="536BEA32" w14:textId="218BD563" w:rsidR="00823246" w:rsidRDefault="00823246">
      <w:pPr>
        <w:pStyle w:val="TOC5"/>
        <w:rPr>
          <w:rFonts w:asciiTheme="minorHAnsi" w:eastAsiaTheme="minorEastAsia" w:hAnsiTheme="minorHAnsi" w:cstheme="minorBidi"/>
          <w:noProof/>
          <w:sz w:val="22"/>
          <w:szCs w:val="22"/>
        </w:rPr>
      </w:pPr>
      <w:r w:rsidRPr="007963E2">
        <w:rPr>
          <w:noProof/>
          <w:lang w:val="en-US"/>
        </w:rPr>
        <w:t>6.4.3.5.3</w:t>
      </w:r>
      <w:r>
        <w:rPr>
          <w:rFonts w:asciiTheme="minorHAnsi" w:eastAsiaTheme="minorEastAsia" w:hAnsiTheme="minorHAnsi" w:cstheme="minorBidi"/>
          <w:noProof/>
          <w:sz w:val="22"/>
          <w:szCs w:val="22"/>
        </w:rPr>
        <w:tab/>
      </w:r>
      <w:r w:rsidRPr="007963E2">
        <w:rPr>
          <w:noProof/>
          <w:lang w:val="en-US"/>
        </w:rPr>
        <w:t>Usage of multi-connection mode (MCM)</w:t>
      </w:r>
      <w:r>
        <w:rPr>
          <w:noProof/>
        </w:rPr>
        <w:tab/>
      </w:r>
      <w:r>
        <w:rPr>
          <w:noProof/>
        </w:rPr>
        <w:fldChar w:fldCharType="begin" w:fldLock="1"/>
      </w:r>
      <w:r>
        <w:rPr>
          <w:noProof/>
        </w:rPr>
        <w:instrText xml:space="preserve"> PAGEREF _Toc138330166 \h </w:instrText>
      </w:r>
      <w:r>
        <w:rPr>
          <w:noProof/>
        </w:rPr>
      </w:r>
      <w:r>
        <w:rPr>
          <w:noProof/>
        </w:rPr>
        <w:fldChar w:fldCharType="separate"/>
      </w:r>
      <w:r>
        <w:rPr>
          <w:noProof/>
        </w:rPr>
        <w:t>54</w:t>
      </w:r>
      <w:r>
        <w:rPr>
          <w:noProof/>
        </w:rPr>
        <w:fldChar w:fldCharType="end"/>
      </w:r>
    </w:p>
    <w:p w14:paraId="6E045FEC" w14:textId="23F4B2F0" w:rsidR="00823246" w:rsidRDefault="00823246">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_Toc138330167 \h </w:instrText>
      </w:r>
      <w:r>
        <w:rPr>
          <w:noProof/>
        </w:rPr>
      </w:r>
      <w:r>
        <w:rPr>
          <w:noProof/>
        </w:rPr>
        <w:fldChar w:fldCharType="separate"/>
      </w:r>
      <w:r>
        <w:rPr>
          <w:noProof/>
        </w:rPr>
        <w:t>55</w:t>
      </w:r>
      <w:r>
        <w:rPr>
          <w:noProof/>
        </w:rPr>
        <w:fldChar w:fldCharType="end"/>
      </w:r>
    </w:p>
    <w:p w14:paraId="38E0BFD2" w14:textId="645F1AF2" w:rsidR="00823246" w:rsidRDefault="00823246">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_Toc138330168 \h </w:instrText>
      </w:r>
      <w:r>
        <w:rPr>
          <w:noProof/>
        </w:rPr>
      </w:r>
      <w:r>
        <w:rPr>
          <w:noProof/>
        </w:rPr>
        <w:fldChar w:fldCharType="separate"/>
      </w:r>
      <w:r>
        <w:rPr>
          <w:noProof/>
        </w:rPr>
        <w:t>56</w:t>
      </w:r>
      <w:r>
        <w:rPr>
          <w:noProof/>
        </w:rPr>
        <w:fldChar w:fldCharType="end"/>
      </w:r>
    </w:p>
    <w:p w14:paraId="212BA219" w14:textId="102AA858" w:rsidR="00823246" w:rsidRDefault="00823246">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_Toc138330169 \h </w:instrText>
      </w:r>
      <w:r>
        <w:rPr>
          <w:noProof/>
        </w:rPr>
      </w:r>
      <w:r>
        <w:rPr>
          <w:noProof/>
        </w:rPr>
        <w:fldChar w:fldCharType="separate"/>
      </w:r>
      <w:r>
        <w:rPr>
          <w:noProof/>
        </w:rPr>
        <w:t>56</w:t>
      </w:r>
      <w:r>
        <w:rPr>
          <w:noProof/>
        </w:rPr>
        <w:fldChar w:fldCharType="end"/>
      </w:r>
    </w:p>
    <w:p w14:paraId="21F66583" w14:textId="301FA5F4" w:rsidR="00823246" w:rsidRDefault="00823246">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_Toc138330170 \h </w:instrText>
      </w:r>
      <w:r>
        <w:rPr>
          <w:noProof/>
        </w:rPr>
      </w:r>
      <w:r>
        <w:rPr>
          <w:noProof/>
        </w:rPr>
        <w:fldChar w:fldCharType="separate"/>
      </w:r>
      <w:r>
        <w:rPr>
          <w:noProof/>
        </w:rPr>
        <w:t>56</w:t>
      </w:r>
      <w:r>
        <w:rPr>
          <w:noProof/>
        </w:rPr>
        <w:fldChar w:fldCharType="end"/>
      </w:r>
    </w:p>
    <w:p w14:paraId="04A1108F" w14:textId="73CCDF34" w:rsidR="00823246" w:rsidRDefault="00823246">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_Toc138330171 \h </w:instrText>
      </w:r>
      <w:r>
        <w:rPr>
          <w:noProof/>
        </w:rPr>
      </w:r>
      <w:r>
        <w:rPr>
          <w:noProof/>
        </w:rPr>
        <w:fldChar w:fldCharType="separate"/>
      </w:r>
      <w:r>
        <w:rPr>
          <w:noProof/>
        </w:rPr>
        <w:t>56</w:t>
      </w:r>
      <w:r>
        <w:rPr>
          <w:noProof/>
        </w:rPr>
        <w:fldChar w:fldCharType="end"/>
      </w:r>
    </w:p>
    <w:p w14:paraId="3204F9BE" w14:textId="4993D75D" w:rsidR="00823246" w:rsidRDefault="00823246">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_Toc138330172 \h </w:instrText>
      </w:r>
      <w:r>
        <w:rPr>
          <w:noProof/>
        </w:rPr>
      </w:r>
      <w:r>
        <w:rPr>
          <w:noProof/>
        </w:rPr>
        <w:fldChar w:fldCharType="separate"/>
      </w:r>
      <w:r>
        <w:rPr>
          <w:noProof/>
        </w:rPr>
        <w:t>57</w:t>
      </w:r>
      <w:r>
        <w:rPr>
          <w:noProof/>
        </w:rPr>
        <w:fldChar w:fldCharType="end"/>
      </w:r>
    </w:p>
    <w:p w14:paraId="03EDC5EB" w14:textId="5A8F4A61" w:rsidR="00823246" w:rsidRDefault="00823246">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_Toc138330173 \h </w:instrText>
      </w:r>
      <w:r>
        <w:rPr>
          <w:noProof/>
        </w:rPr>
      </w:r>
      <w:r>
        <w:rPr>
          <w:noProof/>
        </w:rPr>
        <w:fldChar w:fldCharType="separate"/>
      </w:r>
      <w:r>
        <w:rPr>
          <w:noProof/>
        </w:rPr>
        <w:t>57</w:t>
      </w:r>
      <w:r>
        <w:rPr>
          <w:noProof/>
        </w:rPr>
        <w:fldChar w:fldCharType="end"/>
      </w:r>
    </w:p>
    <w:p w14:paraId="53CE7E52" w14:textId="569A33EA" w:rsidR="00823246" w:rsidRDefault="00823246">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7963E2">
        <w:rPr>
          <w:noProof/>
          <w:lang w:val="en-US" w:eastAsia="de-DE"/>
        </w:rPr>
        <w:t xml:space="preserve"> authentication and authorization</w:t>
      </w:r>
      <w:r>
        <w:rPr>
          <w:noProof/>
        </w:rPr>
        <w:tab/>
      </w:r>
      <w:r>
        <w:rPr>
          <w:noProof/>
        </w:rPr>
        <w:fldChar w:fldCharType="begin" w:fldLock="1"/>
      </w:r>
      <w:r>
        <w:rPr>
          <w:noProof/>
        </w:rPr>
        <w:instrText xml:space="preserve"> PAGEREF _Toc138330174 \h </w:instrText>
      </w:r>
      <w:r>
        <w:rPr>
          <w:noProof/>
        </w:rPr>
      </w:r>
      <w:r>
        <w:rPr>
          <w:noProof/>
        </w:rPr>
        <w:fldChar w:fldCharType="separate"/>
      </w:r>
      <w:r>
        <w:rPr>
          <w:noProof/>
        </w:rPr>
        <w:t>58</w:t>
      </w:r>
      <w:r>
        <w:rPr>
          <w:noProof/>
        </w:rPr>
        <w:fldChar w:fldCharType="end"/>
      </w:r>
    </w:p>
    <w:p w14:paraId="33D0E13D" w14:textId="413FB7DA" w:rsidR="00823246" w:rsidRDefault="00823246">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_Toc138330175 \h </w:instrText>
      </w:r>
      <w:r>
        <w:rPr>
          <w:noProof/>
        </w:rPr>
      </w:r>
      <w:r>
        <w:rPr>
          <w:noProof/>
        </w:rPr>
        <w:fldChar w:fldCharType="separate"/>
      </w:r>
      <w:r>
        <w:rPr>
          <w:noProof/>
        </w:rPr>
        <w:t>58</w:t>
      </w:r>
      <w:r>
        <w:rPr>
          <w:noProof/>
        </w:rPr>
        <w:fldChar w:fldCharType="end"/>
      </w:r>
    </w:p>
    <w:p w14:paraId="6F5DA5A4" w14:textId="6FCD9ABE" w:rsidR="00823246" w:rsidRDefault="00823246">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_Toc138330176 \h </w:instrText>
      </w:r>
      <w:r>
        <w:rPr>
          <w:noProof/>
        </w:rPr>
      </w:r>
      <w:r>
        <w:rPr>
          <w:noProof/>
        </w:rPr>
        <w:fldChar w:fldCharType="separate"/>
      </w:r>
      <w:r>
        <w:rPr>
          <w:noProof/>
        </w:rPr>
        <w:t>58</w:t>
      </w:r>
      <w:r>
        <w:rPr>
          <w:noProof/>
        </w:rPr>
        <w:fldChar w:fldCharType="end"/>
      </w:r>
    </w:p>
    <w:p w14:paraId="76A88587" w14:textId="21F3EB6B" w:rsidR="00823246" w:rsidRDefault="00823246">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_Toc138330177 \h </w:instrText>
      </w:r>
      <w:r>
        <w:rPr>
          <w:noProof/>
        </w:rPr>
      </w:r>
      <w:r>
        <w:rPr>
          <w:noProof/>
        </w:rPr>
        <w:fldChar w:fldCharType="separate"/>
      </w:r>
      <w:r>
        <w:rPr>
          <w:noProof/>
        </w:rPr>
        <w:t>58</w:t>
      </w:r>
      <w:r>
        <w:rPr>
          <w:noProof/>
        </w:rPr>
        <w:fldChar w:fldCharType="end"/>
      </w:r>
    </w:p>
    <w:p w14:paraId="3A177D1C" w14:textId="1D2C89CD" w:rsidR="00823246" w:rsidRDefault="00823246">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_Toc138330178 \h </w:instrText>
      </w:r>
      <w:r>
        <w:rPr>
          <w:noProof/>
        </w:rPr>
      </w:r>
      <w:r>
        <w:rPr>
          <w:noProof/>
        </w:rPr>
        <w:fldChar w:fldCharType="separate"/>
      </w:r>
      <w:r>
        <w:rPr>
          <w:noProof/>
        </w:rPr>
        <w:t>58</w:t>
      </w:r>
      <w:r>
        <w:rPr>
          <w:noProof/>
        </w:rPr>
        <w:fldChar w:fldCharType="end"/>
      </w:r>
    </w:p>
    <w:p w14:paraId="322778C2" w14:textId="5C8BF8C6" w:rsidR="00823246" w:rsidRDefault="00823246">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_Toc138330179 \h </w:instrText>
      </w:r>
      <w:r>
        <w:rPr>
          <w:noProof/>
        </w:rPr>
      </w:r>
      <w:r>
        <w:rPr>
          <w:noProof/>
        </w:rPr>
        <w:fldChar w:fldCharType="separate"/>
      </w:r>
      <w:r>
        <w:rPr>
          <w:noProof/>
        </w:rPr>
        <w:t>59</w:t>
      </w:r>
      <w:r>
        <w:rPr>
          <w:noProof/>
        </w:rPr>
        <w:fldChar w:fldCharType="end"/>
      </w:r>
    </w:p>
    <w:p w14:paraId="2F507F4C" w14:textId="67427710" w:rsidR="00823246" w:rsidRDefault="00823246">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_Toc138330180 \h </w:instrText>
      </w:r>
      <w:r>
        <w:rPr>
          <w:noProof/>
        </w:rPr>
      </w:r>
      <w:r>
        <w:rPr>
          <w:noProof/>
        </w:rPr>
        <w:fldChar w:fldCharType="separate"/>
      </w:r>
      <w:r>
        <w:rPr>
          <w:noProof/>
        </w:rPr>
        <w:t>59</w:t>
      </w:r>
      <w:r>
        <w:rPr>
          <w:noProof/>
        </w:rPr>
        <w:fldChar w:fldCharType="end"/>
      </w:r>
    </w:p>
    <w:p w14:paraId="3E3051C3" w14:textId="3EB8F8B9" w:rsidR="00823246" w:rsidRDefault="00823246">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_Toc138330181 \h </w:instrText>
      </w:r>
      <w:r>
        <w:rPr>
          <w:noProof/>
        </w:rPr>
      </w:r>
      <w:r>
        <w:rPr>
          <w:noProof/>
        </w:rPr>
        <w:fldChar w:fldCharType="separate"/>
      </w:r>
      <w:r>
        <w:rPr>
          <w:noProof/>
        </w:rPr>
        <w:t>59</w:t>
      </w:r>
      <w:r>
        <w:rPr>
          <w:noProof/>
        </w:rPr>
        <w:fldChar w:fldCharType="end"/>
      </w:r>
    </w:p>
    <w:p w14:paraId="5EBD86CC" w14:textId="79962AD6" w:rsidR="00823246" w:rsidRDefault="00823246">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_Toc138330182 \h </w:instrText>
      </w:r>
      <w:r>
        <w:rPr>
          <w:noProof/>
        </w:rPr>
      </w:r>
      <w:r>
        <w:rPr>
          <w:noProof/>
        </w:rPr>
        <w:fldChar w:fldCharType="separate"/>
      </w:r>
      <w:r>
        <w:rPr>
          <w:noProof/>
        </w:rPr>
        <w:t>60</w:t>
      </w:r>
      <w:r>
        <w:rPr>
          <w:noProof/>
        </w:rPr>
        <w:fldChar w:fldCharType="end"/>
      </w:r>
    </w:p>
    <w:p w14:paraId="27E91B99" w14:textId="0A13F672" w:rsidR="00823246" w:rsidRDefault="00823246">
      <w:pPr>
        <w:pStyle w:val="TOC3"/>
        <w:rPr>
          <w:rFonts w:asciiTheme="minorHAnsi" w:eastAsiaTheme="minorEastAsia" w:hAnsiTheme="minorHAnsi" w:cstheme="minorBidi"/>
          <w:noProof/>
          <w:sz w:val="22"/>
          <w:szCs w:val="22"/>
        </w:rPr>
      </w:pPr>
      <w:r w:rsidRPr="007963E2">
        <w:rPr>
          <w:noProof/>
          <w:lang w:val="en-US"/>
        </w:rPr>
        <w:t>6.5.3</w:t>
      </w:r>
      <w:r>
        <w:rPr>
          <w:rFonts w:asciiTheme="minorHAnsi" w:eastAsiaTheme="minorEastAsia" w:hAnsiTheme="minorHAnsi" w:cstheme="minorBidi"/>
          <w:noProof/>
          <w:sz w:val="22"/>
          <w:szCs w:val="22"/>
        </w:rPr>
        <w:tab/>
      </w:r>
      <w:r w:rsidRPr="007963E2">
        <w:rPr>
          <w:noProof/>
          <w:lang w:val="en-US"/>
        </w:rPr>
        <w:t>Multiple PDN support for untrusted non-3GPP access network</w:t>
      </w:r>
      <w:r>
        <w:rPr>
          <w:noProof/>
        </w:rPr>
        <w:tab/>
      </w:r>
      <w:r>
        <w:rPr>
          <w:noProof/>
        </w:rPr>
        <w:fldChar w:fldCharType="begin" w:fldLock="1"/>
      </w:r>
      <w:r>
        <w:rPr>
          <w:noProof/>
        </w:rPr>
        <w:instrText xml:space="preserve"> PAGEREF _Toc138330183 \h </w:instrText>
      </w:r>
      <w:r>
        <w:rPr>
          <w:noProof/>
        </w:rPr>
      </w:r>
      <w:r>
        <w:rPr>
          <w:noProof/>
        </w:rPr>
        <w:fldChar w:fldCharType="separate"/>
      </w:r>
      <w:r>
        <w:rPr>
          <w:noProof/>
        </w:rPr>
        <w:t>60</w:t>
      </w:r>
      <w:r>
        <w:rPr>
          <w:noProof/>
        </w:rPr>
        <w:fldChar w:fldCharType="end"/>
      </w:r>
    </w:p>
    <w:p w14:paraId="34D48E1B" w14:textId="62F55E4A" w:rsidR="00823246" w:rsidRDefault="00823246">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7963E2">
        <w:rPr>
          <w:noProof/>
          <w:vertAlign w:val="superscript"/>
        </w:rPr>
        <w:t>®</w:t>
      </w:r>
      <w:r>
        <w:rPr>
          <w:noProof/>
        </w:rPr>
        <w:t xml:space="preserve"> HRPD Access)</w:t>
      </w:r>
      <w:r>
        <w:rPr>
          <w:noProof/>
        </w:rPr>
        <w:tab/>
      </w:r>
      <w:r>
        <w:rPr>
          <w:noProof/>
        </w:rPr>
        <w:fldChar w:fldCharType="begin" w:fldLock="1"/>
      </w:r>
      <w:r>
        <w:rPr>
          <w:noProof/>
        </w:rPr>
        <w:instrText xml:space="preserve"> PAGEREF _Toc138330184 \h </w:instrText>
      </w:r>
      <w:r>
        <w:rPr>
          <w:noProof/>
        </w:rPr>
      </w:r>
      <w:r>
        <w:rPr>
          <w:noProof/>
        </w:rPr>
        <w:fldChar w:fldCharType="separate"/>
      </w:r>
      <w:r>
        <w:rPr>
          <w:noProof/>
        </w:rPr>
        <w:t>61</w:t>
      </w:r>
      <w:r>
        <w:rPr>
          <w:noProof/>
        </w:rPr>
        <w:fldChar w:fldCharType="end"/>
      </w:r>
    </w:p>
    <w:p w14:paraId="595C6D43" w14:textId="5C563231" w:rsidR="00823246" w:rsidRDefault="00823246">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_Toc138330185 \h </w:instrText>
      </w:r>
      <w:r>
        <w:rPr>
          <w:noProof/>
        </w:rPr>
      </w:r>
      <w:r>
        <w:rPr>
          <w:noProof/>
        </w:rPr>
        <w:fldChar w:fldCharType="separate"/>
      </w:r>
      <w:r>
        <w:rPr>
          <w:noProof/>
        </w:rPr>
        <w:t>61</w:t>
      </w:r>
      <w:r>
        <w:rPr>
          <w:noProof/>
        </w:rPr>
        <w:fldChar w:fldCharType="end"/>
      </w:r>
    </w:p>
    <w:p w14:paraId="49D879CF" w14:textId="137DAE3D" w:rsidR="00823246" w:rsidRDefault="00823246">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_Toc138330186 \h </w:instrText>
      </w:r>
      <w:r>
        <w:rPr>
          <w:noProof/>
        </w:rPr>
      </w:r>
      <w:r>
        <w:rPr>
          <w:noProof/>
        </w:rPr>
        <w:fldChar w:fldCharType="separate"/>
      </w:r>
      <w:r>
        <w:rPr>
          <w:noProof/>
        </w:rPr>
        <w:t>61</w:t>
      </w:r>
      <w:r>
        <w:rPr>
          <w:noProof/>
        </w:rPr>
        <w:fldChar w:fldCharType="end"/>
      </w:r>
    </w:p>
    <w:p w14:paraId="10C5C535" w14:textId="64CEFBC6" w:rsidR="00823246" w:rsidRDefault="00823246">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_Toc138330187 \h </w:instrText>
      </w:r>
      <w:r>
        <w:rPr>
          <w:noProof/>
        </w:rPr>
      </w:r>
      <w:r>
        <w:rPr>
          <w:noProof/>
        </w:rPr>
        <w:fldChar w:fldCharType="separate"/>
      </w:r>
      <w:r>
        <w:rPr>
          <w:noProof/>
        </w:rPr>
        <w:t>61</w:t>
      </w:r>
      <w:r>
        <w:rPr>
          <w:noProof/>
        </w:rPr>
        <w:fldChar w:fldCharType="end"/>
      </w:r>
    </w:p>
    <w:p w14:paraId="0E2B2EEA" w14:textId="1F668645" w:rsidR="00823246" w:rsidRDefault="00823246">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_Toc138330188 \h </w:instrText>
      </w:r>
      <w:r>
        <w:rPr>
          <w:noProof/>
        </w:rPr>
      </w:r>
      <w:r>
        <w:rPr>
          <w:noProof/>
        </w:rPr>
        <w:fldChar w:fldCharType="separate"/>
      </w:r>
      <w:r>
        <w:rPr>
          <w:noProof/>
        </w:rPr>
        <w:t>61</w:t>
      </w:r>
      <w:r>
        <w:rPr>
          <w:noProof/>
        </w:rPr>
        <w:fldChar w:fldCharType="end"/>
      </w:r>
    </w:p>
    <w:p w14:paraId="29B38460" w14:textId="75561B70" w:rsidR="00823246" w:rsidRDefault="00823246">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7963E2">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_Toc138330189 \h </w:instrText>
      </w:r>
      <w:r>
        <w:rPr>
          <w:noProof/>
        </w:rPr>
      </w:r>
      <w:r>
        <w:rPr>
          <w:noProof/>
        </w:rPr>
        <w:fldChar w:fldCharType="separate"/>
      </w:r>
      <w:r>
        <w:rPr>
          <w:noProof/>
        </w:rPr>
        <w:t>62</w:t>
      </w:r>
      <w:r>
        <w:rPr>
          <w:noProof/>
        </w:rPr>
        <w:fldChar w:fldCharType="end"/>
      </w:r>
    </w:p>
    <w:p w14:paraId="66EA27A5" w14:textId="6E4F89CF" w:rsidR="00823246" w:rsidRDefault="00823246">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_Toc138330190 \h </w:instrText>
      </w:r>
      <w:r>
        <w:rPr>
          <w:noProof/>
        </w:rPr>
      </w:r>
      <w:r>
        <w:rPr>
          <w:noProof/>
        </w:rPr>
        <w:fldChar w:fldCharType="separate"/>
      </w:r>
      <w:r>
        <w:rPr>
          <w:noProof/>
        </w:rPr>
        <w:t>62</w:t>
      </w:r>
      <w:r>
        <w:rPr>
          <w:noProof/>
        </w:rPr>
        <w:fldChar w:fldCharType="end"/>
      </w:r>
    </w:p>
    <w:p w14:paraId="3FFFDDCD" w14:textId="6DF880F7" w:rsidR="00823246" w:rsidRDefault="00823246">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_Toc138330191 \h </w:instrText>
      </w:r>
      <w:r>
        <w:rPr>
          <w:noProof/>
        </w:rPr>
      </w:r>
      <w:r>
        <w:rPr>
          <w:noProof/>
        </w:rPr>
        <w:fldChar w:fldCharType="separate"/>
      </w:r>
      <w:r>
        <w:rPr>
          <w:noProof/>
        </w:rPr>
        <w:t>62</w:t>
      </w:r>
      <w:r>
        <w:rPr>
          <w:noProof/>
        </w:rPr>
        <w:fldChar w:fldCharType="end"/>
      </w:r>
    </w:p>
    <w:p w14:paraId="55ECDAC9" w14:textId="328B90CD" w:rsidR="00823246" w:rsidRDefault="00823246">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_Toc138330192 \h </w:instrText>
      </w:r>
      <w:r>
        <w:rPr>
          <w:noProof/>
        </w:rPr>
      </w:r>
      <w:r>
        <w:rPr>
          <w:noProof/>
        </w:rPr>
        <w:fldChar w:fldCharType="separate"/>
      </w:r>
      <w:r>
        <w:rPr>
          <w:noProof/>
        </w:rPr>
        <w:t>62</w:t>
      </w:r>
      <w:r>
        <w:rPr>
          <w:noProof/>
        </w:rPr>
        <w:fldChar w:fldCharType="end"/>
      </w:r>
    </w:p>
    <w:p w14:paraId="7A923EA3" w14:textId="139A537D" w:rsidR="00823246" w:rsidRDefault="00823246">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7963E2">
        <w:rPr>
          <w:noProof/>
          <w:lang w:val="en-US" w:eastAsia="de-DE"/>
        </w:rPr>
        <w:t>Authentication and authorization for accessing EPC</w:t>
      </w:r>
      <w:r>
        <w:rPr>
          <w:noProof/>
        </w:rPr>
        <w:tab/>
      </w:r>
      <w:r>
        <w:rPr>
          <w:noProof/>
        </w:rPr>
        <w:fldChar w:fldCharType="begin" w:fldLock="1"/>
      </w:r>
      <w:r>
        <w:rPr>
          <w:noProof/>
        </w:rPr>
        <w:instrText xml:space="preserve"> PAGEREF _Toc138330193 \h </w:instrText>
      </w:r>
      <w:r>
        <w:rPr>
          <w:noProof/>
        </w:rPr>
      </w:r>
      <w:r>
        <w:rPr>
          <w:noProof/>
        </w:rPr>
        <w:fldChar w:fldCharType="separate"/>
      </w:r>
      <w:r>
        <w:rPr>
          <w:noProof/>
        </w:rPr>
        <w:t>62</w:t>
      </w:r>
      <w:r>
        <w:rPr>
          <w:noProof/>
        </w:rPr>
        <w:fldChar w:fldCharType="end"/>
      </w:r>
    </w:p>
    <w:p w14:paraId="5779E973" w14:textId="211BD30D" w:rsidR="00823246" w:rsidRDefault="00823246">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_Toc138330194 \h </w:instrText>
      </w:r>
      <w:r>
        <w:rPr>
          <w:noProof/>
        </w:rPr>
      </w:r>
      <w:r>
        <w:rPr>
          <w:noProof/>
        </w:rPr>
        <w:fldChar w:fldCharType="separate"/>
      </w:r>
      <w:r>
        <w:rPr>
          <w:noProof/>
        </w:rPr>
        <w:t>62</w:t>
      </w:r>
      <w:r>
        <w:rPr>
          <w:noProof/>
        </w:rPr>
        <w:fldChar w:fldCharType="end"/>
      </w:r>
    </w:p>
    <w:p w14:paraId="7AFDD2E4" w14:textId="3491EB93" w:rsidR="00823246" w:rsidRDefault="00823246">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_Toc138330195 \h </w:instrText>
      </w:r>
      <w:r>
        <w:rPr>
          <w:noProof/>
        </w:rPr>
      </w:r>
      <w:r>
        <w:rPr>
          <w:noProof/>
        </w:rPr>
        <w:fldChar w:fldCharType="separate"/>
      </w:r>
      <w:r>
        <w:rPr>
          <w:noProof/>
        </w:rPr>
        <w:t>62</w:t>
      </w:r>
      <w:r>
        <w:rPr>
          <w:noProof/>
        </w:rPr>
        <w:fldChar w:fldCharType="end"/>
      </w:r>
    </w:p>
    <w:p w14:paraId="7690672A" w14:textId="00C20BB6" w:rsidR="00823246" w:rsidRDefault="00823246">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_Toc138330196 \h </w:instrText>
      </w:r>
      <w:r>
        <w:rPr>
          <w:noProof/>
        </w:rPr>
      </w:r>
      <w:r>
        <w:rPr>
          <w:noProof/>
        </w:rPr>
        <w:fldChar w:fldCharType="separate"/>
      </w:r>
      <w:r>
        <w:rPr>
          <w:noProof/>
        </w:rPr>
        <w:t>62</w:t>
      </w:r>
      <w:r>
        <w:rPr>
          <w:noProof/>
        </w:rPr>
        <w:fldChar w:fldCharType="end"/>
      </w:r>
    </w:p>
    <w:p w14:paraId="1CD2BDA8" w14:textId="677C7D59" w:rsidR="00823246" w:rsidRDefault="00823246">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_Toc138330197 \h </w:instrText>
      </w:r>
      <w:r>
        <w:rPr>
          <w:noProof/>
        </w:rPr>
      </w:r>
      <w:r>
        <w:rPr>
          <w:noProof/>
        </w:rPr>
        <w:fldChar w:fldCharType="separate"/>
      </w:r>
      <w:r>
        <w:rPr>
          <w:noProof/>
        </w:rPr>
        <w:t>62</w:t>
      </w:r>
      <w:r>
        <w:rPr>
          <w:noProof/>
        </w:rPr>
        <w:fldChar w:fldCharType="end"/>
      </w:r>
    </w:p>
    <w:p w14:paraId="5BC29233" w14:textId="6FA457F7" w:rsidR="00823246" w:rsidRDefault="00823246">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_Toc138330198 \h </w:instrText>
      </w:r>
      <w:r>
        <w:rPr>
          <w:noProof/>
        </w:rPr>
      </w:r>
      <w:r>
        <w:rPr>
          <w:noProof/>
        </w:rPr>
        <w:fldChar w:fldCharType="separate"/>
      </w:r>
      <w:r>
        <w:rPr>
          <w:noProof/>
        </w:rPr>
        <w:t>63</w:t>
      </w:r>
      <w:r>
        <w:rPr>
          <w:noProof/>
        </w:rPr>
        <w:fldChar w:fldCharType="end"/>
      </w:r>
    </w:p>
    <w:p w14:paraId="526F82E5" w14:textId="6F6D85DC" w:rsidR="00823246" w:rsidRDefault="00823246">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_Toc138330199 \h </w:instrText>
      </w:r>
      <w:r>
        <w:rPr>
          <w:noProof/>
        </w:rPr>
      </w:r>
      <w:r>
        <w:rPr>
          <w:noProof/>
        </w:rPr>
        <w:fldChar w:fldCharType="separate"/>
      </w:r>
      <w:r>
        <w:rPr>
          <w:noProof/>
        </w:rPr>
        <w:t>63</w:t>
      </w:r>
      <w:r>
        <w:rPr>
          <w:noProof/>
        </w:rPr>
        <w:fldChar w:fldCharType="end"/>
      </w:r>
    </w:p>
    <w:p w14:paraId="1AFD7943" w14:textId="79FDE8E6" w:rsidR="00823246" w:rsidRDefault="00823246">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_Toc138330200 \h </w:instrText>
      </w:r>
      <w:r>
        <w:rPr>
          <w:noProof/>
        </w:rPr>
      </w:r>
      <w:r>
        <w:rPr>
          <w:noProof/>
        </w:rPr>
        <w:fldChar w:fldCharType="separate"/>
      </w:r>
      <w:r>
        <w:rPr>
          <w:noProof/>
        </w:rPr>
        <w:t>63</w:t>
      </w:r>
      <w:r>
        <w:rPr>
          <w:noProof/>
        </w:rPr>
        <w:fldChar w:fldCharType="end"/>
      </w:r>
    </w:p>
    <w:p w14:paraId="0921D2AA" w14:textId="23789330" w:rsidR="00823246" w:rsidRDefault="00823246">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_Toc138330201 \h </w:instrText>
      </w:r>
      <w:r>
        <w:rPr>
          <w:noProof/>
        </w:rPr>
      </w:r>
      <w:r>
        <w:rPr>
          <w:noProof/>
        </w:rPr>
        <w:fldChar w:fldCharType="separate"/>
      </w:r>
      <w:r>
        <w:rPr>
          <w:noProof/>
        </w:rPr>
        <w:t>63</w:t>
      </w:r>
      <w:r>
        <w:rPr>
          <w:noProof/>
        </w:rPr>
        <w:fldChar w:fldCharType="end"/>
      </w:r>
    </w:p>
    <w:p w14:paraId="719B76A2" w14:textId="61196E33" w:rsidR="00823246" w:rsidRDefault="00823246">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_Toc138330202 \h </w:instrText>
      </w:r>
      <w:r>
        <w:rPr>
          <w:noProof/>
        </w:rPr>
      </w:r>
      <w:r>
        <w:rPr>
          <w:noProof/>
        </w:rPr>
        <w:fldChar w:fldCharType="separate"/>
      </w:r>
      <w:r>
        <w:rPr>
          <w:noProof/>
        </w:rPr>
        <w:t>63</w:t>
      </w:r>
      <w:r>
        <w:rPr>
          <w:noProof/>
        </w:rPr>
        <w:fldChar w:fldCharType="end"/>
      </w:r>
    </w:p>
    <w:p w14:paraId="74230B80" w14:textId="4CE76C82" w:rsidR="00823246" w:rsidRDefault="00823246">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_Toc138330203 \h </w:instrText>
      </w:r>
      <w:r>
        <w:rPr>
          <w:noProof/>
        </w:rPr>
      </w:r>
      <w:r>
        <w:rPr>
          <w:noProof/>
        </w:rPr>
        <w:fldChar w:fldCharType="separate"/>
      </w:r>
      <w:r>
        <w:rPr>
          <w:noProof/>
        </w:rPr>
        <w:t>63</w:t>
      </w:r>
      <w:r>
        <w:rPr>
          <w:noProof/>
        </w:rPr>
        <w:fldChar w:fldCharType="end"/>
      </w:r>
    </w:p>
    <w:p w14:paraId="7F7D2801" w14:textId="4A434E3B" w:rsidR="00823246" w:rsidRDefault="00823246">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7963E2">
        <w:rPr>
          <w:bCs/>
          <w:noProof/>
        </w:rPr>
        <w:t>S</w:t>
      </w:r>
      <w:r>
        <w:rPr>
          <w:noProof/>
        </w:rPr>
        <w:t>election</w:t>
      </w:r>
      <w:r w:rsidRPr="007963E2">
        <w:rPr>
          <w:bCs/>
          <w:noProof/>
        </w:rPr>
        <w:t xml:space="preserve"> of the Network Service Provider</w:t>
      </w:r>
      <w:r>
        <w:rPr>
          <w:noProof/>
        </w:rPr>
        <w:tab/>
      </w:r>
      <w:r>
        <w:rPr>
          <w:noProof/>
        </w:rPr>
        <w:fldChar w:fldCharType="begin" w:fldLock="1"/>
      </w:r>
      <w:r>
        <w:rPr>
          <w:noProof/>
        </w:rPr>
        <w:instrText xml:space="preserve"> PAGEREF _Toc138330204 \h </w:instrText>
      </w:r>
      <w:r>
        <w:rPr>
          <w:noProof/>
        </w:rPr>
      </w:r>
      <w:r>
        <w:rPr>
          <w:noProof/>
        </w:rPr>
        <w:fldChar w:fldCharType="separate"/>
      </w:r>
      <w:r>
        <w:rPr>
          <w:noProof/>
        </w:rPr>
        <w:t>63</w:t>
      </w:r>
      <w:r>
        <w:rPr>
          <w:noProof/>
        </w:rPr>
        <w:fldChar w:fldCharType="end"/>
      </w:r>
    </w:p>
    <w:p w14:paraId="7F74ADF6" w14:textId="4090E9DD" w:rsidR="00823246" w:rsidRDefault="00823246">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_Toc138330205 \h </w:instrText>
      </w:r>
      <w:r>
        <w:rPr>
          <w:noProof/>
        </w:rPr>
      </w:r>
      <w:r>
        <w:rPr>
          <w:noProof/>
        </w:rPr>
        <w:fldChar w:fldCharType="separate"/>
      </w:r>
      <w:r>
        <w:rPr>
          <w:noProof/>
        </w:rPr>
        <w:t>63</w:t>
      </w:r>
      <w:r>
        <w:rPr>
          <w:noProof/>
        </w:rPr>
        <w:fldChar w:fldCharType="end"/>
      </w:r>
    </w:p>
    <w:p w14:paraId="3A42C375" w14:textId="15C7131E" w:rsidR="00823246" w:rsidRDefault="00823246">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_Toc138330206 \h </w:instrText>
      </w:r>
      <w:r>
        <w:rPr>
          <w:noProof/>
        </w:rPr>
      </w:r>
      <w:r>
        <w:rPr>
          <w:noProof/>
        </w:rPr>
        <w:fldChar w:fldCharType="separate"/>
      </w:r>
      <w:r>
        <w:rPr>
          <w:noProof/>
        </w:rPr>
        <w:t>63</w:t>
      </w:r>
      <w:r>
        <w:rPr>
          <w:noProof/>
        </w:rPr>
        <w:fldChar w:fldCharType="end"/>
      </w:r>
    </w:p>
    <w:p w14:paraId="2E513A8B" w14:textId="12141CC0" w:rsidR="00823246" w:rsidRDefault="00823246">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_Toc138330207 \h </w:instrText>
      </w:r>
      <w:r>
        <w:rPr>
          <w:noProof/>
        </w:rPr>
      </w:r>
      <w:r>
        <w:rPr>
          <w:noProof/>
        </w:rPr>
        <w:fldChar w:fldCharType="separate"/>
      </w:r>
      <w:r>
        <w:rPr>
          <w:noProof/>
        </w:rPr>
        <w:t>63</w:t>
      </w:r>
      <w:r>
        <w:rPr>
          <w:noProof/>
        </w:rPr>
        <w:fldChar w:fldCharType="end"/>
      </w:r>
    </w:p>
    <w:p w14:paraId="7D3FB491" w14:textId="5C9E95DF" w:rsidR="00823246" w:rsidRDefault="00823246">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_Toc138330208 \h </w:instrText>
      </w:r>
      <w:r>
        <w:rPr>
          <w:noProof/>
        </w:rPr>
      </w:r>
      <w:r>
        <w:rPr>
          <w:noProof/>
        </w:rPr>
        <w:fldChar w:fldCharType="separate"/>
      </w:r>
      <w:r>
        <w:rPr>
          <w:noProof/>
        </w:rPr>
        <w:t>64</w:t>
      </w:r>
      <w:r>
        <w:rPr>
          <w:noProof/>
        </w:rPr>
        <w:fldChar w:fldCharType="end"/>
      </w:r>
    </w:p>
    <w:p w14:paraId="0FFF2939" w14:textId="749C0044" w:rsidR="00823246" w:rsidRDefault="00823246">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_Toc138330209 \h </w:instrText>
      </w:r>
      <w:r>
        <w:rPr>
          <w:noProof/>
        </w:rPr>
      </w:r>
      <w:r>
        <w:rPr>
          <w:noProof/>
        </w:rPr>
        <w:fldChar w:fldCharType="separate"/>
      </w:r>
      <w:r>
        <w:rPr>
          <w:noProof/>
        </w:rPr>
        <w:t>64</w:t>
      </w:r>
      <w:r>
        <w:rPr>
          <w:noProof/>
        </w:rPr>
        <w:fldChar w:fldCharType="end"/>
      </w:r>
    </w:p>
    <w:p w14:paraId="4ADD1DA3" w14:textId="648733D0" w:rsidR="00823246" w:rsidRDefault="00823246">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_Toc138330210 \h </w:instrText>
      </w:r>
      <w:r>
        <w:rPr>
          <w:noProof/>
        </w:rPr>
      </w:r>
      <w:r>
        <w:rPr>
          <w:noProof/>
        </w:rPr>
        <w:fldChar w:fldCharType="separate"/>
      </w:r>
      <w:r>
        <w:rPr>
          <w:noProof/>
        </w:rPr>
        <w:t>64</w:t>
      </w:r>
      <w:r>
        <w:rPr>
          <w:noProof/>
        </w:rPr>
        <w:fldChar w:fldCharType="end"/>
      </w:r>
    </w:p>
    <w:p w14:paraId="1FC6DD52" w14:textId="3F93E4F9" w:rsidR="00823246" w:rsidRDefault="00823246">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_Toc138330211 \h </w:instrText>
      </w:r>
      <w:r>
        <w:rPr>
          <w:noProof/>
        </w:rPr>
      </w:r>
      <w:r>
        <w:rPr>
          <w:noProof/>
        </w:rPr>
        <w:fldChar w:fldCharType="separate"/>
      </w:r>
      <w:r>
        <w:rPr>
          <w:noProof/>
        </w:rPr>
        <w:t>65</w:t>
      </w:r>
      <w:r>
        <w:rPr>
          <w:noProof/>
        </w:rPr>
        <w:fldChar w:fldCharType="end"/>
      </w:r>
    </w:p>
    <w:p w14:paraId="2B2543DE" w14:textId="2B30F699" w:rsidR="00823246" w:rsidRDefault="00823246">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_Toc138330212 \h </w:instrText>
      </w:r>
      <w:r>
        <w:rPr>
          <w:noProof/>
        </w:rPr>
      </w:r>
      <w:r>
        <w:rPr>
          <w:noProof/>
        </w:rPr>
        <w:fldChar w:fldCharType="separate"/>
      </w:r>
      <w:r>
        <w:rPr>
          <w:noProof/>
        </w:rPr>
        <w:t>65</w:t>
      </w:r>
      <w:r>
        <w:rPr>
          <w:noProof/>
        </w:rPr>
        <w:fldChar w:fldCharType="end"/>
      </w:r>
    </w:p>
    <w:p w14:paraId="4FA97483" w14:textId="7C8FF9D9" w:rsidR="00823246" w:rsidRDefault="00823246">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_Toc138330213 \h </w:instrText>
      </w:r>
      <w:r>
        <w:rPr>
          <w:noProof/>
        </w:rPr>
      </w:r>
      <w:r>
        <w:rPr>
          <w:noProof/>
        </w:rPr>
        <w:fldChar w:fldCharType="separate"/>
      </w:r>
      <w:r>
        <w:rPr>
          <w:noProof/>
        </w:rPr>
        <w:t>65</w:t>
      </w:r>
      <w:r>
        <w:rPr>
          <w:noProof/>
        </w:rPr>
        <w:fldChar w:fldCharType="end"/>
      </w:r>
    </w:p>
    <w:p w14:paraId="32E7AFC4" w14:textId="144F81D4" w:rsidR="00823246" w:rsidRDefault="00823246">
      <w:pPr>
        <w:pStyle w:val="TOC5"/>
        <w:rPr>
          <w:rFonts w:asciiTheme="minorHAnsi" w:eastAsiaTheme="minorEastAsia" w:hAnsiTheme="minorHAnsi" w:cstheme="minorBidi"/>
          <w:noProof/>
          <w:sz w:val="22"/>
          <w:szCs w:val="22"/>
        </w:rPr>
      </w:pPr>
      <w:r w:rsidRPr="007963E2">
        <w:rPr>
          <w:noProof/>
          <w:lang w:val="en-US"/>
        </w:rPr>
        <w:t>6.8.2.2.1</w:t>
      </w:r>
      <w:r>
        <w:rPr>
          <w:rFonts w:asciiTheme="minorHAnsi" w:eastAsiaTheme="minorEastAsia" w:hAnsiTheme="minorHAnsi" w:cstheme="minorBidi"/>
          <w:noProof/>
          <w:sz w:val="22"/>
          <w:szCs w:val="22"/>
        </w:rPr>
        <w:tab/>
      </w:r>
      <w:r w:rsidRPr="007963E2">
        <w:rPr>
          <w:noProof/>
          <w:lang w:val="en-US"/>
        </w:rPr>
        <w:t>UE discovering the ANDSF</w:t>
      </w:r>
      <w:r>
        <w:rPr>
          <w:noProof/>
        </w:rPr>
        <w:tab/>
      </w:r>
      <w:r>
        <w:rPr>
          <w:noProof/>
        </w:rPr>
        <w:fldChar w:fldCharType="begin" w:fldLock="1"/>
      </w:r>
      <w:r>
        <w:rPr>
          <w:noProof/>
        </w:rPr>
        <w:instrText xml:space="preserve"> PAGEREF _Toc138330214 \h </w:instrText>
      </w:r>
      <w:r>
        <w:rPr>
          <w:noProof/>
        </w:rPr>
      </w:r>
      <w:r>
        <w:rPr>
          <w:noProof/>
        </w:rPr>
        <w:fldChar w:fldCharType="separate"/>
      </w:r>
      <w:r>
        <w:rPr>
          <w:noProof/>
        </w:rPr>
        <w:t>65</w:t>
      </w:r>
      <w:r>
        <w:rPr>
          <w:noProof/>
        </w:rPr>
        <w:fldChar w:fldCharType="end"/>
      </w:r>
    </w:p>
    <w:p w14:paraId="7D4EB470" w14:textId="26642035" w:rsidR="00823246" w:rsidRDefault="00823246">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_Toc138330215 \h </w:instrText>
      </w:r>
      <w:r>
        <w:rPr>
          <w:noProof/>
        </w:rPr>
      </w:r>
      <w:r>
        <w:rPr>
          <w:noProof/>
        </w:rPr>
        <w:fldChar w:fldCharType="separate"/>
      </w:r>
      <w:r>
        <w:rPr>
          <w:noProof/>
        </w:rPr>
        <w:t>65</w:t>
      </w:r>
      <w:r>
        <w:rPr>
          <w:noProof/>
        </w:rPr>
        <w:fldChar w:fldCharType="end"/>
      </w:r>
    </w:p>
    <w:p w14:paraId="4F6D1C68" w14:textId="47279297" w:rsidR="00823246" w:rsidRDefault="00823246">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_Toc138330216 \h </w:instrText>
      </w:r>
      <w:r>
        <w:rPr>
          <w:noProof/>
        </w:rPr>
      </w:r>
      <w:r>
        <w:rPr>
          <w:noProof/>
        </w:rPr>
        <w:fldChar w:fldCharType="separate"/>
      </w:r>
      <w:r>
        <w:rPr>
          <w:noProof/>
        </w:rPr>
        <w:t>66</w:t>
      </w:r>
      <w:r>
        <w:rPr>
          <w:noProof/>
        </w:rPr>
        <w:fldChar w:fldCharType="end"/>
      </w:r>
    </w:p>
    <w:p w14:paraId="27E79507" w14:textId="225C52DA" w:rsidR="00823246" w:rsidRDefault="00823246">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_Toc138330217 \h </w:instrText>
      </w:r>
      <w:r>
        <w:rPr>
          <w:noProof/>
        </w:rPr>
      </w:r>
      <w:r>
        <w:rPr>
          <w:noProof/>
        </w:rPr>
        <w:fldChar w:fldCharType="separate"/>
      </w:r>
      <w:r>
        <w:rPr>
          <w:noProof/>
        </w:rPr>
        <w:t>66</w:t>
      </w:r>
      <w:r>
        <w:rPr>
          <w:noProof/>
        </w:rPr>
        <w:fldChar w:fldCharType="end"/>
      </w:r>
    </w:p>
    <w:p w14:paraId="7A4CFFD0" w14:textId="04FBFFFC" w:rsidR="00823246" w:rsidRDefault="00823246">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_Toc138330218 \h </w:instrText>
      </w:r>
      <w:r>
        <w:rPr>
          <w:noProof/>
        </w:rPr>
      </w:r>
      <w:r>
        <w:rPr>
          <w:noProof/>
        </w:rPr>
        <w:fldChar w:fldCharType="separate"/>
      </w:r>
      <w:r>
        <w:rPr>
          <w:noProof/>
        </w:rPr>
        <w:t>67</w:t>
      </w:r>
      <w:r>
        <w:rPr>
          <w:noProof/>
        </w:rPr>
        <w:fldChar w:fldCharType="end"/>
      </w:r>
    </w:p>
    <w:p w14:paraId="76FEB955" w14:textId="770B9CC5" w:rsidR="00823246" w:rsidRDefault="00823246">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_Toc138330219 \h </w:instrText>
      </w:r>
      <w:r>
        <w:rPr>
          <w:noProof/>
        </w:rPr>
      </w:r>
      <w:r>
        <w:rPr>
          <w:noProof/>
        </w:rPr>
        <w:fldChar w:fldCharType="separate"/>
      </w:r>
      <w:r>
        <w:rPr>
          <w:noProof/>
        </w:rPr>
        <w:t>71</w:t>
      </w:r>
      <w:r>
        <w:rPr>
          <w:noProof/>
        </w:rPr>
        <w:fldChar w:fldCharType="end"/>
      </w:r>
    </w:p>
    <w:p w14:paraId="2518EBF0" w14:textId="2EEFF472" w:rsidR="00823246" w:rsidRDefault="00823246">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_Toc138330220 \h </w:instrText>
      </w:r>
      <w:r>
        <w:rPr>
          <w:noProof/>
        </w:rPr>
      </w:r>
      <w:r>
        <w:rPr>
          <w:noProof/>
        </w:rPr>
        <w:fldChar w:fldCharType="separate"/>
      </w:r>
      <w:r>
        <w:rPr>
          <w:noProof/>
        </w:rPr>
        <w:t>71</w:t>
      </w:r>
      <w:r>
        <w:rPr>
          <w:noProof/>
        </w:rPr>
        <w:fldChar w:fldCharType="end"/>
      </w:r>
    </w:p>
    <w:p w14:paraId="48202BFB" w14:textId="2BB5B14E" w:rsidR="00823246" w:rsidRDefault="00823246">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_Toc138330221 \h </w:instrText>
      </w:r>
      <w:r>
        <w:rPr>
          <w:noProof/>
        </w:rPr>
      </w:r>
      <w:r>
        <w:rPr>
          <w:noProof/>
        </w:rPr>
        <w:fldChar w:fldCharType="separate"/>
      </w:r>
      <w:r>
        <w:rPr>
          <w:noProof/>
        </w:rPr>
        <w:t>72</w:t>
      </w:r>
      <w:r>
        <w:rPr>
          <w:noProof/>
        </w:rPr>
        <w:fldChar w:fldCharType="end"/>
      </w:r>
    </w:p>
    <w:p w14:paraId="15441534" w14:textId="184C0C39" w:rsidR="00823246" w:rsidRDefault="00823246">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_Toc138330222 \h </w:instrText>
      </w:r>
      <w:r>
        <w:rPr>
          <w:noProof/>
        </w:rPr>
      </w:r>
      <w:r>
        <w:rPr>
          <w:noProof/>
        </w:rPr>
        <w:fldChar w:fldCharType="separate"/>
      </w:r>
      <w:r>
        <w:rPr>
          <w:noProof/>
        </w:rPr>
        <w:t>72</w:t>
      </w:r>
      <w:r>
        <w:rPr>
          <w:noProof/>
        </w:rPr>
        <w:fldChar w:fldCharType="end"/>
      </w:r>
    </w:p>
    <w:p w14:paraId="6FEE1746" w14:textId="6D441CC1" w:rsidR="00823246" w:rsidRDefault="00823246">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_Toc138330223 \h </w:instrText>
      </w:r>
      <w:r>
        <w:rPr>
          <w:noProof/>
        </w:rPr>
      </w:r>
      <w:r>
        <w:rPr>
          <w:noProof/>
        </w:rPr>
        <w:fldChar w:fldCharType="separate"/>
      </w:r>
      <w:r>
        <w:rPr>
          <w:noProof/>
        </w:rPr>
        <w:t>72</w:t>
      </w:r>
      <w:r>
        <w:rPr>
          <w:noProof/>
        </w:rPr>
        <w:fldChar w:fldCharType="end"/>
      </w:r>
    </w:p>
    <w:p w14:paraId="1BFFB8CA" w14:textId="7CAA0237" w:rsidR="00823246" w:rsidRDefault="00823246">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_Toc138330224 \h </w:instrText>
      </w:r>
      <w:r>
        <w:rPr>
          <w:noProof/>
        </w:rPr>
      </w:r>
      <w:r>
        <w:rPr>
          <w:noProof/>
        </w:rPr>
        <w:fldChar w:fldCharType="separate"/>
      </w:r>
      <w:r>
        <w:rPr>
          <w:noProof/>
        </w:rPr>
        <w:t>73</w:t>
      </w:r>
      <w:r>
        <w:rPr>
          <w:noProof/>
        </w:rPr>
        <w:fldChar w:fldCharType="end"/>
      </w:r>
    </w:p>
    <w:p w14:paraId="3C60E7A3" w14:textId="4E9D93FB" w:rsidR="00823246" w:rsidRDefault="00823246">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_Toc138330225 \h </w:instrText>
      </w:r>
      <w:r>
        <w:rPr>
          <w:noProof/>
        </w:rPr>
      </w:r>
      <w:r>
        <w:rPr>
          <w:noProof/>
        </w:rPr>
        <w:fldChar w:fldCharType="separate"/>
      </w:r>
      <w:r>
        <w:rPr>
          <w:noProof/>
        </w:rPr>
        <w:t>73</w:t>
      </w:r>
      <w:r>
        <w:rPr>
          <w:noProof/>
        </w:rPr>
        <w:fldChar w:fldCharType="end"/>
      </w:r>
    </w:p>
    <w:p w14:paraId="6CA33247" w14:textId="67A0BD46" w:rsidR="00823246" w:rsidRDefault="00823246">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_Toc138330226 \h </w:instrText>
      </w:r>
      <w:r>
        <w:rPr>
          <w:noProof/>
        </w:rPr>
      </w:r>
      <w:r>
        <w:rPr>
          <w:noProof/>
        </w:rPr>
        <w:fldChar w:fldCharType="separate"/>
      </w:r>
      <w:r>
        <w:rPr>
          <w:noProof/>
        </w:rPr>
        <w:t>73</w:t>
      </w:r>
      <w:r>
        <w:rPr>
          <w:noProof/>
        </w:rPr>
        <w:fldChar w:fldCharType="end"/>
      </w:r>
    </w:p>
    <w:p w14:paraId="4BCCB45F" w14:textId="18BFC574" w:rsidR="00823246" w:rsidRDefault="00823246">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_Toc138330227 \h </w:instrText>
      </w:r>
      <w:r>
        <w:rPr>
          <w:noProof/>
        </w:rPr>
      </w:r>
      <w:r>
        <w:rPr>
          <w:noProof/>
        </w:rPr>
        <w:fldChar w:fldCharType="separate"/>
      </w:r>
      <w:r>
        <w:rPr>
          <w:noProof/>
        </w:rPr>
        <w:t>74</w:t>
      </w:r>
      <w:r>
        <w:rPr>
          <w:noProof/>
        </w:rPr>
        <w:fldChar w:fldCharType="end"/>
      </w:r>
    </w:p>
    <w:p w14:paraId="07306D9E" w14:textId="53A4829D" w:rsidR="00823246" w:rsidRDefault="00823246">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_Toc138330228 \h </w:instrText>
      </w:r>
      <w:r>
        <w:rPr>
          <w:noProof/>
        </w:rPr>
      </w:r>
      <w:r>
        <w:rPr>
          <w:noProof/>
        </w:rPr>
        <w:fldChar w:fldCharType="separate"/>
      </w:r>
      <w:r>
        <w:rPr>
          <w:noProof/>
        </w:rPr>
        <w:t>74</w:t>
      </w:r>
      <w:r>
        <w:rPr>
          <w:noProof/>
        </w:rPr>
        <w:fldChar w:fldCharType="end"/>
      </w:r>
    </w:p>
    <w:p w14:paraId="67E9F65A" w14:textId="3E7EA625" w:rsidR="00823246" w:rsidRDefault="00823246">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_Toc138330229 \h </w:instrText>
      </w:r>
      <w:r>
        <w:rPr>
          <w:noProof/>
        </w:rPr>
      </w:r>
      <w:r>
        <w:rPr>
          <w:noProof/>
        </w:rPr>
        <w:fldChar w:fldCharType="separate"/>
      </w:r>
      <w:r>
        <w:rPr>
          <w:noProof/>
        </w:rPr>
        <w:t>76</w:t>
      </w:r>
      <w:r>
        <w:rPr>
          <w:noProof/>
        </w:rPr>
        <w:fldChar w:fldCharType="end"/>
      </w:r>
    </w:p>
    <w:p w14:paraId="159CBE21" w14:textId="176B0417" w:rsidR="00823246" w:rsidRDefault="00823246">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_Toc138330230 \h </w:instrText>
      </w:r>
      <w:r>
        <w:rPr>
          <w:noProof/>
        </w:rPr>
      </w:r>
      <w:r>
        <w:rPr>
          <w:noProof/>
        </w:rPr>
        <w:fldChar w:fldCharType="separate"/>
      </w:r>
      <w:r>
        <w:rPr>
          <w:noProof/>
        </w:rPr>
        <w:t>76</w:t>
      </w:r>
      <w:r>
        <w:rPr>
          <w:noProof/>
        </w:rPr>
        <w:fldChar w:fldCharType="end"/>
      </w:r>
    </w:p>
    <w:p w14:paraId="3936ACE3" w14:textId="660BC393" w:rsidR="00823246" w:rsidRDefault="00823246">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_Toc138330231 \h </w:instrText>
      </w:r>
      <w:r>
        <w:rPr>
          <w:noProof/>
        </w:rPr>
      </w:r>
      <w:r>
        <w:rPr>
          <w:noProof/>
        </w:rPr>
        <w:fldChar w:fldCharType="separate"/>
      </w:r>
      <w:r>
        <w:rPr>
          <w:noProof/>
        </w:rPr>
        <w:t>76</w:t>
      </w:r>
      <w:r>
        <w:rPr>
          <w:noProof/>
        </w:rPr>
        <w:fldChar w:fldCharType="end"/>
      </w:r>
    </w:p>
    <w:p w14:paraId="01936373" w14:textId="227B0160" w:rsidR="00823246" w:rsidRDefault="00823246">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_Toc138330232 \h </w:instrText>
      </w:r>
      <w:r>
        <w:rPr>
          <w:noProof/>
        </w:rPr>
      </w:r>
      <w:r>
        <w:rPr>
          <w:noProof/>
        </w:rPr>
        <w:fldChar w:fldCharType="separate"/>
      </w:r>
      <w:r>
        <w:rPr>
          <w:noProof/>
        </w:rPr>
        <w:t>76</w:t>
      </w:r>
      <w:r>
        <w:rPr>
          <w:noProof/>
        </w:rPr>
        <w:fldChar w:fldCharType="end"/>
      </w:r>
    </w:p>
    <w:p w14:paraId="0E5AE43C" w14:textId="2433E1E6" w:rsidR="00823246" w:rsidRDefault="00823246">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_Toc138330233 \h </w:instrText>
      </w:r>
      <w:r>
        <w:rPr>
          <w:noProof/>
        </w:rPr>
      </w:r>
      <w:r>
        <w:rPr>
          <w:noProof/>
        </w:rPr>
        <w:fldChar w:fldCharType="separate"/>
      </w:r>
      <w:r>
        <w:rPr>
          <w:noProof/>
        </w:rPr>
        <w:t>76</w:t>
      </w:r>
      <w:r>
        <w:rPr>
          <w:noProof/>
        </w:rPr>
        <w:fldChar w:fldCharType="end"/>
      </w:r>
    </w:p>
    <w:p w14:paraId="4FF280C7" w14:textId="04A2C4EA" w:rsidR="00823246" w:rsidRDefault="00823246">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_Toc138330234 \h </w:instrText>
      </w:r>
      <w:r>
        <w:rPr>
          <w:noProof/>
        </w:rPr>
      </w:r>
      <w:r>
        <w:rPr>
          <w:noProof/>
        </w:rPr>
        <w:fldChar w:fldCharType="separate"/>
      </w:r>
      <w:r>
        <w:rPr>
          <w:noProof/>
        </w:rPr>
        <w:t>77</w:t>
      </w:r>
      <w:r>
        <w:rPr>
          <w:noProof/>
        </w:rPr>
        <w:fldChar w:fldCharType="end"/>
      </w:r>
    </w:p>
    <w:p w14:paraId="2543335D" w14:textId="4AB3A575" w:rsidR="00823246" w:rsidRDefault="00823246">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_Toc138330235 \h </w:instrText>
      </w:r>
      <w:r>
        <w:rPr>
          <w:noProof/>
        </w:rPr>
      </w:r>
      <w:r>
        <w:rPr>
          <w:noProof/>
        </w:rPr>
        <w:fldChar w:fldCharType="separate"/>
      </w:r>
      <w:r>
        <w:rPr>
          <w:noProof/>
        </w:rPr>
        <w:t>77</w:t>
      </w:r>
      <w:r>
        <w:rPr>
          <w:noProof/>
        </w:rPr>
        <w:fldChar w:fldCharType="end"/>
      </w:r>
    </w:p>
    <w:p w14:paraId="1E164982" w14:textId="4B15FF73" w:rsidR="00823246" w:rsidRDefault="00823246">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_Toc138330236 \h </w:instrText>
      </w:r>
      <w:r>
        <w:rPr>
          <w:noProof/>
        </w:rPr>
      </w:r>
      <w:r>
        <w:rPr>
          <w:noProof/>
        </w:rPr>
        <w:fldChar w:fldCharType="separate"/>
      </w:r>
      <w:r>
        <w:rPr>
          <w:noProof/>
        </w:rPr>
        <w:t>79</w:t>
      </w:r>
      <w:r>
        <w:rPr>
          <w:noProof/>
        </w:rPr>
        <w:fldChar w:fldCharType="end"/>
      </w:r>
    </w:p>
    <w:p w14:paraId="580EC815" w14:textId="5AC0064F" w:rsidR="00823246" w:rsidRDefault="00823246">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_Toc138330237 \h </w:instrText>
      </w:r>
      <w:r>
        <w:rPr>
          <w:noProof/>
        </w:rPr>
      </w:r>
      <w:r>
        <w:rPr>
          <w:noProof/>
        </w:rPr>
        <w:fldChar w:fldCharType="separate"/>
      </w:r>
      <w:r>
        <w:rPr>
          <w:noProof/>
        </w:rPr>
        <w:t>79</w:t>
      </w:r>
      <w:r>
        <w:rPr>
          <w:noProof/>
        </w:rPr>
        <w:fldChar w:fldCharType="end"/>
      </w:r>
    </w:p>
    <w:p w14:paraId="4A1EAEE3" w14:textId="0B87A110" w:rsidR="00823246" w:rsidRDefault="00823246">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_Toc138330238 \h </w:instrText>
      </w:r>
      <w:r>
        <w:rPr>
          <w:noProof/>
        </w:rPr>
      </w:r>
      <w:r>
        <w:rPr>
          <w:noProof/>
        </w:rPr>
        <w:fldChar w:fldCharType="separate"/>
      </w:r>
      <w:r>
        <w:rPr>
          <w:noProof/>
        </w:rPr>
        <w:t>80</w:t>
      </w:r>
      <w:r>
        <w:rPr>
          <w:noProof/>
        </w:rPr>
        <w:fldChar w:fldCharType="end"/>
      </w:r>
    </w:p>
    <w:p w14:paraId="16280B77" w14:textId="696FA10F" w:rsidR="00823246" w:rsidRDefault="00823246">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_Toc138330239 \h </w:instrText>
      </w:r>
      <w:r>
        <w:rPr>
          <w:noProof/>
        </w:rPr>
      </w:r>
      <w:r>
        <w:rPr>
          <w:noProof/>
        </w:rPr>
        <w:fldChar w:fldCharType="separate"/>
      </w:r>
      <w:r>
        <w:rPr>
          <w:noProof/>
        </w:rPr>
        <w:t>80</w:t>
      </w:r>
      <w:r>
        <w:rPr>
          <w:noProof/>
        </w:rPr>
        <w:fldChar w:fldCharType="end"/>
      </w:r>
    </w:p>
    <w:p w14:paraId="194C9545" w14:textId="40D90E74" w:rsidR="00823246" w:rsidRDefault="00823246">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_Toc138330240 \h </w:instrText>
      </w:r>
      <w:r>
        <w:rPr>
          <w:noProof/>
        </w:rPr>
      </w:r>
      <w:r>
        <w:rPr>
          <w:noProof/>
        </w:rPr>
        <w:fldChar w:fldCharType="separate"/>
      </w:r>
      <w:r>
        <w:rPr>
          <w:noProof/>
        </w:rPr>
        <w:t>83</w:t>
      </w:r>
      <w:r>
        <w:rPr>
          <w:noProof/>
        </w:rPr>
        <w:fldChar w:fldCharType="end"/>
      </w:r>
    </w:p>
    <w:p w14:paraId="2A074505" w14:textId="5D8FC169" w:rsidR="00823246" w:rsidRDefault="00823246">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_Toc138330241 \h </w:instrText>
      </w:r>
      <w:r>
        <w:rPr>
          <w:noProof/>
        </w:rPr>
      </w:r>
      <w:r>
        <w:rPr>
          <w:noProof/>
        </w:rPr>
        <w:fldChar w:fldCharType="separate"/>
      </w:r>
      <w:r>
        <w:rPr>
          <w:noProof/>
        </w:rPr>
        <w:t>85</w:t>
      </w:r>
      <w:r>
        <w:rPr>
          <w:noProof/>
        </w:rPr>
        <w:fldChar w:fldCharType="end"/>
      </w:r>
    </w:p>
    <w:p w14:paraId="73EF9932" w14:textId="2EBD6C6C" w:rsidR="00823246" w:rsidRDefault="00823246">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_Toc138330242 \h </w:instrText>
      </w:r>
      <w:r>
        <w:rPr>
          <w:noProof/>
        </w:rPr>
      </w:r>
      <w:r>
        <w:rPr>
          <w:noProof/>
        </w:rPr>
        <w:fldChar w:fldCharType="separate"/>
      </w:r>
      <w:r>
        <w:rPr>
          <w:noProof/>
        </w:rPr>
        <w:t>85</w:t>
      </w:r>
      <w:r>
        <w:rPr>
          <w:noProof/>
        </w:rPr>
        <w:fldChar w:fldCharType="end"/>
      </w:r>
    </w:p>
    <w:p w14:paraId="49D4FED6" w14:textId="7858DC9D" w:rsidR="00823246" w:rsidRDefault="00823246">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_Toc138330243 \h </w:instrText>
      </w:r>
      <w:r>
        <w:rPr>
          <w:noProof/>
        </w:rPr>
      </w:r>
      <w:r>
        <w:rPr>
          <w:noProof/>
        </w:rPr>
        <w:fldChar w:fldCharType="separate"/>
      </w:r>
      <w:r>
        <w:rPr>
          <w:noProof/>
        </w:rPr>
        <w:t>85</w:t>
      </w:r>
      <w:r>
        <w:rPr>
          <w:noProof/>
        </w:rPr>
        <w:fldChar w:fldCharType="end"/>
      </w:r>
    </w:p>
    <w:p w14:paraId="0B413256" w14:textId="5C87DBBA" w:rsidR="00823246" w:rsidRDefault="00823246">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_Toc138330244 \h </w:instrText>
      </w:r>
      <w:r>
        <w:rPr>
          <w:noProof/>
        </w:rPr>
      </w:r>
      <w:r>
        <w:rPr>
          <w:noProof/>
        </w:rPr>
        <w:fldChar w:fldCharType="separate"/>
      </w:r>
      <w:r>
        <w:rPr>
          <w:noProof/>
        </w:rPr>
        <w:t>85</w:t>
      </w:r>
      <w:r>
        <w:rPr>
          <w:noProof/>
        </w:rPr>
        <w:fldChar w:fldCharType="end"/>
      </w:r>
    </w:p>
    <w:p w14:paraId="5F34B182" w14:textId="78E236C1" w:rsidR="00823246" w:rsidRDefault="00823246">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_Toc138330245 \h </w:instrText>
      </w:r>
      <w:r>
        <w:rPr>
          <w:noProof/>
        </w:rPr>
      </w:r>
      <w:r>
        <w:rPr>
          <w:noProof/>
        </w:rPr>
        <w:fldChar w:fldCharType="separate"/>
      </w:r>
      <w:r>
        <w:rPr>
          <w:noProof/>
        </w:rPr>
        <w:t>85</w:t>
      </w:r>
      <w:r>
        <w:rPr>
          <w:noProof/>
        </w:rPr>
        <w:fldChar w:fldCharType="end"/>
      </w:r>
    </w:p>
    <w:p w14:paraId="038A9EC6" w14:textId="5C53829C" w:rsidR="00823246" w:rsidRDefault="00823246">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_Toc138330246 \h </w:instrText>
      </w:r>
      <w:r>
        <w:rPr>
          <w:noProof/>
        </w:rPr>
      </w:r>
      <w:r>
        <w:rPr>
          <w:noProof/>
        </w:rPr>
        <w:fldChar w:fldCharType="separate"/>
      </w:r>
      <w:r>
        <w:rPr>
          <w:noProof/>
        </w:rPr>
        <w:t>85</w:t>
      </w:r>
      <w:r>
        <w:rPr>
          <w:noProof/>
        </w:rPr>
        <w:fldChar w:fldCharType="end"/>
      </w:r>
    </w:p>
    <w:p w14:paraId="77F9BD89" w14:textId="59F63564" w:rsidR="00823246" w:rsidRDefault="00823246">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_Toc138330247 \h </w:instrText>
      </w:r>
      <w:r>
        <w:rPr>
          <w:noProof/>
        </w:rPr>
      </w:r>
      <w:r>
        <w:rPr>
          <w:noProof/>
        </w:rPr>
        <w:fldChar w:fldCharType="separate"/>
      </w:r>
      <w:r>
        <w:rPr>
          <w:noProof/>
        </w:rPr>
        <w:t>86</w:t>
      </w:r>
      <w:r>
        <w:rPr>
          <w:noProof/>
        </w:rPr>
        <w:fldChar w:fldCharType="end"/>
      </w:r>
    </w:p>
    <w:p w14:paraId="42E92608" w14:textId="77B252C1" w:rsidR="00823246" w:rsidRDefault="00823246">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_Toc138330248 \h </w:instrText>
      </w:r>
      <w:r>
        <w:rPr>
          <w:noProof/>
        </w:rPr>
      </w:r>
      <w:r>
        <w:rPr>
          <w:noProof/>
        </w:rPr>
        <w:fldChar w:fldCharType="separate"/>
      </w:r>
      <w:r>
        <w:rPr>
          <w:noProof/>
        </w:rPr>
        <w:t>86</w:t>
      </w:r>
      <w:r>
        <w:rPr>
          <w:noProof/>
        </w:rPr>
        <w:fldChar w:fldCharType="end"/>
      </w:r>
    </w:p>
    <w:p w14:paraId="0564E517" w14:textId="6A5F590D" w:rsidR="00823246" w:rsidRDefault="00823246">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_Toc138330249 \h </w:instrText>
      </w:r>
      <w:r>
        <w:rPr>
          <w:noProof/>
        </w:rPr>
      </w:r>
      <w:r>
        <w:rPr>
          <w:noProof/>
        </w:rPr>
        <w:fldChar w:fldCharType="separate"/>
      </w:r>
      <w:r>
        <w:rPr>
          <w:noProof/>
        </w:rPr>
        <w:t>86</w:t>
      </w:r>
      <w:r>
        <w:rPr>
          <w:noProof/>
        </w:rPr>
        <w:fldChar w:fldCharType="end"/>
      </w:r>
    </w:p>
    <w:p w14:paraId="0AB55137" w14:textId="7403D215" w:rsidR="00823246" w:rsidRDefault="00823246">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_Toc138330250 \h </w:instrText>
      </w:r>
      <w:r>
        <w:rPr>
          <w:noProof/>
        </w:rPr>
      </w:r>
      <w:r>
        <w:rPr>
          <w:noProof/>
        </w:rPr>
        <w:fldChar w:fldCharType="separate"/>
      </w:r>
      <w:r>
        <w:rPr>
          <w:noProof/>
        </w:rPr>
        <w:t>86</w:t>
      </w:r>
      <w:r>
        <w:rPr>
          <w:noProof/>
        </w:rPr>
        <w:fldChar w:fldCharType="end"/>
      </w:r>
    </w:p>
    <w:p w14:paraId="68F964BF" w14:textId="561ADDBB" w:rsidR="00823246" w:rsidRDefault="00823246">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_Toc138330251 \h </w:instrText>
      </w:r>
      <w:r>
        <w:rPr>
          <w:noProof/>
        </w:rPr>
      </w:r>
      <w:r>
        <w:rPr>
          <w:noProof/>
        </w:rPr>
        <w:fldChar w:fldCharType="separate"/>
      </w:r>
      <w:r>
        <w:rPr>
          <w:noProof/>
        </w:rPr>
        <w:t>87</w:t>
      </w:r>
      <w:r>
        <w:rPr>
          <w:noProof/>
        </w:rPr>
        <w:fldChar w:fldCharType="end"/>
      </w:r>
    </w:p>
    <w:p w14:paraId="429AF550" w14:textId="78A665D7" w:rsidR="00823246" w:rsidRDefault="00823246">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_Toc138330252 \h </w:instrText>
      </w:r>
      <w:r>
        <w:rPr>
          <w:noProof/>
        </w:rPr>
      </w:r>
      <w:r>
        <w:rPr>
          <w:noProof/>
        </w:rPr>
        <w:fldChar w:fldCharType="separate"/>
      </w:r>
      <w:r>
        <w:rPr>
          <w:noProof/>
        </w:rPr>
        <w:t>87</w:t>
      </w:r>
      <w:r>
        <w:rPr>
          <w:noProof/>
        </w:rPr>
        <w:fldChar w:fldCharType="end"/>
      </w:r>
    </w:p>
    <w:p w14:paraId="4DC1D68D" w14:textId="4BC6A75A" w:rsidR="00823246" w:rsidRDefault="00823246">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_Toc138330253 \h </w:instrText>
      </w:r>
      <w:r>
        <w:rPr>
          <w:noProof/>
        </w:rPr>
      </w:r>
      <w:r>
        <w:rPr>
          <w:noProof/>
        </w:rPr>
        <w:fldChar w:fldCharType="separate"/>
      </w:r>
      <w:r>
        <w:rPr>
          <w:noProof/>
        </w:rPr>
        <w:t>88</w:t>
      </w:r>
      <w:r>
        <w:rPr>
          <w:noProof/>
        </w:rPr>
        <w:fldChar w:fldCharType="end"/>
      </w:r>
    </w:p>
    <w:p w14:paraId="2050CCEC" w14:textId="54038BA9" w:rsidR="00823246" w:rsidRDefault="00823246">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7963E2">
        <w:rPr>
          <w:noProof/>
          <w:lang w:val="en-US"/>
        </w:rPr>
        <w:t>IKEv2 multiple bearer PDN connectivity</w:t>
      </w:r>
      <w:r>
        <w:rPr>
          <w:noProof/>
        </w:rPr>
        <w:tab/>
      </w:r>
      <w:r>
        <w:rPr>
          <w:noProof/>
        </w:rPr>
        <w:fldChar w:fldCharType="begin" w:fldLock="1"/>
      </w:r>
      <w:r>
        <w:rPr>
          <w:noProof/>
        </w:rPr>
        <w:instrText xml:space="preserve"> PAGEREF _Toc138330254 \h </w:instrText>
      </w:r>
      <w:r>
        <w:rPr>
          <w:noProof/>
        </w:rPr>
      </w:r>
      <w:r>
        <w:rPr>
          <w:noProof/>
        </w:rPr>
        <w:fldChar w:fldCharType="separate"/>
      </w:r>
      <w:r>
        <w:rPr>
          <w:noProof/>
        </w:rPr>
        <w:t>89</w:t>
      </w:r>
      <w:r>
        <w:rPr>
          <w:noProof/>
        </w:rPr>
        <w:fldChar w:fldCharType="end"/>
      </w:r>
    </w:p>
    <w:p w14:paraId="56D22A36" w14:textId="0043310A" w:rsidR="00823246" w:rsidRDefault="00823246">
      <w:pPr>
        <w:pStyle w:val="TOC4"/>
        <w:rPr>
          <w:rFonts w:asciiTheme="minorHAnsi" w:eastAsiaTheme="minorEastAsia" w:hAnsiTheme="minorHAnsi" w:cstheme="minorBidi"/>
          <w:noProof/>
          <w:sz w:val="22"/>
          <w:szCs w:val="22"/>
        </w:rPr>
      </w:pPr>
      <w:r>
        <w:rPr>
          <w:noProof/>
        </w:rPr>
        <w:t>7.2.7</w:t>
      </w:r>
      <w:r w:rsidRPr="007963E2">
        <w:rPr>
          <w:noProof/>
          <w:lang w:val="en-US"/>
        </w:rPr>
        <w:t>.1</w:t>
      </w:r>
      <w:r>
        <w:rPr>
          <w:rFonts w:asciiTheme="minorHAnsi" w:eastAsiaTheme="minorEastAsia" w:hAnsiTheme="minorHAnsi" w:cstheme="minorBidi"/>
          <w:noProof/>
          <w:sz w:val="22"/>
          <w:szCs w:val="22"/>
        </w:rPr>
        <w:tab/>
      </w:r>
      <w:r w:rsidRPr="007963E2">
        <w:rPr>
          <w:rFonts w:eastAsia="MS Mincho"/>
          <w:noProof/>
          <w:lang w:eastAsia="en-US"/>
        </w:rPr>
        <w:t>General</w:t>
      </w:r>
      <w:r>
        <w:rPr>
          <w:noProof/>
        </w:rPr>
        <w:tab/>
      </w:r>
      <w:r>
        <w:rPr>
          <w:noProof/>
        </w:rPr>
        <w:fldChar w:fldCharType="begin" w:fldLock="1"/>
      </w:r>
      <w:r>
        <w:rPr>
          <w:noProof/>
        </w:rPr>
        <w:instrText xml:space="preserve"> PAGEREF _Toc138330255 \h </w:instrText>
      </w:r>
      <w:r>
        <w:rPr>
          <w:noProof/>
        </w:rPr>
      </w:r>
      <w:r>
        <w:rPr>
          <w:noProof/>
        </w:rPr>
        <w:fldChar w:fldCharType="separate"/>
      </w:r>
      <w:r>
        <w:rPr>
          <w:noProof/>
        </w:rPr>
        <w:t>89</w:t>
      </w:r>
      <w:r>
        <w:rPr>
          <w:noProof/>
        </w:rPr>
        <w:fldChar w:fldCharType="end"/>
      </w:r>
    </w:p>
    <w:p w14:paraId="57AA4776" w14:textId="25E70970" w:rsidR="00823246" w:rsidRDefault="00823246">
      <w:pPr>
        <w:pStyle w:val="TOC4"/>
        <w:rPr>
          <w:rFonts w:asciiTheme="minorHAnsi" w:eastAsiaTheme="minorEastAsia" w:hAnsiTheme="minorHAnsi" w:cstheme="minorBidi"/>
          <w:noProof/>
          <w:sz w:val="22"/>
          <w:szCs w:val="22"/>
        </w:rPr>
      </w:pPr>
      <w:r>
        <w:rPr>
          <w:noProof/>
        </w:rPr>
        <w:t>7.2.7</w:t>
      </w:r>
      <w:r w:rsidRPr="007963E2">
        <w:rPr>
          <w:noProof/>
          <w:lang w:val="en-US"/>
        </w:rPr>
        <w:t>.2</w:t>
      </w:r>
      <w:r>
        <w:rPr>
          <w:rFonts w:asciiTheme="minorHAnsi" w:eastAsiaTheme="minorEastAsia" w:hAnsiTheme="minorHAnsi" w:cstheme="minorBidi"/>
          <w:noProof/>
          <w:sz w:val="22"/>
          <w:szCs w:val="22"/>
        </w:rPr>
        <w:tab/>
      </w:r>
      <w:r w:rsidRPr="007963E2">
        <w:rPr>
          <w:rFonts w:eastAsia="MS Mincho"/>
          <w:noProof/>
          <w:lang w:val="en-US" w:eastAsia="en-US"/>
        </w:rPr>
        <w:t>Maintained information</w:t>
      </w:r>
      <w:r>
        <w:rPr>
          <w:noProof/>
        </w:rPr>
        <w:tab/>
      </w:r>
      <w:r>
        <w:rPr>
          <w:noProof/>
        </w:rPr>
        <w:fldChar w:fldCharType="begin" w:fldLock="1"/>
      </w:r>
      <w:r>
        <w:rPr>
          <w:noProof/>
        </w:rPr>
        <w:instrText xml:space="preserve"> PAGEREF _Toc138330256 \h </w:instrText>
      </w:r>
      <w:r>
        <w:rPr>
          <w:noProof/>
        </w:rPr>
      </w:r>
      <w:r>
        <w:rPr>
          <w:noProof/>
        </w:rPr>
        <w:fldChar w:fldCharType="separate"/>
      </w:r>
      <w:r>
        <w:rPr>
          <w:noProof/>
        </w:rPr>
        <w:t>89</w:t>
      </w:r>
      <w:r>
        <w:rPr>
          <w:noProof/>
        </w:rPr>
        <w:fldChar w:fldCharType="end"/>
      </w:r>
    </w:p>
    <w:p w14:paraId="3A845EA5" w14:textId="361869A5" w:rsidR="00823246" w:rsidRDefault="00823246">
      <w:pPr>
        <w:pStyle w:val="TOC4"/>
        <w:rPr>
          <w:rFonts w:asciiTheme="minorHAnsi" w:eastAsiaTheme="minorEastAsia" w:hAnsiTheme="minorHAnsi" w:cstheme="minorBidi"/>
          <w:noProof/>
          <w:sz w:val="22"/>
          <w:szCs w:val="22"/>
        </w:rPr>
      </w:pPr>
      <w:r>
        <w:rPr>
          <w:noProof/>
        </w:rPr>
        <w:t>7.2.7</w:t>
      </w:r>
      <w:r w:rsidRPr="007963E2">
        <w:rPr>
          <w:noProof/>
          <w:lang w:val="en-US"/>
        </w:rPr>
        <w:t>.3</w:t>
      </w:r>
      <w:r>
        <w:rPr>
          <w:rFonts w:asciiTheme="minorHAnsi" w:eastAsiaTheme="minorEastAsia" w:hAnsiTheme="minorHAnsi" w:cstheme="minorBidi"/>
          <w:noProof/>
          <w:sz w:val="22"/>
          <w:szCs w:val="22"/>
        </w:rPr>
        <w:tab/>
      </w:r>
      <w:r w:rsidRPr="007963E2">
        <w:rPr>
          <w:rFonts w:eastAsia="MS Mincho"/>
          <w:noProof/>
          <w:lang w:val="en-US" w:eastAsia="en-US"/>
        </w:rPr>
        <w:t>Control plane procedures</w:t>
      </w:r>
      <w:r>
        <w:rPr>
          <w:noProof/>
        </w:rPr>
        <w:tab/>
      </w:r>
      <w:r>
        <w:rPr>
          <w:noProof/>
        </w:rPr>
        <w:fldChar w:fldCharType="begin" w:fldLock="1"/>
      </w:r>
      <w:r>
        <w:rPr>
          <w:noProof/>
        </w:rPr>
        <w:instrText xml:space="preserve"> PAGEREF _Toc138330257 \h </w:instrText>
      </w:r>
      <w:r>
        <w:rPr>
          <w:noProof/>
        </w:rPr>
      </w:r>
      <w:r>
        <w:rPr>
          <w:noProof/>
        </w:rPr>
        <w:fldChar w:fldCharType="separate"/>
      </w:r>
      <w:r>
        <w:rPr>
          <w:noProof/>
        </w:rPr>
        <w:t>90</w:t>
      </w:r>
      <w:r>
        <w:rPr>
          <w:noProof/>
        </w:rPr>
        <w:fldChar w:fldCharType="end"/>
      </w:r>
    </w:p>
    <w:p w14:paraId="032FC58C" w14:textId="55E2C8C3" w:rsidR="00823246" w:rsidRDefault="00823246">
      <w:pPr>
        <w:pStyle w:val="TOC5"/>
        <w:rPr>
          <w:rFonts w:asciiTheme="minorHAnsi" w:eastAsiaTheme="minorEastAsia" w:hAnsiTheme="minorHAnsi" w:cstheme="minorBidi"/>
          <w:noProof/>
          <w:sz w:val="22"/>
          <w:szCs w:val="22"/>
        </w:rPr>
      </w:pPr>
      <w:r>
        <w:rPr>
          <w:noProof/>
        </w:rPr>
        <w:t>7.2.7.3</w:t>
      </w:r>
      <w:r w:rsidRPr="007963E2">
        <w:rPr>
          <w:noProof/>
          <w:lang w:val="en-US"/>
        </w:rPr>
        <w:t>.1</w:t>
      </w:r>
      <w:r>
        <w:rPr>
          <w:rFonts w:asciiTheme="minorHAnsi" w:eastAsiaTheme="minorEastAsia" w:hAnsiTheme="minorHAnsi" w:cstheme="minorBidi"/>
          <w:noProof/>
          <w:sz w:val="22"/>
          <w:szCs w:val="22"/>
        </w:rPr>
        <w:tab/>
      </w:r>
      <w:r w:rsidRPr="007963E2">
        <w:rPr>
          <w:noProof/>
          <w:lang w:val="en-US"/>
        </w:rPr>
        <w:t>General</w:t>
      </w:r>
      <w:r>
        <w:rPr>
          <w:noProof/>
        </w:rPr>
        <w:tab/>
      </w:r>
      <w:r>
        <w:rPr>
          <w:noProof/>
        </w:rPr>
        <w:fldChar w:fldCharType="begin" w:fldLock="1"/>
      </w:r>
      <w:r>
        <w:rPr>
          <w:noProof/>
        </w:rPr>
        <w:instrText xml:space="preserve"> PAGEREF _Toc138330258 \h </w:instrText>
      </w:r>
      <w:r>
        <w:rPr>
          <w:noProof/>
        </w:rPr>
      </w:r>
      <w:r>
        <w:rPr>
          <w:noProof/>
        </w:rPr>
        <w:fldChar w:fldCharType="separate"/>
      </w:r>
      <w:r>
        <w:rPr>
          <w:noProof/>
        </w:rPr>
        <w:t>90</w:t>
      </w:r>
      <w:r>
        <w:rPr>
          <w:noProof/>
        </w:rPr>
        <w:fldChar w:fldCharType="end"/>
      </w:r>
    </w:p>
    <w:p w14:paraId="5ABA4B06" w14:textId="13F3BAE4" w:rsidR="00823246" w:rsidRDefault="00823246">
      <w:pPr>
        <w:pStyle w:val="TOC5"/>
        <w:rPr>
          <w:rFonts w:asciiTheme="minorHAnsi" w:eastAsiaTheme="minorEastAsia" w:hAnsiTheme="minorHAnsi" w:cstheme="minorBidi"/>
          <w:noProof/>
          <w:sz w:val="22"/>
          <w:szCs w:val="22"/>
        </w:rPr>
      </w:pPr>
      <w:r>
        <w:rPr>
          <w:noProof/>
        </w:rPr>
        <w:t>7.2.7.3</w:t>
      </w:r>
      <w:r w:rsidRPr="007963E2">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_Toc138330259 \h </w:instrText>
      </w:r>
      <w:r>
        <w:rPr>
          <w:noProof/>
        </w:rPr>
      </w:r>
      <w:r>
        <w:rPr>
          <w:noProof/>
        </w:rPr>
        <w:fldChar w:fldCharType="separate"/>
      </w:r>
      <w:r>
        <w:rPr>
          <w:noProof/>
        </w:rPr>
        <w:t>90</w:t>
      </w:r>
      <w:r>
        <w:rPr>
          <w:noProof/>
        </w:rPr>
        <w:fldChar w:fldCharType="end"/>
      </w:r>
    </w:p>
    <w:p w14:paraId="37DD03BE" w14:textId="4A5CA4FD" w:rsidR="00823246" w:rsidRDefault="00823246">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_Toc138330260 \h </w:instrText>
      </w:r>
      <w:r>
        <w:rPr>
          <w:noProof/>
        </w:rPr>
      </w:r>
      <w:r>
        <w:rPr>
          <w:noProof/>
        </w:rPr>
        <w:fldChar w:fldCharType="separate"/>
      </w:r>
      <w:r>
        <w:rPr>
          <w:noProof/>
        </w:rPr>
        <w:t>90</w:t>
      </w:r>
      <w:r>
        <w:rPr>
          <w:noProof/>
        </w:rPr>
        <w:fldChar w:fldCharType="end"/>
      </w:r>
    </w:p>
    <w:p w14:paraId="34E56358" w14:textId="26FB65DE" w:rsidR="00823246" w:rsidRDefault="00823246">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_Toc138330261 \h </w:instrText>
      </w:r>
      <w:r>
        <w:rPr>
          <w:noProof/>
        </w:rPr>
      </w:r>
      <w:r>
        <w:rPr>
          <w:noProof/>
        </w:rPr>
        <w:fldChar w:fldCharType="separate"/>
      </w:r>
      <w:r>
        <w:rPr>
          <w:noProof/>
        </w:rPr>
        <w:t>91</w:t>
      </w:r>
      <w:r>
        <w:rPr>
          <w:noProof/>
        </w:rPr>
        <w:fldChar w:fldCharType="end"/>
      </w:r>
    </w:p>
    <w:p w14:paraId="5F210035" w14:textId="159A3239" w:rsidR="00823246" w:rsidRDefault="00823246">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7963E2">
        <w:rPr>
          <w:noProof/>
          <w:lang w:val="en-US"/>
        </w:rPr>
        <w:t xml:space="preserve"> due to change of EPS QoS and TFT</w:t>
      </w:r>
      <w:r>
        <w:rPr>
          <w:noProof/>
        </w:rPr>
        <w:tab/>
      </w:r>
      <w:r>
        <w:rPr>
          <w:noProof/>
        </w:rPr>
        <w:fldChar w:fldCharType="begin" w:fldLock="1"/>
      </w:r>
      <w:r>
        <w:rPr>
          <w:noProof/>
        </w:rPr>
        <w:instrText xml:space="preserve"> PAGEREF _Toc138330262 \h </w:instrText>
      </w:r>
      <w:r>
        <w:rPr>
          <w:noProof/>
        </w:rPr>
      </w:r>
      <w:r>
        <w:rPr>
          <w:noProof/>
        </w:rPr>
        <w:fldChar w:fldCharType="separate"/>
      </w:r>
      <w:r>
        <w:rPr>
          <w:noProof/>
        </w:rPr>
        <w:t>91</w:t>
      </w:r>
      <w:r>
        <w:rPr>
          <w:noProof/>
        </w:rPr>
        <w:fldChar w:fldCharType="end"/>
      </w:r>
    </w:p>
    <w:p w14:paraId="1011D7E9" w14:textId="489FF7C2" w:rsidR="00823246" w:rsidRDefault="00823246">
      <w:pPr>
        <w:pStyle w:val="TOC5"/>
        <w:rPr>
          <w:rFonts w:asciiTheme="minorHAnsi" w:eastAsiaTheme="minorEastAsia" w:hAnsiTheme="minorHAnsi" w:cstheme="minorBidi"/>
          <w:noProof/>
          <w:sz w:val="22"/>
          <w:szCs w:val="22"/>
        </w:rPr>
      </w:pPr>
      <w:r>
        <w:rPr>
          <w:noProof/>
        </w:rPr>
        <w:t>7.2.7.3.</w:t>
      </w:r>
      <w:r w:rsidRPr="007963E2">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_Toc138330263 \h </w:instrText>
      </w:r>
      <w:r>
        <w:rPr>
          <w:noProof/>
        </w:rPr>
      </w:r>
      <w:r>
        <w:rPr>
          <w:noProof/>
        </w:rPr>
        <w:fldChar w:fldCharType="separate"/>
      </w:r>
      <w:r>
        <w:rPr>
          <w:noProof/>
        </w:rPr>
        <w:t>93</w:t>
      </w:r>
      <w:r>
        <w:rPr>
          <w:noProof/>
        </w:rPr>
        <w:fldChar w:fldCharType="end"/>
      </w:r>
    </w:p>
    <w:p w14:paraId="1794B347" w14:textId="03F4DA44" w:rsidR="00823246" w:rsidRDefault="00823246">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_Toc138330264 \h </w:instrText>
      </w:r>
      <w:r>
        <w:rPr>
          <w:noProof/>
        </w:rPr>
      </w:r>
      <w:r>
        <w:rPr>
          <w:noProof/>
        </w:rPr>
        <w:fldChar w:fldCharType="separate"/>
      </w:r>
      <w:r>
        <w:rPr>
          <w:noProof/>
        </w:rPr>
        <w:t>93</w:t>
      </w:r>
      <w:r>
        <w:rPr>
          <w:noProof/>
        </w:rPr>
        <w:fldChar w:fldCharType="end"/>
      </w:r>
    </w:p>
    <w:p w14:paraId="3EAE7605" w14:textId="2FC708EE" w:rsidR="00823246" w:rsidRDefault="00823246">
      <w:pPr>
        <w:pStyle w:val="TOC4"/>
        <w:rPr>
          <w:rFonts w:asciiTheme="minorHAnsi" w:eastAsiaTheme="minorEastAsia" w:hAnsiTheme="minorHAnsi" w:cstheme="minorBidi"/>
          <w:noProof/>
          <w:sz w:val="22"/>
          <w:szCs w:val="22"/>
        </w:rPr>
      </w:pPr>
      <w:r>
        <w:rPr>
          <w:noProof/>
        </w:rPr>
        <w:t>7.2.7</w:t>
      </w:r>
      <w:r w:rsidRPr="007963E2">
        <w:rPr>
          <w:noProof/>
          <w:lang w:val="en-US"/>
        </w:rPr>
        <w:t>.4</w:t>
      </w:r>
      <w:r>
        <w:rPr>
          <w:rFonts w:asciiTheme="minorHAnsi" w:eastAsiaTheme="minorEastAsia" w:hAnsiTheme="minorHAnsi" w:cstheme="minorBidi"/>
          <w:noProof/>
          <w:sz w:val="22"/>
          <w:szCs w:val="22"/>
        </w:rPr>
        <w:tab/>
      </w:r>
      <w:r w:rsidRPr="007963E2">
        <w:rPr>
          <w:noProof/>
          <w:lang w:val="en-US"/>
        </w:rPr>
        <w:t>User plane procedures</w:t>
      </w:r>
      <w:r>
        <w:rPr>
          <w:noProof/>
        </w:rPr>
        <w:tab/>
      </w:r>
      <w:r>
        <w:rPr>
          <w:noProof/>
        </w:rPr>
        <w:fldChar w:fldCharType="begin" w:fldLock="1"/>
      </w:r>
      <w:r>
        <w:rPr>
          <w:noProof/>
        </w:rPr>
        <w:instrText xml:space="preserve"> PAGEREF _Toc138330265 \h </w:instrText>
      </w:r>
      <w:r>
        <w:rPr>
          <w:noProof/>
        </w:rPr>
      </w:r>
      <w:r>
        <w:rPr>
          <w:noProof/>
        </w:rPr>
        <w:fldChar w:fldCharType="separate"/>
      </w:r>
      <w:r>
        <w:rPr>
          <w:noProof/>
        </w:rPr>
        <w:t>93</w:t>
      </w:r>
      <w:r>
        <w:rPr>
          <w:noProof/>
        </w:rPr>
        <w:fldChar w:fldCharType="end"/>
      </w:r>
    </w:p>
    <w:p w14:paraId="45F285BE" w14:textId="6E0ADCF5" w:rsidR="00823246" w:rsidRDefault="00823246">
      <w:pPr>
        <w:pStyle w:val="TOC5"/>
        <w:rPr>
          <w:rFonts w:asciiTheme="minorHAnsi" w:eastAsiaTheme="minorEastAsia" w:hAnsiTheme="minorHAnsi" w:cstheme="minorBidi"/>
          <w:noProof/>
          <w:sz w:val="22"/>
          <w:szCs w:val="22"/>
        </w:rPr>
      </w:pPr>
      <w:r>
        <w:rPr>
          <w:noProof/>
        </w:rPr>
        <w:t>7.2.7.</w:t>
      </w:r>
      <w:r w:rsidRPr="007963E2">
        <w:rPr>
          <w:noProof/>
          <w:lang w:val="en-US"/>
        </w:rPr>
        <w:t>4</w:t>
      </w:r>
      <w:r>
        <w:rPr>
          <w:noProof/>
        </w:rPr>
        <w:t>.</w:t>
      </w:r>
      <w:r w:rsidRPr="007963E2">
        <w:rPr>
          <w:noProof/>
          <w:lang w:val="en-US"/>
        </w:rPr>
        <w:t>1</w:t>
      </w:r>
      <w:r>
        <w:rPr>
          <w:rFonts w:asciiTheme="minorHAnsi" w:eastAsiaTheme="minorEastAsia" w:hAnsiTheme="minorHAnsi" w:cstheme="minorBidi"/>
          <w:noProof/>
          <w:sz w:val="22"/>
          <w:szCs w:val="22"/>
        </w:rPr>
        <w:tab/>
      </w:r>
      <w:r w:rsidRPr="007963E2">
        <w:rPr>
          <w:noProof/>
          <w:lang w:val="en-US"/>
        </w:rPr>
        <w:t>General</w:t>
      </w:r>
      <w:r>
        <w:rPr>
          <w:noProof/>
        </w:rPr>
        <w:tab/>
      </w:r>
      <w:r>
        <w:rPr>
          <w:noProof/>
        </w:rPr>
        <w:fldChar w:fldCharType="begin" w:fldLock="1"/>
      </w:r>
      <w:r>
        <w:rPr>
          <w:noProof/>
        </w:rPr>
        <w:instrText xml:space="preserve"> PAGEREF _Toc138330266 \h </w:instrText>
      </w:r>
      <w:r>
        <w:rPr>
          <w:noProof/>
        </w:rPr>
      </w:r>
      <w:r>
        <w:rPr>
          <w:noProof/>
        </w:rPr>
        <w:fldChar w:fldCharType="separate"/>
      </w:r>
      <w:r>
        <w:rPr>
          <w:noProof/>
        </w:rPr>
        <w:t>93</w:t>
      </w:r>
      <w:r>
        <w:rPr>
          <w:noProof/>
        </w:rPr>
        <w:fldChar w:fldCharType="end"/>
      </w:r>
    </w:p>
    <w:p w14:paraId="0401A165" w14:textId="2D543311" w:rsidR="00823246" w:rsidRDefault="00823246">
      <w:pPr>
        <w:pStyle w:val="TOC5"/>
        <w:rPr>
          <w:rFonts w:asciiTheme="minorHAnsi" w:eastAsiaTheme="minorEastAsia" w:hAnsiTheme="minorHAnsi" w:cstheme="minorBidi"/>
          <w:noProof/>
          <w:sz w:val="22"/>
          <w:szCs w:val="22"/>
        </w:rPr>
      </w:pPr>
      <w:r>
        <w:rPr>
          <w:noProof/>
        </w:rPr>
        <w:t>7.2.7.</w:t>
      </w:r>
      <w:r w:rsidRPr="007963E2">
        <w:rPr>
          <w:noProof/>
          <w:lang w:val="en-US"/>
        </w:rPr>
        <w:t>4</w:t>
      </w:r>
      <w:r>
        <w:rPr>
          <w:noProof/>
        </w:rPr>
        <w:t>.</w:t>
      </w:r>
      <w:r w:rsidRPr="007963E2">
        <w:rPr>
          <w:noProof/>
          <w:lang w:val="en-US"/>
        </w:rPr>
        <w:t>2</w:t>
      </w:r>
      <w:r>
        <w:rPr>
          <w:rFonts w:asciiTheme="minorHAnsi" w:eastAsiaTheme="minorEastAsia" w:hAnsiTheme="minorHAnsi" w:cstheme="minorBidi"/>
          <w:noProof/>
          <w:sz w:val="22"/>
          <w:szCs w:val="22"/>
        </w:rPr>
        <w:tab/>
      </w:r>
      <w:r w:rsidRPr="007963E2">
        <w:rPr>
          <w:noProof/>
          <w:lang w:val="en-US"/>
        </w:rPr>
        <w:t>Uplink IP packet handling</w:t>
      </w:r>
      <w:r>
        <w:rPr>
          <w:noProof/>
        </w:rPr>
        <w:tab/>
      </w:r>
      <w:r>
        <w:rPr>
          <w:noProof/>
        </w:rPr>
        <w:fldChar w:fldCharType="begin" w:fldLock="1"/>
      </w:r>
      <w:r>
        <w:rPr>
          <w:noProof/>
        </w:rPr>
        <w:instrText xml:space="preserve"> PAGEREF _Toc138330267 \h </w:instrText>
      </w:r>
      <w:r>
        <w:rPr>
          <w:noProof/>
        </w:rPr>
      </w:r>
      <w:r>
        <w:rPr>
          <w:noProof/>
        </w:rPr>
        <w:fldChar w:fldCharType="separate"/>
      </w:r>
      <w:r>
        <w:rPr>
          <w:noProof/>
        </w:rPr>
        <w:t>94</w:t>
      </w:r>
      <w:r>
        <w:rPr>
          <w:noProof/>
        </w:rPr>
        <w:fldChar w:fldCharType="end"/>
      </w:r>
    </w:p>
    <w:p w14:paraId="4D994B39" w14:textId="6F8132A2" w:rsidR="00823246" w:rsidRDefault="00823246">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_Toc138330268 \h </w:instrText>
      </w:r>
      <w:r>
        <w:rPr>
          <w:noProof/>
        </w:rPr>
      </w:r>
      <w:r>
        <w:rPr>
          <w:noProof/>
        </w:rPr>
        <w:fldChar w:fldCharType="separate"/>
      </w:r>
      <w:r>
        <w:rPr>
          <w:noProof/>
        </w:rPr>
        <w:t>94</w:t>
      </w:r>
      <w:r>
        <w:rPr>
          <w:noProof/>
        </w:rPr>
        <w:fldChar w:fldCharType="end"/>
      </w:r>
    </w:p>
    <w:p w14:paraId="0CE7B801" w14:textId="06C251F2" w:rsidR="00823246" w:rsidRDefault="00823246">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_Toc138330269 \h </w:instrText>
      </w:r>
      <w:r>
        <w:rPr>
          <w:noProof/>
        </w:rPr>
      </w:r>
      <w:r>
        <w:rPr>
          <w:noProof/>
        </w:rPr>
        <w:fldChar w:fldCharType="separate"/>
      </w:r>
      <w:r>
        <w:rPr>
          <w:noProof/>
        </w:rPr>
        <w:t>94</w:t>
      </w:r>
      <w:r>
        <w:rPr>
          <w:noProof/>
        </w:rPr>
        <w:fldChar w:fldCharType="end"/>
      </w:r>
    </w:p>
    <w:p w14:paraId="308AC03A" w14:textId="15A735BC" w:rsidR="00823246" w:rsidRDefault="00823246">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_Toc138330270 \h </w:instrText>
      </w:r>
      <w:r>
        <w:rPr>
          <w:noProof/>
        </w:rPr>
      </w:r>
      <w:r>
        <w:rPr>
          <w:noProof/>
        </w:rPr>
        <w:fldChar w:fldCharType="separate"/>
      </w:r>
      <w:r>
        <w:rPr>
          <w:noProof/>
        </w:rPr>
        <w:t>94</w:t>
      </w:r>
      <w:r>
        <w:rPr>
          <w:noProof/>
        </w:rPr>
        <w:fldChar w:fldCharType="end"/>
      </w:r>
    </w:p>
    <w:p w14:paraId="55FD3DF2" w14:textId="303B96E7" w:rsidR="00823246" w:rsidRDefault="00823246">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_Toc138330271 \h </w:instrText>
      </w:r>
      <w:r>
        <w:rPr>
          <w:noProof/>
        </w:rPr>
      </w:r>
      <w:r>
        <w:rPr>
          <w:noProof/>
        </w:rPr>
        <w:fldChar w:fldCharType="separate"/>
      </w:r>
      <w:r>
        <w:rPr>
          <w:noProof/>
        </w:rPr>
        <w:t>94</w:t>
      </w:r>
      <w:r>
        <w:rPr>
          <w:noProof/>
        </w:rPr>
        <w:fldChar w:fldCharType="end"/>
      </w:r>
    </w:p>
    <w:p w14:paraId="6F3E54B0" w14:textId="21AA7A06" w:rsidR="00823246" w:rsidRDefault="00823246">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_Toc138330272 \h </w:instrText>
      </w:r>
      <w:r>
        <w:rPr>
          <w:noProof/>
        </w:rPr>
      </w:r>
      <w:r>
        <w:rPr>
          <w:noProof/>
        </w:rPr>
        <w:fldChar w:fldCharType="separate"/>
      </w:r>
      <w:r>
        <w:rPr>
          <w:noProof/>
        </w:rPr>
        <w:t>96</w:t>
      </w:r>
      <w:r>
        <w:rPr>
          <w:noProof/>
        </w:rPr>
        <w:fldChar w:fldCharType="end"/>
      </w:r>
    </w:p>
    <w:p w14:paraId="4543D3BB" w14:textId="227ACB68" w:rsidR="00823246" w:rsidRDefault="00823246">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_Toc138330273 \h </w:instrText>
      </w:r>
      <w:r>
        <w:rPr>
          <w:noProof/>
        </w:rPr>
      </w:r>
      <w:r>
        <w:rPr>
          <w:noProof/>
        </w:rPr>
        <w:fldChar w:fldCharType="separate"/>
      </w:r>
      <w:r>
        <w:rPr>
          <w:noProof/>
        </w:rPr>
        <w:t>97</w:t>
      </w:r>
      <w:r>
        <w:rPr>
          <w:noProof/>
        </w:rPr>
        <w:fldChar w:fldCharType="end"/>
      </w:r>
    </w:p>
    <w:p w14:paraId="561E8712" w14:textId="70F63BB2" w:rsidR="00823246" w:rsidRDefault="00823246">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_Toc138330274 \h </w:instrText>
      </w:r>
      <w:r>
        <w:rPr>
          <w:noProof/>
        </w:rPr>
      </w:r>
      <w:r>
        <w:rPr>
          <w:noProof/>
        </w:rPr>
        <w:fldChar w:fldCharType="separate"/>
      </w:r>
      <w:r>
        <w:rPr>
          <w:noProof/>
        </w:rPr>
        <w:t>97</w:t>
      </w:r>
      <w:r>
        <w:rPr>
          <w:noProof/>
        </w:rPr>
        <w:fldChar w:fldCharType="end"/>
      </w:r>
    </w:p>
    <w:p w14:paraId="6C30AB15" w14:textId="7CB2CC1D" w:rsidR="00823246" w:rsidRDefault="00823246">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_Toc138330275 \h </w:instrText>
      </w:r>
      <w:r>
        <w:rPr>
          <w:noProof/>
        </w:rPr>
      </w:r>
      <w:r>
        <w:rPr>
          <w:noProof/>
        </w:rPr>
        <w:fldChar w:fldCharType="separate"/>
      </w:r>
      <w:r>
        <w:rPr>
          <w:noProof/>
        </w:rPr>
        <w:t>97</w:t>
      </w:r>
      <w:r>
        <w:rPr>
          <w:noProof/>
        </w:rPr>
        <w:fldChar w:fldCharType="end"/>
      </w:r>
    </w:p>
    <w:p w14:paraId="222033E6" w14:textId="1D4FF8F1" w:rsidR="00823246" w:rsidRDefault="00823246">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_Toc138330276 \h </w:instrText>
      </w:r>
      <w:r>
        <w:rPr>
          <w:noProof/>
        </w:rPr>
      </w:r>
      <w:r>
        <w:rPr>
          <w:noProof/>
        </w:rPr>
        <w:fldChar w:fldCharType="separate"/>
      </w:r>
      <w:r>
        <w:rPr>
          <w:noProof/>
        </w:rPr>
        <w:t>98</w:t>
      </w:r>
      <w:r>
        <w:rPr>
          <w:noProof/>
        </w:rPr>
        <w:fldChar w:fldCharType="end"/>
      </w:r>
    </w:p>
    <w:p w14:paraId="4873CE5A" w14:textId="1F4C46C5" w:rsidR="00823246" w:rsidRDefault="00823246">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_Toc138330277 \h </w:instrText>
      </w:r>
      <w:r>
        <w:rPr>
          <w:noProof/>
        </w:rPr>
      </w:r>
      <w:r>
        <w:rPr>
          <w:noProof/>
        </w:rPr>
        <w:fldChar w:fldCharType="separate"/>
      </w:r>
      <w:r>
        <w:rPr>
          <w:noProof/>
        </w:rPr>
        <w:t>98</w:t>
      </w:r>
      <w:r>
        <w:rPr>
          <w:noProof/>
        </w:rPr>
        <w:fldChar w:fldCharType="end"/>
      </w:r>
    </w:p>
    <w:p w14:paraId="1DC03DB2" w14:textId="736FE86B" w:rsidR="00823246" w:rsidRDefault="00823246">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_Toc138330278 \h </w:instrText>
      </w:r>
      <w:r>
        <w:rPr>
          <w:noProof/>
        </w:rPr>
      </w:r>
      <w:r>
        <w:rPr>
          <w:noProof/>
        </w:rPr>
        <w:fldChar w:fldCharType="separate"/>
      </w:r>
      <w:r>
        <w:rPr>
          <w:noProof/>
        </w:rPr>
        <w:t>98</w:t>
      </w:r>
      <w:r>
        <w:rPr>
          <w:noProof/>
        </w:rPr>
        <w:fldChar w:fldCharType="end"/>
      </w:r>
    </w:p>
    <w:p w14:paraId="730B97D3" w14:textId="02497F06" w:rsidR="00823246" w:rsidRDefault="00823246">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_Toc138330279 \h </w:instrText>
      </w:r>
      <w:r>
        <w:rPr>
          <w:noProof/>
        </w:rPr>
      </w:r>
      <w:r>
        <w:rPr>
          <w:noProof/>
        </w:rPr>
        <w:fldChar w:fldCharType="separate"/>
      </w:r>
      <w:r>
        <w:rPr>
          <w:noProof/>
        </w:rPr>
        <w:t>98</w:t>
      </w:r>
      <w:r>
        <w:rPr>
          <w:noProof/>
        </w:rPr>
        <w:fldChar w:fldCharType="end"/>
      </w:r>
    </w:p>
    <w:p w14:paraId="1ECC6268" w14:textId="10B0C030" w:rsidR="00823246" w:rsidRDefault="00823246">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_Toc138330280 \h </w:instrText>
      </w:r>
      <w:r>
        <w:rPr>
          <w:noProof/>
        </w:rPr>
      </w:r>
      <w:r>
        <w:rPr>
          <w:noProof/>
        </w:rPr>
        <w:fldChar w:fldCharType="separate"/>
      </w:r>
      <w:r>
        <w:rPr>
          <w:noProof/>
        </w:rPr>
        <w:t>98</w:t>
      </w:r>
      <w:r>
        <w:rPr>
          <w:noProof/>
        </w:rPr>
        <w:fldChar w:fldCharType="end"/>
      </w:r>
    </w:p>
    <w:p w14:paraId="21E7E0DD" w14:textId="71F0F6D1" w:rsidR="00823246" w:rsidRDefault="00823246">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_Toc138330281 \h </w:instrText>
      </w:r>
      <w:r>
        <w:rPr>
          <w:noProof/>
        </w:rPr>
      </w:r>
      <w:r>
        <w:rPr>
          <w:noProof/>
        </w:rPr>
        <w:fldChar w:fldCharType="separate"/>
      </w:r>
      <w:r>
        <w:rPr>
          <w:noProof/>
        </w:rPr>
        <w:t>99</w:t>
      </w:r>
      <w:r>
        <w:rPr>
          <w:noProof/>
        </w:rPr>
        <w:fldChar w:fldCharType="end"/>
      </w:r>
    </w:p>
    <w:p w14:paraId="57AA30C9" w14:textId="786AB390" w:rsidR="00823246" w:rsidRDefault="00823246">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_Toc138330282 \h </w:instrText>
      </w:r>
      <w:r>
        <w:rPr>
          <w:noProof/>
        </w:rPr>
      </w:r>
      <w:r>
        <w:rPr>
          <w:noProof/>
        </w:rPr>
        <w:fldChar w:fldCharType="separate"/>
      </w:r>
      <w:r>
        <w:rPr>
          <w:noProof/>
        </w:rPr>
        <w:t>99</w:t>
      </w:r>
      <w:r>
        <w:rPr>
          <w:noProof/>
        </w:rPr>
        <w:fldChar w:fldCharType="end"/>
      </w:r>
    </w:p>
    <w:p w14:paraId="371E7932" w14:textId="3B728262" w:rsidR="00823246" w:rsidRDefault="00823246">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_Toc138330283 \h </w:instrText>
      </w:r>
      <w:r>
        <w:rPr>
          <w:noProof/>
        </w:rPr>
      </w:r>
      <w:r>
        <w:rPr>
          <w:noProof/>
        </w:rPr>
        <w:fldChar w:fldCharType="separate"/>
      </w:r>
      <w:r>
        <w:rPr>
          <w:noProof/>
        </w:rPr>
        <w:t>99</w:t>
      </w:r>
      <w:r>
        <w:rPr>
          <w:noProof/>
        </w:rPr>
        <w:fldChar w:fldCharType="end"/>
      </w:r>
    </w:p>
    <w:p w14:paraId="271C3567" w14:textId="13A0CF59" w:rsidR="00823246" w:rsidRDefault="00823246">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_Toc138330284 \h </w:instrText>
      </w:r>
      <w:r>
        <w:rPr>
          <w:noProof/>
        </w:rPr>
      </w:r>
      <w:r>
        <w:rPr>
          <w:noProof/>
        </w:rPr>
        <w:fldChar w:fldCharType="separate"/>
      </w:r>
      <w:r>
        <w:rPr>
          <w:noProof/>
        </w:rPr>
        <w:t>100</w:t>
      </w:r>
      <w:r>
        <w:rPr>
          <w:noProof/>
        </w:rPr>
        <w:fldChar w:fldCharType="end"/>
      </w:r>
    </w:p>
    <w:p w14:paraId="003979C7" w14:textId="2601B21E" w:rsidR="00823246" w:rsidRDefault="00823246">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7963E2">
        <w:rPr>
          <w:noProof/>
          <w:lang w:val="en-US"/>
        </w:rPr>
        <w:t>IKEv2 multiple bearer PDN connectivity</w:t>
      </w:r>
      <w:r>
        <w:rPr>
          <w:noProof/>
        </w:rPr>
        <w:tab/>
      </w:r>
      <w:r>
        <w:rPr>
          <w:noProof/>
        </w:rPr>
        <w:fldChar w:fldCharType="begin" w:fldLock="1"/>
      </w:r>
      <w:r>
        <w:rPr>
          <w:noProof/>
        </w:rPr>
        <w:instrText xml:space="preserve"> PAGEREF _Toc138330285 \h </w:instrText>
      </w:r>
      <w:r>
        <w:rPr>
          <w:noProof/>
        </w:rPr>
      </w:r>
      <w:r>
        <w:rPr>
          <w:noProof/>
        </w:rPr>
        <w:fldChar w:fldCharType="separate"/>
      </w:r>
      <w:r>
        <w:rPr>
          <w:noProof/>
        </w:rPr>
        <w:t>101</w:t>
      </w:r>
      <w:r>
        <w:rPr>
          <w:noProof/>
        </w:rPr>
        <w:fldChar w:fldCharType="end"/>
      </w:r>
    </w:p>
    <w:p w14:paraId="3801741A" w14:textId="41E7A9BA" w:rsidR="00823246" w:rsidRDefault="00823246">
      <w:pPr>
        <w:pStyle w:val="TOC4"/>
        <w:rPr>
          <w:rFonts w:asciiTheme="minorHAnsi" w:eastAsiaTheme="minorEastAsia" w:hAnsiTheme="minorHAnsi" w:cstheme="minorBidi"/>
          <w:noProof/>
          <w:sz w:val="22"/>
          <w:szCs w:val="22"/>
        </w:rPr>
      </w:pPr>
      <w:r>
        <w:rPr>
          <w:noProof/>
        </w:rPr>
        <w:t>7.4.6</w:t>
      </w:r>
      <w:r w:rsidRPr="007963E2">
        <w:rPr>
          <w:noProof/>
          <w:lang w:val="en-US"/>
        </w:rPr>
        <w:t>.1</w:t>
      </w:r>
      <w:r>
        <w:rPr>
          <w:rFonts w:asciiTheme="minorHAnsi" w:eastAsiaTheme="minorEastAsia" w:hAnsiTheme="minorHAnsi" w:cstheme="minorBidi"/>
          <w:noProof/>
          <w:sz w:val="22"/>
          <w:szCs w:val="22"/>
        </w:rPr>
        <w:tab/>
      </w:r>
      <w:r w:rsidRPr="007963E2">
        <w:rPr>
          <w:rFonts w:eastAsia="MS Mincho"/>
          <w:noProof/>
          <w:lang w:eastAsia="en-US"/>
        </w:rPr>
        <w:t>General</w:t>
      </w:r>
      <w:r>
        <w:rPr>
          <w:noProof/>
        </w:rPr>
        <w:tab/>
      </w:r>
      <w:r>
        <w:rPr>
          <w:noProof/>
        </w:rPr>
        <w:fldChar w:fldCharType="begin" w:fldLock="1"/>
      </w:r>
      <w:r>
        <w:rPr>
          <w:noProof/>
        </w:rPr>
        <w:instrText xml:space="preserve"> PAGEREF _Toc138330286 \h </w:instrText>
      </w:r>
      <w:r>
        <w:rPr>
          <w:noProof/>
        </w:rPr>
      </w:r>
      <w:r>
        <w:rPr>
          <w:noProof/>
        </w:rPr>
        <w:fldChar w:fldCharType="separate"/>
      </w:r>
      <w:r>
        <w:rPr>
          <w:noProof/>
        </w:rPr>
        <w:t>101</w:t>
      </w:r>
      <w:r>
        <w:rPr>
          <w:noProof/>
        </w:rPr>
        <w:fldChar w:fldCharType="end"/>
      </w:r>
    </w:p>
    <w:p w14:paraId="2ACFD4C0" w14:textId="7D9A50AE" w:rsidR="00823246" w:rsidRDefault="00823246">
      <w:pPr>
        <w:pStyle w:val="TOC4"/>
        <w:rPr>
          <w:rFonts w:asciiTheme="minorHAnsi" w:eastAsiaTheme="minorEastAsia" w:hAnsiTheme="minorHAnsi" w:cstheme="minorBidi"/>
          <w:noProof/>
          <w:sz w:val="22"/>
          <w:szCs w:val="22"/>
        </w:rPr>
      </w:pPr>
      <w:r>
        <w:rPr>
          <w:noProof/>
        </w:rPr>
        <w:t>7.4.6</w:t>
      </w:r>
      <w:r w:rsidRPr="007963E2">
        <w:rPr>
          <w:noProof/>
          <w:lang w:val="en-US"/>
        </w:rPr>
        <w:t>.2</w:t>
      </w:r>
      <w:r>
        <w:rPr>
          <w:rFonts w:asciiTheme="minorHAnsi" w:eastAsiaTheme="minorEastAsia" w:hAnsiTheme="minorHAnsi" w:cstheme="minorBidi"/>
          <w:noProof/>
          <w:sz w:val="22"/>
          <w:szCs w:val="22"/>
        </w:rPr>
        <w:tab/>
      </w:r>
      <w:r w:rsidRPr="007963E2">
        <w:rPr>
          <w:rFonts w:eastAsia="MS Mincho"/>
          <w:noProof/>
          <w:lang w:val="en-US" w:eastAsia="en-US"/>
        </w:rPr>
        <w:t>Maintained information</w:t>
      </w:r>
      <w:r>
        <w:rPr>
          <w:noProof/>
        </w:rPr>
        <w:tab/>
      </w:r>
      <w:r>
        <w:rPr>
          <w:noProof/>
        </w:rPr>
        <w:fldChar w:fldCharType="begin" w:fldLock="1"/>
      </w:r>
      <w:r>
        <w:rPr>
          <w:noProof/>
        </w:rPr>
        <w:instrText xml:space="preserve"> PAGEREF _Toc138330287 \h </w:instrText>
      </w:r>
      <w:r>
        <w:rPr>
          <w:noProof/>
        </w:rPr>
      </w:r>
      <w:r>
        <w:rPr>
          <w:noProof/>
        </w:rPr>
        <w:fldChar w:fldCharType="separate"/>
      </w:r>
      <w:r>
        <w:rPr>
          <w:noProof/>
        </w:rPr>
        <w:t>101</w:t>
      </w:r>
      <w:r>
        <w:rPr>
          <w:noProof/>
        </w:rPr>
        <w:fldChar w:fldCharType="end"/>
      </w:r>
    </w:p>
    <w:p w14:paraId="0221A0AC" w14:textId="6E4D975A" w:rsidR="00823246" w:rsidRDefault="00823246">
      <w:pPr>
        <w:pStyle w:val="TOC4"/>
        <w:rPr>
          <w:rFonts w:asciiTheme="minorHAnsi" w:eastAsiaTheme="minorEastAsia" w:hAnsiTheme="minorHAnsi" w:cstheme="minorBidi"/>
          <w:noProof/>
          <w:sz w:val="22"/>
          <w:szCs w:val="22"/>
        </w:rPr>
      </w:pPr>
      <w:r>
        <w:rPr>
          <w:noProof/>
        </w:rPr>
        <w:t>7.4.6</w:t>
      </w:r>
      <w:r w:rsidRPr="007963E2">
        <w:rPr>
          <w:noProof/>
          <w:lang w:val="en-US"/>
        </w:rPr>
        <w:t>.3</w:t>
      </w:r>
      <w:r>
        <w:rPr>
          <w:rFonts w:asciiTheme="minorHAnsi" w:eastAsiaTheme="minorEastAsia" w:hAnsiTheme="minorHAnsi" w:cstheme="minorBidi"/>
          <w:noProof/>
          <w:sz w:val="22"/>
          <w:szCs w:val="22"/>
        </w:rPr>
        <w:tab/>
      </w:r>
      <w:r w:rsidRPr="007963E2">
        <w:rPr>
          <w:rFonts w:eastAsia="MS Mincho"/>
          <w:noProof/>
          <w:lang w:val="en-US" w:eastAsia="en-US"/>
        </w:rPr>
        <w:t>Control plane procedures</w:t>
      </w:r>
      <w:r>
        <w:rPr>
          <w:noProof/>
        </w:rPr>
        <w:tab/>
      </w:r>
      <w:r>
        <w:rPr>
          <w:noProof/>
        </w:rPr>
        <w:fldChar w:fldCharType="begin" w:fldLock="1"/>
      </w:r>
      <w:r>
        <w:rPr>
          <w:noProof/>
        </w:rPr>
        <w:instrText xml:space="preserve"> PAGEREF _Toc138330288 \h </w:instrText>
      </w:r>
      <w:r>
        <w:rPr>
          <w:noProof/>
        </w:rPr>
      </w:r>
      <w:r>
        <w:rPr>
          <w:noProof/>
        </w:rPr>
        <w:fldChar w:fldCharType="separate"/>
      </w:r>
      <w:r>
        <w:rPr>
          <w:noProof/>
        </w:rPr>
        <w:t>101</w:t>
      </w:r>
      <w:r>
        <w:rPr>
          <w:noProof/>
        </w:rPr>
        <w:fldChar w:fldCharType="end"/>
      </w:r>
    </w:p>
    <w:p w14:paraId="5F1D8E92" w14:textId="72A13063" w:rsidR="00823246" w:rsidRDefault="00823246">
      <w:pPr>
        <w:pStyle w:val="TOC5"/>
        <w:rPr>
          <w:rFonts w:asciiTheme="minorHAnsi" w:eastAsiaTheme="minorEastAsia" w:hAnsiTheme="minorHAnsi" w:cstheme="minorBidi"/>
          <w:noProof/>
          <w:sz w:val="22"/>
          <w:szCs w:val="22"/>
        </w:rPr>
      </w:pPr>
      <w:r>
        <w:rPr>
          <w:noProof/>
        </w:rPr>
        <w:t>7.4.6.3</w:t>
      </w:r>
      <w:r w:rsidRPr="007963E2">
        <w:rPr>
          <w:noProof/>
          <w:lang w:val="en-US"/>
        </w:rPr>
        <w:t>.1</w:t>
      </w:r>
      <w:r>
        <w:rPr>
          <w:rFonts w:asciiTheme="minorHAnsi" w:eastAsiaTheme="minorEastAsia" w:hAnsiTheme="minorHAnsi" w:cstheme="minorBidi"/>
          <w:noProof/>
          <w:sz w:val="22"/>
          <w:szCs w:val="22"/>
        </w:rPr>
        <w:tab/>
      </w:r>
      <w:r w:rsidRPr="007963E2">
        <w:rPr>
          <w:noProof/>
          <w:lang w:val="en-US"/>
        </w:rPr>
        <w:t>General</w:t>
      </w:r>
      <w:r>
        <w:rPr>
          <w:noProof/>
        </w:rPr>
        <w:tab/>
      </w:r>
      <w:r>
        <w:rPr>
          <w:noProof/>
        </w:rPr>
        <w:fldChar w:fldCharType="begin" w:fldLock="1"/>
      </w:r>
      <w:r>
        <w:rPr>
          <w:noProof/>
        </w:rPr>
        <w:instrText xml:space="preserve"> PAGEREF _Toc138330289 \h </w:instrText>
      </w:r>
      <w:r>
        <w:rPr>
          <w:noProof/>
        </w:rPr>
      </w:r>
      <w:r>
        <w:rPr>
          <w:noProof/>
        </w:rPr>
        <w:fldChar w:fldCharType="separate"/>
      </w:r>
      <w:r>
        <w:rPr>
          <w:noProof/>
        </w:rPr>
        <w:t>101</w:t>
      </w:r>
      <w:r>
        <w:rPr>
          <w:noProof/>
        </w:rPr>
        <w:fldChar w:fldCharType="end"/>
      </w:r>
    </w:p>
    <w:p w14:paraId="0BF357B4" w14:textId="54A2BC90" w:rsidR="00823246" w:rsidRDefault="00823246">
      <w:pPr>
        <w:pStyle w:val="TOC5"/>
        <w:rPr>
          <w:rFonts w:asciiTheme="minorHAnsi" w:eastAsiaTheme="minorEastAsia" w:hAnsiTheme="minorHAnsi" w:cstheme="minorBidi"/>
          <w:noProof/>
          <w:sz w:val="22"/>
          <w:szCs w:val="22"/>
        </w:rPr>
      </w:pPr>
      <w:r>
        <w:rPr>
          <w:noProof/>
        </w:rPr>
        <w:t>7.4.6.3</w:t>
      </w:r>
      <w:r w:rsidRPr="007963E2">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_Toc138330290 \h </w:instrText>
      </w:r>
      <w:r>
        <w:rPr>
          <w:noProof/>
        </w:rPr>
      </w:r>
      <w:r>
        <w:rPr>
          <w:noProof/>
        </w:rPr>
        <w:fldChar w:fldCharType="separate"/>
      </w:r>
      <w:r>
        <w:rPr>
          <w:noProof/>
        </w:rPr>
        <w:t>101</w:t>
      </w:r>
      <w:r>
        <w:rPr>
          <w:noProof/>
        </w:rPr>
        <w:fldChar w:fldCharType="end"/>
      </w:r>
    </w:p>
    <w:p w14:paraId="117844A6" w14:textId="64B090C7" w:rsidR="00823246" w:rsidRDefault="00823246">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_Toc138330291 \h </w:instrText>
      </w:r>
      <w:r>
        <w:rPr>
          <w:noProof/>
        </w:rPr>
      </w:r>
      <w:r>
        <w:rPr>
          <w:noProof/>
        </w:rPr>
        <w:fldChar w:fldCharType="separate"/>
      </w:r>
      <w:r>
        <w:rPr>
          <w:noProof/>
        </w:rPr>
        <w:t>101</w:t>
      </w:r>
      <w:r>
        <w:rPr>
          <w:noProof/>
        </w:rPr>
        <w:fldChar w:fldCharType="end"/>
      </w:r>
    </w:p>
    <w:p w14:paraId="4DEE46E1" w14:textId="0F4CCE5E" w:rsidR="00823246" w:rsidRDefault="00823246">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_Toc138330292 \h </w:instrText>
      </w:r>
      <w:r>
        <w:rPr>
          <w:noProof/>
        </w:rPr>
      </w:r>
      <w:r>
        <w:rPr>
          <w:noProof/>
        </w:rPr>
        <w:fldChar w:fldCharType="separate"/>
      </w:r>
      <w:r>
        <w:rPr>
          <w:noProof/>
        </w:rPr>
        <w:t>102</w:t>
      </w:r>
      <w:r>
        <w:rPr>
          <w:noProof/>
        </w:rPr>
        <w:fldChar w:fldCharType="end"/>
      </w:r>
    </w:p>
    <w:p w14:paraId="492216E1" w14:textId="2640805B" w:rsidR="00823246" w:rsidRDefault="00823246">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_Toc138330293 \h </w:instrText>
      </w:r>
      <w:r>
        <w:rPr>
          <w:noProof/>
        </w:rPr>
      </w:r>
      <w:r>
        <w:rPr>
          <w:noProof/>
        </w:rPr>
        <w:fldChar w:fldCharType="separate"/>
      </w:r>
      <w:r>
        <w:rPr>
          <w:noProof/>
        </w:rPr>
        <w:t>102</w:t>
      </w:r>
      <w:r>
        <w:rPr>
          <w:noProof/>
        </w:rPr>
        <w:fldChar w:fldCharType="end"/>
      </w:r>
    </w:p>
    <w:p w14:paraId="3BD49A38" w14:textId="4F7F10B5" w:rsidR="00823246" w:rsidRDefault="00823246">
      <w:pPr>
        <w:pStyle w:val="TOC5"/>
        <w:rPr>
          <w:rFonts w:asciiTheme="minorHAnsi" w:eastAsiaTheme="minorEastAsia" w:hAnsiTheme="minorHAnsi" w:cstheme="minorBidi"/>
          <w:noProof/>
          <w:sz w:val="22"/>
          <w:szCs w:val="22"/>
        </w:rPr>
      </w:pPr>
      <w:r>
        <w:rPr>
          <w:noProof/>
        </w:rPr>
        <w:t>7.4.6.3.</w:t>
      </w:r>
      <w:r w:rsidRPr="007963E2">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_Toc138330294 \h </w:instrText>
      </w:r>
      <w:r>
        <w:rPr>
          <w:noProof/>
        </w:rPr>
      </w:r>
      <w:r>
        <w:rPr>
          <w:noProof/>
        </w:rPr>
        <w:fldChar w:fldCharType="separate"/>
      </w:r>
      <w:r>
        <w:rPr>
          <w:noProof/>
        </w:rPr>
        <w:t>102</w:t>
      </w:r>
      <w:r>
        <w:rPr>
          <w:noProof/>
        </w:rPr>
        <w:fldChar w:fldCharType="end"/>
      </w:r>
    </w:p>
    <w:p w14:paraId="662D2012" w14:textId="440E726D" w:rsidR="00823246" w:rsidRDefault="00823246">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_Toc138330295 \h </w:instrText>
      </w:r>
      <w:r>
        <w:rPr>
          <w:noProof/>
        </w:rPr>
      </w:r>
      <w:r>
        <w:rPr>
          <w:noProof/>
        </w:rPr>
        <w:fldChar w:fldCharType="separate"/>
      </w:r>
      <w:r>
        <w:rPr>
          <w:noProof/>
        </w:rPr>
        <w:t>103</w:t>
      </w:r>
      <w:r>
        <w:rPr>
          <w:noProof/>
        </w:rPr>
        <w:fldChar w:fldCharType="end"/>
      </w:r>
    </w:p>
    <w:p w14:paraId="6C34488C" w14:textId="011ECAC8" w:rsidR="00823246" w:rsidRDefault="00823246">
      <w:pPr>
        <w:pStyle w:val="TOC4"/>
        <w:rPr>
          <w:rFonts w:asciiTheme="minorHAnsi" w:eastAsiaTheme="minorEastAsia" w:hAnsiTheme="minorHAnsi" w:cstheme="minorBidi"/>
          <w:noProof/>
          <w:sz w:val="22"/>
          <w:szCs w:val="22"/>
        </w:rPr>
      </w:pPr>
      <w:r>
        <w:rPr>
          <w:noProof/>
        </w:rPr>
        <w:t>7.4.6</w:t>
      </w:r>
      <w:r w:rsidRPr="007963E2">
        <w:rPr>
          <w:noProof/>
          <w:lang w:val="en-US"/>
        </w:rPr>
        <w:t>.4</w:t>
      </w:r>
      <w:r>
        <w:rPr>
          <w:rFonts w:asciiTheme="minorHAnsi" w:eastAsiaTheme="minorEastAsia" w:hAnsiTheme="minorHAnsi" w:cstheme="minorBidi"/>
          <w:noProof/>
          <w:sz w:val="22"/>
          <w:szCs w:val="22"/>
        </w:rPr>
        <w:tab/>
      </w:r>
      <w:r w:rsidRPr="007963E2">
        <w:rPr>
          <w:noProof/>
          <w:lang w:val="en-US"/>
        </w:rPr>
        <w:t>User plane procedures</w:t>
      </w:r>
      <w:r>
        <w:rPr>
          <w:noProof/>
        </w:rPr>
        <w:tab/>
      </w:r>
      <w:r>
        <w:rPr>
          <w:noProof/>
        </w:rPr>
        <w:fldChar w:fldCharType="begin" w:fldLock="1"/>
      </w:r>
      <w:r>
        <w:rPr>
          <w:noProof/>
        </w:rPr>
        <w:instrText xml:space="preserve"> PAGEREF _Toc138330296 \h </w:instrText>
      </w:r>
      <w:r>
        <w:rPr>
          <w:noProof/>
        </w:rPr>
      </w:r>
      <w:r>
        <w:rPr>
          <w:noProof/>
        </w:rPr>
        <w:fldChar w:fldCharType="separate"/>
      </w:r>
      <w:r>
        <w:rPr>
          <w:noProof/>
        </w:rPr>
        <w:t>103</w:t>
      </w:r>
      <w:r>
        <w:rPr>
          <w:noProof/>
        </w:rPr>
        <w:fldChar w:fldCharType="end"/>
      </w:r>
    </w:p>
    <w:p w14:paraId="2CD02649" w14:textId="6DE548C1" w:rsidR="00823246" w:rsidRDefault="00823246">
      <w:pPr>
        <w:pStyle w:val="TOC5"/>
        <w:rPr>
          <w:rFonts w:asciiTheme="minorHAnsi" w:eastAsiaTheme="minorEastAsia" w:hAnsiTheme="minorHAnsi" w:cstheme="minorBidi"/>
          <w:noProof/>
          <w:sz w:val="22"/>
          <w:szCs w:val="22"/>
        </w:rPr>
      </w:pPr>
      <w:r>
        <w:rPr>
          <w:noProof/>
        </w:rPr>
        <w:t>7.4.6.</w:t>
      </w:r>
      <w:r w:rsidRPr="007963E2">
        <w:rPr>
          <w:noProof/>
          <w:lang w:val="en-US"/>
        </w:rPr>
        <w:t>4</w:t>
      </w:r>
      <w:r>
        <w:rPr>
          <w:noProof/>
        </w:rPr>
        <w:t>.</w:t>
      </w:r>
      <w:r w:rsidRPr="007963E2">
        <w:rPr>
          <w:noProof/>
          <w:lang w:val="en-US"/>
        </w:rPr>
        <w:t>1</w:t>
      </w:r>
      <w:r>
        <w:rPr>
          <w:rFonts w:asciiTheme="minorHAnsi" w:eastAsiaTheme="minorEastAsia" w:hAnsiTheme="minorHAnsi" w:cstheme="minorBidi"/>
          <w:noProof/>
          <w:sz w:val="22"/>
          <w:szCs w:val="22"/>
        </w:rPr>
        <w:tab/>
      </w:r>
      <w:r w:rsidRPr="007963E2">
        <w:rPr>
          <w:noProof/>
          <w:lang w:val="en-US"/>
        </w:rPr>
        <w:t>General</w:t>
      </w:r>
      <w:r>
        <w:rPr>
          <w:noProof/>
        </w:rPr>
        <w:tab/>
      </w:r>
      <w:r>
        <w:rPr>
          <w:noProof/>
        </w:rPr>
        <w:fldChar w:fldCharType="begin" w:fldLock="1"/>
      </w:r>
      <w:r>
        <w:rPr>
          <w:noProof/>
        </w:rPr>
        <w:instrText xml:space="preserve"> PAGEREF _Toc138330297 \h </w:instrText>
      </w:r>
      <w:r>
        <w:rPr>
          <w:noProof/>
        </w:rPr>
      </w:r>
      <w:r>
        <w:rPr>
          <w:noProof/>
        </w:rPr>
        <w:fldChar w:fldCharType="separate"/>
      </w:r>
      <w:r>
        <w:rPr>
          <w:noProof/>
        </w:rPr>
        <w:t>103</w:t>
      </w:r>
      <w:r>
        <w:rPr>
          <w:noProof/>
        </w:rPr>
        <w:fldChar w:fldCharType="end"/>
      </w:r>
    </w:p>
    <w:p w14:paraId="48598913" w14:textId="1301F269" w:rsidR="00823246" w:rsidRDefault="00823246">
      <w:pPr>
        <w:pStyle w:val="TOC5"/>
        <w:rPr>
          <w:rFonts w:asciiTheme="minorHAnsi" w:eastAsiaTheme="minorEastAsia" w:hAnsiTheme="minorHAnsi" w:cstheme="minorBidi"/>
          <w:noProof/>
          <w:sz w:val="22"/>
          <w:szCs w:val="22"/>
        </w:rPr>
      </w:pPr>
      <w:r>
        <w:rPr>
          <w:noProof/>
        </w:rPr>
        <w:t>7.4.6.</w:t>
      </w:r>
      <w:r w:rsidRPr="007963E2">
        <w:rPr>
          <w:noProof/>
          <w:lang w:val="en-US"/>
        </w:rPr>
        <w:t>4</w:t>
      </w:r>
      <w:r>
        <w:rPr>
          <w:noProof/>
        </w:rPr>
        <w:t>.</w:t>
      </w:r>
      <w:r w:rsidRPr="007963E2">
        <w:rPr>
          <w:noProof/>
          <w:lang w:val="en-US"/>
        </w:rPr>
        <w:t>2</w:t>
      </w:r>
      <w:r>
        <w:rPr>
          <w:rFonts w:asciiTheme="minorHAnsi" w:eastAsiaTheme="minorEastAsia" w:hAnsiTheme="minorHAnsi" w:cstheme="minorBidi"/>
          <w:noProof/>
          <w:sz w:val="22"/>
          <w:szCs w:val="22"/>
        </w:rPr>
        <w:tab/>
      </w:r>
      <w:r w:rsidRPr="007963E2">
        <w:rPr>
          <w:noProof/>
          <w:lang w:val="en-US"/>
        </w:rPr>
        <w:t>Downlink IP packet handling</w:t>
      </w:r>
      <w:r>
        <w:rPr>
          <w:noProof/>
        </w:rPr>
        <w:tab/>
      </w:r>
      <w:r>
        <w:rPr>
          <w:noProof/>
        </w:rPr>
        <w:fldChar w:fldCharType="begin" w:fldLock="1"/>
      </w:r>
      <w:r>
        <w:rPr>
          <w:noProof/>
        </w:rPr>
        <w:instrText xml:space="preserve"> PAGEREF _Toc138330298 \h </w:instrText>
      </w:r>
      <w:r>
        <w:rPr>
          <w:noProof/>
        </w:rPr>
      </w:r>
      <w:r>
        <w:rPr>
          <w:noProof/>
        </w:rPr>
        <w:fldChar w:fldCharType="separate"/>
      </w:r>
      <w:r>
        <w:rPr>
          <w:noProof/>
        </w:rPr>
        <w:t>103</w:t>
      </w:r>
      <w:r>
        <w:rPr>
          <w:noProof/>
        </w:rPr>
        <w:fldChar w:fldCharType="end"/>
      </w:r>
    </w:p>
    <w:p w14:paraId="2DEC6D7A" w14:textId="5A4B4DB6" w:rsidR="00823246" w:rsidRDefault="00823246">
      <w:pPr>
        <w:pStyle w:val="TOC5"/>
        <w:rPr>
          <w:rFonts w:asciiTheme="minorHAnsi" w:eastAsiaTheme="minorEastAsia" w:hAnsiTheme="minorHAnsi" w:cstheme="minorBidi"/>
          <w:noProof/>
          <w:sz w:val="22"/>
          <w:szCs w:val="22"/>
        </w:rPr>
      </w:pPr>
      <w:r>
        <w:rPr>
          <w:noProof/>
        </w:rPr>
        <w:t>7.4.6.</w:t>
      </w:r>
      <w:r w:rsidRPr="007963E2">
        <w:rPr>
          <w:noProof/>
          <w:lang w:val="en-US"/>
        </w:rPr>
        <w:t>4</w:t>
      </w:r>
      <w:r>
        <w:rPr>
          <w:noProof/>
        </w:rPr>
        <w:t>.</w:t>
      </w:r>
      <w:r w:rsidRPr="007963E2">
        <w:rPr>
          <w:noProof/>
          <w:lang w:val="en-US"/>
        </w:rPr>
        <w:t>3</w:t>
      </w:r>
      <w:r>
        <w:rPr>
          <w:rFonts w:asciiTheme="minorHAnsi" w:eastAsiaTheme="minorEastAsia" w:hAnsiTheme="minorHAnsi" w:cstheme="minorBidi"/>
          <w:noProof/>
          <w:sz w:val="22"/>
          <w:szCs w:val="22"/>
        </w:rPr>
        <w:tab/>
      </w:r>
      <w:r w:rsidRPr="007963E2">
        <w:rPr>
          <w:noProof/>
          <w:lang w:val="en-US"/>
        </w:rPr>
        <w:t>Uplink IP packet handling</w:t>
      </w:r>
      <w:r>
        <w:rPr>
          <w:noProof/>
        </w:rPr>
        <w:tab/>
      </w:r>
      <w:r>
        <w:rPr>
          <w:noProof/>
        </w:rPr>
        <w:fldChar w:fldCharType="begin" w:fldLock="1"/>
      </w:r>
      <w:r>
        <w:rPr>
          <w:noProof/>
        </w:rPr>
        <w:instrText xml:space="preserve"> PAGEREF _Toc138330299 \h </w:instrText>
      </w:r>
      <w:r>
        <w:rPr>
          <w:noProof/>
        </w:rPr>
      </w:r>
      <w:r>
        <w:rPr>
          <w:noProof/>
        </w:rPr>
        <w:fldChar w:fldCharType="separate"/>
      </w:r>
      <w:r>
        <w:rPr>
          <w:noProof/>
        </w:rPr>
        <w:t>103</w:t>
      </w:r>
      <w:r>
        <w:rPr>
          <w:noProof/>
        </w:rPr>
        <w:fldChar w:fldCharType="end"/>
      </w:r>
    </w:p>
    <w:p w14:paraId="6230B769" w14:textId="3F8AB134" w:rsidR="00823246" w:rsidRDefault="00823246">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_Toc138330300 \h </w:instrText>
      </w:r>
      <w:r>
        <w:rPr>
          <w:noProof/>
        </w:rPr>
      </w:r>
      <w:r>
        <w:rPr>
          <w:noProof/>
        </w:rPr>
        <w:fldChar w:fldCharType="separate"/>
      </w:r>
      <w:r>
        <w:rPr>
          <w:noProof/>
        </w:rPr>
        <w:t>103</w:t>
      </w:r>
      <w:r>
        <w:rPr>
          <w:noProof/>
        </w:rPr>
        <w:fldChar w:fldCharType="end"/>
      </w:r>
    </w:p>
    <w:p w14:paraId="01F92C09" w14:textId="5E05496B" w:rsidR="00823246" w:rsidRDefault="00823246">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_Toc138330301 \h </w:instrText>
      </w:r>
      <w:r>
        <w:rPr>
          <w:noProof/>
        </w:rPr>
      </w:r>
      <w:r>
        <w:rPr>
          <w:noProof/>
        </w:rPr>
        <w:fldChar w:fldCharType="separate"/>
      </w:r>
      <w:r>
        <w:rPr>
          <w:noProof/>
        </w:rPr>
        <w:t>103</w:t>
      </w:r>
      <w:r>
        <w:rPr>
          <w:noProof/>
        </w:rPr>
        <w:fldChar w:fldCharType="end"/>
      </w:r>
    </w:p>
    <w:p w14:paraId="4F1B1688" w14:textId="7973A454" w:rsidR="00823246" w:rsidRDefault="00823246">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_Toc138330302 \h </w:instrText>
      </w:r>
      <w:r>
        <w:rPr>
          <w:noProof/>
        </w:rPr>
      </w:r>
      <w:r>
        <w:rPr>
          <w:noProof/>
        </w:rPr>
        <w:fldChar w:fldCharType="separate"/>
      </w:r>
      <w:r>
        <w:rPr>
          <w:noProof/>
        </w:rPr>
        <w:t>104</w:t>
      </w:r>
      <w:r>
        <w:rPr>
          <w:noProof/>
        </w:rPr>
        <w:fldChar w:fldCharType="end"/>
      </w:r>
    </w:p>
    <w:p w14:paraId="5D3C4143" w14:textId="77F6D3E5" w:rsidR="00823246" w:rsidRDefault="00823246">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_Toc138330303 \h </w:instrText>
      </w:r>
      <w:r>
        <w:rPr>
          <w:noProof/>
        </w:rPr>
      </w:r>
      <w:r>
        <w:rPr>
          <w:noProof/>
        </w:rPr>
        <w:fldChar w:fldCharType="separate"/>
      </w:r>
      <w:r>
        <w:rPr>
          <w:noProof/>
        </w:rPr>
        <w:t>104</w:t>
      </w:r>
      <w:r>
        <w:rPr>
          <w:noProof/>
        </w:rPr>
        <w:fldChar w:fldCharType="end"/>
      </w:r>
    </w:p>
    <w:p w14:paraId="6BA0A0B9" w14:textId="25A40771" w:rsidR="00823246" w:rsidRDefault="00823246">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_Toc138330304 \h </w:instrText>
      </w:r>
      <w:r>
        <w:rPr>
          <w:noProof/>
        </w:rPr>
      </w:r>
      <w:r>
        <w:rPr>
          <w:noProof/>
        </w:rPr>
        <w:fldChar w:fldCharType="separate"/>
      </w:r>
      <w:r>
        <w:rPr>
          <w:noProof/>
        </w:rPr>
        <w:t>104</w:t>
      </w:r>
      <w:r>
        <w:rPr>
          <w:noProof/>
        </w:rPr>
        <w:fldChar w:fldCharType="end"/>
      </w:r>
    </w:p>
    <w:p w14:paraId="0C42BCF1" w14:textId="08B545E4" w:rsidR="00823246" w:rsidRDefault="00823246">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_Toc138330305 \h </w:instrText>
      </w:r>
      <w:r>
        <w:rPr>
          <w:noProof/>
        </w:rPr>
      </w:r>
      <w:r>
        <w:rPr>
          <w:noProof/>
        </w:rPr>
        <w:fldChar w:fldCharType="separate"/>
      </w:r>
      <w:r>
        <w:rPr>
          <w:noProof/>
        </w:rPr>
        <w:t>104</w:t>
      </w:r>
      <w:r>
        <w:rPr>
          <w:noProof/>
        </w:rPr>
        <w:fldChar w:fldCharType="end"/>
      </w:r>
    </w:p>
    <w:p w14:paraId="77571408" w14:textId="42925512" w:rsidR="00823246" w:rsidRDefault="00823246">
      <w:pPr>
        <w:pStyle w:val="TOC3"/>
        <w:rPr>
          <w:rFonts w:asciiTheme="minorHAnsi" w:eastAsiaTheme="minorEastAsia" w:hAnsiTheme="minorHAnsi" w:cstheme="minorBidi"/>
          <w:noProof/>
          <w:sz w:val="22"/>
          <w:szCs w:val="22"/>
        </w:rPr>
      </w:pPr>
      <w:r w:rsidRPr="007963E2">
        <w:rPr>
          <w:noProof/>
          <w:lang w:val="en-CA"/>
        </w:rPr>
        <w:t>8.1.2</w:t>
      </w:r>
      <w:r>
        <w:rPr>
          <w:rFonts w:asciiTheme="minorHAnsi" w:eastAsiaTheme="minorEastAsia" w:hAnsiTheme="minorHAnsi" w:cstheme="minorBidi"/>
          <w:noProof/>
          <w:sz w:val="22"/>
          <w:szCs w:val="22"/>
        </w:rPr>
        <w:tab/>
      </w:r>
      <w:r w:rsidRPr="007963E2">
        <w:rPr>
          <w:noProof/>
          <w:lang w:val="en-CA"/>
        </w:rPr>
        <w:t>IKEv2 Notify Message Type value</w:t>
      </w:r>
      <w:r>
        <w:rPr>
          <w:noProof/>
        </w:rPr>
        <w:tab/>
      </w:r>
      <w:r>
        <w:rPr>
          <w:noProof/>
        </w:rPr>
        <w:fldChar w:fldCharType="begin" w:fldLock="1"/>
      </w:r>
      <w:r>
        <w:rPr>
          <w:noProof/>
        </w:rPr>
        <w:instrText xml:space="preserve"> PAGEREF _Toc138330306 \h </w:instrText>
      </w:r>
      <w:r>
        <w:rPr>
          <w:noProof/>
        </w:rPr>
      </w:r>
      <w:r>
        <w:rPr>
          <w:noProof/>
        </w:rPr>
        <w:fldChar w:fldCharType="separate"/>
      </w:r>
      <w:r>
        <w:rPr>
          <w:noProof/>
        </w:rPr>
        <w:t>106</w:t>
      </w:r>
      <w:r>
        <w:rPr>
          <w:noProof/>
        </w:rPr>
        <w:fldChar w:fldCharType="end"/>
      </w:r>
    </w:p>
    <w:p w14:paraId="62A876BB" w14:textId="4B9073C1" w:rsidR="00823246" w:rsidRDefault="00823246">
      <w:pPr>
        <w:pStyle w:val="TOC4"/>
        <w:rPr>
          <w:rFonts w:asciiTheme="minorHAnsi" w:eastAsiaTheme="minorEastAsia" w:hAnsiTheme="minorHAnsi" w:cstheme="minorBidi"/>
          <w:noProof/>
          <w:sz w:val="22"/>
          <w:szCs w:val="22"/>
        </w:rPr>
      </w:pPr>
      <w:r w:rsidRPr="007963E2">
        <w:rPr>
          <w:noProof/>
          <w:lang w:val="en-CA"/>
        </w:rPr>
        <w:t>8.1.2.1</w:t>
      </w:r>
      <w:r>
        <w:rPr>
          <w:rFonts w:asciiTheme="minorHAnsi" w:eastAsiaTheme="minorEastAsia" w:hAnsiTheme="minorHAnsi" w:cstheme="minorBidi"/>
          <w:noProof/>
          <w:sz w:val="22"/>
          <w:szCs w:val="22"/>
        </w:rPr>
        <w:tab/>
      </w:r>
      <w:r w:rsidRPr="007963E2">
        <w:rPr>
          <w:noProof/>
          <w:lang w:val="en-CA"/>
        </w:rPr>
        <w:t>Generic</w:t>
      </w:r>
      <w:r>
        <w:rPr>
          <w:noProof/>
        </w:rPr>
        <w:tab/>
      </w:r>
      <w:r>
        <w:rPr>
          <w:noProof/>
        </w:rPr>
        <w:fldChar w:fldCharType="begin" w:fldLock="1"/>
      </w:r>
      <w:r>
        <w:rPr>
          <w:noProof/>
        </w:rPr>
        <w:instrText xml:space="preserve"> PAGEREF _Toc138330307 \h </w:instrText>
      </w:r>
      <w:r>
        <w:rPr>
          <w:noProof/>
        </w:rPr>
      </w:r>
      <w:r>
        <w:rPr>
          <w:noProof/>
        </w:rPr>
        <w:fldChar w:fldCharType="separate"/>
      </w:r>
      <w:r>
        <w:rPr>
          <w:noProof/>
        </w:rPr>
        <w:t>106</w:t>
      </w:r>
      <w:r>
        <w:rPr>
          <w:noProof/>
        </w:rPr>
        <w:fldChar w:fldCharType="end"/>
      </w:r>
    </w:p>
    <w:p w14:paraId="73DFDFA3" w14:textId="298D476F" w:rsidR="00823246" w:rsidRDefault="00823246">
      <w:pPr>
        <w:pStyle w:val="TOC4"/>
        <w:rPr>
          <w:rFonts w:asciiTheme="minorHAnsi" w:eastAsiaTheme="minorEastAsia" w:hAnsiTheme="minorHAnsi" w:cstheme="minorBidi"/>
          <w:noProof/>
          <w:sz w:val="22"/>
          <w:szCs w:val="22"/>
        </w:rPr>
      </w:pPr>
      <w:r w:rsidRPr="007963E2">
        <w:rPr>
          <w:noProof/>
          <w:lang w:val="en-CA"/>
        </w:rPr>
        <w:t>8.1.2.2</w:t>
      </w:r>
      <w:r>
        <w:rPr>
          <w:rFonts w:asciiTheme="minorHAnsi" w:eastAsiaTheme="minorEastAsia" w:hAnsiTheme="minorHAnsi" w:cstheme="minorBidi"/>
          <w:noProof/>
          <w:sz w:val="22"/>
          <w:szCs w:val="22"/>
        </w:rPr>
        <w:tab/>
      </w:r>
      <w:r w:rsidRPr="007963E2">
        <w:rPr>
          <w:noProof/>
          <w:lang w:val="en-CA"/>
        </w:rPr>
        <w:t>Private Notify Message - Error Types</w:t>
      </w:r>
      <w:r>
        <w:rPr>
          <w:noProof/>
        </w:rPr>
        <w:tab/>
      </w:r>
      <w:r>
        <w:rPr>
          <w:noProof/>
        </w:rPr>
        <w:fldChar w:fldCharType="begin" w:fldLock="1"/>
      </w:r>
      <w:r>
        <w:rPr>
          <w:noProof/>
        </w:rPr>
        <w:instrText xml:space="preserve"> PAGEREF _Toc138330308 \h </w:instrText>
      </w:r>
      <w:r>
        <w:rPr>
          <w:noProof/>
        </w:rPr>
      </w:r>
      <w:r>
        <w:rPr>
          <w:noProof/>
        </w:rPr>
        <w:fldChar w:fldCharType="separate"/>
      </w:r>
      <w:r>
        <w:rPr>
          <w:noProof/>
        </w:rPr>
        <w:t>106</w:t>
      </w:r>
      <w:r>
        <w:rPr>
          <w:noProof/>
        </w:rPr>
        <w:fldChar w:fldCharType="end"/>
      </w:r>
    </w:p>
    <w:p w14:paraId="6E936C25" w14:textId="04B3FA89" w:rsidR="00823246" w:rsidRDefault="00823246">
      <w:pPr>
        <w:pStyle w:val="TOC4"/>
        <w:rPr>
          <w:rFonts w:asciiTheme="minorHAnsi" w:eastAsiaTheme="minorEastAsia" w:hAnsiTheme="minorHAnsi" w:cstheme="minorBidi"/>
          <w:noProof/>
          <w:sz w:val="22"/>
          <w:szCs w:val="22"/>
        </w:rPr>
      </w:pPr>
      <w:r w:rsidRPr="007963E2">
        <w:rPr>
          <w:noProof/>
          <w:lang w:val="en-CA"/>
        </w:rPr>
        <w:t>8.1.2.3</w:t>
      </w:r>
      <w:r>
        <w:rPr>
          <w:rFonts w:asciiTheme="minorHAnsi" w:eastAsiaTheme="minorEastAsia" w:hAnsiTheme="minorHAnsi" w:cstheme="minorBidi"/>
          <w:noProof/>
          <w:sz w:val="22"/>
          <w:szCs w:val="22"/>
        </w:rPr>
        <w:tab/>
      </w:r>
      <w:r w:rsidRPr="007963E2">
        <w:rPr>
          <w:noProof/>
          <w:lang w:val="en-CA"/>
        </w:rPr>
        <w:t>Private Notify Message - Status Types</w:t>
      </w:r>
      <w:r>
        <w:rPr>
          <w:noProof/>
        </w:rPr>
        <w:tab/>
      </w:r>
      <w:r>
        <w:rPr>
          <w:noProof/>
        </w:rPr>
        <w:fldChar w:fldCharType="begin" w:fldLock="1"/>
      </w:r>
      <w:r>
        <w:rPr>
          <w:noProof/>
        </w:rPr>
        <w:instrText xml:space="preserve"> PAGEREF _Toc138330309 \h </w:instrText>
      </w:r>
      <w:r>
        <w:rPr>
          <w:noProof/>
        </w:rPr>
      </w:r>
      <w:r>
        <w:rPr>
          <w:noProof/>
        </w:rPr>
        <w:fldChar w:fldCharType="separate"/>
      </w:r>
      <w:r>
        <w:rPr>
          <w:noProof/>
        </w:rPr>
        <w:t>109</w:t>
      </w:r>
      <w:r>
        <w:rPr>
          <w:noProof/>
        </w:rPr>
        <w:fldChar w:fldCharType="end"/>
      </w:r>
    </w:p>
    <w:p w14:paraId="28A8B211" w14:textId="00F7A3BB" w:rsidR="00823246" w:rsidRDefault="00823246">
      <w:pPr>
        <w:pStyle w:val="TOC3"/>
        <w:rPr>
          <w:rFonts w:asciiTheme="minorHAnsi" w:eastAsiaTheme="minorEastAsia" w:hAnsiTheme="minorHAnsi" w:cstheme="minorBidi"/>
          <w:noProof/>
          <w:sz w:val="22"/>
          <w:szCs w:val="22"/>
        </w:rPr>
      </w:pPr>
      <w:r w:rsidRPr="007963E2">
        <w:rPr>
          <w:noProof/>
          <w:lang w:val="en-CA"/>
        </w:rPr>
        <w:t>8.1.3</w:t>
      </w:r>
      <w:r>
        <w:rPr>
          <w:rFonts w:asciiTheme="minorHAnsi" w:eastAsiaTheme="minorEastAsia" w:hAnsiTheme="minorHAnsi" w:cstheme="minorBidi"/>
          <w:noProof/>
          <w:sz w:val="22"/>
          <w:szCs w:val="22"/>
        </w:rPr>
        <w:tab/>
      </w:r>
      <w:r>
        <w:rPr>
          <w:noProof/>
        </w:rPr>
        <w:t xml:space="preserve">ANDSF </w:t>
      </w:r>
      <w:r w:rsidRPr="007963E2">
        <w:rPr>
          <w:noProof/>
          <w:lang w:val="en-CA"/>
        </w:rPr>
        <w:t>Push Information</w:t>
      </w:r>
      <w:r>
        <w:rPr>
          <w:noProof/>
        </w:rPr>
        <w:tab/>
      </w:r>
      <w:r>
        <w:rPr>
          <w:noProof/>
        </w:rPr>
        <w:fldChar w:fldCharType="begin" w:fldLock="1"/>
      </w:r>
      <w:r>
        <w:rPr>
          <w:noProof/>
        </w:rPr>
        <w:instrText xml:space="preserve"> PAGEREF _Toc138330310 \h </w:instrText>
      </w:r>
      <w:r>
        <w:rPr>
          <w:noProof/>
        </w:rPr>
      </w:r>
      <w:r>
        <w:rPr>
          <w:noProof/>
        </w:rPr>
        <w:fldChar w:fldCharType="separate"/>
      </w:r>
      <w:r>
        <w:rPr>
          <w:noProof/>
        </w:rPr>
        <w:t>112</w:t>
      </w:r>
      <w:r>
        <w:rPr>
          <w:noProof/>
        </w:rPr>
        <w:fldChar w:fldCharType="end"/>
      </w:r>
    </w:p>
    <w:p w14:paraId="6AC3FBEF" w14:textId="51524179" w:rsidR="00823246" w:rsidRDefault="00823246">
      <w:pPr>
        <w:pStyle w:val="TOC4"/>
        <w:rPr>
          <w:rFonts w:asciiTheme="minorHAnsi" w:eastAsiaTheme="minorEastAsia" w:hAnsiTheme="minorHAnsi" w:cstheme="minorBidi"/>
          <w:noProof/>
          <w:sz w:val="22"/>
          <w:szCs w:val="22"/>
        </w:rPr>
      </w:pPr>
      <w:r w:rsidRPr="007963E2">
        <w:rPr>
          <w:noProof/>
          <w:lang w:val="en-CA"/>
        </w:rPr>
        <w:t>8.1.3.1</w:t>
      </w:r>
      <w:r>
        <w:rPr>
          <w:rFonts w:asciiTheme="minorHAnsi" w:eastAsiaTheme="minorEastAsia" w:hAnsiTheme="minorHAnsi" w:cstheme="minorBidi"/>
          <w:noProof/>
          <w:sz w:val="22"/>
          <w:szCs w:val="22"/>
        </w:rPr>
        <w:tab/>
      </w:r>
      <w:r w:rsidRPr="007963E2">
        <w:rPr>
          <w:noProof/>
          <w:lang w:val="en-CA"/>
        </w:rPr>
        <w:t>General</w:t>
      </w:r>
      <w:r>
        <w:rPr>
          <w:noProof/>
        </w:rPr>
        <w:tab/>
      </w:r>
      <w:r>
        <w:rPr>
          <w:noProof/>
        </w:rPr>
        <w:fldChar w:fldCharType="begin" w:fldLock="1"/>
      </w:r>
      <w:r>
        <w:rPr>
          <w:noProof/>
        </w:rPr>
        <w:instrText xml:space="preserve"> PAGEREF _Toc138330311 \h </w:instrText>
      </w:r>
      <w:r>
        <w:rPr>
          <w:noProof/>
        </w:rPr>
      </w:r>
      <w:r>
        <w:rPr>
          <w:noProof/>
        </w:rPr>
        <w:fldChar w:fldCharType="separate"/>
      </w:r>
      <w:r>
        <w:rPr>
          <w:noProof/>
        </w:rPr>
        <w:t>112</w:t>
      </w:r>
      <w:r>
        <w:rPr>
          <w:noProof/>
        </w:rPr>
        <w:fldChar w:fldCharType="end"/>
      </w:r>
    </w:p>
    <w:p w14:paraId="7BA4DDC8" w14:textId="3E4EE226" w:rsidR="00823246" w:rsidRDefault="00823246">
      <w:pPr>
        <w:pStyle w:val="TOC4"/>
        <w:rPr>
          <w:rFonts w:asciiTheme="minorHAnsi" w:eastAsiaTheme="minorEastAsia" w:hAnsiTheme="minorHAnsi" w:cstheme="minorBidi"/>
          <w:noProof/>
          <w:sz w:val="22"/>
          <w:szCs w:val="22"/>
        </w:rPr>
      </w:pPr>
      <w:r w:rsidRPr="007963E2">
        <w:rPr>
          <w:noProof/>
          <w:lang w:val="en-CA"/>
        </w:rPr>
        <w:t>8.1.3.2</w:t>
      </w:r>
      <w:r>
        <w:rPr>
          <w:rFonts w:asciiTheme="minorHAnsi" w:eastAsiaTheme="minorEastAsia" w:hAnsiTheme="minorHAnsi" w:cstheme="minorBidi"/>
          <w:noProof/>
          <w:sz w:val="22"/>
          <w:szCs w:val="22"/>
        </w:rPr>
        <w:tab/>
      </w:r>
      <w:r w:rsidRPr="007963E2">
        <w:rPr>
          <w:noProof/>
          <w:lang w:val="en-CA"/>
        </w:rPr>
        <w:t>ANDSF Push Information values</w:t>
      </w:r>
      <w:r>
        <w:rPr>
          <w:noProof/>
        </w:rPr>
        <w:tab/>
      </w:r>
      <w:r>
        <w:rPr>
          <w:noProof/>
        </w:rPr>
        <w:fldChar w:fldCharType="begin" w:fldLock="1"/>
      </w:r>
      <w:r>
        <w:rPr>
          <w:noProof/>
        </w:rPr>
        <w:instrText xml:space="preserve"> PAGEREF _Toc138330312 \h </w:instrText>
      </w:r>
      <w:r>
        <w:rPr>
          <w:noProof/>
        </w:rPr>
      </w:r>
      <w:r>
        <w:rPr>
          <w:noProof/>
        </w:rPr>
        <w:fldChar w:fldCharType="separate"/>
      </w:r>
      <w:r>
        <w:rPr>
          <w:noProof/>
        </w:rPr>
        <w:t>112</w:t>
      </w:r>
      <w:r>
        <w:rPr>
          <w:noProof/>
        </w:rPr>
        <w:fldChar w:fldCharType="end"/>
      </w:r>
    </w:p>
    <w:p w14:paraId="7EDD3950" w14:textId="47B984EC" w:rsidR="00823246" w:rsidRDefault="00823246">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_Toc138330313 \h </w:instrText>
      </w:r>
      <w:r>
        <w:rPr>
          <w:noProof/>
        </w:rPr>
      </w:r>
      <w:r>
        <w:rPr>
          <w:noProof/>
        </w:rPr>
        <w:fldChar w:fldCharType="separate"/>
      </w:r>
      <w:r>
        <w:rPr>
          <w:noProof/>
        </w:rPr>
        <w:t>113</w:t>
      </w:r>
      <w:r>
        <w:rPr>
          <w:noProof/>
        </w:rPr>
        <w:fldChar w:fldCharType="end"/>
      </w:r>
    </w:p>
    <w:p w14:paraId="07ECB56A" w14:textId="50808914" w:rsidR="00823246" w:rsidRDefault="00823246">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_Toc138330314 \h </w:instrText>
      </w:r>
      <w:r>
        <w:rPr>
          <w:noProof/>
        </w:rPr>
      </w:r>
      <w:r>
        <w:rPr>
          <w:noProof/>
        </w:rPr>
        <w:fldChar w:fldCharType="separate"/>
      </w:r>
      <w:r>
        <w:rPr>
          <w:noProof/>
        </w:rPr>
        <w:t>113</w:t>
      </w:r>
      <w:r>
        <w:rPr>
          <w:noProof/>
        </w:rPr>
        <w:fldChar w:fldCharType="end"/>
      </w:r>
    </w:p>
    <w:p w14:paraId="1EF86705" w14:textId="3895F405" w:rsidR="00823246" w:rsidRDefault="00823246">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_Toc138330315 \h </w:instrText>
      </w:r>
      <w:r>
        <w:rPr>
          <w:noProof/>
        </w:rPr>
      </w:r>
      <w:r>
        <w:rPr>
          <w:noProof/>
        </w:rPr>
        <w:fldChar w:fldCharType="separate"/>
      </w:r>
      <w:r>
        <w:rPr>
          <w:noProof/>
        </w:rPr>
        <w:t>113</w:t>
      </w:r>
      <w:r>
        <w:rPr>
          <w:noProof/>
        </w:rPr>
        <w:fldChar w:fldCharType="end"/>
      </w:r>
    </w:p>
    <w:p w14:paraId="3A94F78B" w14:textId="2704A8EF" w:rsidR="00823246" w:rsidRDefault="00823246">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_Toc138330316 \h </w:instrText>
      </w:r>
      <w:r>
        <w:rPr>
          <w:noProof/>
        </w:rPr>
      </w:r>
      <w:r>
        <w:rPr>
          <w:noProof/>
        </w:rPr>
        <w:fldChar w:fldCharType="separate"/>
      </w:r>
      <w:r>
        <w:rPr>
          <w:noProof/>
        </w:rPr>
        <w:t>113</w:t>
      </w:r>
      <w:r>
        <w:rPr>
          <w:noProof/>
        </w:rPr>
        <w:fldChar w:fldCharType="end"/>
      </w:r>
    </w:p>
    <w:p w14:paraId="7FE96955" w14:textId="29040895" w:rsidR="00823246" w:rsidRDefault="00823246">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_Toc138330317 \h </w:instrText>
      </w:r>
      <w:r>
        <w:rPr>
          <w:noProof/>
        </w:rPr>
      </w:r>
      <w:r>
        <w:rPr>
          <w:noProof/>
        </w:rPr>
        <w:fldChar w:fldCharType="separate"/>
      </w:r>
      <w:r>
        <w:rPr>
          <w:noProof/>
        </w:rPr>
        <w:t>114</w:t>
      </w:r>
      <w:r>
        <w:rPr>
          <w:noProof/>
        </w:rPr>
        <w:fldChar w:fldCharType="end"/>
      </w:r>
    </w:p>
    <w:p w14:paraId="387AD9EA" w14:textId="6D00DA37" w:rsidR="00823246" w:rsidRDefault="00823246">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_Toc138330318 \h </w:instrText>
      </w:r>
      <w:r>
        <w:rPr>
          <w:noProof/>
        </w:rPr>
      </w:r>
      <w:r>
        <w:rPr>
          <w:noProof/>
        </w:rPr>
        <w:fldChar w:fldCharType="separate"/>
      </w:r>
      <w:r>
        <w:rPr>
          <w:noProof/>
        </w:rPr>
        <w:t>114</w:t>
      </w:r>
      <w:r>
        <w:rPr>
          <w:noProof/>
        </w:rPr>
        <w:fldChar w:fldCharType="end"/>
      </w:r>
    </w:p>
    <w:p w14:paraId="5C06BF8C" w14:textId="21C503CD" w:rsidR="00823246" w:rsidRDefault="00823246">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_Toc138330319 \h </w:instrText>
      </w:r>
      <w:r>
        <w:rPr>
          <w:noProof/>
        </w:rPr>
      </w:r>
      <w:r>
        <w:rPr>
          <w:noProof/>
        </w:rPr>
        <w:fldChar w:fldCharType="separate"/>
      </w:r>
      <w:r>
        <w:rPr>
          <w:noProof/>
        </w:rPr>
        <w:t>115</w:t>
      </w:r>
      <w:r>
        <w:rPr>
          <w:noProof/>
        </w:rPr>
        <w:fldChar w:fldCharType="end"/>
      </w:r>
    </w:p>
    <w:p w14:paraId="09EF3A06" w14:textId="02BA836F" w:rsidR="00823246" w:rsidRDefault="00823246">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_Toc138330320 \h </w:instrText>
      </w:r>
      <w:r>
        <w:rPr>
          <w:noProof/>
        </w:rPr>
      </w:r>
      <w:r>
        <w:rPr>
          <w:noProof/>
        </w:rPr>
        <w:fldChar w:fldCharType="separate"/>
      </w:r>
      <w:r>
        <w:rPr>
          <w:noProof/>
        </w:rPr>
        <w:t>115</w:t>
      </w:r>
      <w:r>
        <w:rPr>
          <w:noProof/>
        </w:rPr>
        <w:fldChar w:fldCharType="end"/>
      </w:r>
    </w:p>
    <w:p w14:paraId="3991BBB1" w14:textId="611C2E87" w:rsidR="00823246" w:rsidRDefault="00823246">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_Toc138330321 \h </w:instrText>
      </w:r>
      <w:r>
        <w:rPr>
          <w:noProof/>
        </w:rPr>
      </w:r>
      <w:r>
        <w:rPr>
          <w:noProof/>
        </w:rPr>
        <w:fldChar w:fldCharType="separate"/>
      </w:r>
      <w:r>
        <w:rPr>
          <w:noProof/>
        </w:rPr>
        <w:t>115</w:t>
      </w:r>
      <w:r>
        <w:rPr>
          <w:noProof/>
        </w:rPr>
        <w:fldChar w:fldCharType="end"/>
      </w:r>
    </w:p>
    <w:p w14:paraId="26DA4207" w14:textId="56B93809" w:rsidR="00823246" w:rsidRDefault="00823246">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_Toc138330322 \h </w:instrText>
      </w:r>
      <w:r>
        <w:rPr>
          <w:noProof/>
        </w:rPr>
      </w:r>
      <w:r>
        <w:rPr>
          <w:noProof/>
        </w:rPr>
        <w:fldChar w:fldCharType="separate"/>
      </w:r>
      <w:r>
        <w:rPr>
          <w:noProof/>
        </w:rPr>
        <w:t>116</w:t>
      </w:r>
      <w:r>
        <w:rPr>
          <w:noProof/>
        </w:rPr>
        <w:fldChar w:fldCharType="end"/>
      </w:r>
    </w:p>
    <w:p w14:paraId="1E23E062" w14:textId="2AD69957" w:rsidR="00823246" w:rsidRDefault="00823246">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_Toc138330323 \h </w:instrText>
      </w:r>
      <w:r>
        <w:rPr>
          <w:noProof/>
        </w:rPr>
      </w:r>
      <w:r>
        <w:rPr>
          <w:noProof/>
        </w:rPr>
        <w:fldChar w:fldCharType="separate"/>
      </w:r>
      <w:r>
        <w:rPr>
          <w:noProof/>
        </w:rPr>
        <w:t>116</w:t>
      </w:r>
      <w:r>
        <w:rPr>
          <w:noProof/>
        </w:rPr>
        <w:fldChar w:fldCharType="end"/>
      </w:r>
    </w:p>
    <w:p w14:paraId="6163E146" w14:textId="331398AE" w:rsidR="00823246" w:rsidRDefault="00823246">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_Toc138330324 \h </w:instrText>
      </w:r>
      <w:r>
        <w:rPr>
          <w:noProof/>
        </w:rPr>
      </w:r>
      <w:r>
        <w:rPr>
          <w:noProof/>
        </w:rPr>
        <w:fldChar w:fldCharType="separate"/>
      </w:r>
      <w:r>
        <w:rPr>
          <w:noProof/>
        </w:rPr>
        <w:t>117</w:t>
      </w:r>
      <w:r>
        <w:rPr>
          <w:noProof/>
        </w:rPr>
        <w:fldChar w:fldCharType="end"/>
      </w:r>
    </w:p>
    <w:p w14:paraId="4FC613D2" w14:textId="18B8B183" w:rsidR="00823246" w:rsidRDefault="00823246">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_Toc138330325 \h </w:instrText>
      </w:r>
      <w:r>
        <w:rPr>
          <w:noProof/>
        </w:rPr>
      </w:r>
      <w:r>
        <w:rPr>
          <w:noProof/>
        </w:rPr>
        <w:fldChar w:fldCharType="separate"/>
      </w:r>
      <w:r>
        <w:rPr>
          <w:noProof/>
        </w:rPr>
        <w:t>117</w:t>
      </w:r>
      <w:r>
        <w:rPr>
          <w:noProof/>
        </w:rPr>
        <w:fldChar w:fldCharType="end"/>
      </w:r>
    </w:p>
    <w:p w14:paraId="7CF32D83" w14:textId="5ADEDA5D" w:rsidR="00823246" w:rsidRDefault="00823246">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_Toc138330326 \h </w:instrText>
      </w:r>
      <w:r>
        <w:rPr>
          <w:noProof/>
        </w:rPr>
      </w:r>
      <w:r>
        <w:rPr>
          <w:noProof/>
        </w:rPr>
        <w:fldChar w:fldCharType="separate"/>
      </w:r>
      <w:r>
        <w:rPr>
          <w:noProof/>
        </w:rPr>
        <w:t>117</w:t>
      </w:r>
      <w:r>
        <w:rPr>
          <w:noProof/>
        </w:rPr>
        <w:fldChar w:fldCharType="end"/>
      </w:r>
    </w:p>
    <w:p w14:paraId="1825ECB5" w14:textId="51BF9451" w:rsidR="00823246" w:rsidRDefault="00823246">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_Toc138330327 \h </w:instrText>
      </w:r>
      <w:r>
        <w:rPr>
          <w:noProof/>
        </w:rPr>
      </w:r>
      <w:r>
        <w:rPr>
          <w:noProof/>
        </w:rPr>
        <w:fldChar w:fldCharType="separate"/>
      </w:r>
      <w:r>
        <w:rPr>
          <w:noProof/>
        </w:rPr>
        <w:t>118</w:t>
      </w:r>
      <w:r>
        <w:rPr>
          <w:noProof/>
        </w:rPr>
        <w:fldChar w:fldCharType="end"/>
      </w:r>
    </w:p>
    <w:p w14:paraId="01F6A7CF" w14:textId="0DA2B275" w:rsidR="00823246" w:rsidRDefault="00823246">
      <w:pPr>
        <w:pStyle w:val="TOC4"/>
        <w:rPr>
          <w:rFonts w:asciiTheme="minorHAnsi" w:eastAsiaTheme="minorEastAsia" w:hAnsiTheme="minorHAnsi" w:cstheme="minorBidi"/>
          <w:noProof/>
          <w:sz w:val="22"/>
          <w:szCs w:val="22"/>
        </w:rPr>
      </w:pPr>
      <w:r w:rsidRPr="007963E2">
        <w:rPr>
          <w:noProof/>
          <w:lang w:val="en-US"/>
        </w:rPr>
        <w:t>8.1.4.12</w:t>
      </w:r>
      <w:r>
        <w:rPr>
          <w:rFonts w:asciiTheme="minorHAnsi" w:eastAsiaTheme="minorEastAsia" w:hAnsiTheme="minorHAnsi" w:cstheme="minorBidi"/>
          <w:noProof/>
          <w:sz w:val="22"/>
          <w:szCs w:val="22"/>
        </w:rPr>
        <w:tab/>
      </w:r>
      <w:r w:rsidRPr="007963E2">
        <w:rPr>
          <w:noProof/>
          <w:lang w:val="en-US"/>
        </w:rPr>
        <w:t>IPV6_INTERFACE_IDENTIFIER item</w:t>
      </w:r>
      <w:r>
        <w:rPr>
          <w:noProof/>
        </w:rPr>
        <w:tab/>
      </w:r>
      <w:r>
        <w:rPr>
          <w:noProof/>
        </w:rPr>
        <w:fldChar w:fldCharType="begin" w:fldLock="1"/>
      </w:r>
      <w:r>
        <w:rPr>
          <w:noProof/>
        </w:rPr>
        <w:instrText xml:space="preserve"> PAGEREF _Toc138330328 \h </w:instrText>
      </w:r>
      <w:r>
        <w:rPr>
          <w:noProof/>
        </w:rPr>
      </w:r>
      <w:r>
        <w:rPr>
          <w:noProof/>
        </w:rPr>
        <w:fldChar w:fldCharType="separate"/>
      </w:r>
      <w:r>
        <w:rPr>
          <w:noProof/>
        </w:rPr>
        <w:t>118</w:t>
      </w:r>
      <w:r>
        <w:rPr>
          <w:noProof/>
        </w:rPr>
        <w:fldChar w:fldCharType="end"/>
      </w:r>
    </w:p>
    <w:p w14:paraId="6E9071AF" w14:textId="2F3D50D8" w:rsidR="00823246" w:rsidRDefault="00823246">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_Toc138330329 \h </w:instrText>
      </w:r>
      <w:r>
        <w:rPr>
          <w:noProof/>
        </w:rPr>
      </w:r>
      <w:r>
        <w:rPr>
          <w:noProof/>
        </w:rPr>
        <w:fldChar w:fldCharType="separate"/>
      </w:r>
      <w:r>
        <w:rPr>
          <w:noProof/>
        </w:rPr>
        <w:t>119</w:t>
      </w:r>
      <w:r>
        <w:rPr>
          <w:noProof/>
        </w:rPr>
        <w:fldChar w:fldCharType="end"/>
      </w:r>
    </w:p>
    <w:p w14:paraId="36663D57" w14:textId="0D7A2F4C" w:rsidR="00823246" w:rsidRDefault="00823246">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_Toc138330330 \h </w:instrText>
      </w:r>
      <w:r>
        <w:rPr>
          <w:noProof/>
        </w:rPr>
      </w:r>
      <w:r>
        <w:rPr>
          <w:noProof/>
        </w:rPr>
        <w:fldChar w:fldCharType="separate"/>
      </w:r>
      <w:r>
        <w:rPr>
          <w:noProof/>
        </w:rPr>
        <w:t>119</w:t>
      </w:r>
      <w:r>
        <w:rPr>
          <w:noProof/>
        </w:rPr>
        <w:fldChar w:fldCharType="end"/>
      </w:r>
    </w:p>
    <w:p w14:paraId="0B4BF944" w14:textId="55A48823" w:rsidR="00823246" w:rsidRDefault="00823246">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_Toc138330331 \h </w:instrText>
      </w:r>
      <w:r>
        <w:rPr>
          <w:noProof/>
        </w:rPr>
      </w:r>
      <w:r>
        <w:rPr>
          <w:noProof/>
        </w:rPr>
        <w:fldChar w:fldCharType="separate"/>
      </w:r>
      <w:r>
        <w:rPr>
          <w:noProof/>
        </w:rPr>
        <w:t>119</w:t>
      </w:r>
      <w:r>
        <w:rPr>
          <w:noProof/>
        </w:rPr>
        <w:fldChar w:fldCharType="end"/>
      </w:r>
    </w:p>
    <w:p w14:paraId="7CA66431" w14:textId="2DC9E740" w:rsidR="00823246" w:rsidRDefault="00823246">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_Toc138330332 \h </w:instrText>
      </w:r>
      <w:r>
        <w:rPr>
          <w:noProof/>
        </w:rPr>
      </w:r>
      <w:r>
        <w:rPr>
          <w:noProof/>
        </w:rPr>
        <w:fldChar w:fldCharType="separate"/>
      </w:r>
      <w:r>
        <w:rPr>
          <w:noProof/>
        </w:rPr>
        <w:t>120</w:t>
      </w:r>
      <w:r>
        <w:rPr>
          <w:noProof/>
        </w:rPr>
        <w:fldChar w:fldCharType="end"/>
      </w:r>
    </w:p>
    <w:p w14:paraId="165E9860" w14:textId="4C4B1143" w:rsidR="00823246" w:rsidRDefault="00823246">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7963E2">
        <w:rPr>
          <w:noProof/>
          <w:lang w:val="cs-CZ" w:eastAsia="cs-CZ"/>
        </w:rPr>
        <w:t>ACCESS_CAUSE</w:t>
      </w:r>
      <w:r>
        <w:rPr>
          <w:noProof/>
        </w:rPr>
        <w:t xml:space="preserve"> item</w:t>
      </w:r>
      <w:r>
        <w:rPr>
          <w:noProof/>
        </w:rPr>
        <w:tab/>
      </w:r>
      <w:r>
        <w:rPr>
          <w:noProof/>
        </w:rPr>
        <w:fldChar w:fldCharType="begin" w:fldLock="1"/>
      </w:r>
      <w:r>
        <w:rPr>
          <w:noProof/>
        </w:rPr>
        <w:instrText xml:space="preserve"> PAGEREF _Toc138330333 \h </w:instrText>
      </w:r>
      <w:r>
        <w:rPr>
          <w:noProof/>
        </w:rPr>
      </w:r>
      <w:r>
        <w:rPr>
          <w:noProof/>
        </w:rPr>
        <w:fldChar w:fldCharType="separate"/>
      </w:r>
      <w:r>
        <w:rPr>
          <w:noProof/>
        </w:rPr>
        <w:t>120</w:t>
      </w:r>
      <w:r>
        <w:rPr>
          <w:noProof/>
        </w:rPr>
        <w:fldChar w:fldCharType="end"/>
      </w:r>
    </w:p>
    <w:p w14:paraId="460855FE" w14:textId="68970B97" w:rsidR="00823246" w:rsidRDefault="00823246">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_Toc138330334 \h </w:instrText>
      </w:r>
      <w:r>
        <w:rPr>
          <w:noProof/>
        </w:rPr>
      </w:r>
      <w:r>
        <w:rPr>
          <w:noProof/>
        </w:rPr>
        <w:fldChar w:fldCharType="separate"/>
      </w:r>
      <w:r>
        <w:rPr>
          <w:noProof/>
        </w:rPr>
        <w:t>120</w:t>
      </w:r>
      <w:r>
        <w:rPr>
          <w:noProof/>
        </w:rPr>
        <w:fldChar w:fldCharType="end"/>
      </w:r>
    </w:p>
    <w:p w14:paraId="48D7D72D" w14:textId="3872D88F" w:rsidR="00823246" w:rsidRDefault="00823246">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_Toc138330335 \h </w:instrText>
      </w:r>
      <w:r>
        <w:rPr>
          <w:noProof/>
        </w:rPr>
      </w:r>
      <w:r>
        <w:rPr>
          <w:noProof/>
        </w:rPr>
        <w:fldChar w:fldCharType="separate"/>
      </w:r>
      <w:r>
        <w:rPr>
          <w:noProof/>
        </w:rPr>
        <w:t>120</w:t>
      </w:r>
      <w:r>
        <w:rPr>
          <w:noProof/>
        </w:rPr>
        <w:fldChar w:fldCharType="end"/>
      </w:r>
    </w:p>
    <w:p w14:paraId="1B66B463" w14:textId="42230807" w:rsidR="00823246" w:rsidRDefault="00823246">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_Toc138330336 \h </w:instrText>
      </w:r>
      <w:r>
        <w:rPr>
          <w:noProof/>
        </w:rPr>
      </w:r>
      <w:r>
        <w:rPr>
          <w:noProof/>
        </w:rPr>
        <w:fldChar w:fldCharType="separate"/>
      </w:r>
      <w:r>
        <w:rPr>
          <w:noProof/>
        </w:rPr>
        <w:t>121</w:t>
      </w:r>
      <w:r>
        <w:rPr>
          <w:noProof/>
        </w:rPr>
        <w:fldChar w:fldCharType="end"/>
      </w:r>
    </w:p>
    <w:p w14:paraId="4E23080A" w14:textId="0429FE98" w:rsidR="00823246" w:rsidRDefault="00823246">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_Toc138330337 \h </w:instrText>
      </w:r>
      <w:r>
        <w:rPr>
          <w:noProof/>
        </w:rPr>
      </w:r>
      <w:r>
        <w:rPr>
          <w:noProof/>
        </w:rPr>
        <w:fldChar w:fldCharType="separate"/>
      </w:r>
      <w:r>
        <w:rPr>
          <w:noProof/>
        </w:rPr>
        <w:t>121</w:t>
      </w:r>
      <w:r>
        <w:rPr>
          <w:noProof/>
        </w:rPr>
        <w:fldChar w:fldCharType="end"/>
      </w:r>
    </w:p>
    <w:p w14:paraId="30F84BD0" w14:textId="63479D69" w:rsidR="00823246" w:rsidRDefault="00823246">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_Toc138330338 \h </w:instrText>
      </w:r>
      <w:r>
        <w:rPr>
          <w:noProof/>
        </w:rPr>
      </w:r>
      <w:r>
        <w:rPr>
          <w:noProof/>
        </w:rPr>
        <w:fldChar w:fldCharType="separate"/>
      </w:r>
      <w:r>
        <w:rPr>
          <w:noProof/>
        </w:rPr>
        <w:t>121</w:t>
      </w:r>
      <w:r>
        <w:rPr>
          <w:noProof/>
        </w:rPr>
        <w:fldChar w:fldCharType="end"/>
      </w:r>
    </w:p>
    <w:p w14:paraId="40813EC8" w14:textId="197355E5" w:rsidR="00823246" w:rsidRDefault="00823246">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_Toc138330339 \h </w:instrText>
      </w:r>
      <w:r>
        <w:rPr>
          <w:noProof/>
        </w:rPr>
      </w:r>
      <w:r>
        <w:rPr>
          <w:noProof/>
        </w:rPr>
        <w:fldChar w:fldCharType="separate"/>
      </w:r>
      <w:r>
        <w:rPr>
          <w:noProof/>
        </w:rPr>
        <w:t>121</w:t>
      </w:r>
      <w:r>
        <w:rPr>
          <w:noProof/>
        </w:rPr>
        <w:fldChar w:fldCharType="end"/>
      </w:r>
    </w:p>
    <w:p w14:paraId="39525ECA" w14:textId="1276C344" w:rsidR="00823246" w:rsidRDefault="00823246">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_Toc138330340 \h </w:instrText>
      </w:r>
      <w:r>
        <w:rPr>
          <w:noProof/>
        </w:rPr>
      </w:r>
      <w:r>
        <w:rPr>
          <w:noProof/>
        </w:rPr>
        <w:fldChar w:fldCharType="separate"/>
      </w:r>
      <w:r>
        <w:rPr>
          <w:noProof/>
        </w:rPr>
        <w:t>122</w:t>
      </w:r>
      <w:r>
        <w:rPr>
          <w:noProof/>
        </w:rPr>
        <w:fldChar w:fldCharType="end"/>
      </w:r>
    </w:p>
    <w:p w14:paraId="280B46F2" w14:textId="43F6B973" w:rsidR="00823246" w:rsidRDefault="00823246">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_Toc138330341 \h </w:instrText>
      </w:r>
      <w:r>
        <w:rPr>
          <w:noProof/>
        </w:rPr>
      </w:r>
      <w:r>
        <w:rPr>
          <w:noProof/>
        </w:rPr>
        <w:fldChar w:fldCharType="separate"/>
      </w:r>
      <w:r>
        <w:rPr>
          <w:noProof/>
        </w:rPr>
        <w:t>122</w:t>
      </w:r>
      <w:r>
        <w:rPr>
          <w:noProof/>
        </w:rPr>
        <w:fldChar w:fldCharType="end"/>
      </w:r>
    </w:p>
    <w:p w14:paraId="53AD8A67" w14:textId="75159FC5" w:rsidR="00823246" w:rsidRDefault="00823246">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_Toc138330342 \h </w:instrText>
      </w:r>
      <w:r>
        <w:rPr>
          <w:noProof/>
        </w:rPr>
      </w:r>
      <w:r>
        <w:rPr>
          <w:noProof/>
        </w:rPr>
        <w:fldChar w:fldCharType="separate"/>
      </w:r>
      <w:r>
        <w:rPr>
          <w:noProof/>
        </w:rPr>
        <w:t>122</w:t>
      </w:r>
      <w:r>
        <w:rPr>
          <w:noProof/>
        </w:rPr>
        <w:fldChar w:fldCharType="end"/>
      </w:r>
    </w:p>
    <w:p w14:paraId="43A37F1D" w14:textId="6883FBBC" w:rsidR="00823246" w:rsidRDefault="00823246">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_Toc138330343 \h </w:instrText>
      </w:r>
      <w:r>
        <w:rPr>
          <w:noProof/>
        </w:rPr>
      </w:r>
      <w:r>
        <w:rPr>
          <w:noProof/>
        </w:rPr>
        <w:fldChar w:fldCharType="separate"/>
      </w:r>
      <w:r>
        <w:rPr>
          <w:noProof/>
        </w:rPr>
        <w:t>122</w:t>
      </w:r>
      <w:r>
        <w:rPr>
          <w:noProof/>
        </w:rPr>
        <w:fldChar w:fldCharType="end"/>
      </w:r>
    </w:p>
    <w:p w14:paraId="72505260" w14:textId="1F2027E7" w:rsidR="00823246" w:rsidRDefault="00823246">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_Toc138330344 \h </w:instrText>
      </w:r>
      <w:r>
        <w:rPr>
          <w:noProof/>
        </w:rPr>
      </w:r>
      <w:r>
        <w:rPr>
          <w:noProof/>
        </w:rPr>
        <w:fldChar w:fldCharType="separate"/>
      </w:r>
      <w:r>
        <w:rPr>
          <w:noProof/>
        </w:rPr>
        <w:t>123</w:t>
      </w:r>
      <w:r>
        <w:rPr>
          <w:noProof/>
        </w:rPr>
        <w:fldChar w:fldCharType="end"/>
      </w:r>
    </w:p>
    <w:p w14:paraId="0E751AB9" w14:textId="2D428DCB" w:rsidR="00823246" w:rsidRDefault="00823246">
      <w:pPr>
        <w:pStyle w:val="TOC4"/>
        <w:rPr>
          <w:rFonts w:asciiTheme="minorHAnsi" w:eastAsiaTheme="minorEastAsia" w:hAnsiTheme="minorHAnsi" w:cstheme="minorBidi"/>
          <w:noProof/>
          <w:sz w:val="22"/>
          <w:szCs w:val="22"/>
        </w:rPr>
      </w:pPr>
      <w:r w:rsidRPr="007963E2">
        <w:rPr>
          <w:noProof/>
          <w:lang w:val="en-US"/>
        </w:rPr>
        <w:t>8.2.4.1</w:t>
      </w:r>
      <w:r>
        <w:rPr>
          <w:rFonts w:asciiTheme="minorHAnsi" w:eastAsiaTheme="minorEastAsia" w:hAnsiTheme="minorHAnsi" w:cstheme="minorBidi"/>
          <w:noProof/>
          <w:sz w:val="22"/>
          <w:szCs w:val="22"/>
        </w:rPr>
        <w:tab/>
      </w:r>
      <w:r w:rsidRPr="007963E2">
        <w:rPr>
          <w:noProof/>
          <w:lang w:val="en-US"/>
        </w:rPr>
        <w:t>HOME_AGENT_ADDRESS attribute</w:t>
      </w:r>
      <w:r>
        <w:rPr>
          <w:noProof/>
        </w:rPr>
        <w:tab/>
      </w:r>
      <w:r>
        <w:rPr>
          <w:noProof/>
        </w:rPr>
        <w:fldChar w:fldCharType="begin" w:fldLock="1"/>
      </w:r>
      <w:r>
        <w:rPr>
          <w:noProof/>
        </w:rPr>
        <w:instrText xml:space="preserve"> PAGEREF _Toc138330345 \h </w:instrText>
      </w:r>
      <w:r>
        <w:rPr>
          <w:noProof/>
        </w:rPr>
      </w:r>
      <w:r>
        <w:rPr>
          <w:noProof/>
        </w:rPr>
        <w:fldChar w:fldCharType="separate"/>
      </w:r>
      <w:r>
        <w:rPr>
          <w:noProof/>
        </w:rPr>
        <w:t>123</w:t>
      </w:r>
      <w:r>
        <w:rPr>
          <w:noProof/>
        </w:rPr>
        <w:fldChar w:fldCharType="end"/>
      </w:r>
    </w:p>
    <w:p w14:paraId="3D8EE9C6" w14:textId="23EDD8C9" w:rsidR="00823246" w:rsidRDefault="00823246">
      <w:pPr>
        <w:pStyle w:val="TOC4"/>
        <w:rPr>
          <w:rFonts w:asciiTheme="minorHAnsi" w:eastAsiaTheme="minorEastAsia" w:hAnsiTheme="minorHAnsi" w:cstheme="minorBidi"/>
          <w:noProof/>
          <w:sz w:val="22"/>
          <w:szCs w:val="22"/>
        </w:rPr>
      </w:pPr>
      <w:r w:rsidRPr="007963E2">
        <w:rPr>
          <w:noProof/>
          <w:lang w:val="en-US"/>
        </w:rPr>
        <w:t>8.2.4.2</w:t>
      </w:r>
      <w:r>
        <w:rPr>
          <w:rFonts w:asciiTheme="minorHAnsi" w:eastAsiaTheme="minorEastAsia" w:hAnsiTheme="minorHAnsi" w:cstheme="minorBidi"/>
          <w:noProof/>
          <w:sz w:val="22"/>
          <w:szCs w:val="22"/>
        </w:rPr>
        <w:tab/>
      </w:r>
      <w:r w:rsidRPr="007963E2">
        <w:rPr>
          <w:noProof/>
          <w:lang w:val="en-US"/>
        </w:rPr>
        <w:t>TIMEOUT_PERIOD_FOR_LIVENESS_CHECK attribute</w:t>
      </w:r>
      <w:r>
        <w:rPr>
          <w:noProof/>
        </w:rPr>
        <w:tab/>
      </w:r>
      <w:r>
        <w:rPr>
          <w:noProof/>
        </w:rPr>
        <w:fldChar w:fldCharType="begin" w:fldLock="1"/>
      </w:r>
      <w:r>
        <w:rPr>
          <w:noProof/>
        </w:rPr>
        <w:instrText xml:space="preserve"> PAGEREF _Toc138330346 \h </w:instrText>
      </w:r>
      <w:r>
        <w:rPr>
          <w:noProof/>
        </w:rPr>
      </w:r>
      <w:r>
        <w:rPr>
          <w:noProof/>
        </w:rPr>
        <w:fldChar w:fldCharType="separate"/>
      </w:r>
      <w:r>
        <w:rPr>
          <w:noProof/>
        </w:rPr>
        <w:t>123</w:t>
      </w:r>
      <w:r>
        <w:rPr>
          <w:noProof/>
        </w:rPr>
        <w:fldChar w:fldCharType="end"/>
      </w:r>
    </w:p>
    <w:p w14:paraId="2EAB1E1B" w14:textId="59BD9247" w:rsidR="00823246" w:rsidRDefault="00823246">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_Toc138330347 \h </w:instrText>
      </w:r>
      <w:r>
        <w:rPr>
          <w:noProof/>
        </w:rPr>
      </w:r>
      <w:r>
        <w:rPr>
          <w:noProof/>
        </w:rPr>
        <w:fldChar w:fldCharType="separate"/>
      </w:r>
      <w:r>
        <w:rPr>
          <w:noProof/>
        </w:rPr>
        <w:t>124</w:t>
      </w:r>
      <w:r>
        <w:rPr>
          <w:noProof/>
        </w:rPr>
        <w:fldChar w:fldCharType="end"/>
      </w:r>
    </w:p>
    <w:p w14:paraId="75AECF17" w14:textId="3C720EE8" w:rsidR="00823246" w:rsidRDefault="00823246">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7963E2">
        <w:rPr>
          <w:noProof/>
          <w:lang w:val="en-US"/>
        </w:rPr>
        <w:t xml:space="preserve">AT_FULL_NAME_FOR_NETWORK </w:t>
      </w:r>
      <w:r>
        <w:rPr>
          <w:noProof/>
        </w:rPr>
        <w:t>attribute</w:t>
      </w:r>
      <w:r>
        <w:rPr>
          <w:noProof/>
        </w:rPr>
        <w:tab/>
      </w:r>
      <w:r>
        <w:rPr>
          <w:noProof/>
        </w:rPr>
        <w:fldChar w:fldCharType="begin" w:fldLock="1"/>
      </w:r>
      <w:r>
        <w:rPr>
          <w:noProof/>
        </w:rPr>
        <w:instrText xml:space="preserve"> PAGEREF _Toc138330348 \h </w:instrText>
      </w:r>
      <w:r>
        <w:rPr>
          <w:noProof/>
        </w:rPr>
      </w:r>
      <w:r>
        <w:rPr>
          <w:noProof/>
        </w:rPr>
        <w:fldChar w:fldCharType="separate"/>
      </w:r>
      <w:r>
        <w:rPr>
          <w:noProof/>
        </w:rPr>
        <w:t>124</w:t>
      </w:r>
      <w:r>
        <w:rPr>
          <w:noProof/>
        </w:rPr>
        <w:fldChar w:fldCharType="end"/>
      </w:r>
    </w:p>
    <w:p w14:paraId="4E4BAB07" w14:textId="5CE5404E" w:rsidR="00823246" w:rsidRDefault="00823246">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7963E2">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_Toc138330349 \h </w:instrText>
      </w:r>
      <w:r>
        <w:rPr>
          <w:noProof/>
        </w:rPr>
      </w:r>
      <w:r>
        <w:rPr>
          <w:noProof/>
        </w:rPr>
        <w:fldChar w:fldCharType="separate"/>
      </w:r>
      <w:r>
        <w:rPr>
          <w:noProof/>
        </w:rPr>
        <w:t>124</w:t>
      </w:r>
      <w:r>
        <w:rPr>
          <w:noProof/>
        </w:rPr>
        <w:fldChar w:fldCharType="end"/>
      </w:r>
    </w:p>
    <w:p w14:paraId="47ED072E" w14:textId="439622A1" w:rsidR="00823246" w:rsidRDefault="00823246">
      <w:pPr>
        <w:pStyle w:val="TOC3"/>
        <w:rPr>
          <w:rFonts w:asciiTheme="minorHAnsi" w:eastAsiaTheme="minorEastAsia" w:hAnsiTheme="minorHAnsi" w:cstheme="minorBidi"/>
          <w:noProof/>
          <w:sz w:val="22"/>
          <w:szCs w:val="22"/>
        </w:rPr>
      </w:pPr>
      <w:r w:rsidRPr="007963E2">
        <w:rPr>
          <w:noProof/>
          <w:lang w:val="en-CA"/>
        </w:rPr>
        <w:t>8.2.6</w:t>
      </w:r>
      <w:r>
        <w:rPr>
          <w:rFonts w:asciiTheme="minorHAnsi" w:eastAsiaTheme="minorEastAsia" w:hAnsiTheme="minorHAnsi" w:cstheme="minorBidi"/>
          <w:noProof/>
          <w:sz w:val="22"/>
          <w:szCs w:val="22"/>
        </w:rPr>
        <w:tab/>
      </w:r>
      <w:r w:rsidRPr="007963E2">
        <w:rPr>
          <w:noProof/>
          <w:lang w:val="en-CA"/>
        </w:rPr>
        <w:t>Handling of the unknown protocol data</w:t>
      </w:r>
      <w:r>
        <w:rPr>
          <w:noProof/>
        </w:rPr>
        <w:tab/>
      </w:r>
      <w:r>
        <w:rPr>
          <w:noProof/>
        </w:rPr>
        <w:fldChar w:fldCharType="begin" w:fldLock="1"/>
      </w:r>
      <w:r>
        <w:rPr>
          <w:noProof/>
        </w:rPr>
        <w:instrText xml:space="preserve"> PAGEREF _Toc138330350 \h </w:instrText>
      </w:r>
      <w:r>
        <w:rPr>
          <w:noProof/>
        </w:rPr>
      </w:r>
      <w:r>
        <w:rPr>
          <w:noProof/>
        </w:rPr>
        <w:fldChar w:fldCharType="separate"/>
      </w:r>
      <w:r>
        <w:rPr>
          <w:noProof/>
        </w:rPr>
        <w:t>125</w:t>
      </w:r>
      <w:r>
        <w:rPr>
          <w:noProof/>
        </w:rPr>
        <w:fldChar w:fldCharType="end"/>
      </w:r>
    </w:p>
    <w:p w14:paraId="6B394F2B" w14:textId="3954C708" w:rsidR="00823246" w:rsidRDefault="00823246">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_Toc138330351 \h </w:instrText>
      </w:r>
      <w:r>
        <w:rPr>
          <w:noProof/>
        </w:rPr>
      </w:r>
      <w:r>
        <w:rPr>
          <w:noProof/>
        </w:rPr>
        <w:fldChar w:fldCharType="separate"/>
      </w:r>
      <w:r>
        <w:rPr>
          <w:noProof/>
        </w:rPr>
        <w:t>125</w:t>
      </w:r>
      <w:r>
        <w:rPr>
          <w:noProof/>
        </w:rPr>
        <w:fldChar w:fldCharType="end"/>
      </w:r>
    </w:p>
    <w:p w14:paraId="109F0E33" w14:textId="2D85D7C3" w:rsidR="00823246" w:rsidRDefault="00823246">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_Toc138330352 \h </w:instrText>
      </w:r>
      <w:r>
        <w:rPr>
          <w:noProof/>
        </w:rPr>
      </w:r>
      <w:r>
        <w:rPr>
          <w:noProof/>
        </w:rPr>
        <w:fldChar w:fldCharType="separate"/>
      </w:r>
      <w:r>
        <w:rPr>
          <w:noProof/>
        </w:rPr>
        <w:t>125</w:t>
      </w:r>
      <w:r>
        <w:rPr>
          <w:noProof/>
        </w:rPr>
        <w:fldChar w:fldCharType="end"/>
      </w:r>
    </w:p>
    <w:p w14:paraId="40F06B75" w14:textId="0789B20C" w:rsidR="00823246" w:rsidRDefault="00823246">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_Toc138330353 \h </w:instrText>
      </w:r>
      <w:r>
        <w:rPr>
          <w:noProof/>
        </w:rPr>
      </w:r>
      <w:r>
        <w:rPr>
          <w:noProof/>
        </w:rPr>
        <w:fldChar w:fldCharType="separate"/>
      </w:r>
      <w:r>
        <w:rPr>
          <w:noProof/>
        </w:rPr>
        <w:t>126</w:t>
      </w:r>
      <w:r>
        <w:rPr>
          <w:noProof/>
        </w:rPr>
        <w:fldChar w:fldCharType="end"/>
      </w:r>
    </w:p>
    <w:p w14:paraId="6257326E" w14:textId="73B2B313" w:rsidR="00823246" w:rsidRDefault="00823246">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_Toc138330354 \h </w:instrText>
      </w:r>
      <w:r>
        <w:rPr>
          <w:noProof/>
        </w:rPr>
      </w:r>
      <w:r>
        <w:rPr>
          <w:noProof/>
        </w:rPr>
        <w:fldChar w:fldCharType="separate"/>
      </w:r>
      <w:r>
        <w:rPr>
          <w:noProof/>
        </w:rPr>
        <w:t>126</w:t>
      </w:r>
      <w:r>
        <w:rPr>
          <w:noProof/>
        </w:rPr>
        <w:fldChar w:fldCharType="end"/>
      </w:r>
    </w:p>
    <w:p w14:paraId="46369860" w14:textId="59C9B9B7" w:rsidR="00823246" w:rsidRDefault="00823246">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_Toc138330355 \h </w:instrText>
      </w:r>
      <w:r>
        <w:rPr>
          <w:noProof/>
        </w:rPr>
      </w:r>
      <w:r>
        <w:rPr>
          <w:noProof/>
        </w:rPr>
        <w:fldChar w:fldCharType="separate"/>
      </w:r>
      <w:r>
        <w:rPr>
          <w:noProof/>
        </w:rPr>
        <w:t>127</w:t>
      </w:r>
      <w:r>
        <w:rPr>
          <w:noProof/>
        </w:rPr>
        <w:fldChar w:fldCharType="end"/>
      </w:r>
    </w:p>
    <w:p w14:paraId="378082BA" w14:textId="41707125" w:rsidR="00823246" w:rsidRDefault="00823246">
      <w:pPr>
        <w:pStyle w:val="TOC4"/>
        <w:rPr>
          <w:rFonts w:asciiTheme="minorHAnsi" w:eastAsiaTheme="minorEastAsia" w:hAnsiTheme="minorHAnsi" w:cstheme="minorBidi"/>
          <w:noProof/>
          <w:sz w:val="22"/>
          <w:szCs w:val="22"/>
        </w:rPr>
      </w:pPr>
      <w:r w:rsidRPr="007963E2">
        <w:rPr>
          <w:noProof/>
          <w:lang w:val="en-US"/>
        </w:rPr>
        <w:t>8.2.9.1</w:t>
      </w:r>
      <w:r>
        <w:rPr>
          <w:rFonts w:asciiTheme="minorHAnsi" w:eastAsiaTheme="minorEastAsia" w:hAnsiTheme="minorHAnsi" w:cstheme="minorBidi"/>
          <w:noProof/>
          <w:sz w:val="22"/>
          <w:szCs w:val="22"/>
        </w:rPr>
        <w:tab/>
      </w:r>
      <w:r w:rsidRPr="007963E2">
        <w:rPr>
          <w:noProof/>
          <w:lang w:val="en-US"/>
        </w:rPr>
        <w:t>BACKOFF_TIMER Notify payload</w:t>
      </w:r>
      <w:r>
        <w:rPr>
          <w:noProof/>
        </w:rPr>
        <w:tab/>
      </w:r>
      <w:r>
        <w:rPr>
          <w:noProof/>
        </w:rPr>
        <w:fldChar w:fldCharType="begin" w:fldLock="1"/>
      </w:r>
      <w:r>
        <w:rPr>
          <w:noProof/>
        </w:rPr>
        <w:instrText xml:space="preserve"> PAGEREF _Toc138330356 \h </w:instrText>
      </w:r>
      <w:r>
        <w:rPr>
          <w:noProof/>
        </w:rPr>
      </w:r>
      <w:r>
        <w:rPr>
          <w:noProof/>
        </w:rPr>
        <w:fldChar w:fldCharType="separate"/>
      </w:r>
      <w:r>
        <w:rPr>
          <w:noProof/>
        </w:rPr>
        <w:t>127</w:t>
      </w:r>
      <w:r>
        <w:rPr>
          <w:noProof/>
        </w:rPr>
        <w:fldChar w:fldCharType="end"/>
      </w:r>
    </w:p>
    <w:p w14:paraId="5823E9F8" w14:textId="3F8106A2" w:rsidR="00823246" w:rsidRDefault="00823246">
      <w:pPr>
        <w:pStyle w:val="TOC4"/>
        <w:rPr>
          <w:rFonts w:asciiTheme="minorHAnsi" w:eastAsiaTheme="minorEastAsia" w:hAnsiTheme="minorHAnsi" w:cstheme="minorBidi"/>
          <w:noProof/>
          <w:sz w:val="22"/>
          <w:szCs w:val="22"/>
        </w:rPr>
      </w:pPr>
      <w:r w:rsidRPr="007963E2">
        <w:rPr>
          <w:noProof/>
          <w:lang w:val="en-US"/>
        </w:rPr>
        <w:t>8.2.9.2</w:t>
      </w:r>
      <w:r>
        <w:rPr>
          <w:rFonts w:asciiTheme="minorHAnsi" w:eastAsiaTheme="minorEastAsia" w:hAnsiTheme="minorHAnsi" w:cstheme="minorBidi"/>
          <w:noProof/>
          <w:sz w:val="22"/>
          <w:szCs w:val="22"/>
        </w:rPr>
        <w:tab/>
      </w:r>
      <w:r w:rsidRPr="007963E2">
        <w:rPr>
          <w:noProof/>
          <w:lang w:val="en-US"/>
        </w:rPr>
        <w:t>DEVICE_IDENTITY Notify payload</w:t>
      </w:r>
      <w:r>
        <w:rPr>
          <w:noProof/>
        </w:rPr>
        <w:tab/>
      </w:r>
      <w:r>
        <w:rPr>
          <w:noProof/>
        </w:rPr>
        <w:fldChar w:fldCharType="begin" w:fldLock="1"/>
      </w:r>
      <w:r>
        <w:rPr>
          <w:noProof/>
        </w:rPr>
        <w:instrText xml:space="preserve"> PAGEREF _Toc138330357 \h </w:instrText>
      </w:r>
      <w:r>
        <w:rPr>
          <w:noProof/>
        </w:rPr>
      </w:r>
      <w:r>
        <w:rPr>
          <w:noProof/>
        </w:rPr>
        <w:fldChar w:fldCharType="separate"/>
      </w:r>
      <w:r>
        <w:rPr>
          <w:noProof/>
        </w:rPr>
        <w:t>128</w:t>
      </w:r>
      <w:r>
        <w:rPr>
          <w:noProof/>
        </w:rPr>
        <w:fldChar w:fldCharType="end"/>
      </w:r>
    </w:p>
    <w:p w14:paraId="74D3A51C" w14:textId="3F6549E3" w:rsidR="00823246" w:rsidRDefault="00823246">
      <w:pPr>
        <w:pStyle w:val="TOC4"/>
        <w:rPr>
          <w:rFonts w:asciiTheme="minorHAnsi" w:eastAsiaTheme="minorEastAsia" w:hAnsiTheme="minorHAnsi" w:cstheme="minorBidi"/>
          <w:noProof/>
          <w:sz w:val="22"/>
          <w:szCs w:val="22"/>
        </w:rPr>
      </w:pPr>
      <w:r w:rsidRPr="007963E2">
        <w:rPr>
          <w:noProof/>
          <w:lang w:val="en-US"/>
        </w:rPr>
        <w:t>8.2.9.3</w:t>
      </w:r>
      <w:r>
        <w:rPr>
          <w:rFonts w:asciiTheme="minorHAnsi" w:eastAsiaTheme="minorEastAsia" w:hAnsiTheme="minorHAnsi" w:cstheme="minorBidi"/>
          <w:noProof/>
          <w:sz w:val="22"/>
          <w:szCs w:val="22"/>
        </w:rPr>
        <w:tab/>
      </w:r>
      <w:r w:rsidRPr="007963E2">
        <w:rPr>
          <w:noProof/>
          <w:lang w:val="en-US" w:eastAsia="zh-CN"/>
        </w:rPr>
        <w:t>NBIFOM_GENERIC_CONTAINER</w:t>
      </w:r>
      <w:r w:rsidRPr="007963E2">
        <w:rPr>
          <w:noProof/>
          <w:lang w:val="en-US"/>
        </w:rPr>
        <w:t xml:space="preserve"> </w:t>
      </w:r>
      <w:r w:rsidRPr="007963E2">
        <w:rPr>
          <w:noProof/>
          <w:lang w:val="en-US" w:eastAsia="zh-CN"/>
        </w:rPr>
        <w:t xml:space="preserve">Notify </w:t>
      </w:r>
      <w:r w:rsidRPr="007963E2">
        <w:rPr>
          <w:noProof/>
          <w:lang w:val="en-US"/>
        </w:rPr>
        <w:t>payload</w:t>
      </w:r>
      <w:r>
        <w:rPr>
          <w:noProof/>
        </w:rPr>
        <w:tab/>
      </w:r>
      <w:r>
        <w:rPr>
          <w:noProof/>
        </w:rPr>
        <w:fldChar w:fldCharType="begin" w:fldLock="1"/>
      </w:r>
      <w:r>
        <w:rPr>
          <w:noProof/>
        </w:rPr>
        <w:instrText xml:space="preserve"> PAGEREF _Toc138330358 \h </w:instrText>
      </w:r>
      <w:r>
        <w:rPr>
          <w:noProof/>
        </w:rPr>
      </w:r>
      <w:r>
        <w:rPr>
          <w:noProof/>
        </w:rPr>
        <w:fldChar w:fldCharType="separate"/>
      </w:r>
      <w:r>
        <w:rPr>
          <w:noProof/>
        </w:rPr>
        <w:t>129</w:t>
      </w:r>
      <w:r>
        <w:rPr>
          <w:noProof/>
        </w:rPr>
        <w:fldChar w:fldCharType="end"/>
      </w:r>
    </w:p>
    <w:p w14:paraId="76721117" w14:textId="4F0AF14B" w:rsidR="00823246" w:rsidRDefault="00823246">
      <w:pPr>
        <w:pStyle w:val="TOC4"/>
        <w:rPr>
          <w:rFonts w:asciiTheme="minorHAnsi" w:eastAsiaTheme="minorEastAsia" w:hAnsiTheme="minorHAnsi" w:cstheme="minorBidi"/>
          <w:noProof/>
          <w:sz w:val="22"/>
          <w:szCs w:val="22"/>
        </w:rPr>
      </w:pPr>
      <w:r w:rsidRPr="007963E2">
        <w:rPr>
          <w:noProof/>
          <w:lang w:val="en-US"/>
        </w:rPr>
        <w:t>8.2.9.4</w:t>
      </w:r>
      <w:r>
        <w:rPr>
          <w:rFonts w:asciiTheme="minorHAnsi" w:eastAsiaTheme="minorEastAsia" w:hAnsiTheme="minorHAnsi" w:cstheme="minorBidi"/>
          <w:noProof/>
          <w:sz w:val="22"/>
          <w:szCs w:val="22"/>
        </w:rPr>
        <w:tab/>
      </w:r>
      <w:r w:rsidRPr="007963E2">
        <w:rPr>
          <w:noProof/>
          <w:lang w:val="en-US"/>
        </w:rPr>
        <w:t>P-CSCF_RESELECTION_SUPPORT Notify payload</w:t>
      </w:r>
      <w:r>
        <w:rPr>
          <w:noProof/>
        </w:rPr>
        <w:tab/>
      </w:r>
      <w:r>
        <w:rPr>
          <w:noProof/>
        </w:rPr>
        <w:fldChar w:fldCharType="begin" w:fldLock="1"/>
      </w:r>
      <w:r>
        <w:rPr>
          <w:noProof/>
        </w:rPr>
        <w:instrText xml:space="preserve"> PAGEREF _Toc138330359 \h </w:instrText>
      </w:r>
      <w:r>
        <w:rPr>
          <w:noProof/>
        </w:rPr>
      </w:r>
      <w:r>
        <w:rPr>
          <w:noProof/>
        </w:rPr>
        <w:fldChar w:fldCharType="separate"/>
      </w:r>
      <w:r>
        <w:rPr>
          <w:noProof/>
        </w:rPr>
        <w:t>130</w:t>
      </w:r>
      <w:r>
        <w:rPr>
          <w:noProof/>
        </w:rPr>
        <w:fldChar w:fldCharType="end"/>
      </w:r>
    </w:p>
    <w:p w14:paraId="11068B2E" w14:textId="233F73EE" w:rsidR="00823246" w:rsidRDefault="00823246">
      <w:pPr>
        <w:pStyle w:val="TOC4"/>
        <w:rPr>
          <w:rFonts w:asciiTheme="minorHAnsi" w:eastAsiaTheme="minorEastAsia" w:hAnsiTheme="minorHAnsi" w:cstheme="minorBidi"/>
          <w:noProof/>
          <w:sz w:val="22"/>
          <w:szCs w:val="22"/>
        </w:rPr>
      </w:pPr>
      <w:r w:rsidRPr="007963E2">
        <w:rPr>
          <w:noProof/>
          <w:lang w:val="en-US"/>
        </w:rPr>
        <w:t>8.2.9.5</w:t>
      </w:r>
      <w:r>
        <w:rPr>
          <w:rFonts w:asciiTheme="minorHAnsi" w:eastAsiaTheme="minorEastAsia" w:hAnsiTheme="minorHAnsi" w:cstheme="minorBidi"/>
          <w:noProof/>
          <w:sz w:val="22"/>
          <w:szCs w:val="22"/>
        </w:rPr>
        <w:tab/>
      </w:r>
      <w:r w:rsidRPr="007963E2">
        <w:rPr>
          <w:noProof/>
          <w:lang w:val="en-US"/>
        </w:rPr>
        <w:t>PTI Notify payload</w:t>
      </w:r>
      <w:r>
        <w:rPr>
          <w:noProof/>
        </w:rPr>
        <w:tab/>
      </w:r>
      <w:r>
        <w:rPr>
          <w:noProof/>
        </w:rPr>
        <w:fldChar w:fldCharType="begin" w:fldLock="1"/>
      </w:r>
      <w:r>
        <w:rPr>
          <w:noProof/>
        </w:rPr>
        <w:instrText xml:space="preserve"> PAGEREF _Toc138330360 \h </w:instrText>
      </w:r>
      <w:r>
        <w:rPr>
          <w:noProof/>
        </w:rPr>
      </w:r>
      <w:r>
        <w:rPr>
          <w:noProof/>
        </w:rPr>
        <w:fldChar w:fldCharType="separate"/>
      </w:r>
      <w:r>
        <w:rPr>
          <w:noProof/>
        </w:rPr>
        <w:t>130</w:t>
      </w:r>
      <w:r>
        <w:rPr>
          <w:noProof/>
        </w:rPr>
        <w:fldChar w:fldCharType="end"/>
      </w:r>
    </w:p>
    <w:p w14:paraId="431625DF" w14:textId="3A85F513" w:rsidR="00823246" w:rsidRDefault="00823246">
      <w:pPr>
        <w:pStyle w:val="TOC4"/>
        <w:rPr>
          <w:rFonts w:asciiTheme="minorHAnsi" w:eastAsiaTheme="minorEastAsia" w:hAnsiTheme="minorHAnsi" w:cstheme="minorBidi"/>
          <w:noProof/>
          <w:sz w:val="22"/>
          <w:szCs w:val="22"/>
        </w:rPr>
      </w:pPr>
      <w:r w:rsidRPr="007963E2">
        <w:rPr>
          <w:noProof/>
          <w:lang w:val="en-US"/>
        </w:rPr>
        <w:t>8.2.9.6</w:t>
      </w:r>
      <w:r>
        <w:rPr>
          <w:rFonts w:asciiTheme="minorHAnsi" w:eastAsiaTheme="minorEastAsia" w:hAnsiTheme="minorHAnsi" w:cstheme="minorBidi"/>
          <w:noProof/>
          <w:sz w:val="22"/>
          <w:szCs w:val="22"/>
        </w:rPr>
        <w:tab/>
      </w:r>
      <w:r w:rsidRPr="007963E2">
        <w:rPr>
          <w:noProof/>
          <w:lang w:val="en-US"/>
        </w:rPr>
        <w:t>REACTIVATION_REQUESTED_CAUSE Notify payload</w:t>
      </w:r>
      <w:r>
        <w:rPr>
          <w:noProof/>
        </w:rPr>
        <w:tab/>
      </w:r>
      <w:r>
        <w:rPr>
          <w:noProof/>
        </w:rPr>
        <w:fldChar w:fldCharType="begin" w:fldLock="1"/>
      </w:r>
      <w:r>
        <w:rPr>
          <w:noProof/>
        </w:rPr>
        <w:instrText xml:space="preserve"> PAGEREF _Toc138330361 \h </w:instrText>
      </w:r>
      <w:r>
        <w:rPr>
          <w:noProof/>
        </w:rPr>
      </w:r>
      <w:r>
        <w:rPr>
          <w:noProof/>
        </w:rPr>
        <w:fldChar w:fldCharType="separate"/>
      </w:r>
      <w:r>
        <w:rPr>
          <w:noProof/>
        </w:rPr>
        <w:t>131</w:t>
      </w:r>
      <w:r>
        <w:rPr>
          <w:noProof/>
        </w:rPr>
        <w:fldChar w:fldCharType="end"/>
      </w:r>
    </w:p>
    <w:p w14:paraId="43B7C4C3" w14:textId="1627FEA8" w:rsidR="00823246" w:rsidRDefault="00823246">
      <w:pPr>
        <w:pStyle w:val="TOC4"/>
        <w:rPr>
          <w:rFonts w:asciiTheme="minorHAnsi" w:eastAsiaTheme="minorEastAsia" w:hAnsiTheme="minorHAnsi" w:cstheme="minorBidi"/>
          <w:noProof/>
          <w:sz w:val="22"/>
          <w:szCs w:val="22"/>
        </w:rPr>
      </w:pPr>
      <w:r w:rsidRPr="007963E2">
        <w:rPr>
          <w:noProof/>
          <w:lang w:val="en-US"/>
        </w:rPr>
        <w:t>8.2.9.7</w:t>
      </w:r>
      <w:r>
        <w:rPr>
          <w:rFonts w:asciiTheme="minorHAnsi" w:eastAsiaTheme="minorEastAsia" w:hAnsiTheme="minorHAnsi" w:cstheme="minorBidi"/>
          <w:noProof/>
          <w:sz w:val="22"/>
          <w:szCs w:val="22"/>
        </w:rPr>
        <w:tab/>
      </w:r>
      <w:r w:rsidRPr="007963E2">
        <w:rPr>
          <w:noProof/>
          <w:lang w:val="en-US" w:eastAsia="zh-CN"/>
        </w:rPr>
        <w:t>EMERGENCY</w:t>
      </w:r>
      <w:r w:rsidRPr="007963E2">
        <w:rPr>
          <w:noProof/>
          <w:lang w:val="en-US"/>
        </w:rPr>
        <w:t>_SUPPORT Notify payload</w:t>
      </w:r>
      <w:r>
        <w:rPr>
          <w:noProof/>
        </w:rPr>
        <w:tab/>
      </w:r>
      <w:r>
        <w:rPr>
          <w:noProof/>
        </w:rPr>
        <w:fldChar w:fldCharType="begin" w:fldLock="1"/>
      </w:r>
      <w:r>
        <w:rPr>
          <w:noProof/>
        </w:rPr>
        <w:instrText xml:space="preserve"> PAGEREF _Toc138330362 \h </w:instrText>
      </w:r>
      <w:r>
        <w:rPr>
          <w:noProof/>
        </w:rPr>
      </w:r>
      <w:r>
        <w:rPr>
          <w:noProof/>
        </w:rPr>
        <w:fldChar w:fldCharType="separate"/>
      </w:r>
      <w:r>
        <w:rPr>
          <w:noProof/>
        </w:rPr>
        <w:t>131</w:t>
      </w:r>
      <w:r>
        <w:rPr>
          <w:noProof/>
        </w:rPr>
        <w:fldChar w:fldCharType="end"/>
      </w:r>
    </w:p>
    <w:p w14:paraId="7C044421" w14:textId="705C17DE" w:rsidR="00823246" w:rsidRDefault="00823246">
      <w:pPr>
        <w:pStyle w:val="TOC4"/>
        <w:rPr>
          <w:rFonts w:asciiTheme="minorHAnsi" w:eastAsiaTheme="minorEastAsia" w:hAnsiTheme="minorHAnsi" w:cstheme="minorBidi"/>
          <w:noProof/>
          <w:sz w:val="22"/>
          <w:szCs w:val="22"/>
        </w:rPr>
      </w:pPr>
      <w:r w:rsidRPr="007963E2">
        <w:rPr>
          <w:noProof/>
          <w:lang w:val="en-US"/>
        </w:rPr>
        <w:t>8.2.9.</w:t>
      </w:r>
      <w:r w:rsidRPr="007963E2">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7963E2">
        <w:rPr>
          <w:noProof/>
          <w:lang w:val="en-US"/>
        </w:rPr>
        <w:t xml:space="preserve"> Notify payload</w:t>
      </w:r>
      <w:r>
        <w:rPr>
          <w:noProof/>
        </w:rPr>
        <w:tab/>
      </w:r>
      <w:r>
        <w:rPr>
          <w:noProof/>
        </w:rPr>
        <w:fldChar w:fldCharType="begin" w:fldLock="1"/>
      </w:r>
      <w:r>
        <w:rPr>
          <w:noProof/>
        </w:rPr>
        <w:instrText xml:space="preserve"> PAGEREF _Toc138330363 \h </w:instrText>
      </w:r>
      <w:r>
        <w:rPr>
          <w:noProof/>
        </w:rPr>
      </w:r>
      <w:r>
        <w:rPr>
          <w:noProof/>
        </w:rPr>
        <w:fldChar w:fldCharType="separate"/>
      </w:r>
      <w:r>
        <w:rPr>
          <w:noProof/>
        </w:rPr>
        <w:t>132</w:t>
      </w:r>
      <w:r>
        <w:rPr>
          <w:noProof/>
        </w:rPr>
        <w:fldChar w:fldCharType="end"/>
      </w:r>
    </w:p>
    <w:p w14:paraId="4AB69748" w14:textId="021AA477" w:rsidR="00823246" w:rsidRDefault="00823246">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7963E2">
        <w:rPr>
          <w:noProof/>
          <w:lang w:val="en-US" w:eastAsia="zh-CN"/>
        </w:rPr>
        <w:t>IKEV2_MULTIPLE_BEARER_PDN_CONNECTIVITY</w:t>
      </w:r>
      <w:r w:rsidRPr="007963E2">
        <w:rPr>
          <w:noProof/>
          <w:lang w:val="en-US"/>
        </w:rPr>
        <w:t xml:space="preserve"> Notify payload</w:t>
      </w:r>
      <w:r>
        <w:rPr>
          <w:noProof/>
        </w:rPr>
        <w:tab/>
      </w:r>
      <w:r>
        <w:rPr>
          <w:noProof/>
        </w:rPr>
        <w:fldChar w:fldCharType="begin" w:fldLock="1"/>
      </w:r>
      <w:r>
        <w:rPr>
          <w:noProof/>
        </w:rPr>
        <w:instrText xml:space="preserve"> PAGEREF _Toc138330364 \h </w:instrText>
      </w:r>
      <w:r>
        <w:rPr>
          <w:noProof/>
        </w:rPr>
      </w:r>
      <w:r>
        <w:rPr>
          <w:noProof/>
        </w:rPr>
        <w:fldChar w:fldCharType="separate"/>
      </w:r>
      <w:r>
        <w:rPr>
          <w:noProof/>
        </w:rPr>
        <w:t>133</w:t>
      </w:r>
      <w:r>
        <w:rPr>
          <w:noProof/>
        </w:rPr>
        <w:fldChar w:fldCharType="end"/>
      </w:r>
    </w:p>
    <w:p w14:paraId="59D67135" w14:textId="28931BC7" w:rsidR="00823246" w:rsidRDefault="00823246">
      <w:pPr>
        <w:pStyle w:val="TOC4"/>
        <w:rPr>
          <w:rFonts w:asciiTheme="minorHAnsi" w:eastAsiaTheme="minorEastAsia" w:hAnsiTheme="minorHAnsi" w:cstheme="minorBidi"/>
          <w:noProof/>
          <w:sz w:val="22"/>
          <w:szCs w:val="22"/>
        </w:rPr>
      </w:pPr>
      <w:r w:rsidRPr="007963E2">
        <w:rPr>
          <w:noProof/>
          <w:lang w:val="en-US"/>
        </w:rPr>
        <w:t>8.2.9.10</w:t>
      </w:r>
      <w:r>
        <w:rPr>
          <w:rFonts w:asciiTheme="minorHAnsi" w:eastAsiaTheme="minorEastAsia" w:hAnsiTheme="minorHAnsi" w:cstheme="minorBidi"/>
          <w:noProof/>
          <w:sz w:val="22"/>
          <w:szCs w:val="22"/>
        </w:rPr>
        <w:tab/>
      </w:r>
      <w:r w:rsidRPr="007963E2">
        <w:rPr>
          <w:noProof/>
          <w:lang w:val="en-US"/>
        </w:rPr>
        <w:t>EPS_QOS Notify payload</w:t>
      </w:r>
      <w:r>
        <w:rPr>
          <w:noProof/>
        </w:rPr>
        <w:tab/>
      </w:r>
      <w:r>
        <w:rPr>
          <w:noProof/>
        </w:rPr>
        <w:fldChar w:fldCharType="begin" w:fldLock="1"/>
      </w:r>
      <w:r>
        <w:rPr>
          <w:noProof/>
        </w:rPr>
        <w:instrText xml:space="preserve"> PAGEREF _Toc138330365 \h </w:instrText>
      </w:r>
      <w:r>
        <w:rPr>
          <w:noProof/>
        </w:rPr>
      </w:r>
      <w:r>
        <w:rPr>
          <w:noProof/>
        </w:rPr>
        <w:fldChar w:fldCharType="separate"/>
      </w:r>
      <w:r>
        <w:rPr>
          <w:noProof/>
        </w:rPr>
        <w:t>133</w:t>
      </w:r>
      <w:r>
        <w:rPr>
          <w:noProof/>
        </w:rPr>
        <w:fldChar w:fldCharType="end"/>
      </w:r>
    </w:p>
    <w:p w14:paraId="12C1E61C" w14:textId="71C6E2A5" w:rsidR="00823246" w:rsidRDefault="00823246">
      <w:pPr>
        <w:pStyle w:val="TOC4"/>
        <w:rPr>
          <w:rFonts w:asciiTheme="minorHAnsi" w:eastAsiaTheme="minorEastAsia" w:hAnsiTheme="minorHAnsi" w:cstheme="minorBidi"/>
          <w:noProof/>
          <w:sz w:val="22"/>
          <w:szCs w:val="22"/>
        </w:rPr>
      </w:pPr>
      <w:r w:rsidRPr="007963E2">
        <w:rPr>
          <w:noProof/>
          <w:lang w:val="en-US"/>
        </w:rPr>
        <w:t>8.2.9.10A</w:t>
      </w:r>
      <w:r>
        <w:rPr>
          <w:rFonts w:asciiTheme="minorHAnsi" w:eastAsiaTheme="minorEastAsia" w:hAnsiTheme="minorHAnsi" w:cstheme="minorBidi"/>
          <w:noProof/>
          <w:sz w:val="22"/>
          <w:szCs w:val="22"/>
        </w:rPr>
        <w:tab/>
      </w:r>
      <w:r w:rsidRPr="007963E2">
        <w:rPr>
          <w:noProof/>
          <w:lang w:val="en-US"/>
        </w:rPr>
        <w:t>EXTENDED_EPS_QOS Notify payload</w:t>
      </w:r>
      <w:r>
        <w:rPr>
          <w:noProof/>
        </w:rPr>
        <w:tab/>
      </w:r>
      <w:r>
        <w:rPr>
          <w:noProof/>
        </w:rPr>
        <w:fldChar w:fldCharType="begin" w:fldLock="1"/>
      </w:r>
      <w:r>
        <w:rPr>
          <w:noProof/>
        </w:rPr>
        <w:instrText xml:space="preserve"> PAGEREF _Toc138330366 \h </w:instrText>
      </w:r>
      <w:r>
        <w:rPr>
          <w:noProof/>
        </w:rPr>
      </w:r>
      <w:r>
        <w:rPr>
          <w:noProof/>
        </w:rPr>
        <w:fldChar w:fldCharType="separate"/>
      </w:r>
      <w:r>
        <w:rPr>
          <w:noProof/>
        </w:rPr>
        <w:t>134</w:t>
      </w:r>
      <w:r>
        <w:rPr>
          <w:noProof/>
        </w:rPr>
        <w:fldChar w:fldCharType="end"/>
      </w:r>
    </w:p>
    <w:p w14:paraId="33A56A35" w14:textId="77C1F825" w:rsidR="00823246" w:rsidRDefault="00823246">
      <w:pPr>
        <w:pStyle w:val="TOC4"/>
        <w:rPr>
          <w:rFonts w:asciiTheme="minorHAnsi" w:eastAsiaTheme="minorEastAsia" w:hAnsiTheme="minorHAnsi" w:cstheme="minorBidi"/>
          <w:noProof/>
          <w:sz w:val="22"/>
          <w:szCs w:val="22"/>
        </w:rPr>
      </w:pPr>
      <w:r w:rsidRPr="007963E2">
        <w:rPr>
          <w:noProof/>
          <w:lang w:val="en-US"/>
        </w:rPr>
        <w:t>8.2.9.11</w:t>
      </w:r>
      <w:r>
        <w:rPr>
          <w:rFonts w:asciiTheme="minorHAnsi" w:eastAsiaTheme="minorEastAsia" w:hAnsiTheme="minorHAnsi" w:cstheme="minorBidi"/>
          <w:noProof/>
          <w:sz w:val="22"/>
          <w:szCs w:val="22"/>
        </w:rPr>
        <w:tab/>
      </w:r>
      <w:r w:rsidRPr="007963E2">
        <w:rPr>
          <w:noProof/>
          <w:lang w:val="en-US"/>
        </w:rPr>
        <w:t>TFT Notify payload</w:t>
      </w:r>
      <w:r>
        <w:rPr>
          <w:noProof/>
        </w:rPr>
        <w:tab/>
      </w:r>
      <w:r>
        <w:rPr>
          <w:noProof/>
        </w:rPr>
        <w:fldChar w:fldCharType="begin" w:fldLock="1"/>
      </w:r>
      <w:r>
        <w:rPr>
          <w:noProof/>
        </w:rPr>
        <w:instrText xml:space="preserve"> PAGEREF _Toc138330367 \h </w:instrText>
      </w:r>
      <w:r>
        <w:rPr>
          <w:noProof/>
        </w:rPr>
      </w:r>
      <w:r>
        <w:rPr>
          <w:noProof/>
        </w:rPr>
        <w:fldChar w:fldCharType="separate"/>
      </w:r>
      <w:r>
        <w:rPr>
          <w:noProof/>
        </w:rPr>
        <w:t>134</w:t>
      </w:r>
      <w:r>
        <w:rPr>
          <w:noProof/>
        </w:rPr>
        <w:fldChar w:fldCharType="end"/>
      </w:r>
    </w:p>
    <w:p w14:paraId="6BE84945" w14:textId="062C8416" w:rsidR="00823246" w:rsidRDefault="00823246">
      <w:pPr>
        <w:pStyle w:val="TOC4"/>
        <w:rPr>
          <w:rFonts w:asciiTheme="minorHAnsi" w:eastAsiaTheme="minorEastAsia" w:hAnsiTheme="minorHAnsi" w:cstheme="minorBidi"/>
          <w:noProof/>
          <w:sz w:val="22"/>
          <w:szCs w:val="22"/>
        </w:rPr>
      </w:pPr>
      <w:r w:rsidRPr="007963E2">
        <w:rPr>
          <w:noProof/>
          <w:lang w:val="en-US"/>
        </w:rPr>
        <w:t>8.2.9.12</w:t>
      </w:r>
      <w:r>
        <w:rPr>
          <w:rFonts w:asciiTheme="minorHAnsi" w:eastAsiaTheme="minorEastAsia" w:hAnsiTheme="minorHAnsi" w:cstheme="minorBidi"/>
          <w:noProof/>
          <w:sz w:val="22"/>
          <w:szCs w:val="22"/>
        </w:rPr>
        <w:tab/>
      </w:r>
      <w:r w:rsidRPr="007963E2">
        <w:rPr>
          <w:noProof/>
          <w:lang w:val="en-US"/>
        </w:rPr>
        <w:t>MODIFIED_BEARER Notify payload</w:t>
      </w:r>
      <w:r>
        <w:rPr>
          <w:noProof/>
        </w:rPr>
        <w:tab/>
      </w:r>
      <w:r>
        <w:rPr>
          <w:noProof/>
        </w:rPr>
        <w:fldChar w:fldCharType="begin" w:fldLock="1"/>
      </w:r>
      <w:r>
        <w:rPr>
          <w:noProof/>
        </w:rPr>
        <w:instrText xml:space="preserve"> PAGEREF _Toc138330368 \h </w:instrText>
      </w:r>
      <w:r>
        <w:rPr>
          <w:noProof/>
        </w:rPr>
      </w:r>
      <w:r>
        <w:rPr>
          <w:noProof/>
        </w:rPr>
        <w:fldChar w:fldCharType="separate"/>
      </w:r>
      <w:r>
        <w:rPr>
          <w:noProof/>
        </w:rPr>
        <w:t>135</w:t>
      </w:r>
      <w:r>
        <w:rPr>
          <w:noProof/>
        </w:rPr>
        <w:fldChar w:fldCharType="end"/>
      </w:r>
    </w:p>
    <w:p w14:paraId="494FC9FC" w14:textId="14EFA6A1" w:rsidR="00823246" w:rsidRDefault="00823246">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7963E2">
        <w:rPr>
          <w:noProof/>
          <w:lang w:val="en-US"/>
        </w:rPr>
        <w:t>APN_AMBR Notify payload</w:t>
      </w:r>
      <w:r>
        <w:rPr>
          <w:noProof/>
        </w:rPr>
        <w:tab/>
      </w:r>
      <w:r>
        <w:rPr>
          <w:noProof/>
        </w:rPr>
        <w:fldChar w:fldCharType="begin" w:fldLock="1"/>
      </w:r>
      <w:r>
        <w:rPr>
          <w:noProof/>
        </w:rPr>
        <w:instrText xml:space="preserve"> PAGEREF _Toc138330369 \h </w:instrText>
      </w:r>
      <w:r>
        <w:rPr>
          <w:noProof/>
        </w:rPr>
      </w:r>
      <w:r>
        <w:rPr>
          <w:noProof/>
        </w:rPr>
        <w:fldChar w:fldCharType="separate"/>
      </w:r>
      <w:r>
        <w:rPr>
          <w:noProof/>
        </w:rPr>
        <w:t>136</w:t>
      </w:r>
      <w:r>
        <w:rPr>
          <w:noProof/>
        </w:rPr>
        <w:fldChar w:fldCharType="end"/>
      </w:r>
    </w:p>
    <w:p w14:paraId="1504B45F" w14:textId="3CD18F4C" w:rsidR="00823246" w:rsidRDefault="00823246">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7963E2">
        <w:rPr>
          <w:noProof/>
          <w:lang w:val="en-US"/>
        </w:rPr>
        <w:t>EXTENDED_APN_AMBR Notify payload</w:t>
      </w:r>
      <w:r>
        <w:rPr>
          <w:noProof/>
        </w:rPr>
        <w:tab/>
      </w:r>
      <w:r>
        <w:rPr>
          <w:noProof/>
        </w:rPr>
        <w:fldChar w:fldCharType="begin" w:fldLock="1"/>
      </w:r>
      <w:r>
        <w:rPr>
          <w:noProof/>
        </w:rPr>
        <w:instrText xml:space="preserve"> PAGEREF _Toc138330370 \h </w:instrText>
      </w:r>
      <w:r>
        <w:rPr>
          <w:noProof/>
        </w:rPr>
      </w:r>
      <w:r>
        <w:rPr>
          <w:noProof/>
        </w:rPr>
        <w:fldChar w:fldCharType="separate"/>
      </w:r>
      <w:r>
        <w:rPr>
          <w:noProof/>
        </w:rPr>
        <w:t>136</w:t>
      </w:r>
      <w:r>
        <w:rPr>
          <w:noProof/>
        </w:rPr>
        <w:fldChar w:fldCharType="end"/>
      </w:r>
    </w:p>
    <w:p w14:paraId="70886299" w14:textId="6E078788" w:rsidR="00823246" w:rsidRDefault="00823246">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7963E2">
        <w:rPr>
          <w:noProof/>
          <w:lang w:val="en-US"/>
        </w:rPr>
        <w:t xml:space="preserve"> Notify payload</w:t>
      </w:r>
      <w:r>
        <w:rPr>
          <w:noProof/>
        </w:rPr>
        <w:tab/>
      </w:r>
      <w:r>
        <w:rPr>
          <w:noProof/>
        </w:rPr>
        <w:fldChar w:fldCharType="begin" w:fldLock="1"/>
      </w:r>
      <w:r>
        <w:rPr>
          <w:noProof/>
        </w:rPr>
        <w:instrText xml:space="preserve"> PAGEREF _Toc138330371 \h </w:instrText>
      </w:r>
      <w:r>
        <w:rPr>
          <w:noProof/>
        </w:rPr>
      </w:r>
      <w:r>
        <w:rPr>
          <w:noProof/>
        </w:rPr>
        <w:fldChar w:fldCharType="separate"/>
      </w:r>
      <w:r>
        <w:rPr>
          <w:noProof/>
        </w:rPr>
        <w:t>137</w:t>
      </w:r>
      <w:r>
        <w:rPr>
          <w:noProof/>
        </w:rPr>
        <w:fldChar w:fldCharType="end"/>
      </w:r>
    </w:p>
    <w:p w14:paraId="3B3B695D" w14:textId="1A11A12E" w:rsidR="00823246" w:rsidRDefault="00823246">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7963E2">
        <w:rPr>
          <w:noProof/>
          <w:lang w:val="en-US"/>
        </w:rPr>
        <w:t xml:space="preserve"> Notify payload</w:t>
      </w:r>
      <w:r>
        <w:rPr>
          <w:noProof/>
        </w:rPr>
        <w:tab/>
      </w:r>
      <w:r>
        <w:rPr>
          <w:noProof/>
        </w:rPr>
        <w:fldChar w:fldCharType="begin" w:fldLock="1"/>
      </w:r>
      <w:r>
        <w:rPr>
          <w:noProof/>
        </w:rPr>
        <w:instrText xml:space="preserve"> PAGEREF _Toc138330372 \h </w:instrText>
      </w:r>
      <w:r>
        <w:rPr>
          <w:noProof/>
        </w:rPr>
      </w:r>
      <w:r>
        <w:rPr>
          <w:noProof/>
        </w:rPr>
        <w:fldChar w:fldCharType="separate"/>
      </w:r>
      <w:r>
        <w:rPr>
          <w:noProof/>
        </w:rPr>
        <w:t>138</w:t>
      </w:r>
      <w:r>
        <w:rPr>
          <w:noProof/>
        </w:rPr>
        <w:fldChar w:fldCharType="end"/>
      </w:r>
    </w:p>
    <w:p w14:paraId="7145F045" w14:textId="262803A7" w:rsidR="00823246" w:rsidRDefault="00823246">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7963E2">
        <w:rPr>
          <w:noProof/>
          <w:lang w:val="en-US"/>
        </w:rPr>
        <w:t xml:space="preserve"> Notify payload</w:t>
      </w:r>
      <w:r>
        <w:rPr>
          <w:noProof/>
        </w:rPr>
        <w:tab/>
      </w:r>
      <w:r>
        <w:rPr>
          <w:noProof/>
        </w:rPr>
        <w:fldChar w:fldCharType="begin" w:fldLock="1"/>
      </w:r>
      <w:r>
        <w:rPr>
          <w:noProof/>
        </w:rPr>
        <w:instrText xml:space="preserve"> PAGEREF _Toc138330373 \h </w:instrText>
      </w:r>
      <w:r>
        <w:rPr>
          <w:noProof/>
        </w:rPr>
      </w:r>
      <w:r>
        <w:rPr>
          <w:noProof/>
        </w:rPr>
        <w:fldChar w:fldCharType="separate"/>
      </w:r>
      <w:r>
        <w:rPr>
          <w:noProof/>
        </w:rPr>
        <w:t>138</w:t>
      </w:r>
      <w:r>
        <w:rPr>
          <w:noProof/>
        </w:rPr>
        <w:fldChar w:fldCharType="end"/>
      </w:r>
    </w:p>
    <w:p w14:paraId="231F7EF4" w14:textId="7722E541" w:rsidR="00823246" w:rsidRDefault="00823246">
      <w:pPr>
        <w:pStyle w:val="TOC4"/>
        <w:rPr>
          <w:rFonts w:asciiTheme="minorHAnsi" w:eastAsiaTheme="minorEastAsia" w:hAnsiTheme="minorHAnsi" w:cstheme="minorBidi"/>
          <w:noProof/>
          <w:sz w:val="22"/>
          <w:szCs w:val="22"/>
        </w:rPr>
      </w:pPr>
      <w:r>
        <w:rPr>
          <w:noProof/>
        </w:rPr>
        <w:t>8.2.9.18</w:t>
      </w:r>
      <w:r>
        <w:rPr>
          <w:rFonts w:asciiTheme="minorHAnsi" w:eastAsiaTheme="minorEastAsia" w:hAnsiTheme="minorHAnsi" w:cstheme="minorBidi"/>
          <w:noProof/>
          <w:sz w:val="22"/>
          <w:szCs w:val="22"/>
        </w:rPr>
        <w:tab/>
      </w:r>
      <w:r w:rsidRPr="007963E2">
        <w:rPr>
          <w:noProof/>
          <w:lang w:val="en-US"/>
        </w:rPr>
        <w:t>DNS_SRV_SEC_INFO_IND Notify payload</w:t>
      </w:r>
      <w:r>
        <w:rPr>
          <w:noProof/>
        </w:rPr>
        <w:tab/>
      </w:r>
      <w:r>
        <w:rPr>
          <w:noProof/>
        </w:rPr>
        <w:fldChar w:fldCharType="begin" w:fldLock="1"/>
      </w:r>
      <w:r>
        <w:rPr>
          <w:noProof/>
        </w:rPr>
        <w:instrText xml:space="preserve"> PAGEREF _Toc138330374 \h </w:instrText>
      </w:r>
      <w:r>
        <w:rPr>
          <w:noProof/>
        </w:rPr>
      </w:r>
      <w:r>
        <w:rPr>
          <w:noProof/>
        </w:rPr>
        <w:fldChar w:fldCharType="separate"/>
      </w:r>
      <w:r>
        <w:rPr>
          <w:noProof/>
        </w:rPr>
        <w:t>139</w:t>
      </w:r>
      <w:r>
        <w:rPr>
          <w:noProof/>
        </w:rPr>
        <w:fldChar w:fldCharType="end"/>
      </w:r>
    </w:p>
    <w:p w14:paraId="0A562219" w14:textId="51356D7A" w:rsidR="00823246" w:rsidRDefault="00823246">
      <w:pPr>
        <w:pStyle w:val="TOC4"/>
        <w:rPr>
          <w:rFonts w:asciiTheme="minorHAnsi" w:eastAsiaTheme="minorEastAsia" w:hAnsiTheme="minorHAnsi" w:cstheme="minorBidi"/>
          <w:noProof/>
          <w:sz w:val="22"/>
          <w:szCs w:val="22"/>
        </w:rPr>
      </w:pPr>
      <w:r>
        <w:rPr>
          <w:noProof/>
        </w:rPr>
        <w:t>8.2.9.19</w:t>
      </w:r>
      <w:r>
        <w:rPr>
          <w:rFonts w:asciiTheme="minorHAnsi" w:eastAsiaTheme="minorEastAsia" w:hAnsiTheme="minorHAnsi" w:cstheme="minorBidi"/>
          <w:noProof/>
          <w:sz w:val="22"/>
          <w:szCs w:val="22"/>
        </w:rPr>
        <w:tab/>
      </w:r>
      <w:r w:rsidRPr="007963E2">
        <w:rPr>
          <w:noProof/>
          <w:lang w:val="en-US"/>
        </w:rPr>
        <w:t>DNS_SRV_SEC_INFO Notify payload</w:t>
      </w:r>
      <w:r>
        <w:rPr>
          <w:noProof/>
        </w:rPr>
        <w:tab/>
      </w:r>
      <w:r>
        <w:rPr>
          <w:noProof/>
        </w:rPr>
        <w:fldChar w:fldCharType="begin" w:fldLock="1"/>
      </w:r>
      <w:r>
        <w:rPr>
          <w:noProof/>
        </w:rPr>
        <w:instrText xml:space="preserve"> PAGEREF _Toc138330375 \h </w:instrText>
      </w:r>
      <w:r>
        <w:rPr>
          <w:noProof/>
        </w:rPr>
      </w:r>
      <w:r>
        <w:rPr>
          <w:noProof/>
        </w:rPr>
        <w:fldChar w:fldCharType="separate"/>
      </w:r>
      <w:r>
        <w:rPr>
          <w:noProof/>
        </w:rPr>
        <w:t>140</w:t>
      </w:r>
      <w:r>
        <w:rPr>
          <w:noProof/>
        </w:rPr>
        <w:fldChar w:fldCharType="end"/>
      </w:r>
    </w:p>
    <w:p w14:paraId="2566C930" w14:textId="3E002B64" w:rsidR="00823246" w:rsidRDefault="00823246">
      <w:pPr>
        <w:pStyle w:val="TOC4"/>
        <w:rPr>
          <w:rFonts w:asciiTheme="minorHAnsi" w:eastAsiaTheme="minorEastAsia" w:hAnsiTheme="minorHAnsi" w:cstheme="minorBidi"/>
          <w:noProof/>
          <w:sz w:val="22"/>
          <w:szCs w:val="22"/>
        </w:rPr>
      </w:pPr>
      <w:r>
        <w:rPr>
          <w:noProof/>
        </w:rPr>
        <w:t>8.2.9.20</w:t>
      </w:r>
      <w:r>
        <w:rPr>
          <w:rFonts w:asciiTheme="minorHAnsi" w:eastAsiaTheme="minorEastAsia" w:hAnsiTheme="minorHAnsi" w:cstheme="minorBidi"/>
          <w:noProof/>
          <w:sz w:val="22"/>
          <w:szCs w:val="22"/>
        </w:rPr>
        <w:tab/>
      </w:r>
      <w:r w:rsidRPr="007963E2">
        <w:rPr>
          <w:noProof/>
          <w:lang w:val="en-US"/>
        </w:rPr>
        <w:t>ATSSS</w:t>
      </w:r>
      <w:r>
        <w:rPr>
          <w:noProof/>
        </w:rPr>
        <w:t xml:space="preserve">_REQUEST </w:t>
      </w:r>
      <w:r w:rsidRPr="007963E2">
        <w:rPr>
          <w:noProof/>
          <w:lang w:val="en-US"/>
        </w:rPr>
        <w:t>Notify payload</w:t>
      </w:r>
      <w:r>
        <w:rPr>
          <w:noProof/>
        </w:rPr>
        <w:tab/>
      </w:r>
      <w:r>
        <w:rPr>
          <w:noProof/>
        </w:rPr>
        <w:fldChar w:fldCharType="begin" w:fldLock="1"/>
      </w:r>
      <w:r>
        <w:rPr>
          <w:noProof/>
        </w:rPr>
        <w:instrText xml:space="preserve"> PAGEREF _Toc138330376 \h </w:instrText>
      </w:r>
      <w:r>
        <w:rPr>
          <w:noProof/>
        </w:rPr>
      </w:r>
      <w:r>
        <w:rPr>
          <w:noProof/>
        </w:rPr>
        <w:fldChar w:fldCharType="separate"/>
      </w:r>
      <w:r>
        <w:rPr>
          <w:noProof/>
        </w:rPr>
        <w:t>141</w:t>
      </w:r>
      <w:r>
        <w:rPr>
          <w:noProof/>
        </w:rPr>
        <w:fldChar w:fldCharType="end"/>
      </w:r>
    </w:p>
    <w:p w14:paraId="73410170" w14:textId="09F2D526" w:rsidR="00823246" w:rsidRDefault="00823246">
      <w:pPr>
        <w:pStyle w:val="TOC4"/>
        <w:rPr>
          <w:rFonts w:asciiTheme="minorHAnsi" w:eastAsiaTheme="minorEastAsia" w:hAnsiTheme="minorHAnsi" w:cstheme="minorBidi"/>
          <w:noProof/>
          <w:sz w:val="22"/>
          <w:szCs w:val="22"/>
        </w:rPr>
      </w:pPr>
      <w:r>
        <w:rPr>
          <w:noProof/>
        </w:rPr>
        <w:t>8.2.9.21</w:t>
      </w:r>
      <w:r>
        <w:rPr>
          <w:rFonts w:asciiTheme="minorHAnsi" w:eastAsiaTheme="minorEastAsia" w:hAnsiTheme="minorHAnsi" w:cstheme="minorBidi"/>
          <w:noProof/>
          <w:sz w:val="22"/>
          <w:szCs w:val="22"/>
        </w:rPr>
        <w:tab/>
      </w:r>
      <w:r w:rsidRPr="007963E2">
        <w:rPr>
          <w:noProof/>
          <w:lang w:val="en-US"/>
        </w:rPr>
        <w:t>ATSSS</w:t>
      </w:r>
      <w:r>
        <w:rPr>
          <w:noProof/>
        </w:rPr>
        <w:t xml:space="preserve">_RESPONSE </w:t>
      </w:r>
      <w:r w:rsidRPr="007963E2">
        <w:rPr>
          <w:noProof/>
          <w:lang w:val="en-US"/>
        </w:rPr>
        <w:t>Notify payload</w:t>
      </w:r>
      <w:r>
        <w:rPr>
          <w:noProof/>
        </w:rPr>
        <w:tab/>
      </w:r>
      <w:r>
        <w:rPr>
          <w:noProof/>
        </w:rPr>
        <w:fldChar w:fldCharType="begin" w:fldLock="1"/>
      </w:r>
      <w:r>
        <w:rPr>
          <w:noProof/>
        </w:rPr>
        <w:instrText xml:space="preserve"> PAGEREF _Toc138330377 \h </w:instrText>
      </w:r>
      <w:r>
        <w:rPr>
          <w:noProof/>
        </w:rPr>
      </w:r>
      <w:r>
        <w:rPr>
          <w:noProof/>
        </w:rPr>
        <w:fldChar w:fldCharType="separate"/>
      </w:r>
      <w:r>
        <w:rPr>
          <w:noProof/>
        </w:rPr>
        <w:t>142</w:t>
      </w:r>
      <w:r>
        <w:rPr>
          <w:noProof/>
        </w:rPr>
        <w:fldChar w:fldCharType="end"/>
      </w:r>
    </w:p>
    <w:p w14:paraId="1FE11F13" w14:textId="13D25EBA" w:rsidR="00823246" w:rsidRDefault="00823246">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_Toc138330378 \h </w:instrText>
      </w:r>
      <w:r>
        <w:rPr>
          <w:noProof/>
        </w:rPr>
      </w:r>
      <w:r>
        <w:rPr>
          <w:noProof/>
        </w:rPr>
        <w:fldChar w:fldCharType="separate"/>
      </w:r>
      <w:r>
        <w:rPr>
          <w:noProof/>
        </w:rPr>
        <w:t>142</w:t>
      </w:r>
      <w:r>
        <w:rPr>
          <w:noProof/>
        </w:rPr>
        <w:fldChar w:fldCharType="end"/>
      </w:r>
    </w:p>
    <w:p w14:paraId="1A71D945" w14:textId="4BD1B6CF" w:rsidR="00823246" w:rsidRDefault="00823246">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_Toc138330379 \h </w:instrText>
      </w:r>
      <w:r>
        <w:rPr>
          <w:noProof/>
        </w:rPr>
      </w:r>
      <w:r>
        <w:rPr>
          <w:noProof/>
        </w:rPr>
        <w:fldChar w:fldCharType="separate"/>
      </w:r>
      <w:r>
        <w:rPr>
          <w:noProof/>
        </w:rPr>
        <w:t>142</w:t>
      </w:r>
      <w:r>
        <w:rPr>
          <w:noProof/>
        </w:rPr>
        <w:fldChar w:fldCharType="end"/>
      </w:r>
    </w:p>
    <w:p w14:paraId="1CA8FCD7" w14:textId="3FC82C09" w:rsidR="00823246" w:rsidRDefault="00823246">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_Toc138330380 \h </w:instrText>
      </w:r>
      <w:r>
        <w:rPr>
          <w:noProof/>
        </w:rPr>
      </w:r>
      <w:r>
        <w:rPr>
          <w:noProof/>
        </w:rPr>
        <w:fldChar w:fldCharType="separate"/>
      </w:r>
      <w:r>
        <w:rPr>
          <w:noProof/>
        </w:rPr>
        <w:t>142</w:t>
      </w:r>
      <w:r>
        <w:rPr>
          <w:noProof/>
        </w:rPr>
        <w:fldChar w:fldCharType="end"/>
      </w:r>
    </w:p>
    <w:p w14:paraId="19F8969B" w14:textId="3A8FB273" w:rsidR="00823246" w:rsidRDefault="00823246">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_Toc138330381 \h </w:instrText>
      </w:r>
      <w:r>
        <w:rPr>
          <w:noProof/>
        </w:rPr>
      </w:r>
      <w:r>
        <w:rPr>
          <w:noProof/>
        </w:rPr>
        <w:fldChar w:fldCharType="separate"/>
      </w:r>
      <w:r>
        <w:rPr>
          <w:noProof/>
        </w:rPr>
        <w:t>142</w:t>
      </w:r>
      <w:r>
        <w:rPr>
          <w:noProof/>
        </w:rPr>
        <w:fldChar w:fldCharType="end"/>
      </w:r>
    </w:p>
    <w:p w14:paraId="70B66B42" w14:textId="6C7A6F47" w:rsidR="00823246" w:rsidRDefault="00823246">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_Toc138330382 \h </w:instrText>
      </w:r>
      <w:r>
        <w:rPr>
          <w:noProof/>
        </w:rPr>
      </w:r>
      <w:r>
        <w:rPr>
          <w:noProof/>
        </w:rPr>
        <w:fldChar w:fldCharType="separate"/>
      </w:r>
      <w:r>
        <w:rPr>
          <w:noProof/>
        </w:rPr>
        <w:t>143</w:t>
      </w:r>
      <w:r>
        <w:rPr>
          <w:noProof/>
        </w:rPr>
        <w:fldChar w:fldCharType="end"/>
      </w:r>
    </w:p>
    <w:p w14:paraId="213DB099" w14:textId="4370FFB5" w:rsidR="00823246" w:rsidRDefault="00823246">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_Toc138330383 \h </w:instrText>
      </w:r>
      <w:r>
        <w:rPr>
          <w:noProof/>
        </w:rPr>
      </w:r>
      <w:r>
        <w:rPr>
          <w:noProof/>
        </w:rPr>
        <w:fldChar w:fldCharType="separate"/>
      </w:r>
      <w:r>
        <w:rPr>
          <w:noProof/>
        </w:rPr>
        <w:t>144</w:t>
      </w:r>
      <w:r>
        <w:rPr>
          <w:noProof/>
        </w:rPr>
        <w:fldChar w:fldCharType="end"/>
      </w:r>
    </w:p>
    <w:p w14:paraId="56ACAD88" w14:textId="42618BF2" w:rsidR="00823246" w:rsidRDefault="00823246">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_Toc138330384 \h </w:instrText>
      </w:r>
      <w:r>
        <w:rPr>
          <w:noProof/>
        </w:rPr>
      </w:r>
      <w:r>
        <w:rPr>
          <w:noProof/>
        </w:rPr>
        <w:fldChar w:fldCharType="separate"/>
      </w:r>
      <w:r>
        <w:rPr>
          <w:noProof/>
        </w:rPr>
        <w:t>145</w:t>
      </w:r>
      <w:r>
        <w:rPr>
          <w:noProof/>
        </w:rPr>
        <w:fldChar w:fldCharType="end"/>
      </w:r>
    </w:p>
    <w:p w14:paraId="398A0CFA" w14:textId="42E092F4" w:rsidR="00823246" w:rsidRDefault="00823246">
      <w:pPr>
        <w:pStyle w:val="TOC8"/>
        <w:rPr>
          <w:rFonts w:asciiTheme="minorHAnsi" w:eastAsiaTheme="minorEastAsia" w:hAnsiTheme="minorHAnsi" w:cstheme="minorBidi"/>
          <w:b w:val="0"/>
          <w:noProof/>
          <w:szCs w:val="22"/>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_Toc138330385 \h </w:instrText>
      </w:r>
      <w:r>
        <w:rPr>
          <w:noProof/>
        </w:rPr>
      </w:r>
      <w:r>
        <w:rPr>
          <w:noProof/>
        </w:rPr>
        <w:fldChar w:fldCharType="separate"/>
      </w:r>
      <w:r>
        <w:rPr>
          <w:noProof/>
        </w:rPr>
        <w:t>147</w:t>
      </w:r>
      <w:r>
        <w:rPr>
          <w:noProof/>
        </w:rPr>
        <w:fldChar w:fldCharType="end"/>
      </w:r>
    </w:p>
    <w:p w14:paraId="0020B31B" w14:textId="45C2C723" w:rsidR="00823246" w:rsidRDefault="00823246">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_Toc138330386 \h </w:instrText>
      </w:r>
      <w:r>
        <w:rPr>
          <w:noProof/>
        </w:rPr>
      </w:r>
      <w:r>
        <w:rPr>
          <w:noProof/>
        </w:rPr>
        <w:fldChar w:fldCharType="separate"/>
      </w:r>
      <w:r>
        <w:rPr>
          <w:noProof/>
        </w:rPr>
        <w:t>147</w:t>
      </w:r>
      <w:r>
        <w:rPr>
          <w:noProof/>
        </w:rPr>
        <w:fldChar w:fldCharType="end"/>
      </w:r>
    </w:p>
    <w:p w14:paraId="0183D5F3" w14:textId="2C4141C1" w:rsidR="00823246" w:rsidRDefault="00823246">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_Toc138330387 \h </w:instrText>
      </w:r>
      <w:r>
        <w:rPr>
          <w:noProof/>
        </w:rPr>
      </w:r>
      <w:r>
        <w:rPr>
          <w:noProof/>
        </w:rPr>
        <w:fldChar w:fldCharType="separate"/>
      </w:r>
      <w:r>
        <w:rPr>
          <w:noProof/>
        </w:rPr>
        <w:t>147</w:t>
      </w:r>
      <w:r>
        <w:rPr>
          <w:noProof/>
        </w:rPr>
        <w:fldChar w:fldCharType="end"/>
      </w:r>
    </w:p>
    <w:p w14:paraId="39B3752A" w14:textId="0C6B935B" w:rsidR="00823246" w:rsidRDefault="00823246">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_Toc138330388 \h </w:instrText>
      </w:r>
      <w:r>
        <w:rPr>
          <w:noProof/>
        </w:rPr>
      </w:r>
      <w:r>
        <w:rPr>
          <w:noProof/>
        </w:rPr>
        <w:fldChar w:fldCharType="separate"/>
      </w:r>
      <w:r>
        <w:rPr>
          <w:noProof/>
        </w:rPr>
        <w:t>150</w:t>
      </w:r>
      <w:r>
        <w:rPr>
          <w:noProof/>
        </w:rPr>
        <w:fldChar w:fldCharType="end"/>
      </w:r>
    </w:p>
    <w:p w14:paraId="34A2A2B7" w14:textId="6D4BE9EF" w:rsidR="00823246" w:rsidRDefault="00823246">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_Toc138330389 \h </w:instrText>
      </w:r>
      <w:r>
        <w:rPr>
          <w:noProof/>
        </w:rPr>
      </w:r>
      <w:r>
        <w:rPr>
          <w:noProof/>
        </w:rPr>
        <w:fldChar w:fldCharType="separate"/>
      </w:r>
      <w:r>
        <w:rPr>
          <w:noProof/>
        </w:rPr>
        <w:t>150</w:t>
      </w:r>
      <w:r>
        <w:rPr>
          <w:noProof/>
        </w:rPr>
        <w:fldChar w:fldCharType="end"/>
      </w:r>
    </w:p>
    <w:p w14:paraId="5E490618" w14:textId="4ACFD39B" w:rsidR="00823246" w:rsidRDefault="00823246">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_Toc138330390 \h </w:instrText>
      </w:r>
      <w:r>
        <w:rPr>
          <w:noProof/>
        </w:rPr>
      </w:r>
      <w:r>
        <w:rPr>
          <w:noProof/>
        </w:rPr>
        <w:fldChar w:fldCharType="separate"/>
      </w:r>
      <w:r>
        <w:rPr>
          <w:noProof/>
        </w:rPr>
        <w:t>151</w:t>
      </w:r>
      <w:r>
        <w:rPr>
          <w:noProof/>
        </w:rPr>
        <w:fldChar w:fldCharType="end"/>
      </w:r>
    </w:p>
    <w:p w14:paraId="327BA8BA" w14:textId="73EDD88B" w:rsidR="00823246" w:rsidRDefault="00823246">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_Toc138330391 \h </w:instrText>
      </w:r>
      <w:r>
        <w:rPr>
          <w:noProof/>
        </w:rPr>
      </w:r>
      <w:r>
        <w:rPr>
          <w:noProof/>
        </w:rPr>
        <w:fldChar w:fldCharType="separate"/>
      </w:r>
      <w:r>
        <w:rPr>
          <w:noProof/>
        </w:rPr>
        <w:t>151</w:t>
      </w:r>
      <w:r>
        <w:rPr>
          <w:noProof/>
        </w:rPr>
        <w:fldChar w:fldCharType="end"/>
      </w:r>
    </w:p>
    <w:p w14:paraId="4D04B186" w14:textId="0F9F9F56" w:rsidR="00823246" w:rsidRDefault="00823246">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_Toc138330392 \h </w:instrText>
      </w:r>
      <w:r>
        <w:rPr>
          <w:noProof/>
        </w:rPr>
      </w:r>
      <w:r>
        <w:rPr>
          <w:noProof/>
        </w:rPr>
        <w:fldChar w:fldCharType="separate"/>
      </w:r>
      <w:r>
        <w:rPr>
          <w:noProof/>
        </w:rPr>
        <w:t>151</w:t>
      </w:r>
      <w:r>
        <w:rPr>
          <w:noProof/>
        </w:rPr>
        <w:fldChar w:fldCharType="end"/>
      </w:r>
    </w:p>
    <w:p w14:paraId="481B463C" w14:textId="2F12F932" w:rsidR="00823246" w:rsidRDefault="00823246">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_Toc138330393 \h </w:instrText>
      </w:r>
      <w:r>
        <w:rPr>
          <w:noProof/>
        </w:rPr>
      </w:r>
      <w:r>
        <w:rPr>
          <w:noProof/>
        </w:rPr>
        <w:fldChar w:fldCharType="separate"/>
      </w:r>
      <w:r>
        <w:rPr>
          <w:noProof/>
        </w:rPr>
        <w:t>151</w:t>
      </w:r>
      <w:r>
        <w:rPr>
          <w:noProof/>
        </w:rPr>
        <w:fldChar w:fldCharType="end"/>
      </w:r>
    </w:p>
    <w:p w14:paraId="59623C7E" w14:textId="488498F8" w:rsidR="00823246" w:rsidRDefault="00823246">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_Toc138330394 \h </w:instrText>
      </w:r>
      <w:r>
        <w:rPr>
          <w:noProof/>
        </w:rPr>
      </w:r>
      <w:r>
        <w:rPr>
          <w:noProof/>
        </w:rPr>
        <w:fldChar w:fldCharType="separate"/>
      </w:r>
      <w:r>
        <w:rPr>
          <w:noProof/>
        </w:rPr>
        <w:t>152</w:t>
      </w:r>
      <w:r>
        <w:rPr>
          <w:noProof/>
        </w:rPr>
        <w:fldChar w:fldCharType="end"/>
      </w:r>
    </w:p>
    <w:p w14:paraId="28B79FAB" w14:textId="64FEAE49" w:rsidR="00823246" w:rsidRDefault="00823246">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_Toc138330395 \h </w:instrText>
      </w:r>
      <w:r>
        <w:rPr>
          <w:noProof/>
        </w:rPr>
      </w:r>
      <w:r>
        <w:rPr>
          <w:noProof/>
        </w:rPr>
        <w:fldChar w:fldCharType="separate"/>
      </w:r>
      <w:r>
        <w:rPr>
          <w:noProof/>
        </w:rPr>
        <w:t>154</w:t>
      </w:r>
      <w:r>
        <w:rPr>
          <w:noProof/>
        </w:rPr>
        <w:fldChar w:fldCharType="end"/>
      </w:r>
    </w:p>
    <w:p w14:paraId="27751A32" w14:textId="1D81368C" w:rsidR="00823246" w:rsidRDefault="00823246">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_Toc138330396 \h </w:instrText>
      </w:r>
      <w:r>
        <w:rPr>
          <w:noProof/>
        </w:rPr>
      </w:r>
      <w:r>
        <w:rPr>
          <w:noProof/>
        </w:rPr>
        <w:fldChar w:fldCharType="separate"/>
      </w:r>
      <w:r>
        <w:rPr>
          <w:noProof/>
        </w:rPr>
        <w:t>157</w:t>
      </w:r>
      <w:r>
        <w:rPr>
          <w:noProof/>
        </w:rPr>
        <w:fldChar w:fldCharType="end"/>
      </w:r>
    </w:p>
    <w:p w14:paraId="527AB70C" w14:textId="6DF7D077" w:rsidR="00823246" w:rsidRDefault="00823246">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_Toc138330397 \h </w:instrText>
      </w:r>
      <w:r>
        <w:rPr>
          <w:noProof/>
        </w:rPr>
      </w:r>
      <w:r>
        <w:rPr>
          <w:noProof/>
        </w:rPr>
        <w:fldChar w:fldCharType="separate"/>
      </w:r>
      <w:r>
        <w:rPr>
          <w:noProof/>
        </w:rPr>
        <w:t>157</w:t>
      </w:r>
      <w:r>
        <w:rPr>
          <w:noProof/>
        </w:rPr>
        <w:fldChar w:fldCharType="end"/>
      </w:r>
    </w:p>
    <w:p w14:paraId="48CD1AC1" w14:textId="411ECE6C" w:rsidR="00823246" w:rsidRDefault="00823246">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_Toc138330398 \h </w:instrText>
      </w:r>
      <w:r>
        <w:rPr>
          <w:noProof/>
        </w:rPr>
      </w:r>
      <w:r>
        <w:rPr>
          <w:noProof/>
        </w:rPr>
        <w:fldChar w:fldCharType="separate"/>
      </w:r>
      <w:r>
        <w:rPr>
          <w:noProof/>
        </w:rPr>
        <w:t>157</w:t>
      </w:r>
      <w:r>
        <w:rPr>
          <w:noProof/>
        </w:rPr>
        <w:fldChar w:fldCharType="end"/>
      </w:r>
    </w:p>
    <w:p w14:paraId="7F883E51" w14:textId="4C13D9B5" w:rsidR="00823246" w:rsidRDefault="00823246">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_Toc138330399 \h </w:instrText>
      </w:r>
      <w:r>
        <w:rPr>
          <w:noProof/>
        </w:rPr>
      </w:r>
      <w:r>
        <w:rPr>
          <w:noProof/>
        </w:rPr>
        <w:fldChar w:fldCharType="separate"/>
      </w:r>
      <w:r>
        <w:rPr>
          <w:noProof/>
        </w:rPr>
        <w:t>157</w:t>
      </w:r>
      <w:r>
        <w:rPr>
          <w:noProof/>
        </w:rPr>
        <w:fldChar w:fldCharType="end"/>
      </w:r>
    </w:p>
    <w:p w14:paraId="28CBB252" w14:textId="0DCD4017" w:rsidR="00823246" w:rsidRDefault="00823246">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_Toc138330400 \h </w:instrText>
      </w:r>
      <w:r>
        <w:rPr>
          <w:noProof/>
        </w:rPr>
      </w:r>
      <w:r>
        <w:rPr>
          <w:noProof/>
        </w:rPr>
        <w:fldChar w:fldCharType="separate"/>
      </w:r>
      <w:r>
        <w:rPr>
          <w:noProof/>
        </w:rPr>
        <w:t>157</w:t>
      </w:r>
      <w:r>
        <w:rPr>
          <w:noProof/>
        </w:rPr>
        <w:fldChar w:fldCharType="end"/>
      </w:r>
    </w:p>
    <w:p w14:paraId="2984C83C" w14:textId="5555926F" w:rsidR="00823246" w:rsidRDefault="00823246">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_Toc138330401 \h </w:instrText>
      </w:r>
      <w:r>
        <w:rPr>
          <w:noProof/>
        </w:rPr>
      </w:r>
      <w:r>
        <w:rPr>
          <w:noProof/>
        </w:rPr>
        <w:fldChar w:fldCharType="separate"/>
      </w:r>
      <w:r>
        <w:rPr>
          <w:noProof/>
        </w:rPr>
        <w:t>157</w:t>
      </w:r>
      <w:r>
        <w:rPr>
          <w:noProof/>
        </w:rPr>
        <w:fldChar w:fldCharType="end"/>
      </w:r>
    </w:p>
    <w:p w14:paraId="66027478" w14:textId="40213E3C" w:rsidR="00823246" w:rsidRDefault="00823246">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_Toc138330402 \h </w:instrText>
      </w:r>
      <w:r>
        <w:rPr>
          <w:noProof/>
        </w:rPr>
      </w:r>
      <w:r>
        <w:rPr>
          <w:noProof/>
        </w:rPr>
        <w:fldChar w:fldCharType="separate"/>
      </w:r>
      <w:r>
        <w:rPr>
          <w:noProof/>
        </w:rPr>
        <w:t>157</w:t>
      </w:r>
      <w:r>
        <w:rPr>
          <w:noProof/>
        </w:rPr>
        <w:fldChar w:fldCharType="end"/>
      </w:r>
    </w:p>
    <w:p w14:paraId="073B1529" w14:textId="67ECDF91" w:rsidR="00823246" w:rsidRDefault="00823246">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_Toc138330403 \h </w:instrText>
      </w:r>
      <w:r>
        <w:rPr>
          <w:noProof/>
        </w:rPr>
      </w:r>
      <w:r>
        <w:rPr>
          <w:noProof/>
        </w:rPr>
        <w:fldChar w:fldCharType="separate"/>
      </w:r>
      <w:r>
        <w:rPr>
          <w:noProof/>
        </w:rPr>
        <w:t>157</w:t>
      </w:r>
      <w:r>
        <w:rPr>
          <w:noProof/>
        </w:rPr>
        <w:fldChar w:fldCharType="end"/>
      </w:r>
    </w:p>
    <w:p w14:paraId="00A77926" w14:textId="3333BC14" w:rsidR="00823246" w:rsidRDefault="00823246">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_Toc138330404 \h </w:instrText>
      </w:r>
      <w:r>
        <w:rPr>
          <w:noProof/>
        </w:rPr>
      </w:r>
      <w:r>
        <w:rPr>
          <w:noProof/>
        </w:rPr>
        <w:fldChar w:fldCharType="separate"/>
      </w:r>
      <w:r>
        <w:rPr>
          <w:noProof/>
        </w:rPr>
        <w:t>157</w:t>
      </w:r>
      <w:r>
        <w:rPr>
          <w:noProof/>
        </w:rPr>
        <w:fldChar w:fldCharType="end"/>
      </w:r>
    </w:p>
    <w:p w14:paraId="33DF6393" w14:textId="7CDF37BF" w:rsidR="00823246" w:rsidRDefault="00823246">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_Toc138330405 \h </w:instrText>
      </w:r>
      <w:r>
        <w:rPr>
          <w:noProof/>
        </w:rPr>
      </w:r>
      <w:r>
        <w:rPr>
          <w:noProof/>
        </w:rPr>
        <w:fldChar w:fldCharType="separate"/>
      </w:r>
      <w:r>
        <w:rPr>
          <w:noProof/>
        </w:rPr>
        <w:t>158</w:t>
      </w:r>
      <w:r>
        <w:rPr>
          <w:noProof/>
        </w:rPr>
        <w:fldChar w:fldCharType="end"/>
      </w:r>
    </w:p>
    <w:p w14:paraId="1BFBBDCC" w14:textId="01DFED95" w:rsidR="00823246" w:rsidRDefault="00823246">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_Toc138330406 \h </w:instrText>
      </w:r>
      <w:r>
        <w:rPr>
          <w:noProof/>
        </w:rPr>
      </w:r>
      <w:r>
        <w:rPr>
          <w:noProof/>
        </w:rPr>
        <w:fldChar w:fldCharType="separate"/>
      </w:r>
      <w:r>
        <w:rPr>
          <w:noProof/>
        </w:rPr>
        <w:t>158</w:t>
      </w:r>
      <w:r>
        <w:rPr>
          <w:noProof/>
        </w:rPr>
        <w:fldChar w:fldCharType="end"/>
      </w:r>
    </w:p>
    <w:p w14:paraId="23ACED5A" w14:textId="5CB999F1" w:rsidR="00823246" w:rsidRDefault="00823246">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7963E2">
        <w:rPr>
          <w:iCs/>
          <w:noProof/>
          <w:snapToGrid w:val="0"/>
          <w:lang w:val="en-AU"/>
        </w:rPr>
        <w:t xml:space="preserve"> accepted by the network</w:t>
      </w:r>
      <w:r>
        <w:rPr>
          <w:noProof/>
        </w:rPr>
        <w:tab/>
      </w:r>
      <w:r>
        <w:rPr>
          <w:noProof/>
        </w:rPr>
        <w:fldChar w:fldCharType="begin" w:fldLock="1"/>
      </w:r>
      <w:r>
        <w:rPr>
          <w:noProof/>
        </w:rPr>
        <w:instrText xml:space="preserve"> PAGEREF _Toc138330407 \h </w:instrText>
      </w:r>
      <w:r>
        <w:rPr>
          <w:noProof/>
        </w:rPr>
      </w:r>
      <w:r>
        <w:rPr>
          <w:noProof/>
        </w:rPr>
        <w:fldChar w:fldCharType="separate"/>
      </w:r>
      <w:r>
        <w:rPr>
          <w:noProof/>
        </w:rPr>
        <w:t>158</w:t>
      </w:r>
      <w:r>
        <w:rPr>
          <w:noProof/>
        </w:rPr>
        <w:fldChar w:fldCharType="end"/>
      </w:r>
    </w:p>
    <w:p w14:paraId="3C1A544C" w14:textId="417E7AC5" w:rsidR="00823246" w:rsidRDefault="00823246">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_Toc138330408 \h </w:instrText>
      </w:r>
      <w:r>
        <w:rPr>
          <w:noProof/>
        </w:rPr>
      </w:r>
      <w:r>
        <w:rPr>
          <w:noProof/>
        </w:rPr>
        <w:fldChar w:fldCharType="separate"/>
      </w:r>
      <w:r>
        <w:rPr>
          <w:noProof/>
        </w:rPr>
        <w:t>158</w:t>
      </w:r>
      <w:r>
        <w:rPr>
          <w:noProof/>
        </w:rPr>
        <w:fldChar w:fldCharType="end"/>
      </w:r>
    </w:p>
    <w:p w14:paraId="5920CB73" w14:textId="5D7E175C" w:rsidR="00823246" w:rsidRDefault="00823246">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_Toc138330409 \h </w:instrText>
      </w:r>
      <w:r>
        <w:rPr>
          <w:noProof/>
        </w:rPr>
      </w:r>
      <w:r>
        <w:rPr>
          <w:noProof/>
        </w:rPr>
        <w:fldChar w:fldCharType="separate"/>
      </w:r>
      <w:r>
        <w:rPr>
          <w:noProof/>
        </w:rPr>
        <w:t>158</w:t>
      </w:r>
      <w:r>
        <w:rPr>
          <w:noProof/>
        </w:rPr>
        <w:fldChar w:fldCharType="end"/>
      </w:r>
    </w:p>
    <w:p w14:paraId="5A29E938" w14:textId="39F6E096" w:rsidR="00823246" w:rsidRDefault="00823246">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_Toc138330410 \h </w:instrText>
      </w:r>
      <w:r>
        <w:rPr>
          <w:noProof/>
        </w:rPr>
      </w:r>
      <w:r>
        <w:rPr>
          <w:noProof/>
        </w:rPr>
        <w:fldChar w:fldCharType="separate"/>
      </w:r>
      <w:r>
        <w:rPr>
          <w:noProof/>
        </w:rPr>
        <w:t>158</w:t>
      </w:r>
      <w:r>
        <w:rPr>
          <w:noProof/>
        </w:rPr>
        <w:fldChar w:fldCharType="end"/>
      </w:r>
    </w:p>
    <w:p w14:paraId="14E4FF82" w14:textId="32499208" w:rsidR="00823246" w:rsidRDefault="00823246">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_Toc138330411 \h </w:instrText>
      </w:r>
      <w:r>
        <w:rPr>
          <w:noProof/>
        </w:rPr>
      </w:r>
      <w:r>
        <w:rPr>
          <w:noProof/>
        </w:rPr>
        <w:fldChar w:fldCharType="separate"/>
      </w:r>
      <w:r>
        <w:rPr>
          <w:noProof/>
        </w:rPr>
        <w:t>159</w:t>
      </w:r>
      <w:r>
        <w:rPr>
          <w:noProof/>
        </w:rPr>
        <w:fldChar w:fldCharType="end"/>
      </w:r>
    </w:p>
    <w:p w14:paraId="302AE2DD" w14:textId="148E79E4" w:rsidR="00823246" w:rsidRDefault="00823246">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_Toc138330412 \h </w:instrText>
      </w:r>
      <w:r>
        <w:rPr>
          <w:noProof/>
        </w:rPr>
      </w:r>
      <w:r>
        <w:rPr>
          <w:noProof/>
        </w:rPr>
        <w:fldChar w:fldCharType="separate"/>
      </w:r>
      <w:r>
        <w:rPr>
          <w:noProof/>
        </w:rPr>
        <w:t>159</w:t>
      </w:r>
      <w:r>
        <w:rPr>
          <w:noProof/>
        </w:rPr>
        <w:fldChar w:fldCharType="end"/>
      </w:r>
    </w:p>
    <w:p w14:paraId="784DFA72" w14:textId="02585464" w:rsidR="00823246" w:rsidRDefault="00823246">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_Toc138330413 \h </w:instrText>
      </w:r>
      <w:r>
        <w:rPr>
          <w:noProof/>
        </w:rPr>
      </w:r>
      <w:r>
        <w:rPr>
          <w:noProof/>
        </w:rPr>
        <w:fldChar w:fldCharType="separate"/>
      </w:r>
      <w:r>
        <w:rPr>
          <w:noProof/>
        </w:rPr>
        <w:t>159</w:t>
      </w:r>
      <w:r>
        <w:rPr>
          <w:noProof/>
        </w:rPr>
        <w:fldChar w:fldCharType="end"/>
      </w:r>
    </w:p>
    <w:p w14:paraId="628DD029" w14:textId="405CEFE7" w:rsidR="00823246" w:rsidRDefault="00823246">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_Toc138330414 \h </w:instrText>
      </w:r>
      <w:r>
        <w:rPr>
          <w:noProof/>
        </w:rPr>
      </w:r>
      <w:r>
        <w:rPr>
          <w:noProof/>
        </w:rPr>
        <w:fldChar w:fldCharType="separate"/>
      </w:r>
      <w:r>
        <w:rPr>
          <w:noProof/>
        </w:rPr>
        <w:t>159</w:t>
      </w:r>
      <w:r>
        <w:rPr>
          <w:noProof/>
        </w:rPr>
        <w:fldChar w:fldCharType="end"/>
      </w:r>
    </w:p>
    <w:p w14:paraId="7577B2B2" w14:textId="65A6FDCB" w:rsidR="00823246" w:rsidRDefault="00823246">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_Toc138330415 \h </w:instrText>
      </w:r>
      <w:r>
        <w:rPr>
          <w:noProof/>
        </w:rPr>
      </w:r>
      <w:r>
        <w:rPr>
          <w:noProof/>
        </w:rPr>
        <w:fldChar w:fldCharType="separate"/>
      </w:r>
      <w:r>
        <w:rPr>
          <w:noProof/>
        </w:rPr>
        <w:t>159</w:t>
      </w:r>
      <w:r>
        <w:rPr>
          <w:noProof/>
        </w:rPr>
        <w:fldChar w:fldCharType="end"/>
      </w:r>
    </w:p>
    <w:p w14:paraId="0C0F55E5" w14:textId="7621FA79" w:rsidR="00823246" w:rsidRDefault="00823246">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_Toc138330416 \h </w:instrText>
      </w:r>
      <w:r>
        <w:rPr>
          <w:noProof/>
        </w:rPr>
      </w:r>
      <w:r>
        <w:rPr>
          <w:noProof/>
        </w:rPr>
        <w:fldChar w:fldCharType="separate"/>
      </w:r>
      <w:r>
        <w:rPr>
          <w:noProof/>
        </w:rPr>
        <w:t>159</w:t>
      </w:r>
      <w:r>
        <w:rPr>
          <w:noProof/>
        </w:rPr>
        <w:fldChar w:fldCharType="end"/>
      </w:r>
    </w:p>
    <w:p w14:paraId="435EF627" w14:textId="7AB9D412" w:rsidR="00823246" w:rsidRDefault="00823246">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_Toc138330417 \h </w:instrText>
      </w:r>
      <w:r>
        <w:rPr>
          <w:noProof/>
        </w:rPr>
      </w:r>
      <w:r>
        <w:rPr>
          <w:noProof/>
        </w:rPr>
        <w:fldChar w:fldCharType="separate"/>
      </w:r>
      <w:r>
        <w:rPr>
          <w:noProof/>
        </w:rPr>
        <w:t>159</w:t>
      </w:r>
      <w:r>
        <w:rPr>
          <w:noProof/>
        </w:rPr>
        <w:fldChar w:fldCharType="end"/>
      </w:r>
    </w:p>
    <w:p w14:paraId="2D160658" w14:textId="1909FABD" w:rsidR="00823246" w:rsidRDefault="00823246">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_Toc138330418 \h </w:instrText>
      </w:r>
      <w:r>
        <w:rPr>
          <w:noProof/>
        </w:rPr>
      </w:r>
      <w:r>
        <w:rPr>
          <w:noProof/>
        </w:rPr>
        <w:fldChar w:fldCharType="separate"/>
      </w:r>
      <w:r>
        <w:rPr>
          <w:noProof/>
        </w:rPr>
        <w:t>159</w:t>
      </w:r>
      <w:r>
        <w:rPr>
          <w:noProof/>
        </w:rPr>
        <w:fldChar w:fldCharType="end"/>
      </w:r>
    </w:p>
    <w:p w14:paraId="40FE1F15" w14:textId="3B4BD62C" w:rsidR="00823246" w:rsidRDefault="00823246">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7963E2">
        <w:rPr>
          <w:iCs/>
          <w:noProof/>
          <w:snapToGrid w:val="0"/>
          <w:lang w:val="en-AU"/>
        </w:rPr>
        <w:t xml:space="preserve"> accepted by the network</w:t>
      </w:r>
      <w:r>
        <w:rPr>
          <w:noProof/>
        </w:rPr>
        <w:tab/>
      </w:r>
      <w:r>
        <w:rPr>
          <w:noProof/>
        </w:rPr>
        <w:fldChar w:fldCharType="begin" w:fldLock="1"/>
      </w:r>
      <w:r>
        <w:rPr>
          <w:noProof/>
        </w:rPr>
        <w:instrText xml:space="preserve"> PAGEREF _Toc138330419 \h </w:instrText>
      </w:r>
      <w:r>
        <w:rPr>
          <w:noProof/>
        </w:rPr>
      </w:r>
      <w:r>
        <w:rPr>
          <w:noProof/>
        </w:rPr>
        <w:fldChar w:fldCharType="separate"/>
      </w:r>
      <w:r>
        <w:rPr>
          <w:noProof/>
        </w:rPr>
        <w:t>159</w:t>
      </w:r>
      <w:r>
        <w:rPr>
          <w:noProof/>
        </w:rPr>
        <w:fldChar w:fldCharType="end"/>
      </w:r>
    </w:p>
    <w:p w14:paraId="6FFB3C8C" w14:textId="6249B58C" w:rsidR="00823246" w:rsidRDefault="00823246">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_Toc138330420 \h </w:instrText>
      </w:r>
      <w:r>
        <w:rPr>
          <w:noProof/>
        </w:rPr>
      </w:r>
      <w:r>
        <w:rPr>
          <w:noProof/>
        </w:rPr>
        <w:fldChar w:fldCharType="separate"/>
      </w:r>
      <w:r>
        <w:rPr>
          <w:noProof/>
        </w:rPr>
        <w:t>160</w:t>
      </w:r>
      <w:r>
        <w:rPr>
          <w:noProof/>
        </w:rPr>
        <w:fldChar w:fldCharType="end"/>
      </w:r>
    </w:p>
    <w:p w14:paraId="144EB17C" w14:textId="61FAA174" w:rsidR="00823246" w:rsidRDefault="00823246">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_Toc138330421 \h </w:instrText>
      </w:r>
      <w:r>
        <w:rPr>
          <w:noProof/>
        </w:rPr>
      </w:r>
      <w:r>
        <w:rPr>
          <w:noProof/>
        </w:rPr>
        <w:fldChar w:fldCharType="separate"/>
      </w:r>
      <w:r>
        <w:rPr>
          <w:noProof/>
        </w:rPr>
        <w:t>160</w:t>
      </w:r>
      <w:r>
        <w:rPr>
          <w:noProof/>
        </w:rPr>
        <w:fldChar w:fldCharType="end"/>
      </w:r>
    </w:p>
    <w:p w14:paraId="29FBA7CF" w14:textId="28202810" w:rsidR="00823246" w:rsidRDefault="00823246">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_Toc138330422 \h </w:instrText>
      </w:r>
      <w:r>
        <w:rPr>
          <w:noProof/>
        </w:rPr>
      </w:r>
      <w:r>
        <w:rPr>
          <w:noProof/>
        </w:rPr>
        <w:fldChar w:fldCharType="separate"/>
      </w:r>
      <w:r>
        <w:rPr>
          <w:noProof/>
        </w:rPr>
        <w:t>160</w:t>
      </w:r>
      <w:r>
        <w:rPr>
          <w:noProof/>
        </w:rPr>
        <w:fldChar w:fldCharType="end"/>
      </w:r>
    </w:p>
    <w:p w14:paraId="366167CC" w14:textId="567400A1" w:rsidR="00823246" w:rsidRDefault="00823246">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7963E2">
        <w:rPr>
          <w:iCs/>
          <w:noProof/>
          <w:snapToGrid w:val="0"/>
          <w:lang w:val="en-AU"/>
        </w:rPr>
        <w:t xml:space="preserve"> accepted by the network</w:t>
      </w:r>
      <w:r>
        <w:rPr>
          <w:noProof/>
        </w:rPr>
        <w:tab/>
      </w:r>
      <w:r>
        <w:rPr>
          <w:noProof/>
        </w:rPr>
        <w:fldChar w:fldCharType="begin" w:fldLock="1"/>
      </w:r>
      <w:r>
        <w:rPr>
          <w:noProof/>
        </w:rPr>
        <w:instrText xml:space="preserve"> PAGEREF _Toc138330423 \h </w:instrText>
      </w:r>
      <w:r>
        <w:rPr>
          <w:noProof/>
        </w:rPr>
      </w:r>
      <w:r>
        <w:rPr>
          <w:noProof/>
        </w:rPr>
        <w:fldChar w:fldCharType="separate"/>
      </w:r>
      <w:r>
        <w:rPr>
          <w:noProof/>
        </w:rPr>
        <w:t>160</w:t>
      </w:r>
      <w:r>
        <w:rPr>
          <w:noProof/>
        </w:rPr>
        <w:fldChar w:fldCharType="end"/>
      </w:r>
    </w:p>
    <w:p w14:paraId="51D7CE68" w14:textId="155B0FF4" w:rsidR="00823246" w:rsidRDefault="00823246">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_Toc138330424 \h </w:instrText>
      </w:r>
      <w:r>
        <w:rPr>
          <w:noProof/>
        </w:rPr>
      </w:r>
      <w:r>
        <w:rPr>
          <w:noProof/>
        </w:rPr>
        <w:fldChar w:fldCharType="separate"/>
      </w:r>
      <w:r>
        <w:rPr>
          <w:noProof/>
        </w:rPr>
        <w:t>160</w:t>
      </w:r>
      <w:r>
        <w:rPr>
          <w:noProof/>
        </w:rPr>
        <w:fldChar w:fldCharType="end"/>
      </w:r>
    </w:p>
    <w:p w14:paraId="5F1648B1" w14:textId="0846C3EE" w:rsidR="00823246" w:rsidRDefault="00823246">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_Toc138330425 \h </w:instrText>
      </w:r>
      <w:r>
        <w:rPr>
          <w:noProof/>
        </w:rPr>
      </w:r>
      <w:r>
        <w:rPr>
          <w:noProof/>
        </w:rPr>
        <w:fldChar w:fldCharType="separate"/>
      </w:r>
      <w:r>
        <w:rPr>
          <w:noProof/>
        </w:rPr>
        <w:t>160</w:t>
      </w:r>
      <w:r>
        <w:rPr>
          <w:noProof/>
        </w:rPr>
        <w:fldChar w:fldCharType="end"/>
      </w:r>
    </w:p>
    <w:p w14:paraId="74EF9121" w14:textId="4763D6A6" w:rsidR="00823246" w:rsidRDefault="00823246">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_Toc138330426 \h </w:instrText>
      </w:r>
      <w:r>
        <w:rPr>
          <w:noProof/>
        </w:rPr>
      </w:r>
      <w:r>
        <w:rPr>
          <w:noProof/>
        </w:rPr>
        <w:fldChar w:fldCharType="separate"/>
      </w:r>
      <w:r>
        <w:rPr>
          <w:noProof/>
        </w:rPr>
        <w:t>160</w:t>
      </w:r>
      <w:r>
        <w:rPr>
          <w:noProof/>
        </w:rPr>
        <w:fldChar w:fldCharType="end"/>
      </w:r>
    </w:p>
    <w:p w14:paraId="259F8F3C" w14:textId="72DC549B" w:rsidR="00823246" w:rsidRDefault="00823246">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7963E2">
        <w:rPr>
          <w:iCs/>
          <w:noProof/>
          <w:snapToGrid w:val="0"/>
          <w:lang w:val="en-AU"/>
        </w:rPr>
        <w:t xml:space="preserve"> accepted by the UE</w:t>
      </w:r>
      <w:r>
        <w:rPr>
          <w:noProof/>
        </w:rPr>
        <w:tab/>
      </w:r>
      <w:r>
        <w:rPr>
          <w:noProof/>
        </w:rPr>
        <w:fldChar w:fldCharType="begin" w:fldLock="1"/>
      </w:r>
      <w:r>
        <w:rPr>
          <w:noProof/>
        </w:rPr>
        <w:instrText xml:space="preserve"> PAGEREF _Toc138330427 \h </w:instrText>
      </w:r>
      <w:r>
        <w:rPr>
          <w:noProof/>
        </w:rPr>
      </w:r>
      <w:r>
        <w:rPr>
          <w:noProof/>
        </w:rPr>
        <w:fldChar w:fldCharType="separate"/>
      </w:r>
      <w:r>
        <w:rPr>
          <w:noProof/>
        </w:rPr>
        <w:t>160</w:t>
      </w:r>
      <w:r>
        <w:rPr>
          <w:noProof/>
        </w:rPr>
        <w:fldChar w:fldCharType="end"/>
      </w:r>
    </w:p>
    <w:p w14:paraId="7546A82A" w14:textId="23F597FC" w:rsidR="00823246" w:rsidRDefault="00823246">
      <w:pPr>
        <w:pStyle w:val="TOC2"/>
        <w:rPr>
          <w:rFonts w:asciiTheme="minorHAnsi" w:eastAsiaTheme="minorEastAsia" w:hAnsiTheme="minorHAnsi" w:cstheme="minorBidi"/>
          <w:noProof/>
          <w:sz w:val="22"/>
          <w:szCs w:val="22"/>
        </w:rPr>
      </w:pPr>
      <w:r w:rsidRPr="007963E2">
        <w:rPr>
          <w:noProof/>
          <w:snapToGrid w:val="0"/>
          <w:lang w:val="en-AU"/>
        </w:rPr>
        <w:t>F.2.3</w:t>
      </w:r>
      <w:r>
        <w:rPr>
          <w:rFonts w:asciiTheme="minorHAnsi" w:eastAsiaTheme="minorEastAsia" w:hAnsiTheme="minorHAnsi" w:cstheme="minorBidi"/>
          <w:noProof/>
          <w:sz w:val="22"/>
          <w:szCs w:val="22"/>
        </w:rPr>
        <w:tab/>
      </w:r>
      <w:r w:rsidRPr="007963E2">
        <w:rPr>
          <w:noProof/>
          <w:snapToGrid w:val="0"/>
          <w:lang w:val="en-AU"/>
        </w:rPr>
        <w:t>Additional IKEv2 procedures when FTT is used</w:t>
      </w:r>
      <w:r>
        <w:rPr>
          <w:noProof/>
        </w:rPr>
        <w:tab/>
      </w:r>
      <w:r>
        <w:rPr>
          <w:noProof/>
        </w:rPr>
        <w:fldChar w:fldCharType="begin" w:fldLock="1"/>
      </w:r>
      <w:r>
        <w:rPr>
          <w:noProof/>
        </w:rPr>
        <w:instrText xml:space="preserve"> PAGEREF _Toc138330428 \h </w:instrText>
      </w:r>
      <w:r>
        <w:rPr>
          <w:noProof/>
        </w:rPr>
      </w:r>
      <w:r>
        <w:rPr>
          <w:noProof/>
        </w:rPr>
        <w:fldChar w:fldCharType="separate"/>
      </w:r>
      <w:r>
        <w:rPr>
          <w:noProof/>
        </w:rPr>
        <w:t>160</w:t>
      </w:r>
      <w:r>
        <w:rPr>
          <w:noProof/>
        </w:rPr>
        <w:fldChar w:fldCharType="end"/>
      </w:r>
    </w:p>
    <w:p w14:paraId="32AE5C61" w14:textId="05DF6F88" w:rsidR="00823246" w:rsidRDefault="00823246">
      <w:pPr>
        <w:pStyle w:val="TOC3"/>
        <w:rPr>
          <w:rFonts w:asciiTheme="minorHAnsi" w:eastAsiaTheme="minorEastAsia" w:hAnsiTheme="minorHAnsi" w:cstheme="minorBidi"/>
          <w:noProof/>
          <w:sz w:val="22"/>
          <w:szCs w:val="22"/>
        </w:rPr>
      </w:pPr>
      <w:r w:rsidRPr="007963E2">
        <w:rPr>
          <w:noProof/>
          <w:snapToGrid w:val="0"/>
          <w:lang w:val="en-AU"/>
        </w:rPr>
        <w:t>F.2.3.1</w:t>
      </w:r>
      <w:r>
        <w:rPr>
          <w:rFonts w:asciiTheme="minorHAnsi" w:eastAsiaTheme="minorEastAsia" w:hAnsiTheme="minorHAnsi" w:cstheme="minorBidi"/>
          <w:noProof/>
          <w:sz w:val="22"/>
          <w:szCs w:val="22"/>
        </w:rPr>
        <w:tab/>
      </w:r>
      <w:r w:rsidRPr="007963E2">
        <w:rPr>
          <w:noProof/>
          <w:snapToGrid w:val="0"/>
          <w:lang w:val="en-AU"/>
        </w:rPr>
        <w:t>FTT KAT negotiation during tunnel establishment</w:t>
      </w:r>
      <w:r>
        <w:rPr>
          <w:noProof/>
        </w:rPr>
        <w:tab/>
      </w:r>
      <w:r>
        <w:rPr>
          <w:noProof/>
        </w:rPr>
        <w:fldChar w:fldCharType="begin" w:fldLock="1"/>
      </w:r>
      <w:r>
        <w:rPr>
          <w:noProof/>
        </w:rPr>
        <w:instrText xml:space="preserve"> PAGEREF _Toc138330429 \h </w:instrText>
      </w:r>
      <w:r>
        <w:rPr>
          <w:noProof/>
        </w:rPr>
      </w:r>
      <w:r>
        <w:rPr>
          <w:noProof/>
        </w:rPr>
        <w:fldChar w:fldCharType="separate"/>
      </w:r>
      <w:r>
        <w:rPr>
          <w:noProof/>
        </w:rPr>
        <w:t>160</w:t>
      </w:r>
      <w:r>
        <w:rPr>
          <w:noProof/>
        </w:rPr>
        <w:fldChar w:fldCharType="end"/>
      </w:r>
    </w:p>
    <w:p w14:paraId="661AB84C" w14:textId="0BFC57F5" w:rsidR="00823246" w:rsidRDefault="00823246">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_Toc138330430 \h </w:instrText>
      </w:r>
      <w:r>
        <w:rPr>
          <w:noProof/>
        </w:rPr>
      </w:r>
      <w:r>
        <w:rPr>
          <w:noProof/>
        </w:rPr>
        <w:fldChar w:fldCharType="separate"/>
      </w:r>
      <w:r>
        <w:rPr>
          <w:noProof/>
        </w:rPr>
        <w:t>161</w:t>
      </w:r>
      <w:r>
        <w:rPr>
          <w:noProof/>
        </w:rPr>
        <w:fldChar w:fldCharType="end"/>
      </w:r>
    </w:p>
    <w:p w14:paraId="2A1D2B41" w14:textId="173FFF9A" w:rsidR="00823246" w:rsidRDefault="00823246">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7963E2">
        <w:rPr>
          <w:noProof/>
          <w:lang w:val="en-CA"/>
        </w:rPr>
        <w:t>Void</w:t>
      </w:r>
      <w:r>
        <w:rPr>
          <w:noProof/>
        </w:rPr>
        <w:tab/>
      </w:r>
      <w:r>
        <w:rPr>
          <w:noProof/>
        </w:rPr>
        <w:fldChar w:fldCharType="begin" w:fldLock="1"/>
      </w:r>
      <w:r>
        <w:rPr>
          <w:noProof/>
        </w:rPr>
        <w:instrText xml:space="preserve"> PAGEREF _Toc138330431 \h </w:instrText>
      </w:r>
      <w:r>
        <w:rPr>
          <w:noProof/>
        </w:rPr>
      </w:r>
      <w:r>
        <w:rPr>
          <w:noProof/>
        </w:rPr>
        <w:fldChar w:fldCharType="separate"/>
      </w:r>
      <w:r>
        <w:rPr>
          <w:noProof/>
        </w:rPr>
        <w:t>161</w:t>
      </w:r>
      <w:r>
        <w:rPr>
          <w:noProof/>
        </w:rPr>
        <w:fldChar w:fldCharType="end"/>
      </w:r>
    </w:p>
    <w:p w14:paraId="3C1128D1" w14:textId="5033634C" w:rsidR="00823246" w:rsidRDefault="00823246">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7963E2">
        <w:rPr>
          <w:noProof/>
          <w:lang w:val="en-CA"/>
        </w:rPr>
        <w:t xml:space="preserve">Message types of </w:t>
      </w:r>
      <w:r>
        <w:rPr>
          <w:noProof/>
        </w:rPr>
        <w:t xml:space="preserve">FTT </w:t>
      </w:r>
      <w:r w:rsidRPr="007963E2">
        <w:rPr>
          <w:noProof/>
          <w:lang w:val="en-CA"/>
        </w:rPr>
        <w:t>messages</w:t>
      </w:r>
      <w:r>
        <w:rPr>
          <w:noProof/>
        </w:rPr>
        <w:tab/>
      </w:r>
      <w:r>
        <w:rPr>
          <w:noProof/>
        </w:rPr>
        <w:fldChar w:fldCharType="begin" w:fldLock="1"/>
      </w:r>
      <w:r>
        <w:rPr>
          <w:noProof/>
        </w:rPr>
        <w:instrText xml:space="preserve"> PAGEREF _Toc138330432 \h </w:instrText>
      </w:r>
      <w:r>
        <w:rPr>
          <w:noProof/>
        </w:rPr>
      </w:r>
      <w:r>
        <w:rPr>
          <w:noProof/>
        </w:rPr>
        <w:fldChar w:fldCharType="separate"/>
      </w:r>
      <w:r>
        <w:rPr>
          <w:noProof/>
        </w:rPr>
        <w:t>161</w:t>
      </w:r>
      <w:r>
        <w:rPr>
          <w:noProof/>
        </w:rPr>
        <w:fldChar w:fldCharType="end"/>
      </w:r>
    </w:p>
    <w:p w14:paraId="7957A959" w14:textId="4AC13F3F" w:rsidR="00823246" w:rsidRDefault="00823246">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7963E2">
        <w:rPr>
          <w:noProof/>
          <w:lang w:val="en-CA"/>
        </w:rPr>
        <w:t xml:space="preserve">Generic </w:t>
      </w:r>
      <w:r>
        <w:rPr>
          <w:noProof/>
        </w:rPr>
        <w:t>FTT envelope</w:t>
      </w:r>
      <w:r>
        <w:rPr>
          <w:noProof/>
        </w:rPr>
        <w:tab/>
      </w:r>
      <w:r>
        <w:rPr>
          <w:noProof/>
        </w:rPr>
        <w:fldChar w:fldCharType="begin" w:fldLock="1"/>
      </w:r>
      <w:r>
        <w:rPr>
          <w:noProof/>
        </w:rPr>
        <w:instrText xml:space="preserve"> PAGEREF _Toc138330433 \h </w:instrText>
      </w:r>
      <w:r>
        <w:rPr>
          <w:noProof/>
        </w:rPr>
      </w:r>
      <w:r>
        <w:rPr>
          <w:noProof/>
        </w:rPr>
        <w:fldChar w:fldCharType="separate"/>
      </w:r>
      <w:r>
        <w:rPr>
          <w:noProof/>
        </w:rPr>
        <w:t>161</w:t>
      </w:r>
      <w:r>
        <w:rPr>
          <w:noProof/>
        </w:rPr>
        <w:fldChar w:fldCharType="end"/>
      </w:r>
    </w:p>
    <w:p w14:paraId="3308A9DA" w14:textId="7585BA42" w:rsidR="00823246" w:rsidRDefault="00823246">
      <w:pPr>
        <w:pStyle w:val="TOC3"/>
        <w:rPr>
          <w:rFonts w:asciiTheme="minorHAnsi" w:eastAsiaTheme="minorEastAsia" w:hAnsiTheme="minorHAnsi" w:cstheme="minorBidi"/>
          <w:noProof/>
          <w:sz w:val="22"/>
          <w:szCs w:val="22"/>
        </w:rPr>
      </w:pPr>
      <w:r w:rsidRPr="007963E2">
        <w:rPr>
          <w:noProof/>
          <w:lang w:val="en-CA"/>
        </w:rPr>
        <w:t>F.3.2.2</w:t>
      </w:r>
      <w:r>
        <w:rPr>
          <w:rFonts w:asciiTheme="minorHAnsi" w:eastAsiaTheme="minorEastAsia" w:hAnsiTheme="minorHAnsi" w:cstheme="minorBidi"/>
          <w:noProof/>
          <w:sz w:val="22"/>
          <w:szCs w:val="22"/>
        </w:rPr>
        <w:tab/>
      </w:r>
      <w:r w:rsidRPr="007963E2">
        <w:rPr>
          <w:noProof/>
          <w:lang w:val="en-CA"/>
        </w:rPr>
        <w:t>IKEv2 envelope</w:t>
      </w:r>
      <w:r>
        <w:rPr>
          <w:noProof/>
        </w:rPr>
        <w:tab/>
      </w:r>
      <w:r>
        <w:rPr>
          <w:noProof/>
        </w:rPr>
        <w:fldChar w:fldCharType="begin" w:fldLock="1"/>
      </w:r>
      <w:r>
        <w:rPr>
          <w:noProof/>
        </w:rPr>
        <w:instrText xml:space="preserve"> PAGEREF _Toc138330434 \h </w:instrText>
      </w:r>
      <w:r>
        <w:rPr>
          <w:noProof/>
        </w:rPr>
      </w:r>
      <w:r>
        <w:rPr>
          <w:noProof/>
        </w:rPr>
        <w:fldChar w:fldCharType="separate"/>
      </w:r>
      <w:r>
        <w:rPr>
          <w:noProof/>
        </w:rPr>
        <w:t>161</w:t>
      </w:r>
      <w:r>
        <w:rPr>
          <w:noProof/>
        </w:rPr>
        <w:fldChar w:fldCharType="end"/>
      </w:r>
    </w:p>
    <w:p w14:paraId="6E68E709" w14:textId="2B56ED65" w:rsidR="00823246" w:rsidRDefault="00823246">
      <w:pPr>
        <w:pStyle w:val="TOC3"/>
        <w:rPr>
          <w:rFonts w:asciiTheme="minorHAnsi" w:eastAsiaTheme="minorEastAsia" w:hAnsiTheme="minorHAnsi" w:cstheme="minorBidi"/>
          <w:noProof/>
          <w:sz w:val="22"/>
          <w:szCs w:val="22"/>
        </w:rPr>
      </w:pPr>
      <w:r w:rsidRPr="007963E2">
        <w:rPr>
          <w:noProof/>
          <w:lang w:val="en-CA"/>
        </w:rPr>
        <w:t>F.3.2.3</w:t>
      </w:r>
      <w:r>
        <w:rPr>
          <w:rFonts w:asciiTheme="minorHAnsi" w:eastAsiaTheme="minorEastAsia" w:hAnsiTheme="minorHAnsi" w:cstheme="minorBidi"/>
          <w:noProof/>
          <w:sz w:val="22"/>
          <w:szCs w:val="22"/>
        </w:rPr>
        <w:tab/>
      </w:r>
      <w:r w:rsidRPr="007963E2">
        <w:rPr>
          <w:noProof/>
          <w:lang w:val="en-CA"/>
        </w:rPr>
        <w:t>ESP envelope</w:t>
      </w:r>
      <w:r>
        <w:rPr>
          <w:noProof/>
        </w:rPr>
        <w:tab/>
      </w:r>
      <w:r>
        <w:rPr>
          <w:noProof/>
        </w:rPr>
        <w:fldChar w:fldCharType="begin" w:fldLock="1"/>
      </w:r>
      <w:r>
        <w:rPr>
          <w:noProof/>
        </w:rPr>
        <w:instrText xml:space="preserve"> PAGEREF _Toc138330435 \h </w:instrText>
      </w:r>
      <w:r>
        <w:rPr>
          <w:noProof/>
        </w:rPr>
      </w:r>
      <w:r>
        <w:rPr>
          <w:noProof/>
        </w:rPr>
        <w:fldChar w:fldCharType="separate"/>
      </w:r>
      <w:r>
        <w:rPr>
          <w:noProof/>
        </w:rPr>
        <w:t>161</w:t>
      </w:r>
      <w:r>
        <w:rPr>
          <w:noProof/>
        </w:rPr>
        <w:fldChar w:fldCharType="end"/>
      </w:r>
    </w:p>
    <w:p w14:paraId="4974321D" w14:textId="3032FAFD" w:rsidR="00823246" w:rsidRDefault="00823246">
      <w:pPr>
        <w:pStyle w:val="TOC3"/>
        <w:rPr>
          <w:rFonts w:asciiTheme="minorHAnsi" w:eastAsiaTheme="minorEastAsia" w:hAnsiTheme="minorHAnsi" w:cstheme="minorBidi"/>
          <w:noProof/>
          <w:sz w:val="22"/>
          <w:szCs w:val="22"/>
        </w:rPr>
      </w:pPr>
      <w:r w:rsidRPr="007963E2">
        <w:rPr>
          <w:noProof/>
          <w:lang w:val="en-CA"/>
        </w:rPr>
        <w:t>F.3.2.4</w:t>
      </w:r>
      <w:r>
        <w:rPr>
          <w:rFonts w:asciiTheme="minorHAnsi" w:eastAsiaTheme="minorEastAsia" w:hAnsiTheme="minorHAnsi" w:cstheme="minorBidi"/>
          <w:noProof/>
          <w:sz w:val="22"/>
          <w:szCs w:val="22"/>
        </w:rPr>
        <w:tab/>
      </w:r>
      <w:r w:rsidRPr="007963E2">
        <w:rPr>
          <w:noProof/>
          <w:lang w:val="en-CA"/>
        </w:rPr>
        <w:t>Keep-alive envelope</w:t>
      </w:r>
      <w:r>
        <w:rPr>
          <w:noProof/>
        </w:rPr>
        <w:tab/>
      </w:r>
      <w:r>
        <w:rPr>
          <w:noProof/>
        </w:rPr>
        <w:fldChar w:fldCharType="begin" w:fldLock="1"/>
      </w:r>
      <w:r>
        <w:rPr>
          <w:noProof/>
        </w:rPr>
        <w:instrText xml:space="preserve"> PAGEREF _Toc138330436 \h </w:instrText>
      </w:r>
      <w:r>
        <w:rPr>
          <w:noProof/>
        </w:rPr>
      </w:r>
      <w:r>
        <w:rPr>
          <w:noProof/>
        </w:rPr>
        <w:fldChar w:fldCharType="separate"/>
      </w:r>
      <w:r>
        <w:rPr>
          <w:noProof/>
        </w:rPr>
        <w:t>162</w:t>
      </w:r>
      <w:r>
        <w:rPr>
          <w:noProof/>
        </w:rPr>
        <w:fldChar w:fldCharType="end"/>
      </w:r>
    </w:p>
    <w:p w14:paraId="09B36778" w14:textId="5FC7B349" w:rsidR="00823246" w:rsidRDefault="00823246">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_Toc138330437 \h </w:instrText>
      </w:r>
      <w:r>
        <w:rPr>
          <w:noProof/>
        </w:rPr>
      </w:r>
      <w:r>
        <w:rPr>
          <w:noProof/>
        </w:rPr>
        <w:fldChar w:fldCharType="separate"/>
      </w:r>
      <w:r>
        <w:rPr>
          <w:noProof/>
        </w:rPr>
        <w:t>162</w:t>
      </w:r>
      <w:r>
        <w:rPr>
          <w:noProof/>
        </w:rPr>
        <w:fldChar w:fldCharType="end"/>
      </w:r>
    </w:p>
    <w:p w14:paraId="42950D68" w14:textId="2E373270" w:rsidR="00823246" w:rsidRDefault="00823246">
      <w:pPr>
        <w:pStyle w:val="TOC3"/>
        <w:rPr>
          <w:rFonts w:asciiTheme="minorHAnsi" w:eastAsiaTheme="minorEastAsia" w:hAnsiTheme="minorHAnsi" w:cstheme="minorBidi"/>
          <w:noProof/>
          <w:sz w:val="22"/>
          <w:szCs w:val="22"/>
        </w:rPr>
      </w:pPr>
      <w:r w:rsidRPr="007963E2">
        <w:rPr>
          <w:noProof/>
          <w:lang w:val="en-US"/>
        </w:rPr>
        <w:t>F.3.3.1</w:t>
      </w:r>
      <w:r>
        <w:rPr>
          <w:rFonts w:asciiTheme="minorHAnsi" w:eastAsiaTheme="minorEastAsia" w:hAnsiTheme="minorHAnsi" w:cstheme="minorBidi"/>
          <w:noProof/>
          <w:sz w:val="22"/>
          <w:szCs w:val="22"/>
        </w:rPr>
        <w:tab/>
      </w:r>
      <w:r w:rsidRPr="007963E2">
        <w:rPr>
          <w:noProof/>
          <w:lang w:val="en-US"/>
        </w:rPr>
        <w:t xml:space="preserve">FTT_KAT </w:t>
      </w:r>
      <w:r>
        <w:rPr>
          <w:noProof/>
        </w:rPr>
        <w:t xml:space="preserve">configuration </w:t>
      </w:r>
      <w:r w:rsidRPr="007963E2">
        <w:rPr>
          <w:noProof/>
          <w:lang w:val="en-US"/>
        </w:rPr>
        <w:t>attribute</w:t>
      </w:r>
      <w:r>
        <w:rPr>
          <w:noProof/>
        </w:rPr>
        <w:tab/>
      </w:r>
      <w:r>
        <w:rPr>
          <w:noProof/>
        </w:rPr>
        <w:fldChar w:fldCharType="begin" w:fldLock="1"/>
      </w:r>
      <w:r>
        <w:rPr>
          <w:noProof/>
        </w:rPr>
        <w:instrText xml:space="preserve"> PAGEREF _Toc138330438 \h </w:instrText>
      </w:r>
      <w:r>
        <w:rPr>
          <w:noProof/>
        </w:rPr>
      </w:r>
      <w:r>
        <w:rPr>
          <w:noProof/>
        </w:rPr>
        <w:fldChar w:fldCharType="separate"/>
      </w:r>
      <w:r>
        <w:rPr>
          <w:noProof/>
        </w:rPr>
        <w:t>162</w:t>
      </w:r>
      <w:r>
        <w:rPr>
          <w:noProof/>
        </w:rPr>
        <w:fldChar w:fldCharType="end"/>
      </w:r>
    </w:p>
    <w:p w14:paraId="6B302C11" w14:textId="3AA04A63" w:rsidR="00823246" w:rsidRDefault="00823246">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_Toc138330439 \h </w:instrText>
      </w:r>
      <w:r>
        <w:rPr>
          <w:noProof/>
        </w:rPr>
      </w:r>
      <w:r>
        <w:rPr>
          <w:noProof/>
        </w:rPr>
        <w:fldChar w:fldCharType="separate"/>
      </w:r>
      <w:r>
        <w:rPr>
          <w:noProof/>
        </w:rPr>
        <w:t>164</w:t>
      </w:r>
      <w:r>
        <w:rPr>
          <w:noProof/>
        </w:rPr>
        <w:fldChar w:fldCharType="end"/>
      </w:r>
    </w:p>
    <w:p w14:paraId="3217677C" w14:textId="4EBC6F23" w:rsidR="00823246" w:rsidRDefault="00823246">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_Toc138330440 \h </w:instrText>
      </w:r>
      <w:r>
        <w:rPr>
          <w:noProof/>
        </w:rPr>
      </w:r>
      <w:r>
        <w:rPr>
          <w:noProof/>
        </w:rPr>
        <w:fldChar w:fldCharType="separate"/>
      </w:r>
      <w:r>
        <w:rPr>
          <w:noProof/>
        </w:rPr>
        <w:t>164</w:t>
      </w:r>
      <w:r>
        <w:rPr>
          <w:noProof/>
        </w:rPr>
        <w:fldChar w:fldCharType="end"/>
      </w:r>
    </w:p>
    <w:p w14:paraId="46E9DBAF" w14:textId="2309A7FB" w:rsidR="00823246" w:rsidRDefault="00823246">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_Toc138330441 \h </w:instrText>
      </w:r>
      <w:r>
        <w:rPr>
          <w:noProof/>
        </w:rPr>
      </w:r>
      <w:r>
        <w:rPr>
          <w:noProof/>
        </w:rPr>
        <w:fldChar w:fldCharType="separate"/>
      </w:r>
      <w:r>
        <w:rPr>
          <w:noProof/>
        </w:rPr>
        <w:t>164</w:t>
      </w:r>
      <w:r>
        <w:rPr>
          <w:noProof/>
        </w:rPr>
        <w:fldChar w:fldCharType="end"/>
      </w:r>
    </w:p>
    <w:p w14:paraId="149DA809" w14:textId="2FA1E991" w:rsidR="00823246" w:rsidRDefault="00823246">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_Toc138330442 \h </w:instrText>
      </w:r>
      <w:r>
        <w:rPr>
          <w:noProof/>
        </w:rPr>
      </w:r>
      <w:r>
        <w:rPr>
          <w:noProof/>
        </w:rPr>
        <w:fldChar w:fldCharType="separate"/>
      </w:r>
      <w:r>
        <w:rPr>
          <w:noProof/>
        </w:rPr>
        <w:t>164</w:t>
      </w:r>
      <w:r>
        <w:rPr>
          <w:noProof/>
        </w:rPr>
        <w:fldChar w:fldCharType="end"/>
      </w:r>
    </w:p>
    <w:p w14:paraId="7F44247A" w14:textId="40AC0C89" w:rsidR="00823246" w:rsidRDefault="00823246">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_Toc138330443 \h </w:instrText>
      </w:r>
      <w:r>
        <w:rPr>
          <w:noProof/>
        </w:rPr>
      </w:r>
      <w:r>
        <w:rPr>
          <w:noProof/>
        </w:rPr>
        <w:fldChar w:fldCharType="separate"/>
      </w:r>
      <w:r>
        <w:rPr>
          <w:noProof/>
        </w:rPr>
        <w:t>164</w:t>
      </w:r>
      <w:r>
        <w:rPr>
          <w:noProof/>
        </w:rPr>
        <w:fldChar w:fldCharType="end"/>
      </w:r>
    </w:p>
    <w:p w14:paraId="743859E6" w14:textId="45A9F1EA" w:rsidR="00823246" w:rsidRDefault="00823246">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_Toc138330444 \h </w:instrText>
      </w:r>
      <w:r>
        <w:rPr>
          <w:noProof/>
        </w:rPr>
      </w:r>
      <w:r>
        <w:rPr>
          <w:noProof/>
        </w:rPr>
        <w:fldChar w:fldCharType="separate"/>
      </w:r>
      <w:r>
        <w:rPr>
          <w:noProof/>
        </w:rPr>
        <w:t>165</w:t>
      </w:r>
      <w:r>
        <w:rPr>
          <w:noProof/>
        </w:rPr>
        <w:fldChar w:fldCharType="end"/>
      </w:r>
    </w:p>
    <w:p w14:paraId="30DDB6E1" w14:textId="2C39EDEF" w:rsidR="00823246" w:rsidRDefault="00823246">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_Toc138330445 \h </w:instrText>
      </w:r>
      <w:r>
        <w:rPr>
          <w:noProof/>
        </w:rPr>
      </w:r>
      <w:r>
        <w:rPr>
          <w:noProof/>
        </w:rPr>
        <w:fldChar w:fldCharType="separate"/>
      </w:r>
      <w:r>
        <w:rPr>
          <w:noProof/>
        </w:rPr>
        <w:t>165</w:t>
      </w:r>
      <w:r>
        <w:rPr>
          <w:noProof/>
        </w:rPr>
        <w:fldChar w:fldCharType="end"/>
      </w:r>
    </w:p>
    <w:p w14:paraId="44BDA5FD" w14:textId="069E7FBB" w:rsidR="00823246" w:rsidRDefault="00823246">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_Toc138330446 \h </w:instrText>
      </w:r>
      <w:r>
        <w:rPr>
          <w:noProof/>
        </w:rPr>
      </w:r>
      <w:r>
        <w:rPr>
          <w:noProof/>
        </w:rPr>
        <w:fldChar w:fldCharType="separate"/>
      </w:r>
      <w:r>
        <w:rPr>
          <w:noProof/>
        </w:rPr>
        <w:t>165</w:t>
      </w:r>
      <w:r>
        <w:rPr>
          <w:noProof/>
        </w:rPr>
        <w:fldChar w:fldCharType="end"/>
      </w:r>
    </w:p>
    <w:p w14:paraId="3A95A2FE" w14:textId="31064364" w:rsidR="00823246" w:rsidRDefault="00823246">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_Toc138330447 \h </w:instrText>
      </w:r>
      <w:r>
        <w:rPr>
          <w:noProof/>
        </w:rPr>
      </w:r>
      <w:r>
        <w:rPr>
          <w:noProof/>
        </w:rPr>
        <w:fldChar w:fldCharType="separate"/>
      </w:r>
      <w:r>
        <w:rPr>
          <w:noProof/>
        </w:rPr>
        <w:t>165</w:t>
      </w:r>
      <w:r>
        <w:rPr>
          <w:noProof/>
        </w:rPr>
        <w:fldChar w:fldCharType="end"/>
      </w:r>
    </w:p>
    <w:p w14:paraId="199ABA13" w14:textId="542EA477" w:rsidR="00823246" w:rsidRDefault="00823246">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_Toc138330448 \h </w:instrText>
      </w:r>
      <w:r>
        <w:rPr>
          <w:noProof/>
        </w:rPr>
      </w:r>
      <w:r>
        <w:rPr>
          <w:noProof/>
        </w:rPr>
        <w:fldChar w:fldCharType="separate"/>
      </w:r>
      <w:r>
        <w:rPr>
          <w:noProof/>
        </w:rPr>
        <w:t>167</w:t>
      </w:r>
      <w:r>
        <w:rPr>
          <w:noProof/>
        </w:rPr>
        <w:fldChar w:fldCharType="end"/>
      </w:r>
    </w:p>
    <w:p w14:paraId="5FE12F89" w14:textId="3878EC2F" w:rsidR="00823246" w:rsidRDefault="00823246">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_Toc138330449 \h </w:instrText>
      </w:r>
      <w:r>
        <w:rPr>
          <w:noProof/>
        </w:rPr>
      </w:r>
      <w:r>
        <w:rPr>
          <w:noProof/>
        </w:rPr>
        <w:fldChar w:fldCharType="separate"/>
      </w:r>
      <w:r>
        <w:rPr>
          <w:noProof/>
        </w:rPr>
        <w:t>167</w:t>
      </w:r>
      <w:r>
        <w:rPr>
          <w:noProof/>
        </w:rPr>
        <w:fldChar w:fldCharType="end"/>
      </w:r>
    </w:p>
    <w:p w14:paraId="5CE9834B" w14:textId="7C7BDE6A" w:rsidR="00823246" w:rsidRDefault="00823246">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_Toc138330450 \h </w:instrText>
      </w:r>
      <w:r>
        <w:rPr>
          <w:noProof/>
        </w:rPr>
      </w:r>
      <w:r>
        <w:rPr>
          <w:noProof/>
        </w:rPr>
        <w:fldChar w:fldCharType="separate"/>
      </w:r>
      <w:r>
        <w:rPr>
          <w:noProof/>
        </w:rPr>
        <w:t>167</w:t>
      </w:r>
      <w:r>
        <w:rPr>
          <w:noProof/>
        </w:rPr>
        <w:fldChar w:fldCharType="end"/>
      </w:r>
    </w:p>
    <w:p w14:paraId="055EBD00" w14:textId="469C73CA" w:rsidR="00823246" w:rsidRDefault="00823246">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_Toc138330451 \h </w:instrText>
      </w:r>
      <w:r>
        <w:rPr>
          <w:noProof/>
        </w:rPr>
      </w:r>
      <w:r>
        <w:rPr>
          <w:noProof/>
        </w:rPr>
        <w:fldChar w:fldCharType="separate"/>
      </w:r>
      <w:r>
        <w:rPr>
          <w:noProof/>
        </w:rPr>
        <w:t>167</w:t>
      </w:r>
      <w:r>
        <w:rPr>
          <w:noProof/>
        </w:rPr>
        <w:fldChar w:fldCharType="end"/>
      </w:r>
    </w:p>
    <w:p w14:paraId="1E8559EE" w14:textId="42ED41AB" w:rsidR="00823246" w:rsidRDefault="00823246">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_Toc138330452 \h </w:instrText>
      </w:r>
      <w:r>
        <w:rPr>
          <w:noProof/>
        </w:rPr>
      </w:r>
      <w:r>
        <w:rPr>
          <w:noProof/>
        </w:rPr>
        <w:fldChar w:fldCharType="separate"/>
      </w:r>
      <w:r>
        <w:rPr>
          <w:noProof/>
        </w:rPr>
        <w:t>167</w:t>
      </w:r>
      <w:r>
        <w:rPr>
          <w:noProof/>
        </w:rPr>
        <w:fldChar w:fldCharType="end"/>
      </w:r>
    </w:p>
    <w:p w14:paraId="7CD7CA63" w14:textId="068DD621" w:rsidR="00823246" w:rsidRDefault="00823246">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_Toc138330453 \h </w:instrText>
      </w:r>
      <w:r>
        <w:rPr>
          <w:noProof/>
        </w:rPr>
      </w:r>
      <w:r>
        <w:rPr>
          <w:noProof/>
        </w:rPr>
        <w:fldChar w:fldCharType="separate"/>
      </w:r>
      <w:r>
        <w:rPr>
          <w:noProof/>
        </w:rPr>
        <w:t>168</w:t>
      </w:r>
      <w:r>
        <w:rPr>
          <w:noProof/>
        </w:rPr>
        <w:fldChar w:fldCharType="end"/>
      </w:r>
    </w:p>
    <w:p w14:paraId="7D7C2A60" w14:textId="343327D1" w:rsidR="00823246" w:rsidRDefault="00823246">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_Toc138330454 \h </w:instrText>
      </w:r>
      <w:r>
        <w:rPr>
          <w:noProof/>
        </w:rPr>
      </w:r>
      <w:r>
        <w:rPr>
          <w:noProof/>
        </w:rPr>
        <w:fldChar w:fldCharType="separate"/>
      </w:r>
      <w:r>
        <w:rPr>
          <w:noProof/>
        </w:rPr>
        <w:t>168</w:t>
      </w:r>
      <w:r>
        <w:rPr>
          <w:noProof/>
        </w:rPr>
        <w:fldChar w:fldCharType="end"/>
      </w:r>
    </w:p>
    <w:p w14:paraId="1F72B32B" w14:textId="794BF936" w:rsidR="00823246" w:rsidRDefault="00823246">
      <w:pPr>
        <w:pStyle w:val="TOC3"/>
        <w:rPr>
          <w:rFonts w:asciiTheme="minorHAnsi" w:eastAsiaTheme="minorEastAsia" w:hAnsiTheme="minorHAnsi" w:cstheme="minorBidi"/>
          <w:noProof/>
          <w:sz w:val="22"/>
          <w:szCs w:val="22"/>
        </w:rPr>
      </w:pPr>
      <w:r w:rsidRPr="007963E2">
        <w:rPr>
          <w:noProof/>
          <w:lang w:val="en-US"/>
        </w:rPr>
        <w:t>H.2.4.1</w:t>
      </w:r>
      <w:r>
        <w:rPr>
          <w:rFonts w:asciiTheme="minorHAnsi" w:eastAsiaTheme="minorEastAsia" w:hAnsiTheme="minorHAnsi" w:cstheme="minorBidi"/>
          <w:noProof/>
          <w:sz w:val="22"/>
          <w:szCs w:val="22"/>
        </w:rPr>
        <w:tab/>
      </w:r>
      <w:r w:rsidRPr="007963E2">
        <w:rPr>
          <w:noProof/>
          <w:lang w:val="en-US"/>
        </w:rPr>
        <w:t>Information Element Identity (IEI)</w:t>
      </w:r>
      <w:r>
        <w:rPr>
          <w:noProof/>
        </w:rPr>
        <w:tab/>
      </w:r>
      <w:r>
        <w:rPr>
          <w:noProof/>
        </w:rPr>
        <w:fldChar w:fldCharType="begin" w:fldLock="1"/>
      </w:r>
      <w:r>
        <w:rPr>
          <w:noProof/>
        </w:rPr>
        <w:instrText xml:space="preserve"> PAGEREF _Toc138330455 \h </w:instrText>
      </w:r>
      <w:r>
        <w:rPr>
          <w:noProof/>
        </w:rPr>
      </w:r>
      <w:r>
        <w:rPr>
          <w:noProof/>
        </w:rPr>
        <w:fldChar w:fldCharType="separate"/>
      </w:r>
      <w:r>
        <w:rPr>
          <w:noProof/>
        </w:rPr>
        <w:t>168</w:t>
      </w:r>
      <w:r>
        <w:rPr>
          <w:noProof/>
        </w:rPr>
        <w:fldChar w:fldCharType="end"/>
      </w:r>
    </w:p>
    <w:p w14:paraId="0E5029B4" w14:textId="34BCACED" w:rsidR="00823246" w:rsidRDefault="00823246">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_Toc138330456 \h </w:instrText>
      </w:r>
      <w:r>
        <w:rPr>
          <w:noProof/>
        </w:rPr>
      </w:r>
      <w:r>
        <w:rPr>
          <w:noProof/>
        </w:rPr>
        <w:fldChar w:fldCharType="separate"/>
      </w:r>
      <w:r>
        <w:rPr>
          <w:noProof/>
        </w:rPr>
        <w:t>168</w:t>
      </w:r>
      <w:r>
        <w:rPr>
          <w:noProof/>
        </w:rPr>
        <w:fldChar w:fldCharType="end"/>
      </w:r>
    </w:p>
    <w:p w14:paraId="345C90E5" w14:textId="7289E730" w:rsidR="00823246" w:rsidRDefault="00823246">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_Toc138330457 \h </w:instrText>
      </w:r>
      <w:r>
        <w:rPr>
          <w:noProof/>
        </w:rPr>
      </w:r>
      <w:r>
        <w:rPr>
          <w:noProof/>
        </w:rPr>
        <w:fldChar w:fldCharType="separate"/>
      </w:r>
      <w:r>
        <w:rPr>
          <w:noProof/>
        </w:rPr>
        <w:t>169</w:t>
      </w:r>
      <w:r>
        <w:rPr>
          <w:noProof/>
        </w:rPr>
        <w:fldChar w:fldCharType="end"/>
      </w:r>
    </w:p>
    <w:p w14:paraId="5E2F6500" w14:textId="6E0178E8" w:rsidR="00823246" w:rsidRDefault="00823246">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_Toc138330458 \h </w:instrText>
      </w:r>
      <w:r>
        <w:rPr>
          <w:noProof/>
        </w:rPr>
      </w:r>
      <w:r>
        <w:rPr>
          <w:noProof/>
        </w:rPr>
        <w:fldChar w:fldCharType="separate"/>
      </w:r>
      <w:r>
        <w:rPr>
          <w:noProof/>
        </w:rPr>
        <w:t>170</w:t>
      </w:r>
      <w:r>
        <w:rPr>
          <w:noProof/>
        </w:rPr>
        <w:fldChar w:fldCharType="end"/>
      </w:r>
    </w:p>
    <w:p w14:paraId="5B429999" w14:textId="6449B218" w:rsidR="00823246" w:rsidRDefault="00823246">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_Toc138330459 \h </w:instrText>
      </w:r>
      <w:r>
        <w:rPr>
          <w:noProof/>
        </w:rPr>
      </w:r>
      <w:r>
        <w:rPr>
          <w:noProof/>
        </w:rPr>
        <w:fldChar w:fldCharType="separate"/>
      </w:r>
      <w:r>
        <w:rPr>
          <w:noProof/>
        </w:rPr>
        <w:t>170</w:t>
      </w:r>
      <w:r>
        <w:rPr>
          <w:noProof/>
        </w:rPr>
        <w:fldChar w:fldCharType="end"/>
      </w:r>
    </w:p>
    <w:p w14:paraId="250B724D" w14:textId="0D2A9320" w:rsidR="00823246" w:rsidRDefault="00823246">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_Toc138330460 \h </w:instrText>
      </w:r>
      <w:r>
        <w:rPr>
          <w:noProof/>
        </w:rPr>
      </w:r>
      <w:r>
        <w:rPr>
          <w:noProof/>
        </w:rPr>
        <w:fldChar w:fldCharType="separate"/>
      </w:r>
      <w:r>
        <w:rPr>
          <w:noProof/>
        </w:rPr>
        <w:t>170</w:t>
      </w:r>
      <w:r>
        <w:rPr>
          <w:noProof/>
        </w:rPr>
        <w:fldChar w:fldCharType="end"/>
      </w:r>
    </w:p>
    <w:p w14:paraId="432CC725" w14:textId="541B6F16" w:rsidR="00823246" w:rsidRDefault="00823246">
      <w:pPr>
        <w:pStyle w:val="TOC3"/>
        <w:rPr>
          <w:rFonts w:asciiTheme="minorHAnsi" w:eastAsiaTheme="minorEastAsia" w:hAnsiTheme="minorHAnsi" w:cstheme="minorBidi"/>
          <w:noProof/>
          <w:sz w:val="22"/>
          <w:szCs w:val="22"/>
        </w:rPr>
      </w:pPr>
      <w:r>
        <w:rPr>
          <w:noProof/>
        </w:rPr>
        <w:t>H.2.4.7</w:t>
      </w:r>
      <w:r>
        <w:rPr>
          <w:rFonts w:asciiTheme="minorHAnsi" w:eastAsiaTheme="minorEastAsia" w:hAnsiTheme="minorHAnsi" w:cstheme="minorBidi"/>
          <w:noProof/>
          <w:sz w:val="22"/>
          <w:szCs w:val="22"/>
        </w:rPr>
        <w:tab/>
      </w:r>
      <w:r>
        <w:rPr>
          <w:noProof/>
        </w:rPr>
        <w:t>SNPN List with trusted 5G Connectivity IE</w:t>
      </w:r>
      <w:r>
        <w:rPr>
          <w:noProof/>
        </w:rPr>
        <w:tab/>
      </w:r>
      <w:r>
        <w:rPr>
          <w:noProof/>
        </w:rPr>
        <w:fldChar w:fldCharType="begin" w:fldLock="1"/>
      </w:r>
      <w:r>
        <w:rPr>
          <w:noProof/>
        </w:rPr>
        <w:instrText xml:space="preserve"> PAGEREF _Toc138330461 \h </w:instrText>
      </w:r>
      <w:r>
        <w:rPr>
          <w:noProof/>
        </w:rPr>
      </w:r>
      <w:r>
        <w:rPr>
          <w:noProof/>
        </w:rPr>
        <w:fldChar w:fldCharType="separate"/>
      </w:r>
      <w:r>
        <w:rPr>
          <w:noProof/>
        </w:rPr>
        <w:t>170</w:t>
      </w:r>
      <w:r>
        <w:rPr>
          <w:noProof/>
        </w:rPr>
        <w:fldChar w:fldCharType="end"/>
      </w:r>
    </w:p>
    <w:p w14:paraId="27E0A1BF" w14:textId="391FAD0F" w:rsidR="00823246" w:rsidRDefault="00823246">
      <w:pPr>
        <w:pStyle w:val="TOC3"/>
        <w:rPr>
          <w:rFonts w:asciiTheme="minorHAnsi" w:eastAsiaTheme="minorEastAsia" w:hAnsiTheme="minorHAnsi" w:cstheme="minorBidi"/>
          <w:noProof/>
          <w:sz w:val="22"/>
          <w:szCs w:val="22"/>
        </w:rPr>
      </w:pPr>
      <w:r>
        <w:rPr>
          <w:noProof/>
        </w:rPr>
        <w:t>H.2.4.8</w:t>
      </w:r>
      <w:r>
        <w:rPr>
          <w:rFonts w:asciiTheme="minorHAnsi" w:eastAsiaTheme="minorEastAsia" w:hAnsiTheme="minorHAnsi" w:cstheme="minorBidi"/>
          <w:noProof/>
          <w:sz w:val="22"/>
          <w:szCs w:val="22"/>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_Toc138330462 \h </w:instrText>
      </w:r>
      <w:r>
        <w:rPr>
          <w:noProof/>
        </w:rPr>
      </w:r>
      <w:r>
        <w:rPr>
          <w:noProof/>
        </w:rPr>
        <w:fldChar w:fldCharType="separate"/>
      </w:r>
      <w:r>
        <w:rPr>
          <w:noProof/>
        </w:rPr>
        <w:t>174</w:t>
      </w:r>
      <w:r>
        <w:rPr>
          <w:noProof/>
        </w:rPr>
        <w:fldChar w:fldCharType="end"/>
      </w:r>
    </w:p>
    <w:p w14:paraId="6FA9E4EA" w14:textId="64E32780" w:rsidR="00823246" w:rsidRDefault="00823246">
      <w:pPr>
        <w:pStyle w:val="TOC3"/>
        <w:rPr>
          <w:rFonts w:asciiTheme="minorHAnsi" w:eastAsiaTheme="minorEastAsia" w:hAnsiTheme="minorHAnsi" w:cstheme="minorBidi"/>
          <w:noProof/>
          <w:sz w:val="22"/>
          <w:szCs w:val="22"/>
        </w:rPr>
      </w:pPr>
      <w:r>
        <w:rPr>
          <w:noProof/>
        </w:rPr>
        <w:t>H.2.4.9</w:t>
      </w:r>
      <w:r>
        <w:rPr>
          <w:rFonts w:asciiTheme="minorHAnsi" w:eastAsiaTheme="minorEastAsia" w:hAnsiTheme="minorHAnsi" w:cstheme="minorBidi"/>
          <w:noProof/>
          <w:sz w:val="22"/>
          <w:szCs w:val="22"/>
        </w:rPr>
        <w:tab/>
      </w:r>
      <w:r>
        <w:rPr>
          <w:noProof/>
        </w:rPr>
        <w:t>SNPN List with AAA connectivity to 5GC IE</w:t>
      </w:r>
      <w:r>
        <w:rPr>
          <w:noProof/>
        </w:rPr>
        <w:tab/>
      </w:r>
      <w:r>
        <w:rPr>
          <w:noProof/>
        </w:rPr>
        <w:fldChar w:fldCharType="begin" w:fldLock="1"/>
      </w:r>
      <w:r>
        <w:rPr>
          <w:noProof/>
        </w:rPr>
        <w:instrText xml:space="preserve"> PAGEREF _Toc138330463 \h </w:instrText>
      </w:r>
      <w:r>
        <w:rPr>
          <w:noProof/>
        </w:rPr>
      </w:r>
      <w:r>
        <w:rPr>
          <w:noProof/>
        </w:rPr>
        <w:fldChar w:fldCharType="separate"/>
      </w:r>
      <w:r>
        <w:rPr>
          <w:noProof/>
        </w:rPr>
        <w:t>174</w:t>
      </w:r>
      <w:r>
        <w:rPr>
          <w:noProof/>
        </w:rPr>
        <w:fldChar w:fldCharType="end"/>
      </w:r>
    </w:p>
    <w:p w14:paraId="63BFDE9D" w14:textId="0BFAA2DB" w:rsidR="00823246" w:rsidRDefault="00823246">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_Toc138330464 \h </w:instrText>
      </w:r>
      <w:r>
        <w:rPr>
          <w:noProof/>
        </w:rPr>
      </w:r>
      <w:r>
        <w:rPr>
          <w:noProof/>
        </w:rPr>
        <w:fldChar w:fldCharType="separate"/>
      </w:r>
      <w:r>
        <w:rPr>
          <w:noProof/>
        </w:rPr>
        <w:t>175</w:t>
      </w:r>
      <w:r>
        <w:rPr>
          <w:noProof/>
        </w:rPr>
        <w:fldChar w:fldCharType="end"/>
      </w:r>
    </w:p>
    <w:p w14:paraId="52CC25BE" w14:textId="357A740C" w:rsidR="00823246" w:rsidRDefault="00823246">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_Toc138330465 \h </w:instrText>
      </w:r>
      <w:r>
        <w:rPr>
          <w:noProof/>
        </w:rPr>
      </w:r>
      <w:r>
        <w:rPr>
          <w:noProof/>
        </w:rPr>
        <w:fldChar w:fldCharType="separate"/>
      </w:r>
      <w:r>
        <w:rPr>
          <w:noProof/>
        </w:rPr>
        <w:t>175</w:t>
      </w:r>
      <w:r>
        <w:rPr>
          <w:noProof/>
        </w:rPr>
        <w:fldChar w:fldCharType="end"/>
      </w:r>
    </w:p>
    <w:p w14:paraId="7CD0DBC3" w14:textId="26E2D568" w:rsidR="00823246" w:rsidRDefault="00823246">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_Toc138330466 \h </w:instrText>
      </w:r>
      <w:r>
        <w:rPr>
          <w:noProof/>
        </w:rPr>
      </w:r>
      <w:r>
        <w:rPr>
          <w:noProof/>
        </w:rPr>
        <w:fldChar w:fldCharType="separate"/>
      </w:r>
      <w:r>
        <w:rPr>
          <w:noProof/>
        </w:rPr>
        <w:t>175</w:t>
      </w:r>
      <w:r>
        <w:rPr>
          <w:noProof/>
        </w:rPr>
        <w:fldChar w:fldCharType="end"/>
      </w:r>
    </w:p>
    <w:p w14:paraId="738BBDB3" w14:textId="1DCD552B" w:rsidR="00823246" w:rsidRDefault="00823246">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_Toc138330467 \h </w:instrText>
      </w:r>
      <w:r>
        <w:rPr>
          <w:noProof/>
        </w:rPr>
      </w:r>
      <w:r>
        <w:rPr>
          <w:noProof/>
        </w:rPr>
        <w:fldChar w:fldCharType="separate"/>
      </w:r>
      <w:r>
        <w:rPr>
          <w:noProof/>
        </w:rPr>
        <w:t>175</w:t>
      </w:r>
      <w:r>
        <w:rPr>
          <w:noProof/>
        </w:rPr>
        <w:fldChar w:fldCharType="end"/>
      </w:r>
    </w:p>
    <w:p w14:paraId="52F97197" w14:textId="285F70BA" w:rsidR="00823246" w:rsidRDefault="00823246">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_Toc138330468 \h </w:instrText>
      </w:r>
      <w:r>
        <w:rPr>
          <w:noProof/>
        </w:rPr>
      </w:r>
      <w:r>
        <w:rPr>
          <w:noProof/>
        </w:rPr>
        <w:fldChar w:fldCharType="separate"/>
      </w:r>
      <w:r>
        <w:rPr>
          <w:noProof/>
        </w:rPr>
        <w:t>175</w:t>
      </w:r>
      <w:r>
        <w:rPr>
          <w:noProof/>
        </w:rPr>
        <w:fldChar w:fldCharType="end"/>
      </w:r>
    </w:p>
    <w:p w14:paraId="4687878B" w14:textId="7D332A6C" w:rsidR="00823246" w:rsidRDefault="00823246">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_Toc138330469 \h </w:instrText>
      </w:r>
      <w:r>
        <w:rPr>
          <w:noProof/>
        </w:rPr>
      </w:r>
      <w:r>
        <w:rPr>
          <w:noProof/>
        </w:rPr>
        <w:fldChar w:fldCharType="separate"/>
      </w:r>
      <w:r>
        <w:rPr>
          <w:noProof/>
        </w:rPr>
        <w:t>175</w:t>
      </w:r>
      <w:r>
        <w:rPr>
          <w:noProof/>
        </w:rPr>
        <w:fldChar w:fldCharType="end"/>
      </w:r>
    </w:p>
    <w:p w14:paraId="5867C998" w14:textId="5199A9D0" w:rsidR="00823246" w:rsidRDefault="00823246">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_Toc138330470 \h </w:instrText>
      </w:r>
      <w:r>
        <w:rPr>
          <w:noProof/>
        </w:rPr>
      </w:r>
      <w:r>
        <w:rPr>
          <w:noProof/>
        </w:rPr>
        <w:fldChar w:fldCharType="separate"/>
      </w:r>
      <w:r>
        <w:rPr>
          <w:noProof/>
        </w:rPr>
        <w:t>176</w:t>
      </w:r>
      <w:r>
        <w:rPr>
          <w:noProof/>
        </w:rPr>
        <w:fldChar w:fldCharType="end"/>
      </w:r>
    </w:p>
    <w:p w14:paraId="20ADADDA" w14:textId="3E3AF1CA" w:rsidR="00823246" w:rsidRDefault="00823246">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fldLock="1"/>
      </w:r>
      <w:r>
        <w:rPr>
          <w:noProof/>
        </w:rPr>
        <w:instrText xml:space="preserve"> PAGEREF _Toc138330471 \h </w:instrText>
      </w:r>
      <w:r>
        <w:rPr>
          <w:noProof/>
        </w:rPr>
      </w:r>
      <w:r>
        <w:rPr>
          <w:noProof/>
        </w:rPr>
        <w:fldChar w:fldCharType="separate"/>
      </w:r>
      <w:r>
        <w:rPr>
          <w:noProof/>
        </w:rPr>
        <w:t>177</w:t>
      </w:r>
      <w:r>
        <w:rPr>
          <w:noProof/>
        </w:rPr>
        <w:fldChar w:fldCharType="end"/>
      </w:r>
    </w:p>
    <w:p w14:paraId="41F351AC" w14:textId="616C70CF" w:rsidR="00823246" w:rsidRDefault="00823246">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_Toc138330472 \h </w:instrText>
      </w:r>
      <w:r>
        <w:rPr>
          <w:noProof/>
        </w:rPr>
      </w:r>
      <w:r>
        <w:rPr>
          <w:noProof/>
        </w:rPr>
        <w:fldChar w:fldCharType="separate"/>
      </w:r>
      <w:r>
        <w:rPr>
          <w:noProof/>
        </w:rPr>
        <w:t>177</w:t>
      </w:r>
      <w:r>
        <w:rPr>
          <w:noProof/>
        </w:rPr>
        <w:fldChar w:fldCharType="end"/>
      </w:r>
    </w:p>
    <w:p w14:paraId="2E910648" w14:textId="486B4F12" w:rsidR="00823246" w:rsidRDefault="00823246">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_Toc138330473 \h </w:instrText>
      </w:r>
      <w:r>
        <w:rPr>
          <w:noProof/>
        </w:rPr>
      </w:r>
      <w:r>
        <w:rPr>
          <w:noProof/>
        </w:rPr>
        <w:fldChar w:fldCharType="separate"/>
      </w:r>
      <w:r>
        <w:rPr>
          <w:noProof/>
        </w:rPr>
        <w:t>177</w:t>
      </w:r>
      <w:r>
        <w:rPr>
          <w:noProof/>
        </w:rPr>
        <w:fldChar w:fldCharType="end"/>
      </w:r>
    </w:p>
    <w:p w14:paraId="0CAAC6FC" w14:textId="07EA06A2" w:rsidR="00823246" w:rsidRDefault="00823246">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_Toc138330474 \h </w:instrText>
      </w:r>
      <w:r>
        <w:rPr>
          <w:noProof/>
        </w:rPr>
      </w:r>
      <w:r>
        <w:rPr>
          <w:noProof/>
        </w:rPr>
        <w:fldChar w:fldCharType="separate"/>
      </w:r>
      <w:r>
        <w:rPr>
          <w:noProof/>
        </w:rPr>
        <w:t>177</w:t>
      </w:r>
      <w:r>
        <w:rPr>
          <w:noProof/>
        </w:rPr>
        <w:fldChar w:fldCharType="end"/>
      </w:r>
    </w:p>
    <w:p w14:paraId="0EA06853" w14:textId="673A9DBF" w:rsidR="00823246" w:rsidRDefault="00823246">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_Toc138330475 \h </w:instrText>
      </w:r>
      <w:r>
        <w:rPr>
          <w:noProof/>
        </w:rPr>
      </w:r>
      <w:r>
        <w:rPr>
          <w:noProof/>
        </w:rPr>
        <w:fldChar w:fldCharType="separate"/>
      </w:r>
      <w:r>
        <w:rPr>
          <w:noProof/>
        </w:rPr>
        <w:t>178</w:t>
      </w:r>
      <w:r>
        <w:rPr>
          <w:noProof/>
        </w:rPr>
        <w:fldChar w:fldCharType="end"/>
      </w:r>
    </w:p>
    <w:p w14:paraId="3ACEE329" w14:textId="6E4637FA" w:rsidR="00823246" w:rsidRDefault="00823246">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_Toc138330476 \h </w:instrText>
      </w:r>
      <w:r>
        <w:rPr>
          <w:noProof/>
        </w:rPr>
      </w:r>
      <w:r>
        <w:rPr>
          <w:noProof/>
        </w:rPr>
        <w:fldChar w:fldCharType="separate"/>
      </w:r>
      <w:r>
        <w:rPr>
          <w:noProof/>
        </w:rPr>
        <w:t>178</w:t>
      </w:r>
      <w:r>
        <w:rPr>
          <w:noProof/>
        </w:rPr>
        <w:fldChar w:fldCharType="end"/>
      </w:r>
    </w:p>
    <w:p w14:paraId="2DED7FC6" w14:textId="31379C5A" w:rsidR="00823246" w:rsidRDefault="00823246">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_Toc138330477 \h </w:instrText>
      </w:r>
      <w:r>
        <w:rPr>
          <w:noProof/>
        </w:rPr>
      </w:r>
      <w:r>
        <w:rPr>
          <w:noProof/>
        </w:rPr>
        <w:fldChar w:fldCharType="separate"/>
      </w:r>
      <w:r>
        <w:rPr>
          <w:noProof/>
        </w:rPr>
        <w:t>178</w:t>
      </w:r>
      <w:r>
        <w:rPr>
          <w:noProof/>
        </w:rPr>
        <w:fldChar w:fldCharType="end"/>
      </w:r>
    </w:p>
    <w:p w14:paraId="0B4BADA5" w14:textId="4CDCEBFF" w:rsidR="00823246" w:rsidRDefault="00823246">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_Toc138330478 \h </w:instrText>
      </w:r>
      <w:r>
        <w:rPr>
          <w:noProof/>
        </w:rPr>
      </w:r>
      <w:r>
        <w:rPr>
          <w:noProof/>
        </w:rPr>
        <w:fldChar w:fldCharType="separate"/>
      </w:r>
      <w:r>
        <w:rPr>
          <w:noProof/>
        </w:rPr>
        <w:t>178</w:t>
      </w:r>
      <w:r>
        <w:rPr>
          <w:noProof/>
        </w:rPr>
        <w:fldChar w:fldCharType="end"/>
      </w:r>
    </w:p>
    <w:p w14:paraId="715136D4" w14:textId="32C43151" w:rsidR="00823246" w:rsidRDefault="00823246">
      <w:pPr>
        <w:pStyle w:val="TOC2"/>
        <w:rPr>
          <w:rFonts w:asciiTheme="minorHAnsi" w:eastAsiaTheme="minorEastAsia" w:hAnsiTheme="minorHAnsi" w:cstheme="minorBidi"/>
          <w:noProof/>
          <w:sz w:val="22"/>
          <w:szCs w:val="22"/>
        </w:rPr>
      </w:pPr>
      <w:r>
        <w:rPr>
          <w:noProof/>
        </w:rPr>
        <w:lastRenderedPageBreak/>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_Toc138330479 \h </w:instrText>
      </w:r>
      <w:r>
        <w:rPr>
          <w:noProof/>
        </w:rPr>
      </w:r>
      <w:r>
        <w:rPr>
          <w:noProof/>
        </w:rPr>
        <w:fldChar w:fldCharType="separate"/>
      </w:r>
      <w:r>
        <w:rPr>
          <w:noProof/>
        </w:rPr>
        <w:t>178</w:t>
      </w:r>
      <w:r>
        <w:rPr>
          <w:noProof/>
        </w:rPr>
        <w:fldChar w:fldCharType="end"/>
      </w:r>
    </w:p>
    <w:p w14:paraId="53B16371" w14:textId="04347581" w:rsidR="00823246" w:rsidRDefault="00823246">
      <w:pPr>
        <w:pStyle w:val="TOC8"/>
        <w:rPr>
          <w:rFonts w:asciiTheme="minorHAnsi" w:eastAsiaTheme="minorEastAsia" w:hAnsiTheme="minorHAnsi" w:cstheme="minorBidi"/>
          <w:b w:val="0"/>
          <w:noProof/>
          <w:szCs w:val="22"/>
        </w:rPr>
      </w:pPr>
      <w:r>
        <w:rPr>
          <w:noProof/>
        </w:rPr>
        <w:t>Annex L (informative): Change history</w:t>
      </w:r>
      <w:r>
        <w:rPr>
          <w:noProof/>
        </w:rPr>
        <w:tab/>
      </w:r>
      <w:r>
        <w:rPr>
          <w:noProof/>
        </w:rPr>
        <w:fldChar w:fldCharType="begin" w:fldLock="1"/>
      </w:r>
      <w:r>
        <w:rPr>
          <w:noProof/>
        </w:rPr>
        <w:instrText xml:space="preserve"> PAGEREF _Toc138330480 \h </w:instrText>
      </w:r>
      <w:r>
        <w:rPr>
          <w:noProof/>
        </w:rPr>
      </w:r>
      <w:r>
        <w:rPr>
          <w:noProof/>
        </w:rPr>
        <w:fldChar w:fldCharType="separate"/>
      </w:r>
      <w:r>
        <w:rPr>
          <w:noProof/>
        </w:rPr>
        <w:t>180</w:t>
      </w:r>
      <w:r>
        <w:rPr>
          <w:noProof/>
        </w:rPr>
        <w:fldChar w:fldCharType="end"/>
      </w:r>
    </w:p>
    <w:p w14:paraId="6AF11A84" w14:textId="5740CCC7"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38330046"/>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38330047"/>
      <w:r w:rsidRPr="00610329">
        <w:lastRenderedPageBreak/>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38330048"/>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7777777"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77777777"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802.11-201</w:t>
      </w:r>
      <w:r w:rsidR="00510ECA" w:rsidRPr="00610329">
        <w:t>6</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77777777"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802.1X™-2010: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7777777" w:rsidR="00BB677F" w:rsidRPr="00610329" w:rsidRDefault="00BB677F" w:rsidP="00BB677F">
      <w:pPr>
        <w:pStyle w:val="EX"/>
      </w:pPr>
      <w:r w:rsidRPr="00610329">
        <w:t>[70A]</w:t>
      </w:r>
      <w:r w:rsidRPr="00610329">
        <w:tab/>
        <w:t>IETF RFC 4309 (December 2005): "Internet Key Exchange Protocol Version 2 (IKEv2)"</w:t>
      </w:r>
      <w:r w:rsidRPr="00610329">
        <w:rPr>
          <w:lang w:val="en-US"/>
        </w:rPr>
        <w:t>.</w:t>
      </w:r>
    </w:p>
    <w:p w14:paraId="761CB301" w14:textId="77777777" w:rsidR="00BB677F" w:rsidRPr="00610329" w:rsidRDefault="00BB677F" w:rsidP="00BB677F">
      <w:pPr>
        <w:pStyle w:val="EX"/>
      </w:pPr>
      <w:r w:rsidRPr="00610329">
        <w:t>[70B]</w:t>
      </w:r>
      <w:r w:rsidRPr="00610329">
        <w:tab/>
        <w:t>IETF RFC </w:t>
      </w:r>
      <w:r w:rsidRPr="00610329">
        <w:rPr>
          <w:rFonts w:hint="eastAsia"/>
        </w:rPr>
        <w:t>7296</w:t>
      </w:r>
      <w:r w:rsidRPr="00610329">
        <w:t xml:space="preserve"> (October 2014): "Internet Key Exchange Protocol Version 2 (IKEv2)"</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Pr="00610329" w:rsidRDefault="00431E43" w:rsidP="00C026CD">
      <w:pPr>
        <w:pStyle w:val="EX"/>
      </w:pPr>
      <w:r w:rsidRPr="00610329">
        <w:t>[79]</w:t>
      </w:r>
      <w:r w:rsidRPr="00610329">
        <w:tab/>
        <w:t>3GPP TS 24.193: "Access Traffic Steering, Switching and Splitting (ATSSS); Stage 3".</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38330049"/>
      <w:r w:rsidRPr="00610329">
        <w:t>3</w:t>
      </w:r>
      <w:r w:rsidRPr="00610329">
        <w:tab/>
        <w:t>Definitions, symbols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38330050"/>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610329" w:rsidRDefault="00F709A6" w:rsidP="00F709A6">
      <w:pPr>
        <w:pStyle w:val="EW"/>
        <w:rPr>
          <w:b/>
          <w:lang w:val="fr-FR"/>
        </w:rPr>
      </w:pPr>
      <w:r w:rsidRPr="00610329">
        <w:rPr>
          <w:b/>
          <w:lang w:val="fr-FR"/>
        </w:rPr>
        <w:t>Single-connection mode (SCM)</w:t>
      </w:r>
    </w:p>
    <w:p w14:paraId="20920C58" w14:textId="77777777" w:rsidR="00F709A6" w:rsidRPr="00610329" w:rsidRDefault="00F709A6" w:rsidP="00F709A6">
      <w:pPr>
        <w:pStyle w:val="EW"/>
        <w:rPr>
          <w:b/>
          <w:lang w:val="fr-FR"/>
        </w:rPr>
      </w:pPr>
      <w:r w:rsidRPr="00610329">
        <w:rPr>
          <w:b/>
          <w:lang w:val="fr-FR"/>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69505F">
      <w:pPr>
        <w:pStyle w:val="EW"/>
        <w:rPr>
          <w:b/>
        </w:rPr>
      </w:pPr>
      <w:r w:rsidRPr="00610329">
        <w:rPr>
          <w:b/>
        </w:rPr>
        <w:t>Evolved packet core network</w:t>
      </w:r>
    </w:p>
    <w:p w14:paraId="049D6875" w14:textId="77777777" w:rsidR="0069505F" w:rsidRPr="00610329" w:rsidRDefault="0069505F" w:rsidP="0086573D">
      <w:pPr>
        <w:pStyle w:val="EX"/>
        <w:rPr>
          <w:b/>
          <w:bCs/>
        </w:rPr>
      </w:pPr>
      <w:r w:rsidRPr="00610329">
        <w:rPr>
          <w:b/>
        </w:rPr>
        <w:t>Evolved packet system</w:t>
      </w:r>
    </w:p>
    <w:p w14:paraId="25BCFE49" w14:textId="77777777" w:rsidR="0086573D" w:rsidRPr="00610329" w:rsidRDefault="0086573D" w:rsidP="0086573D">
      <w:r w:rsidRPr="00610329">
        <w:lastRenderedPageBreak/>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BC0AAB">
      <w:pPr>
        <w:pStyle w:val="EX"/>
        <w:outlineLvl w:val="0"/>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BC0AAB">
      <w:pPr>
        <w:pStyle w:val="EW"/>
        <w:outlineLvl w:val="0"/>
        <w:rPr>
          <w:b/>
          <w:lang w:eastAsia="zh-CN"/>
        </w:rPr>
      </w:pPr>
      <w:r w:rsidRPr="00610329">
        <w:rPr>
          <w:rFonts w:hint="eastAsia"/>
          <w:b/>
          <w:lang w:eastAsia="zh-CN"/>
        </w:rPr>
        <w:t>Active rule</w:t>
      </w:r>
    </w:p>
    <w:p w14:paraId="2E849FD7" w14:textId="77777777" w:rsidR="00BC0AAB" w:rsidRPr="00610329" w:rsidRDefault="00BC0AAB" w:rsidP="00BC0AAB">
      <w:pPr>
        <w:pStyle w:val="EX"/>
        <w:outlineLvl w:val="0"/>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610329" w:rsidRDefault="0062381F" w:rsidP="0037094E">
      <w:pPr>
        <w:pStyle w:val="EW"/>
        <w:rPr>
          <w:b/>
          <w:bCs/>
        </w:rPr>
      </w:pPr>
      <w:r w:rsidRPr="00610329">
        <w:rPr>
          <w:b/>
          <w:bCs/>
        </w:rPr>
        <w:t>NAI</w:t>
      </w:r>
    </w:p>
    <w:p w14:paraId="68BAC151" w14:textId="77777777" w:rsidR="0037094E" w:rsidRPr="00610329" w:rsidRDefault="0037094E" w:rsidP="0037094E">
      <w:pPr>
        <w:pStyle w:val="EW"/>
        <w:rPr>
          <w:b/>
          <w:bCs/>
        </w:rPr>
      </w:pPr>
      <w:r w:rsidRPr="00610329">
        <w:rPr>
          <w:b/>
          <w:bCs/>
        </w:rPr>
        <w:t>Alternative NAI</w:t>
      </w:r>
    </w:p>
    <w:p w14:paraId="5F973384" w14:textId="77777777" w:rsidR="0032653D" w:rsidRPr="00610329" w:rsidRDefault="0032653D" w:rsidP="0032653D">
      <w:pPr>
        <w:pStyle w:val="EW"/>
        <w:rPr>
          <w:b/>
          <w:bCs/>
        </w:rPr>
      </w:pPr>
      <w:r w:rsidRPr="00610329">
        <w:rPr>
          <w:b/>
          <w:bCs/>
        </w:rPr>
        <w:t>Decorated NAI</w:t>
      </w:r>
    </w:p>
    <w:p w14:paraId="46A028CB" w14:textId="77777777" w:rsidR="0032653D" w:rsidRPr="00610329" w:rsidRDefault="0032653D" w:rsidP="0032653D">
      <w:pPr>
        <w:pStyle w:val="EW"/>
      </w:pPr>
      <w:r w:rsidRPr="00610329">
        <w:rPr>
          <w:b/>
          <w:bCs/>
        </w:rPr>
        <w:t>Emergency NAI</w:t>
      </w:r>
    </w:p>
    <w:p w14:paraId="0949C56C" w14:textId="77777777" w:rsidR="0032653D" w:rsidRPr="00610329" w:rsidRDefault="0032653D" w:rsidP="0032653D">
      <w:pPr>
        <w:pStyle w:val="EW"/>
        <w:rPr>
          <w:b/>
          <w:bCs/>
        </w:rPr>
      </w:pPr>
      <w:r w:rsidRPr="00610329">
        <w:rPr>
          <w:b/>
          <w:bCs/>
        </w:rPr>
        <w:t>Fast-Reauthentication NAI</w:t>
      </w:r>
    </w:p>
    <w:p w14:paraId="6E277342" w14:textId="77777777" w:rsidR="0032653D" w:rsidRPr="00610329" w:rsidRDefault="0032653D" w:rsidP="0032653D">
      <w:pPr>
        <w:pStyle w:val="EW"/>
        <w:rPr>
          <w:b/>
          <w:bCs/>
        </w:rPr>
      </w:pPr>
      <w:r w:rsidRPr="00610329">
        <w:rPr>
          <w:b/>
          <w:bCs/>
        </w:rPr>
        <w:t>Pseudonym Identity</w:t>
      </w:r>
    </w:p>
    <w:p w14:paraId="7A7D9F90" w14:textId="77777777" w:rsidR="00F667D0" w:rsidRPr="00610329" w:rsidRDefault="0032653D" w:rsidP="0032653D">
      <w:pPr>
        <w:pStyle w:val="EX"/>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67580A">
      <w:pPr>
        <w:pStyle w:val="EW"/>
        <w:outlineLvl w:val="0"/>
        <w:rPr>
          <w:b/>
          <w:lang w:eastAsia="zh-CN"/>
        </w:rPr>
      </w:pPr>
      <w:r w:rsidRPr="00610329">
        <w:rPr>
          <w:rFonts w:hint="eastAsia"/>
          <w:b/>
          <w:lang w:eastAsia="zh-CN"/>
        </w:rPr>
        <w:t>NBIFOM</w:t>
      </w:r>
    </w:p>
    <w:p w14:paraId="55249F2A" w14:textId="77777777" w:rsidR="0067580A" w:rsidRPr="00610329" w:rsidRDefault="0067580A" w:rsidP="0067580A">
      <w:pPr>
        <w:pStyle w:val="EW"/>
        <w:outlineLvl w:val="0"/>
        <w:rPr>
          <w:b/>
          <w:lang w:eastAsia="zh-CN"/>
        </w:rPr>
      </w:pPr>
      <w:r w:rsidRPr="00610329">
        <w:rPr>
          <w:rFonts w:hint="eastAsia"/>
          <w:b/>
          <w:lang w:eastAsia="zh-CN"/>
        </w:rPr>
        <w:t>Routing Rule</w:t>
      </w:r>
    </w:p>
    <w:p w14:paraId="78FAFA00" w14:textId="77777777" w:rsidR="0067580A" w:rsidRPr="00610329" w:rsidRDefault="0067580A" w:rsidP="0067580A">
      <w:pPr>
        <w:pStyle w:val="EW"/>
        <w:outlineLvl w:val="0"/>
        <w:rPr>
          <w:b/>
          <w:lang w:eastAsia="zh-CN"/>
        </w:rPr>
      </w:pPr>
      <w:r w:rsidRPr="00610329">
        <w:rPr>
          <w:rFonts w:hint="eastAsia"/>
          <w:b/>
          <w:lang w:eastAsia="zh-CN"/>
        </w:rPr>
        <w:t>U</w:t>
      </w:r>
      <w:r w:rsidRPr="00610329">
        <w:rPr>
          <w:b/>
        </w:rPr>
        <w:t>E</w:t>
      </w:r>
      <w:r w:rsidRPr="00610329">
        <w:rPr>
          <w:rFonts w:hint="eastAsia"/>
          <w:b/>
          <w:lang w:eastAsia="zh-CN"/>
        </w:rPr>
        <w:t>-inititaed NBIFOM</w:t>
      </w:r>
    </w:p>
    <w:p w14:paraId="4F55D9D8" w14:textId="77777777" w:rsidR="0067580A" w:rsidRPr="00610329" w:rsidRDefault="0067580A" w:rsidP="0067580A">
      <w:pPr>
        <w:pStyle w:val="EW"/>
        <w:outlineLvl w:val="0"/>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C026CD">
      <w:pPr>
        <w:pStyle w:val="EW"/>
        <w:outlineLvl w:val="0"/>
        <w:rPr>
          <w:b/>
          <w:lang w:val="fr-FR" w:eastAsia="zh-CN"/>
        </w:rPr>
      </w:pPr>
      <w:r w:rsidRPr="00610329">
        <w:rPr>
          <w:b/>
          <w:lang w:val="fr-FR" w:eastAsia="zh-CN"/>
        </w:rPr>
        <w:t>N1 mode</w:t>
      </w:r>
    </w:p>
    <w:p w14:paraId="54D9F6FE" w14:textId="77777777" w:rsidR="00C026CD" w:rsidRPr="00610329" w:rsidRDefault="00C026CD" w:rsidP="00580C2B">
      <w:pPr>
        <w:pStyle w:val="EX"/>
        <w:rPr>
          <w:b/>
          <w:lang w:val="fr-FR" w:eastAsia="zh-CN"/>
        </w:rPr>
      </w:pPr>
      <w:r w:rsidRPr="00610329">
        <w:rPr>
          <w:b/>
          <w:lang w:val="fr-FR" w:eastAsia="zh-CN"/>
        </w:rPr>
        <w:t>PDU session ID</w:t>
      </w:r>
    </w:p>
    <w:p w14:paraId="48E53EF9" w14:textId="77777777" w:rsidR="004A3549" w:rsidRPr="00610329" w:rsidRDefault="004A3549" w:rsidP="00B4705A">
      <w:pPr>
        <w:pStyle w:val="Heading2"/>
        <w:rPr>
          <w:lang w:val="fr-FR"/>
        </w:rPr>
      </w:pPr>
      <w:bookmarkStart w:id="31" w:name="_Toc20154194"/>
      <w:bookmarkStart w:id="32" w:name="_Toc27727170"/>
      <w:bookmarkStart w:id="33" w:name="_Toc45203628"/>
      <w:bookmarkStart w:id="34" w:name="_Toc138330051"/>
      <w:r w:rsidRPr="00610329">
        <w:rPr>
          <w:lang w:val="fr-FR"/>
        </w:rPr>
        <w:t>3.</w:t>
      </w:r>
      <w:r w:rsidR="00517256" w:rsidRPr="00610329">
        <w:rPr>
          <w:lang w:val="fr-FR"/>
        </w:rPr>
        <w:t>2</w:t>
      </w:r>
      <w:r w:rsidRPr="00610329">
        <w:rPr>
          <w:lang w:val="fr-FR"/>
        </w:rPr>
        <w:tab/>
        <w:t>Abbreviations</w:t>
      </w:r>
      <w:bookmarkEnd w:id="31"/>
      <w:bookmarkEnd w:id="32"/>
      <w:bookmarkEnd w:id="33"/>
      <w:bookmarkEnd w:id="34"/>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lastRenderedPageBreak/>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Pr="00610329" w:rsidRDefault="007F49A0" w:rsidP="008C3B40">
      <w:pPr>
        <w:pStyle w:val="EW"/>
        <w:rPr>
          <w:lang w:val="en-US"/>
        </w:rPr>
      </w:pPr>
      <w:r w:rsidRPr="00610329">
        <w:rPr>
          <w:rFonts w:hint="eastAsia"/>
          <w:lang w:val="en-US"/>
        </w:rPr>
        <w:t>MO</w:t>
      </w:r>
      <w:r w:rsidRPr="00610329">
        <w:rPr>
          <w:rFonts w:hint="eastAsia"/>
          <w:lang w:val="en-US"/>
        </w:rPr>
        <w:tab/>
        <w:t>Management Object</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Pr="00610329" w:rsidRDefault="00F709A6" w:rsidP="00F709A6">
      <w:pPr>
        <w:pStyle w:val="EW"/>
      </w:pPr>
      <w:r w:rsidRPr="00610329">
        <w:t>TSCM</w:t>
      </w:r>
      <w:r w:rsidRPr="00610329">
        <w:tab/>
        <w:t>Transparent single-connection mode</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38330052"/>
      <w:r w:rsidRPr="00610329">
        <w:lastRenderedPageBreak/>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38330053"/>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38330054"/>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38330055"/>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38330056"/>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38330057"/>
      <w:r w:rsidRPr="00610329">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38330058"/>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lastRenderedPageBreak/>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38330059"/>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38330060"/>
      <w:r w:rsidRPr="00610329">
        <w:t>4.4.3</w:t>
      </w:r>
      <w:r w:rsidRPr="00610329">
        <w:tab/>
        <w:t>FQDN for ePDG Selection</w:t>
      </w:r>
      <w:bookmarkEnd w:id="67"/>
      <w:bookmarkEnd w:id="68"/>
      <w:bookmarkEnd w:id="69"/>
      <w:bookmarkEnd w:id="70"/>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38330061"/>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38330062"/>
      <w:r w:rsidRPr="00610329">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38330063"/>
      <w:r w:rsidRPr="00610329">
        <w:lastRenderedPageBreak/>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38330064"/>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38330065"/>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38330066"/>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38330067"/>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lastRenderedPageBreak/>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38330068"/>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38330069"/>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38330070"/>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38330071"/>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38330072"/>
      <w:r w:rsidRPr="00610329">
        <w:t>4.8.2.2</w:t>
      </w:r>
      <w:r w:rsidRPr="00610329">
        <w:tab/>
        <w:t>QoS signalling</w:t>
      </w:r>
      <w:bookmarkEnd w:id="115"/>
      <w:bookmarkEnd w:id="116"/>
      <w:bookmarkEnd w:id="117"/>
      <w:bookmarkEnd w:id="118"/>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lastRenderedPageBreak/>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38330073"/>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77777777" w:rsidR="00F10704" w:rsidRPr="00610329" w:rsidRDefault="00F10704" w:rsidP="00F10704">
      <w:pPr>
        <w:pStyle w:val="B1"/>
      </w:pPr>
      <w:r w:rsidRPr="00610329">
        <w:t>-</w:t>
      </w:r>
      <w:r w:rsidRPr="00610329">
        <w:tab/>
        <w:t>For uplink packets, the UE shall select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QCI in WLCP bearer level QoS information to derive the DSCP value for uplink packets</w:t>
      </w:r>
      <w:r w:rsidR="00E16E0C" w:rsidRPr="00610329">
        <w:rPr>
          <w:rFonts w:hint="eastAsia"/>
          <w:lang w:eastAsia="zh-CN"/>
        </w:rPr>
        <w:t>. The UE shall provide the user plane connection id to the lower layers to be used as the MAC address of the TWAG associated with the WLCP bearer</w:t>
      </w:r>
      <w:r w:rsidRPr="00610329">
        <w:t>. The TWAG shall then route the uplink packets to the corresponding S2a bearers based on the the WLCP bearer and the S2a bearer mapping table.</w:t>
      </w:r>
    </w:p>
    <w:p w14:paraId="63176A1C"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144E9C8D" w14:textId="77777777" w:rsidR="00F10704" w:rsidRPr="00610329" w:rsidRDefault="00F10704" w:rsidP="00F10704">
      <w:pPr>
        <w:pStyle w:val="B1"/>
      </w:pPr>
      <w:r w:rsidRPr="00610329">
        <w:t>-</w:t>
      </w:r>
      <w:r w:rsidRPr="00610329">
        <w:tab/>
        <w:t xml:space="preserve">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 also use the QCI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The TWAG shall provide the user plane connection id to the lower layers to be used as the MAC address of the TWAG associated with the WLCP bearer</w:t>
      </w:r>
      <w:r w:rsidRPr="00610329">
        <w:t>.</w:t>
      </w:r>
    </w:p>
    <w:p w14:paraId="26D881AD" w14:textId="77777777" w:rsidR="00A055F2" w:rsidRPr="00610329" w:rsidRDefault="00A055F2" w:rsidP="00A055F2">
      <w:pPr>
        <w:pStyle w:val="NO"/>
      </w:pPr>
      <w:r w:rsidRPr="00610329">
        <w:rPr>
          <w:rFonts w:hint="eastAsia"/>
          <w:lang w:eastAsia="zh-CN"/>
        </w:rPr>
        <w:t>NOTE</w:t>
      </w:r>
      <w:r w:rsidRPr="00610329">
        <w:rPr>
          <w:lang w:eastAsia="zh-CN"/>
        </w:rPr>
        <w:t> 2</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38330074"/>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38330075"/>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38330076"/>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38330077"/>
      <w:r w:rsidRPr="00610329">
        <w:lastRenderedPageBreak/>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38330078"/>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38330079"/>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38330080"/>
      <w:r w:rsidRPr="00610329">
        <w:t>5.1.2.1</w:t>
      </w:r>
      <w:r w:rsidRPr="00610329">
        <w:tab/>
        <w:t>Triggering the discovery of operator preferred access networks with the ANDSF</w:t>
      </w:r>
      <w:bookmarkEnd w:id="147"/>
      <w:bookmarkEnd w:id="148"/>
      <w:bookmarkEnd w:id="149"/>
      <w:bookmarkEnd w:id="150"/>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38330081"/>
      <w:r w:rsidRPr="00610329">
        <w:t>5.1.2.2</w:t>
      </w:r>
      <w:r w:rsidRPr="00610329">
        <w:tab/>
        <w:t>Discovering availability of access networks</w:t>
      </w:r>
      <w:bookmarkEnd w:id="151"/>
      <w:bookmarkEnd w:id="152"/>
      <w:bookmarkEnd w:id="153"/>
      <w:bookmarkEnd w:id="154"/>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38330082"/>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38330083"/>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38330084"/>
      <w:r w:rsidRPr="00610329">
        <w:lastRenderedPageBreak/>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38330085"/>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38330086"/>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38330087"/>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AA1EF2">
      <w:pPr>
        <w:pStyle w:val="H6"/>
        <w:rPr>
          <w:lang w:val="en-US"/>
        </w:rPr>
      </w:pPr>
      <w:r w:rsidRPr="00610329">
        <w:rPr>
          <w:rFonts w:hint="eastAsia"/>
          <w:lang w:eastAsia="ko-KR" w:bidi="he-IL"/>
        </w:rPr>
        <w:t>5.1.3.2</w:t>
      </w:r>
      <w:r w:rsidRPr="00610329">
        <w:rPr>
          <w:lang w:eastAsia="ko-KR" w:bidi="he-IL"/>
        </w:rPr>
        <w:t>.3.1</w:t>
      </w:r>
      <w:r w:rsidRPr="00610329">
        <w:rPr>
          <w:rFonts w:hint="eastAsia"/>
          <w:lang w:eastAsia="ko-KR" w:bidi="he-IL"/>
        </w:rPr>
        <w:tab/>
      </w:r>
      <w:r w:rsidRPr="00610329">
        <w:rPr>
          <w:rFonts w:hint="eastAsia"/>
          <w:lang w:eastAsia="zh-CN" w:bidi="he-IL"/>
        </w:rPr>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lastRenderedPageBreak/>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38330088"/>
      <w:r w:rsidRPr="00610329">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38330089"/>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lastRenderedPageBreak/>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38330090"/>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38330091"/>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38330092"/>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38330093"/>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38330094"/>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38330095"/>
      <w:r w:rsidRPr="00610329">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38330096"/>
      <w:r w:rsidRPr="00610329">
        <w:lastRenderedPageBreak/>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38330097"/>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38330098"/>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38330099"/>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38330100"/>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38330101"/>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38330102"/>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lastRenderedPageBreak/>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77777777"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38330103"/>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38330104"/>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38330105"/>
      <w:r w:rsidRPr="00610329">
        <w:lastRenderedPageBreak/>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38330106"/>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38330107"/>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38330108"/>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38330109"/>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38330110"/>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38330111"/>
      <w:r w:rsidRPr="00610329">
        <w:rPr>
          <w:lang w:val="en-US" w:eastAsia="zh-CN"/>
        </w:rPr>
        <w:t>5.4.1</w:t>
      </w:r>
      <w:r w:rsidRPr="00610329">
        <w:rPr>
          <w:lang w:val="en-US" w:eastAsia="zh-CN"/>
        </w:rPr>
        <w:tab/>
        <w:t>General</w:t>
      </w:r>
      <w:bookmarkEnd w:id="271"/>
      <w:bookmarkEnd w:id="272"/>
      <w:bookmarkEnd w:id="273"/>
      <w:bookmarkEnd w:id="274"/>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lastRenderedPageBreak/>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38330112"/>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38330113"/>
      <w:r w:rsidRPr="00610329">
        <w:rPr>
          <w:lang w:val="en-US" w:eastAsia="zh-CN"/>
        </w:rPr>
        <w:t>5.4.2.1</w:t>
      </w:r>
      <w:r w:rsidRPr="00610329">
        <w:rPr>
          <w:lang w:val="en-US" w:eastAsia="zh-CN"/>
        </w:rPr>
        <w:tab/>
      </w:r>
      <w:r w:rsidRPr="00610329">
        <w:t>ANDSF rules control the WLAN access selection and traffic routing</w:t>
      </w:r>
      <w:bookmarkEnd w:id="279"/>
      <w:bookmarkEnd w:id="280"/>
      <w:bookmarkEnd w:id="281"/>
      <w:bookmarkEnd w:id="282"/>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38330114"/>
      <w:r w:rsidRPr="00610329">
        <w:rPr>
          <w:lang w:val="en-US" w:eastAsia="zh-CN"/>
        </w:rPr>
        <w:t>5.4.2.2</w:t>
      </w:r>
      <w:r w:rsidRPr="00610329">
        <w:rPr>
          <w:lang w:val="en-US" w:eastAsia="zh-CN"/>
        </w:rPr>
        <w:tab/>
      </w:r>
      <w:r w:rsidRPr="00610329">
        <w:t>RAN rules control the WLAN access selection and traffic routing</w:t>
      </w:r>
      <w:bookmarkEnd w:id="283"/>
      <w:bookmarkEnd w:id="284"/>
      <w:bookmarkEnd w:id="285"/>
      <w:bookmarkEnd w:id="286"/>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38330115"/>
      <w:r w:rsidRPr="00610329">
        <w:lastRenderedPageBreak/>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38330116"/>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38330117"/>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38330118"/>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38330119"/>
      <w:r w:rsidRPr="00610329">
        <w:t>6.2.2</w:t>
      </w:r>
      <w:r w:rsidRPr="00610329">
        <w:tab/>
        <w:t>Pre-configured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38330120"/>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38330121"/>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38330122"/>
      <w:r w:rsidRPr="00610329">
        <w:lastRenderedPageBreak/>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38330123"/>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38330124"/>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38330125"/>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38330126"/>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38330127"/>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38330128"/>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38330129"/>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38330130"/>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47"/>
      <w:bookmarkEnd w:id="348"/>
      <w:bookmarkEnd w:id="349"/>
      <w:bookmarkEnd w:id="350"/>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38330131"/>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4.4.1 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38330132"/>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38330133"/>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38330134"/>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Pr="00610329"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6B94B8EF" w14:textId="77777777" w:rsidR="003A4DD8" w:rsidRPr="00610329" w:rsidRDefault="003A4DD8" w:rsidP="003A4DD8">
      <w:pPr>
        <w:pStyle w:val="Heading4"/>
      </w:pPr>
      <w:bookmarkStart w:id="367" w:name="_Toc20154278"/>
      <w:bookmarkStart w:id="368" w:name="_Toc27727254"/>
      <w:bookmarkStart w:id="369" w:name="_Toc45203712"/>
      <w:bookmarkStart w:id="370" w:name="_Toc138330135"/>
      <w:r w:rsidRPr="00610329">
        <w:t>6.4.2.1A</w:t>
      </w:r>
      <w:r w:rsidRPr="00610329">
        <w:tab/>
        <w:t>Identity Management - emergency session</w:t>
      </w:r>
      <w:bookmarkEnd w:id="367"/>
      <w:bookmarkEnd w:id="368"/>
      <w:bookmarkEnd w:id="369"/>
      <w:bookmarkEnd w:id="370"/>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1" w:name="_Toc20154279"/>
      <w:bookmarkStart w:id="372" w:name="_Toc27727255"/>
      <w:bookmarkStart w:id="373" w:name="_Toc45203713"/>
      <w:bookmarkStart w:id="374" w:name="_Toc138330136"/>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1"/>
      <w:bookmarkEnd w:id="372"/>
      <w:bookmarkEnd w:id="373"/>
      <w:bookmarkEnd w:id="374"/>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5" w:name="_Toc20154280"/>
      <w:bookmarkStart w:id="376" w:name="_Toc27727256"/>
      <w:bookmarkStart w:id="377" w:name="_Toc45203714"/>
      <w:bookmarkStart w:id="378" w:name="_Toc138330137"/>
      <w:r w:rsidRPr="00610329">
        <w:t>6.4.2.3</w:t>
      </w:r>
      <w:r w:rsidRPr="00610329">
        <w:tab/>
        <w:t>Full Authentication and Fast Re-authentication</w:t>
      </w:r>
      <w:bookmarkEnd w:id="375"/>
      <w:bookmarkEnd w:id="376"/>
      <w:bookmarkEnd w:id="377"/>
      <w:bookmarkEnd w:id="378"/>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42D27932"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1F80564C" w14:textId="77777777" w:rsidR="00017515" w:rsidRPr="00610329" w:rsidRDefault="00017515" w:rsidP="00017515">
      <w:pPr>
        <w:pStyle w:val="Heading4"/>
      </w:pPr>
      <w:bookmarkStart w:id="379" w:name="_Toc20154281"/>
      <w:bookmarkStart w:id="380" w:name="_Toc27727257"/>
      <w:bookmarkStart w:id="381" w:name="_Toc45203715"/>
      <w:bookmarkStart w:id="382" w:name="_Toc138330138"/>
      <w:r w:rsidRPr="00610329">
        <w:t>6.4.2.4</w:t>
      </w:r>
      <w:r w:rsidRPr="00610329">
        <w:tab/>
      </w:r>
      <w:r w:rsidR="009F31BE" w:rsidRPr="00610329">
        <w:t xml:space="preserve">Handling of the </w:t>
      </w:r>
      <w:r w:rsidRPr="00610329">
        <w:t>Access Network Identity</w:t>
      </w:r>
      <w:bookmarkEnd w:id="379"/>
      <w:bookmarkEnd w:id="380"/>
      <w:bookmarkEnd w:id="381"/>
      <w:bookmarkEnd w:id="382"/>
    </w:p>
    <w:p w14:paraId="197B6100" w14:textId="77777777" w:rsidR="00017515" w:rsidRPr="00610329" w:rsidRDefault="00017515" w:rsidP="00017515">
      <w:pPr>
        <w:pStyle w:val="Heading5"/>
        <w:rPr>
          <w:lang w:eastAsia="zh-CN"/>
        </w:rPr>
      </w:pPr>
      <w:bookmarkStart w:id="383" w:name="_Toc20154282"/>
      <w:bookmarkStart w:id="384" w:name="_Toc27727258"/>
      <w:bookmarkStart w:id="385" w:name="_Toc45203716"/>
      <w:bookmarkStart w:id="386" w:name="_Toc138330139"/>
      <w:r w:rsidRPr="00610329">
        <w:rPr>
          <w:lang w:eastAsia="zh-CN"/>
        </w:rPr>
        <w:t>6.4.2.4.1</w:t>
      </w:r>
      <w:r w:rsidRPr="00610329">
        <w:rPr>
          <w:lang w:eastAsia="zh-CN"/>
        </w:rPr>
        <w:tab/>
        <w:t>General</w:t>
      </w:r>
      <w:bookmarkEnd w:id="383"/>
      <w:bookmarkEnd w:id="384"/>
      <w:bookmarkEnd w:id="385"/>
      <w:bookmarkEnd w:id="386"/>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7" w:name="_Toc20154283"/>
      <w:bookmarkStart w:id="388" w:name="_Toc27727259"/>
      <w:bookmarkStart w:id="389" w:name="_Toc45203717"/>
      <w:bookmarkStart w:id="390" w:name="_Toc138330140"/>
      <w:r w:rsidRPr="00610329">
        <w:t>6.4.2.4.2</w:t>
      </w:r>
      <w:r w:rsidRPr="00610329">
        <w:tab/>
        <w:t>A</w:t>
      </w:r>
      <w:r w:rsidR="00C82F8E" w:rsidRPr="00610329">
        <w:t>NID</w:t>
      </w:r>
      <w:r w:rsidRPr="00610329">
        <w:t xml:space="preserve"> indication from 3GPP AAA server to UE</w:t>
      </w:r>
      <w:bookmarkEnd w:id="387"/>
      <w:bookmarkEnd w:id="388"/>
      <w:bookmarkEnd w:id="389"/>
      <w:bookmarkEnd w:id="390"/>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1" w:name="_Toc20154284"/>
      <w:bookmarkStart w:id="392" w:name="_Toc27727260"/>
      <w:bookmarkStart w:id="393" w:name="_Toc45203718"/>
      <w:bookmarkStart w:id="394" w:name="_Toc138330141"/>
      <w:r w:rsidRPr="00610329">
        <w:t>6.4.2.4.3</w:t>
      </w:r>
      <w:r w:rsidRPr="00610329">
        <w:tab/>
        <w:t>UE check of ANID for HRPD CDMA 2000® access networks</w:t>
      </w:r>
      <w:bookmarkEnd w:id="391"/>
      <w:bookmarkEnd w:id="392"/>
      <w:bookmarkEnd w:id="393"/>
      <w:bookmarkEnd w:id="394"/>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395" w:name="_Toc20154285"/>
      <w:bookmarkStart w:id="396" w:name="_Toc27727261"/>
      <w:bookmarkStart w:id="397" w:name="_Toc45203719"/>
      <w:bookmarkStart w:id="398" w:name="_Toc138330142"/>
      <w:r w:rsidRPr="00610329">
        <w:t>6.4.2.4.4</w:t>
      </w:r>
      <w:r w:rsidRPr="00610329">
        <w:tab/>
        <w:t>UE check of ANID for WiMAX access networks</w:t>
      </w:r>
      <w:bookmarkEnd w:id="395"/>
      <w:bookmarkEnd w:id="396"/>
      <w:bookmarkEnd w:id="397"/>
      <w:bookmarkEnd w:id="398"/>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399" w:name="_Toc20154286"/>
      <w:bookmarkStart w:id="400" w:name="_Toc27727262"/>
      <w:bookmarkStart w:id="401" w:name="_Toc45203720"/>
      <w:bookmarkStart w:id="402" w:name="_Toc138330143"/>
      <w:r w:rsidRPr="00610329">
        <w:t>6.4.2.4.5</w:t>
      </w:r>
      <w:r w:rsidRPr="00610329">
        <w:tab/>
        <w:t>UE check of ANID for WLAN access networks</w:t>
      </w:r>
      <w:bookmarkEnd w:id="399"/>
      <w:bookmarkEnd w:id="400"/>
      <w:bookmarkEnd w:id="401"/>
      <w:bookmarkEnd w:id="402"/>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3" w:name="_Toc20154287"/>
      <w:bookmarkStart w:id="404" w:name="_Toc27727263"/>
      <w:bookmarkStart w:id="405" w:name="_Toc45203721"/>
      <w:bookmarkStart w:id="406" w:name="_Toc138330144"/>
      <w:r w:rsidRPr="00610329">
        <w:t>6.4.2.4.6</w:t>
      </w:r>
      <w:r w:rsidRPr="00610329">
        <w:tab/>
        <w:t>UE check of ANID for ETHERNET access networks</w:t>
      </w:r>
      <w:bookmarkEnd w:id="403"/>
      <w:bookmarkEnd w:id="404"/>
      <w:bookmarkEnd w:id="405"/>
      <w:bookmarkEnd w:id="406"/>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07" w:name="_Toc20154288"/>
      <w:bookmarkStart w:id="408" w:name="_Toc27727264"/>
      <w:bookmarkStart w:id="409" w:name="_Toc45203722"/>
      <w:bookmarkStart w:id="410" w:name="_Toc138330145"/>
      <w:r w:rsidRPr="00610329">
        <w:t>6.4.2.5</w:t>
      </w:r>
      <w:r w:rsidRPr="00610329">
        <w:tab/>
        <w:t>Full name for network and short name for network</w:t>
      </w:r>
      <w:bookmarkEnd w:id="407"/>
      <w:bookmarkEnd w:id="408"/>
      <w:bookmarkEnd w:id="409"/>
      <w:bookmarkEnd w:id="410"/>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1" w:name="_Toc20154289"/>
      <w:bookmarkStart w:id="412" w:name="_Toc27727265"/>
      <w:bookmarkStart w:id="413" w:name="_Toc45203723"/>
      <w:bookmarkStart w:id="414" w:name="_Toc138330146"/>
      <w:r w:rsidRPr="00610329">
        <w:t>6.4.2.6</w:t>
      </w:r>
      <w:r w:rsidRPr="00610329">
        <w:tab/>
        <w:t>TWAN connection modes</w:t>
      </w:r>
      <w:bookmarkEnd w:id="411"/>
      <w:bookmarkEnd w:id="412"/>
      <w:bookmarkEnd w:id="413"/>
      <w:bookmarkEnd w:id="414"/>
    </w:p>
    <w:p w14:paraId="55AF2675" w14:textId="77777777" w:rsidR="00F709A6" w:rsidRPr="00610329" w:rsidRDefault="00F709A6" w:rsidP="00F709A6">
      <w:pPr>
        <w:pStyle w:val="Heading5"/>
      </w:pPr>
      <w:bookmarkStart w:id="415" w:name="_Toc20154290"/>
      <w:bookmarkStart w:id="416" w:name="_Toc27727266"/>
      <w:bookmarkStart w:id="417" w:name="_Toc45203724"/>
      <w:bookmarkStart w:id="418" w:name="_Toc138330147"/>
      <w:r w:rsidRPr="00610329">
        <w:t>6.4.2.6.1</w:t>
      </w:r>
      <w:r w:rsidRPr="00610329">
        <w:tab/>
        <w:t>General</w:t>
      </w:r>
      <w:bookmarkEnd w:id="415"/>
      <w:bookmarkEnd w:id="416"/>
      <w:bookmarkEnd w:id="417"/>
      <w:bookmarkEnd w:id="418"/>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19" w:name="_Toc20154291"/>
      <w:bookmarkStart w:id="420" w:name="_Toc27727267"/>
      <w:bookmarkStart w:id="421" w:name="_Toc45203725"/>
      <w:bookmarkStart w:id="422" w:name="_Toc138330148"/>
      <w:r w:rsidRPr="00610329">
        <w:t>6.4.2.6.2</w:t>
      </w:r>
      <w:r w:rsidRPr="00610329">
        <w:tab/>
        <w:t>Usage of single-connection mode (SCM)</w:t>
      </w:r>
      <w:bookmarkEnd w:id="419"/>
      <w:bookmarkEnd w:id="420"/>
      <w:bookmarkEnd w:id="421"/>
      <w:bookmarkEnd w:id="422"/>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3" w:name="_Toc20154292"/>
      <w:bookmarkStart w:id="424" w:name="_Toc27727268"/>
      <w:bookmarkStart w:id="425" w:name="_Toc45203726"/>
      <w:bookmarkStart w:id="426" w:name="_Toc138330149"/>
      <w:r w:rsidRPr="00610329">
        <w:t>6.4.2.6.2A</w:t>
      </w:r>
      <w:r w:rsidRPr="00610329">
        <w:tab/>
        <w:t>Usage of single-connection mode (SCM) - emergency</w:t>
      </w:r>
      <w:bookmarkEnd w:id="423"/>
      <w:bookmarkEnd w:id="424"/>
      <w:bookmarkEnd w:id="425"/>
      <w:bookmarkEnd w:id="426"/>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7" w:name="_Toc20154293"/>
      <w:bookmarkStart w:id="428" w:name="_Toc27727269"/>
      <w:bookmarkStart w:id="429" w:name="_Toc45203727"/>
      <w:bookmarkStart w:id="430" w:name="_Toc138330150"/>
      <w:r w:rsidRPr="00610329">
        <w:t>6.4.2.6.3</w:t>
      </w:r>
      <w:r w:rsidRPr="00610329">
        <w:tab/>
        <w:t>Usage of multi-connection mode (MCM)</w:t>
      </w:r>
      <w:bookmarkEnd w:id="427"/>
      <w:bookmarkEnd w:id="428"/>
      <w:bookmarkEnd w:id="429"/>
      <w:bookmarkEnd w:id="430"/>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1" w:name="_Toc20154294"/>
      <w:bookmarkStart w:id="432" w:name="_Toc27727270"/>
      <w:bookmarkStart w:id="433" w:name="_Toc45203728"/>
      <w:bookmarkStart w:id="434" w:name="_Toc138330151"/>
      <w:r w:rsidRPr="00610329">
        <w:t>6.4.2.6.3A</w:t>
      </w:r>
      <w:r w:rsidRPr="00610329">
        <w:tab/>
        <w:t>Usage of multi-connection mode (MCM) - emergency</w:t>
      </w:r>
      <w:bookmarkEnd w:id="431"/>
      <w:bookmarkEnd w:id="432"/>
      <w:bookmarkEnd w:id="433"/>
      <w:bookmarkEnd w:id="434"/>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5" w:name="_Toc20154295"/>
      <w:bookmarkStart w:id="436" w:name="_Toc27727271"/>
      <w:bookmarkStart w:id="437" w:name="_Toc45203729"/>
      <w:bookmarkStart w:id="438" w:name="_Toc138330152"/>
      <w:r w:rsidRPr="00610329">
        <w:t>6.4.2.6.3B</w:t>
      </w:r>
      <w:r w:rsidRPr="00610329">
        <w:tab/>
        <w:t>Usage of transparent single-connection mode (TSCM) - emergency</w:t>
      </w:r>
      <w:bookmarkEnd w:id="435"/>
      <w:bookmarkEnd w:id="436"/>
      <w:bookmarkEnd w:id="437"/>
      <w:bookmarkEnd w:id="438"/>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39" w:name="_Toc20154296"/>
      <w:bookmarkStart w:id="440" w:name="_Toc27727272"/>
      <w:bookmarkStart w:id="441" w:name="_Toc45203730"/>
      <w:bookmarkStart w:id="442" w:name="_Toc138330153"/>
      <w:r w:rsidRPr="00610329">
        <w:t>6.4.2.6.4</w:t>
      </w:r>
      <w:r w:rsidRPr="00610329">
        <w:tab/>
        <w:t>Network support not available</w:t>
      </w:r>
      <w:bookmarkEnd w:id="439"/>
      <w:bookmarkEnd w:id="440"/>
      <w:bookmarkEnd w:id="441"/>
      <w:bookmarkEnd w:id="442"/>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3" w:name="_Toc20154297"/>
      <w:bookmarkStart w:id="444" w:name="_Toc27727273"/>
      <w:bookmarkStart w:id="445" w:name="_Toc45203731"/>
      <w:bookmarkStart w:id="446" w:name="_Toc138330154"/>
      <w:r w:rsidRPr="00610329">
        <w:t>6.4.2.7</w:t>
      </w:r>
      <w:r w:rsidRPr="00610329">
        <w:tab/>
        <w:t>Mobile Equipment Identity Signalling</w:t>
      </w:r>
      <w:bookmarkEnd w:id="443"/>
      <w:bookmarkEnd w:id="444"/>
      <w:bookmarkEnd w:id="445"/>
      <w:bookmarkEnd w:id="446"/>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7" w:name="_Toc20154298"/>
      <w:bookmarkStart w:id="448" w:name="_Toc27727274"/>
      <w:bookmarkStart w:id="449" w:name="_Toc45203732"/>
      <w:bookmarkStart w:id="450" w:name="_Toc138330155"/>
      <w:r w:rsidRPr="00610329">
        <w:t>6.4.3</w:t>
      </w:r>
      <w:r w:rsidRPr="00610329">
        <w:tab/>
        <w:t>3GPP AAA server procedures</w:t>
      </w:r>
      <w:bookmarkEnd w:id="447"/>
      <w:bookmarkEnd w:id="448"/>
      <w:bookmarkEnd w:id="449"/>
      <w:bookmarkEnd w:id="450"/>
    </w:p>
    <w:p w14:paraId="2594732F" w14:textId="77777777" w:rsidR="006F7741" w:rsidRPr="00610329" w:rsidRDefault="006F7741" w:rsidP="006F7741">
      <w:pPr>
        <w:pStyle w:val="Heading4"/>
      </w:pPr>
      <w:bookmarkStart w:id="451" w:name="_Toc20154299"/>
      <w:bookmarkStart w:id="452" w:name="_Toc27727275"/>
      <w:bookmarkStart w:id="453" w:name="_Toc45203733"/>
      <w:bookmarkStart w:id="454" w:name="_Toc138330156"/>
      <w:r w:rsidRPr="00610329">
        <w:t>6.4.3.1</w:t>
      </w:r>
      <w:r w:rsidRPr="00610329">
        <w:tab/>
        <w:t>Identity Management</w:t>
      </w:r>
      <w:bookmarkEnd w:id="451"/>
      <w:bookmarkEnd w:id="452"/>
      <w:bookmarkEnd w:id="453"/>
      <w:bookmarkEnd w:id="454"/>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5" w:name="_Toc20154300"/>
      <w:bookmarkStart w:id="456" w:name="_Toc27727276"/>
      <w:bookmarkStart w:id="457" w:name="_Toc45203734"/>
      <w:bookmarkStart w:id="458" w:name="_Toc138330157"/>
      <w:r w:rsidRPr="00610329">
        <w:t>6.4.3.1A</w:t>
      </w:r>
      <w:r w:rsidRPr="00610329">
        <w:tab/>
        <w:t>Identity Management - emergency session</w:t>
      </w:r>
      <w:bookmarkEnd w:id="455"/>
      <w:bookmarkEnd w:id="456"/>
      <w:bookmarkEnd w:id="457"/>
      <w:bookmarkEnd w:id="458"/>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59" w:name="_Toc20154301"/>
      <w:bookmarkStart w:id="460" w:name="_Toc27727277"/>
      <w:bookmarkStart w:id="461" w:name="_Toc45203735"/>
      <w:bookmarkStart w:id="462" w:name="_Toc138330158"/>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59"/>
      <w:bookmarkEnd w:id="460"/>
      <w:bookmarkEnd w:id="461"/>
      <w:bookmarkEnd w:id="462"/>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3" w:name="_Toc20154302"/>
      <w:bookmarkStart w:id="464" w:name="_Toc27727278"/>
      <w:bookmarkStart w:id="465" w:name="_Toc45203736"/>
      <w:bookmarkStart w:id="466" w:name="_Toc138330159"/>
      <w:r w:rsidRPr="00610329">
        <w:t>6.4.3.3</w:t>
      </w:r>
      <w:r w:rsidRPr="00610329">
        <w:tab/>
        <w:t>Full authentication and Fast Re-authentication</w:t>
      </w:r>
      <w:bookmarkEnd w:id="463"/>
      <w:bookmarkEnd w:id="464"/>
      <w:bookmarkEnd w:id="465"/>
      <w:bookmarkEnd w:id="466"/>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7" w:name="_Toc20154303"/>
      <w:bookmarkStart w:id="468" w:name="_Toc27727279"/>
      <w:bookmarkStart w:id="469" w:name="_Toc45203737"/>
      <w:bookmarkStart w:id="470" w:name="_Toc138330160"/>
      <w:r w:rsidRPr="00610329">
        <w:t>6.4.3.4</w:t>
      </w:r>
      <w:r w:rsidRPr="00610329">
        <w:tab/>
        <w:t>Full name for network and short name for network</w:t>
      </w:r>
      <w:bookmarkEnd w:id="467"/>
      <w:bookmarkEnd w:id="468"/>
      <w:bookmarkEnd w:id="469"/>
      <w:bookmarkEnd w:id="470"/>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1" w:name="_Toc20154304"/>
      <w:bookmarkStart w:id="472" w:name="_Toc27727280"/>
      <w:bookmarkStart w:id="473" w:name="_Toc45203738"/>
      <w:bookmarkStart w:id="474" w:name="_Toc138330161"/>
      <w:r w:rsidRPr="00610329">
        <w:t>6.4.3.5</w:t>
      </w:r>
      <w:r w:rsidRPr="00610329">
        <w:tab/>
        <w:t>TWAN connection modes</w:t>
      </w:r>
      <w:bookmarkEnd w:id="471"/>
      <w:bookmarkEnd w:id="472"/>
      <w:bookmarkEnd w:id="473"/>
      <w:bookmarkEnd w:id="474"/>
    </w:p>
    <w:p w14:paraId="168D1469" w14:textId="77777777" w:rsidR="00F709A6" w:rsidRPr="00610329" w:rsidRDefault="00F709A6" w:rsidP="00F709A6">
      <w:pPr>
        <w:pStyle w:val="Heading5"/>
      </w:pPr>
      <w:bookmarkStart w:id="475" w:name="_Toc20154305"/>
      <w:bookmarkStart w:id="476" w:name="_Toc27727281"/>
      <w:bookmarkStart w:id="477" w:name="_Toc45203739"/>
      <w:bookmarkStart w:id="478" w:name="_Toc138330162"/>
      <w:r w:rsidRPr="00610329">
        <w:t>6.4.3.5.1</w:t>
      </w:r>
      <w:r w:rsidRPr="00610329">
        <w:tab/>
        <w:t>General</w:t>
      </w:r>
      <w:bookmarkEnd w:id="475"/>
      <w:bookmarkEnd w:id="476"/>
      <w:bookmarkEnd w:id="477"/>
      <w:bookmarkEnd w:id="478"/>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Pr="00610329"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3334B761" w14:textId="77777777" w:rsidR="003A4DD8" w:rsidRPr="00610329" w:rsidRDefault="003A4DD8" w:rsidP="003A4DD8">
      <w:pPr>
        <w:pStyle w:val="Heading5"/>
      </w:pPr>
      <w:bookmarkStart w:id="479" w:name="_Toc20154306"/>
      <w:bookmarkStart w:id="480" w:name="_Toc27727282"/>
      <w:bookmarkStart w:id="481" w:name="_Toc45203740"/>
      <w:bookmarkStart w:id="482" w:name="_Toc138330163"/>
      <w:r w:rsidRPr="00610329">
        <w:t>6.4.3.5.1A</w:t>
      </w:r>
      <w:r w:rsidRPr="00610329">
        <w:tab/>
        <w:t>Emergency session connection mode negotiation for unauthenticated UEs</w:t>
      </w:r>
      <w:bookmarkEnd w:id="479"/>
      <w:bookmarkEnd w:id="480"/>
      <w:bookmarkEnd w:id="481"/>
      <w:bookmarkEnd w:id="482"/>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3" w:name="_Toc20154307"/>
      <w:bookmarkStart w:id="484" w:name="_Toc27727283"/>
      <w:bookmarkStart w:id="485" w:name="_Toc45203741"/>
      <w:bookmarkStart w:id="486" w:name="_Toc138330164"/>
      <w:r w:rsidRPr="00610329">
        <w:t>6.4.3.5.2</w:t>
      </w:r>
      <w:r w:rsidRPr="00610329">
        <w:tab/>
        <w:t>Usage of single-connection mode (SCM)</w:t>
      </w:r>
      <w:bookmarkEnd w:id="483"/>
      <w:bookmarkEnd w:id="484"/>
      <w:bookmarkEnd w:id="485"/>
      <w:bookmarkEnd w:id="486"/>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Pr="00610329"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77777777" w:rsidR="00F709A6" w:rsidRPr="00610329" w:rsidRDefault="00F709A6" w:rsidP="00F709A6">
      <w:pPr>
        <w:pStyle w:val="B2"/>
      </w:pPr>
      <w:r w:rsidRPr="00610329">
        <w:t>2)</w:t>
      </w:r>
      <w:r w:rsidRPr="00610329">
        <w:tab/>
        <w:t xml:space="preserve">in the item list field, include a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7777777"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903D8A" w:rsidRPr="00610329">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87" w:name="_Toc20154308"/>
      <w:bookmarkStart w:id="488" w:name="_Toc27727284"/>
      <w:bookmarkStart w:id="489" w:name="_Toc45203742"/>
      <w:bookmarkStart w:id="490" w:name="_Toc138330165"/>
      <w:r w:rsidRPr="00610329">
        <w:t>6.4.3.5.2A</w:t>
      </w:r>
      <w:r w:rsidRPr="00610329">
        <w:tab/>
        <w:t>Usage of single-connection mode (SCM) - emergency</w:t>
      </w:r>
      <w:bookmarkEnd w:id="487"/>
      <w:bookmarkEnd w:id="488"/>
      <w:bookmarkEnd w:id="489"/>
      <w:bookmarkEnd w:id="490"/>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1" w:name="_Toc20154309"/>
      <w:bookmarkStart w:id="492" w:name="_Toc27727285"/>
      <w:bookmarkStart w:id="493" w:name="_Toc45203743"/>
      <w:bookmarkStart w:id="494" w:name="_Toc138330166"/>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1"/>
      <w:bookmarkEnd w:id="492"/>
      <w:bookmarkEnd w:id="493"/>
      <w:bookmarkEnd w:id="494"/>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5" w:name="_Toc20154310"/>
      <w:bookmarkStart w:id="496" w:name="_Toc27727286"/>
      <w:bookmarkStart w:id="497" w:name="_Toc45203744"/>
      <w:bookmarkStart w:id="498" w:name="_Toc138330167"/>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5"/>
      <w:bookmarkEnd w:id="496"/>
      <w:bookmarkEnd w:id="497"/>
      <w:bookmarkEnd w:id="498"/>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499" w:name="_Toc20154311"/>
      <w:bookmarkStart w:id="500" w:name="_Toc27727287"/>
      <w:bookmarkStart w:id="501" w:name="_Toc45203745"/>
      <w:bookmarkStart w:id="502" w:name="_Toc138330168"/>
      <w:r w:rsidRPr="00610329">
        <w:t>6.4.3.5.3B</w:t>
      </w:r>
      <w:r w:rsidRPr="00610329">
        <w:tab/>
        <w:t>Usage of transparent single-connection mode (TSCM) - emergency</w:t>
      </w:r>
      <w:bookmarkEnd w:id="499"/>
      <w:bookmarkEnd w:id="500"/>
      <w:bookmarkEnd w:id="501"/>
      <w:bookmarkEnd w:id="502"/>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3" w:name="_Toc20154312"/>
      <w:bookmarkStart w:id="504" w:name="_Toc27727288"/>
      <w:bookmarkStart w:id="505" w:name="_Toc45203746"/>
      <w:bookmarkStart w:id="506" w:name="_Toc138330169"/>
      <w:r w:rsidRPr="00610329">
        <w:t>6.4.3.5.4</w:t>
      </w:r>
      <w:r w:rsidRPr="00610329">
        <w:rPr>
          <w:lang w:val="en-US"/>
        </w:rPr>
        <w:tab/>
      </w:r>
      <w:r w:rsidRPr="00610329">
        <w:t>Network support not available</w:t>
      </w:r>
      <w:bookmarkEnd w:id="503"/>
      <w:bookmarkEnd w:id="504"/>
      <w:bookmarkEnd w:id="505"/>
      <w:bookmarkEnd w:id="506"/>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07" w:name="_Toc20154313"/>
      <w:bookmarkStart w:id="508" w:name="_Toc27727289"/>
      <w:bookmarkStart w:id="509" w:name="_Toc45203747"/>
      <w:bookmarkStart w:id="510" w:name="_Toc138330170"/>
      <w:r w:rsidRPr="00610329">
        <w:t>6.4.3.6</w:t>
      </w:r>
      <w:r w:rsidRPr="00610329">
        <w:tab/>
        <w:t>Mobile Equipment Identity Signalling</w:t>
      </w:r>
      <w:bookmarkEnd w:id="507"/>
      <w:bookmarkEnd w:id="508"/>
      <w:bookmarkEnd w:id="509"/>
      <w:bookmarkEnd w:id="510"/>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1" w:name="_Toc20154314"/>
      <w:bookmarkStart w:id="512" w:name="_Toc27727290"/>
      <w:bookmarkStart w:id="513" w:name="_Toc45203748"/>
      <w:bookmarkStart w:id="514" w:name="_Toc138330171"/>
      <w:r w:rsidRPr="00610329">
        <w:t>6.4.4</w:t>
      </w:r>
      <w:r w:rsidRPr="00610329">
        <w:tab/>
        <w:t xml:space="preserve">Multiple PDN </w:t>
      </w:r>
      <w:r w:rsidR="00CA6FC3" w:rsidRPr="00610329">
        <w:t>s</w:t>
      </w:r>
      <w:r w:rsidRPr="00610329">
        <w:t>upport</w:t>
      </w:r>
      <w:r w:rsidR="004F52BE" w:rsidRPr="00610329">
        <w:t xml:space="preserve"> for trusted non-3GPP access</w:t>
      </w:r>
      <w:bookmarkEnd w:id="511"/>
      <w:bookmarkEnd w:id="512"/>
      <w:bookmarkEnd w:id="513"/>
      <w:bookmarkEnd w:id="514"/>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place">
        <w:smartTag w:uri="urn:schemas-microsoft-com:office:smarttags" w:element="City">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5" w:name="_Toc20154315"/>
      <w:bookmarkStart w:id="516" w:name="_Toc27727291"/>
      <w:bookmarkStart w:id="517" w:name="_Toc45203749"/>
      <w:bookmarkStart w:id="518" w:name="_Toc138330172"/>
      <w:r w:rsidRPr="00610329">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15"/>
      <w:bookmarkEnd w:id="516"/>
      <w:bookmarkEnd w:id="517"/>
      <w:bookmarkEnd w:id="518"/>
    </w:p>
    <w:p w14:paraId="4F2FE9FF" w14:textId="77777777" w:rsidR="00EA32CF" w:rsidRPr="00610329" w:rsidRDefault="00EA32CF" w:rsidP="00F151CE">
      <w:pPr>
        <w:pStyle w:val="Heading3"/>
      </w:pPr>
      <w:bookmarkStart w:id="519" w:name="_Toc20154316"/>
      <w:bookmarkStart w:id="520" w:name="_Toc27727292"/>
      <w:bookmarkStart w:id="521" w:name="_Toc45203750"/>
      <w:bookmarkStart w:id="522" w:name="_Toc138330173"/>
      <w:r w:rsidRPr="00610329">
        <w:t>6.5.1</w:t>
      </w:r>
      <w:r w:rsidRPr="00610329">
        <w:tab/>
        <w:t>General</w:t>
      </w:r>
      <w:bookmarkEnd w:id="519"/>
      <w:bookmarkEnd w:id="520"/>
      <w:bookmarkEnd w:id="521"/>
      <w:bookmarkEnd w:id="522"/>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3" w:name="_Toc20154317"/>
      <w:bookmarkStart w:id="524" w:name="_Toc27727293"/>
      <w:bookmarkStart w:id="525" w:name="_Toc45203751"/>
      <w:bookmarkStart w:id="526" w:name="_Toc138330174"/>
      <w:r w:rsidRPr="00610329">
        <w:t>6.5.2</w:t>
      </w:r>
      <w:r w:rsidRPr="00610329">
        <w:tab/>
      </w:r>
      <w:r w:rsidR="00573032" w:rsidRPr="00610329">
        <w:t>Full</w:t>
      </w:r>
      <w:r w:rsidRPr="00610329">
        <w:rPr>
          <w:lang w:val="en-US" w:eastAsia="de-DE"/>
        </w:rPr>
        <w:t xml:space="preserve"> authentication and authorization</w:t>
      </w:r>
      <w:bookmarkEnd w:id="523"/>
      <w:bookmarkEnd w:id="524"/>
      <w:bookmarkEnd w:id="525"/>
      <w:bookmarkEnd w:id="526"/>
    </w:p>
    <w:p w14:paraId="2AE8C390" w14:textId="77777777" w:rsidR="00EA32CF" w:rsidRPr="00610329" w:rsidRDefault="00EA32CF" w:rsidP="00F151CE">
      <w:pPr>
        <w:pStyle w:val="Heading4"/>
      </w:pPr>
      <w:bookmarkStart w:id="527" w:name="_Toc20154318"/>
      <w:bookmarkStart w:id="528" w:name="_Toc27727294"/>
      <w:bookmarkStart w:id="529" w:name="_Toc45203752"/>
      <w:bookmarkStart w:id="530" w:name="_Toc138330175"/>
      <w:r w:rsidRPr="00610329">
        <w:t>6.5.2.1</w:t>
      </w:r>
      <w:r w:rsidRPr="00610329">
        <w:tab/>
        <w:t>General</w:t>
      </w:r>
      <w:bookmarkEnd w:id="527"/>
      <w:bookmarkEnd w:id="528"/>
      <w:bookmarkEnd w:id="529"/>
      <w:bookmarkEnd w:id="530"/>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1" w:name="_Toc20154319"/>
      <w:bookmarkStart w:id="532" w:name="_Toc27727295"/>
      <w:bookmarkStart w:id="533" w:name="_Toc45203753"/>
      <w:bookmarkStart w:id="534" w:name="_Toc138330176"/>
      <w:r w:rsidRPr="00610329">
        <w:t>6.5.2.2</w:t>
      </w:r>
      <w:r w:rsidRPr="00610329">
        <w:tab/>
        <w:t>UE procedures</w:t>
      </w:r>
      <w:bookmarkEnd w:id="531"/>
      <w:bookmarkEnd w:id="532"/>
      <w:bookmarkEnd w:id="533"/>
      <w:bookmarkEnd w:id="534"/>
    </w:p>
    <w:p w14:paraId="1BABB19C" w14:textId="77777777" w:rsidR="00534057" w:rsidRPr="00610329" w:rsidRDefault="00534057" w:rsidP="00534057">
      <w:pPr>
        <w:pStyle w:val="Heading5"/>
      </w:pPr>
      <w:bookmarkStart w:id="535" w:name="_Toc20154320"/>
      <w:bookmarkStart w:id="536" w:name="_Toc27727296"/>
      <w:bookmarkStart w:id="537" w:name="_Toc45203754"/>
      <w:bookmarkStart w:id="538" w:name="_Toc138330177"/>
      <w:r w:rsidRPr="00610329">
        <w:t>6.5.2.2.1</w:t>
      </w:r>
      <w:r w:rsidRPr="00610329">
        <w:tab/>
        <w:t>General</w:t>
      </w:r>
      <w:bookmarkEnd w:id="535"/>
      <w:bookmarkEnd w:id="536"/>
      <w:bookmarkEnd w:id="537"/>
      <w:bookmarkEnd w:id="538"/>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39" w:name="_Toc20154321"/>
      <w:bookmarkStart w:id="540" w:name="_Toc27727297"/>
      <w:bookmarkStart w:id="541" w:name="_Toc45203755"/>
      <w:bookmarkStart w:id="542" w:name="_Toc138330178"/>
      <w:r w:rsidRPr="00610329">
        <w:t>6.5.2.2.2</w:t>
      </w:r>
      <w:r w:rsidRPr="00610329">
        <w:tab/>
        <w:t>EAP AKA</w:t>
      </w:r>
      <w:bookmarkEnd w:id="539"/>
      <w:bookmarkEnd w:id="540"/>
      <w:bookmarkEnd w:id="541"/>
      <w:bookmarkEnd w:id="542"/>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43" w:name="_Toc20154322"/>
      <w:bookmarkStart w:id="544" w:name="_Toc27727298"/>
      <w:bookmarkStart w:id="545" w:name="_Toc45203756"/>
      <w:bookmarkStart w:id="546" w:name="_Toc138330179"/>
      <w:r w:rsidRPr="00610329">
        <w:t>6.5.2.3</w:t>
      </w:r>
      <w:r w:rsidRPr="00610329">
        <w:tab/>
        <w:t>3GPP AAA server procedures</w:t>
      </w:r>
      <w:bookmarkEnd w:id="543"/>
      <w:bookmarkEnd w:id="544"/>
      <w:bookmarkEnd w:id="545"/>
      <w:bookmarkEnd w:id="546"/>
    </w:p>
    <w:p w14:paraId="5A5086E3" w14:textId="77777777" w:rsidR="00EA32CF" w:rsidRPr="00610329" w:rsidRDefault="00534057" w:rsidP="00534057">
      <w:pPr>
        <w:pStyle w:val="Heading5"/>
      </w:pPr>
      <w:bookmarkStart w:id="547" w:name="_Toc20154323"/>
      <w:bookmarkStart w:id="548" w:name="_Toc27727299"/>
      <w:bookmarkStart w:id="549" w:name="_Toc45203757"/>
      <w:bookmarkStart w:id="550" w:name="_Toc138330180"/>
      <w:r w:rsidRPr="00610329">
        <w:t>6.5.2.3.1</w:t>
      </w:r>
      <w:r w:rsidRPr="00610329">
        <w:tab/>
        <w:t>General</w:t>
      </w:r>
      <w:bookmarkEnd w:id="547"/>
      <w:bookmarkEnd w:id="548"/>
      <w:bookmarkEnd w:id="549"/>
      <w:bookmarkEnd w:id="550"/>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1" w:name="_Toc20154324"/>
      <w:bookmarkStart w:id="552" w:name="_Toc27727300"/>
      <w:bookmarkStart w:id="553" w:name="_Toc45203758"/>
      <w:bookmarkStart w:id="554" w:name="_Toc138330181"/>
      <w:r w:rsidRPr="00610329">
        <w:t>6.5.2.3.2</w:t>
      </w:r>
      <w:r w:rsidRPr="00610329">
        <w:tab/>
        <w:t>EAP-AKA</w:t>
      </w:r>
      <w:bookmarkEnd w:id="551"/>
      <w:bookmarkEnd w:id="552"/>
      <w:bookmarkEnd w:id="553"/>
      <w:bookmarkEnd w:id="554"/>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5" w:name="_Toc20154325"/>
      <w:bookmarkStart w:id="556" w:name="_Toc27727301"/>
      <w:bookmarkStart w:id="557" w:name="_Toc45203759"/>
      <w:bookmarkStart w:id="558" w:name="_Toc138330182"/>
      <w:r w:rsidRPr="00610329">
        <w:t>6.5.2.4</w:t>
      </w:r>
      <w:r w:rsidRPr="00610329">
        <w:tab/>
        <w:t>ePDG procedures</w:t>
      </w:r>
      <w:bookmarkEnd w:id="555"/>
      <w:bookmarkEnd w:id="556"/>
      <w:bookmarkEnd w:id="557"/>
      <w:bookmarkEnd w:id="558"/>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59" w:name="_Toc20154326"/>
      <w:bookmarkStart w:id="560" w:name="_Toc27727302"/>
      <w:bookmarkStart w:id="561" w:name="_Toc45203760"/>
      <w:bookmarkStart w:id="562" w:name="_Toc138330183"/>
      <w:r w:rsidRPr="00610329">
        <w:rPr>
          <w:noProof/>
          <w:lang w:val="en-US"/>
        </w:rPr>
        <w:t>6.5.3</w:t>
      </w:r>
      <w:r w:rsidRPr="00610329">
        <w:rPr>
          <w:noProof/>
          <w:lang w:val="en-US"/>
        </w:rPr>
        <w:tab/>
        <w:t>Multiple PDN support for untrusted non-3GPP access network</w:t>
      </w:r>
      <w:bookmarkEnd w:id="559"/>
      <w:bookmarkEnd w:id="560"/>
      <w:bookmarkEnd w:id="561"/>
      <w:bookmarkEnd w:id="562"/>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77777777" w:rsidR="00CA6FC3" w:rsidRPr="00610329" w:rsidRDefault="00081E4B" w:rsidP="00CA6FC3">
      <w:pPr>
        <w:rPr>
          <w:lang w:val="en-US"/>
        </w:rPr>
      </w:pPr>
      <w:r w:rsidRPr="00610329">
        <w:t>The UE behaviour, when PDN connection re-establishment is rejected by the network during handover to the untrusted non-3GPP access network, is described in sublause 7.2.2.</w:t>
      </w:r>
    </w:p>
    <w:p w14:paraId="1D3F5DE3" w14:textId="77777777" w:rsidR="00081E4B" w:rsidRPr="00610329" w:rsidRDefault="00081E4B" w:rsidP="00C34234">
      <w:pPr>
        <w:pStyle w:val="NO"/>
      </w:pPr>
      <w:r w:rsidRPr="00610329">
        <w:t>NOTE </w:t>
      </w:r>
      <w:r w:rsidR="00153272" w:rsidRPr="00610329">
        <w:t>3</w:t>
      </w:r>
      <w:r w:rsidRPr="00610329">
        <w:t>:</w:t>
      </w:r>
      <w:r w:rsidRPr="00610329">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3" w:name="_Toc20154327"/>
      <w:bookmarkStart w:id="564" w:name="_Toc27727303"/>
      <w:bookmarkStart w:id="565" w:name="_Toc45203761"/>
      <w:bookmarkStart w:id="566" w:name="_Toc138330184"/>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3"/>
      <w:bookmarkEnd w:id="564"/>
      <w:bookmarkEnd w:id="565"/>
      <w:bookmarkEnd w:id="566"/>
    </w:p>
    <w:p w14:paraId="5AB2621E" w14:textId="77777777" w:rsidR="005D3588" w:rsidRPr="00610329" w:rsidRDefault="005D3588" w:rsidP="005D3588">
      <w:pPr>
        <w:pStyle w:val="Heading3"/>
      </w:pPr>
      <w:bookmarkStart w:id="567" w:name="_Toc20154328"/>
      <w:bookmarkStart w:id="568" w:name="_Toc27727304"/>
      <w:bookmarkStart w:id="569" w:name="_Toc45203762"/>
      <w:bookmarkStart w:id="570" w:name="_Toc138330185"/>
      <w:r w:rsidRPr="00610329">
        <w:t>6.</w:t>
      </w:r>
      <w:r w:rsidR="00EA32CF" w:rsidRPr="00610329">
        <w:t>6</w:t>
      </w:r>
      <w:r w:rsidRPr="00610329">
        <w:t>.1</w:t>
      </w:r>
      <w:r w:rsidRPr="00610329">
        <w:tab/>
        <w:t>General</w:t>
      </w:r>
      <w:bookmarkEnd w:id="567"/>
      <w:bookmarkEnd w:id="568"/>
      <w:bookmarkEnd w:id="569"/>
      <w:bookmarkEnd w:id="570"/>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1" w:name="_Toc20154329"/>
      <w:bookmarkStart w:id="572" w:name="_Toc27727305"/>
      <w:bookmarkStart w:id="573" w:name="_Toc45203763"/>
      <w:bookmarkStart w:id="574" w:name="_Toc138330186"/>
      <w:r w:rsidRPr="00610329">
        <w:t>6.</w:t>
      </w:r>
      <w:r w:rsidR="00EA32CF" w:rsidRPr="00610329">
        <w:t>6</w:t>
      </w:r>
      <w:r w:rsidR="005D3588" w:rsidRPr="00610329">
        <w:t>.2</w:t>
      </w:r>
      <w:r w:rsidR="005D3588" w:rsidRPr="00610329">
        <w:tab/>
        <w:t>Non-emergency case</w:t>
      </w:r>
      <w:bookmarkEnd w:id="571"/>
      <w:bookmarkEnd w:id="572"/>
      <w:bookmarkEnd w:id="573"/>
      <w:bookmarkEnd w:id="574"/>
    </w:p>
    <w:p w14:paraId="782F99CF" w14:textId="77777777" w:rsidR="00F07F9D" w:rsidRPr="00610329" w:rsidRDefault="00F07F9D" w:rsidP="00F07F9D">
      <w:pPr>
        <w:pStyle w:val="Heading4"/>
      </w:pPr>
      <w:bookmarkStart w:id="575" w:name="_Toc20154330"/>
      <w:bookmarkStart w:id="576" w:name="_Toc27727306"/>
      <w:bookmarkStart w:id="577" w:name="_Toc45203764"/>
      <w:bookmarkStart w:id="578" w:name="_Toc138330187"/>
      <w:r w:rsidRPr="00610329">
        <w:t>6.6.2.1</w:t>
      </w:r>
      <w:r w:rsidRPr="00610329">
        <w:tab/>
        <w:t>General</w:t>
      </w:r>
      <w:bookmarkEnd w:id="575"/>
      <w:bookmarkEnd w:id="576"/>
      <w:bookmarkEnd w:id="577"/>
      <w:bookmarkEnd w:id="578"/>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79" w:name="_Toc20154331"/>
      <w:bookmarkStart w:id="580" w:name="_Toc27727307"/>
      <w:bookmarkStart w:id="581" w:name="_Toc45203765"/>
      <w:bookmarkStart w:id="582" w:name="_Toc138330188"/>
      <w:r w:rsidRPr="00610329">
        <w:t>6.6.2.2</w:t>
      </w:r>
      <w:r w:rsidRPr="00610329">
        <w:tab/>
        <w:t>UE identities</w:t>
      </w:r>
      <w:bookmarkEnd w:id="579"/>
      <w:bookmarkEnd w:id="580"/>
      <w:bookmarkEnd w:id="581"/>
      <w:bookmarkEnd w:id="582"/>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3" w:name="_Toc20154332"/>
      <w:bookmarkStart w:id="584" w:name="_Toc27727308"/>
      <w:bookmarkStart w:id="585" w:name="_Toc45203766"/>
      <w:bookmarkStart w:id="586" w:name="_Toc138330189"/>
      <w:r w:rsidRPr="00610329">
        <w:t>6.6.2.3</w:t>
      </w:r>
      <w:r w:rsidRPr="00610329">
        <w:tab/>
        <w:t>cdma2000</w:t>
      </w:r>
      <w:r w:rsidRPr="00610329">
        <w:rPr>
          <w:snapToGrid w:val="0"/>
          <w:vertAlign w:val="superscript"/>
        </w:rPr>
        <w:t>®</w:t>
      </w:r>
      <w:r w:rsidRPr="00610329">
        <w:t xml:space="preserve"> HRPD access network identity</w:t>
      </w:r>
      <w:bookmarkEnd w:id="583"/>
      <w:bookmarkEnd w:id="584"/>
      <w:bookmarkEnd w:id="585"/>
      <w:bookmarkEnd w:id="586"/>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87" w:name="_Toc20154333"/>
      <w:bookmarkStart w:id="588" w:name="_Toc27727309"/>
      <w:bookmarkStart w:id="589" w:name="_Toc45203767"/>
      <w:bookmarkStart w:id="590" w:name="_Toc138330190"/>
      <w:r w:rsidRPr="00610329">
        <w:t>6.6.2.4</w:t>
      </w:r>
      <w:r w:rsidRPr="00610329">
        <w:tab/>
      </w:r>
      <w:r w:rsidR="009F07C1" w:rsidRPr="00610329">
        <w:t>PLMN system</w:t>
      </w:r>
      <w:r w:rsidRPr="00610329">
        <w:t xml:space="preserve"> selection</w:t>
      </w:r>
      <w:bookmarkEnd w:id="587"/>
      <w:bookmarkEnd w:id="588"/>
      <w:bookmarkEnd w:id="589"/>
      <w:bookmarkEnd w:id="590"/>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1" w:name="_Toc20154334"/>
      <w:bookmarkStart w:id="592" w:name="_Toc27727310"/>
      <w:bookmarkStart w:id="593" w:name="_Toc45203768"/>
      <w:bookmarkStart w:id="594" w:name="_Toc138330191"/>
      <w:r w:rsidRPr="00610329">
        <w:t>6.6.2.5</w:t>
      </w:r>
      <w:r w:rsidRPr="00610329">
        <w:tab/>
        <w:t>Trusted and untrusted accesses</w:t>
      </w:r>
      <w:bookmarkEnd w:id="591"/>
      <w:bookmarkEnd w:id="592"/>
      <w:bookmarkEnd w:id="593"/>
      <w:bookmarkEnd w:id="594"/>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5" w:name="_Toc20154335"/>
      <w:bookmarkStart w:id="596" w:name="_Toc27727311"/>
      <w:bookmarkStart w:id="597" w:name="_Toc45203769"/>
      <w:bookmarkStart w:id="598" w:name="_Toc138330192"/>
      <w:r w:rsidRPr="00610329">
        <w:t>6.6.2.6</w:t>
      </w:r>
      <w:r w:rsidRPr="00610329">
        <w:tab/>
        <w:t>IP mobility mode selection</w:t>
      </w:r>
      <w:bookmarkEnd w:id="595"/>
      <w:bookmarkEnd w:id="596"/>
      <w:bookmarkEnd w:id="597"/>
      <w:bookmarkEnd w:id="598"/>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599" w:name="_Toc20154336"/>
      <w:bookmarkStart w:id="600" w:name="_Toc27727312"/>
      <w:bookmarkStart w:id="601" w:name="_Toc45203770"/>
      <w:bookmarkStart w:id="602" w:name="_Toc138330193"/>
      <w:r w:rsidRPr="00610329">
        <w:t>6.6.2.7</w:t>
      </w:r>
      <w:r w:rsidRPr="00610329">
        <w:tab/>
      </w:r>
      <w:r w:rsidRPr="00610329">
        <w:rPr>
          <w:lang w:val="en-US" w:eastAsia="de-DE"/>
        </w:rPr>
        <w:t>Authentication and authorization for accessing EPC</w:t>
      </w:r>
      <w:bookmarkEnd w:id="599"/>
      <w:bookmarkEnd w:id="600"/>
      <w:bookmarkEnd w:id="601"/>
      <w:bookmarkEnd w:id="602"/>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3" w:name="_Toc20154337"/>
      <w:bookmarkStart w:id="604" w:name="_Toc27727313"/>
      <w:bookmarkStart w:id="605" w:name="_Toc45203771"/>
      <w:bookmarkStart w:id="606" w:name="_Toc138330194"/>
      <w:r w:rsidRPr="00610329">
        <w:t>6.</w:t>
      </w:r>
      <w:r w:rsidR="00EA32CF" w:rsidRPr="00610329">
        <w:t>6</w:t>
      </w:r>
      <w:r w:rsidR="005D3588" w:rsidRPr="00610329">
        <w:t>.3</w:t>
      </w:r>
      <w:r w:rsidR="005D3588" w:rsidRPr="00610329">
        <w:tab/>
        <w:t>Emergency case</w:t>
      </w:r>
      <w:bookmarkEnd w:id="603"/>
      <w:bookmarkEnd w:id="604"/>
      <w:bookmarkEnd w:id="605"/>
      <w:bookmarkEnd w:id="606"/>
    </w:p>
    <w:p w14:paraId="55A7C044" w14:textId="77777777" w:rsidR="00983280" w:rsidRPr="00610329" w:rsidRDefault="00983280" w:rsidP="001C2749">
      <w:pPr>
        <w:pStyle w:val="Heading4"/>
      </w:pPr>
      <w:bookmarkStart w:id="607" w:name="_Toc20154338"/>
      <w:bookmarkStart w:id="608" w:name="_Toc27727314"/>
      <w:bookmarkStart w:id="609" w:name="_Toc45203772"/>
      <w:bookmarkStart w:id="610" w:name="_Toc138330195"/>
      <w:r w:rsidRPr="00610329">
        <w:t>6.6.3.1</w:t>
      </w:r>
      <w:r w:rsidRPr="00610329">
        <w:tab/>
        <w:t>General</w:t>
      </w:r>
      <w:bookmarkEnd w:id="607"/>
      <w:bookmarkEnd w:id="608"/>
      <w:bookmarkEnd w:id="609"/>
      <w:bookmarkEnd w:id="610"/>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1" w:name="_Toc20154339"/>
      <w:bookmarkStart w:id="612" w:name="_Toc27727315"/>
      <w:bookmarkStart w:id="613" w:name="_Toc45203773"/>
      <w:bookmarkStart w:id="614" w:name="_Toc138330196"/>
      <w:r w:rsidRPr="00610329">
        <w:t>6.6.3.2</w:t>
      </w:r>
      <w:r w:rsidRPr="00610329">
        <w:tab/>
        <w:t>UE identities</w:t>
      </w:r>
      <w:bookmarkEnd w:id="611"/>
      <w:bookmarkEnd w:id="612"/>
      <w:bookmarkEnd w:id="613"/>
      <w:bookmarkEnd w:id="614"/>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5" w:name="_Toc20154340"/>
      <w:bookmarkStart w:id="616" w:name="_Toc27727316"/>
      <w:bookmarkStart w:id="617" w:name="_Toc45203774"/>
      <w:bookmarkStart w:id="618" w:name="_Toc138330197"/>
      <w:r w:rsidRPr="00610329">
        <w:t>6.6.3.3</w:t>
      </w:r>
      <w:r w:rsidRPr="00610329">
        <w:tab/>
        <w:t>Authentication and authorization for accessing EPC</w:t>
      </w:r>
      <w:bookmarkEnd w:id="615"/>
      <w:bookmarkEnd w:id="616"/>
      <w:bookmarkEnd w:id="617"/>
      <w:bookmarkEnd w:id="618"/>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19" w:name="_Toc20154341"/>
      <w:bookmarkStart w:id="620" w:name="_Toc27727317"/>
      <w:bookmarkStart w:id="621" w:name="_Toc45203775"/>
      <w:bookmarkStart w:id="622" w:name="_Toc138330198"/>
      <w:r w:rsidRPr="00610329">
        <w:t>6.</w:t>
      </w:r>
      <w:r w:rsidR="00EA32CF" w:rsidRPr="00610329">
        <w:t>7</w:t>
      </w:r>
      <w:r w:rsidRPr="00610329">
        <w:tab/>
        <w:t>UE - 3GPP EPC (WiMAX Access)</w:t>
      </w:r>
      <w:bookmarkEnd w:id="619"/>
      <w:bookmarkEnd w:id="620"/>
      <w:bookmarkEnd w:id="621"/>
      <w:bookmarkEnd w:id="622"/>
    </w:p>
    <w:p w14:paraId="0CC96599" w14:textId="77777777" w:rsidR="0087470F" w:rsidRPr="00610329" w:rsidRDefault="0087470F" w:rsidP="0087470F">
      <w:pPr>
        <w:pStyle w:val="Heading3"/>
      </w:pPr>
      <w:bookmarkStart w:id="623" w:name="_Toc20154342"/>
      <w:bookmarkStart w:id="624" w:name="_Toc27727318"/>
      <w:bookmarkStart w:id="625" w:name="_Toc45203776"/>
      <w:bookmarkStart w:id="626" w:name="_Toc138330199"/>
      <w:r w:rsidRPr="00610329">
        <w:t>6.</w:t>
      </w:r>
      <w:r w:rsidR="00EA32CF" w:rsidRPr="00610329">
        <w:t>7</w:t>
      </w:r>
      <w:r w:rsidRPr="00610329">
        <w:t>.1</w:t>
      </w:r>
      <w:r w:rsidRPr="00610329">
        <w:tab/>
        <w:t>General</w:t>
      </w:r>
      <w:bookmarkEnd w:id="623"/>
      <w:bookmarkEnd w:id="624"/>
      <w:bookmarkEnd w:id="625"/>
      <w:bookmarkEnd w:id="626"/>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27" w:name="_Toc20154343"/>
      <w:bookmarkStart w:id="628" w:name="_Toc27727319"/>
      <w:bookmarkStart w:id="629" w:name="_Toc45203777"/>
      <w:bookmarkStart w:id="630" w:name="_Toc138330200"/>
      <w:r w:rsidRPr="00610329">
        <w:t>6.</w:t>
      </w:r>
      <w:r w:rsidR="00EA32CF" w:rsidRPr="00610329">
        <w:t>7</w:t>
      </w:r>
      <w:r w:rsidRPr="00610329">
        <w:t>.2</w:t>
      </w:r>
      <w:r w:rsidRPr="00610329">
        <w:tab/>
        <w:t>Non-emergency case</w:t>
      </w:r>
      <w:bookmarkEnd w:id="627"/>
      <w:bookmarkEnd w:id="628"/>
      <w:bookmarkEnd w:id="629"/>
      <w:bookmarkEnd w:id="630"/>
    </w:p>
    <w:p w14:paraId="49A3DA76" w14:textId="77777777" w:rsidR="00526152" w:rsidRPr="00610329" w:rsidRDefault="00526152" w:rsidP="00526152">
      <w:pPr>
        <w:pStyle w:val="Heading4"/>
      </w:pPr>
      <w:bookmarkStart w:id="631" w:name="_Toc20154344"/>
      <w:bookmarkStart w:id="632" w:name="_Toc27727320"/>
      <w:bookmarkStart w:id="633" w:name="_Toc45203778"/>
      <w:bookmarkStart w:id="634" w:name="_Toc138330201"/>
      <w:r w:rsidRPr="00610329">
        <w:t>6.7.2.1</w:t>
      </w:r>
      <w:r w:rsidRPr="00610329">
        <w:tab/>
        <w:t>General</w:t>
      </w:r>
      <w:bookmarkEnd w:id="631"/>
      <w:bookmarkEnd w:id="632"/>
      <w:bookmarkEnd w:id="633"/>
      <w:bookmarkEnd w:id="634"/>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35" w:name="_Toc20154345"/>
      <w:bookmarkStart w:id="636" w:name="_Toc27727321"/>
      <w:bookmarkStart w:id="637" w:name="_Toc45203779"/>
      <w:bookmarkStart w:id="638" w:name="_Toc138330202"/>
      <w:r w:rsidRPr="00610329">
        <w:t>6.7.2.2</w:t>
      </w:r>
      <w:r w:rsidRPr="00610329">
        <w:tab/>
        <w:t>UE identities</w:t>
      </w:r>
      <w:bookmarkEnd w:id="635"/>
      <w:bookmarkEnd w:id="636"/>
      <w:bookmarkEnd w:id="637"/>
      <w:bookmarkEnd w:id="638"/>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39" w:name="_Toc20154346"/>
      <w:bookmarkStart w:id="640" w:name="_Toc27727322"/>
      <w:bookmarkStart w:id="641" w:name="_Toc45203780"/>
      <w:bookmarkStart w:id="642" w:name="_Toc138330203"/>
      <w:r w:rsidRPr="00610329">
        <w:t>6.7.2.3</w:t>
      </w:r>
      <w:r w:rsidRPr="00610329">
        <w:tab/>
        <w:t>WiMAX access network identity</w:t>
      </w:r>
      <w:bookmarkEnd w:id="639"/>
      <w:bookmarkEnd w:id="640"/>
      <w:bookmarkEnd w:id="641"/>
      <w:bookmarkEnd w:id="642"/>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3" w:name="_Toc20154347"/>
      <w:bookmarkStart w:id="644" w:name="_Toc27727323"/>
      <w:bookmarkStart w:id="645" w:name="_Toc45203781"/>
      <w:bookmarkStart w:id="646" w:name="_Toc138330204"/>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3"/>
      <w:bookmarkEnd w:id="644"/>
      <w:bookmarkEnd w:id="645"/>
      <w:bookmarkEnd w:id="646"/>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47" w:name="_Toc20154348"/>
      <w:bookmarkStart w:id="648" w:name="_Toc27727324"/>
      <w:bookmarkStart w:id="649" w:name="_Toc45203782"/>
      <w:bookmarkStart w:id="650" w:name="_Toc138330205"/>
      <w:r w:rsidRPr="00610329">
        <w:t>6.7.2.5</w:t>
      </w:r>
      <w:r w:rsidRPr="00610329">
        <w:tab/>
        <w:t>Trusted and untrusted accesses</w:t>
      </w:r>
      <w:bookmarkEnd w:id="647"/>
      <w:bookmarkEnd w:id="648"/>
      <w:bookmarkEnd w:id="649"/>
      <w:bookmarkEnd w:id="650"/>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1" w:name="_Toc20154349"/>
      <w:bookmarkStart w:id="652" w:name="_Toc27727325"/>
      <w:bookmarkStart w:id="653" w:name="_Toc45203783"/>
      <w:bookmarkStart w:id="654" w:name="_Toc138330206"/>
      <w:r w:rsidRPr="00610329">
        <w:t>6.7.2.6</w:t>
      </w:r>
      <w:r w:rsidRPr="00610329">
        <w:tab/>
        <w:t>IP mobility mode selection</w:t>
      </w:r>
      <w:bookmarkEnd w:id="651"/>
      <w:bookmarkEnd w:id="652"/>
      <w:bookmarkEnd w:id="653"/>
      <w:bookmarkEnd w:id="654"/>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5" w:name="_Toc20154350"/>
      <w:bookmarkStart w:id="656" w:name="_Toc27727326"/>
      <w:bookmarkStart w:id="657" w:name="_Toc45203784"/>
      <w:bookmarkStart w:id="658" w:name="_Toc138330207"/>
      <w:r w:rsidRPr="00610329">
        <w:t>6.7.2.7</w:t>
      </w:r>
      <w:r w:rsidRPr="00610329">
        <w:tab/>
        <w:t>Authentication and authorization for accessing EPC</w:t>
      </w:r>
      <w:bookmarkEnd w:id="655"/>
      <w:bookmarkEnd w:id="656"/>
      <w:bookmarkEnd w:id="657"/>
      <w:bookmarkEnd w:id="658"/>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59" w:name="_Toc20154351"/>
      <w:bookmarkStart w:id="660" w:name="_Toc27727327"/>
      <w:bookmarkStart w:id="661" w:name="_Toc45203785"/>
      <w:bookmarkStart w:id="662" w:name="_Toc138330208"/>
      <w:r w:rsidRPr="00610329">
        <w:t>6.</w:t>
      </w:r>
      <w:r w:rsidR="00EA32CF" w:rsidRPr="00610329">
        <w:t>7</w:t>
      </w:r>
      <w:r w:rsidRPr="00610329">
        <w:t>.3</w:t>
      </w:r>
      <w:r w:rsidRPr="00610329">
        <w:tab/>
        <w:t>Emergency case</w:t>
      </w:r>
      <w:bookmarkEnd w:id="659"/>
      <w:bookmarkEnd w:id="660"/>
      <w:bookmarkEnd w:id="661"/>
      <w:bookmarkEnd w:id="662"/>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63" w:name="_Toc20154352"/>
      <w:bookmarkStart w:id="664" w:name="_Toc27727328"/>
      <w:bookmarkStart w:id="665" w:name="_Toc45203786"/>
      <w:bookmarkStart w:id="666" w:name="_Toc138330209"/>
      <w:r w:rsidRPr="00610329">
        <w:t>6.</w:t>
      </w:r>
      <w:r w:rsidR="00EA32CF" w:rsidRPr="00610329">
        <w:t>8</w:t>
      </w:r>
      <w:r w:rsidRPr="00610329">
        <w:tab/>
        <w:t>Communication over the S</w:t>
      </w:r>
      <w:r w:rsidR="00E66C9B" w:rsidRPr="00610329">
        <w:t>14</w:t>
      </w:r>
      <w:bookmarkEnd w:id="663"/>
      <w:bookmarkEnd w:id="664"/>
      <w:bookmarkEnd w:id="665"/>
      <w:bookmarkEnd w:id="666"/>
    </w:p>
    <w:p w14:paraId="36FA479A" w14:textId="77777777" w:rsidR="00CE56FD" w:rsidRPr="00610329" w:rsidRDefault="00CE56FD" w:rsidP="00CE56FD">
      <w:pPr>
        <w:pStyle w:val="Heading3"/>
      </w:pPr>
      <w:bookmarkStart w:id="667" w:name="_Toc20154353"/>
      <w:bookmarkStart w:id="668" w:name="_Toc27727329"/>
      <w:bookmarkStart w:id="669" w:name="_Toc45203787"/>
      <w:bookmarkStart w:id="670" w:name="_Toc138330210"/>
      <w:r w:rsidRPr="00610329">
        <w:t>6.</w:t>
      </w:r>
      <w:r w:rsidR="00EA32CF" w:rsidRPr="00610329">
        <w:t>8</w:t>
      </w:r>
      <w:r w:rsidRPr="00610329">
        <w:t>.1</w:t>
      </w:r>
      <w:r w:rsidRPr="00610329">
        <w:tab/>
        <w:t>General</w:t>
      </w:r>
      <w:bookmarkEnd w:id="667"/>
      <w:bookmarkEnd w:id="668"/>
      <w:bookmarkEnd w:id="669"/>
      <w:bookmarkEnd w:id="670"/>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Through pull 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1" w:name="_Toc20154354"/>
      <w:bookmarkStart w:id="672" w:name="_Toc27727330"/>
      <w:bookmarkStart w:id="673" w:name="_Toc45203788"/>
      <w:bookmarkStart w:id="674" w:name="_Toc138330211"/>
      <w:r w:rsidRPr="00610329">
        <w:t>6.</w:t>
      </w:r>
      <w:r w:rsidR="00EA32CF" w:rsidRPr="00610329">
        <w:t>8</w:t>
      </w:r>
      <w:r w:rsidRPr="00610329">
        <w:t>.2</w:t>
      </w:r>
      <w:r w:rsidRPr="00610329">
        <w:tab/>
        <w:t>Interaction with the Access Network Discovery and Selection Function</w:t>
      </w:r>
      <w:bookmarkEnd w:id="671"/>
      <w:bookmarkEnd w:id="672"/>
      <w:bookmarkEnd w:id="673"/>
      <w:bookmarkEnd w:id="674"/>
    </w:p>
    <w:p w14:paraId="5B08DD7B" w14:textId="77777777" w:rsidR="004F705F" w:rsidRPr="00610329" w:rsidRDefault="004F705F" w:rsidP="004F705F">
      <w:pPr>
        <w:pStyle w:val="Heading4"/>
      </w:pPr>
      <w:bookmarkStart w:id="675" w:name="_Toc20154355"/>
      <w:bookmarkStart w:id="676" w:name="_Toc27727331"/>
      <w:bookmarkStart w:id="677" w:name="_Toc45203789"/>
      <w:bookmarkStart w:id="678" w:name="_Toc138330212"/>
      <w:r w:rsidRPr="00610329">
        <w:t>6.8.2.1</w:t>
      </w:r>
      <w:r w:rsidRPr="00610329">
        <w:tab/>
        <w:t>General</w:t>
      </w:r>
      <w:bookmarkEnd w:id="675"/>
      <w:bookmarkEnd w:id="676"/>
      <w:bookmarkEnd w:id="677"/>
      <w:bookmarkEnd w:id="678"/>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79" w:name="_Toc20154356"/>
      <w:bookmarkStart w:id="680" w:name="_Toc27727332"/>
      <w:bookmarkStart w:id="681" w:name="_Toc45203790"/>
      <w:bookmarkStart w:id="682" w:name="_Toc138330213"/>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79"/>
      <w:bookmarkEnd w:id="680"/>
      <w:bookmarkEnd w:id="681"/>
      <w:bookmarkEnd w:id="682"/>
    </w:p>
    <w:p w14:paraId="4511D37C" w14:textId="77777777" w:rsidR="0075113B" w:rsidRPr="00610329" w:rsidRDefault="0075113B" w:rsidP="0075113B">
      <w:pPr>
        <w:pStyle w:val="Heading5"/>
        <w:rPr>
          <w:noProof/>
          <w:lang w:val="en-US"/>
        </w:rPr>
      </w:pPr>
      <w:bookmarkStart w:id="683" w:name="_Toc20154357"/>
      <w:bookmarkStart w:id="684" w:name="_Toc27727333"/>
      <w:bookmarkStart w:id="685" w:name="_Toc45203791"/>
      <w:bookmarkStart w:id="686" w:name="_Toc138330214"/>
      <w:r w:rsidRPr="00610329">
        <w:rPr>
          <w:noProof/>
          <w:lang w:val="en-US"/>
        </w:rPr>
        <w:t>6.8.2.2.1</w:t>
      </w:r>
      <w:r w:rsidRPr="00610329">
        <w:rPr>
          <w:noProof/>
          <w:lang w:val="en-US"/>
        </w:rPr>
        <w:tab/>
        <w:t>UE discovering the ANDSF</w:t>
      </w:r>
      <w:bookmarkEnd w:id="683"/>
      <w:bookmarkEnd w:id="684"/>
      <w:bookmarkEnd w:id="685"/>
      <w:bookmarkEnd w:id="686"/>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87" w:name="_Toc20154358"/>
      <w:bookmarkStart w:id="688" w:name="_Toc27727334"/>
      <w:bookmarkStart w:id="689" w:name="_Toc45203792"/>
      <w:bookmarkStart w:id="690" w:name="_Toc138330215"/>
      <w:r w:rsidRPr="00610329">
        <w:t>6.8.2.2.1A</w:t>
      </w:r>
      <w:r w:rsidRPr="00610329">
        <w:tab/>
        <w:t>ANDSF communication security</w:t>
      </w:r>
      <w:bookmarkEnd w:id="687"/>
      <w:bookmarkEnd w:id="688"/>
      <w:bookmarkEnd w:id="689"/>
      <w:bookmarkEnd w:id="690"/>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1" w:name="_Toc20154359"/>
      <w:bookmarkStart w:id="692" w:name="_Toc27727335"/>
      <w:bookmarkStart w:id="693" w:name="_Toc45203793"/>
      <w:bookmarkStart w:id="694" w:name="_Toc138330216"/>
      <w:r w:rsidRPr="00610329">
        <w:t>6.8.2.2.2</w:t>
      </w:r>
      <w:r w:rsidRPr="00610329">
        <w:tab/>
        <w:t>Role of UE for Push model</w:t>
      </w:r>
      <w:bookmarkEnd w:id="691"/>
      <w:bookmarkEnd w:id="692"/>
      <w:bookmarkEnd w:id="693"/>
      <w:bookmarkEnd w:id="694"/>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5" w:name="_Toc20154360"/>
      <w:bookmarkStart w:id="696" w:name="_Toc27727336"/>
      <w:bookmarkStart w:id="697" w:name="_Toc45203794"/>
      <w:bookmarkStart w:id="698" w:name="_Toc138330217"/>
      <w:r w:rsidRPr="00610329">
        <w:t>6.8.2.2.3</w:t>
      </w:r>
      <w:r w:rsidRPr="00610329">
        <w:tab/>
        <w:t>Role of UE for Pull model</w:t>
      </w:r>
      <w:bookmarkEnd w:id="695"/>
      <w:bookmarkEnd w:id="696"/>
      <w:bookmarkEnd w:id="697"/>
      <w:bookmarkEnd w:id="698"/>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699" w:name="_Toc20154361"/>
      <w:bookmarkStart w:id="700" w:name="_Toc27727337"/>
      <w:bookmarkStart w:id="701" w:name="_Toc45203795"/>
      <w:bookmarkStart w:id="702" w:name="_Toc138330218"/>
      <w:r w:rsidRPr="00610329">
        <w:t>6.8.2.2.</w:t>
      </w:r>
      <w:r w:rsidR="00227E4C" w:rsidRPr="00610329">
        <w:t>4</w:t>
      </w:r>
      <w:r w:rsidRPr="00610329">
        <w:tab/>
        <w:t>UE using information provided by ANDSF</w:t>
      </w:r>
      <w:bookmarkEnd w:id="699"/>
      <w:bookmarkEnd w:id="700"/>
      <w:bookmarkEnd w:id="701"/>
      <w:bookmarkEnd w:id="702"/>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3" w:name="_Toc20154362"/>
      <w:bookmarkStart w:id="704" w:name="_Toc27727338"/>
      <w:bookmarkStart w:id="705" w:name="_Toc45203796"/>
      <w:bookmarkStart w:id="706" w:name="_Toc138330219"/>
      <w:r w:rsidRPr="00610329">
        <w:rPr>
          <w:rFonts w:hint="eastAsia"/>
        </w:rPr>
        <w:t>6.8.2.</w:t>
      </w:r>
      <w:r w:rsidR="004F705F" w:rsidRPr="00610329">
        <w:t>3</w:t>
      </w:r>
      <w:r w:rsidRPr="00610329">
        <w:tab/>
      </w:r>
      <w:r w:rsidRPr="00610329">
        <w:rPr>
          <w:rFonts w:hint="eastAsia"/>
        </w:rPr>
        <w:t>ANDSF procedures</w:t>
      </w:r>
      <w:bookmarkEnd w:id="703"/>
      <w:bookmarkEnd w:id="704"/>
      <w:bookmarkEnd w:id="705"/>
      <w:bookmarkEnd w:id="706"/>
    </w:p>
    <w:p w14:paraId="04D2F084" w14:textId="77777777" w:rsidR="00D5684B" w:rsidRPr="00610329" w:rsidRDefault="00D5684B" w:rsidP="00D5684B">
      <w:pPr>
        <w:pStyle w:val="Heading5"/>
      </w:pPr>
      <w:bookmarkStart w:id="707" w:name="_Toc20154363"/>
      <w:bookmarkStart w:id="708" w:name="_Toc27727339"/>
      <w:bookmarkStart w:id="709" w:name="_Toc45203797"/>
      <w:bookmarkStart w:id="710" w:name="_Toc138330220"/>
      <w:r w:rsidRPr="00610329">
        <w:t>6.8.2.3.1</w:t>
      </w:r>
      <w:r w:rsidRPr="00610329">
        <w:tab/>
        <w:t>General</w:t>
      </w:r>
      <w:bookmarkEnd w:id="707"/>
      <w:bookmarkEnd w:id="708"/>
      <w:bookmarkEnd w:id="709"/>
      <w:bookmarkEnd w:id="710"/>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1" w:name="_Toc20154364"/>
      <w:bookmarkStart w:id="712" w:name="_Toc27727340"/>
      <w:bookmarkStart w:id="713" w:name="_Toc45203798"/>
      <w:bookmarkStart w:id="714" w:name="_Toc138330221"/>
      <w:r w:rsidRPr="00610329">
        <w:t>6.8.2.3.2</w:t>
      </w:r>
      <w:r w:rsidRPr="00610329">
        <w:tab/>
        <w:t>Role of ANDSF for Push model</w:t>
      </w:r>
      <w:bookmarkEnd w:id="711"/>
      <w:bookmarkEnd w:id="712"/>
      <w:bookmarkEnd w:id="713"/>
      <w:bookmarkEnd w:id="714"/>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5" w:name="_Toc20154365"/>
      <w:bookmarkStart w:id="716" w:name="_Toc27727341"/>
      <w:bookmarkStart w:id="717" w:name="_Toc45203799"/>
      <w:bookmarkStart w:id="718" w:name="_Toc138330222"/>
      <w:r w:rsidRPr="00610329">
        <w:t>6.8.2.3.3</w:t>
      </w:r>
      <w:r w:rsidRPr="00610329">
        <w:tab/>
        <w:t>Role of ANDSF for Pull model</w:t>
      </w:r>
      <w:bookmarkEnd w:id="715"/>
      <w:bookmarkEnd w:id="716"/>
      <w:bookmarkEnd w:id="717"/>
      <w:bookmarkEnd w:id="718"/>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19" w:name="_Toc20154366"/>
      <w:bookmarkStart w:id="720" w:name="_Toc27727342"/>
      <w:bookmarkStart w:id="721" w:name="_Toc45203800"/>
      <w:bookmarkStart w:id="722" w:name="_Toc138330223"/>
      <w:r w:rsidRPr="00610329">
        <w:t>6.9</w:t>
      </w:r>
      <w:r w:rsidRPr="00610329">
        <w:tab/>
        <w:t>Handling of Protocol Configuration Options information</w:t>
      </w:r>
      <w:bookmarkEnd w:id="719"/>
      <w:bookmarkEnd w:id="720"/>
      <w:bookmarkEnd w:id="721"/>
      <w:bookmarkEnd w:id="722"/>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3" w:name="_Toc20154367"/>
      <w:bookmarkStart w:id="724" w:name="_Toc27727343"/>
      <w:bookmarkStart w:id="725" w:name="_Toc45203801"/>
      <w:bookmarkStart w:id="726" w:name="_Toc138330224"/>
      <w:r w:rsidRPr="00610329">
        <w:t>6.10</w:t>
      </w:r>
      <w:r w:rsidRPr="00610329">
        <w:tab/>
        <w:t>Integration with access stratum layer of 3GPP access</w:t>
      </w:r>
      <w:bookmarkEnd w:id="723"/>
      <w:bookmarkEnd w:id="724"/>
      <w:bookmarkEnd w:id="725"/>
      <w:bookmarkEnd w:id="726"/>
    </w:p>
    <w:p w14:paraId="314267D6" w14:textId="77777777" w:rsidR="00E11B51" w:rsidRPr="00610329" w:rsidRDefault="00E11B51" w:rsidP="00E11B51">
      <w:pPr>
        <w:pStyle w:val="Heading3"/>
      </w:pPr>
      <w:bookmarkStart w:id="727" w:name="_Toc20154368"/>
      <w:bookmarkStart w:id="728" w:name="_Toc27727344"/>
      <w:bookmarkStart w:id="729" w:name="_Toc45203802"/>
      <w:bookmarkStart w:id="730" w:name="_Toc138330225"/>
      <w:r w:rsidRPr="00610329">
        <w:t>6.10.1</w:t>
      </w:r>
      <w:r w:rsidRPr="00610329">
        <w:tab/>
        <w:t>General</w:t>
      </w:r>
      <w:bookmarkEnd w:id="727"/>
      <w:bookmarkEnd w:id="728"/>
      <w:bookmarkEnd w:id="729"/>
      <w:bookmarkEnd w:id="730"/>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1" w:name="_Toc20154369"/>
      <w:bookmarkStart w:id="732" w:name="_Toc27727345"/>
      <w:bookmarkStart w:id="733" w:name="_Toc45203803"/>
      <w:bookmarkStart w:id="734" w:name="_Toc138330226"/>
      <w:r w:rsidRPr="00610329">
        <w:t>6.10.2</w:t>
      </w:r>
      <w:r w:rsidRPr="00610329">
        <w:tab/>
        <w:t>Selection of control of WLAN access selection and traffic routing</w:t>
      </w:r>
      <w:bookmarkEnd w:id="731"/>
      <w:bookmarkEnd w:id="732"/>
      <w:bookmarkEnd w:id="733"/>
      <w:bookmarkEnd w:id="734"/>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5" w:name="_Toc20154370"/>
      <w:bookmarkStart w:id="736" w:name="_Toc27727346"/>
      <w:bookmarkStart w:id="737" w:name="_Toc45203804"/>
      <w:bookmarkStart w:id="738" w:name="_Toc138330227"/>
      <w:r w:rsidRPr="00610329">
        <w:t>6.10.3</w:t>
      </w:r>
      <w:r w:rsidRPr="00610329">
        <w:tab/>
        <w:t>Additional procedures when WLAN access selection and traffic routing is controlled by ANDSF rules</w:t>
      </w:r>
      <w:bookmarkEnd w:id="735"/>
      <w:bookmarkEnd w:id="736"/>
      <w:bookmarkEnd w:id="737"/>
      <w:bookmarkEnd w:id="738"/>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39" w:name="_Toc20154371"/>
      <w:bookmarkStart w:id="740" w:name="_Toc27727347"/>
      <w:bookmarkStart w:id="741" w:name="_Toc45203805"/>
      <w:bookmarkStart w:id="742" w:name="_Toc138330228"/>
      <w:r w:rsidRPr="00610329">
        <w:t>6.10.4</w:t>
      </w:r>
      <w:r w:rsidRPr="00610329">
        <w:tab/>
        <w:t>Additional procedures when WLAN access selection and traffic routing is controlled by RAN rules</w:t>
      </w:r>
      <w:bookmarkEnd w:id="739"/>
      <w:bookmarkEnd w:id="740"/>
      <w:bookmarkEnd w:id="741"/>
      <w:bookmarkEnd w:id="742"/>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3" w:name="_Toc20154372"/>
      <w:bookmarkStart w:id="744" w:name="_Toc27727348"/>
      <w:bookmarkStart w:id="745" w:name="_Toc45203806"/>
      <w:bookmarkStart w:id="746" w:name="_Toc138330229"/>
      <w:r w:rsidRPr="00610329">
        <w:t>7</w:t>
      </w:r>
      <w:r w:rsidRPr="00610329">
        <w:tab/>
      </w:r>
      <w:r w:rsidR="00891CD7" w:rsidRPr="00610329">
        <w:t>Tunnel management procedures</w:t>
      </w:r>
      <w:bookmarkEnd w:id="743"/>
      <w:bookmarkEnd w:id="744"/>
      <w:bookmarkEnd w:id="745"/>
      <w:bookmarkEnd w:id="746"/>
    </w:p>
    <w:p w14:paraId="064712A9" w14:textId="77777777" w:rsidR="00FA41FF" w:rsidRPr="00610329" w:rsidRDefault="00FA41FF" w:rsidP="003233DC">
      <w:pPr>
        <w:pStyle w:val="Heading2"/>
      </w:pPr>
      <w:bookmarkStart w:id="747" w:name="_Toc20154373"/>
      <w:bookmarkStart w:id="748" w:name="_Toc27727349"/>
      <w:bookmarkStart w:id="749" w:name="_Toc45203807"/>
      <w:bookmarkStart w:id="750" w:name="_Toc138330230"/>
      <w:r w:rsidRPr="00610329">
        <w:t>7.1</w:t>
      </w:r>
      <w:r w:rsidRPr="00610329">
        <w:tab/>
        <w:t>General</w:t>
      </w:r>
      <w:bookmarkEnd w:id="747"/>
      <w:bookmarkEnd w:id="748"/>
      <w:bookmarkEnd w:id="749"/>
      <w:bookmarkEnd w:id="750"/>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1" w:name="_Toc20154374"/>
      <w:bookmarkStart w:id="752" w:name="_Toc27727350"/>
      <w:bookmarkStart w:id="753" w:name="_Toc45203808"/>
      <w:bookmarkStart w:id="754" w:name="_Toc138330231"/>
      <w:r w:rsidRPr="00610329">
        <w:t>7.2</w:t>
      </w:r>
      <w:r w:rsidRPr="00610329">
        <w:tab/>
        <w:t>UE procedures</w:t>
      </w:r>
      <w:bookmarkEnd w:id="751"/>
      <w:bookmarkEnd w:id="752"/>
      <w:bookmarkEnd w:id="753"/>
      <w:bookmarkEnd w:id="754"/>
    </w:p>
    <w:p w14:paraId="557DAA5A" w14:textId="77777777" w:rsidR="00FA41FF" w:rsidRPr="00610329" w:rsidRDefault="00FA41FF" w:rsidP="003233DC">
      <w:pPr>
        <w:pStyle w:val="Heading3"/>
      </w:pPr>
      <w:bookmarkStart w:id="755" w:name="_Toc20154375"/>
      <w:bookmarkStart w:id="756" w:name="_Toc27727351"/>
      <w:bookmarkStart w:id="757" w:name="_Toc45203809"/>
      <w:bookmarkStart w:id="758" w:name="_Toc138330232"/>
      <w:r w:rsidRPr="00610329">
        <w:t>7.2.1</w:t>
      </w:r>
      <w:r w:rsidRPr="00610329">
        <w:tab/>
        <w:t>Selection of the ePDG</w:t>
      </w:r>
      <w:bookmarkEnd w:id="755"/>
      <w:bookmarkEnd w:id="756"/>
      <w:bookmarkEnd w:id="757"/>
      <w:bookmarkEnd w:id="758"/>
    </w:p>
    <w:p w14:paraId="50FD2618" w14:textId="77777777" w:rsidR="00DB3615" w:rsidRPr="00610329" w:rsidRDefault="00DB3615" w:rsidP="00DB3615">
      <w:pPr>
        <w:pStyle w:val="Heading4"/>
      </w:pPr>
      <w:bookmarkStart w:id="759" w:name="_Toc20154376"/>
      <w:bookmarkStart w:id="760" w:name="_Toc27727352"/>
      <w:bookmarkStart w:id="761" w:name="_Toc45203810"/>
      <w:bookmarkStart w:id="762" w:name="_Toc138330233"/>
      <w:r w:rsidRPr="00610329">
        <w:t>7.2.1.1</w:t>
      </w:r>
      <w:r w:rsidRPr="00610329">
        <w:tab/>
        <w:t>General</w:t>
      </w:r>
      <w:bookmarkEnd w:id="759"/>
      <w:bookmarkEnd w:id="760"/>
      <w:bookmarkEnd w:id="761"/>
      <w:bookmarkEnd w:id="762"/>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63" w:name="_Toc20154377"/>
      <w:bookmarkStart w:id="764" w:name="_Toc27727353"/>
      <w:bookmarkStart w:id="765" w:name="_Toc45203811"/>
      <w:bookmarkStart w:id="766" w:name="_Toc138330234"/>
      <w:r w:rsidRPr="00610329">
        <w:t>7.2.1.2</w:t>
      </w:r>
      <w:r w:rsidRPr="00610329">
        <w:tab/>
        <w:t>Determination of the country the UE is located in</w:t>
      </w:r>
      <w:bookmarkEnd w:id="763"/>
      <w:bookmarkEnd w:id="764"/>
      <w:bookmarkEnd w:id="765"/>
      <w:bookmarkEnd w:id="766"/>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67" w:name="_Toc20154378"/>
      <w:bookmarkStart w:id="768" w:name="_Toc27727354"/>
      <w:bookmarkStart w:id="769" w:name="_Toc45203812"/>
      <w:bookmarkStart w:id="770" w:name="_Toc138330235"/>
      <w:r w:rsidRPr="00610329">
        <w:t>7.2.1.3</w:t>
      </w:r>
      <w:r w:rsidRPr="00610329">
        <w:tab/>
        <w:t>Handling of ePDG selection based on the country the UE is located in</w:t>
      </w:r>
      <w:bookmarkEnd w:id="767"/>
      <w:bookmarkEnd w:id="768"/>
      <w:bookmarkEnd w:id="769"/>
      <w:bookmarkEnd w:id="770"/>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1" w:name="_Toc20154379"/>
      <w:bookmarkStart w:id="772" w:name="_Toc27727355"/>
      <w:bookmarkStart w:id="773" w:name="_Toc45203813"/>
      <w:bookmarkStart w:id="774" w:name="_Toc138330236"/>
      <w:r w:rsidRPr="00610329">
        <w:t>7.2.1.4</w:t>
      </w:r>
      <w:r w:rsidRPr="00610329">
        <w:tab/>
      </w:r>
      <w:r w:rsidR="00574D1D" w:rsidRPr="00610329">
        <w:t>Determine if the visited country mandates the selection of ePDG in this country</w:t>
      </w:r>
      <w:bookmarkEnd w:id="771"/>
      <w:bookmarkEnd w:id="772"/>
      <w:bookmarkEnd w:id="773"/>
      <w:bookmarkEnd w:id="774"/>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75" w:name="_Toc20154380"/>
      <w:bookmarkStart w:id="776" w:name="_Toc27727356"/>
      <w:bookmarkStart w:id="777" w:name="_Toc45203814"/>
      <w:bookmarkStart w:id="778" w:name="_Toc138330237"/>
      <w:r w:rsidRPr="00610329">
        <w:t>7.2.1A</w:t>
      </w:r>
      <w:r w:rsidRPr="00610329">
        <w:tab/>
        <w:t>Selection of the ePDG for emergency bearer services</w:t>
      </w:r>
      <w:bookmarkEnd w:id="775"/>
      <w:bookmarkEnd w:id="776"/>
      <w:bookmarkEnd w:id="777"/>
      <w:bookmarkEnd w:id="778"/>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79" w:name="_Toc20154381"/>
      <w:bookmarkStart w:id="780" w:name="_Toc27727357"/>
      <w:bookmarkStart w:id="781" w:name="_Toc45203815"/>
      <w:bookmarkStart w:id="782" w:name="_Toc138330238"/>
      <w:r w:rsidRPr="00610329">
        <w:t>7.2.2</w:t>
      </w:r>
      <w:r w:rsidRPr="00610329">
        <w:tab/>
        <w:t>Tunnel establishment</w:t>
      </w:r>
      <w:bookmarkEnd w:id="779"/>
      <w:bookmarkEnd w:id="780"/>
      <w:bookmarkEnd w:id="781"/>
      <w:bookmarkEnd w:id="782"/>
    </w:p>
    <w:p w14:paraId="13CAE80C" w14:textId="77777777" w:rsidR="001D1F5A" w:rsidRPr="00610329" w:rsidRDefault="001D1F5A" w:rsidP="001D1F5A">
      <w:pPr>
        <w:pStyle w:val="Heading4"/>
      </w:pPr>
      <w:bookmarkStart w:id="783" w:name="_Toc20154382"/>
      <w:bookmarkStart w:id="784" w:name="_Toc27727358"/>
      <w:bookmarkStart w:id="785" w:name="_Toc45203816"/>
      <w:bookmarkStart w:id="786" w:name="_Toc13833023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83"/>
      <w:bookmarkEnd w:id="784"/>
      <w:bookmarkEnd w:id="785"/>
      <w:bookmarkEnd w:id="786"/>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77777777"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 and</w:t>
      </w:r>
    </w:p>
    <w:p w14:paraId="09A29267" w14:textId="77777777" w:rsidR="00971D8E" w:rsidRPr="00610329" w:rsidRDefault="00971D8E" w:rsidP="00971D8E">
      <w:pPr>
        <w:pStyle w:val="B1"/>
      </w:pPr>
      <w:r w:rsidRPr="00610329">
        <w:t>-</w:t>
      </w:r>
      <w:r w:rsidRPr="00610329">
        <w:tab/>
        <w:t>The "IDi" payload containing the NAI.</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Pr="00610329"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87" w:name="_Toc20154383"/>
      <w:bookmarkStart w:id="788" w:name="_Toc27727359"/>
      <w:bookmarkStart w:id="789"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Pr="00610329" w:rsidRDefault="006B0116" w:rsidP="009F2D43">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7AF076A" w14:textId="77777777" w:rsidR="001D1F5A" w:rsidRPr="00610329" w:rsidRDefault="001D1F5A" w:rsidP="001D1F5A">
      <w:pPr>
        <w:pStyle w:val="Heading4"/>
      </w:pPr>
      <w:bookmarkStart w:id="790" w:name="_Toc138330240"/>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787"/>
      <w:bookmarkEnd w:id="788"/>
      <w:bookmarkEnd w:id="789"/>
      <w:bookmarkEnd w:id="790"/>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1" w:name="_Toc20154384"/>
      <w:bookmarkStart w:id="792" w:name="_Toc27727360"/>
      <w:bookmarkStart w:id="793" w:name="_Toc45203818"/>
      <w:bookmarkStart w:id="794" w:name="_Toc138330241"/>
      <w:r w:rsidRPr="00610329">
        <w:t>7.2.2A</w:t>
      </w:r>
      <w:r w:rsidRPr="00610329">
        <w:tab/>
        <w:t>Liveness check</w:t>
      </w:r>
      <w:r w:rsidR="0000075C" w:rsidRPr="00610329">
        <w:t xml:space="preserve"> procedure</w:t>
      </w:r>
      <w:bookmarkEnd w:id="791"/>
      <w:bookmarkEnd w:id="792"/>
      <w:bookmarkEnd w:id="793"/>
      <w:bookmarkEnd w:id="794"/>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795" w:name="_Toc20154385"/>
      <w:bookmarkStart w:id="796" w:name="_Toc27727361"/>
      <w:bookmarkStart w:id="797" w:name="_Toc45203819"/>
      <w:bookmarkStart w:id="798" w:name="_Toc138330242"/>
      <w:r w:rsidRPr="00610329">
        <w:t>7.2.2</w:t>
      </w:r>
      <w:r w:rsidRPr="00610329">
        <w:rPr>
          <w:rFonts w:hint="eastAsia"/>
          <w:lang w:eastAsia="zh-CN"/>
        </w:rPr>
        <w:t>B</w:t>
      </w:r>
      <w:r w:rsidRPr="00610329">
        <w:tab/>
      </w:r>
      <w:r w:rsidRPr="00610329">
        <w:rPr>
          <w:rFonts w:hint="eastAsia"/>
          <w:lang w:eastAsia="zh-CN"/>
        </w:rPr>
        <w:t>Handling of NBIFOM</w:t>
      </w:r>
      <w:bookmarkEnd w:id="795"/>
      <w:bookmarkEnd w:id="796"/>
      <w:bookmarkEnd w:id="797"/>
      <w:bookmarkEnd w:id="798"/>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799" w:name="_Toc20154386"/>
      <w:bookmarkStart w:id="800" w:name="_Toc27727362"/>
      <w:bookmarkStart w:id="801" w:name="_Toc45203820"/>
      <w:bookmarkStart w:id="802" w:name="_Toc138330243"/>
      <w:r w:rsidRPr="00610329">
        <w:t>7.2.2C</w:t>
      </w:r>
      <w:r w:rsidRPr="00610329">
        <w:tab/>
      </w:r>
      <w:r w:rsidRPr="00610329">
        <w:rPr>
          <w:noProof/>
        </w:rPr>
        <w:t>R</w:t>
      </w:r>
      <w:r w:rsidRPr="00610329">
        <w:t>ekeying procedure</w:t>
      </w:r>
      <w:bookmarkEnd w:id="799"/>
      <w:bookmarkEnd w:id="800"/>
      <w:bookmarkEnd w:id="801"/>
      <w:bookmarkEnd w:id="802"/>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03" w:name="_Toc20154387"/>
      <w:bookmarkStart w:id="804" w:name="_Toc27727363"/>
      <w:bookmarkStart w:id="805" w:name="_Toc45203821"/>
      <w:bookmarkStart w:id="806" w:name="_Toc138330244"/>
      <w:r w:rsidRPr="00610329">
        <w:t>7.2.2</w:t>
      </w:r>
      <w:r w:rsidRPr="00610329">
        <w:rPr>
          <w:lang w:eastAsia="zh-CN"/>
        </w:rPr>
        <w:t>D</w:t>
      </w:r>
      <w:r w:rsidRPr="00610329">
        <w:tab/>
      </w:r>
      <w:r w:rsidRPr="00610329">
        <w:rPr>
          <w:lang w:eastAsia="zh-CN"/>
        </w:rPr>
        <w:t>NAT keep alive procedure</w:t>
      </w:r>
      <w:bookmarkEnd w:id="803"/>
      <w:bookmarkEnd w:id="804"/>
      <w:bookmarkEnd w:id="805"/>
      <w:bookmarkEnd w:id="806"/>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07" w:name="_Toc20154388"/>
      <w:bookmarkStart w:id="808" w:name="_Toc27727364"/>
      <w:bookmarkStart w:id="809" w:name="_Toc45203822"/>
      <w:bookmarkStart w:id="810" w:name="_Toc138330245"/>
      <w:r w:rsidRPr="00610329">
        <w:t>7.2.3</w:t>
      </w:r>
      <w:r w:rsidRPr="00610329">
        <w:tab/>
        <w:t>Tunnel modification</w:t>
      </w:r>
      <w:bookmarkEnd w:id="807"/>
      <w:bookmarkEnd w:id="808"/>
      <w:bookmarkEnd w:id="809"/>
      <w:bookmarkEnd w:id="810"/>
    </w:p>
    <w:p w14:paraId="4F206BFB" w14:textId="77777777" w:rsidR="00FA41FF" w:rsidRPr="00610329" w:rsidRDefault="00440095" w:rsidP="00440095">
      <w:pPr>
        <w:pStyle w:val="Heading4"/>
      </w:pPr>
      <w:bookmarkStart w:id="811" w:name="_Toc20154389"/>
      <w:bookmarkStart w:id="812" w:name="_Toc27727365"/>
      <w:bookmarkStart w:id="813" w:name="_Toc45203823"/>
      <w:bookmarkStart w:id="814" w:name="_Toc138330246"/>
      <w:r w:rsidRPr="00610329">
        <w:rPr>
          <w:rFonts w:hint="eastAsia"/>
          <w:lang w:eastAsia="zh-CN"/>
        </w:rPr>
        <w:t>7.2.3.1</w:t>
      </w:r>
      <w:r w:rsidRPr="00610329">
        <w:rPr>
          <w:rFonts w:hint="eastAsia"/>
          <w:lang w:eastAsia="zh-CN"/>
        </w:rPr>
        <w:tab/>
        <w:t>UE-initiated modification</w:t>
      </w:r>
      <w:bookmarkEnd w:id="811"/>
      <w:bookmarkEnd w:id="812"/>
      <w:bookmarkEnd w:id="813"/>
      <w:bookmarkEnd w:id="814"/>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15" w:name="_Toc20154390"/>
      <w:bookmarkStart w:id="816" w:name="_Toc27727366"/>
      <w:bookmarkStart w:id="817" w:name="_Toc45203824"/>
      <w:bookmarkStart w:id="818" w:name="_Toc138330247"/>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15"/>
      <w:bookmarkEnd w:id="816"/>
      <w:bookmarkEnd w:id="817"/>
      <w:bookmarkEnd w:id="818"/>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19" w:name="_Toc20154391"/>
      <w:bookmarkStart w:id="820" w:name="_Toc27727367"/>
      <w:bookmarkStart w:id="821" w:name="_Toc45203825"/>
      <w:bookmarkStart w:id="822" w:name="_Toc138330248"/>
      <w:r w:rsidRPr="00610329">
        <w:t>7.2.4</w:t>
      </w:r>
      <w:r w:rsidRPr="00610329">
        <w:tab/>
        <w:t>Tunnel disconnection</w:t>
      </w:r>
      <w:bookmarkEnd w:id="819"/>
      <w:bookmarkEnd w:id="820"/>
      <w:bookmarkEnd w:id="821"/>
      <w:bookmarkEnd w:id="822"/>
    </w:p>
    <w:p w14:paraId="7B03E145" w14:textId="77777777" w:rsidR="007D0DF0" w:rsidRPr="00610329" w:rsidRDefault="007D0DF0" w:rsidP="007D0DF0">
      <w:pPr>
        <w:pStyle w:val="Heading4"/>
      </w:pPr>
      <w:bookmarkStart w:id="823" w:name="_Toc20154392"/>
      <w:bookmarkStart w:id="824" w:name="_Toc27727368"/>
      <w:bookmarkStart w:id="825" w:name="_Toc45203826"/>
      <w:bookmarkStart w:id="826" w:name="_Toc138330249"/>
      <w:r w:rsidRPr="00610329">
        <w:t>7.2.4.1</w:t>
      </w:r>
      <w:r w:rsidRPr="00610329">
        <w:tab/>
        <w:t>UE initiated disconnection</w:t>
      </w:r>
      <w:bookmarkEnd w:id="823"/>
      <w:bookmarkEnd w:id="824"/>
      <w:bookmarkEnd w:id="825"/>
      <w:bookmarkEnd w:id="826"/>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27" w:name="_Toc20154393"/>
      <w:bookmarkStart w:id="828" w:name="_Toc27727369"/>
      <w:bookmarkStart w:id="829" w:name="_Toc45203827"/>
      <w:bookmarkStart w:id="830" w:name="_Toc138330250"/>
      <w:r w:rsidRPr="00610329">
        <w:t>7.2.4.2</w:t>
      </w:r>
      <w:r w:rsidRPr="00610329">
        <w:tab/>
        <w:t>UE behaviour towards ePDG initiated disconnection</w:t>
      </w:r>
      <w:bookmarkEnd w:id="827"/>
      <w:bookmarkEnd w:id="828"/>
      <w:bookmarkEnd w:id="829"/>
      <w:bookmarkEnd w:id="830"/>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1" w:name="_Toc20154394"/>
      <w:bookmarkStart w:id="832" w:name="_Toc27727370"/>
      <w:bookmarkStart w:id="833" w:name="_Toc45203828"/>
      <w:bookmarkStart w:id="834" w:name="_Toc138330251"/>
      <w:r w:rsidRPr="00610329">
        <w:rPr>
          <w:noProof/>
        </w:rPr>
        <w:t>7.2.4.</w:t>
      </w:r>
      <w:r w:rsidR="00B97362" w:rsidRPr="00610329">
        <w:rPr>
          <w:noProof/>
        </w:rPr>
        <w:t>3</w:t>
      </w:r>
      <w:r w:rsidRPr="00610329">
        <w:rPr>
          <w:noProof/>
        </w:rPr>
        <w:tab/>
        <w:t>Local tunnel disconnection initiated from 3GPP access</w:t>
      </w:r>
      <w:bookmarkEnd w:id="831"/>
      <w:bookmarkEnd w:id="832"/>
      <w:bookmarkEnd w:id="833"/>
      <w:bookmarkEnd w:id="834"/>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35" w:name="_Toc20154395"/>
      <w:bookmarkStart w:id="836" w:name="_Toc27727371"/>
      <w:bookmarkStart w:id="837" w:name="_Toc45203829"/>
      <w:bookmarkStart w:id="838" w:name="_Toc138330252"/>
      <w:r w:rsidRPr="00610329">
        <w:t>7.2.5</w:t>
      </w:r>
      <w:r w:rsidRPr="00610329">
        <w:tab/>
        <w:t>Emergency session establishment</w:t>
      </w:r>
      <w:bookmarkEnd w:id="835"/>
      <w:bookmarkEnd w:id="836"/>
      <w:bookmarkEnd w:id="837"/>
      <w:bookmarkEnd w:id="838"/>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39" w:name="_Toc20154396"/>
      <w:bookmarkStart w:id="840" w:name="_Toc27727372"/>
      <w:bookmarkStart w:id="841" w:name="_Toc45203830"/>
      <w:bookmarkStart w:id="842" w:name="_Toc138330253"/>
      <w:r w:rsidRPr="00610329">
        <w:rPr>
          <w:noProof/>
        </w:rPr>
        <w:t>7.2.6</w:t>
      </w:r>
      <w:r w:rsidRPr="00610329">
        <w:rPr>
          <w:noProof/>
        </w:rPr>
        <w:tab/>
        <w:t>Mobile identity signaling</w:t>
      </w:r>
      <w:bookmarkEnd w:id="839"/>
      <w:bookmarkEnd w:id="840"/>
      <w:bookmarkEnd w:id="841"/>
      <w:bookmarkEnd w:id="842"/>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3" w:name="_Toc20154397"/>
      <w:bookmarkStart w:id="844" w:name="_Toc27727373"/>
      <w:bookmarkStart w:id="845" w:name="_Toc45203831"/>
      <w:bookmarkStart w:id="846" w:name="_Toc138330254"/>
      <w:r w:rsidRPr="00610329">
        <w:t>7.2.7</w:t>
      </w:r>
      <w:r w:rsidRPr="00610329">
        <w:tab/>
      </w:r>
      <w:r w:rsidRPr="00610329">
        <w:rPr>
          <w:lang w:val="en-US"/>
        </w:rPr>
        <w:t>IKEv2 multiple bearer PDN connectivity</w:t>
      </w:r>
      <w:bookmarkEnd w:id="843"/>
      <w:bookmarkEnd w:id="844"/>
      <w:bookmarkEnd w:id="845"/>
      <w:bookmarkEnd w:id="846"/>
    </w:p>
    <w:p w14:paraId="1F7C3199" w14:textId="77777777" w:rsidR="000A29E8" w:rsidRPr="00610329" w:rsidRDefault="000A29E8" w:rsidP="000A29E8">
      <w:pPr>
        <w:pStyle w:val="Heading4"/>
        <w:rPr>
          <w:rFonts w:eastAsia="MS Mincho"/>
          <w:lang w:val="en-US"/>
        </w:rPr>
      </w:pPr>
      <w:bookmarkStart w:id="847" w:name="_Toc20154398"/>
      <w:bookmarkStart w:id="848" w:name="_Toc27727374"/>
      <w:bookmarkStart w:id="849" w:name="_Toc45203832"/>
      <w:bookmarkStart w:id="850" w:name="_Toc138330255"/>
      <w:r w:rsidRPr="00610329">
        <w:t>7.2.7</w:t>
      </w:r>
      <w:r w:rsidRPr="00610329">
        <w:rPr>
          <w:lang w:val="en-US"/>
        </w:rPr>
        <w:t>.1</w:t>
      </w:r>
      <w:r w:rsidRPr="00610329">
        <w:tab/>
      </w:r>
      <w:r w:rsidRPr="00610329">
        <w:rPr>
          <w:rFonts w:eastAsia="MS Mincho"/>
          <w:lang w:eastAsia="en-US"/>
        </w:rPr>
        <w:t>General</w:t>
      </w:r>
      <w:bookmarkEnd w:id="847"/>
      <w:bookmarkEnd w:id="848"/>
      <w:bookmarkEnd w:id="849"/>
      <w:bookmarkEnd w:id="850"/>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1" w:name="_Toc20154399"/>
      <w:bookmarkStart w:id="852" w:name="_Toc27727375"/>
      <w:bookmarkStart w:id="853" w:name="_Toc45203833"/>
      <w:bookmarkStart w:id="854" w:name="_Toc138330256"/>
      <w:r w:rsidRPr="00610329">
        <w:t>7.2.7</w:t>
      </w:r>
      <w:r w:rsidRPr="00610329">
        <w:rPr>
          <w:lang w:val="en-US"/>
        </w:rPr>
        <w:t>.2</w:t>
      </w:r>
      <w:r w:rsidRPr="00610329">
        <w:tab/>
      </w:r>
      <w:r w:rsidRPr="00610329">
        <w:rPr>
          <w:rFonts w:eastAsia="MS Mincho"/>
          <w:lang w:val="en-US" w:eastAsia="en-US"/>
        </w:rPr>
        <w:t>Maintained information</w:t>
      </w:r>
      <w:bookmarkEnd w:id="851"/>
      <w:bookmarkEnd w:id="852"/>
      <w:bookmarkEnd w:id="853"/>
      <w:bookmarkEnd w:id="854"/>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55" w:name="_Toc20154400"/>
      <w:bookmarkStart w:id="856" w:name="_Toc27727376"/>
      <w:bookmarkStart w:id="857" w:name="_Toc45203834"/>
      <w:bookmarkStart w:id="858" w:name="_Toc138330257"/>
      <w:r w:rsidRPr="00610329">
        <w:t>7.2.7</w:t>
      </w:r>
      <w:r w:rsidRPr="00610329">
        <w:rPr>
          <w:lang w:val="en-US"/>
        </w:rPr>
        <w:t>.3</w:t>
      </w:r>
      <w:r w:rsidRPr="00610329">
        <w:tab/>
      </w:r>
      <w:r w:rsidRPr="00610329">
        <w:rPr>
          <w:rFonts w:eastAsia="MS Mincho"/>
          <w:lang w:val="en-US" w:eastAsia="en-US"/>
        </w:rPr>
        <w:t>Control plane procedures</w:t>
      </w:r>
      <w:bookmarkEnd w:id="855"/>
      <w:bookmarkEnd w:id="856"/>
      <w:bookmarkEnd w:id="857"/>
      <w:bookmarkEnd w:id="858"/>
    </w:p>
    <w:p w14:paraId="72FEC08D" w14:textId="77777777" w:rsidR="000A29E8" w:rsidRPr="00610329" w:rsidRDefault="000A29E8" w:rsidP="000A29E8">
      <w:pPr>
        <w:pStyle w:val="Heading5"/>
        <w:rPr>
          <w:lang w:val="en-US"/>
        </w:rPr>
      </w:pPr>
      <w:bookmarkStart w:id="859" w:name="_Toc20154401"/>
      <w:bookmarkStart w:id="860" w:name="_Toc27727377"/>
      <w:bookmarkStart w:id="861" w:name="_Toc45203835"/>
      <w:bookmarkStart w:id="862" w:name="_Toc138330258"/>
      <w:r w:rsidRPr="00610329">
        <w:t>7.2.7.3</w:t>
      </w:r>
      <w:r w:rsidRPr="00610329">
        <w:rPr>
          <w:lang w:val="en-US"/>
        </w:rPr>
        <w:t>.1</w:t>
      </w:r>
      <w:r w:rsidRPr="00610329">
        <w:tab/>
      </w:r>
      <w:r w:rsidRPr="00610329">
        <w:rPr>
          <w:lang w:val="en-US"/>
        </w:rPr>
        <w:t>General</w:t>
      </w:r>
      <w:bookmarkEnd w:id="859"/>
      <w:bookmarkEnd w:id="860"/>
      <w:bookmarkEnd w:id="861"/>
      <w:bookmarkEnd w:id="862"/>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3" w:name="_Toc20154402"/>
      <w:bookmarkStart w:id="864" w:name="_Toc27727378"/>
      <w:bookmarkStart w:id="865" w:name="_Toc45203836"/>
      <w:bookmarkStart w:id="866" w:name="_Toc138330259"/>
      <w:r w:rsidRPr="00610329">
        <w:t>7.2.7.3</w:t>
      </w:r>
      <w:r w:rsidRPr="00610329">
        <w:rPr>
          <w:lang w:val="en-US"/>
        </w:rPr>
        <w:t>.2</w:t>
      </w:r>
      <w:r w:rsidRPr="00610329">
        <w:tab/>
        <w:t>Establishment of IKEv2 SA and initial IPSec ESP tunnel</w:t>
      </w:r>
      <w:bookmarkEnd w:id="863"/>
      <w:bookmarkEnd w:id="864"/>
      <w:bookmarkEnd w:id="865"/>
      <w:bookmarkEnd w:id="866"/>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67" w:name="_Toc20154403"/>
      <w:bookmarkStart w:id="868" w:name="_Toc27727379"/>
      <w:bookmarkStart w:id="869" w:name="_Toc45203837"/>
      <w:bookmarkStart w:id="870" w:name="_Toc138330260"/>
      <w:r w:rsidRPr="00610329">
        <w:t>7.2.7.3.3</w:t>
      </w:r>
      <w:r w:rsidRPr="00610329">
        <w:tab/>
        <w:t>Establishment of an additional IPSec ESP tunnel</w:t>
      </w:r>
      <w:bookmarkEnd w:id="867"/>
      <w:bookmarkEnd w:id="868"/>
      <w:bookmarkEnd w:id="869"/>
      <w:bookmarkEnd w:id="870"/>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1" w:name="_Toc20154404"/>
      <w:bookmarkStart w:id="872" w:name="_Toc27727380"/>
      <w:bookmarkStart w:id="873" w:name="_Toc45203838"/>
      <w:bookmarkStart w:id="874" w:name="_Toc138330261"/>
      <w:r w:rsidRPr="00610329">
        <w:t>7.2.7.3.4</w:t>
      </w:r>
      <w:r w:rsidRPr="00610329">
        <w:tab/>
        <w:t>Release of an additional IPSec ESP tunnel</w:t>
      </w:r>
      <w:bookmarkEnd w:id="871"/>
      <w:bookmarkEnd w:id="872"/>
      <w:bookmarkEnd w:id="873"/>
      <w:bookmarkEnd w:id="874"/>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75" w:name="_Toc20154405"/>
      <w:bookmarkStart w:id="876" w:name="_Toc27727381"/>
      <w:bookmarkStart w:id="877" w:name="_Toc45203839"/>
      <w:bookmarkStart w:id="878" w:name="_Toc138330262"/>
      <w:r w:rsidRPr="00610329">
        <w:t>7.2.7.3.5</w:t>
      </w:r>
      <w:r w:rsidRPr="00610329">
        <w:tab/>
        <w:t>Modification of an IPSec ESP tunnel</w:t>
      </w:r>
      <w:r w:rsidRPr="00610329">
        <w:rPr>
          <w:lang w:val="en-US"/>
        </w:rPr>
        <w:t xml:space="preserve"> due to change of EPS QoS and TFT</w:t>
      </w:r>
      <w:bookmarkEnd w:id="875"/>
      <w:bookmarkEnd w:id="876"/>
      <w:bookmarkEnd w:id="877"/>
      <w:bookmarkEnd w:id="878"/>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0A29E8">
      <w:pPr>
        <w:pStyle w:val="B1"/>
        <w:outlineLvl w:val="0"/>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0A29E8">
      <w:pPr>
        <w:pStyle w:val="B1"/>
        <w:outlineLvl w:val="0"/>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0A29E8">
      <w:pPr>
        <w:pStyle w:val="B1"/>
        <w:outlineLvl w:val="0"/>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0A29E8">
      <w:pPr>
        <w:pStyle w:val="B1"/>
        <w:outlineLvl w:val="0"/>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79" w:name="_Toc20154406"/>
      <w:bookmarkStart w:id="880" w:name="_Toc27727382"/>
      <w:bookmarkStart w:id="881" w:name="_Toc45203840"/>
      <w:bookmarkStart w:id="882" w:name="_Toc138330263"/>
      <w:r w:rsidRPr="00610329">
        <w:t>7.2.7.3.</w:t>
      </w:r>
      <w:r w:rsidRPr="00610329">
        <w:rPr>
          <w:lang w:val="en-US"/>
        </w:rPr>
        <w:t>6</w:t>
      </w:r>
      <w:r w:rsidRPr="00610329">
        <w:tab/>
        <w:t>ePDG initiated IPSec ESP tunnel rekeying</w:t>
      </w:r>
      <w:bookmarkEnd w:id="879"/>
      <w:bookmarkEnd w:id="880"/>
      <w:bookmarkEnd w:id="881"/>
      <w:bookmarkEnd w:id="882"/>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83" w:name="_Toc20154407"/>
      <w:bookmarkStart w:id="884" w:name="_Toc27727383"/>
      <w:bookmarkStart w:id="885" w:name="_Toc45203841"/>
      <w:bookmarkStart w:id="886" w:name="_Toc138330264"/>
      <w:r w:rsidRPr="00610329">
        <w:t>7.2.7.3.7</w:t>
      </w:r>
      <w:r w:rsidRPr="00610329">
        <w:tab/>
        <w:t>UE initiated IPSec ESP tunnel rekeying</w:t>
      </w:r>
      <w:bookmarkEnd w:id="883"/>
      <w:bookmarkEnd w:id="884"/>
      <w:bookmarkEnd w:id="885"/>
      <w:bookmarkEnd w:id="886"/>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887" w:name="_Toc20154408"/>
      <w:bookmarkStart w:id="888" w:name="_Toc27727384"/>
      <w:bookmarkStart w:id="889" w:name="_Toc45203842"/>
      <w:bookmarkStart w:id="890" w:name="_Toc138330265"/>
      <w:r w:rsidRPr="00610329">
        <w:t>7.2.7</w:t>
      </w:r>
      <w:r w:rsidRPr="00610329">
        <w:rPr>
          <w:lang w:val="en-US"/>
        </w:rPr>
        <w:t>.4</w:t>
      </w:r>
      <w:r w:rsidRPr="00610329">
        <w:tab/>
      </w:r>
      <w:r w:rsidRPr="00610329">
        <w:rPr>
          <w:lang w:val="en-US"/>
        </w:rPr>
        <w:t>User plane procedures</w:t>
      </w:r>
      <w:bookmarkEnd w:id="887"/>
      <w:bookmarkEnd w:id="888"/>
      <w:bookmarkEnd w:id="889"/>
      <w:bookmarkEnd w:id="890"/>
    </w:p>
    <w:p w14:paraId="63280785" w14:textId="77777777" w:rsidR="000A29E8" w:rsidRPr="00610329" w:rsidRDefault="000A29E8" w:rsidP="000A29E8">
      <w:pPr>
        <w:pStyle w:val="Heading5"/>
        <w:rPr>
          <w:rFonts w:eastAsia="MS Mincho"/>
          <w:lang w:val="en-US"/>
        </w:rPr>
      </w:pPr>
      <w:bookmarkStart w:id="891" w:name="_Toc20154409"/>
      <w:bookmarkStart w:id="892" w:name="_Toc27727385"/>
      <w:bookmarkStart w:id="893" w:name="_Toc45203843"/>
      <w:bookmarkStart w:id="894" w:name="_Toc138330266"/>
      <w:r w:rsidRPr="00610329">
        <w:t>7.2.7.</w:t>
      </w:r>
      <w:r w:rsidRPr="00610329">
        <w:rPr>
          <w:lang w:val="en-US"/>
        </w:rPr>
        <w:t>4</w:t>
      </w:r>
      <w:r w:rsidRPr="00610329">
        <w:t>.</w:t>
      </w:r>
      <w:r w:rsidRPr="00610329">
        <w:rPr>
          <w:lang w:val="en-US"/>
        </w:rPr>
        <w:t>1</w:t>
      </w:r>
      <w:r w:rsidRPr="00610329">
        <w:tab/>
      </w:r>
      <w:r w:rsidRPr="00610329">
        <w:rPr>
          <w:lang w:val="en-US"/>
        </w:rPr>
        <w:t>General</w:t>
      </w:r>
      <w:bookmarkEnd w:id="891"/>
      <w:bookmarkEnd w:id="892"/>
      <w:bookmarkEnd w:id="893"/>
      <w:bookmarkEnd w:id="894"/>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895" w:name="_Toc20154410"/>
      <w:bookmarkStart w:id="896" w:name="_Toc27727386"/>
      <w:bookmarkStart w:id="897" w:name="_Toc45203844"/>
      <w:bookmarkStart w:id="898" w:name="_Toc138330267"/>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895"/>
      <w:bookmarkEnd w:id="896"/>
      <w:bookmarkEnd w:id="897"/>
      <w:bookmarkEnd w:id="898"/>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77777777"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77777777" w:rsidR="000A29E8" w:rsidRPr="00610329" w:rsidRDefault="000A29E8" w:rsidP="000A29E8">
      <w:pPr>
        <w:pStyle w:val="NO"/>
        <w:rPr>
          <w:lang w:eastAsia="zh-CN"/>
        </w:rPr>
      </w:pPr>
      <w:r w:rsidRPr="00610329">
        <w:rPr>
          <w:lang w:eastAsia="zh-CN"/>
        </w:rPr>
        <w:t>NOTE</w:t>
      </w:r>
      <w:r w:rsidR="00A055F2" w:rsidRPr="00610329">
        <w:rPr>
          <w:lang w:eastAsia="zh-CN"/>
        </w:rPr>
        <w:t> 2</w:t>
      </w:r>
      <w:r w:rsidRPr="00610329">
        <w:rPr>
          <w:lang w:eastAsia="zh-CN"/>
        </w:rPr>
        <w:t>: The TSi payload and the TSr payloads are not used for selection of ESP SPI for the uplink IP packet.</w:t>
      </w:r>
    </w:p>
    <w:p w14:paraId="4F44015C" w14:textId="77777777" w:rsidR="00FA41FF" w:rsidRPr="00610329" w:rsidRDefault="00FA41FF" w:rsidP="003233DC">
      <w:pPr>
        <w:pStyle w:val="Heading2"/>
      </w:pPr>
      <w:bookmarkStart w:id="899" w:name="_Toc20154411"/>
      <w:bookmarkStart w:id="900" w:name="_Toc27727387"/>
      <w:bookmarkStart w:id="901" w:name="_Toc45203845"/>
      <w:bookmarkStart w:id="902" w:name="_Toc138330268"/>
      <w:r w:rsidRPr="00610329">
        <w:t>7.3</w:t>
      </w:r>
      <w:r w:rsidRPr="00610329">
        <w:tab/>
        <w:t>3GPP AAA server procedures</w:t>
      </w:r>
      <w:bookmarkEnd w:id="899"/>
      <w:bookmarkEnd w:id="900"/>
      <w:bookmarkEnd w:id="901"/>
      <w:bookmarkEnd w:id="902"/>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03" w:name="_Toc20154412"/>
      <w:bookmarkStart w:id="904" w:name="_Toc27727388"/>
      <w:bookmarkStart w:id="905" w:name="_Toc45203846"/>
      <w:bookmarkStart w:id="906" w:name="_Toc138330269"/>
      <w:r w:rsidRPr="00610329">
        <w:t>7.4</w:t>
      </w:r>
      <w:r w:rsidRPr="00610329">
        <w:tab/>
        <w:t>ePDG procedures</w:t>
      </w:r>
      <w:bookmarkEnd w:id="903"/>
      <w:bookmarkEnd w:id="904"/>
      <w:bookmarkEnd w:id="905"/>
      <w:bookmarkEnd w:id="906"/>
    </w:p>
    <w:p w14:paraId="36A9E834" w14:textId="77777777" w:rsidR="001D1F5A" w:rsidRPr="00610329" w:rsidRDefault="00FA41FF" w:rsidP="001D1F5A">
      <w:pPr>
        <w:pStyle w:val="Heading3"/>
        <w:rPr>
          <w:lang w:eastAsia="zh-CN"/>
        </w:rPr>
      </w:pPr>
      <w:bookmarkStart w:id="907" w:name="_Toc20154413"/>
      <w:bookmarkStart w:id="908" w:name="_Toc27727389"/>
      <w:bookmarkStart w:id="909" w:name="_Toc45203847"/>
      <w:bookmarkStart w:id="910" w:name="_Toc138330270"/>
      <w:r w:rsidRPr="00610329">
        <w:t>7.4.1</w:t>
      </w:r>
      <w:r w:rsidRPr="00610329">
        <w:tab/>
        <w:t>Tunnel establishment</w:t>
      </w:r>
      <w:bookmarkEnd w:id="907"/>
      <w:bookmarkEnd w:id="908"/>
      <w:bookmarkEnd w:id="909"/>
      <w:bookmarkEnd w:id="910"/>
    </w:p>
    <w:p w14:paraId="2F3DF5A6" w14:textId="77777777" w:rsidR="00FA41FF" w:rsidRPr="00610329" w:rsidRDefault="001D1F5A" w:rsidP="001D1F5A">
      <w:pPr>
        <w:pStyle w:val="Heading4"/>
      </w:pPr>
      <w:bookmarkStart w:id="911" w:name="_Toc20154414"/>
      <w:bookmarkStart w:id="912" w:name="_Toc27727390"/>
      <w:bookmarkStart w:id="913" w:name="_Toc45203848"/>
      <w:bookmarkStart w:id="914" w:name="_Toc138330271"/>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11"/>
      <w:bookmarkEnd w:id="912"/>
      <w:bookmarkEnd w:id="913"/>
      <w:bookmarkEnd w:id="914"/>
    </w:p>
    <w:p w14:paraId="7705A436" w14:textId="77777777" w:rsidR="00FA41FF" w:rsidRPr="00610329"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E79B3B0" w14:textId="77777777" w:rsidR="006D5EF4" w:rsidRPr="00610329" w:rsidRDefault="006D5EF4" w:rsidP="006D5EF4">
      <w:r w:rsidRPr="00610329">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7777777" w:rsidR="00971D8E" w:rsidRPr="00610329" w:rsidRDefault="00030F6B" w:rsidP="00030F6B">
      <w:pPr>
        <w:pStyle w:val="NO"/>
        <w:rPr>
          <w:lang w:val="en-US"/>
        </w:rPr>
      </w:pPr>
      <w:r w:rsidRPr="00610329">
        <w:rPr>
          <w:lang w:val="en-US"/>
        </w:rPr>
        <w:t>NOTE:</w:t>
      </w:r>
      <w:r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77777777"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091B2A" w:rsidRPr="00610329">
        <w:rPr>
          <w:lang w:eastAsia="zh-CN"/>
        </w:rPr>
        <w:t xml:space="preserve">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77777777" w:rsidR="00FA41FF" w:rsidRPr="00610329" w:rsidRDefault="00534057" w:rsidP="00FA41FF">
      <w:r w:rsidRPr="00610329">
        <w:rPr>
          <w:rFonts w:hint="eastAsia"/>
        </w:rPr>
        <w:t>If the UE does not provide an APN to the ePDG during the tunnel establishment</w:t>
      </w:r>
      <w:r w:rsidR="00470FB9" w:rsidRPr="00610329">
        <w:rPr>
          <w:lang w:eastAsia="zh-CN"/>
        </w:rPr>
        <w:t xml:space="preserve"> </w:t>
      </w:r>
      <w:r w:rsidR="006F426C" w:rsidRPr="00610329">
        <w:rPr>
          <w:lang w:eastAsia="zh-CN"/>
        </w:rPr>
        <w:t>of a non-emergency session,</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IKE_AUTH response message.</w:t>
      </w:r>
      <w:r w:rsidRPr="00610329">
        <w:t xml:space="preserve"> </w:t>
      </w:r>
      <w:r w:rsidR="00C173D2" w:rsidRPr="00610329">
        <w:t xml:space="preserve">If the UE provided </w:t>
      </w:r>
      <w:r w:rsidR="006D5EF4" w:rsidRPr="00610329">
        <w:t xml:space="preserve">an </w:t>
      </w:r>
      <w:r w:rsidR="00C173D2" w:rsidRPr="00610329">
        <w:t>APN to the ePDG during the tunnel establishment, the ePDG shall not change the provided APN</w:t>
      </w:r>
      <w:r w:rsidR="006D5EF4" w:rsidRPr="00610329">
        <w:t xml:space="preserve"> and shall include the APN in the IDr payload of the 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15"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15"/>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16" w:name="_Toc20154415"/>
      <w:bookmarkStart w:id="917" w:name="_Toc27727391"/>
      <w:bookmarkStart w:id="918" w:name="_Toc45203849"/>
      <w:bookmarkStart w:id="919" w:name="_Toc138330272"/>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16"/>
      <w:bookmarkEnd w:id="917"/>
      <w:bookmarkEnd w:id="918"/>
      <w:bookmarkEnd w:id="919"/>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Pr="00610329"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20" w:name="_Toc20154416"/>
      <w:bookmarkStart w:id="921" w:name="_Toc27727392"/>
      <w:bookmarkStart w:id="922" w:name="_Toc45203850"/>
      <w:bookmarkStart w:id="923" w:name="_Toc138330273"/>
      <w:r w:rsidRPr="00610329">
        <w:t>7.4.1A</w:t>
      </w:r>
      <w:r w:rsidRPr="00610329">
        <w:tab/>
        <w:t>Liveness check</w:t>
      </w:r>
      <w:bookmarkEnd w:id="920"/>
      <w:bookmarkEnd w:id="921"/>
      <w:bookmarkEnd w:id="922"/>
      <w:bookmarkEnd w:id="923"/>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24" w:name="_Toc20154417"/>
      <w:bookmarkStart w:id="925" w:name="_Toc27727393"/>
      <w:bookmarkStart w:id="926" w:name="_Toc45203851"/>
      <w:bookmarkStart w:id="927" w:name="_Toc138330274"/>
      <w:r w:rsidRPr="00610329">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24"/>
      <w:bookmarkEnd w:id="925"/>
      <w:bookmarkEnd w:id="926"/>
      <w:bookmarkEnd w:id="927"/>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28" w:name="_Toc20154418"/>
      <w:bookmarkStart w:id="929" w:name="_Toc27727394"/>
      <w:bookmarkStart w:id="930" w:name="_Toc45203852"/>
      <w:bookmarkStart w:id="931" w:name="_Toc138330275"/>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28"/>
      <w:bookmarkEnd w:id="929"/>
      <w:bookmarkEnd w:id="930"/>
      <w:bookmarkEnd w:id="931"/>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32" w:name="_Toc20154419"/>
      <w:bookmarkStart w:id="933" w:name="_Toc27727395"/>
      <w:bookmarkStart w:id="934" w:name="_Toc45203853"/>
      <w:bookmarkStart w:id="935" w:name="_Toc138330276"/>
      <w:r w:rsidRPr="00610329">
        <w:t>7.4.2</w:t>
      </w:r>
      <w:r w:rsidRPr="00610329">
        <w:tab/>
        <w:t>Tunnel modification</w:t>
      </w:r>
      <w:bookmarkEnd w:id="932"/>
      <w:bookmarkEnd w:id="933"/>
      <w:bookmarkEnd w:id="934"/>
      <w:bookmarkEnd w:id="935"/>
    </w:p>
    <w:p w14:paraId="3F0FAF37" w14:textId="77777777" w:rsidR="00440095" w:rsidRPr="00610329" w:rsidRDefault="00440095" w:rsidP="00440095">
      <w:pPr>
        <w:pStyle w:val="Heading4"/>
        <w:rPr>
          <w:lang w:eastAsia="zh-CN"/>
        </w:rPr>
      </w:pPr>
      <w:bookmarkStart w:id="936" w:name="_Toc20154420"/>
      <w:bookmarkStart w:id="937" w:name="_Toc27727396"/>
      <w:bookmarkStart w:id="938" w:name="_Toc45203854"/>
      <w:bookmarkStart w:id="939" w:name="_Toc138330277"/>
      <w:r w:rsidRPr="00610329">
        <w:rPr>
          <w:rFonts w:hint="eastAsia"/>
          <w:lang w:eastAsia="zh-CN"/>
        </w:rPr>
        <w:t>7.4.2.1</w:t>
      </w:r>
      <w:r w:rsidRPr="00610329">
        <w:rPr>
          <w:rFonts w:hint="eastAsia"/>
          <w:lang w:eastAsia="zh-CN"/>
        </w:rPr>
        <w:tab/>
        <w:t>ePDG-initiated modification</w:t>
      </w:r>
      <w:bookmarkEnd w:id="936"/>
      <w:bookmarkEnd w:id="937"/>
      <w:bookmarkEnd w:id="938"/>
      <w:bookmarkEnd w:id="939"/>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40" w:name="_Toc20154421"/>
      <w:bookmarkStart w:id="941" w:name="_Toc27727397"/>
      <w:bookmarkStart w:id="942" w:name="_Toc45203855"/>
      <w:bookmarkStart w:id="943" w:name="_Toc138330278"/>
      <w:r w:rsidRPr="00610329">
        <w:rPr>
          <w:rFonts w:hint="eastAsia"/>
          <w:lang w:eastAsia="zh-CN"/>
        </w:rPr>
        <w:t>7.4.2.2</w:t>
      </w:r>
      <w:r w:rsidRPr="00610329">
        <w:rPr>
          <w:rFonts w:hint="eastAsia"/>
          <w:lang w:eastAsia="zh-CN"/>
        </w:rPr>
        <w:tab/>
        <w:t>ePDG behaviour towards UE-initiated modification</w:t>
      </w:r>
      <w:bookmarkEnd w:id="940"/>
      <w:bookmarkEnd w:id="941"/>
      <w:bookmarkEnd w:id="942"/>
      <w:bookmarkEnd w:id="943"/>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610329" w:rsidRDefault="00FB771F" w:rsidP="00FB771F">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34748FD8" w14:textId="77777777" w:rsidR="007D0DF0" w:rsidRPr="00610329" w:rsidRDefault="007D0DF0" w:rsidP="007D0DF0">
      <w:pPr>
        <w:pStyle w:val="Heading3"/>
      </w:pPr>
      <w:bookmarkStart w:id="944" w:name="_Toc20154422"/>
      <w:bookmarkStart w:id="945" w:name="_Toc27727398"/>
      <w:bookmarkStart w:id="946" w:name="_Toc45203856"/>
      <w:bookmarkStart w:id="947" w:name="_Toc138330279"/>
      <w:r w:rsidRPr="00610329">
        <w:t>7.4.3</w:t>
      </w:r>
      <w:r w:rsidRPr="00610329">
        <w:tab/>
        <w:t>Tunnel disconnection</w:t>
      </w:r>
      <w:bookmarkEnd w:id="944"/>
      <w:bookmarkEnd w:id="945"/>
      <w:bookmarkEnd w:id="946"/>
      <w:bookmarkEnd w:id="947"/>
    </w:p>
    <w:p w14:paraId="76BF2CA7" w14:textId="77777777" w:rsidR="007D0DF0" w:rsidRPr="00610329" w:rsidRDefault="007D0DF0" w:rsidP="007D0DF0">
      <w:pPr>
        <w:pStyle w:val="Heading4"/>
      </w:pPr>
      <w:bookmarkStart w:id="948" w:name="_Toc20154423"/>
      <w:bookmarkStart w:id="949" w:name="_Toc27727399"/>
      <w:bookmarkStart w:id="950" w:name="_Toc45203857"/>
      <w:bookmarkStart w:id="951" w:name="_Toc138330280"/>
      <w:r w:rsidRPr="00610329">
        <w:t>7.4.3.1</w:t>
      </w:r>
      <w:r w:rsidRPr="00610329">
        <w:tab/>
        <w:t>ePDG initiated disconnection</w:t>
      </w:r>
      <w:bookmarkEnd w:id="948"/>
      <w:bookmarkEnd w:id="949"/>
      <w:bookmarkEnd w:id="950"/>
      <w:bookmarkEnd w:id="951"/>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52" w:name="_Toc20154424"/>
      <w:bookmarkStart w:id="953" w:name="_Toc27727400"/>
      <w:bookmarkStart w:id="954" w:name="_Toc45203858"/>
      <w:bookmarkStart w:id="955" w:name="_Toc138330281"/>
      <w:r w:rsidRPr="00610329">
        <w:t>7.4.3.2</w:t>
      </w:r>
      <w:r w:rsidRPr="00610329">
        <w:tab/>
        <w:t>ePDG behaviour towards UE initiated disconnection</w:t>
      </w:r>
      <w:bookmarkEnd w:id="952"/>
      <w:bookmarkEnd w:id="953"/>
      <w:bookmarkEnd w:id="954"/>
      <w:bookmarkEnd w:id="955"/>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56" w:name="_Toc20154425"/>
      <w:bookmarkStart w:id="957" w:name="_Toc27727401"/>
      <w:bookmarkStart w:id="958" w:name="_Toc45203859"/>
      <w:bookmarkStart w:id="959" w:name="_Toc138330282"/>
      <w:r w:rsidRPr="00610329">
        <w:rPr>
          <w:noProof/>
        </w:rPr>
        <w:t>7.4.3.3</w:t>
      </w:r>
      <w:r w:rsidRPr="00610329">
        <w:rPr>
          <w:noProof/>
        </w:rPr>
        <w:tab/>
        <w:t>Local tunnel disconnection initiated by PGW</w:t>
      </w:r>
      <w:bookmarkEnd w:id="956"/>
      <w:bookmarkEnd w:id="957"/>
      <w:bookmarkEnd w:id="958"/>
      <w:bookmarkEnd w:id="959"/>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C578BA">
      <w:pPr>
        <w:pStyle w:val="Heading3"/>
      </w:pPr>
      <w:bookmarkStart w:id="960" w:name="_Toc20154426"/>
      <w:bookmarkStart w:id="961" w:name="_Toc27727402"/>
      <w:bookmarkStart w:id="962" w:name="_Toc45203860"/>
      <w:bookmarkStart w:id="963" w:name="_Toc138330283"/>
      <w:r w:rsidRPr="00610329">
        <w:t>7.4.4</w:t>
      </w:r>
      <w:r w:rsidRPr="00610329">
        <w:tab/>
        <w:t>Emergency session establishment</w:t>
      </w:r>
      <w:bookmarkEnd w:id="960"/>
      <w:bookmarkEnd w:id="961"/>
      <w:bookmarkEnd w:id="962"/>
      <w:bookmarkEnd w:id="963"/>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00075C">
      <w:pPr>
        <w:pStyle w:val="B1"/>
        <w:outlineLvl w:val="0"/>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64"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65" w:name="_Toc20154427"/>
      <w:bookmarkStart w:id="966" w:name="_Toc27727403"/>
      <w:bookmarkStart w:id="967" w:name="_Toc45203861"/>
      <w:bookmarkStart w:id="968" w:name="_Toc138330284"/>
      <w:r w:rsidRPr="00610329">
        <w:rPr>
          <w:noProof/>
        </w:rPr>
        <w:t>7.4.5</w:t>
      </w:r>
      <w:r w:rsidRPr="00610329">
        <w:rPr>
          <w:noProof/>
        </w:rPr>
        <w:tab/>
        <w:t>Mobile identity signaling</w:t>
      </w:r>
      <w:bookmarkEnd w:id="965"/>
      <w:bookmarkEnd w:id="966"/>
      <w:bookmarkEnd w:id="967"/>
      <w:bookmarkEnd w:id="968"/>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69" w:name="_Toc20154428"/>
      <w:bookmarkStart w:id="970" w:name="_Toc27727404"/>
      <w:bookmarkStart w:id="971" w:name="_Toc45203862"/>
      <w:bookmarkStart w:id="972" w:name="_Toc138330285"/>
      <w:r w:rsidRPr="00610329">
        <w:t>7.4.6</w:t>
      </w:r>
      <w:r w:rsidRPr="00610329">
        <w:tab/>
      </w:r>
      <w:r w:rsidRPr="00610329">
        <w:rPr>
          <w:lang w:val="en-US"/>
        </w:rPr>
        <w:t>IKEv2 multiple bearer PDN connectivity</w:t>
      </w:r>
      <w:bookmarkEnd w:id="969"/>
      <w:bookmarkEnd w:id="970"/>
      <w:bookmarkEnd w:id="971"/>
      <w:bookmarkEnd w:id="972"/>
    </w:p>
    <w:p w14:paraId="11D9C508" w14:textId="77777777" w:rsidR="000A29E8" w:rsidRPr="00610329" w:rsidRDefault="000A29E8" w:rsidP="000A29E8">
      <w:pPr>
        <w:pStyle w:val="Heading4"/>
        <w:rPr>
          <w:rFonts w:eastAsia="MS Mincho"/>
          <w:lang w:val="en-US"/>
        </w:rPr>
      </w:pPr>
      <w:bookmarkStart w:id="973" w:name="_Toc20154429"/>
      <w:bookmarkStart w:id="974" w:name="_Toc27727405"/>
      <w:bookmarkStart w:id="975" w:name="_Toc45203863"/>
      <w:bookmarkStart w:id="976" w:name="_Toc138330286"/>
      <w:r w:rsidRPr="00610329">
        <w:t>7.4.6</w:t>
      </w:r>
      <w:r w:rsidRPr="00610329">
        <w:rPr>
          <w:lang w:val="en-US"/>
        </w:rPr>
        <w:t>.1</w:t>
      </w:r>
      <w:r w:rsidRPr="00610329">
        <w:tab/>
      </w:r>
      <w:r w:rsidRPr="00610329">
        <w:rPr>
          <w:rFonts w:eastAsia="MS Mincho"/>
          <w:lang w:eastAsia="en-US"/>
        </w:rPr>
        <w:t>General</w:t>
      </w:r>
      <w:bookmarkEnd w:id="973"/>
      <w:bookmarkEnd w:id="974"/>
      <w:bookmarkEnd w:id="975"/>
      <w:bookmarkEnd w:id="976"/>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77" w:name="_Toc20154430"/>
      <w:bookmarkStart w:id="978" w:name="_Toc27727406"/>
      <w:bookmarkStart w:id="979" w:name="_Toc45203864"/>
      <w:bookmarkStart w:id="980" w:name="_Toc138330287"/>
      <w:r w:rsidRPr="00610329">
        <w:t>7.4.6</w:t>
      </w:r>
      <w:r w:rsidRPr="00610329">
        <w:rPr>
          <w:lang w:val="en-US"/>
        </w:rPr>
        <w:t>.2</w:t>
      </w:r>
      <w:r w:rsidRPr="00610329">
        <w:tab/>
      </w:r>
      <w:r w:rsidRPr="00610329">
        <w:rPr>
          <w:rFonts w:eastAsia="MS Mincho"/>
          <w:lang w:val="en-US" w:eastAsia="en-US"/>
        </w:rPr>
        <w:t>Maintained information</w:t>
      </w:r>
      <w:bookmarkEnd w:id="977"/>
      <w:bookmarkEnd w:id="978"/>
      <w:bookmarkEnd w:id="979"/>
      <w:bookmarkEnd w:id="980"/>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81" w:name="_Toc20154431"/>
      <w:bookmarkStart w:id="982" w:name="_Toc27727407"/>
      <w:bookmarkStart w:id="983" w:name="_Toc45203865"/>
      <w:bookmarkStart w:id="984" w:name="_Toc138330288"/>
      <w:r w:rsidRPr="00610329">
        <w:t>7.4.6</w:t>
      </w:r>
      <w:r w:rsidRPr="00610329">
        <w:rPr>
          <w:lang w:val="en-US"/>
        </w:rPr>
        <w:t>.3</w:t>
      </w:r>
      <w:r w:rsidRPr="00610329">
        <w:tab/>
      </w:r>
      <w:r w:rsidRPr="00610329">
        <w:rPr>
          <w:rFonts w:eastAsia="MS Mincho"/>
          <w:lang w:val="en-US" w:eastAsia="en-US"/>
        </w:rPr>
        <w:t>Control plane procedures</w:t>
      </w:r>
      <w:bookmarkEnd w:id="981"/>
      <w:bookmarkEnd w:id="982"/>
      <w:bookmarkEnd w:id="983"/>
      <w:bookmarkEnd w:id="984"/>
    </w:p>
    <w:p w14:paraId="686E605E" w14:textId="77777777" w:rsidR="000A29E8" w:rsidRPr="00610329" w:rsidRDefault="000A29E8" w:rsidP="000A29E8">
      <w:pPr>
        <w:pStyle w:val="Heading5"/>
        <w:rPr>
          <w:lang w:val="en-US"/>
        </w:rPr>
      </w:pPr>
      <w:bookmarkStart w:id="985" w:name="_Toc20154432"/>
      <w:bookmarkStart w:id="986" w:name="_Toc27727408"/>
      <w:bookmarkStart w:id="987" w:name="_Toc45203866"/>
      <w:bookmarkStart w:id="988" w:name="_Toc138330289"/>
      <w:r w:rsidRPr="00610329">
        <w:t>7.4.6.3</w:t>
      </w:r>
      <w:r w:rsidRPr="00610329">
        <w:rPr>
          <w:lang w:val="en-US"/>
        </w:rPr>
        <w:t>.1</w:t>
      </w:r>
      <w:r w:rsidRPr="00610329">
        <w:tab/>
      </w:r>
      <w:r w:rsidRPr="00610329">
        <w:rPr>
          <w:lang w:val="en-US"/>
        </w:rPr>
        <w:t>General</w:t>
      </w:r>
      <w:bookmarkEnd w:id="985"/>
      <w:bookmarkEnd w:id="986"/>
      <w:bookmarkEnd w:id="987"/>
      <w:bookmarkEnd w:id="988"/>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89" w:name="_Toc20154433"/>
      <w:bookmarkStart w:id="990" w:name="_Toc27727409"/>
      <w:bookmarkStart w:id="991" w:name="_Toc45203867"/>
      <w:bookmarkStart w:id="992" w:name="_Toc138330290"/>
      <w:r w:rsidRPr="00610329">
        <w:t>7.4.6.3</w:t>
      </w:r>
      <w:r w:rsidRPr="00610329">
        <w:rPr>
          <w:lang w:val="en-US"/>
        </w:rPr>
        <w:t>.2</w:t>
      </w:r>
      <w:r w:rsidRPr="00610329">
        <w:tab/>
        <w:t>Establishment of IKEv2 SA and initial IPSec ESP tunnel</w:t>
      </w:r>
      <w:bookmarkEnd w:id="989"/>
      <w:bookmarkEnd w:id="990"/>
      <w:bookmarkEnd w:id="991"/>
      <w:bookmarkEnd w:id="992"/>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993" w:name="_Toc20154434"/>
      <w:bookmarkStart w:id="994" w:name="_Toc27727410"/>
      <w:bookmarkStart w:id="995" w:name="_Toc45203868"/>
      <w:bookmarkStart w:id="996" w:name="_Toc138330291"/>
      <w:r w:rsidRPr="00610329">
        <w:t>7.4.6.3.3</w:t>
      </w:r>
      <w:r w:rsidRPr="00610329">
        <w:tab/>
        <w:t>Establishment of an additional IPSec ESP tunnel</w:t>
      </w:r>
      <w:bookmarkEnd w:id="993"/>
      <w:bookmarkEnd w:id="994"/>
      <w:bookmarkEnd w:id="995"/>
      <w:bookmarkEnd w:id="996"/>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997" w:name="_Toc20154435"/>
      <w:bookmarkStart w:id="998" w:name="_Toc27727411"/>
      <w:bookmarkStart w:id="999" w:name="_Toc45203869"/>
      <w:bookmarkStart w:id="1000" w:name="_Toc138330292"/>
      <w:r w:rsidRPr="00610329">
        <w:t>7.4.6.3.4</w:t>
      </w:r>
      <w:r w:rsidRPr="00610329">
        <w:tab/>
        <w:t>Release of an additional IPSec ESP tunnel</w:t>
      </w:r>
      <w:bookmarkEnd w:id="997"/>
      <w:bookmarkEnd w:id="998"/>
      <w:bookmarkEnd w:id="999"/>
      <w:bookmarkEnd w:id="1000"/>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01" w:name="_Toc20154436"/>
      <w:bookmarkStart w:id="1002" w:name="_Toc27727412"/>
      <w:bookmarkStart w:id="1003" w:name="_Toc45203870"/>
      <w:bookmarkStart w:id="1004" w:name="_Toc138330293"/>
      <w:r w:rsidRPr="00610329">
        <w:t>7.4.6.3.5</w:t>
      </w:r>
      <w:r w:rsidRPr="00610329">
        <w:tab/>
        <w:t>Modification of an IPSec ESP tunnel due to change of EPS QoS and TFT</w:t>
      </w:r>
      <w:bookmarkEnd w:id="1001"/>
      <w:bookmarkEnd w:id="1002"/>
      <w:bookmarkEnd w:id="1003"/>
      <w:bookmarkEnd w:id="1004"/>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05" w:name="_Toc20154437"/>
      <w:bookmarkStart w:id="1006" w:name="_Toc27727413"/>
      <w:bookmarkStart w:id="1007" w:name="_Toc45203871"/>
      <w:bookmarkStart w:id="1008" w:name="_Toc138330294"/>
      <w:r w:rsidRPr="00610329">
        <w:t>7.4.6.3.</w:t>
      </w:r>
      <w:r w:rsidRPr="00610329">
        <w:rPr>
          <w:lang w:val="en-US"/>
        </w:rPr>
        <w:t>6</w:t>
      </w:r>
      <w:r w:rsidRPr="00610329">
        <w:tab/>
        <w:t>ePDG initiated IPSec ESP tunnel rekeying</w:t>
      </w:r>
      <w:bookmarkEnd w:id="1005"/>
      <w:bookmarkEnd w:id="1006"/>
      <w:bookmarkEnd w:id="1007"/>
      <w:bookmarkEnd w:id="1008"/>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09" w:name="_Toc20154438"/>
      <w:bookmarkStart w:id="1010" w:name="_Toc27727414"/>
      <w:bookmarkStart w:id="1011" w:name="_Toc45203872"/>
      <w:bookmarkStart w:id="1012" w:name="_Toc138330295"/>
      <w:r w:rsidRPr="00610329">
        <w:t>7.4.6.3.7</w:t>
      </w:r>
      <w:r w:rsidRPr="00610329">
        <w:tab/>
        <w:t>UE initiated IPSec ESP tunnel rekeying</w:t>
      </w:r>
      <w:bookmarkEnd w:id="1009"/>
      <w:bookmarkEnd w:id="1010"/>
      <w:bookmarkEnd w:id="1011"/>
      <w:bookmarkEnd w:id="1012"/>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13" w:name="_Toc20154439"/>
      <w:bookmarkStart w:id="1014" w:name="_Toc27727415"/>
      <w:bookmarkStart w:id="1015" w:name="_Toc45203873"/>
      <w:bookmarkStart w:id="1016" w:name="_Toc138330296"/>
      <w:r w:rsidRPr="00610329">
        <w:t>7.4.6</w:t>
      </w:r>
      <w:r w:rsidRPr="00610329">
        <w:rPr>
          <w:lang w:val="en-US"/>
        </w:rPr>
        <w:t>.4</w:t>
      </w:r>
      <w:r w:rsidRPr="00610329">
        <w:tab/>
      </w:r>
      <w:r w:rsidRPr="00610329">
        <w:rPr>
          <w:lang w:val="en-US"/>
        </w:rPr>
        <w:t>User plane procedures</w:t>
      </w:r>
      <w:bookmarkEnd w:id="1013"/>
      <w:bookmarkEnd w:id="1014"/>
      <w:bookmarkEnd w:id="1015"/>
      <w:bookmarkEnd w:id="1016"/>
    </w:p>
    <w:p w14:paraId="236A1DE8" w14:textId="77777777" w:rsidR="000A29E8" w:rsidRPr="00610329" w:rsidRDefault="000A29E8" w:rsidP="000A29E8">
      <w:pPr>
        <w:pStyle w:val="Heading5"/>
        <w:rPr>
          <w:rFonts w:eastAsia="MS Mincho"/>
          <w:lang w:val="en-US"/>
        </w:rPr>
      </w:pPr>
      <w:bookmarkStart w:id="1017" w:name="_Toc20154440"/>
      <w:bookmarkStart w:id="1018" w:name="_Toc27727416"/>
      <w:bookmarkStart w:id="1019" w:name="_Toc45203874"/>
      <w:bookmarkStart w:id="1020" w:name="_Toc138330297"/>
      <w:r w:rsidRPr="00610329">
        <w:t>7.4.6.</w:t>
      </w:r>
      <w:r w:rsidRPr="00610329">
        <w:rPr>
          <w:lang w:val="en-US"/>
        </w:rPr>
        <w:t>4</w:t>
      </w:r>
      <w:r w:rsidRPr="00610329">
        <w:t>.</w:t>
      </w:r>
      <w:r w:rsidRPr="00610329">
        <w:rPr>
          <w:lang w:val="en-US"/>
        </w:rPr>
        <w:t>1</w:t>
      </w:r>
      <w:r w:rsidRPr="00610329">
        <w:tab/>
      </w:r>
      <w:r w:rsidRPr="00610329">
        <w:rPr>
          <w:lang w:val="en-US"/>
        </w:rPr>
        <w:t>General</w:t>
      </w:r>
      <w:bookmarkEnd w:id="1017"/>
      <w:bookmarkEnd w:id="1018"/>
      <w:bookmarkEnd w:id="1019"/>
      <w:bookmarkEnd w:id="1020"/>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21" w:name="_Toc20154441"/>
      <w:bookmarkStart w:id="1022" w:name="_Toc27727417"/>
      <w:bookmarkStart w:id="1023" w:name="_Toc45203875"/>
      <w:bookmarkStart w:id="1024" w:name="_Toc138330298"/>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21"/>
      <w:bookmarkEnd w:id="1022"/>
      <w:bookmarkEnd w:id="1023"/>
      <w:bookmarkEnd w:id="1024"/>
    </w:p>
    <w:p w14:paraId="6378D257" w14:textId="77777777"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an UE's ESP SPI bound to the </w:t>
      </w:r>
      <w:r w:rsidRPr="00610329">
        <w:rPr>
          <w:bCs/>
          <w:lang w:eastAsia="zh-CN"/>
        </w:rPr>
        <w:t xml:space="preserve">S2b bearer. </w:t>
      </w:r>
      <w:r w:rsidRPr="00610329">
        <w:rPr>
          <w:lang w:eastAsia="zh-CN"/>
        </w:rPr>
        <w:t>T</w:t>
      </w:r>
      <w:r w:rsidRPr="00610329">
        <w:rPr>
          <w:lang w:val="en-US"/>
        </w:rPr>
        <w:t xml:space="preserve">he ePDG shall </w:t>
      </w:r>
      <w:r w:rsidR="00A055F2" w:rsidRPr="00610329">
        <w:t>use the QCI 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25" w:name="_Toc20154442"/>
      <w:bookmarkStart w:id="1026" w:name="_Toc27727418"/>
      <w:bookmarkStart w:id="1027" w:name="_Toc45203876"/>
      <w:bookmarkStart w:id="1028" w:name="_Toc138330299"/>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25"/>
      <w:bookmarkEnd w:id="1026"/>
      <w:bookmarkEnd w:id="1027"/>
      <w:bookmarkEnd w:id="1028"/>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29" w:name="_Toc20154443"/>
      <w:bookmarkStart w:id="1030" w:name="_Toc27727419"/>
      <w:bookmarkStart w:id="1031" w:name="_Toc45203877"/>
      <w:bookmarkStart w:id="1032" w:name="_Toc138330300"/>
      <w:r w:rsidRPr="00610329">
        <w:rPr>
          <w:noProof/>
        </w:rPr>
        <w:t>8</w:t>
      </w:r>
      <w:r w:rsidRPr="00610329">
        <w:rPr>
          <w:noProof/>
        </w:rPr>
        <w:tab/>
        <w:t>PDUs and parameters specific to the present document</w:t>
      </w:r>
      <w:bookmarkEnd w:id="1029"/>
      <w:bookmarkEnd w:id="1030"/>
      <w:bookmarkEnd w:id="1031"/>
      <w:bookmarkEnd w:id="1032"/>
    </w:p>
    <w:p w14:paraId="58CA483F" w14:textId="77777777" w:rsidR="007351AE" w:rsidRPr="00610329" w:rsidRDefault="007351AE" w:rsidP="007351AE">
      <w:pPr>
        <w:pStyle w:val="Heading2"/>
      </w:pPr>
      <w:bookmarkStart w:id="1033" w:name="_Toc20154444"/>
      <w:bookmarkStart w:id="1034" w:name="_Toc27727420"/>
      <w:bookmarkStart w:id="1035" w:name="_Toc45203878"/>
      <w:bookmarkStart w:id="1036" w:name="_Toc138330301"/>
      <w:r w:rsidRPr="00610329">
        <w:t>8.0</w:t>
      </w:r>
      <w:r w:rsidRPr="00610329">
        <w:tab/>
        <w:t>General</w:t>
      </w:r>
      <w:bookmarkEnd w:id="1033"/>
      <w:bookmarkEnd w:id="1034"/>
      <w:bookmarkEnd w:id="1035"/>
      <w:bookmarkEnd w:id="1036"/>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37" w:name="_Toc20154445"/>
      <w:bookmarkStart w:id="1038" w:name="_Toc27727421"/>
      <w:bookmarkStart w:id="1039" w:name="_Toc45203879"/>
      <w:bookmarkStart w:id="1040" w:name="_Toc138330302"/>
      <w:r w:rsidRPr="00610329">
        <w:t>8.1</w:t>
      </w:r>
      <w:r w:rsidRPr="00610329">
        <w:tab/>
        <w:t>3GPP specific coding information defined within present document</w:t>
      </w:r>
      <w:bookmarkEnd w:id="1037"/>
      <w:bookmarkEnd w:id="1038"/>
      <w:bookmarkEnd w:id="1039"/>
      <w:bookmarkEnd w:id="1040"/>
    </w:p>
    <w:p w14:paraId="0DF354AC" w14:textId="77777777" w:rsidR="0062243C" w:rsidRPr="00610329" w:rsidRDefault="0062243C" w:rsidP="0062243C">
      <w:pPr>
        <w:pStyle w:val="Heading3"/>
      </w:pPr>
      <w:bookmarkStart w:id="1041" w:name="_Toc20154446"/>
      <w:bookmarkStart w:id="1042" w:name="_Toc27727422"/>
      <w:bookmarkStart w:id="1043" w:name="_Toc45203880"/>
      <w:bookmarkStart w:id="1044" w:name="_Toc138330303"/>
      <w:r w:rsidRPr="00610329">
        <w:t>8.1.1</w:t>
      </w:r>
      <w:r w:rsidRPr="00610329">
        <w:tab/>
        <w:t>Access Network Identity format and coding</w:t>
      </w:r>
      <w:bookmarkEnd w:id="1041"/>
      <w:bookmarkEnd w:id="1042"/>
      <w:bookmarkEnd w:id="1043"/>
      <w:bookmarkEnd w:id="1044"/>
    </w:p>
    <w:p w14:paraId="4B03FB31" w14:textId="77777777" w:rsidR="0062243C" w:rsidRPr="00610329" w:rsidRDefault="0062243C" w:rsidP="0062243C">
      <w:pPr>
        <w:pStyle w:val="Heading4"/>
      </w:pPr>
      <w:bookmarkStart w:id="1045" w:name="_Toc20154447"/>
      <w:bookmarkStart w:id="1046" w:name="_Toc27727423"/>
      <w:bookmarkStart w:id="1047" w:name="_Toc45203881"/>
      <w:bookmarkStart w:id="1048" w:name="_Toc138330304"/>
      <w:r w:rsidRPr="00610329">
        <w:t>8.1.1.1</w:t>
      </w:r>
      <w:r w:rsidRPr="00610329">
        <w:tab/>
        <w:t>Generic format of the Access Network Identity</w:t>
      </w:r>
      <w:bookmarkEnd w:id="1045"/>
      <w:bookmarkEnd w:id="1046"/>
      <w:bookmarkEnd w:id="1047"/>
      <w:bookmarkEnd w:id="1048"/>
    </w:p>
    <w:p w14:paraId="72C853D3" w14:textId="3EB9F9AA"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NSWO in 5GS 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49" w:name="_Toc20154448"/>
      <w:bookmarkStart w:id="1050" w:name="_Toc27727424"/>
      <w:bookmarkStart w:id="1051" w:name="_Toc45203882"/>
      <w:bookmarkStart w:id="1052" w:name="_Toc138330305"/>
      <w:r w:rsidRPr="00610329">
        <w:t>8.1.1.2</w:t>
      </w:r>
      <w:r w:rsidRPr="00610329">
        <w:tab/>
        <w:t>Definition of Access Network Identities for Specific Access Networks</w:t>
      </w:r>
      <w:bookmarkEnd w:id="1049"/>
      <w:bookmarkEnd w:id="1050"/>
      <w:bookmarkEnd w:id="1051"/>
      <w:bookmarkEnd w:id="1052"/>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53" w:name="_PERM_MCCTEMPBM_CRPT03640018___2"/>
            <w:bookmarkEnd w:id="1053"/>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2842F2FC"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 NSWO</w:t>
            </w:r>
            <w:r w:rsidR="002A0D2E" w:rsidRPr="00610329">
              <w:t xml:space="preserve"> in 5GS</w:t>
            </w:r>
            <w:r w:rsidR="00EE0F50" w:rsidRPr="00610329">
              <w:t>, SNN is "5G:NSWO"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54" w:name="_PERM_MCCTEMPBM_CRPT03640019___2"/>
            <w:bookmarkEnd w:id="1054"/>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55" w:name="_Toc20154449"/>
      <w:bookmarkStart w:id="1056" w:name="_Toc27727425"/>
      <w:bookmarkStart w:id="1057" w:name="_Toc45203883"/>
      <w:bookmarkStart w:id="1058" w:name="_Toc138330306"/>
      <w:r w:rsidRPr="00610329">
        <w:rPr>
          <w:lang w:val="en-CA"/>
        </w:rPr>
        <w:t>8.1.2</w:t>
      </w:r>
      <w:r w:rsidRPr="00610329">
        <w:rPr>
          <w:lang w:val="en-CA"/>
        </w:rPr>
        <w:tab/>
        <w:t>IKEv2 Notify Message Type value</w:t>
      </w:r>
      <w:bookmarkEnd w:id="1055"/>
      <w:bookmarkEnd w:id="1056"/>
      <w:bookmarkEnd w:id="1057"/>
      <w:bookmarkEnd w:id="1058"/>
    </w:p>
    <w:p w14:paraId="0EEFBDE4" w14:textId="77777777" w:rsidR="00153EB3" w:rsidRPr="00610329" w:rsidRDefault="00153EB3" w:rsidP="00153EB3">
      <w:pPr>
        <w:pStyle w:val="Heading4"/>
        <w:rPr>
          <w:lang w:val="en-CA"/>
        </w:rPr>
      </w:pPr>
      <w:bookmarkStart w:id="1059" w:name="_Toc20154450"/>
      <w:bookmarkStart w:id="1060" w:name="_Toc27727426"/>
      <w:bookmarkStart w:id="1061" w:name="_Toc45203884"/>
      <w:bookmarkStart w:id="1062" w:name="_Toc138330307"/>
      <w:r w:rsidRPr="00610329">
        <w:rPr>
          <w:lang w:val="en-CA"/>
        </w:rPr>
        <w:t>8.1.2.1</w:t>
      </w:r>
      <w:r w:rsidRPr="00610329">
        <w:rPr>
          <w:lang w:val="en-CA"/>
        </w:rPr>
        <w:tab/>
        <w:t>Generic</w:t>
      </w:r>
      <w:bookmarkEnd w:id="1059"/>
      <w:bookmarkEnd w:id="1060"/>
      <w:bookmarkEnd w:id="1061"/>
      <w:bookmarkEnd w:id="1062"/>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63" w:name="_Toc20154451"/>
      <w:bookmarkStart w:id="1064" w:name="_Toc27727427"/>
      <w:bookmarkStart w:id="1065" w:name="_Toc45203885"/>
      <w:bookmarkStart w:id="1066" w:name="_Toc138330308"/>
      <w:r w:rsidRPr="00610329">
        <w:rPr>
          <w:lang w:val="en-CA"/>
        </w:rPr>
        <w:t>8.1.2.2</w:t>
      </w:r>
      <w:r w:rsidRPr="00610329">
        <w:rPr>
          <w:lang w:val="en-CA"/>
        </w:rPr>
        <w:tab/>
        <w:t>Private Notify Message - Error Types</w:t>
      </w:r>
      <w:bookmarkEnd w:id="1063"/>
      <w:bookmarkEnd w:id="1064"/>
      <w:bookmarkEnd w:id="1065"/>
      <w:bookmarkEnd w:id="1066"/>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67" w:name="_Toc20154452"/>
      <w:bookmarkStart w:id="1068" w:name="_Toc27727428"/>
      <w:bookmarkStart w:id="1069" w:name="_Toc45203886"/>
      <w:bookmarkStart w:id="1070" w:name="_Toc138330309"/>
      <w:r w:rsidRPr="00610329">
        <w:rPr>
          <w:lang w:val="en-CA"/>
        </w:rPr>
        <w:t>8.1.2.3</w:t>
      </w:r>
      <w:r w:rsidRPr="00610329">
        <w:rPr>
          <w:lang w:val="en-CA"/>
        </w:rPr>
        <w:tab/>
        <w:t>Private Notify Message - Status Types</w:t>
      </w:r>
      <w:bookmarkEnd w:id="1067"/>
      <w:bookmarkEnd w:id="1068"/>
      <w:bookmarkEnd w:id="1069"/>
      <w:bookmarkEnd w:id="1070"/>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71" w:name="_Toc20154453"/>
      <w:bookmarkStart w:id="1072" w:name="_Toc27727429"/>
      <w:bookmarkStart w:id="1073" w:name="_Toc45203887"/>
      <w:bookmarkStart w:id="1074" w:name="_Toc138330310"/>
      <w:r w:rsidRPr="00610329">
        <w:rPr>
          <w:lang w:val="en-CA"/>
        </w:rPr>
        <w:t>8.1.3</w:t>
      </w:r>
      <w:r w:rsidRPr="00610329">
        <w:rPr>
          <w:lang w:val="en-CA"/>
        </w:rPr>
        <w:tab/>
      </w:r>
      <w:r w:rsidRPr="00610329">
        <w:t xml:space="preserve">ANDSF </w:t>
      </w:r>
      <w:r w:rsidRPr="00610329">
        <w:rPr>
          <w:lang w:val="en-CA"/>
        </w:rPr>
        <w:t>Push Information</w:t>
      </w:r>
      <w:bookmarkEnd w:id="1071"/>
      <w:bookmarkEnd w:id="1072"/>
      <w:bookmarkEnd w:id="1073"/>
      <w:bookmarkEnd w:id="1074"/>
    </w:p>
    <w:p w14:paraId="181463FC" w14:textId="77777777" w:rsidR="006F3992" w:rsidRPr="00610329" w:rsidRDefault="006F3992" w:rsidP="006F3992">
      <w:pPr>
        <w:pStyle w:val="Heading4"/>
        <w:rPr>
          <w:lang w:val="en-CA"/>
        </w:rPr>
      </w:pPr>
      <w:bookmarkStart w:id="1075" w:name="_Toc20154454"/>
      <w:bookmarkStart w:id="1076" w:name="_Toc27727430"/>
      <w:bookmarkStart w:id="1077" w:name="_Toc45203888"/>
      <w:bookmarkStart w:id="1078" w:name="_Toc138330311"/>
      <w:r w:rsidRPr="00610329">
        <w:rPr>
          <w:lang w:val="en-CA"/>
        </w:rPr>
        <w:t>8.1.3.1</w:t>
      </w:r>
      <w:r w:rsidRPr="00610329">
        <w:rPr>
          <w:lang w:val="en-CA"/>
        </w:rPr>
        <w:tab/>
        <w:t>General</w:t>
      </w:r>
      <w:bookmarkEnd w:id="1075"/>
      <w:bookmarkEnd w:id="1076"/>
      <w:bookmarkEnd w:id="1077"/>
      <w:bookmarkEnd w:id="1078"/>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79" w:name="_Toc20154455"/>
      <w:bookmarkStart w:id="1080" w:name="_Toc27727431"/>
      <w:bookmarkStart w:id="1081" w:name="_Toc45203889"/>
      <w:bookmarkStart w:id="1082" w:name="_Toc138330312"/>
      <w:r w:rsidRPr="00610329">
        <w:rPr>
          <w:lang w:val="en-CA"/>
        </w:rPr>
        <w:t>8.1.3.2</w:t>
      </w:r>
      <w:r w:rsidRPr="00610329">
        <w:rPr>
          <w:lang w:val="en-CA"/>
        </w:rPr>
        <w:tab/>
        <w:t>ANDSF Push Information values</w:t>
      </w:r>
      <w:bookmarkEnd w:id="1079"/>
      <w:bookmarkEnd w:id="1080"/>
      <w:bookmarkEnd w:id="1081"/>
      <w:bookmarkEnd w:id="1082"/>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83" w:name="_Toc20154456"/>
      <w:bookmarkStart w:id="1084" w:name="_Toc27727432"/>
      <w:bookmarkStart w:id="1085" w:name="_Toc45203890"/>
      <w:bookmarkStart w:id="1086" w:name="_Toc138330313"/>
      <w:r w:rsidRPr="00610329">
        <w:t>8.1.4</w:t>
      </w:r>
      <w:r w:rsidRPr="00610329">
        <w:tab/>
        <w:t>PDUs for TWAN connection modes</w:t>
      </w:r>
      <w:bookmarkEnd w:id="1083"/>
      <w:bookmarkEnd w:id="1084"/>
      <w:bookmarkEnd w:id="1085"/>
      <w:bookmarkEnd w:id="1086"/>
    </w:p>
    <w:p w14:paraId="3DF45AF2" w14:textId="77777777" w:rsidR="00F709A6" w:rsidRPr="00610329" w:rsidRDefault="00F709A6" w:rsidP="00F709A6">
      <w:pPr>
        <w:pStyle w:val="Heading4"/>
      </w:pPr>
      <w:bookmarkStart w:id="1087" w:name="_Toc20154457"/>
      <w:bookmarkStart w:id="1088" w:name="_Toc27727433"/>
      <w:bookmarkStart w:id="1089" w:name="_Toc45203891"/>
      <w:bookmarkStart w:id="1090" w:name="_Toc138330314"/>
      <w:r w:rsidRPr="00610329">
        <w:t>8.1.4.0</w:t>
      </w:r>
      <w:r w:rsidRPr="00610329">
        <w:tab/>
        <w:t>General</w:t>
      </w:r>
      <w:bookmarkEnd w:id="1087"/>
      <w:bookmarkEnd w:id="1088"/>
      <w:bookmarkEnd w:id="1089"/>
      <w:bookmarkEnd w:id="1090"/>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091" w:name="_Toc20154458"/>
      <w:bookmarkStart w:id="1092" w:name="_Toc27727434"/>
      <w:bookmarkStart w:id="1093" w:name="_Toc45203892"/>
      <w:bookmarkStart w:id="1094" w:name="_Toc138330315"/>
      <w:r w:rsidRPr="00610329">
        <w:t>8.1.4.1</w:t>
      </w:r>
      <w:r w:rsidRPr="00610329">
        <w:tab/>
        <w:t>Message</w:t>
      </w:r>
      <w:bookmarkEnd w:id="1091"/>
      <w:bookmarkEnd w:id="1092"/>
      <w:bookmarkEnd w:id="1093"/>
      <w:bookmarkEnd w:id="1094"/>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095" w:name="_MCCTEMPBM_CRPT03640031___4"/>
            <w:bookmarkEnd w:id="1095"/>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096" w:name="_Toc20154459"/>
      <w:bookmarkStart w:id="1097" w:name="_Toc27727435"/>
      <w:bookmarkStart w:id="1098" w:name="_Toc45203893"/>
      <w:bookmarkStart w:id="1099" w:name="_Toc138330316"/>
      <w:r w:rsidRPr="00610329">
        <w:t>8.1.4.2</w:t>
      </w:r>
      <w:r w:rsidRPr="00610329">
        <w:tab/>
        <w:t>Item</w:t>
      </w:r>
      <w:bookmarkEnd w:id="1096"/>
      <w:bookmarkEnd w:id="1097"/>
      <w:bookmarkEnd w:id="1098"/>
      <w:bookmarkEnd w:id="1099"/>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00" w:name="_MCCTEMPBM_CRPT03640032___4"/>
            <w:bookmarkEnd w:id="1100"/>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01" w:name="_Toc20154460"/>
      <w:bookmarkStart w:id="1102" w:name="_Toc27727436"/>
      <w:bookmarkStart w:id="1103" w:name="_Toc45203894"/>
      <w:bookmarkStart w:id="1104" w:name="_Toc138330317"/>
      <w:r w:rsidRPr="00610329">
        <w:t>8.1.4.3</w:t>
      </w:r>
      <w:r w:rsidRPr="00610329">
        <w:tab/>
        <w:t>CONNECTIVITY_TYPE item</w:t>
      </w:r>
      <w:bookmarkEnd w:id="1101"/>
      <w:bookmarkEnd w:id="1102"/>
      <w:bookmarkEnd w:id="1103"/>
      <w:bookmarkEnd w:id="1104"/>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05" w:name="_MCCTEMPBM_CRPT03640038___4"/>
            <w:bookmarkEnd w:id="1105"/>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06" w:name="_Toc20154461"/>
      <w:bookmarkStart w:id="1107" w:name="_Toc27727437"/>
      <w:bookmarkStart w:id="1108" w:name="_Toc45203895"/>
      <w:bookmarkStart w:id="1109" w:name="_Toc138330318"/>
      <w:r w:rsidRPr="00610329">
        <w:t>8.1.4.4</w:t>
      </w:r>
      <w:r w:rsidRPr="00610329">
        <w:tab/>
        <w:t>ATTACHMENT_TYPE item</w:t>
      </w:r>
      <w:bookmarkEnd w:id="1106"/>
      <w:bookmarkEnd w:id="1107"/>
      <w:bookmarkEnd w:id="1108"/>
      <w:bookmarkEnd w:id="1109"/>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10" w:name="_MCCTEMPBM_CRPT03640039___4"/>
            <w:bookmarkEnd w:id="1110"/>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11" w:name="_Toc20154462"/>
      <w:bookmarkStart w:id="1112" w:name="_Toc27727438"/>
      <w:bookmarkStart w:id="1113" w:name="_Toc45203896"/>
      <w:bookmarkStart w:id="1114" w:name="_Toc138330319"/>
      <w:r w:rsidRPr="00610329">
        <w:t>8.1.4.5</w:t>
      </w:r>
      <w:r w:rsidRPr="00610329">
        <w:tab/>
        <w:t>APN item</w:t>
      </w:r>
      <w:bookmarkEnd w:id="1111"/>
      <w:bookmarkEnd w:id="1112"/>
      <w:bookmarkEnd w:id="1113"/>
      <w:bookmarkEnd w:id="1114"/>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15" w:name="_Toc20154463"/>
      <w:bookmarkStart w:id="1116" w:name="_Toc27727439"/>
      <w:bookmarkStart w:id="1117" w:name="_Toc45203897"/>
      <w:bookmarkStart w:id="1118" w:name="_Toc138330320"/>
      <w:r w:rsidRPr="00610329">
        <w:t>8.1.4.6</w:t>
      </w:r>
      <w:r w:rsidRPr="00610329">
        <w:tab/>
        <w:t>PDN_TYPE item</w:t>
      </w:r>
      <w:bookmarkEnd w:id="1115"/>
      <w:bookmarkEnd w:id="1116"/>
      <w:bookmarkEnd w:id="1117"/>
      <w:bookmarkEnd w:id="1118"/>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19" w:name="_MCCTEMPBM_CRPT03640040___4"/>
            <w:bookmarkEnd w:id="1119"/>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20" w:name="_Toc20154464"/>
      <w:bookmarkStart w:id="1121" w:name="_Toc27727440"/>
      <w:bookmarkStart w:id="1122" w:name="_Toc45203898"/>
      <w:bookmarkStart w:id="1123" w:name="_Toc138330321"/>
      <w:r w:rsidRPr="00610329">
        <w:t>8.1.4.7</w:t>
      </w:r>
      <w:r w:rsidRPr="00610329">
        <w:tab/>
        <w:t>AUTHORIZATIONS item</w:t>
      </w:r>
      <w:bookmarkEnd w:id="1120"/>
      <w:bookmarkEnd w:id="1121"/>
      <w:bookmarkEnd w:id="1122"/>
      <w:bookmarkEnd w:id="1123"/>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24" w:name="_Toc20154465"/>
      <w:bookmarkStart w:id="1125" w:name="_Toc27727441"/>
      <w:bookmarkStart w:id="1126" w:name="_Toc45203899"/>
      <w:bookmarkStart w:id="1127" w:name="_Toc138330322"/>
      <w:r w:rsidRPr="00610329">
        <w:t>8.1.4.8</w:t>
      </w:r>
      <w:r w:rsidRPr="00610329">
        <w:tab/>
        <w:t>CONNECTION_MODE_CAPABILITY item</w:t>
      </w:r>
      <w:bookmarkEnd w:id="1124"/>
      <w:bookmarkEnd w:id="1125"/>
      <w:bookmarkEnd w:id="1126"/>
      <w:bookmarkEnd w:id="1127"/>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28" w:name="_Toc20154466"/>
      <w:bookmarkStart w:id="1129" w:name="_Toc27727442"/>
      <w:bookmarkStart w:id="1130" w:name="_Toc45203900"/>
      <w:bookmarkStart w:id="1131" w:name="_Toc138330323"/>
      <w:r w:rsidRPr="00610329">
        <w:t>8.1.4.9</w:t>
      </w:r>
      <w:r w:rsidRPr="00610329">
        <w:tab/>
        <w:t>PROTOCOL_CONFIGURATION_OPTIONS item</w:t>
      </w:r>
      <w:bookmarkEnd w:id="1128"/>
      <w:bookmarkEnd w:id="1129"/>
      <w:bookmarkEnd w:id="1130"/>
      <w:bookmarkEnd w:id="1131"/>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32" w:name="_Toc20154467"/>
      <w:bookmarkStart w:id="1133" w:name="_Toc27727443"/>
      <w:bookmarkStart w:id="1134" w:name="_Toc45203901"/>
      <w:bookmarkStart w:id="1135" w:name="_Toc138330324"/>
      <w:r w:rsidRPr="00610329">
        <w:t>8.1.4.10</w:t>
      </w:r>
      <w:r w:rsidRPr="00610329">
        <w:tab/>
        <w:t>CAUSE item</w:t>
      </w:r>
      <w:bookmarkEnd w:id="1132"/>
      <w:bookmarkEnd w:id="1133"/>
      <w:bookmarkEnd w:id="1134"/>
      <w:bookmarkEnd w:id="1135"/>
    </w:p>
    <w:p w14:paraId="43B57A61" w14:textId="77777777" w:rsidR="00F709A6" w:rsidRPr="00610329" w:rsidRDefault="00F709A6" w:rsidP="004360AC">
      <w:pPr>
        <w:pStyle w:val="Heading5"/>
      </w:pPr>
      <w:bookmarkStart w:id="1136" w:name="_Toc20154468"/>
      <w:bookmarkStart w:id="1137" w:name="_Toc27727444"/>
      <w:bookmarkStart w:id="1138" w:name="_Toc45203902"/>
      <w:bookmarkStart w:id="1139" w:name="_Toc138330325"/>
      <w:r w:rsidRPr="00610329">
        <w:t>8.1.4.10.1</w:t>
      </w:r>
      <w:r w:rsidRPr="00610329">
        <w:tab/>
        <w:t>General</w:t>
      </w:r>
      <w:bookmarkEnd w:id="1136"/>
      <w:bookmarkEnd w:id="1137"/>
      <w:bookmarkEnd w:id="1138"/>
      <w:bookmarkEnd w:id="1139"/>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40" w:name="_MCCTEMPBM_CRPT03640041___4"/>
            <w:bookmarkEnd w:id="1140"/>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41" w:name="_Toc20154469"/>
      <w:bookmarkStart w:id="1142" w:name="_Toc27727445"/>
      <w:bookmarkStart w:id="1143" w:name="_Toc45203903"/>
      <w:bookmarkStart w:id="1144" w:name="_Toc138330326"/>
      <w:r w:rsidRPr="00610329">
        <w:t>8.1.4.10.2</w:t>
      </w:r>
      <w:r w:rsidRPr="00610329">
        <w:tab/>
        <w:t>Causes</w:t>
      </w:r>
      <w:bookmarkEnd w:id="1141"/>
      <w:bookmarkEnd w:id="1142"/>
      <w:bookmarkEnd w:id="1143"/>
      <w:bookmarkEnd w:id="1144"/>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45" w:name="_Toc20154470"/>
      <w:bookmarkStart w:id="1146" w:name="_Toc27727446"/>
      <w:bookmarkStart w:id="1147" w:name="_Toc45203904"/>
      <w:bookmarkStart w:id="1148" w:name="_Toc138330327"/>
      <w:r w:rsidRPr="00610329">
        <w:t>8.1.4.11</w:t>
      </w:r>
      <w:r w:rsidRPr="00610329">
        <w:tab/>
        <w:t>IPV4_ADDRESS item</w:t>
      </w:r>
      <w:bookmarkEnd w:id="1145"/>
      <w:bookmarkEnd w:id="1146"/>
      <w:bookmarkEnd w:id="1147"/>
      <w:bookmarkEnd w:id="1148"/>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49" w:name="_Toc20154471"/>
      <w:bookmarkStart w:id="1150" w:name="_Toc27727447"/>
      <w:bookmarkStart w:id="1151" w:name="_Toc45203905"/>
      <w:bookmarkStart w:id="1152" w:name="_Toc138330328"/>
      <w:r w:rsidRPr="00610329">
        <w:rPr>
          <w:lang w:val="en-US"/>
        </w:rPr>
        <w:t>8.1.4.12</w:t>
      </w:r>
      <w:r w:rsidRPr="00610329">
        <w:rPr>
          <w:lang w:val="en-US"/>
        </w:rPr>
        <w:tab/>
        <w:t>IPV6_INTERFACE_IDENTIFIER item</w:t>
      </w:r>
      <w:bookmarkEnd w:id="1149"/>
      <w:bookmarkEnd w:id="1150"/>
      <w:bookmarkEnd w:id="1151"/>
      <w:bookmarkEnd w:id="1152"/>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53" w:name="_Toc20154472"/>
      <w:bookmarkStart w:id="1154" w:name="_Toc27727448"/>
      <w:bookmarkStart w:id="1155" w:name="_Toc45203906"/>
      <w:bookmarkStart w:id="1156" w:name="_Toc138330329"/>
      <w:r w:rsidRPr="00610329">
        <w:t>8.1.4.13</w:t>
      </w:r>
      <w:r w:rsidRPr="00610329">
        <w:tab/>
        <w:t>TWAG_CP_ADDRESS item</w:t>
      </w:r>
      <w:bookmarkEnd w:id="1153"/>
      <w:bookmarkEnd w:id="1154"/>
      <w:bookmarkEnd w:id="1155"/>
      <w:bookmarkEnd w:id="1156"/>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57" w:name="_MCCTEMPBM_CRPT03640042___4"/>
            <w:bookmarkEnd w:id="1157"/>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58" w:name="_Toc20154473"/>
      <w:bookmarkStart w:id="1159" w:name="_Toc27727449"/>
      <w:bookmarkStart w:id="1160" w:name="_Toc45203907"/>
      <w:bookmarkStart w:id="1161" w:name="_Toc138330330"/>
      <w:r w:rsidRPr="00610329">
        <w:t>8.1.4.14</w:t>
      </w:r>
      <w:r w:rsidRPr="00610329">
        <w:tab/>
        <w:t>TWAG_UP_MAC_ADDRESS item</w:t>
      </w:r>
      <w:bookmarkEnd w:id="1158"/>
      <w:bookmarkEnd w:id="1159"/>
      <w:bookmarkEnd w:id="1160"/>
      <w:bookmarkEnd w:id="1161"/>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62" w:name="_Toc20154474"/>
      <w:bookmarkStart w:id="1163" w:name="_Toc27727450"/>
      <w:bookmarkStart w:id="1164" w:name="_Toc45203908"/>
      <w:bookmarkStart w:id="1165" w:name="_Toc138330331"/>
      <w:r w:rsidRPr="00610329">
        <w:t>8.1.4.15</w:t>
      </w:r>
      <w:r w:rsidRPr="00610329">
        <w:tab/>
        <w:t>SUPPORTED_WLCP_TRANSPORTS item</w:t>
      </w:r>
      <w:bookmarkEnd w:id="1162"/>
      <w:bookmarkEnd w:id="1163"/>
      <w:bookmarkEnd w:id="1164"/>
      <w:bookmarkEnd w:id="1165"/>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66" w:name="_Toc20154475"/>
      <w:bookmarkStart w:id="1167" w:name="_Toc27727451"/>
      <w:bookmarkStart w:id="1168" w:name="_Toc45203909"/>
      <w:bookmarkStart w:id="1169" w:name="_Toc138330332"/>
      <w:r w:rsidRPr="00610329">
        <w:t>8.1.4.16</w:t>
      </w:r>
      <w:r w:rsidRPr="00610329">
        <w:tab/>
      </w:r>
      <w:r w:rsidR="00A63AA0" w:rsidRPr="00610329">
        <w:t>Tw1</w:t>
      </w:r>
      <w:r w:rsidRPr="00610329">
        <w:t xml:space="preserve"> item</w:t>
      </w:r>
      <w:bookmarkEnd w:id="1166"/>
      <w:bookmarkEnd w:id="1167"/>
      <w:bookmarkEnd w:id="1168"/>
      <w:bookmarkEnd w:id="1169"/>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70" w:name="_Toc20154476"/>
      <w:bookmarkStart w:id="1171" w:name="_Toc27727452"/>
      <w:bookmarkStart w:id="1172" w:name="_Toc45203910"/>
      <w:bookmarkStart w:id="1173" w:name="_Toc138330333"/>
      <w:r w:rsidRPr="00610329">
        <w:t>8.1.4.17</w:t>
      </w:r>
      <w:r w:rsidRPr="00610329">
        <w:tab/>
      </w:r>
      <w:r w:rsidRPr="00610329">
        <w:rPr>
          <w:lang w:val="cs-CZ" w:eastAsia="cs-CZ"/>
        </w:rPr>
        <w:t>ACCESS_CAUSE</w:t>
      </w:r>
      <w:r w:rsidRPr="00610329">
        <w:t xml:space="preserve"> item</w:t>
      </w:r>
      <w:bookmarkEnd w:id="1170"/>
      <w:bookmarkEnd w:id="1171"/>
      <w:bookmarkEnd w:id="1172"/>
      <w:bookmarkEnd w:id="1173"/>
    </w:p>
    <w:p w14:paraId="14D1D50A" w14:textId="77777777" w:rsidR="001D1F5A" w:rsidRPr="00610329" w:rsidRDefault="001D1F5A" w:rsidP="001D1F5A">
      <w:pPr>
        <w:pStyle w:val="Heading5"/>
        <w:rPr>
          <w:lang w:eastAsia="zh-CN"/>
        </w:rPr>
      </w:pPr>
      <w:bookmarkStart w:id="1174" w:name="_Toc20154477"/>
      <w:bookmarkStart w:id="1175" w:name="_Toc27727453"/>
      <w:bookmarkStart w:id="1176" w:name="_Toc45203911"/>
      <w:bookmarkStart w:id="1177" w:name="_Toc138330334"/>
      <w:r w:rsidRPr="00610329">
        <w:t>8.1.4.17.1</w:t>
      </w:r>
      <w:r w:rsidRPr="00610329">
        <w:tab/>
        <w:t>Genera</w:t>
      </w:r>
      <w:r w:rsidRPr="00610329">
        <w:rPr>
          <w:rFonts w:hint="eastAsia"/>
          <w:lang w:eastAsia="zh-CN"/>
        </w:rPr>
        <w:t>l</w:t>
      </w:r>
      <w:bookmarkEnd w:id="1174"/>
      <w:bookmarkEnd w:id="1175"/>
      <w:bookmarkEnd w:id="1176"/>
      <w:bookmarkEnd w:id="1177"/>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78" w:name="_MCCTEMPBM_CRPT03640043___4"/>
            <w:bookmarkEnd w:id="1178"/>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79" w:name="_Toc20154478"/>
      <w:bookmarkStart w:id="1180" w:name="_Toc27727454"/>
      <w:bookmarkStart w:id="1181" w:name="_Toc45203912"/>
      <w:bookmarkStart w:id="1182" w:name="_Toc138330335"/>
      <w:r w:rsidRPr="00610329">
        <w:t>8.1.4.17.</w:t>
      </w:r>
      <w:r w:rsidRPr="00610329">
        <w:rPr>
          <w:rFonts w:hint="eastAsia"/>
          <w:lang w:eastAsia="zh-CN"/>
        </w:rPr>
        <w:t>2</w:t>
      </w:r>
      <w:r w:rsidRPr="00610329">
        <w:tab/>
      </w:r>
      <w:r w:rsidR="00BD645A" w:rsidRPr="00610329">
        <w:t>Access causes</w:t>
      </w:r>
      <w:bookmarkEnd w:id="1179"/>
      <w:bookmarkEnd w:id="1180"/>
      <w:bookmarkEnd w:id="1181"/>
      <w:bookmarkEnd w:id="1182"/>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83" w:name="_Toc20154479"/>
      <w:bookmarkStart w:id="1184" w:name="_Toc27727455"/>
      <w:bookmarkStart w:id="1185" w:name="_Toc45203913"/>
      <w:bookmarkStart w:id="1186" w:name="_Toc138330336"/>
      <w:r w:rsidRPr="00610329">
        <w:rPr>
          <w:noProof/>
        </w:rPr>
        <w:t>8.</w:t>
      </w:r>
      <w:r w:rsidR="0062243C" w:rsidRPr="00610329">
        <w:rPr>
          <w:noProof/>
        </w:rPr>
        <w:t>2</w:t>
      </w:r>
      <w:r w:rsidRPr="00610329">
        <w:rPr>
          <w:noProof/>
        </w:rPr>
        <w:tab/>
        <w:t>IETF RFC coding information defined within present document</w:t>
      </w:r>
      <w:bookmarkEnd w:id="1183"/>
      <w:bookmarkEnd w:id="1184"/>
      <w:bookmarkEnd w:id="1185"/>
      <w:bookmarkEnd w:id="1186"/>
    </w:p>
    <w:p w14:paraId="12A6F389" w14:textId="77777777" w:rsidR="00171302" w:rsidRPr="00610329" w:rsidRDefault="00171302" w:rsidP="00171302">
      <w:pPr>
        <w:pStyle w:val="Heading3"/>
      </w:pPr>
      <w:bookmarkStart w:id="1187" w:name="_Toc20154480"/>
      <w:bookmarkStart w:id="1188" w:name="_Toc27727456"/>
      <w:bookmarkStart w:id="1189" w:name="_Toc45203914"/>
      <w:bookmarkStart w:id="1190" w:name="_Toc138330337"/>
      <w:r w:rsidRPr="00610329">
        <w:t>8.</w:t>
      </w:r>
      <w:r w:rsidR="0062243C" w:rsidRPr="00610329">
        <w:t>2</w:t>
      </w:r>
      <w:r w:rsidRPr="00610329">
        <w:t>.1</w:t>
      </w:r>
      <w:r w:rsidRPr="00610329">
        <w:tab/>
        <w:t>IPMS attributes</w:t>
      </w:r>
      <w:bookmarkEnd w:id="1187"/>
      <w:bookmarkEnd w:id="1188"/>
      <w:bookmarkEnd w:id="1189"/>
      <w:bookmarkEnd w:id="1190"/>
    </w:p>
    <w:p w14:paraId="29D99A13" w14:textId="77777777" w:rsidR="00171302" w:rsidRPr="00610329" w:rsidRDefault="00171302" w:rsidP="00171302">
      <w:pPr>
        <w:pStyle w:val="Heading4"/>
      </w:pPr>
      <w:bookmarkStart w:id="1191" w:name="_Toc20154481"/>
      <w:bookmarkStart w:id="1192" w:name="_Toc27727457"/>
      <w:bookmarkStart w:id="1193" w:name="_Toc45203915"/>
      <w:bookmarkStart w:id="1194" w:name="_Toc138330338"/>
      <w:r w:rsidRPr="00610329">
        <w:t>8.</w:t>
      </w:r>
      <w:r w:rsidR="0062243C" w:rsidRPr="00610329">
        <w:t>2</w:t>
      </w:r>
      <w:r w:rsidRPr="00610329">
        <w:t>.1.1</w:t>
      </w:r>
      <w:r w:rsidRPr="00610329">
        <w:tab/>
        <w:t>AT_IPMS_IND attribute</w:t>
      </w:r>
      <w:bookmarkEnd w:id="1191"/>
      <w:bookmarkEnd w:id="1192"/>
      <w:bookmarkEnd w:id="1193"/>
      <w:bookmarkEnd w:id="1194"/>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195" w:name="_MCCTEMPBM_CRPT03640045___4"/>
          </w:p>
          <w:bookmarkEnd w:id="1195"/>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196" w:name="_MCCTEMPBM_CRPT03640046___4"/>
          </w:p>
          <w:bookmarkEnd w:id="1196"/>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197" w:name="_Toc20154482"/>
      <w:bookmarkStart w:id="1198" w:name="_Toc27727458"/>
      <w:bookmarkStart w:id="1199" w:name="_Toc45203916"/>
      <w:bookmarkStart w:id="1200" w:name="_Toc138330339"/>
      <w:r w:rsidRPr="00610329">
        <w:t>8.</w:t>
      </w:r>
      <w:r w:rsidR="0062243C" w:rsidRPr="00610329">
        <w:t>2</w:t>
      </w:r>
      <w:r w:rsidRPr="00610329">
        <w:t>.1.2</w:t>
      </w:r>
      <w:r w:rsidRPr="00610329">
        <w:tab/>
        <w:t>AT_IPMS_RES attribute</w:t>
      </w:r>
      <w:bookmarkEnd w:id="1197"/>
      <w:bookmarkEnd w:id="1198"/>
      <w:bookmarkEnd w:id="1199"/>
      <w:bookmarkEnd w:id="1200"/>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01" w:name="_Toc20154483"/>
      <w:bookmarkStart w:id="1202" w:name="_Toc27727459"/>
      <w:bookmarkStart w:id="1203" w:name="_Toc45203917"/>
      <w:bookmarkStart w:id="1204" w:name="_Toc138330340"/>
      <w:r w:rsidRPr="00610329">
        <w:t>8.2.2</w:t>
      </w:r>
      <w:r w:rsidRPr="00610329">
        <w:tab/>
        <w:t>Access Network Identity indication attribute</w:t>
      </w:r>
      <w:bookmarkEnd w:id="1201"/>
      <w:bookmarkEnd w:id="1202"/>
      <w:bookmarkEnd w:id="1203"/>
      <w:bookmarkEnd w:id="1204"/>
    </w:p>
    <w:p w14:paraId="48C8AE02" w14:textId="77777777" w:rsidR="0062243C" w:rsidRPr="00610329" w:rsidRDefault="0062243C" w:rsidP="0062243C">
      <w:pPr>
        <w:pStyle w:val="Heading4"/>
      </w:pPr>
      <w:bookmarkStart w:id="1205" w:name="_Toc20154484"/>
      <w:bookmarkStart w:id="1206" w:name="_Toc27727460"/>
      <w:bookmarkStart w:id="1207" w:name="_Toc45203918"/>
      <w:bookmarkStart w:id="1208" w:name="_Toc138330341"/>
      <w:r w:rsidRPr="00610329">
        <w:t>8.2.2.1</w:t>
      </w:r>
      <w:r w:rsidRPr="00610329">
        <w:tab/>
        <w:t>Access Network Identity in the AT_KDF_INPUT attribute</w:t>
      </w:r>
      <w:bookmarkEnd w:id="1205"/>
      <w:bookmarkEnd w:id="1206"/>
      <w:bookmarkEnd w:id="1207"/>
      <w:bookmarkEnd w:id="1208"/>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09" w:name="_Toc20154485"/>
      <w:bookmarkStart w:id="1210" w:name="_Toc27727461"/>
      <w:bookmarkStart w:id="1211" w:name="_Toc45203919"/>
      <w:bookmarkStart w:id="1212" w:name="_Toc138330342"/>
      <w:r w:rsidRPr="00610329">
        <w:t>8.2.3</w:t>
      </w:r>
      <w:r w:rsidRPr="00610329">
        <w:tab/>
        <w:t>Trust relationship indication attribute</w:t>
      </w:r>
      <w:bookmarkEnd w:id="1209"/>
      <w:bookmarkEnd w:id="1210"/>
      <w:bookmarkEnd w:id="1211"/>
      <w:bookmarkEnd w:id="1212"/>
    </w:p>
    <w:p w14:paraId="77E00721" w14:textId="77777777" w:rsidR="00AA741B" w:rsidRPr="00610329" w:rsidRDefault="00AA741B" w:rsidP="00AA741B">
      <w:pPr>
        <w:pStyle w:val="Heading4"/>
      </w:pPr>
      <w:bookmarkStart w:id="1213" w:name="_Toc20154486"/>
      <w:bookmarkStart w:id="1214" w:name="_Toc27727462"/>
      <w:bookmarkStart w:id="1215" w:name="_Toc45203920"/>
      <w:bookmarkStart w:id="1216" w:name="_Toc138330343"/>
      <w:r w:rsidRPr="00610329">
        <w:t>8.2.3.1</w:t>
      </w:r>
      <w:r w:rsidRPr="00610329">
        <w:tab/>
        <w:t>AT_TRUST_IND attribute</w:t>
      </w:r>
      <w:bookmarkEnd w:id="1213"/>
      <w:bookmarkEnd w:id="1214"/>
      <w:bookmarkEnd w:id="1215"/>
      <w:bookmarkEnd w:id="1216"/>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17" w:name="_Toc20154487"/>
      <w:bookmarkStart w:id="1218" w:name="_Toc27727463"/>
      <w:bookmarkStart w:id="1219" w:name="_Toc45203921"/>
      <w:bookmarkStart w:id="1220" w:name="_Toc138330344"/>
      <w:r w:rsidRPr="00610329">
        <w:t>8.2.4</w:t>
      </w:r>
      <w:r w:rsidRPr="00610329">
        <w:tab/>
        <w:t>IKEv2 Configuration Payloads attributes</w:t>
      </w:r>
      <w:bookmarkEnd w:id="1217"/>
      <w:bookmarkEnd w:id="1218"/>
      <w:bookmarkEnd w:id="1219"/>
      <w:bookmarkEnd w:id="1220"/>
    </w:p>
    <w:p w14:paraId="709A4D22" w14:textId="77777777" w:rsidR="00AB2EBD" w:rsidRPr="00610329" w:rsidRDefault="00AB2EBD" w:rsidP="00AB2EBD">
      <w:pPr>
        <w:pStyle w:val="Heading4"/>
        <w:rPr>
          <w:lang w:val="en-US"/>
        </w:rPr>
      </w:pPr>
      <w:bookmarkStart w:id="1221" w:name="_Toc20154488"/>
      <w:bookmarkStart w:id="1222" w:name="_Toc27727464"/>
      <w:bookmarkStart w:id="1223" w:name="_Toc45203922"/>
      <w:bookmarkStart w:id="1224" w:name="_Toc138330345"/>
      <w:r w:rsidRPr="00610329">
        <w:rPr>
          <w:lang w:val="en-US"/>
        </w:rPr>
        <w:t>8.2.4.1</w:t>
      </w:r>
      <w:r w:rsidRPr="00610329">
        <w:rPr>
          <w:lang w:val="en-US"/>
        </w:rPr>
        <w:tab/>
        <w:t>HOME_AGENT_ADDRESS attribute</w:t>
      </w:r>
      <w:bookmarkEnd w:id="1221"/>
      <w:bookmarkEnd w:id="1222"/>
      <w:bookmarkEnd w:id="1223"/>
      <w:bookmarkEnd w:id="1224"/>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25" w:name="_Toc20154489"/>
      <w:bookmarkStart w:id="1226" w:name="_Toc27727465"/>
      <w:bookmarkStart w:id="1227" w:name="_Toc45203923"/>
      <w:bookmarkStart w:id="1228" w:name="_Toc138330346"/>
      <w:r w:rsidRPr="00610329">
        <w:rPr>
          <w:lang w:val="en-US"/>
        </w:rPr>
        <w:t>8.2.4.2</w:t>
      </w:r>
      <w:r w:rsidRPr="00610329">
        <w:rPr>
          <w:lang w:val="en-US"/>
        </w:rPr>
        <w:tab/>
        <w:t>TIMEOUT_PERIOD_FOR_LIVENESS_CHECK attribute</w:t>
      </w:r>
      <w:bookmarkEnd w:id="1225"/>
      <w:bookmarkEnd w:id="1226"/>
      <w:bookmarkEnd w:id="1227"/>
      <w:bookmarkEnd w:id="1228"/>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29" w:name="_Toc20154490"/>
      <w:bookmarkStart w:id="1230" w:name="_Toc27727466"/>
      <w:bookmarkStart w:id="1231" w:name="_Toc45203924"/>
      <w:bookmarkStart w:id="1232" w:name="_Toc138330347"/>
      <w:r w:rsidRPr="00610329">
        <w:t>8.2.5</w:t>
      </w:r>
      <w:r w:rsidRPr="00610329">
        <w:tab/>
        <w:t>Full name for network and short name for network</w:t>
      </w:r>
      <w:bookmarkEnd w:id="1229"/>
      <w:bookmarkEnd w:id="1230"/>
      <w:bookmarkEnd w:id="1231"/>
      <w:bookmarkEnd w:id="1232"/>
    </w:p>
    <w:p w14:paraId="7BF64F75" w14:textId="77777777" w:rsidR="005B62C9" w:rsidRPr="00610329" w:rsidRDefault="005B62C9" w:rsidP="005B62C9">
      <w:pPr>
        <w:pStyle w:val="Heading4"/>
      </w:pPr>
      <w:bookmarkStart w:id="1233" w:name="_Toc20154491"/>
      <w:bookmarkStart w:id="1234" w:name="_Toc27727467"/>
      <w:bookmarkStart w:id="1235" w:name="_Toc45203925"/>
      <w:bookmarkStart w:id="1236" w:name="_Toc138330348"/>
      <w:r w:rsidRPr="00610329">
        <w:t>8.2.5.1</w:t>
      </w:r>
      <w:r w:rsidRPr="00610329">
        <w:tab/>
      </w:r>
      <w:r w:rsidRPr="00610329">
        <w:rPr>
          <w:lang w:val="en-US"/>
        </w:rPr>
        <w:t xml:space="preserve">AT_FULL_NAME_FOR_NETWORK </w:t>
      </w:r>
      <w:r w:rsidRPr="00610329">
        <w:t>attribute</w:t>
      </w:r>
      <w:bookmarkEnd w:id="1233"/>
      <w:bookmarkEnd w:id="1234"/>
      <w:bookmarkEnd w:id="1235"/>
      <w:bookmarkEnd w:id="1236"/>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37" w:name="_Toc20154492"/>
      <w:bookmarkStart w:id="1238" w:name="_Toc27727468"/>
      <w:bookmarkStart w:id="1239" w:name="_Toc45203926"/>
      <w:bookmarkStart w:id="1240" w:name="_Toc138330349"/>
      <w:r w:rsidRPr="00610329">
        <w:t>8.2.5.2</w:t>
      </w:r>
      <w:r w:rsidRPr="00610329">
        <w:tab/>
      </w:r>
      <w:r w:rsidRPr="00610329">
        <w:rPr>
          <w:lang w:val="en-US"/>
        </w:rPr>
        <w:t xml:space="preserve">AT_SHORT_NAME_FOR_NETWORK </w:t>
      </w:r>
      <w:r w:rsidRPr="00610329">
        <w:t>attribute</w:t>
      </w:r>
      <w:bookmarkEnd w:id="1237"/>
      <w:bookmarkEnd w:id="1238"/>
      <w:bookmarkEnd w:id="1239"/>
      <w:bookmarkEnd w:id="1240"/>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41" w:name="_Toc20154493"/>
      <w:bookmarkStart w:id="1242" w:name="_Toc27727469"/>
      <w:bookmarkStart w:id="1243" w:name="_Toc45203927"/>
      <w:bookmarkStart w:id="1244" w:name="_Toc138330350"/>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41"/>
      <w:bookmarkEnd w:id="1242"/>
      <w:bookmarkEnd w:id="1243"/>
      <w:bookmarkEnd w:id="1244"/>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45" w:name="_Toc20154494"/>
      <w:bookmarkStart w:id="1246" w:name="_Toc27727470"/>
      <w:bookmarkStart w:id="1247" w:name="_Toc45203928"/>
      <w:bookmarkStart w:id="1248" w:name="_Toc138330351"/>
      <w:r w:rsidRPr="00610329">
        <w:t>8.2.7</w:t>
      </w:r>
      <w:r w:rsidRPr="00610329">
        <w:tab/>
        <w:t>Attributes for TWAN connection modes</w:t>
      </w:r>
      <w:bookmarkEnd w:id="1245"/>
      <w:bookmarkEnd w:id="1246"/>
      <w:bookmarkEnd w:id="1247"/>
      <w:bookmarkEnd w:id="1248"/>
    </w:p>
    <w:p w14:paraId="2F0EAD04" w14:textId="77777777" w:rsidR="00F709A6" w:rsidRPr="00610329" w:rsidRDefault="00F709A6" w:rsidP="00F709A6">
      <w:pPr>
        <w:pStyle w:val="Heading4"/>
      </w:pPr>
      <w:bookmarkStart w:id="1249" w:name="_Toc20154495"/>
      <w:bookmarkStart w:id="1250" w:name="_Toc27727471"/>
      <w:bookmarkStart w:id="1251" w:name="_Toc45203929"/>
      <w:bookmarkStart w:id="1252" w:name="_Toc138330352"/>
      <w:r w:rsidRPr="00610329">
        <w:t>8.2.7.1</w:t>
      </w:r>
      <w:r w:rsidRPr="00610329">
        <w:tab/>
        <w:t>AT_TWAN_CONN_MODE attribute</w:t>
      </w:r>
      <w:bookmarkEnd w:id="1249"/>
      <w:bookmarkEnd w:id="1250"/>
      <w:bookmarkEnd w:id="1251"/>
      <w:bookmarkEnd w:id="1252"/>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53" w:name="_Toc20154496"/>
      <w:bookmarkStart w:id="1254" w:name="_Toc27727472"/>
      <w:bookmarkStart w:id="1255" w:name="_Toc45203930"/>
      <w:bookmarkStart w:id="1256" w:name="_Toc138330353"/>
      <w:r w:rsidRPr="00610329">
        <w:t>8.2.8</w:t>
      </w:r>
      <w:r w:rsidRPr="00610329">
        <w:tab/>
        <w:t>Device Identity</w:t>
      </w:r>
      <w:bookmarkEnd w:id="1253"/>
      <w:bookmarkEnd w:id="1254"/>
      <w:bookmarkEnd w:id="1255"/>
      <w:bookmarkEnd w:id="1256"/>
    </w:p>
    <w:p w14:paraId="134A6605" w14:textId="77777777" w:rsidR="00C578BA" w:rsidRPr="00610329" w:rsidRDefault="00C578BA" w:rsidP="00C578BA">
      <w:pPr>
        <w:pStyle w:val="Heading4"/>
      </w:pPr>
      <w:bookmarkStart w:id="1257" w:name="_Toc20154497"/>
      <w:bookmarkStart w:id="1258" w:name="_Toc27727473"/>
      <w:bookmarkStart w:id="1259" w:name="_Toc45203931"/>
      <w:bookmarkStart w:id="1260" w:name="_Toc138330354"/>
      <w:r w:rsidRPr="00610329">
        <w:t>8.2.8.1</w:t>
      </w:r>
      <w:r w:rsidRPr="00610329">
        <w:tab/>
        <w:t>AT_DEVICE_IDENTITY attribute</w:t>
      </w:r>
      <w:bookmarkEnd w:id="1257"/>
      <w:bookmarkEnd w:id="1258"/>
      <w:bookmarkEnd w:id="1259"/>
      <w:bookmarkEnd w:id="1260"/>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531CB6CB" w14:textId="77777777" w:rsidR="00C578BA" w:rsidRPr="00610329" w:rsidRDefault="00C578BA" w:rsidP="00C578BA">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610329" w14:paraId="255DC2A2" w14:textId="77777777" w:rsidTr="00513677">
        <w:trPr>
          <w:trHeight w:val="276"/>
          <w:jc w:val="center"/>
        </w:trPr>
        <w:tc>
          <w:tcPr>
            <w:tcW w:w="8314" w:type="dxa"/>
            <w:noWrap/>
            <w:vAlign w:val="bottom"/>
          </w:tcPr>
          <w:p w14:paraId="0F9D62EA" w14:textId="77777777" w:rsidR="00C578BA" w:rsidRPr="00610329" w:rsidRDefault="00C578BA" w:rsidP="00513677">
            <w:pPr>
              <w:pStyle w:val="TAL"/>
              <w:rPr>
                <w:lang w:eastAsia="en-US"/>
              </w:rPr>
            </w:pPr>
            <w:r w:rsidRPr="00610329">
              <w:rPr>
                <w:lang w:eastAsia="en-US"/>
              </w:rPr>
              <w:t>Octet 1 indicates the type of attribute as AT_DEVICE_IDENTITY with a value of xxx. This attribute is skippable.</w:t>
            </w:r>
          </w:p>
          <w:p w14:paraId="23E86454" w14:textId="77777777" w:rsidR="00C578BA" w:rsidRPr="00610329" w:rsidRDefault="00C578BA" w:rsidP="00513677">
            <w:pPr>
              <w:pStyle w:val="TAL"/>
              <w:rPr>
                <w:lang w:eastAsia="en-US"/>
              </w:rPr>
            </w:pPr>
          </w:p>
        </w:tc>
      </w:tr>
      <w:tr w:rsidR="00C578BA" w:rsidRPr="00610329" w14:paraId="218EF4B7" w14:textId="77777777" w:rsidTr="00513677">
        <w:trPr>
          <w:trHeight w:val="276"/>
          <w:jc w:val="center"/>
        </w:trPr>
        <w:tc>
          <w:tcPr>
            <w:tcW w:w="8314" w:type="dxa"/>
            <w:noWrap/>
            <w:vAlign w:val="bottom"/>
          </w:tcPr>
          <w:p w14:paraId="19008BB5" w14:textId="77777777" w:rsidR="00C578BA" w:rsidRPr="00610329" w:rsidRDefault="00C578BA" w:rsidP="00513677">
            <w:pPr>
              <w:pStyle w:val="TAL"/>
              <w:rPr>
                <w:lang w:eastAsia="en-US"/>
              </w:rPr>
            </w:pPr>
            <w:r w:rsidRPr="00610329">
              <w:rPr>
                <w:lang w:eastAsia="en-US"/>
              </w:rPr>
              <w:t>Octet 2 is the length of this attribute in multiples of 4 octets as specified in RFC 4187 [33].</w:t>
            </w:r>
          </w:p>
          <w:p w14:paraId="44FC63D6" w14:textId="77777777" w:rsidR="00C578BA" w:rsidRPr="00610329" w:rsidRDefault="00C578BA" w:rsidP="00513677">
            <w:pPr>
              <w:pStyle w:val="TAL"/>
              <w:rPr>
                <w:lang w:eastAsia="en-US"/>
              </w:rPr>
            </w:pPr>
          </w:p>
        </w:tc>
      </w:tr>
      <w:tr w:rsidR="00C578BA" w:rsidRPr="00610329" w14:paraId="670B0F9C" w14:textId="77777777" w:rsidTr="00513677">
        <w:trPr>
          <w:trHeight w:val="276"/>
          <w:jc w:val="center"/>
        </w:trPr>
        <w:tc>
          <w:tcPr>
            <w:tcW w:w="8314" w:type="dxa"/>
            <w:noWrap/>
            <w:vAlign w:val="bottom"/>
          </w:tcPr>
          <w:p w14:paraId="044EE082" w14:textId="77777777" w:rsidR="00C578BA" w:rsidRPr="00610329" w:rsidRDefault="00C578BA" w:rsidP="00513677">
            <w:pPr>
              <w:pStyle w:val="TAL"/>
              <w:rPr>
                <w:lang w:eastAsia="en-US"/>
              </w:rPr>
            </w:pPr>
            <w:r w:rsidRPr="00610329">
              <w:rPr>
                <w:lang w:eastAsia="en-US"/>
              </w:rPr>
              <w:t>Octet 3 indicates the type of Device Identity.</w:t>
            </w:r>
          </w:p>
          <w:p w14:paraId="61078E67" w14:textId="77777777" w:rsidR="00C578BA" w:rsidRPr="00610329"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610329"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610329" w:rsidRDefault="00C578BA" w:rsidP="00513677">
                  <w:pPr>
                    <w:pStyle w:val="TAL"/>
                    <w:rPr>
                      <w:lang w:eastAsia="en-US"/>
                    </w:rPr>
                  </w:pPr>
                  <w:r w:rsidRPr="00610329">
                    <w:rPr>
                      <w:lang w:eastAsia="en-US"/>
                    </w:rPr>
                    <w:t>Identity Type (octet 3)</w:t>
                  </w:r>
                </w:p>
              </w:tc>
            </w:tr>
            <w:tr w:rsidR="00C578BA" w:rsidRPr="00610329"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610329" w:rsidRDefault="00C578BA" w:rsidP="00513677">
                  <w:pPr>
                    <w:pStyle w:val="TAL"/>
                    <w:rPr>
                      <w:lang w:eastAsia="en-US"/>
                    </w:rPr>
                  </w:pPr>
                  <w:r w:rsidRPr="00610329">
                    <w:rPr>
                      <w:lang w:eastAsia="en-US"/>
                    </w:rPr>
                    <w:t>Bits</w:t>
                  </w:r>
                </w:p>
              </w:tc>
              <w:tc>
                <w:tcPr>
                  <w:tcW w:w="282" w:type="dxa"/>
                  <w:tcBorders>
                    <w:top w:val="nil"/>
                    <w:left w:val="nil"/>
                    <w:bottom w:val="nil"/>
                    <w:right w:val="nil"/>
                  </w:tcBorders>
                </w:tcPr>
                <w:p w14:paraId="57E9BE0B"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610329" w:rsidRDefault="00C578BA" w:rsidP="00513677">
                  <w:pPr>
                    <w:pStyle w:val="TAL"/>
                    <w:rPr>
                      <w:lang w:eastAsia="en-US"/>
                    </w:rPr>
                  </w:pPr>
                </w:p>
              </w:tc>
            </w:tr>
            <w:tr w:rsidR="00C578BA" w:rsidRPr="00610329"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610329" w:rsidRDefault="00C578BA" w:rsidP="00513677">
                  <w:pPr>
                    <w:pStyle w:val="TAH"/>
                    <w:rPr>
                      <w:lang w:eastAsia="en-US"/>
                    </w:rPr>
                  </w:pPr>
                  <w:r w:rsidRPr="00610329">
                    <w:rPr>
                      <w:lang w:eastAsia="en-US"/>
                    </w:rPr>
                    <w:t>7</w:t>
                  </w:r>
                </w:p>
              </w:tc>
              <w:tc>
                <w:tcPr>
                  <w:tcW w:w="284" w:type="dxa"/>
                  <w:tcBorders>
                    <w:top w:val="nil"/>
                    <w:left w:val="nil"/>
                    <w:bottom w:val="nil"/>
                    <w:right w:val="nil"/>
                  </w:tcBorders>
                </w:tcPr>
                <w:p w14:paraId="23BA0F6B" w14:textId="77777777" w:rsidR="00C578BA" w:rsidRPr="00610329" w:rsidRDefault="00C578BA" w:rsidP="00513677">
                  <w:pPr>
                    <w:pStyle w:val="TAH"/>
                    <w:rPr>
                      <w:lang w:eastAsia="en-US"/>
                    </w:rPr>
                  </w:pPr>
                  <w:r w:rsidRPr="00610329">
                    <w:rPr>
                      <w:lang w:eastAsia="en-US"/>
                    </w:rPr>
                    <w:t>6</w:t>
                  </w:r>
                </w:p>
              </w:tc>
              <w:tc>
                <w:tcPr>
                  <w:tcW w:w="284" w:type="dxa"/>
                  <w:tcBorders>
                    <w:top w:val="nil"/>
                    <w:left w:val="nil"/>
                    <w:bottom w:val="nil"/>
                    <w:right w:val="nil"/>
                  </w:tcBorders>
                </w:tcPr>
                <w:p w14:paraId="33EE50B1" w14:textId="77777777" w:rsidR="00C578BA" w:rsidRPr="00610329" w:rsidRDefault="00C578BA" w:rsidP="00513677">
                  <w:pPr>
                    <w:pStyle w:val="TAH"/>
                    <w:rPr>
                      <w:lang w:eastAsia="en-US"/>
                    </w:rPr>
                  </w:pPr>
                  <w:r w:rsidRPr="00610329">
                    <w:rPr>
                      <w:lang w:eastAsia="en-US"/>
                    </w:rPr>
                    <w:t>5</w:t>
                  </w:r>
                </w:p>
              </w:tc>
              <w:tc>
                <w:tcPr>
                  <w:tcW w:w="284" w:type="dxa"/>
                  <w:tcBorders>
                    <w:top w:val="nil"/>
                    <w:left w:val="nil"/>
                    <w:bottom w:val="nil"/>
                    <w:right w:val="nil"/>
                  </w:tcBorders>
                </w:tcPr>
                <w:p w14:paraId="589A6174" w14:textId="77777777" w:rsidR="00C578BA" w:rsidRPr="00610329" w:rsidRDefault="00C578BA" w:rsidP="00513677">
                  <w:pPr>
                    <w:pStyle w:val="TAH"/>
                    <w:rPr>
                      <w:lang w:eastAsia="en-US"/>
                    </w:rPr>
                  </w:pPr>
                  <w:r w:rsidRPr="00610329">
                    <w:rPr>
                      <w:lang w:eastAsia="en-US"/>
                    </w:rPr>
                    <w:t>4</w:t>
                  </w:r>
                </w:p>
              </w:tc>
              <w:tc>
                <w:tcPr>
                  <w:tcW w:w="284" w:type="dxa"/>
                  <w:tcBorders>
                    <w:top w:val="nil"/>
                    <w:left w:val="nil"/>
                    <w:bottom w:val="nil"/>
                    <w:right w:val="nil"/>
                  </w:tcBorders>
                </w:tcPr>
                <w:p w14:paraId="35998019" w14:textId="77777777" w:rsidR="00C578BA" w:rsidRPr="00610329" w:rsidRDefault="00C578BA" w:rsidP="00513677">
                  <w:pPr>
                    <w:pStyle w:val="TAH"/>
                    <w:rPr>
                      <w:lang w:eastAsia="en-US"/>
                    </w:rPr>
                  </w:pPr>
                  <w:r w:rsidRPr="00610329">
                    <w:rPr>
                      <w:lang w:eastAsia="en-US"/>
                    </w:rPr>
                    <w:t>3</w:t>
                  </w:r>
                </w:p>
              </w:tc>
              <w:tc>
                <w:tcPr>
                  <w:tcW w:w="284" w:type="dxa"/>
                  <w:tcBorders>
                    <w:top w:val="nil"/>
                    <w:left w:val="nil"/>
                    <w:bottom w:val="nil"/>
                    <w:right w:val="nil"/>
                  </w:tcBorders>
                </w:tcPr>
                <w:p w14:paraId="5CD41A91" w14:textId="77777777" w:rsidR="00C578BA" w:rsidRPr="00610329" w:rsidRDefault="00C578BA" w:rsidP="00513677">
                  <w:pPr>
                    <w:pStyle w:val="TAH"/>
                    <w:rPr>
                      <w:lang w:eastAsia="en-US"/>
                    </w:rPr>
                  </w:pPr>
                  <w:r w:rsidRPr="00610329">
                    <w:rPr>
                      <w:lang w:eastAsia="en-US"/>
                    </w:rPr>
                    <w:t>2</w:t>
                  </w:r>
                </w:p>
              </w:tc>
              <w:tc>
                <w:tcPr>
                  <w:tcW w:w="284" w:type="dxa"/>
                  <w:tcBorders>
                    <w:top w:val="nil"/>
                    <w:left w:val="nil"/>
                    <w:bottom w:val="nil"/>
                    <w:right w:val="nil"/>
                  </w:tcBorders>
                </w:tcPr>
                <w:p w14:paraId="500C248F" w14:textId="77777777" w:rsidR="00C578BA" w:rsidRPr="00610329" w:rsidRDefault="00C578BA" w:rsidP="00513677">
                  <w:pPr>
                    <w:pStyle w:val="TAH"/>
                    <w:rPr>
                      <w:lang w:eastAsia="en-US"/>
                    </w:rPr>
                  </w:pPr>
                  <w:r w:rsidRPr="00610329">
                    <w:rPr>
                      <w:lang w:eastAsia="en-US"/>
                    </w:rPr>
                    <w:t>1</w:t>
                  </w:r>
                </w:p>
              </w:tc>
              <w:tc>
                <w:tcPr>
                  <w:tcW w:w="284" w:type="dxa"/>
                  <w:tcBorders>
                    <w:top w:val="nil"/>
                    <w:left w:val="nil"/>
                    <w:bottom w:val="nil"/>
                    <w:right w:val="nil"/>
                  </w:tcBorders>
                </w:tcPr>
                <w:p w14:paraId="7CE373C3"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3CDCFCAC"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610329" w:rsidRDefault="00C578BA" w:rsidP="00513677">
                  <w:pPr>
                    <w:pStyle w:val="TAL"/>
                    <w:rPr>
                      <w:lang w:eastAsia="en-US"/>
                    </w:rPr>
                  </w:pPr>
                </w:p>
              </w:tc>
            </w:tr>
            <w:tr w:rsidR="00C578BA" w:rsidRPr="00610329"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26F8897B"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27BEFF23"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54EB82E"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7FCAE15"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3AF0849"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CDDBC3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18BB405"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47861CD3"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610329" w:rsidRDefault="00C578BA" w:rsidP="00513677">
                  <w:pPr>
                    <w:pStyle w:val="TAL"/>
                    <w:rPr>
                      <w:lang w:eastAsia="en-US"/>
                    </w:rPr>
                  </w:pPr>
                  <w:r w:rsidRPr="00610329">
                    <w:rPr>
                      <w:lang w:eastAsia="en-US"/>
                    </w:rPr>
                    <w:t>Reserved</w:t>
                  </w:r>
                </w:p>
              </w:tc>
            </w:tr>
            <w:tr w:rsidR="00C578BA" w:rsidRPr="00610329"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C27D639"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F524C82"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334DDE2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4D518B70"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4C5F23C6"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8EC45D5"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B3FF398" w14:textId="77777777" w:rsidR="00C578BA" w:rsidRPr="00610329" w:rsidRDefault="00C578BA" w:rsidP="00513677">
                  <w:pPr>
                    <w:pStyle w:val="TAC"/>
                    <w:rPr>
                      <w:lang w:eastAsia="en-US"/>
                    </w:rPr>
                  </w:pPr>
                  <w:r w:rsidRPr="00610329">
                    <w:rPr>
                      <w:lang w:eastAsia="en-US"/>
                    </w:rPr>
                    <w:t>1</w:t>
                  </w:r>
                </w:p>
              </w:tc>
              <w:tc>
                <w:tcPr>
                  <w:tcW w:w="282" w:type="dxa"/>
                  <w:tcBorders>
                    <w:top w:val="nil"/>
                    <w:left w:val="nil"/>
                    <w:bottom w:val="nil"/>
                    <w:right w:val="nil"/>
                  </w:tcBorders>
                </w:tcPr>
                <w:p w14:paraId="7F70C164"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610329" w:rsidRDefault="00C578BA" w:rsidP="00513677">
                  <w:pPr>
                    <w:pStyle w:val="TAL"/>
                    <w:rPr>
                      <w:lang w:eastAsia="en-US"/>
                    </w:rPr>
                  </w:pPr>
                  <w:r w:rsidRPr="00610329">
                    <w:rPr>
                      <w:lang w:eastAsia="en-US"/>
                    </w:rPr>
                    <w:t>IMEI</w:t>
                  </w:r>
                </w:p>
              </w:tc>
            </w:tr>
            <w:tr w:rsidR="00C578BA" w:rsidRPr="00610329"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0A9A8554"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4F99392"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59F40B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983D120"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30FAAE7D"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C04C089" w14:textId="77777777" w:rsidR="00C578BA" w:rsidRPr="00610329" w:rsidRDefault="00C578BA" w:rsidP="00513677">
                  <w:pPr>
                    <w:pStyle w:val="TAC"/>
                    <w:rPr>
                      <w:lang w:eastAsia="en-US"/>
                    </w:rPr>
                  </w:pPr>
                  <w:r w:rsidRPr="00610329">
                    <w:rPr>
                      <w:lang w:eastAsia="en-US"/>
                    </w:rPr>
                    <w:t>1</w:t>
                  </w:r>
                </w:p>
              </w:tc>
              <w:tc>
                <w:tcPr>
                  <w:tcW w:w="284" w:type="dxa"/>
                  <w:tcBorders>
                    <w:top w:val="nil"/>
                    <w:left w:val="nil"/>
                    <w:bottom w:val="nil"/>
                    <w:right w:val="nil"/>
                  </w:tcBorders>
                </w:tcPr>
                <w:p w14:paraId="7D5B1A69"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2B113BC3"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610329" w:rsidRDefault="00C578BA" w:rsidP="00513677">
                  <w:pPr>
                    <w:pStyle w:val="TAL"/>
                    <w:rPr>
                      <w:lang w:eastAsia="en-US"/>
                    </w:rPr>
                  </w:pPr>
                  <w:r w:rsidRPr="00610329">
                    <w:rPr>
                      <w:lang w:eastAsia="en-US"/>
                    </w:rPr>
                    <w:t>IMEISV</w:t>
                  </w:r>
                </w:p>
              </w:tc>
            </w:tr>
            <w:tr w:rsidR="00C578BA" w:rsidRPr="00610329"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610329"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610329"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610329"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610329"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610329"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610329"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610329"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610329"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610329" w:rsidRDefault="00C578BA" w:rsidP="00513677">
                  <w:pPr>
                    <w:pStyle w:val="TAL"/>
                    <w:rPr>
                      <w:lang w:eastAsia="en-US"/>
                    </w:rPr>
                  </w:pPr>
                </w:p>
              </w:tc>
            </w:tr>
            <w:tr w:rsidR="00C578BA" w:rsidRPr="00610329"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610329" w:rsidRDefault="00C578BA" w:rsidP="00513677">
                  <w:pPr>
                    <w:pStyle w:val="TAL"/>
                    <w:rPr>
                      <w:lang w:eastAsia="en-US"/>
                    </w:rPr>
                  </w:pPr>
                  <w:r w:rsidRPr="00610329">
                    <w:rPr>
                      <w:lang w:eastAsia="en-US"/>
                    </w:rPr>
                    <w:t>All other values are reserved.</w:t>
                  </w:r>
                </w:p>
              </w:tc>
            </w:tr>
          </w:tbl>
          <w:p w14:paraId="595683CC" w14:textId="77777777" w:rsidR="00C578BA" w:rsidRPr="00610329" w:rsidRDefault="00C578BA" w:rsidP="00513677">
            <w:pPr>
              <w:pStyle w:val="TAL"/>
              <w:rPr>
                <w:lang w:val="en-US" w:eastAsia="en-US"/>
              </w:rPr>
            </w:pPr>
          </w:p>
        </w:tc>
      </w:tr>
      <w:tr w:rsidR="00C578BA" w:rsidRPr="00610329" w14:paraId="735C149C" w14:textId="77777777" w:rsidTr="00513677">
        <w:trPr>
          <w:trHeight w:val="276"/>
          <w:jc w:val="center"/>
        </w:trPr>
        <w:tc>
          <w:tcPr>
            <w:tcW w:w="8314" w:type="dxa"/>
            <w:noWrap/>
            <w:vAlign w:val="bottom"/>
          </w:tcPr>
          <w:p w14:paraId="2E62C018" w14:textId="77777777" w:rsidR="00C578BA" w:rsidRPr="00610329" w:rsidRDefault="00C578BA" w:rsidP="00513677">
            <w:pPr>
              <w:pStyle w:val="TAL"/>
              <w:rPr>
                <w:lang w:eastAsia="en-US"/>
              </w:rPr>
            </w:pPr>
            <w:r w:rsidRPr="00610329">
              <w:rPr>
                <w:lang w:eastAsia="en-US"/>
              </w:rPr>
              <w:t>Octet 4 is Identity length field and contains the length of the Identity value in octets.</w:t>
            </w:r>
          </w:p>
          <w:p w14:paraId="1D702C31" w14:textId="77777777" w:rsidR="00C578BA" w:rsidRPr="00610329" w:rsidRDefault="00C578BA" w:rsidP="00513677">
            <w:pPr>
              <w:pStyle w:val="TAL"/>
              <w:rPr>
                <w:lang w:eastAsia="en-US"/>
              </w:rPr>
            </w:pPr>
          </w:p>
        </w:tc>
      </w:tr>
      <w:tr w:rsidR="00C578BA" w:rsidRPr="00610329" w14:paraId="25999059" w14:textId="77777777" w:rsidTr="00513677">
        <w:trPr>
          <w:trHeight w:val="276"/>
          <w:jc w:val="center"/>
        </w:trPr>
        <w:tc>
          <w:tcPr>
            <w:tcW w:w="8314" w:type="dxa"/>
            <w:noWrap/>
            <w:vAlign w:val="bottom"/>
          </w:tcPr>
          <w:p w14:paraId="2E8FA972" w14:textId="77777777" w:rsidR="00C578BA" w:rsidRPr="00610329" w:rsidRDefault="00C578BA" w:rsidP="00513677">
            <w:pPr>
              <w:pStyle w:val="TAL"/>
              <w:rPr>
                <w:lang w:eastAsia="en-US"/>
              </w:rPr>
            </w:pPr>
            <w:r w:rsidRPr="00610329">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610329" w:rsidRDefault="00C578BA" w:rsidP="00513677">
            <w:pPr>
              <w:pStyle w:val="TAL"/>
              <w:rPr>
                <w:lang w:eastAsia="en-US"/>
              </w:rPr>
            </w:pPr>
            <w:r w:rsidRPr="00610329">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610329" w:rsidRDefault="00C578BA" w:rsidP="00513677">
            <w:pPr>
              <w:pStyle w:val="TAL"/>
              <w:rPr>
                <w:lang w:eastAsia="en-US"/>
              </w:rPr>
            </w:pPr>
          </w:p>
        </w:tc>
      </w:tr>
      <w:tr w:rsidR="00C578BA" w:rsidRPr="00610329" w14:paraId="260A09AD" w14:textId="77777777" w:rsidTr="00513677">
        <w:trPr>
          <w:trHeight w:val="276"/>
          <w:jc w:val="center"/>
        </w:trPr>
        <w:tc>
          <w:tcPr>
            <w:tcW w:w="8314" w:type="dxa"/>
            <w:noWrap/>
            <w:vAlign w:val="bottom"/>
          </w:tcPr>
          <w:p w14:paraId="0F435B16" w14:textId="77777777" w:rsidR="00C578BA" w:rsidRPr="00610329" w:rsidRDefault="00C578BA" w:rsidP="00513677">
            <w:pPr>
              <w:pStyle w:val="TAL"/>
              <w:rPr>
                <w:lang w:eastAsia="en-US"/>
              </w:rPr>
            </w:pPr>
            <w:r w:rsidRPr="00610329">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61" w:name="_Toc20154498"/>
      <w:bookmarkStart w:id="1262" w:name="_Toc27727474"/>
      <w:bookmarkStart w:id="1263" w:name="_Toc45203932"/>
      <w:bookmarkStart w:id="1264" w:name="_Toc138330355"/>
      <w:r w:rsidRPr="00610329">
        <w:t>8.2.9</w:t>
      </w:r>
      <w:r w:rsidRPr="00610329">
        <w:tab/>
        <w:t>IKEv2 Notify payloads</w:t>
      </w:r>
      <w:bookmarkEnd w:id="1261"/>
      <w:bookmarkEnd w:id="1262"/>
      <w:bookmarkEnd w:id="1263"/>
      <w:bookmarkEnd w:id="1264"/>
    </w:p>
    <w:p w14:paraId="298136F8" w14:textId="77777777" w:rsidR="00DB1035" w:rsidRPr="00610329" w:rsidRDefault="00DB1035" w:rsidP="00DB1035">
      <w:pPr>
        <w:pStyle w:val="Heading4"/>
        <w:rPr>
          <w:lang w:val="en-US"/>
        </w:rPr>
      </w:pPr>
      <w:bookmarkStart w:id="1265" w:name="_Toc20154499"/>
      <w:bookmarkStart w:id="1266" w:name="_Toc27727475"/>
      <w:bookmarkStart w:id="1267" w:name="_Toc45203933"/>
      <w:bookmarkStart w:id="1268" w:name="_Toc138330356"/>
      <w:r w:rsidRPr="00610329">
        <w:rPr>
          <w:lang w:val="en-US"/>
        </w:rPr>
        <w:t>8.2.9.1</w:t>
      </w:r>
      <w:r w:rsidRPr="00610329">
        <w:rPr>
          <w:lang w:val="en-US"/>
        </w:rPr>
        <w:tab/>
        <w:t>BACKOFF_TIMER Notify payload</w:t>
      </w:r>
      <w:bookmarkEnd w:id="1265"/>
      <w:bookmarkEnd w:id="1266"/>
      <w:bookmarkEnd w:id="1267"/>
      <w:bookmarkEnd w:id="1268"/>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69"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70" w:name="_PERM_MCCTEMPBM_CRPT03640054___2" w:colFirst="3" w:colLast="7"/>
            <w:bookmarkEnd w:id="1269"/>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71" w:name="_PERM_MCCTEMPBM_CRPT03640055___2" w:colFirst="0" w:colLast="0"/>
            <w:bookmarkEnd w:id="1270"/>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72" w:name="_PERM_MCCTEMPBM_CRPT03640056___2" w:colFirst="0" w:colLast="0"/>
            <w:bookmarkEnd w:id="1271"/>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73" w:name="_PERM_MCCTEMPBM_CRPT03640057___2" w:colFirst="0" w:colLast="0"/>
            <w:bookmarkEnd w:id="1272"/>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74" w:name="_PERM_MCCTEMPBM_CRPT03640058___2" w:colFirst="0" w:colLast="0"/>
            <w:bookmarkEnd w:id="1273"/>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75" w:name="_PERM_MCCTEMPBM_CRPT03640059___2" w:colFirst="0" w:colLast="0"/>
            <w:bookmarkEnd w:id="1274"/>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75"/>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76" w:name="_PERM_MCCTEMPBM_CRPT03640061___2"/>
            <w:bookmarkEnd w:id="1276"/>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77" w:name="_Toc20154500"/>
      <w:bookmarkStart w:id="1278" w:name="_Toc27727476"/>
      <w:bookmarkStart w:id="1279" w:name="_Toc45203934"/>
      <w:bookmarkStart w:id="1280" w:name="_Toc138330357"/>
      <w:r w:rsidRPr="00610329">
        <w:rPr>
          <w:lang w:val="en-US"/>
        </w:rPr>
        <w:t>8.2.9.2</w:t>
      </w:r>
      <w:r w:rsidRPr="00610329">
        <w:rPr>
          <w:lang w:val="en-US"/>
        </w:rPr>
        <w:tab/>
        <w:t>DEVICE_IDENTITY Notify payload</w:t>
      </w:r>
      <w:bookmarkEnd w:id="1277"/>
      <w:bookmarkEnd w:id="1278"/>
      <w:bookmarkEnd w:id="1279"/>
      <w:bookmarkEnd w:id="1280"/>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81"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82" w:name="_PERM_MCCTEMPBM_CRPT03640063___2" w:colFirst="3" w:colLast="7"/>
            <w:bookmarkEnd w:id="1281"/>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83" w:name="_PERM_MCCTEMPBM_CRPT03640064___2" w:colFirst="0" w:colLast="0"/>
            <w:bookmarkEnd w:id="1282"/>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84" w:name="_PERM_MCCTEMPBM_CRPT03640065___2" w:colFirst="0" w:colLast="0"/>
            <w:bookmarkEnd w:id="1283"/>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85" w:name="_PERM_MCCTEMPBM_CRPT03640066___2" w:colFirst="0" w:colLast="0"/>
            <w:bookmarkEnd w:id="1284"/>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86" w:name="_PERM_MCCTEMPBM_CRPT03640067___2" w:colFirst="0" w:colLast="0"/>
            <w:bookmarkEnd w:id="1285"/>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87" w:name="_PERM_MCCTEMPBM_CRPT03640068___2" w:colFirst="0" w:colLast="0"/>
            <w:bookmarkEnd w:id="1286"/>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88" w:name="_PERM_MCCTEMPBM_CRPT03640069___2" w:colFirst="0" w:colLast="0"/>
            <w:bookmarkEnd w:id="1287"/>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89" w:name="_MCCTEMPBM_CRPT03640070___4"/>
      <w:bookmarkEnd w:id="1288"/>
    </w:p>
    <w:bookmarkEnd w:id="1289"/>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610329" w:rsidRDefault="00F74599" w:rsidP="001C2749">
            <w:pPr>
              <w:pStyle w:val="TAL"/>
              <w:rPr>
                <w:lang w:eastAsia="en-US"/>
              </w:rPr>
            </w:pPr>
            <w:r w:rsidRPr="0061032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290" w:name="_Toc20154501"/>
      <w:bookmarkStart w:id="1291" w:name="_Toc27727477"/>
      <w:bookmarkStart w:id="1292" w:name="_Toc45203935"/>
      <w:bookmarkStart w:id="1293" w:name="_Toc138330358"/>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290"/>
      <w:bookmarkEnd w:id="1291"/>
      <w:bookmarkEnd w:id="1292"/>
      <w:bookmarkEnd w:id="1293"/>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273288">
      <w:pPr>
        <w:pStyle w:val="TF"/>
        <w:outlineLvl w:val="0"/>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294" w:name="_Toc20154502"/>
      <w:bookmarkStart w:id="1295" w:name="_Toc27727478"/>
      <w:bookmarkStart w:id="1296" w:name="_Toc45203936"/>
      <w:bookmarkStart w:id="1297" w:name="_Toc138330359"/>
      <w:r w:rsidRPr="00610329">
        <w:rPr>
          <w:lang w:val="en-US"/>
        </w:rPr>
        <w:t>8.2.9.</w:t>
      </w:r>
      <w:r w:rsidR="00D66929" w:rsidRPr="00610329">
        <w:rPr>
          <w:lang w:val="en-US"/>
        </w:rPr>
        <w:t>4</w:t>
      </w:r>
      <w:r w:rsidRPr="00610329">
        <w:rPr>
          <w:lang w:val="en-US"/>
        </w:rPr>
        <w:tab/>
        <w:t>P-CSCF_RESELECTION_SUPPORT Notify payload</w:t>
      </w:r>
      <w:bookmarkEnd w:id="1294"/>
      <w:bookmarkEnd w:id="1295"/>
      <w:bookmarkEnd w:id="1296"/>
      <w:bookmarkEnd w:id="1297"/>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298"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299" w:name="_PERM_MCCTEMPBM_CRPT03640073___2" w:colFirst="3" w:colLast="7"/>
            <w:bookmarkEnd w:id="1298"/>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00" w:name="_PERM_MCCTEMPBM_CRPT03640074___2" w:colFirst="0" w:colLast="0"/>
            <w:bookmarkEnd w:id="1299"/>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01" w:name="_PERM_MCCTEMPBM_CRPT03640075___2" w:colFirst="0" w:colLast="0"/>
            <w:bookmarkEnd w:id="1300"/>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02" w:name="_PERM_MCCTEMPBM_CRPT03640076___2" w:colFirst="0" w:colLast="0"/>
            <w:bookmarkEnd w:id="1301"/>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02"/>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03" w:name="_Toc20154503"/>
      <w:bookmarkStart w:id="1304" w:name="_Toc27727479"/>
      <w:bookmarkStart w:id="1305" w:name="_Toc45203937"/>
      <w:bookmarkStart w:id="1306" w:name="_Toc138330360"/>
      <w:r w:rsidRPr="00610329">
        <w:rPr>
          <w:lang w:val="en-US"/>
        </w:rPr>
        <w:t>8.2.9.5</w:t>
      </w:r>
      <w:r w:rsidRPr="00610329">
        <w:rPr>
          <w:lang w:val="en-US"/>
        </w:rPr>
        <w:tab/>
        <w:t>PTI Notify payload</w:t>
      </w:r>
      <w:bookmarkEnd w:id="1303"/>
      <w:bookmarkEnd w:id="1304"/>
      <w:bookmarkEnd w:id="1305"/>
      <w:bookmarkEnd w:id="1306"/>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66929">
      <w:pPr>
        <w:pStyle w:val="TF"/>
        <w:outlineLvl w:val="0"/>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07" w:name="_Toc20154504"/>
      <w:bookmarkStart w:id="1308" w:name="_Toc27727480"/>
      <w:bookmarkStart w:id="1309" w:name="_Toc45203938"/>
      <w:bookmarkStart w:id="1310" w:name="_Toc138330361"/>
      <w:r w:rsidRPr="00610329">
        <w:rPr>
          <w:lang w:val="en-US"/>
        </w:rPr>
        <w:t>8.2.9.6</w:t>
      </w:r>
      <w:r w:rsidR="00DE74FE" w:rsidRPr="00610329">
        <w:rPr>
          <w:lang w:val="en-US"/>
        </w:rPr>
        <w:tab/>
        <w:t>REACTIVATION_REQUESTED_CAUSE Notify payload</w:t>
      </w:r>
      <w:bookmarkEnd w:id="1307"/>
      <w:bookmarkEnd w:id="1308"/>
      <w:bookmarkEnd w:id="1309"/>
      <w:bookmarkEnd w:id="1310"/>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11"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12" w:name="_PERM_MCCTEMPBM_CRPT03640079___2" w:colFirst="3" w:colLast="7"/>
            <w:bookmarkEnd w:id="1311"/>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13" w:name="_PERM_MCCTEMPBM_CRPT03640080___2" w:colFirst="0" w:colLast="0"/>
            <w:bookmarkEnd w:id="1312"/>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14" w:name="_PERM_MCCTEMPBM_CRPT03640081___2" w:colFirst="0" w:colLast="0"/>
            <w:bookmarkEnd w:id="1313"/>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15" w:name="_PERM_MCCTEMPBM_CRPT03640082___2" w:colFirst="0" w:colLast="0"/>
            <w:bookmarkEnd w:id="1314"/>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15"/>
    <w:p w14:paraId="125DC45F" w14:textId="77777777" w:rsidR="00DE74FE" w:rsidRPr="00610329" w:rsidRDefault="00DE74FE" w:rsidP="00DE74FE">
      <w:pPr>
        <w:pStyle w:val="TF"/>
        <w:outlineLvl w:val="0"/>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16" w:name="_Toc20154505"/>
      <w:bookmarkStart w:id="1317" w:name="_Toc27727481"/>
      <w:bookmarkStart w:id="1318" w:name="_Toc45203939"/>
      <w:bookmarkStart w:id="1319" w:name="_Toc138330362"/>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316"/>
      <w:bookmarkEnd w:id="1317"/>
      <w:bookmarkEnd w:id="1318"/>
      <w:bookmarkEnd w:id="1319"/>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20"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21" w:name="_PERM_MCCTEMPBM_CRPT03640085___2" w:colFirst="3" w:colLast="7"/>
            <w:bookmarkEnd w:id="1320"/>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22" w:name="_PERM_MCCTEMPBM_CRPT03640086___2" w:colFirst="0" w:colLast="0"/>
            <w:bookmarkEnd w:id="1321"/>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23" w:name="_PERM_MCCTEMPBM_CRPT03640087___2" w:colFirst="0" w:colLast="0"/>
            <w:bookmarkEnd w:id="1322"/>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24" w:name="_PERM_MCCTEMPBM_CRPT03640088___2" w:colFirst="0" w:colLast="0"/>
            <w:bookmarkEnd w:id="1323"/>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25" w:name="_MCCTEMPBM_CRPT03640089___4"/>
      <w:bookmarkEnd w:id="1324"/>
    </w:p>
    <w:bookmarkEnd w:id="1325"/>
    <w:p w14:paraId="3D2016EE" w14:textId="77777777" w:rsidR="00046177" w:rsidRPr="00610329" w:rsidRDefault="00046177" w:rsidP="00046177">
      <w:pPr>
        <w:pStyle w:val="TF"/>
        <w:outlineLvl w:val="0"/>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26" w:name="_Toc20154506"/>
      <w:bookmarkStart w:id="1327" w:name="_Toc27727482"/>
      <w:bookmarkStart w:id="1328" w:name="_Toc45203940"/>
      <w:bookmarkStart w:id="1329" w:name="_Toc138330363"/>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326"/>
      <w:bookmarkEnd w:id="1327"/>
      <w:bookmarkEnd w:id="1328"/>
      <w:bookmarkEnd w:id="1329"/>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30" w:name="_Toc20154507"/>
      <w:bookmarkStart w:id="1331" w:name="_Toc27727483"/>
      <w:bookmarkStart w:id="1332" w:name="_Toc45203941"/>
      <w:bookmarkStart w:id="1333" w:name="_Toc138330364"/>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330"/>
      <w:bookmarkEnd w:id="1331"/>
      <w:bookmarkEnd w:id="1332"/>
      <w:bookmarkEnd w:id="1333"/>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0A29E8">
      <w:pPr>
        <w:pStyle w:val="TF"/>
        <w:outlineLvl w:val="0"/>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34" w:name="_Toc20154508"/>
      <w:bookmarkStart w:id="1335" w:name="_Toc27727484"/>
      <w:bookmarkStart w:id="1336" w:name="_Toc45203942"/>
      <w:bookmarkStart w:id="1337" w:name="_Toc138330365"/>
      <w:r w:rsidRPr="00610329">
        <w:rPr>
          <w:lang w:val="en-US"/>
        </w:rPr>
        <w:t>8.2.9.10</w:t>
      </w:r>
      <w:r w:rsidRPr="00610329">
        <w:rPr>
          <w:lang w:val="en-US"/>
        </w:rPr>
        <w:tab/>
        <w:t>EPS_QOS Notify payload</w:t>
      </w:r>
      <w:bookmarkEnd w:id="1334"/>
      <w:bookmarkEnd w:id="1335"/>
      <w:bookmarkEnd w:id="1336"/>
      <w:bookmarkEnd w:id="1337"/>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38" w:name="_Toc20154509"/>
      <w:bookmarkStart w:id="1339" w:name="_Toc27727485"/>
      <w:bookmarkStart w:id="1340" w:name="_Toc45203943"/>
      <w:bookmarkStart w:id="1341" w:name="_Toc138330366"/>
      <w:r w:rsidRPr="00610329">
        <w:rPr>
          <w:lang w:val="en-US"/>
        </w:rPr>
        <w:t>8.2.9.10A</w:t>
      </w:r>
      <w:r w:rsidRPr="00610329">
        <w:rPr>
          <w:lang w:val="en-US"/>
        </w:rPr>
        <w:tab/>
        <w:t>EXTENDED_EPS_QOS Notify payload</w:t>
      </w:r>
      <w:bookmarkEnd w:id="1338"/>
      <w:bookmarkEnd w:id="1339"/>
      <w:bookmarkEnd w:id="1340"/>
      <w:bookmarkEnd w:id="1341"/>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42" w:name="_Toc20154510"/>
      <w:bookmarkStart w:id="1343" w:name="_Toc27727486"/>
      <w:bookmarkStart w:id="1344" w:name="_Toc45203944"/>
      <w:bookmarkStart w:id="1345" w:name="_Toc138330367"/>
      <w:r w:rsidRPr="00610329">
        <w:rPr>
          <w:lang w:val="en-US"/>
        </w:rPr>
        <w:t>8.2.9.11</w:t>
      </w:r>
      <w:r w:rsidRPr="00610329">
        <w:rPr>
          <w:lang w:val="en-US"/>
        </w:rPr>
        <w:tab/>
        <w:t>TFT Notify payload</w:t>
      </w:r>
      <w:bookmarkEnd w:id="1342"/>
      <w:bookmarkEnd w:id="1343"/>
      <w:bookmarkEnd w:id="1344"/>
      <w:bookmarkEnd w:id="1345"/>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46" w:name="_Toc20154511"/>
      <w:bookmarkStart w:id="1347" w:name="_Toc27727487"/>
      <w:bookmarkStart w:id="1348" w:name="_Toc45203945"/>
      <w:bookmarkStart w:id="1349" w:name="_Toc138330368"/>
      <w:r w:rsidRPr="00610329">
        <w:rPr>
          <w:lang w:val="en-US"/>
        </w:rPr>
        <w:t>8.2.9.12</w:t>
      </w:r>
      <w:r w:rsidRPr="00610329">
        <w:rPr>
          <w:lang w:val="en-US"/>
        </w:rPr>
        <w:tab/>
        <w:t>MODIFIED_BEARER Notify payload</w:t>
      </w:r>
      <w:bookmarkEnd w:id="1346"/>
      <w:bookmarkEnd w:id="1347"/>
      <w:bookmarkEnd w:id="1348"/>
      <w:bookmarkEnd w:id="1349"/>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50" w:name="_Toc20154512"/>
      <w:bookmarkStart w:id="1351" w:name="_Toc27727488"/>
      <w:bookmarkStart w:id="1352" w:name="_Toc45203946"/>
      <w:bookmarkStart w:id="1353" w:name="_Toc138330369"/>
      <w:r w:rsidRPr="00610329">
        <w:t>8.2.9.13</w:t>
      </w:r>
      <w:r w:rsidRPr="00610329">
        <w:rPr>
          <w:lang w:val="en-US"/>
        </w:rPr>
        <w:tab/>
        <w:t>APN_AMBR Notify payload</w:t>
      </w:r>
      <w:bookmarkEnd w:id="1350"/>
      <w:bookmarkEnd w:id="1351"/>
      <w:bookmarkEnd w:id="1352"/>
      <w:bookmarkEnd w:id="1353"/>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54" w:name="_PERM_MCCTEMPBM_CRPT03640094___2"/>
            <w:bookmarkEnd w:id="1354"/>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55" w:name="_Toc20154513"/>
      <w:bookmarkStart w:id="1356" w:name="_Toc27727489"/>
      <w:bookmarkStart w:id="1357" w:name="_Toc45203947"/>
      <w:bookmarkStart w:id="1358" w:name="_Toc138330370"/>
      <w:r w:rsidRPr="00610329">
        <w:t>8.2.9.14</w:t>
      </w:r>
      <w:r w:rsidRPr="00610329">
        <w:rPr>
          <w:lang w:val="en-US"/>
        </w:rPr>
        <w:tab/>
        <w:t>EXTENDED_APN_AMBR Notify payload</w:t>
      </w:r>
      <w:bookmarkEnd w:id="1355"/>
      <w:bookmarkEnd w:id="1356"/>
      <w:bookmarkEnd w:id="1357"/>
      <w:bookmarkEnd w:id="1358"/>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59" w:name="_PERM_MCCTEMPBM_CRPT03640095___2"/>
            <w:bookmarkEnd w:id="1359"/>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60" w:name="_Toc20154514"/>
      <w:bookmarkStart w:id="1361" w:name="_Toc27727490"/>
      <w:bookmarkStart w:id="1362" w:name="_Toc45203948"/>
      <w:bookmarkStart w:id="1363" w:name="_Toc138330371"/>
      <w:r w:rsidRPr="00610329">
        <w:t>8.2.9.15</w:t>
      </w:r>
      <w:r w:rsidRPr="00610329">
        <w:rPr>
          <w:lang w:val="en-US"/>
        </w:rPr>
        <w:tab/>
      </w:r>
      <w:r w:rsidRPr="00610329">
        <w:t>N1_MODE_CAPABILITY</w:t>
      </w:r>
      <w:r w:rsidRPr="00610329">
        <w:rPr>
          <w:lang w:val="en-US"/>
        </w:rPr>
        <w:t xml:space="preserve"> Notify payload</w:t>
      </w:r>
      <w:bookmarkEnd w:id="1360"/>
      <w:bookmarkEnd w:id="1361"/>
      <w:bookmarkEnd w:id="1362"/>
      <w:bookmarkEnd w:id="1363"/>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64" w:name="_MCCTEMPBM_CRPT03640096___2"/>
            <w:bookmarkEnd w:id="1364"/>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65" w:name="_Toc20154515"/>
      <w:bookmarkStart w:id="1366" w:name="_Toc27727491"/>
      <w:bookmarkStart w:id="1367" w:name="_Toc45203949"/>
      <w:bookmarkStart w:id="1368" w:name="_Toc138330372"/>
      <w:r w:rsidRPr="00610329">
        <w:t>8.2.9.16</w:t>
      </w:r>
      <w:r w:rsidRPr="00610329">
        <w:rPr>
          <w:lang w:val="en-US"/>
        </w:rPr>
        <w:tab/>
      </w:r>
      <w:r w:rsidRPr="00610329">
        <w:t>N1_MODE_INFORMATION</w:t>
      </w:r>
      <w:r w:rsidRPr="00610329">
        <w:rPr>
          <w:lang w:val="en-US"/>
        </w:rPr>
        <w:t xml:space="preserve"> Notify payload</w:t>
      </w:r>
      <w:bookmarkEnd w:id="1365"/>
      <w:bookmarkEnd w:id="1366"/>
      <w:bookmarkEnd w:id="1367"/>
      <w:bookmarkEnd w:id="1368"/>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69" w:name="_MCCTEMPBM_CRPT03640097___2"/>
            <w:bookmarkEnd w:id="1369"/>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70" w:name="_Toc20154516"/>
      <w:bookmarkStart w:id="1371" w:name="_Toc27727492"/>
      <w:bookmarkStart w:id="1372" w:name="_Toc45203950"/>
      <w:bookmarkStart w:id="1373" w:name="_Toc138330373"/>
      <w:r w:rsidRPr="00610329">
        <w:t>8.2.9.17</w:t>
      </w:r>
      <w:r w:rsidRPr="00610329">
        <w:rPr>
          <w:lang w:val="en-US"/>
        </w:rPr>
        <w:tab/>
      </w:r>
      <w:r w:rsidRPr="00610329">
        <w:t>N1_MODE_S_NSSAI_PLMN_ID</w:t>
      </w:r>
      <w:r w:rsidRPr="00610329">
        <w:rPr>
          <w:lang w:val="en-US"/>
        </w:rPr>
        <w:t xml:space="preserve"> Notify payload</w:t>
      </w:r>
      <w:bookmarkEnd w:id="1370"/>
      <w:bookmarkEnd w:id="1371"/>
      <w:bookmarkEnd w:id="1372"/>
      <w:bookmarkEnd w:id="1373"/>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74" w:name="_Toc138330374"/>
      <w:r w:rsidRPr="00610329">
        <w:t>8.2.9.18</w:t>
      </w:r>
      <w:r w:rsidRPr="00610329">
        <w:rPr>
          <w:lang w:val="en-US"/>
        </w:rPr>
        <w:tab/>
        <w:t>DNS_SRV_SEC_INFO_IND Notify payload</w:t>
      </w:r>
      <w:bookmarkEnd w:id="1374"/>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75" w:name="_Toc138330375"/>
      <w:r w:rsidRPr="00610329">
        <w:t>8.2.9.19</w:t>
      </w:r>
      <w:r w:rsidRPr="00610329">
        <w:rPr>
          <w:lang w:val="en-US"/>
        </w:rPr>
        <w:tab/>
        <w:t>DNS_SRV_SEC_INFO Notify payload</w:t>
      </w:r>
      <w:bookmarkEnd w:id="1375"/>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76" w:name="_Toc138330376"/>
      <w:r w:rsidRPr="00610329">
        <w:t>8.2.9.</w:t>
      </w:r>
      <w:r w:rsidR="00CE3963" w:rsidRPr="00610329">
        <w:t>20</w:t>
      </w:r>
      <w:r w:rsidRPr="00610329">
        <w:rPr>
          <w:lang w:val="en-US"/>
        </w:rPr>
        <w:tab/>
        <w:t>ATSSS</w:t>
      </w:r>
      <w:r w:rsidRPr="00610329">
        <w:t xml:space="preserve">_REQUEST </w:t>
      </w:r>
      <w:r w:rsidRPr="00610329">
        <w:rPr>
          <w:lang w:val="en-US"/>
        </w:rPr>
        <w:t>Notify payload</w:t>
      </w:r>
      <w:bookmarkEnd w:id="1376"/>
    </w:p>
    <w:p w14:paraId="4F5DE9C2" w14:textId="77777777"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56DD9BC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ATSSS request information</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77" w:name="_Toc138330377"/>
      <w:r w:rsidRPr="00610329">
        <w:t>8.2.9.</w:t>
      </w:r>
      <w:r w:rsidR="00CE3963" w:rsidRPr="00610329">
        <w:t>21</w:t>
      </w:r>
      <w:r w:rsidRPr="00610329">
        <w:rPr>
          <w:lang w:val="en-US"/>
        </w:rPr>
        <w:tab/>
        <w:t>ATSSS</w:t>
      </w:r>
      <w:r w:rsidRPr="00610329">
        <w:t xml:space="preserve">_RESPONSE </w:t>
      </w:r>
      <w:r w:rsidRPr="00610329">
        <w:rPr>
          <w:lang w:val="en-US"/>
        </w:rPr>
        <w:t>Notify payload</w:t>
      </w:r>
      <w:bookmarkEnd w:id="1377"/>
    </w:p>
    <w:p w14:paraId="7949AF7F" w14:textId="77777777"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20A961E7"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53FB694D" w14:textId="77777777" w:rsidR="004B4DE9" w:rsidRPr="00610329" w:rsidRDefault="004B4DE9" w:rsidP="004B4DE9"/>
    <w:p w14:paraId="6F039925" w14:textId="64A99F5A" w:rsidR="004B4DE9" w:rsidRPr="0061032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p w14:paraId="7817090A" w14:textId="67A4EEC8" w:rsidR="004B4DE9" w:rsidRPr="00610329" w:rsidRDefault="004B4DE9" w:rsidP="004B4DE9">
      <w:pPr>
        <w:pStyle w:val="TH"/>
      </w:pPr>
      <w:r w:rsidRPr="00610329">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553CF6D2" w14:textId="77777777" w:rsidTr="00026809">
        <w:trPr>
          <w:trHeight w:val="276"/>
          <w:jc w:val="center"/>
        </w:trPr>
        <w:tc>
          <w:tcPr>
            <w:tcW w:w="8314" w:type="dxa"/>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noWrap/>
            <w:vAlign w:val="bottom"/>
          </w:tcPr>
          <w:p w14:paraId="02854213" w14:textId="3F3BCDC4"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4B4DE9" w:rsidRPr="00610329" w14:paraId="609C3119" w14:textId="77777777" w:rsidTr="00026809">
        <w:trPr>
          <w:trHeight w:val="276"/>
          <w:jc w:val="center"/>
        </w:trPr>
        <w:tc>
          <w:tcPr>
            <w:tcW w:w="8314" w:type="dxa"/>
            <w:tcBorders>
              <w:top w:val="nil"/>
              <w:bottom w:val="single" w:sz="4" w:space="0" w:color="auto"/>
            </w:tcBorders>
            <w:noWrap/>
            <w:vAlign w:val="bottom"/>
          </w:tcPr>
          <w:p w14:paraId="3CC29E7B" w14:textId="663AB175" w:rsidR="004B4DE9" w:rsidRPr="00610329" w:rsidRDefault="004B4DE9" w:rsidP="00026809">
            <w:pPr>
              <w:pStyle w:val="TAL"/>
            </w:pPr>
            <w:r w:rsidRPr="00610329">
              <w:t xml:space="preserve">Octets 7 to n are the ATSSS response information field. This field indicates 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bl>
    <w:p w14:paraId="63147E92" w14:textId="77777777" w:rsidR="004B4DE9" w:rsidRPr="00610329" w:rsidRDefault="004B4DE9" w:rsidP="004B4DE9">
      <w:pPr>
        <w:pStyle w:val="EditorsNote"/>
      </w:pPr>
      <w:r w:rsidRPr="00610329">
        <w:t>Editor's note:</w:t>
      </w:r>
      <w:r w:rsidRPr="00610329">
        <w:tab/>
        <w:t xml:space="preserve">Whether ATSSS rules need to be included in </w:t>
      </w:r>
      <w:r w:rsidRPr="00610329">
        <w:rPr>
          <w:lang w:val="en-US"/>
        </w:rPr>
        <w:t>ATSSS</w:t>
      </w:r>
      <w:r w:rsidRPr="00610329">
        <w:t xml:space="preserve">_RESPONSE </w:t>
      </w:r>
      <w:r w:rsidRPr="00610329">
        <w:rPr>
          <w:lang w:val="en-US"/>
        </w:rPr>
        <w:t>Notify payload is FFS</w:t>
      </w:r>
      <w:r w:rsidRPr="00610329">
        <w:t>.</w:t>
      </w:r>
    </w:p>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78" w:name="_Toc20154517"/>
      <w:bookmarkStart w:id="1379" w:name="_Toc27727493"/>
      <w:bookmarkStart w:id="1380" w:name="_Toc45203951"/>
      <w:bookmarkStart w:id="1381" w:name="_Toc138330378"/>
      <w:r w:rsidRPr="00610329">
        <w:t>8.2.10</w:t>
      </w:r>
      <w:r w:rsidRPr="00610329">
        <w:tab/>
        <w:t>EAP-</w:t>
      </w:r>
      <w:r w:rsidRPr="00610329">
        <w:rPr>
          <w:lang w:eastAsia="ko-KR"/>
        </w:rPr>
        <w:t>3GPP-LimitedService method</w:t>
      </w:r>
      <w:bookmarkEnd w:id="1378"/>
      <w:bookmarkEnd w:id="1379"/>
      <w:bookmarkEnd w:id="1380"/>
      <w:bookmarkEnd w:id="1381"/>
    </w:p>
    <w:p w14:paraId="01CC3B79" w14:textId="77777777" w:rsidR="00CC4B4C" w:rsidRPr="00610329" w:rsidRDefault="00CC4B4C" w:rsidP="00CC4B4C">
      <w:pPr>
        <w:pStyle w:val="Heading4"/>
      </w:pPr>
      <w:bookmarkStart w:id="1382" w:name="_Toc20154518"/>
      <w:bookmarkStart w:id="1383" w:name="_Toc27727494"/>
      <w:bookmarkStart w:id="1384" w:name="_Toc45203952"/>
      <w:bookmarkStart w:id="1385" w:name="_Toc138330379"/>
      <w:r w:rsidRPr="00610329">
        <w:t>8.2.10.1</w:t>
      </w:r>
      <w:r w:rsidRPr="00610329">
        <w:tab/>
        <w:t>General</w:t>
      </w:r>
      <w:bookmarkEnd w:id="1382"/>
      <w:bookmarkEnd w:id="1383"/>
      <w:bookmarkEnd w:id="1384"/>
      <w:bookmarkEnd w:id="1385"/>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86" w:name="_Toc20154519"/>
      <w:bookmarkStart w:id="1387" w:name="_Toc27727495"/>
      <w:bookmarkStart w:id="1388" w:name="_Toc45203953"/>
      <w:bookmarkStart w:id="1389" w:name="_Toc138330380"/>
      <w:r w:rsidRPr="00610329">
        <w:t>8.2.10.2</w:t>
      </w:r>
      <w:r w:rsidRPr="00610329">
        <w:tab/>
        <w:t>Message format</w:t>
      </w:r>
      <w:bookmarkEnd w:id="1386"/>
      <w:bookmarkEnd w:id="1387"/>
      <w:bookmarkEnd w:id="1388"/>
      <w:bookmarkEnd w:id="1389"/>
    </w:p>
    <w:p w14:paraId="3D95FC63" w14:textId="77777777" w:rsidR="00CC4B4C" w:rsidRPr="00610329" w:rsidRDefault="00CC4B4C" w:rsidP="00CC4B4C">
      <w:pPr>
        <w:pStyle w:val="Heading5"/>
      </w:pPr>
      <w:bookmarkStart w:id="1390" w:name="_Toc20154520"/>
      <w:bookmarkStart w:id="1391" w:name="_Toc27727496"/>
      <w:bookmarkStart w:id="1392" w:name="_Toc45203954"/>
      <w:bookmarkStart w:id="1393" w:name="_Toc138330381"/>
      <w:r w:rsidRPr="00610329">
        <w:t>8.2.10.2.1</w:t>
      </w:r>
      <w:r w:rsidRPr="00610329">
        <w:tab/>
        <w:t>EAP-Request/3GPP-LimitedService-Init-Info message</w:t>
      </w:r>
      <w:bookmarkEnd w:id="1390"/>
      <w:bookmarkEnd w:id="1391"/>
      <w:bookmarkEnd w:id="1392"/>
      <w:bookmarkEnd w:id="1393"/>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394"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395" w:name="_PERM_MCCTEMPBM_CRPT03640100___2" w:colFirst="3" w:colLast="7"/>
            <w:bookmarkEnd w:id="1394"/>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396" w:name="_PERM_MCCTEMPBM_CRPT03640101___2" w:colFirst="0" w:colLast="0"/>
            <w:bookmarkEnd w:id="1395"/>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397" w:name="_PERM_MCCTEMPBM_CRPT03640102___2" w:colFirst="0" w:colLast="0"/>
            <w:bookmarkEnd w:id="1396"/>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398" w:name="_PERM_MCCTEMPBM_CRPT03640103___2" w:colFirst="0" w:colLast="0"/>
            <w:bookmarkEnd w:id="1397"/>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399" w:name="_PERM_MCCTEMPBM_CRPT03640104___2" w:colFirst="0" w:colLast="0"/>
            <w:bookmarkEnd w:id="1398"/>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00" w:name="_PERM_MCCTEMPBM_CRPT03640105___2" w:colFirst="0" w:colLast="0"/>
            <w:bookmarkEnd w:id="1399"/>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01" w:name="_PERM_MCCTEMPBM_CRPT03640106___2" w:colFirst="0" w:colLast="0"/>
            <w:bookmarkEnd w:id="1400"/>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02" w:name="_PERM_MCCTEMPBM_CRPT03640107___2" w:colFirst="0" w:colLast="0"/>
            <w:bookmarkEnd w:id="1401"/>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03" w:name="_PERM_MCCTEMPBM_CRPT03640108___2" w:colFirst="0" w:colLast="0"/>
            <w:bookmarkEnd w:id="1402"/>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04" w:name="_PERM_MCCTEMPBM_CRPT03640109___2" w:colFirst="0" w:colLast="0"/>
            <w:bookmarkEnd w:id="1403"/>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05" w:name="_PERM_MCCTEMPBM_CRPT03640110___2" w:colFirst="0" w:colLast="0"/>
            <w:bookmarkEnd w:id="1404"/>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06" w:name="_PERM_MCCTEMPBM_CRPT03640111___2" w:colFirst="0" w:colLast="0"/>
            <w:bookmarkEnd w:id="1405"/>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06"/>
    <w:p w14:paraId="7889A2AE" w14:textId="77777777" w:rsidR="00CC4B4C" w:rsidRPr="00610329" w:rsidRDefault="00CC4B4C" w:rsidP="00CC4B4C">
      <w:pPr>
        <w:pStyle w:val="TF"/>
        <w:outlineLvl w:val="0"/>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07" w:name="_Toc20154521"/>
      <w:bookmarkStart w:id="1408" w:name="_Toc27727497"/>
      <w:bookmarkStart w:id="1409" w:name="_Toc45203955"/>
      <w:bookmarkStart w:id="1410" w:name="_Toc138330382"/>
      <w:r w:rsidRPr="00610329">
        <w:t>8.2.10.2.2</w:t>
      </w:r>
      <w:r w:rsidRPr="00610329">
        <w:tab/>
        <w:t>EAP-Response/3GPP-LimitedService-Init-Info message</w:t>
      </w:r>
      <w:bookmarkEnd w:id="1407"/>
      <w:bookmarkEnd w:id="1408"/>
      <w:bookmarkEnd w:id="1409"/>
      <w:bookmarkEnd w:id="1410"/>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11"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12" w:name="_PERM_MCCTEMPBM_CRPT03640114___2" w:colFirst="3" w:colLast="7"/>
            <w:bookmarkEnd w:id="1411"/>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13" w:name="_PERM_MCCTEMPBM_CRPT03640115___2" w:colFirst="0" w:colLast="0"/>
            <w:bookmarkEnd w:id="1412"/>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14" w:name="_PERM_MCCTEMPBM_CRPT03640116___2" w:colFirst="0" w:colLast="0"/>
            <w:bookmarkEnd w:id="1413"/>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15" w:name="_PERM_MCCTEMPBM_CRPT03640117___2" w:colFirst="0" w:colLast="0"/>
            <w:bookmarkEnd w:id="1414"/>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16" w:name="_PERM_MCCTEMPBM_CRPT03640118___2" w:colFirst="0" w:colLast="0"/>
            <w:bookmarkEnd w:id="1415"/>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17" w:name="_PERM_MCCTEMPBM_CRPT03640119___2" w:colFirst="0" w:colLast="0"/>
            <w:bookmarkEnd w:id="1416"/>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18" w:name="_PERM_MCCTEMPBM_CRPT03640120___2" w:colFirst="0" w:colLast="0"/>
            <w:bookmarkEnd w:id="1417"/>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19" w:name="_PERM_MCCTEMPBM_CRPT03640121___2" w:colFirst="0" w:colLast="0"/>
            <w:bookmarkEnd w:id="1418"/>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20" w:name="_PERM_MCCTEMPBM_CRPT03640122___2" w:colFirst="0" w:colLast="0"/>
            <w:bookmarkEnd w:id="1419"/>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21" w:name="_PERM_MCCTEMPBM_CRPT03640123___2" w:colFirst="0" w:colLast="0"/>
            <w:bookmarkEnd w:id="1420"/>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22" w:name="_PERM_MCCTEMPBM_CRPT03640124___2" w:colFirst="0" w:colLast="0"/>
            <w:bookmarkEnd w:id="1421"/>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23" w:name="_PERM_MCCTEMPBM_CRPT03640125___2" w:colFirst="0" w:colLast="0"/>
            <w:bookmarkEnd w:id="1422"/>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23"/>
    <w:p w14:paraId="2B6EBECD" w14:textId="77777777" w:rsidR="00CC4B4C" w:rsidRPr="00610329" w:rsidRDefault="00CC4B4C" w:rsidP="00CC4B4C">
      <w:pPr>
        <w:pStyle w:val="TF"/>
        <w:outlineLvl w:val="0"/>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24" w:name="_Toc20154522"/>
      <w:bookmarkStart w:id="1425" w:name="_Toc27727498"/>
      <w:bookmarkStart w:id="1426" w:name="_Toc45203956"/>
      <w:bookmarkStart w:id="1427" w:name="_Toc138330383"/>
      <w:r w:rsidRPr="00610329">
        <w:t>8.2.10.2.3</w:t>
      </w:r>
      <w:r w:rsidRPr="00610329">
        <w:tab/>
        <w:t>EAP-Request/3GPP-LimitedService-Notif message</w:t>
      </w:r>
      <w:bookmarkEnd w:id="1424"/>
      <w:bookmarkEnd w:id="1425"/>
      <w:bookmarkEnd w:id="1426"/>
      <w:bookmarkEnd w:id="1427"/>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28"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29" w:name="_MCCTEMPBM_CRPT03640128___2" w:colFirst="3" w:colLast="7"/>
            <w:bookmarkEnd w:id="1428"/>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30" w:name="_MCCTEMPBM_CRPT03640129___2" w:colFirst="0" w:colLast="0"/>
            <w:bookmarkEnd w:id="1429"/>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31" w:name="_MCCTEMPBM_CRPT03640130___2" w:colFirst="0" w:colLast="0"/>
            <w:bookmarkEnd w:id="1430"/>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32" w:name="_MCCTEMPBM_CRPT03640131___2" w:colFirst="0" w:colLast="0"/>
            <w:bookmarkEnd w:id="1431"/>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33" w:name="_MCCTEMPBM_CRPT03640132___2" w:colFirst="0" w:colLast="0"/>
            <w:bookmarkEnd w:id="1432"/>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34" w:name="_MCCTEMPBM_CRPT03640133___2" w:colFirst="0" w:colLast="0"/>
            <w:bookmarkEnd w:id="1433"/>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35" w:name="_MCCTEMPBM_CRPT03640134___2" w:colFirst="0" w:colLast="0"/>
            <w:bookmarkEnd w:id="1434"/>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36" w:name="_MCCTEMPBM_CRPT03640135___2" w:colFirst="0" w:colLast="0"/>
            <w:bookmarkEnd w:id="1435"/>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37" w:name="_MCCTEMPBM_CRPT03640136___2" w:colFirst="0" w:colLast="0"/>
            <w:bookmarkEnd w:id="1436"/>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38" w:name="_MCCTEMPBM_CRPT03640137___2" w:colFirst="0" w:colLast="0"/>
            <w:bookmarkEnd w:id="1437"/>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39" w:name="_MCCTEMPBM_CRPT03640138___2" w:colFirst="0" w:colLast="0"/>
            <w:bookmarkEnd w:id="1438"/>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40" w:name="_MCCTEMPBM_CRPT03640139___2" w:colFirst="0" w:colLast="0"/>
            <w:bookmarkEnd w:id="1439"/>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40"/>
    <w:p w14:paraId="40EF6D40" w14:textId="77777777" w:rsidR="00CC4B4C" w:rsidRPr="00610329" w:rsidRDefault="00CC4B4C" w:rsidP="00CC4B4C">
      <w:pPr>
        <w:pStyle w:val="TF"/>
        <w:outlineLvl w:val="0"/>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41" w:name="_Toc20154523"/>
      <w:bookmarkStart w:id="1442" w:name="_Toc27727499"/>
      <w:bookmarkStart w:id="1443" w:name="_Toc45203957"/>
      <w:bookmarkStart w:id="1444" w:name="_Toc138330384"/>
      <w:r w:rsidRPr="00610329">
        <w:t>8.2.10.2.4</w:t>
      </w:r>
      <w:r w:rsidRPr="00610329">
        <w:tab/>
        <w:t>EAP-Response/3GPP-LimitedService-Notif message</w:t>
      </w:r>
      <w:bookmarkEnd w:id="1441"/>
      <w:bookmarkEnd w:id="1442"/>
      <w:bookmarkEnd w:id="1443"/>
      <w:bookmarkEnd w:id="1444"/>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45"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46" w:name="_MCCTEMPBM_CRPT03640142___2" w:colFirst="3" w:colLast="7"/>
            <w:bookmarkEnd w:id="1445"/>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47" w:name="_MCCTEMPBM_CRPT03640143___2" w:colFirst="0" w:colLast="0"/>
            <w:bookmarkEnd w:id="1446"/>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48" w:name="_MCCTEMPBM_CRPT03640144___2" w:colFirst="0" w:colLast="0"/>
            <w:bookmarkEnd w:id="1447"/>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49" w:name="_MCCTEMPBM_CRPT03640145___2" w:colFirst="0" w:colLast="0"/>
            <w:bookmarkEnd w:id="1448"/>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50" w:name="_MCCTEMPBM_CRPT03640146___2" w:colFirst="0" w:colLast="0"/>
            <w:bookmarkEnd w:id="1449"/>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51" w:name="_MCCTEMPBM_CRPT03640147___2" w:colFirst="0" w:colLast="0"/>
            <w:bookmarkEnd w:id="1450"/>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52" w:name="_MCCTEMPBM_CRPT03640148___2" w:colFirst="0" w:colLast="0"/>
            <w:bookmarkEnd w:id="1451"/>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53" w:name="_MCCTEMPBM_CRPT03640149___2" w:colFirst="0" w:colLast="0"/>
            <w:bookmarkEnd w:id="1452"/>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54" w:name="_MCCTEMPBM_CRPT03640150___2" w:colFirst="0" w:colLast="0"/>
            <w:bookmarkEnd w:id="1453"/>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54"/>
    <w:p w14:paraId="3571B48D" w14:textId="77777777" w:rsidR="00CC4B4C" w:rsidRPr="00610329" w:rsidRDefault="00CC4B4C" w:rsidP="00CC4B4C">
      <w:pPr>
        <w:pStyle w:val="TF"/>
        <w:outlineLvl w:val="0"/>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Pr="00610329" w:rsidRDefault="00CC4B4C" w:rsidP="005C0813">
      <w:pPr>
        <w:rPr>
          <w:noProof/>
          <w:lang w:eastAsia="zh-CN"/>
        </w:rPr>
      </w:pPr>
    </w:p>
    <w:p w14:paraId="7C809E4A" w14:textId="77777777" w:rsidR="00050F92" w:rsidRPr="00610329" w:rsidRDefault="004A3549" w:rsidP="00050F92">
      <w:pPr>
        <w:pStyle w:val="Heading8"/>
      </w:pPr>
      <w:r w:rsidRPr="00610329">
        <w:br w:type="page"/>
      </w:r>
      <w:bookmarkStart w:id="1455" w:name="_Toc20154524"/>
      <w:bookmarkStart w:id="1456" w:name="_Toc27727500"/>
      <w:bookmarkStart w:id="1457" w:name="_Toc45203958"/>
      <w:bookmarkStart w:id="1458" w:name="_Toc138330385"/>
      <w:r w:rsidR="00050F92" w:rsidRPr="00610329">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455"/>
      <w:bookmarkEnd w:id="1456"/>
      <w:bookmarkEnd w:id="1457"/>
      <w:bookmarkEnd w:id="1458"/>
    </w:p>
    <w:p w14:paraId="6D4582B4" w14:textId="77777777" w:rsidR="00050F92" w:rsidRPr="00610329" w:rsidRDefault="00F20482" w:rsidP="00050F92">
      <w:pPr>
        <w:pStyle w:val="Heading1"/>
      </w:pPr>
      <w:bookmarkStart w:id="1459" w:name="_Toc20154525"/>
      <w:bookmarkStart w:id="1460" w:name="_Toc27727501"/>
      <w:bookmarkStart w:id="1461" w:name="_Toc45203959"/>
      <w:bookmarkStart w:id="1462" w:name="_Toc138330386"/>
      <w:r w:rsidRPr="00610329">
        <w:t>A</w:t>
      </w:r>
      <w:r w:rsidR="00050F92" w:rsidRPr="00610329">
        <w:t>.1</w:t>
      </w:r>
      <w:r w:rsidR="00050F92" w:rsidRPr="00610329">
        <w:tab/>
        <w:t>Scope of signalling flows</w:t>
      </w:r>
      <w:bookmarkEnd w:id="1459"/>
      <w:bookmarkEnd w:id="1460"/>
      <w:bookmarkEnd w:id="1461"/>
      <w:bookmarkEnd w:id="1462"/>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63" w:name="_Toc20154526"/>
      <w:bookmarkStart w:id="1464" w:name="_Toc27727502"/>
      <w:bookmarkStart w:id="1465" w:name="_Toc45203960"/>
      <w:bookmarkStart w:id="1466" w:name="_Toc138330387"/>
      <w:r w:rsidRPr="00610329">
        <w:t>A</w:t>
      </w:r>
      <w:r w:rsidR="00050F92" w:rsidRPr="00610329">
        <w:t>.2</w:t>
      </w:r>
      <w:r w:rsidR="00050F92" w:rsidRPr="00610329">
        <w:tab/>
        <w:t>Signalling flow for inter-system change between 3GPP access network and non-3GPP access network</w:t>
      </w:r>
      <w:bookmarkEnd w:id="1463"/>
      <w:bookmarkEnd w:id="1464"/>
      <w:bookmarkEnd w:id="1465"/>
      <w:bookmarkEnd w:id="1466"/>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1.9pt;height:603.8pt" o:ole="">
            <v:imagedata r:id="rId16" o:title=""/>
          </v:shape>
          <o:OLEObject Type="Embed" ProgID="Visio.Drawing.11" ShapeID="_x0000_i1026" DrawAspect="Content" ObjectID="_1748942862"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67" w:name="_Toc20154527"/>
      <w:bookmarkStart w:id="1468" w:name="_Toc27727503"/>
      <w:bookmarkStart w:id="1469" w:name="_Toc45203961"/>
      <w:bookmarkStart w:id="1470" w:name="_Toc138330388"/>
      <w:r w:rsidR="002A6237" w:rsidRPr="00610329">
        <w:t>Annex B (informative):</w:t>
      </w:r>
      <w:r w:rsidR="002A6237" w:rsidRPr="00610329">
        <w:br/>
        <w:t>Assignment of Access Network Identities in 3GPP</w:t>
      </w:r>
      <w:bookmarkEnd w:id="1467"/>
      <w:bookmarkEnd w:id="1468"/>
      <w:bookmarkEnd w:id="1469"/>
      <w:bookmarkEnd w:id="1470"/>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71" w:name="_Toc20154528"/>
      <w:bookmarkStart w:id="1472" w:name="_Toc27727504"/>
      <w:bookmarkStart w:id="1473" w:name="_Toc45203962"/>
      <w:bookmarkStart w:id="1474" w:name="_Toc138330389"/>
      <w:r w:rsidRPr="00610329">
        <w:t>B.1</w:t>
      </w:r>
      <w:r w:rsidRPr="00610329">
        <w:tab/>
        <w:t>Access Network Identities</w:t>
      </w:r>
      <w:bookmarkEnd w:id="1471"/>
      <w:bookmarkEnd w:id="1472"/>
      <w:bookmarkEnd w:id="1473"/>
      <w:bookmarkEnd w:id="1474"/>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75" w:name="_Toc20154529"/>
      <w:bookmarkStart w:id="1476" w:name="_Toc27727505"/>
      <w:bookmarkStart w:id="1477" w:name="_Toc45203963"/>
      <w:bookmarkStart w:id="1478" w:name="_Toc138330390"/>
      <w:r w:rsidR="00DF4E9D" w:rsidRPr="00610329">
        <w:t>Annex C (informative):</w:t>
      </w:r>
      <w:r w:rsidR="00DF4E9D" w:rsidRPr="00610329">
        <w:br/>
        <w:t>Example usage of ANDSF</w:t>
      </w:r>
      <w:bookmarkEnd w:id="1475"/>
      <w:bookmarkEnd w:id="1476"/>
      <w:bookmarkEnd w:id="1477"/>
      <w:bookmarkEnd w:id="1478"/>
    </w:p>
    <w:p w14:paraId="4C0580B5" w14:textId="77777777" w:rsidR="00DF4E9D" w:rsidRPr="00610329" w:rsidRDefault="00DF4E9D" w:rsidP="00DF4E9D">
      <w:pPr>
        <w:pStyle w:val="Heading1"/>
      </w:pPr>
      <w:bookmarkStart w:id="1479" w:name="_Toc20154530"/>
      <w:bookmarkStart w:id="1480" w:name="_Toc27727506"/>
      <w:bookmarkStart w:id="1481" w:name="_Toc45203964"/>
      <w:bookmarkStart w:id="1482" w:name="_Toc138330391"/>
      <w:r w:rsidRPr="00610329">
        <w:t>C.1</w:t>
      </w:r>
      <w:r w:rsidRPr="00610329">
        <w:tab/>
        <w:t>Scope of ANDSF Example</w:t>
      </w:r>
      <w:bookmarkEnd w:id="1479"/>
      <w:bookmarkEnd w:id="1480"/>
      <w:bookmarkEnd w:id="1481"/>
      <w:bookmarkEnd w:id="1482"/>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83" w:name="_Toc20154531"/>
      <w:bookmarkStart w:id="1484" w:name="_Toc27727507"/>
      <w:bookmarkStart w:id="1485" w:name="_Toc45203965"/>
      <w:bookmarkStart w:id="1486" w:name="_Toc138330392"/>
      <w:r w:rsidRPr="00610329">
        <w:t>C.2</w:t>
      </w:r>
      <w:r w:rsidRPr="00610329">
        <w:tab/>
        <w:t>Organization of ANDSF Coverage Map for WiMAX Network discovery</w:t>
      </w:r>
      <w:bookmarkEnd w:id="1483"/>
      <w:bookmarkEnd w:id="1484"/>
      <w:bookmarkEnd w:id="1485"/>
      <w:bookmarkEnd w:id="1486"/>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487" w:name="_Toc20154532"/>
      <w:bookmarkStart w:id="1488" w:name="_Toc27727508"/>
      <w:bookmarkStart w:id="1489" w:name="_Toc45203966"/>
      <w:bookmarkStart w:id="1490" w:name="_Toc138330393"/>
      <w:r w:rsidRPr="00610329">
        <w:t>C.3</w:t>
      </w:r>
      <w:r w:rsidRPr="00610329">
        <w:tab/>
        <w:t>Parameters in Pull mode</w:t>
      </w:r>
      <w:bookmarkEnd w:id="1487"/>
      <w:bookmarkEnd w:id="1488"/>
      <w:bookmarkEnd w:id="1489"/>
      <w:bookmarkEnd w:id="1490"/>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491" w:name="_Toc20154533"/>
      <w:bookmarkStart w:id="1492" w:name="_Toc27727509"/>
      <w:bookmarkStart w:id="1493" w:name="_Toc45203967"/>
      <w:bookmarkStart w:id="1494" w:name="_Toc138330394"/>
      <w:r w:rsidRPr="00610329">
        <w:t>Annex D (informative):</w:t>
      </w:r>
      <w:r w:rsidRPr="00610329">
        <w:br/>
        <w:t>Mismatch of static configuration of mobility mechanism in the UE and in the network</w:t>
      </w:r>
      <w:bookmarkEnd w:id="1491"/>
      <w:bookmarkEnd w:id="1492"/>
      <w:bookmarkEnd w:id="1493"/>
      <w:bookmarkEnd w:id="1494"/>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495" w:name="_Toc20154534"/>
      <w:bookmarkStart w:id="1496" w:name="_Toc27727510"/>
      <w:bookmarkStart w:id="1497" w:name="_Toc45203968"/>
      <w:bookmarkStart w:id="1498" w:name="_Toc138330395"/>
      <w:r w:rsidRPr="00610329">
        <w:t>Annex E (informative):</w:t>
      </w:r>
      <w:r w:rsidRPr="00610329">
        <w:br/>
        <w:t>UE procedures based on preconfigured and received information</w:t>
      </w:r>
      <w:bookmarkEnd w:id="1495"/>
      <w:bookmarkEnd w:id="1496"/>
      <w:bookmarkEnd w:id="1497"/>
      <w:bookmarkEnd w:id="1498"/>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1.2pt;height:572.45pt" o:ole="">
            <v:imagedata r:id="rId18" o:title=""/>
          </v:shape>
          <o:OLEObject Type="Embed" ProgID="Visio.Drawing.11" ShapeID="_x0000_i1027" DrawAspect="Content" ObjectID="_1748942863"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1.5pt;height:352.15pt" o:ole="">
            <v:imagedata r:id="rId20" o:title=""/>
          </v:shape>
          <o:OLEObject Type="Embed" ProgID="Visio.Drawing.11" ShapeID="_x0000_i1028" DrawAspect="Content" ObjectID="_1748942864"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499" w:name="_Toc20154535"/>
      <w:bookmarkStart w:id="1500" w:name="_Toc27727511"/>
      <w:bookmarkStart w:id="1501" w:name="_Toc45203969"/>
      <w:bookmarkStart w:id="1502" w:name="_Toc138330396"/>
      <w:r w:rsidR="00685DE6" w:rsidRPr="00610329">
        <w:t>Annex F (Normative):</w:t>
      </w:r>
      <w:r w:rsidR="00685DE6" w:rsidRPr="00610329">
        <w:br/>
        <w:t>Access to EPC via restrictive non-3GPP access network</w:t>
      </w:r>
      <w:bookmarkEnd w:id="1499"/>
      <w:bookmarkEnd w:id="1500"/>
      <w:bookmarkEnd w:id="1501"/>
      <w:bookmarkEnd w:id="1502"/>
    </w:p>
    <w:p w14:paraId="3940121A" w14:textId="77777777" w:rsidR="00685DE6" w:rsidRPr="00610329" w:rsidRDefault="00685DE6" w:rsidP="00685DE6">
      <w:pPr>
        <w:pStyle w:val="Heading1"/>
      </w:pPr>
      <w:bookmarkStart w:id="1503" w:name="_Toc20154536"/>
      <w:bookmarkStart w:id="1504" w:name="_Toc27727512"/>
      <w:bookmarkStart w:id="1505" w:name="_Toc45203970"/>
      <w:bookmarkStart w:id="1506" w:name="_Toc138330397"/>
      <w:r w:rsidRPr="00610329">
        <w:t>F.1</w:t>
      </w:r>
      <w:r w:rsidRPr="00610329">
        <w:tab/>
        <w:t>General</w:t>
      </w:r>
      <w:bookmarkEnd w:id="1503"/>
      <w:bookmarkEnd w:id="1504"/>
      <w:bookmarkEnd w:id="1505"/>
      <w:bookmarkEnd w:id="1506"/>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507" w:name="_Toc20154537"/>
      <w:bookmarkStart w:id="1508" w:name="_Toc27727513"/>
      <w:bookmarkStart w:id="1509" w:name="_Toc45203971"/>
      <w:bookmarkStart w:id="1510" w:name="_Toc138330398"/>
      <w:r w:rsidRPr="00610329">
        <w:t>F.2</w:t>
      </w:r>
      <w:r w:rsidRPr="00610329">
        <w:tab/>
        <w:t>UE – EPC network protocols</w:t>
      </w:r>
      <w:bookmarkEnd w:id="1507"/>
      <w:bookmarkEnd w:id="1508"/>
      <w:bookmarkEnd w:id="1509"/>
      <w:bookmarkEnd w:id="1510"/>
    </w:p>
    <w:p w14:paraId="0F6B66A8" w14:textId="77777777" w:rsidR="00685DE6" w:rsidRPr="00610329" w:rsidRDefault="00685DE6" w:rsidP="00685DE6">
      <w:pPr>
        <w:pStyle w:val="Heading2"/>
      </w:pPr>
      <w:bookmarkStart w:id="1511" w:name="_Toc20154538"/>
      <w:bookmarkStart w:id="1512" w:name="_Toc27727514"/>
      <w:bookmarkStart w:id="1513" w:name="_Toc45203972"/>
      <w:bookmarkStart w:id="1514" w:name="_Toc138330399"/>
      <w:r w:rsidRPr="00610329">
        <w:t>F.2.1</w:t>
      </w:r>
      <w:r w:rsidRPr="00610329">
        <w:tab/>
        <w:t>General</w:t>
      </w:r>
      <w:bookmarkEnd w:id="1511"/>
      <w:bookmarkEnd w:id="1512"/>
      <w:bookmarkEnd w:id="1513"/>
      <w:bookmarkEnd w:id="1514"/>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15" w:name="_Toc20154539"/>
      <w:bookmarkStart w:id="1516" w:name="_Toc27727515"/>
      <w:bookmarkStart w:id="1517" w:name="_Toc45203973"/>
      <w:bookmarkStart w:id="1518" w:name="_Toc138330400"/>
      <w:r w:rsidRPr="00610329">
        <w:t>F.2.2</w:t>
      </w:r>
      <w:r w:rsidRPr="00610329">
        <w:tab/>
        <w:t>FTT protocol</w:t>
      </w:r>
      <w:bookmarkEnd w:id="1515"/>
      <w:bookmarkEnd w:id="1516"/>
      <w:bookmarkEnd w:id="1517"/>
      <w:bookmarkEnd w:id="1518"/>
    </w:p>
    <w:p w14:paraId="51D3B417" w14:textId="77777777" w:rsidR="00141B9B" w:rsidRPr="00610329" w:rsidRDefault="00141B9B" w:rsidP="00141B9B">
      <w:pPr>
        <w:pStyle w:val="Heading3"/>
      </w:pPr>
      <w:bookmarkStart w:id="1519" w:name="_Toc20154540"/>
      <w:bookmarkStart w:id="1520" w:name="_Toc27727516"/>
      <w:bookmarkStart w:id="1521" w:name="_Toc45203974"/>
      <w:bookmarkStart w:id="1522" w:name="_Toc138330401"/>
      <w:r w:rsidRPr="00610329">
        <w:t>F.2.2.1</w:t>
      </w:r>
      <w:r w:rsidRPr="00610329">
        <w:tab/>
        <w:t>General</w:t>
      </w:r>
      <w:bookmarkEnd w:id="1519"/>
      <w:bookmarkEnd w:id="1520"/>
      <w:bookmarkEnd w:id="1521"/>
      <w:bookmarkEnd w:id="1522"/>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23" w:name="_Toc20154541"/>
      <w:bookmarkStart w:id="1524" w:name="_Toc27727517"/>
      <w:bookmarkStart w:id="1525" w:name="_Toc45203975"/>
      <w:bookmarkStart w:id="1526" w:name="_Toc138330402"/>
      <w:r w:rsidRPr="00610329">
        <w:t>F.2.</w:t>
      </w:r>
      <w:r w:rsidR="00141B9B" w:rsidRPr="00610329">
        <w:t>2.</w:t>
      </w:r>
      <w:r w:rsidRPr="00610329">
        <w:t>2</w:t>
      </w:r>
      <w:r w:rsidRPr="00610329">
        <w:tab/>
        <w:t>UE requested FTT establishment procedure</w:t>
      </w:r>
      <w:bookmarkEnd w:id="1523"/>
      <w:bookmarkEnd w:id="1524"/>
      <w:bookmarkEnd w:id="1525"/>
      <w:bookmarkEnd w:id="1526"/>
    </w:p>
    <w:p w14:paraId="3F2B1E6E" w14:textId="77777777" w:rsidR="00685DE6" w:rsidRPr="00610329" w:rsidRDefault="00685DE6" w:rsidP="00141B9B">
      <w:pPr>
        <w:pStyle w:val="Heading4"/>
      </w:pPr>
      <w:bookmarkStart w:id="1527" w:name="_Toc20154542"/>
      <w:bookmarkStart w:id="1528" w:name="_Toc27727518"/>
      <w:bookmarkStart w:id="1529" w:name="_Toc45203976"/>
      <w:bookmarkStart w:id="1530" w:name="_Toc138330403"/>
      <w:r w:rsidRPr="00610329">
        <w:t>F.2</w:t>
      </w:r>
      <w:r w:rsidR="00141B9B" w:rsidRPr="00610329">
        <w:t>.2</w:t>
      </w:r>
      <w:r w:rsidRPr="00610329">
        <w:t>.2.1</w:t>
      </w:r>
      <w:r w:rsidRPr="00610329">
        <w:tab/>
        <w:t>General</w:t>
      </w:r>
      <w:bookmarkEnd w:id="1527"/>
      <w:bookmarkEnd w:id="1528"/>
      <w:bookmarkEnd w:id="1529"/>
      <w:bookmarkEnd w:id="1530"/>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1531" w:name="_Toc20154543"/>
      <w:bookmarkStart w:id="1532" w:name="_Toc27727519"/>
      <w:bookmarkStart w:id="1533" w:name="_Toc45203977"/>
      <w:bookmarkStart w:id="1534" w:name="_Toc138330404"/>
      <w:r w:rsidRPr="00610329">
        <w:t>F.2</w:t>
      </w:r>
      <w:r w:rsidR="00141B9B" w:rsidRPr="00610329">
        <w:t>.2</w:t>
      </w:r>
      <w:r w:rsidRPr="00610329">
        <w:t>.2.2</w:t>
      </w:r>
      <w:r w:rsidRPr="00610329">
        <w:tab/>
        <w:t>UE requested FTT establishment procedure initiation</w:t>
      </w:r>
      <w:bookmarkEnd w:id="1531"/>
      <w:bookmarkEnd w:id="1532"/>
      <w:bookmarkEnd w:id="1533"/>
      <w:bookmarkEnd w:id="1534"/>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35" w:name="_Toc20154544"/>
      <w:bookmarkStart w:id="1536" w:name="_Toc27727520"/>
      <w:bookmarkStart w:id="1537" w:name="_Toc45203978"/>
      <w:bookmarkStart w:id="1538" w:name="_Toc138330405"/>
      <w:r w:rsidRPr="00610329">
        <w:t>F.</w:t>
      </w:r>
      <w:r w:rsidR="00141B9B" w:rsidRPr="00610329">
        <w:t>2.</w:t>
      </w:r>
      <w:r w:rsidRPr="00610329">
        <w:t>2.2.3</w:t>
      </w:r>
      <w:r w:rsidRPr="00610329">
        <w:tab/>
        <w:t>UE requested FTT establishment procedure initiation via restrictive non-3GPP access network type I</w:t>
      </w:r>
      <w:bookmarkEnd w:id="1535"/>
      <w:bookmarkEnd w:id="1536"/>
      <w:bookmarkEnd w:id="1537"/>
      <w:bookmarkEnd w:id="1538"/>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39" w:name="_Toc20154545"/>
      <w:bookmarkStart w:id="1540" w:name="_Toc27727521"/>
      <w:bookmarkStart w:id="1541" w:name="_Toc45203979"/>
      <w:bookmarkStart w:id="1542" w:name="_Toc138330406"/>
      <w:r w:rsidRPr="00610329">
        <w:t>F.2</w:t>
      </w:r>
      <w:r w:rsidR="00141B9B" w:rsidRPr="00610329">
        <w:t>.2</w:t>
      </w:r>
      <w:r w:rsidRPr="00610329">
        <w:t>.2.4</w:t>
      </w:r>
      <w:r w:rsidRPr="00610329">
        <w:tab/>
        <w:t>UE requested FTT establishment procedure initiation via restrictive non-3GPP access network type II</w:t>
      </w:r>
      <w:bookmarkEnd w:id="1539"/>
      <w:bookmarkEnd w:id="1540"/>
      <w:bookmarkEnd w:id="1541"/>
      <w:bookmarkEnd w:id="1542"/>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43" w:name="_Toc20154546"/>
      <w:bookmarkStart w:id="1544" w:name="_Toc27727522"/>
      <w:bookmarkStart w:id="1545" w:name="_Toc45203980"/>
      <w:bookmarkStart w:id="1546" w:name="_Toc138330407"/>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43"/>
      <w:bookmarkEnd w:id="1544"/>
      <w:bookmarkEnd w:id="1545"/>
      <w:bookmarkEnd w:id="1546"/>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47" w:name="_Toc20154547"/>
      <w:bookmarkStart w:id="1548" w:name="_Toc27727523"/>
      <w:bookmarkStart w:id="1549" w:name="_Toc45203981"/>
      <w:bookmarkStart w:id="1550" w:name="_Toc138330408"/>
      <w:r w:rsidRPr="00610329">
        <w:t>F.</w:t>
      </w:r>
      <w:r w:rsidR="00141B9B" w:rsidRPr="00610329">
        <w:t>2.</w:t>
      </w:r>
      <w:r w:rsidRPr="00610329">
        <w:t>2.3</w:t>
      </w:r>
      <w:r w:rsidRPr="00610329">
        <w:tab/>
        <w:t>IKEv2 message transport procedure</w:t>
      </w:r>
      <w:bookmarkEnd w:id="1547"/>
      <w:bookmarkEnd w:id="1548"/>
      <w:bookmarkEnd w:id="1549"/>
      <w:bookmarkEnd w:id="1550"/>
    </w:p>
    <w:p w14:paraId="569C841D" w14:textId="77777777" w:rsidR="00685DE6" w:rsidRPr="00610329" w:rsidRDefault="00685DE6" w:rsidP="00141B9B">
      <w:pPr>
        <w:pStyle w:val="Heading4"/>
      </w:pPr>
      <w:bookmarkStart w:id="1551" w:name="_Toc20154548"/>
      <w:bookmarkStart w:id="1552" w:name="_Toc27727524"/>
      <w:bookmarkStart w:id="1553" w:name="_Toc45203982"/>
      <w:bookmarkStart w:id="1554" w:name="_Toc138330409"/>
      <w:r w:rsidRPr="00610329">
        <w:t>F.2.</w:t>
      </w:r>
      <w:r w:rsidR="00141B9B" w:rsidRPr="00610329">
        <w:t>2.</w:t>
      </w:r>
      <w:r w:rsidRPr="00610329">
        <w:t>3.1</w:t>
      </w:r>
      <w:r w:rsidRPr="00610329">
        <w:tab/>
        <w:t>General</w:t>
      </w:r>
      <w:bookmarkEnd w:id="1551"/>
      <w:bookmarkEnd w:id="1552"/>
      <w:bookmarkEnd w:id="1553"/>
      <w:bookmarkEnd w:id="1554"/>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55" w:name="_Toc20154549"/>
      <w:bookmarkStart w:id="1556" w:name="_Toc27727525"/>
      <w:bookmarkStart w:id="1557" w:name="_Toc45203983"/>
      <w:bookmarkStart w:id="1558" w:name="_Toc138330410"/>
      <w:r w:rsidRPr="00610329">
        <w:t>F.2</w:t>
      </w:r>
      <w:r w:rsidR="00141B9B" w:rsidRPr="00610329">
        <w:t>.2</w:t>
      </w:r>
      <w:r w:rsidRPr="00610329">
        <w:t>.3.2</w:t>
      </w:r>
      <w:r w:rsidRPr="00610329">
        <w:tab/>
        <w:t>IKEv2 message transport procedure initiation</w:t>
      </w:r>
      <w:bookmarkEnd w:id="1555"/>
      <w:bookmarkEnd w:id="1556"/>
      <w:bookmarkEnd w:id="1557"/>
      <w:bookmarkEnd w:id="1558"/>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59" w:name="_Toc20154550"/>
      <w:bookmarkStart w:id="1560" w:name="_Toc27727526"/>
      <w:bookmarkStart w:id="1561" w:name="_Toc45203984"/>
      <w:bookmarkStart w:id="1562" w:name="_Toc138330411"/>
      <w:r w:rsidRPr="00610329">
        <w:t>F.2.</w:t>
      </w:r>
      <w:r w:rsidR="00141B9B" w:rsidRPr="00610329">
        <w:t>2.</w:t>
      </w:r>
      <w:r w:rsidRPr="00610329">
        <w:t>3.3</w:t>
      </w:r>
      <w:r w:rsidRPr="00610329">
        <w:tab/>
        <w:t>IKEv2 message transport procedure accepted</w:t>
      </w:r>
      <w:bookmarkEnd w:id="1559"/>
      <w:bookmarkEnd w:id="1560"/>
      <w:bookmarkEnd w:id="1561"/>
      <w:bookmarkEnd w:id="1562"/>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63" w:name="_Toc20154551"/>
      <w:bookmarkStart w:id="1564" w:name="_Toc27727527"/>
      <w:bookmarkStart w:id="1565" w:name="_Toc45203985"/>
      <w:bookmarkStart w:id="1566" w:name="_Toc138330412"/>
      <w:r w:rsidRPr="00610329">
        <w:t>F.</w:t>
      </w:r>
      <w:r w:rsidR="00141B9B" w:rsidRPr="00610329">
        <w:t>2.</w:t>
      </w:r>
      <w:r w:rsidRPr="00610329">
        <w:t>2.4</w:t>
      </w:r>
      <w:r w:rsidRPr="00610329">
        <w:tab/>
        <w:t>Encapsulating security payload transport procedure</w:t>
      </w:r>
      <w:bookmarkEnd w:id="1563"/>
      <w:bookmarkEnd w:id="1564"/>
      <w:bookmarkEnd w:id="1565"/>
      <w:bookmarkEnd w:id="1566"/>
    </w:p>
    <w:p w14:paraId="6E9ED1DD" w14:textId="77777777" w:rsidR="00685DE6" w:rsidRPr="00610329" w:rsidRDefault="00685DE6" w:rsidP="00141B9B">
      <w:pPr>
        <w:pStyle w:val="Heading4"/>
      </w:pPr>
      <w:bookmarkStart w:id="1567" w:name="_Toc20154552"/>
      <w:bookmarkStart w:id="1568" w:name="_Toc27727528"/>
      <w:bookmarkStart w:id="1569" w:name="_Toc45203986"/>
      <w:bookmarkStart w:id="1570" w:name="_Toc138330413"/>
      <w:r w:rsidRPr="00610329">
        <w:t>F.2.</w:t>
      </w:r>
      <w:r w:rsidR="00141B9B" w:rsidRPr="00610329">
        <w:t>2.</w:t>
      </w:r>
      <w:r w:rsidRPr="00610329">
        <w:t>4.1</w:t>
      </w:r>
      <w:r w:rsidRPr="00610329">
        <w:tab/>
        <w:t>General</w:t>
      </w:r>
      <w:bookmarkEnd w:id="1567"/>
      <w:bookmarkEnd w:id="1568"/>
      <w:bookmarkEnd w:id="1569"/>
      <w:bookmarkEnd w:id="1570"/>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71" w:name="_Toc20154553"/>
      <w:bookmarkStart w:id="1572" w:name="_Toc27727529"/>
      <w:bookmarkStart w:id="1573" w:name="_Toc45203987"/>
      <w:bookmarkStart w:id="1574" w:name="_Toc138330414"/>
      <w:r w:rsidRPr="00610329">
        <w:t>F.2.</w:t>
      </w:r>
      <w:r w:rsidR="00141B9B" w:rsidRPr="00610329">
        <w:t>2.</w:t>
      </w:r>
      <w:r w:rsidRPr="00610329">
        <w:t>4.2</w:t>
      </w:r>
      <w:r w:rsidRPr="00610329">
        <w:tab/>
        <w:t>Encapsulating security payload transport initiation</w:t>
      </w:r>
      <w:bookmarkEnd w:id="1571"/>
      <w:bookmarkEnd w:id="1572"/>
      <w:bookmarkEnd w:id="1573"/>
      <w:bookmarkEnd w:id="1574"/>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75" w:name="_Toc20154554"/>
      <w:bookmarkStart w:id="1576" w:name="_Toc27727530"/>
      <w:bookmarkStart w:id="1577" w:name="_Toc45203988"/>
      <w:bookmarkStart w:id="1578" w:name="_Toc138330415"/>
      <w:r w:rsidRPr="00610329">
        <w:t>F.2</w:t>
      </w:r>
      <w:r w:rsidR="00141B9B" w:rsidRPr="00610329">
        <w:t>.2</w:t>
      </w:r>
      <w:r w:rsidRPr="00610329">
        <w:t>.4.3</w:t>
      </w:r>
      <w:r w:rsidRPr="00610329">
        <w:tab/>
        <w:t>Encapsulating security payload transport accepted</w:t>
      </w:r>
      <w:bookmarkEnd w:id="1575"/>
      <w:bookmarkEnd w:id="1576"/>
      <w:bookmarkEnd w:id="1577"/>
      <w:bookmarkEnd w:id="1578"/>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79" w:name="_Toc20154555"/>
      <w:bookmarkStart w:id="1580" w:name="_Toc27727531"/>
      <w:bookmarkStart w:id="1581" w:name="_Toc45203989"/>
      <w:bookmarkStart w:id="1582" w:name="_Toc138330416"/>
      <w:r w:rsidRPr="00610329">
        <w:t>F.</w:t>
      </w:r>
      <w:r w:rsidR="00141B9B" w:rsidRPr="00610329">
        <w:t>2.</w:t>
      </w:r>
      <w:r w:rsidRPr="00610329">
        <w:t>2.5</w:t>
      </w:r>
      <w:r w:rsidRPr="00610329">
        <w:tab/>
        <w:t>UE requested keep-alive procedure</w:t>
      </w:r>
      <w:bookmarkEnd w:id="1579"/>
      <w:bookmarkEnd w:id="1580"/>
      <w:bookmarkEnd w:id="1581"/>
      <w:bookmarkEnd w:id="1582"/>
    </w:p>
    <w:p w14:paraId="7B2D1E51" w14:textId="77777777" w:rsidR="00685DE6" w:rsidRPr="00610329" w:rsidRDefault="00685DE6" w:rsidP="00141B9B">
      <w:pPr>
        <w:pStyle w:val="Heading4"/>
      </w:pPr>
      <w:bookmarkStart w:id="1583" w:name="_Toc20154556"/>
      <w:bookmarkStart w:id="1584" w:name="_Toc27727532"/>
      <w:bookmarkStart w:id="1585" w:name="_Toc45203990"/>
      <w:bookmarkStart w:id="1586" w:name="_Toc138330417"/>
      <w:r w:rsidRPr="00610329">
        <w:t>F.2</w:t>
      </w:r>
      <w:r w:rsidR="00141B9B" w:rsidRPr="00610329">
        <w:t>.2</w:t>
      </w:r>
      <w:r w:rsidRPr="00610329">
        <w:t>.5.1</w:t>
      </w:r>
      <w:r w:rsidRPr="00610329">
        <w:tab/>
        <w:t>General</w:t>
      </w:r>
      <w:bookmarkEnd w:id="1583"/>
      <w:bookmarkEnd w:id="1584"/>
      <w:bookmarkEnd w:id="1585"/>
      <w:bookmarkEnd w:id="1586"/>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587" w:name="_Toc20154557"/>
      <w:bookmarkStart w:id="1588" w:name="_Toc27727533"/>
      <w:bookmarkStart w:id="1589" w:name="_Toc45203991"/>
      <w:bookmarkStart w:id="1590" w:name="_Toc138330418"/>
      <w:r w:rsidRPr="00610329">
        <w:t>F.2.</w:t>
      </w:r>
      <w:r w:rsidR="00141B9B" w:rsidRPr="00610329">
        <w:t>2.</w:t>
      </w:r>
      <w:r w:rsidRPr="00610329">
        <w:t>5.2</w:t>
      </w:r>
      <w:r w:rsidRPr="00610329">
        <w:tab/>
        <w:t>UE requested keep-alive procedure initiation</w:t>
      </w:r>
      <w:bookmarkEnd w:id="1587"/>
      <w:bookmarkEnd w:id="1588"/>
      <w:bookmarkEnd w:id="1589"/>
      <w:bookmarkEnd w:id="1590"/>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591" w:name="_Toc20154558"/>
      <w:bookmarkStart w:id="1592" w:name="_Toc27727534"/>
      <w:bookmarkStart w:id="1593" w:name="_Toc45203992"/>
      <w:bookmarkStart w:id="1594" w:name="_Toc138330419"/>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591"/>
      <w:bookmarkEnd w:id="1592"/>
      <w:bookmarkEnd w:id="1593"/>
      <w:bookmarkEnd w:id="1594"/>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595" w:name="_Toc20154559"/>
      <w:bookmarkStart w:id="1596" w:name="_Toc27727535"/>
      <w:bookmarkStart w:id="1597" w:name="_Toc45203993"/>
      <w:bookmarkStart w:id="1598" w:name="_Toc138330420"/>
      <w:r w:rsidRPr="00610329">
        <w:t>F.2.</w:t>
      </w:r>
      <w:r w:rsidR="00141B9B" w:rsidRPr="00610329">
        <w:t>2.</w:t>
      </w:r>
      <w:r w:rsidRPr="00610329">
        <w:t>6</w:t>
      </w:r>
      <w:r w:rsidRPr="00610329">
        <w:tab/>
        <w:t>UE requested FTT release procedure</w:t>
      </w:r>
      <w:bookmarkEnd w:id="1595"/>
      <w:bookmarkEnd w:id="1596"/>
      <w:bookmarkEnd w:id="1597"/>
      <w:bookmarkEnd w:id="1598"/>
    </w:p>
    <w:p w14:paraId="6819DCED" w14:textId="77777777" w:rsidR="00685DE6" w:rsidRPr="00610329" w:rsidRDefault="00685DE6" w:rsidP="00141B9B">
      <w:pPr>
        <w:pStyle w:val="Heading4"/>
      </w:pPr>
      <w:bookmarkStart w:id="1599" w:name="_Toc20154560"/>
      <w:bookmarkStart w:id="1600" w:name="_Toc27727536"/>
      <w:bookmarkStart w:id="1601" w:name="_Toc45203994"/>
      <w:bookmarkStart w:id="1602" w:name="_Toc138330421"/>
      <w:r w:rsidRPr="00610329">
        <w:t>F.2.</w:t>
      </w:r>
      <w:r w:rsidR="00141B9B" w:rsidRPr="00610329">
        <w:t>2.</w:t>
      </w:r>
      <w:r w:rsidRPr="00610329">
        <w:t>6.1</w:t>
      </w:r>
      <w:r w:rsidRPr="00610329">
        <w:tab/>
        <w:t>General</w:t>
      </w:r>
      <w:bookmarkEnd w:id="1599"/>
      <w:bookmarkEnd w:id="1600"/>
      <w:bookmarkEnd w:id="1601"/>
      <w:bookmarkEnd w:id="1602"/>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03" w:name="_Toc20154561"/>
      <w:bookmarkStart w:id="1604" w:name="_Toc27727537"/>
      <w:bookmarkStart w:id="1605" w:name="_Toc45203995"/>
      <w:bookmarkStart w:id="1606" w:name="_Toc138330422"/>
      <w:r w:rsidRPr="00610329">
        <w:t>F.2.</w:t>
      </w:r>
      <w:r w:rsidR="00141B9B" w:rsidRPr="00610329">
        <w:t>2.</w:t>
      </w:r>
      <w:r w:rsidRPr="00610329">
        <w:t>6.2</w:t>
      </w:r>
      <w:r w:rsidRPr="00610329">
        <w:tab/>
        <w:t>UE requested FTT release procedure initiation</w:t>
      </w:r>
      <w:bookmarkEnd w:id="1603"/>
      <w:bookmarkEnd w:id="1604"/>
      <w:bookmarkEnd w:id="1605"/>
      <w:bookmarkEnd w:id="1606"/>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07" w:name="_Toc20154562"/>
      <w:bookmarkStart w:id="1608" w:name="_Toc27727538"/>
      <w:bookmarkStart w:id="1609" w:name="_Toc45203996"/>
      <w:bookmarkStart w:id="1610" w:name="_Toc138330423"/>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07"/>
      <w:bookmarkEnd w:id="1608"/>
      <w:bookmarkEnd w:id="1609"/>
      <w:bookmarkEnd w:id="1610"/>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11" w:name="_Toc20154563"/>
      <w:bookmarkStart w:id="1612" w:name="_Toc27727539"/>
      <w:bookmarkStart w:id="1613" w:name="_Toc45203997"/>
      <w:bookmarkStart w:id="1614" w:name="_Toc138330424"/>
      <w:r w:rsidRPr="00610329">
        <w:t>F.2.</w:t>
      </w:r>
      <w:r w:rsidR="00141B9B" w:rsidRPr="00610329">
        <w:t>2.</w:t>
      </w:r>
      <w:r w:rsidRPr="00610329">
        <w:t>7</w:t>
      </w:r>
      <w:r w:rsidRPr="00610329">
        <w:tab/>
        <w:t>Network requested FTT release procedure</w:t>
      </w:r>
      <w:bookmarkEnd w:id="1611"/>
      <w:bookmarkEnd w:id="1612"/>
      <w:bookmarkEnd w:id="1613"/>
      <w:bookmarkEnd w:id="1614"/>
    </w:p>
    <w:p w14:paraId="6E3E56EC" w14:textId="77777777" w:rsidR="00685DE6" w:rsidRPr="00610329" w:rsidRDefault="00685DE6" w:rsidP="00141B9B">
      <w:pPr>
        <w:pStyle w:val="Heading4"/>
      </w:pPr>
      <w:bookmarkStart w:id="1615" w:name="_Toc20154564"/>
      <w:bookmarkStart w:id="1616" w:name="_Toc27727540"/>
      <w:bookmarkStart w:id="1617" w:name="_Toc45203998"/>
      <w:bookmarkStart w:id="1618" w:name="_Toc138330425"/>
      <w:r w:rsidRPr="00610329">
        <w:t>F.2</w:t>
      </w:r>
      <w:r w:rsidR="00141B9B" w:rsidRPr="00610329">
        <w:t>.2</w:t>
      </w:r>
      <w:r w:rsidRPr="00610329">
        <w:t>.7.1</w:t>
      </w:r>
      <w:r w:rsidRPr="00610329">
        <w:tab/>
        <w:t>General</w:t>
      </w:r>
      <w:bookmarkEnd w:id="1615"/>
      <w:bookmarkEnd w:id="1616"/>
      <w:bookmarkEnd w:id="1617"/>
      <w:bookmarkEnd w:id="1618"/>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19" w:name="_Toc20154565"/>
      <w:bookmarkStart w:id="1620" w:name="_Toc27727541"/>
      <w:bookmarkStart w:id="1621" w:name="_Toc45203999"/>
      <w:bookmarkStart w:id="1622" w:name="_Toc138330426"/>
      <w:r w:rsidRPr="00610329">
        <w:t>F.2</w:t>
      </w:r>
      <w:r w:rsidR="00141B9B" w:rsidRPr="00610329">
        <w:t>.2</w:t>
      </w:r>
      <w:r w:rsidRPr="00610329">
        <w:t>.7.2</w:t>
      </w:r>
      <w:r w:rsidRPr="00610329">
        <w:tab/>
        <w:t>Network requested FTT release procedure initiation</w:t>
      </w:r>
      <w:bookmarkEnd w:id="1619"/>
      <w:bookmarkEnd w:id="1620"/>
      <w:bookmarkEnd w:id="1621"/>
      <w:bookmarkEnd w:id="1622"/>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23" w:name="_Toc20154566"/>
      <w:bookmarkStart w:id="1624" w:name="_Toc27727542"/>
      <w:bookmarkStart w:id="1625" w:name="_Toc45204000"/>
      <w:bookmarkStart w:id="1626" w:name="_Toc138330427"/>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23"/>
      <w:bookmarkEnd w:id="1624"/>
      <w:bookmarkEnd w:id="1625"/>
      <w:bookmarkEnd w:id="1626"/>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27" w:name="_Toc20154567"/>
      <w:bookmarkStart w:id="1628" w:name="_Toc27727543"/>
      <w:bookmarkStart w:id="1629" w:name="_Toc45204001"/>
      <w:bookmarkStart w:id="1630" w:name="_Toc138330428"/>
      <w:r w:rsidRPr="00610329">
        <w:rPr>
          <w:snapToGrid w:val="0"/>
          <w:lang w:val="en-AU"/>
        </w:rPr>
        <w:t>F.2.3</w:t>
      </w:r>
      <w:r w:rsidRPr="00610329">
        <w:rPr>
          <w:snapToGrid w:val="0"/>
          <w:lang w:val="en-AU"/>
        </w:rPr>
        <w:tab/>
        <w:t>Additional IKEv2 procedures when FTT is used</w:t>
      </w:r>
      <w:bookmarkEnd w:id="1627"/>
      <w:bookmarkEnd w:id="1628"/>
      <w:bookmarkEnd w:id="1629"/>
      <w:bookmarkEnd w:id="1630"/>
    </w:p>
    <w:p w14:paraId="3E90F04E" w14:textId="77777777" w:rsidR="00141B9B" w:rsidRPr="00610329" w:rsidRDefault="00141B9B" w:rsidP="00141B9B">
      <w:pPr>
        <w:pStyle w:val="Heading3"/>
        <w:rPr>
          <w:snapToGrid w:val="0"/>
          <w:lang w:val="en-AU"/>
        </w:rPr>
      </w:pPr>
      <w:bookmarkStart w:id="1631" w:name="_Toc20154568"/>
      <w:bookmarkStart w:id="1632" w:name="_Toc27727544"/>
      <w:bookmarkStart w:id="1633" w:name="_Toc45204002"/>
      <w:bookmarkStart w:id="1634" w:name="_Toc138330429"/>
      <w:r w:rsidRPr="00610329">
        <w:rPr>
          <w:snapToGrid w:val="0"/>
          <w:lang w:val="en-AU"/>
        </w:rPr>
        <w:t>F.2.3.1</w:t>
      </w:r>
      <w:r w:rsidRPr="00610329">
        <w:rPr>
          <w:snapToGrid w:val="0"/>
          <w:lang w:val="en-AU"/>
        </w:rPr>
        <w:tab/>
        <w:t>FTT KAT negotiation during tunnel establishment</w:t>
      </w:r>
      <w:bookmarkEnd w:id="1631"/>
      <w:bookmarkEnd w:id="1632"/>
      <w:bookmarkEnd w:id="1633"/>
      <w:bookmarkEnd w:id="1634"/>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35" w:name="_Toc20154569"/>
      <w:bookmarkStart w:id="1636" w:name="_Toc27727545"/>
      <w:bookmarkStart w:id="1637" w:name="_Toc45204003"/>
      <w:bookmarkStart w:id="1638" w:name="_Toc138330430"/>
      <w:r w:rsidRPr="00610329">
        <w:t>F.3</w:t>
      </w:r>
      <w:r w:rsidRPr="00610329">
        <w:tab/>
        <w:t>PDUs and parameters specific to the present annex</w:t>
      </w:r>
      <w:bookmarkEnd w:id="1635"/>
      <w:bookmarkEnd w:id="1636"/>
      <w:bookmarkEnd w:id="1637"/>
      <w:bookmarkEnd w:id="1638"/>
    </w:p>
    <w:p w14:paraId="2508D78E" w14:textId="77777777" w:rsidR="00685DE6" w:rsidRPr="00610329" w:rsidRDefault="00685DE6" w:rsidP="00685DE6">
      <w:pPr>
        <w:pStyle w:val="Heading2"/>
        <w:rPr>
          <w:lang w:val="en-CA"/>
        </w:rPr>
      </w:pPr>
      <w:bookmarkStart w:id="1639" w:name="_Toc20154570"/>
      <w:bookmarkStart w:id="1640" w:name="_Toc27727546"/>
      <w:bookmarkStart w:id="1641" w:name="_Toc45204004"/>
      <w:bookmarkStart w:id="1642" w:name="_Toc138330431"/>
      <w:r w:rsidRPr="00610329">
        <w:t>F.3.1</w:t>
      </w:r>
      <w:r w:rsidRPr="00610329">
        <w:rPr>
          <w:lang w:val="en-CA"/>
        </w:rPr>
        <w:tab/>
      </w:r>
      <w:r w:rsidR="007351AE" w:rsidRPr="00610329">
        <w:rPr>
          <w:lang w:val="en-CA"/>
        </w:rPr>
        <w:t>Void</w:t>
      </w:r>
      <w:bookmarkEnd w:id="1639"/>
      <w:bookmarkEnd w:id="1640"/>
      <w:bookmarkEnd w:id="1641"/>
      <w:bookmarkEnd w:id="1642"/>
    </w:p>
    <w:p w14:paraId="5F422BF0" w14:textId="77777777" w:rsidR="00685DE6" w:rsidRPr="00610329" w:rsidRDefault="00685DE6" w:rsidP="00685DE6">
      <w:pPr>
        <w:pStyle w:val="Heading2"/>
        <w:rPr>
          <w:lang w:val="en-CA"/>
        </w:rPr>
      </w:pPr>
      <w:bookmarkStart w:id="1643" w:name="_Toc20154571"/>
      <w:bookmarkStart w:id="1644" w:name="_Toc27727547"/>
      <w:bookmarkStart w:id="1645" w:name="_Toc45204005"/>
      <w:bookmarkStart w:id="1646" w:name="_Toc138330432"/>
      <w:r w:rsidRPr="00610329">
        <w:t>F.3.2</w:t>
      </w:r>
      <w:r w:rsidRPr="00610329">
        <w:rPr>
          <w:lang w:val="en-CA"/>
        </w:rPr>
        <w:tab/>
        <w:t xml:space="preserve">Message types of </w:t>
      </w:r>
      <w:r w:rsidRPr="00610329">
        <w:t xml:space="preserve">FTT </w:t>
      </w:r>
      <w:r w:rsidRPr="00610329">
        <w:rPr>
          <w:lang w:val="en-CA"/>
        </w:rPr>
        <w:t>messages</w:t>
      </w:r>
      <w:bookmarkEnd w:id="1643"/>
      <w:bookmarkEnd w:id="1644"/>
      <w:bookmarkEnd w:id="1645"/>
      <w:bookmarkEnd w:id="1646"/>
    </w:p>
    <w:p w14:paraId="089C8FBA" w14:textId="77777777" w:rsidR="00685DE6" w:rsidRPr="00610329" w:rsidRDefault="00685DE6" w:rsidP="00685DE6">
      <w:pPr>
        <w:pStyle w:val="Heading3"/>
        <w:rPr>
          <w:lang w:val="en-CA"/>
        </w:rPr>
      </w:pPr>
      <w:bookmarkStart w:id="1647" w:name="_Toc20154572"/>
      <w:bookmarkStart w:id="1648" w:name="_Toc27727548"/>
      <w:bookmarkStart w:id="1649" w:name="_Toc45204006"/>
      <w:bookmarkStart w:id="1650" w:name="_Toc138330433"/>
      <w:r w:rsidRPr="00610329">
        <w:t>F.3.2.1</w:t>
      </w:r>
      <w:r w:rsidRPr="00610329">
        <w:rPr>
          <w:lang w:val="en-CA"/>
        </w:rPr>
        <w:tab/>
        <w:t xml:space="preserve">Generic </w:t>
      </w:r>
      <w:r w:rsidRPr="00610329">
        <w:t>FTT envelope</w:t>
      </w:r>
      <w:bookmarkEnd w:id="1647"/>
      <w:bookmarkEnd w:id="1648"/>
      <w:bookmarkEnd w:id="1649"/>
      <w:bookmarkEnd w:id="1650"/>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51" w:name="_Toc20154573"/>
      <w:bookmarkStart w:id="1652" w:name="_Toc27727549"/>
      <w:bookmarkStart w:id="1653" w:name="_Toc45204007"/>
      <w:bookmarkStart w:id="1654" w:name="_Toc138330434"/>
      <w:r w:rsidRPr="00610329">
        <w:rPr>
          <w:lang w:val="en-CA"/>
        </w:rPr>
        <w:t>F.3.2.2</w:t>
      </w:r>
      <w:r w:rsidRPr="00610329">
        <w:rPr>
          <w:lang w:val="en-CA"/>
        </w:rPr>
        <w:tab/>
        <w:t>IKEv2 envelope</w:t>
      </w:r>
      <w:bookmarkEnd w:id="1651"/>
      <w:bookmarkEnd w:id="1652"/>
      <w:bookmarkEnd w:id="1653"/>
      <w:bookmarkEnd w:id="1654"/>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55" w:name="_Toc20154574"/>
      <w:bookmarkStart w:id="1656" w:name="_Toc27727550"/>
      <w:bookmarkStart w:id="1657" w:name="_Toc45204008"/>
      <w:bookmarkStart w:id="1658" w:name="_Toc138330435"/>
      <w:r w:rsidRPr="00610329">
        <w:rPr>
          <w:lang w:val="en-CA"/>
        </w:rPr>
        <w:t>F.3.2.3</w:t>
      </w:r>
      <w:r w:rsidRPr="00610329">
        <w:rPr>
          <w:lang w:val="en-CA"/>
        </w:rPr>
        <w:tab/>
        <w:t>ESP envelope</w:t>
      </w:r>
      <w:bookmarkEnd w:id="1655"/>
      <w:bookmarkEnd w:id="1656"/>
      <w:bookmarkEnd w:id="1657"/>
      <w:bookmarkEnd w:id="1658"/>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59" w:name="_Toc20154575"/>
      <w:bookmarkStart w:id="1660" w:name="_Toc27727551"/>
      <w:bookmarkStart w:id="1661" w:name="_Toc45204009"/>
      <w:bookmarkStart w:id="1662" w:name="_Toc138330436"/>
      <w:r w:rsidRPr="00610329">
        <w:rPr>
          <w:lang w:val="en-CA"/>
        </w:rPr>
        <w:t>F.3.2.4</w:t>
      </w:r>
      <w:r w:rsidRPr="00610329">
        <w:rPr>
          <w:lang w:val="en-CA"/>
        </w:rPr>
        <w:tab/>
        <w:t>Keep-alive envelope</w:t>
      </w:r>
      <w:bookmarkEnd w:id="1659"/>
      <w:bookmarkEnd w:id="1660"/>
      <w:bookmarkEnd w:id="1661"/>
      <w:bookmarkEnd w:id="1662"/>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1663" w:name="_Toc20154576"/>
      <w:bookmarkStart w:id="1664" w:name="_Toc27727552"/>
      <w:bookmarkStart w:id="1665" w:name="_Toc45204010"/>
      <w:bookmarkStart w:id="1666" w:name="_Toc138330437"/>
      <w:r w:rsidRPr="00610329">
        <w:t>F.3.3</w:t>
      </w:r>
      <w:r w:rsidRPr="00610329">
        <w:tab/>
        <w:t>IKEv2 configuration attributes</w:t>
      </w:r>
      <w:bookmarkEnd w:id="1663"/>
      <w:bookmarkEnd w:id="1664"/>
      <w:bookmarkEnd w:id="1665"/>
      <w:bookmarkEnd w:id="1666"/>
    </w:p>
    <w:p w14:paraId="1A9FAA40" w14:textId="77777777" w:rsidR="00141B9B" w:rsidRPr="00610329" w:rsidRDefault="00141B9B" w:rsidP="00141B9B">
      <w:pPr>
        <w:pStyle w:val="Heading3"/>
        <w:rPr>
          <w:lang w:val="en-US"/>
        </w:rPr>
      </w:pPr>
      <w:bookmarkStart w:id="1667" w:name="_Toc20154577"/>
      <w:bookmarkStart w:id="1668" w:name="_Toc27727553"/>
      <w:bookmarkStart w:id="1669" w:name="_Toc45204011"/>
      <w:bookmarkStart w:id="1670" w:name="_Toc138330438"/>
      <w:r w:rsidRPr="00610329">
        <w:rPr>
          <w:lang w:val="en-US"/>
        </w:rPr>
        <w:t>F.3.3.1</w:t>
      </w:r>
      <w:r w:rsidRPr="00610329">
        <w:rPr>
          <w:lang w:val="en-US"/>
        </w:rPr>
        <w:tab/>
        <w:t xml:space="preserve">FTT_KAT </w:t>
      </w:r>
      <w:r w:rsidRPr="00610329">
        <w:t xml:space="preserve">configuration </w:t>
      </w:r>
      <w:r w:rsidRPr="00610329">
        <w:rPr>
          <w:lang w:val="en-US"/>
        </w:rPr>
        <w:t>attribute</w:t>
      </w:r>
      <w:bookmarkEnd w:id="1667"/>
      <w:bookmarkEnd w:id="1668"/>
      <w:bookmarkEnd w:id="1669"/>
      <w:bookmarkEnd w:id="1670"/>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71" w:name="_Toc20154578"/>
      <w:bookmarkStart w:id="1672" w:name="_Toc27727554"/>
      <w:bookmarkStart w:id="1673" w:name="_Toc45204012"/>
      <w:bookmarkStart w:id="1674" w:name="_Toc138330439"/>
      <w:r w:rsidRPr="00610329">
        <w:t>Annex G (Informative):</w:t>
      </w:r>
      <w:r w:rsidRPr="00610329">
        <w:br/>
        <w:t>IANA registrations</w:t>
      </w:r>
      <w:bookmarkEnd w:id="1671"/>
      <w:bookmarkEnd w:id="1672"/>
      <w:bookmarkEnd w:id="1673"/>
      <w:bookmarkEnd w:id="1674"/>
    </w:p>
    <w:p w14:paraId="2B96D82F" w14:textId="77777777" w:rsidR="00F709A6" w:rsidRPr="00610329" w:rsidRDefault="00F709A6" w:rsidP="00F709A6">
      <w:pPr>
        <w:pStyle w:val="Heading1"/>
      </w:pPr>
      <w:bookmarkStart w:id="1675" w:name="_Toc20154579"/>
      <w:bookmarkStart w:id="1676" w:name="_Toc27727555"/>
      <w:bookmarkStart w:id="1677" w:name="_Toc45204013"/>
      <w:bookmarkStart w:id="1678" w:name="_Toc138330440"/>
      <w:r w:rsidRPr="00610329">
        <w:t>G.1</w:t>
      </w:r>
      <w:r w:rsidRPr="00610329">
        <w:tab/>
        <w:t>General</w:t>
      </w:r>
      <w:bookmarkEnd w:id="1675"/>
      <w:bookmarkEnd w:id="1676"/>
      <w:bookmarkEnd w:id="1677"/>
      <w:bookmarkEnd w:id="1678"/>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1679" w:name="_Toc20154580"/>
      <w:bookmarkStart w:id="1680" w:name="_Toc27727556"/>
      <w:bookmarkStart w:id="1681" w:name="_Toc45204014"/>
      <w:bookmarkStart w:id="1682" w:name="_Toc138330441"/>
      <w:r w:rsidRPr="00610329">
        <w:t>G.2</w:t>
      </w:r>
      <w:r w:rsidRPr="00610329">
        <w:tab/>
        <w:t>EAP-AKA attributes</w:t>
      </w:r>
      <w:bookmarkEnd w:id="1679"/>
      <w:bookmarkEnd w:id="1680"/>
      <w:bookmarkEnd w:id="1681"/>
      <w:bookmarkEnd w:id="1682"/>
    </w:p>
    <w:p w14:paraId="01488AC2" w14:textId="77777777" w:rsidR="00F709A6" w:rsidRPr="00610329" w:rsidRDefault="00F709A6" w:rsidP="00F709A6">
      <w:pPr>
        <w:pStyle w:val="Heading2"/>
      </w:pPr>
      <w:bookmarkStart w:id="1683" w:name="_Toc20154581"/>
      <w:bookmarkStart w:id="1684" w:name="_Toc27727557"/>
      <w:bookmarkStart w:id="1685" w:name="_Toc45204015"/>
      <w:bookmarkStart w:id="1686" w:name="_Toc138330442"/>
      <w:r w:rsidRPr="00610329">
        <w:t>G.2.1</w:t>
      </w:r>
      <w:r w:rsidRPr="00610329">
        <w:tab/>
        <w:t>General</w:t>
      </w:r>
      <w:bookmarkEnd w:id="1683"/>
      <w:bookmarkEnd w:id="1684"/>
      <w:bookmarkEnd w:id="1685"/>
      <w:bookmarkEnd w:id="1686"/>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687" w:name="_Toc20154582"/>
      <w:bookmarkStart w:id="1688" w:name="_Toc27727558"/>
      <w:bookmarkStart w:id="1689" w:name="_Toc45204016"/>
      <w:bookmarkStart w:id="1690" w:name="_Toc138330443"/>
      <w:r w:rsidRPr="00610329">
        <w:t>G.2.2</w:t>
      </w:r>
      <w:r w:rsidRPr="00610329">
        <w:tab/>
        <w:t>AT_TWAN_CONN_MODE EAP-AKA attribute</w:t>
      </w:r>
      <w:bookmarkEnd w:id="1687"/>
      <w:bookmarkEnd w:id="1688"/>
      <w:bookmarkEnd w:id="1689"/>
      <w:bookmarkEnd w:id="1690"/>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691" w:name="_Toc20154583"/>
      <w:bookmarkStart w:id="1692" w:name="_Toc27727559"/>
      <w:bookmarkStart w:id="1693" w:name="_Toc45204017"/>
      <w:bookmarkStart w:id="1694" w:name="_Toc138330444"/>
      <w:r w:rsidRPr="00610329">
        <w:t>G.2.3</w:t>
      </w:r>
      <w:r w:rsidRPr="00610329">
        <w:tab/>
        <w:t>AT_DEVICE_IDENTITY EAP-AKA attribute</w:t>
      </w:r>
      <w:bookmarkEnd w:id="1691"/>
      <w:bookmarkEnd w:id="1692"/>
      <w:bookmarkEnd w:id="1693"/>
      <w:bookmarkEnd w:id="1694"/>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Pr="00610329" w:rsidRDefault="00C578BA" w:rsidP="00F709A6">
      <w:pPr>
        <w:pStyle w:val="B1"/>
      </w:pPr>
      <w:r w:rsidRPr="00610329">
        <w:t>-</w:t>
      </w:r>
      <w:r w:rsidRPr="00610329">
        <w:tab/>
        <w:t>attribute type: (number to be assigned by IANA)</w:t>
      </w:r>
    </w:p>
    <w:p w14:paraId="5440F0E1" w14:textId="77777777" w:rsidR="00F23C7E" w:rsidRPr="00610329" w:rsidRDefault="00F23C7E" w:rsidP="00F23C7E">
      <w:pPr>
        <w:pStyle w:val="Heading1"/>
      </w:pPr>
      <w:bookmarkStart w:id="1695" w:name="_Toc20154584"/>
      <w:bookmarkStart w:id="1696" w:name="_Toc27727560"/>
      <w:bookmarkStart w:id="1697" w:name="_Toc45204018"/>
      <w:bookmarkStart w:id="1698" w:name="_Toc138330445"/>
      <w:r w:rsidRPr="00610329">
        <w:t>G.3</w:t>
      </w:r>
      <w:r w:rsidRPr="00610329">
        <w:tab/>
        <w:t>IKEv2 configuration attributes</w:t>
      </w:r>
      <w:bookmarkEnd w:id="1695"/>
      <w:bookmarkEnd w:id="1696"/>
      <w:bookmarkEnd w:id="1697"/>
      <w:bookmarkEnd w:id="1698"/>
    </w:p>
    <w:p w14:paraId="5A65B9A2" w14:textId="77777777" w:rsidR="00F23C7E" w:rsidRPr="00610329" w:rsidRDefault="00F23C7E" w:rsidP="00F23C7E">
      <w:pPr>
        <w:pStyle w:val="Heading2"/>
      </w:pPr>
      <w:bookmarkStart w:id="1699" w:name="_Toc20154585"/>
      <w:bookmarkStart w:id="1700" w:name="_Toc27727561"/>
      <w:bookmarkStart w:id="1701" w:name="_Toc45204019"/>
      <w:bookmarkStart w:id="1702" w:name="_Toc138330446"/>
      <w:r w:rsidRPr="00610329">
        <w:t>G.3.1</w:t>
      </w:r>
      <w:r w:rsidRPr="00610329">
        <w:tab/>
        <w:t>General</w:t>
      </w:r>
      <w:bookmarkEnd w:id="1699"/>
      <w:bookmarkEnd w:id="1700"/>
      <w:bookmarkEnd w:id="1701"/>
      <w:bookmarkEnd w:id="1702"/>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703" w:name="_Toc20154586"/>
      <w:bookmarkStart w:id="1704" w:name="_Toc27727562"/>
      <w:bookmarkStart w:id="1705" w:name="_Toc45204020"/>
      <w:bookmarkStart w:id="1706" w:name="_Toc138330447"/>
      <w:r w:rsidRPr="00610329">
        <w:t>G.3.2</w:t>
      </w:r>
      <w:r w:rsidRPr="00610329">
        <w:tab/>
        <w:t>TIMEOUT_PERIOD_FOR_LIVENESS_CHECK attribute</w:t>
      </w:r>
      <w:bookmarkEnd w:id="1703"/>
      <w:bookmarkEnd w:id="1704"/>
      <w:bookmarkEnd w:id="1705"/>
      <w:bookmarkEnd w:id="1706"/>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7777777"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0B08A218" w14:textId="77777777" w:rsidR="00F23C7E" w:rsidRPr="00610329" w:rsidRDefault="00F23C7E" w:rsidP="00F23C7E">
      <w:r w:rsidRPr="00610329">
        <w:t>Which registry are you requesting this assignment/registration be made in?</w:t>
      </w:r>
    </w:p>
    <w:p w14:paraId="653F357A" w14:textId="77777777"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77777777"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7296</w:t>
      </w:r>
      <w:r w:rsidR="00BB677F" w:rsidRPr="00610329">
        <w:t> [70B]</w:t>
      </w:r>
      <w:r w:rsidRPr="00610329">
        <w:t xml:space="preserve"> and IETF RFC </w:t>
      </w:r>
      <w:r w:rsidR="00705041" w:rsidRPr="00610329">
        <w:t>7296</w:t>
      </w:r>
      <w:r w:rsidR="00BB677F" w:rsidRPr="00610329">
        <w:t> [28]</w:t>
      </w:r>
      <w:r w:rsidRPr="00610329">
        <w:t xml:space="preserve"> refer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707" w:name="_Toc20154587"/>
      <w:bookmarkStart w:id="1708" w:name="_Toc27727563"/>
      <w:bookmarkStart w:id="1709" w:name="_Toc45204021"/>
      <w:bookmarkStart w:id="1710" w:name="_Toc138330448"/>
      <w:r w:rsidRPr="00610329">
        <w:t>Annex H (normative):</w:t>
      </w:r>
      <w:r w:rsidRPr="00610329">
        <w:br/>
        <w:t>Definition of generic container for ANQP payload</w:t>
      </w:r>
      <w:bookmarkEnd w:id="1707"/>
      <w:bookmarkEnd w:id="1708"/>
      <w:bookmarkEnd w:id="1709"/>
      <w:bookmarkEnd w:id="1710"/>
    </w:p>
    <w:p w14:paraId="725B4B04" w14:textId="77777777" w:rsidR="00DC57FC" w:rsidRPr="00610329" w:rsidRDefault="00DC57FC" w:rsidP="00DC57FC">
      <w:pPr>
        <w:pStyle w:val="Heading1"/>
      </w:pPr>
      <w:bookmarkStart w:id="1711" w:name="_Toc20154588"/>
      <w:bookmarkStart w:id="1712" w:name="_Toc27727564"/>
      <w:bookmarkStart w:id="1713" w:name="_Toc45204022"/>
      <w:bookmarkStart w:id="1714" w:name="_Toc138330449"/>
      <w:r w:rsidRPr="00610329">
        <w:t>H.1</w:t>
      </w:r>
      <w:r w:rsidRPr="00610329">
        <w:tab/>
        <w:t>General</w:t>
      </w:r>
      <w:bookmarkEnd w:id="1711"/>
      <w:bookmarkEnd w:id="1712"/>
      <w:bookmarkEnd w:id="1713"/>
      <w:bookmarkEnd w:id="1714"/>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715" w:name="_Toc20154589"/>
      <w:bookmarkStart w:id="1716" w:name="_Toc27727565"/>
      <w:bookmarkStart w:id="1717" w:name="_Toc45204023"/>
      <w:bookmarkStart w:id="1718" w:name="_Toc138330450"/>
      <w:r w:rsidRPr="00610329">
        <w:t>H.2</w:t>
      </w:r>
      <w:r w:rsidRPr="00610329">
        <w:tab/>
        <w:t>General structure</w:t>
      </w:r>
      <w:bookmarkEnd w:id="1715"/>
      <w:bookmarkEnd w:id="1716"/>
      <w:bookmarkEnd w:id="1717"/>
      <w:bookmarkEnd w:id="1718"/>
    </w:p>
    <w:p w14:paraId="151D8452" w14:textId="77777777" w:rsidR="00DC57FC" w:rsidRPr="00610329" w:rsidRDefault="00DC57FC" w:rsidP="00DC57FC">
      <w:pPr>
        <w:pStyle w:val="Heading2"/>
      </w:pPr>
      <w:bookmarkStart w:id="1719" w:name="_Toc20154590"/>
      <w:bookmarkStart w:id="1720" w:name="_Toc27727566"/>
      <w:bookmarkStart w:id="1721" w:name="_Toc45204024"/>
      <w:bookmarkStart w:id="1722" w:name="_Toc138330451"/>
      <w:r w:rsidRPr="00610329">
        <w:t>H.2.1</w:t>
      </w:r>
      <w:r w:rsidRPr="00610329">
        <w:tab/>
        <w:t>Structure</w:t>
      </w:r>
      <w:bookmarkEnd w:id="1719"/>
      <w:bookmarkEnd w:id="1720"/>
      <w:bookmarkEnd w:id="1721"/>
      <w:bookmarkEnd w:id="1722"/>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610329"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723" w:name="_Toc20154591"/>
      <w:bookmarkStart w:id="1724" w:name="_Toc27727567"/>
      <w:bookmarkStart w:id="1725" w:name="_Toc45204025"/>
      <w:bookmarkStart w:id="1726" w:name="_Toc138330452"/>
      <w:r w:rsidRPr="00610329">
        <w:t>H.2.2</w:t>
      </w:r>
      <w:r w:rsidRPr="00610329">
        <w:tab/>
        <w:t>Generic container User Data (GUD)</w:t>
      </w:r>
      <w:bookmarkEnd w:id="1723"/>
      <w:bookmarkEnd w:id="1724"/>
      <w:bookmarkEnd w:id="1725"/>
      <w:bookmarkEnd w:id="1726"/>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t>11111111</w:t>
      </w:r>
      <w:r w:rsidRPr="00610329">
        <w:tab/>
        <w:t>Reserved</w:t>
      </w:r>
    </w:p>
    <w:p w14:paraId="63CAC161" w14:textId="77777777" w:rsidR="00DC57FC" w:rsidRPr="00610329" w:rsidRDefault="00DC57FC" w:rsidP="00DC57FC">
      <w:pPr>
        <w:pStyle w:val="Heading2"/>
      </w:pPr>
      <w:bookmarkStart w:id="1727" w:name="_Toc20154592"/>
      <w:bookmarkStart w:id="1728" w:name="_Toc27727568"/>
      <w:bookmarkStart w:id="1729" w:name="_Toc45204026"/>
      <w:bookmarkStart w:id="1730" w:name="_Toc138330453"/>
      <w:r w:rsidRPr="00610329">
        <w:t>H.2.3</w:t>
      </w:r>
      <w:r w:rsidRPr="00610329">
        <w:tab/>
        <w:t>User Data Header Length (UDHL)</w:t>
      </w:r>
      <w:bookmarkEnd w:id="1727"/>
      <w:bookmarkEnd w:id="1728"/>
      <w:bookmarkEnd w:id="1729"/>
      <w:bookmarkEnd w:id="1730"/>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731" w:name="_Toc20154593"/>
      <w:bookmarkStart w:id="1732" w:name="_Toc27727569"/>
      <w:bookmarkStart w:id="1733" w:name="_Toc45204027"/>
      <w:bookmarkStart w:id="1734" w:name="_Toc138330454"/>
      <w:r w:rsidRPr="00610329">
        <w:t>H.2.4</w:t>
      </w:r>
      <w:r w:rsidRPr="00610329">
        <w:tab/>
        <w:t>Information Elements</w:t>
      </w:r>
      <w:bookmarkEnd w:id="1731"/>
      <w:bookmarkEnd w:id="1732"/>
      <w:bookmarkEnd w:id="1733"/>
      <w:bookmarkEnd w:id="1734"/>
    </w:p>
    <w:p w14:paraId="124B14E8" w14:textId="77777777" w:rsidR="00DC57FC" w:rsidRPr="00610329" w:rsidRDefault="00DC57FC" w:rsidP="00DC57FC">
      <w:pPr>
        <w:pStyle w:val="Heading3"/>
        <w:rPr>
          <w:lang w:val="en-US"/>
        </w:rPr>
      </w:pPr>
      <w:bookmarkStart w:id="1735" w:name="_Toc20154594"/>
      <w:bookmarkStart w:id="1736" w:name="_Toc27727570"/>
      <w:bookmarkStart w:id="1737" w:name="_Toc45204028"/>
      <w:bookmarkStart w:id="1738" w:name="_Toc138330455"/>
      <w:r w:rsidRPr="00610329">
        <w:rPr>
          <w:lang w:val="en-US"/>
        </w:rPr>
        <w:t>H.2.4.1</w:t>
      </w:r>
      <w:r w:rsidRPr="00610329">
        <w:rPr>
          <w:lang w:val="en-US"/>
        </w:rPr>
        <w:tab/>
        <w:t>Information Element Identity (IEI)</w:t>
      </w:r>
      <w:bookmarkEnd w:id="1735"/>
      <w:bookmarkEnd w:id="1736"/>
      <w:bookmarkEnd w:id="1737"/>
      <w:bookmarkEnd w:id="1738"/>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791C23B4" w14:textId="1D959C85" w:rsidR="00ED42ED" w:rsidRDefault="00ED42ED" w:rsidP="00450CAA">
      <w:r w:rsidRPr="00610329">
        <w:t>001000</w:t>
      </w:r>
      <w:r>
        <w:t>10</w:t>
      </w:r>
      <w:r w:rsidRPr="00610329">
        <w:tab/>
        <w:t>SNPN List with trusted 5G connectivity</w:t>
      </w:r>
      <w:r>
        <w:t>-without-NAS</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0DF976AF" w14:textId="13D5C526"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739" w:name="_Toc20154595"/>
      <w:bookmarkStart w:id="1740" w:name="_Toc27727571"/>
      <w:bookmarkStart w:id="1741" w:name="_Toc45204029"/>
      <w:bookmarkStart w:id="1742" w:name="_Toc138330456"/>
      <w:r w:rsidRPr="00610329">
        <w:t>H.2.4.2</w:t>
      </w:r>
      <w:r w:rsidRPr="00610329">
        <w:tab/>
        <w:t>PLMN List IE</w:t>
      </w:r>
      <w:bookmarkEnd w:id="1739"/>
      <w:bookmarkEnd w:id="1740"/>
      <w:bookmarkEnd w:id="1741"/>
      <w:bookmarkEnd w:id="1742"/>
    </w:p>
    <w:p w14:paraId="56153FC0" w14:textId="45C4B234" w:rsidR="00DC57FC" w:rsidRPr="00610329" w:rsidRDefault="00DC57FC" w:rsidP="00DC57FC">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F9A187A" w14:textId="77777777" w:rsidTr="001B0298">
        <w:trPr>
          <w:cantSplit/>
          <w:jc w:val="center"/>
        </w:trPr>
        <w:tc>
          <w:tcPr>
            <w:tcW w:w="701" w:type="dxa"/>
            <w:tcBorders>
              <w:top w:val="nil"/>
              <w:left w:val="nil"/>
              <w:bottom w:val="nil"/>
              <w:right w:val="nil"/>
            </w:tcBorders>
            <w:hideMark/>
          </w:tcPr>
          <w:p w14:paraId="7E15C733"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2487F92C"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F6EDA63"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2ABCD3CB"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2915E5B2"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48199410"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1851FEB6"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CA537E1"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095D6937" w14:textId="77777777" w:rsidR="007F10E0" w:rsidRDefault="007F10E0" w:rsidP="001B0298">
            <w:pPr>
              <w:pStyle w:val="TAL"/>
              <w:rPr>
                <w:lang w:val="sv-SE"/>
              </w:rPr>
            </w:pPr>
          </w:p>
        </w:tc>
      </w:tr>
      <w:tr w:rsidR="007F10E0" w14:paraId="6D36895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A9F4AF" w14:textId="77777777" w:rsidR="007F10E0" w:rsidRDefault="007F10E0" w:rsidP="001B0298">
            <w:pPr>
              <w:pStyle w:val="TAC"/>
              <w:rPr>
                <w:lang w:val="sv-SE"/>
              </w:rPr>
            </w:pPr>
            <w:r>
              <w:rPr>
                <w:lang w:val="sv-SE"/>
              </w:rPr>
              <w:t>PLMN List IEI</w:t>
            </w:r>
          </w:p>
        </w:tc>
        <w:tc>
          <w:tcPr>
            <w:tcW w:w="1151" w:type="dxa"/>
            <w:tcBorders>
              <w:top w:val="nil"/>
              <w:left w:val="nil"/>
              <w:bottom w:val="nil"/>
              <w:right w:val="nil"/>
            </w:tcBorders>
            <w:hideMark/>
          </w:tcPr>
          <w:p w14:paraId="541CBAC9" w14:textId="77777777" w:rsidR="007F10E0" w:rsidRDefault="007F10E0" w:rsidP="001B0298">
            <w:pPr>
              <w:pStyle w:val="TAL"/>
              <w:rPr>
                <w:lang w:val="sv-SE"/>
              </w:rPr>
            </w:pPr>
            <w:r>
              <w:rPr>
                <w:lang w:val="sv-SE"/>
              </w:rPr>
              <w:t>octet 1</w:t>
            </w:r>
          </w:p>
        </w:tc>
      </w:tr>
      <w:tr w:rsidR="007F10E0" w14:paraId="161D4D96"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0406E2E" w14:textId="77777777" w:rsidR="007F10E0" w:rsidRPr="001E69CA" w:rsidRDefault="007F10E0" w:rsidP="001B0298">
            <w:pPr>
              <w:pStyle w:val="TAC"/>
            </w:pPr>
            <w:r>
              <w:rPr>
                <w:lang w:val="en-US"/>
              </w:rPr>
              <w:t>Length of PLMN List value contents</w:t>
            </w:r>
          </w:p>
        </w:tc>
        <w:tc>
          <w:tcPr>
            <w:tcW w:w="1151" w:type="dxa"/>
            <w:tcBorders>
              <w:top w:val="nil"/>
              <w:left w:val="nil"/>
              <w:bottom w:val="nil"/>
              <w:right w:val="nil"/>
            </w:tcBorders>
            <w:hideMark/>
          </w:tcPr>
          <w:p w14:paraId="22CFB9F2" w14:textId="77777777" w:rsidR="007F10E0" w:rsidRDefault="007F10E0" w:rsidP="001B0298">
            <w:pPr>
              <w:pStyle w:val="TAL"/>
              <w:rPr>
                <w:lang w:val="sv-SE"/>
              </w:rPr>
            </w:pPr>
            <w:r>
              <w:rPr>
                <w:lang w:val="sv-SE"/>
              </w:rPr>
              <w:t>octet 2</w:t>
            </w:r>
          </w:p>
        </w:tc>
      </w:tr>
      <w:tr w:rsidR="007F10E0" w14:paraId="1BE54523"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7D3630B5" w14:textId="77777777" w:rsidR="007F10E0" w:rsidRDefault="007F10E0" w:rsidP="001B0298">
            <w:pPr>
              <w:pStyle w:val="TAC"/>
              <w:rPr>
                <w:lang w:val="en-US"/>
              </w:rPr>
            </w:pPr>
            <w:r>
              <w:rPr>
                <w:lang w:val="sv-SE"/>
              </w:rPr>
              <w:t>PLMN List</w:t>
            </w:r>
          </w:p>
        </w:tc>
        <w:tc>
          <w:tcPr>
            <w:tcW w:w="1151" w:type="dxa"/>
            <w:tcBorders>
              <w:top w:val="nil"/>
              <w:left w:val="nil"/>
              <w:bottom w:val="nil"/>
              <w:right w:val="nil"/>
            </w:tcBorders>
          </w:tcPr>
          <w:p w14:paraId="22F778F5" w14:textId="77777777" w:rsidR="007F10E0" w:rsidRDefault="007F10E0" w:rsidP="001B0298">
            <w:pPr>
              <w:pStyle w:val="TAL"/>
              <w:rPr>
                <w:lang w:val="sv-SE"/>
              </w:rPr>
            </w:pPr>
            <w:r>
              <w:rPr>
                <w:lang w:val="sv-SE"/>
              </w:rPr>
              <w:t>octet 3</w:t>
            </w:r>
          </w:p>
          <w:p w14:paraId="0AE80362" w14:textId="77777777" w:rsidR="007F10E0" w:rsidRDefault="007F10E0" w:rsidP="001B0298">
            <w:pPr>
              <w:pStyle w:val="TAL"/>
              <w:rPr>
                <w:lang w:val="sv-SE"/>
              </w:rPr>
            </w:pPr>
            <w:r>
              <w:rPr>
                <w:lang w:val="sv-SE"/>
              </w:rPr>
              <w:t>...</w:t>
            </w:r>
          </w:p>
          <w:p w14:paraId="01D678CF" w14:textId="77777777" w:rsidR="007F10E0" w:rsidRDefault="007F10E0" w:rsidP="001B0298">
            <w:pPr>
              <w:pStyle w:val="TAL"/>
              <w:rPr>
                <w:lang w:val="sv-SE"/>
              </w:rPr>
            </w:pPr>
            <w:r>
              <w:rPr>
                <w:lang w:val="sv-SE"/>
              </w:rPr>
              <w:t>octet 3N+3</w:t>
            </w:r>
          </w:p>
        </w:tc>
      </w:tr>
      <w:tr w:rsidR="007F10E0" w14:paraId="61284E72" w14:textId="77777777" w:rsidTr="001B0298">
        <w:trPr>
          <w:cantSplit/>
          <w:jc w:val="center"/>
        </w:trPr>
        <w:tc>
          <w:tcPr>
            <w:tcW w:w="701" w:type="dxa"/>
            <w:tcBorders>
              <w:top w:val="nil"/>
              <w:left w:val="nil"/>
              <w:bottom w:val="nil"/>
              <w:right w:val="nil"/>
            </w:tcBorders>
            <w:hideMark/>
          </w:tcPr>
          <w:p w14:paraId="4528018C" w14:textId="472310AF" w:rsidR="007F10E0" w:rsidRDefault="007F10E0" w:rsidP="001B0298">
            <w:pPr>
              <w:pStyle w:val="TAC"/>
              <w:rPr>
                <w:lang w:val="sv-SE"/>
              </w:rPr>
            </w:pPr>
            <w:r>
              <w:rPr>
                <w:lang w:val="en-US"/>
              </w:rPr>
              <w:t>Figure H.2.4.2-1: </w:t>
            </w:r>
            <w:r>
              <w:rPr>
                <w:i/>
                <w:lang w:val="en-US"/>
              </w:rPr>
              <w:t>PLMN List</w:t>
            </w:r>
            <w:r>
              <w:rPr>
                <w:lang w:val="en-US"/>
              </w:rPr>
              <w:t xml:space="preserve"> information element</w:t>
            </w:r>
          </w:p>
        </w:tc>
        <w:tc>
          <w:tcPr>
            <w:tcW w:w="703" w:type="dxa"/>
            <w:tcBorders>
              <w:top w:val="nil"/>
              <w:left w:val="nil"/>
              <w:bottom w:val="nil"/>
              <w:right w:val="nil"/>
            </w:tcBorders>
            <w:hideMark/>
          </w:tcPr>
          <w:p w14:paraId="2AD0300D"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FD0348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17C9FD3"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650C27A2"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1E5964B8"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679ABC7"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64BFCF53"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2D81A1C8" w14:textId="77777777" w:rsidR="007F10E0" w:rsidRDefault="007F10E0" w:rsidP="001B0298">
            <w:pPr>
              <w:pStyle w:val="TAL"/>
              <w:rPr>
                <w:lang w:val="sv-SE"/>
              </w:rPr>
            </w:pPr>
          </w:p>
        </w:tc>
      </w:tr>
      <w:tr w:rsidR="007F10E0" w14:paraId="05929E3F"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2564E9E" w14:textId="77777777" w:rsidR="007F10E0" w:rsidRDefault="007F10E0" w:rsidP="001B0298">
            <w:pPr>
              <w:pStyle w:val="TAC"/>
              <w:rPr>
                <w:lang w:val="fr-FR"/>
              </w:rPr>
            </w:pPr>
            <w:r>
              <w:rPr>
                <w:lang w:val="en-US"/>
              </w:rPr>
              <w:t>Number of PLMNs</w:t>
            </w:r>
          </w:p>
        </w:tc>
        <w:tc>
          <w:tcPr>
            <w:tcW w:w="1151" w:type="dxa"/>
            <w:tcBorders>
              <w:top w:val="nil"/>
              <w:left w:val="nil"/>
              <w:bottom w:val="nil"/>
              <w:right w:val="nil"/>
            </w:tcBorders>
            <w:hideMark/>
          </w:tcPr>
          <w:p w14:paraId="2412F01F" w14:textId="77777777" w:rsidR="007F10E0" w:rsidRDefault="007F10E0" w:rsidP="001B0298">
            <w:pPr>
              <w:pStyle w:val="TAL"/>
              <w:rPr>
                <w:lang w:val="sv-SE"/>
              </w:rPr>
            </w:pPr>
            <w:r>
              <w:rPr>
                <w:lang w:val="sv-SE"/>
              </w:rPr>
              <w:t>octet 3</w:t>
            </w:r>
          </w:p>
        </w:tc>
      </w:tr>
      <w:tr w:rsidR="007F10E0" w14:paraId="3A8A5A20"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64CD8737" w14:textId="77777777" w:rsidR="007F10E0" w:rsidRDefault="007F10E0" w:rsidP="001B0298">
            <w:pPr>
              <w:pStyle w:val="TAC"/>
              <w:rPr>
                <w:lang w:val="en-US"/>
              </w:rPr>
            </w:pPr>
            <w:r>
              <w:rPr>
                <w:lang w:val="sv-SE"/>
              </w:rPr>
              <w:t>PLMN information, PLMN 1</w:t>
            </w:r>
          </w:p>
        </w:tc>
        <w:tc>
          <w:tcPr>
            <w:tcW w:w="1151" w:type="dxa"/>
            <w:tcBorders>
              <w:top w:val="nil"/>
              <w:left w:val="nil"/>
              <w:bottom w:val="nil"/>
              <w:right w:val="nil"/>
            </w:tcBorders>
          </w:tcPr>
          <w:p w14:paraId="3BC928E4" w14:textId="77777777" w:rsidR="007F10E0" w:rsidRDefault="007F10E0" w:rsidP="001B0298">
            <w:pPr>
              <w:pStyle w:val="TAL"/>
              <w:rPr>
                <w:lang w:val="sv-SE"/>
              </w:rPr>
            </w:pPr>
            <w:r>
              <w:rPr>
                <w:lang w:val="sv-SE"/>
              </w:rPr>
              <w:t>octet 4</w:t>
            </w:r>
          </w:p>
          <w:p w14:paraId="2F32797D" w14:textId="77777777" w:rsidR="007F10E0" w:rsidRDefault="007F10E0" w:rsidP="001B0298">
            <w:pPr>
              <w:pStyle w:val="TAL"/>
              <w:rPr>
                <w:lang w:val="sv-SE"/>
              </w:rPr>
            </w:pPr>
            <w:r>
              <w:rPr>
                <w:lang w:val="sv-SE"/>
              </w:rPr>
              <w:t>octet 5</w:t>
            </w:r>
          </w:p>
          <w:p w14:paraId="3E6B6EE7" w14:textId="77777777" w:rsidR="007F10E0" w:rsidRDefault="007F10E0" w:rsidP="001B0298">
            <w:pPr>
              <w:pStyle w:val="TAL"/>
              <w:rPr>
                <w:lang w:val="sv-SE"/>
              </w:rPr>
            </w:pPr>
            <w:r>
              <w:rPr>
                <w:lang w:val="sv-SE"/>
              </w:rPr>
              <w:t>octet 6</w:t>
            </w:r>
          </w:p>
        </w:tc>
      </w:tr>
      <w:tr w:rsidR="007F10E0" w14:paraId="4F6CDB44" w14:textId="77777777" w:rsidTr="001B0298">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68B05F08" w14:textId="77777777" w:rsidR="007F10E0" w:rsidRDefault="007F10E0" w:rsidP="001B0298">
            <w:pPr>
              <w:pStyle w:val="TAC"/>
              <w:rPr>
                <w:lang w:val="sv-SE"/>
              </w:rPr>
            </w:pPr>
          </w:p>
        </w:tc>
        <w:tc>
          <w:tcPr>
            <w:tcW w:w="1151" w:type="dxa"/>
            <w:tcBorders>
              <w:top w:val="nil"/>
              <w:left w:val="dashed" w:sz="4" w:space="0" w:color="auto"/>
              <w:bottom w:val="nil"/>
              <w:right w:val="nil"/>
            </w:tcBorders>
          </w:tcPr>
          <w:p w14:paraId="513A94D7" w14:textId="77777777" w:rsidR="007F10E0" w:rsidRDefault="007F10E0" w:rsidP="001B0298">
            <w:pPr>
              <w:pStyle w:val="TAL"/>
              <w:rPr>
                <w:lang w:val="sv-SE"/>
              </w:rPr>
            </w:pPr>
          </w:p>
        </w:tc>
      </w:tr>
      <w:tr w:rsidR="007F10E0" w:rsidRPr="002579A1" w14:paraId="43172C46"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1E248D68" w14:textId="77777777" w:rsidR="007F10E0" w:rsidRDefault="007F10E0" w:rsidP="001B0298">
            <w:pPr>
              <w:pStyle w:val="TAC"/>
              <w:rPr>
                <w:lang w:val="sv-SE"/>
              </w:rPr>
            </w:pPr>
            <w:r>
              <w:rPr>
                <w:lang w:val="sv-SE"/>
              </w:rPr>
              <w:t>PLMN information, PLMN N</w:t>
            </w:r>
          </w:p>
        </w:tc>
        <w:tc>
          <w:tcPr>
            <w:tcW w:w="1151" w:type="dxa"/>
            <w:tcBorders>
              <w:top w:val="nil"/>
              <w:left w:val="nil"/>
              <w:bottom w:val="nil"/>
              <w:right w:val="nil"/>
            </w:tcBorders>
          </w:tcPr>
          <w:p w14:paraId="7B51901E" w14:textId="77777777" w:rsidR="007F10E0" w:rsidRDefault="007F10E0" w:rsidP="001B0298">
            <w:pPr>
              <w:pStyle w:val="TAL"/>
              <w:rPr>
                <w:lang w:val="sv-SE"/>
              </w:rPr>
            </w:pPr>
            <w:r>
              <w:rPr>
                <w:lang w:val="sv-SE"/>
              </w:rPr>
              <w:t>octet 3N+1</w:t>
            </w:r>
          </w:p>
          <w:p w14:paraId="0312B7BA" w14:textId="77777777" w:rsidR="007F10E0" w:rsidRDefault="007F10E0" w:rsidP="001B0298">
            <w:pPr>
              <w:pStyle w:val="TAL"/>
              <w:rPr>
                <w:lang w:val="sv-SE"/>
              </w:rPr>
            </w:pPr>
            <w:r>
              <w:rPr>
                <w:lang w:val="sv-SE"/>
              </w:rPr>
              <w:t>octet 3N+2</w:t>
            </w:r>
          </w:p>
          <w:p w14:paraId="001F128C" w14:textId="77777777" w:rsidR="007F10E0" w:rsidRDefault="007F10E0" w:rsidP="001B0298">
            <w:pPr>
              <w:pStyle w:val="TAL"/>
              <w:rPr>
                <w:lang w:val="sv-SE"/>
              </w:rPr>
            </w:pPr>
            <w:r>
              <w:rPr>
                <w:lang w:val="sv-SE"/>
              </w:rPr>
              <w:t>octet 3N+3</w:t>
            </w:r>
          </w:p>
        </w:tc>
      </w:tr>
    </w:tbl>
    <w:p w14:paraId="6B0A58BB" w14:textId="77777777" w:rsidR="007F10E0" w:rsidRDefault="007F10E0" w:rsidP="007F10E0">
      <w:pPr>
        <w:pStyle w:val="TF"/>
        <w:rPr>
          <w:lang w:val="en-US"/>
        </w:rPr>
      </w:pPr>
      <w:r>
        <w:rPr>
          <w:lang w:val="en-US"/>
        </w:rPr>
        <w:t>Figure H.2.4.2-1a: </w:t>
      </w:r>
      <w:r>
        <w:rPr>
          <w:i/>
          <w:lang w:val="en-US"/>
        </w:rPr>
        <w:t>PLMN List</w:t>
      </w:r>
    </w:p>
    <w:p w14:paraId="1BB3AC29" w14:textId="77777777" w:rsidR="007F10E0" w:rsidRPr="00610329" w:rsidRDefault="007F10E0" w:rsidP="00692D91">
      <w:pPr>
        <w:pStyle w:val="TF"/>
        <w:rPr>
          <w:lang w:val="fr-FR"/>
        </w:rPr>
      </w:pP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77777777"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1743" w:name="_Toc123578077"/>
      <w:bookmarkStart w:id="1744" w:name="_Toc20154596"/>
      <w:bookmarkStart w:id="1745" w:name="_Toc27727572"/>
      <w:bookmarkStart w:id="1746" w:name="_Toc45204030"/>
      <w:bookmarkStart w:id="1747" w:name="_Toc138330457"/>
      <w:r w:rsidRPr="00134D97">
        <w:t>H.2.4.3</w:t>
      </w:r>
      <w:r w:rsidRPr="00134D97">
        <w:tab/>
        <w:t xml:space="preserve">PLMN List with S2a </w:t>
      </w:r>
      <w:r>
        <w:t>c</w:t>
      </w:r>
      <w:r w:rsidRPr="00134D97">
        <w:t>onnectivity IE</w:t>
      </w:r>
      <w:bookmarkEnd w:id="1743"/>
      <w:bookmarkEnd w:id="1747"/>
    </w:p>
    <w:bookmarkEnd w:id="1744"/>
    <w:bookmarkEnd w:id="1745"/>
    <w:bookmarkEnd w:id="1746"/>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4E73F0F3" w:rsidR="007F10E0" w:rsidRDefault="00DC57FC" w:rsidP="00DC57FC">
      <w:pPr>
        <w:rPr>
          <w:lang w:val="en-US"/>
        </w:rPr>
      </w:pPr>
      <w:r w:rsidRPr="00610329">
        <w:rPr>
          <w:lang w:val="en-US"/>
        </w:rPr>
        <w:t xml:space="preserve">The format of the PLMN List with S2a Connectivity information element is </w:t>
      </w:r>
      <w:r w:rsidR="007F10E0">
        <w:rPr>
          <w:lang w:val="en-US"/>
        </w:rPr>
        <w:t>shown in Figure H.2.4.4-1.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1CF6B69A" w14:textId="77777777" w:rsidTr="001B0298">
        <w:trPr>
          <w:cantSplit/>
          <w:jc w:val="center"/>
        </w:trPr>
        <w:tc>
          <w:tcPr>
            <w:tcW w:w="701" w:type="dxa"/>
            <w:tcBorders>
              <w:top w:val="nil"/>
              <w:left w:val="nil"/>
              <w:bottom w:val="nil"/>
              <w:right w:val="nil"/>
            </w:tcBorders>
            <w:hideMark/>
          </w:tcPr>
          <w:p w14:paraId="3C357563"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69E52929"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1768EDB4"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2F73C3C5"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072A2AF2"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77BE393D"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57A6C342"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339D9C9C"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408DDA26" w14:textId="77777777" w:rsidR="007F10E0" w:rsidRDefault="007F10E0" w:rsidP="001B0298">
            <w:pPr>
              <w:pStyle w:val="TAL"/>
              <w:rPr>
                <w:lang w:val="sv-SE"/>
              </w:rPr>
            </w:pPr>
          </w:p>
        </w:tc>
      </w:tr>
      <w:tr w:rsidR="007F10E0" w14:paraId="002164C4"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FC800C5" w14:textId="77777777" w:rsidR="007F10E0" w:rsidRDefault="007F10E0" w:rsidP="001B0298">
            <w:pPr>
              <w:pStyle w:val="TAC"/>
              <w:rPr>
                <w:lang w:val="sv-SE"/>
              </w:rPr>
            </w:pPr>
            <w:r>
              <w:rPr>
                <w:lang w:val="sv-SE"/>
              </w:rPr>
              <w:t>PLMN List with trusted 5G connectivity IEI</w:t>
            </w:r>
          </w:p>
        </w:tc>
        <w:tc>
          <w:tcPr>
            <w:tcW w:w="1151" w:type="dxa"/>
            <w:tcBorders>
              <w:top w:val="nil"/>
              <w:left w:val="nil"/>
              <w:bottom w:val="nil"/>
              <w:right w:val="nil"/>
            </w:tcBorders>
            <w:hideMark/>
          </w:tcPr>
          <w:p w14:paraId="76D262B3" w14:textId="77777777" w:rsidR="007F10E0" w:rsidRDefault="007F10E0" w:rsidP="001B0298">
            <w:pPr>
              <w:pStyle w:val="TAL"/>
              <w:rPr>
                <w:lang w:val="sv-SE"/>
              </w:rPr>
            </w:pPr>
            <w:r>
              <w:rPr>
                <w:lang w:val="sv-SE"/>
              </w:rPr>
              <w:t>octet 1</w:t>
            </w:r>
          </w:p>
        </w:tc>
      </w:tr>
      <w:tr w:rsidR="007F10E0" w14:paraId="27A8F102"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C2370DF" w14:textId="77777777" w:rsidR="007F10E0" w:rsidRPr="001E69CA" w:rsidRDefault="007F10E0" w:rsidP="001B0298">
            <w:pPr>
              <w:pStyle w:val="TAC"/>
            </w:pPr>
            <w:r>
              <w:rPr>
                <w:lang w:val="en-US"/>
              </w:rPr>
              <w:t xml:space="preserve">Length of PLMN List </w:t>
            </w:r>
            <w:r>
              <w:rPr>
                <w:lang w:val="sv-SE"/>
              </w:rPr>
              <w:t xml:space="preserve">with trusted 5G connectivity </w:t>
            </w:r>
            <w:r>
              <w:rPr>
                <w:lang w:val="en-US"/>
              </w:rPr>
              <w:t>value contents</w:t>
            </w:r>
          </w:p>
        </w:tc>
        <w:tc>
          <w:tcPr>
            <w:tcW w:w="1151" w:type="dxa"/>
            <w:tcBorders>
              <w:top w:val="nil"/>
              <w:left w:val="nil"/>
              <w:bottom w:val="nil"/>
              <w:right w:val="nil"/>
            </w:tcBorders>
            <w:hideMark/>
          </w:tcPr>
          <w:p w14:paraId="16ADE14C" w14:textId="77777777" w:rsidR="007F10E0" w:rsidRDefault="007F10E0" w:rsidP="001B0298">
            <w:pPr>
              <w:pStyle w:val="TAL"/>
              <w:rPr>
                <w:lang w:val="sv-SE"/>
              </w:rPr>
            </w:pPr>
            <w:r>
              <w:rPr>
                <w:lang w:val="sv-SE"/>
              </w:rPr>
              <w:t>octet 2</w:t>
            </w:r>
          </w:p>
        </w:tc>
      </w:tr>
      <w:tr w:rsidR="007F10E0" w14:paraId="73E61417"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32AFBF" w14:textId="77777777" w:rsidR="007F10E0" w:rsidRDefault="007F10E0" w:rsidP="001B0298">
            <w:pPr>
              <w:pStyle w:val="TAC"/>
              <w:rPr>
                <w:lang w:val="en-US"/>
              </w:rPr>
            </w:pPr>
          </w:p>
          <w:p w14:paraId="0E8CF9F2" w14:textId="77777777" w:rsidR="007F10E0" w:rsidRDefault="007F10E0" w:rsidP="001B0298">
            <w:pPr>
              <w:pStyle w:val="TAC"/>
              <w:rPr>
                <w:lang w:val="en-US"/>
              </w:rPr>
            </w:pPr>
            <w:r>
              <w:rPr>
                <w:lang w:val="en-US"/>
              </w:rPr>
              <w:t>PLMN List</w:t>
            </w:r>
          </w:p>
          <w:p w14:paraId="515D7E4C" w14:textId="77777777" w:rsidR="007F10E0" w:rsidRDefault="007F10E0" w:rsidP="001B0298">
            <w:pPr>
              <w:pStyle w:val="TAC"/>
              <w:rPr>
                <w:lang w:val="en-US"/>
              </w:rPr>
            </w:pPr>
          </w:p>
          <w:p w14:paraId="0AC30B18" w14:textId="77777777" w:rsidR="007F10E0" w:rsidRDefault="007F10E0" w:rsidP="001B0298">
            <w:pPr>
              <w:pStyle w:val="TAC"/>
              <w:rPr>
                <w:lang w:val="fr-FR"/>
              </w:rPr>
            </w:pPr>
          </w:p>
        </w:tc>
        <w:tc>
          <w:tcPr>
            <w:tcW w:w="1151" w:type="dxa"/>
            <w:tcBorders>
              <w:top w:val="nil"/>
              <w:left w:val="nil"/>
              <w:bottom w:val="nil"/>
              <w:right w:val="nil"/>
            </w:tcBorders>
            <w:hideMark/>
          </w:tcPr>
          <w:p w14:paraId="778D5741" w14:textId="77777777" w:rsidR="007F10E0" w:rsidRDefault="007F10E0" w:rsidP="001B0298">
            <w:pPr>
              <w:pStyle w:val="TAL"/>
              <w:rPr>
                <w:lang w:val="sv-SE"/>
              </w:rPr>
            </w:pPr>
            <w:r>
              <w:rPr>
                <w:lang w:val="sv-SE"/>
              </w:rPr>
              <w:t>octet 3</w:t>
            </w:r>
          </w:p>
          <w:p w14:paraId="04595A05" w14:textId="77777777" w:rsidR="007F10E0" w:rsidRDefault="007F10E0" w:rsidP="001B0298">
            <w:pPr>
              <w:pStyle w:val="TAL"/>
              <w:rPr>
                <w:lang w:val="sv-SE"/>
              </w:rPr>
            </w:pPr>
          </w:p>
          <w:p w14:paraId="72DF199A" w14:textId="77777777" w:rsidR="007F10E0" w:rsidRDefault="007F10E0" w:rsidP="001B0298">
            <w:pPr>
              <w:pStyle w:val="TAL"/>
              <w:rPr>
                <w:lang w:val="sv-SE"/>
              </w:rPr>
            </w:pPr>
            <w:r>
              <w:rPr>
                <w:lang w:val="sv-SE"/>
              </w:rPr>
              <w:t>octet 3N+3</w:t>
            </w:r>
          </w:p>
        </w:tc>
      </w:tr>
    </w:tbl>
    <w:p w14:paraId="2AFC0EC0" w14:textId="4CEDB01C" w:rsidR="007F10E0" w:rsidRDefault="007F10E0" w:rsidP="007F10E0">
      <w:pPr>
        <w:pStyle w:val="TF"/>
        <w:rPr>
          <w:lang w:val="en-US"/>
        </w:rPr>
      </w:pPr>
      <w:r>
        <w:rPr>
          <w:lang w:val="en-US"/>
        </w:rPr>
        <w:t>Figure H.2.4.4-1: </w:t>
      </w:r>
      <w:r>
        <w:rPr>
          <w:i/>
          <w:lang w:val="en-US"/>
        </w:rPr>
        <w:t>PLMN List with trusted 5G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6E8DE53A" w:rsidR="00510ECA" w:rsidRPr="00610329" w:rsidRDefault="00510ECA" w:rsidP="00510ECA">
      <w:pPr>
        <w:pStyle w:val="Heading3"/>
      </w:pPr>
      <w:bookmarkStart w:id="1748" w:name="_Toc20154597"/>
      <w:bookmarkStart w:id="1749" w:name="_Toc27727573"/>
      <w:bookmarkStart w:id="1750" w:name="_Toc45204031"/>
      <w:bookmarkStart w:id="1751" w:name="_Toc138330458"/>
      <w:r w:rsidRPr="00610329">
        <w:t>H.2.4.4</w:t>
      </w:r>
      <w:r w:rsidRPr="00610329">
        <w:tab/>
        <w:t>PLMN List with trusted 5G Connectivity IE</w:t>
      </w:r>
      <w:bookmarkEnd w:id="1748"/>
      <w:bookmarkEnd w:id="1749"/>
      <w:bookmarkEnd w:id="1750"/>
      <w:bookmarkEnd w:id="1751"/>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7CB6028E" w14:textId="77777777" w:rsidR="00510ECA" w:rsidRPr="00610329" w:rsidRDefault="00510ECA" w:rsidP="00DC57FC">
      <w:pPr>
        <w:rPr>
          <w:lang w:val="en-US"/>
        </w:rPr>
      </w:pPr>
      <w:r w:rsidRPr="00610329">
        <w:rPr>
          <w:lang w:val="en-US"/>
        </w:rPr>
        <w:t xml:space="preserve">The format of the PLMN List with trusted 5G connectivity information element is identical to the format of the PLMN List information element defined in </w:t>
      </w:r>
      <w:r w:rsidR="006446E1" w:rsidRPr="00610329">
        <w:rPr>
          <w:lang w:val="en-US"/>
        </w:rPr>
        <w:t>clause</w:t>
      </w:r>
      <w:r w:rsidRPr="00610329">
        <w:rPr>
          <w:lang w:val="en-US"/>
        </w:rPr>
        <w:t> H.2.4.2.</w:t>
      </w:r>
    </w:p>
    <w:p w14:paraId="6D8D0190" w14:textId="1154D051" w:rsidR="00E6478A" w:rsidRPr="00610329" w:rsidRDefault="00E6478A" w:rsidP="00E6478A">
      <w:pPr>
        <w:pStyle w:val="Heading3"/>
      </w:pPr>
      <w:bookmarkStart w:id="1752" w:name="_Toc27727574"/>
      <w:bookmarkStart w:id="1753" w:name="_Toc45204032"/>
      <w:bookmarkStart w:id="1754" w:name="_Toc138330459"/>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1752"/>
      <w:bookmarkEnd w:id="1753"/>
      <w:bookmarkEnd w:id="1754"/>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Default="007F10E0" w:rsidP="001B0298">
            <w:pPr>
              <w:pStyle w:val="TAC"/>
              <w:rPr>
                <w:lang w:val="sv-SE"/>
              </w:rPr>
            </w:pPr>
            <w:r>
              <w:rPr>
                <w:lang w:val="sv-SE"/>
              </w:rPr>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Pr>
                <w:lang w:val="sv-SE"/>
              </w:rPr>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1755" w:name="_Hlk117496120"/>
      <w:bookmarkStart w:id="1756" w:name="_Toc138330460"/>
      <w:r w:rsidRPr="00610329">
        <w:t>H.2.4.6</w:t>
      </w:r>
      <w:r w:rsidRPr="00610329">
        <w:tab/>
        <w:t>PLMN List with AAA connectivity to 5GC IE</w:t>
      </w:r>
      <w:bookmarkEnd w:id="1756"/>
    </w:p>
    <w:p w14:paraId="430E6E45" w14:textId="77777777" w:rsidR="00692D91" w:rsidRPr="00610329" w:rsidRDefault="00692D91" w:rsidP="00692D91">
      <w:pPr>
        <w:rPr>
          <w:lang w:val="en-US"/>
        </w:rPr>
      </w:pPr>
      <w:bookmarkStart w:id="1757" w:name="_Hlk116403658"/>
      <w:r w:rsidRPr="00610329">
        <w:t>The PLMN List with AAA connectivity to 5GC information element is used by the WLAN to indicate the PLMNs, which support NSWO in 5GS as specified in annex S of 3GPP TS 33.501 [78], for a UE served by the WLAN.</w:t>
      </w:r>
    </w:p>
    <w:bookmarkEnd w:id="1757"/>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Default="007F10E0" w:rsidP="001B0298">
            <w:pPr>
              <w:pStyle w:val="TAC"/>
              <w:rPr>
                <w:lang w:val="sv-SE"/>
              </w:rPr>
            </w:pPr>
            <w:r>
              <w:rPr>
                <w:lang w:val="sv-SE"/>
              </w:rPr>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789DBEFD" w14:textId="4B063A8A" w:rsidR="007F10E0" w:rsidRDefault="007F10E0" w:rsidP="007F10E0">
      <w:pPr>
        <w:rPr>
          <w:lang w:val="en-US"/>
        </w:rPr>
      </w:pPr>
      <w:r>
        <w:rPr>
          <w:lang w:val="en-US"/>
        </w:rPr>
        <w:t>The format of the PLMN List is identical to the format of the PLMN List information element defined in figure H.2.4.2-1a.</w:t>
      </w:r>
    </w:p>
    <w:p w14:paraId="44FA3024" w14:textId="77777777" w:rsidR="007F10E0" w:rsidRPr="00610329" w:rsidRDefault="007F10E0" w:rsidP="007F10E0">
      <w:pPr>
        <w:rPr>
          <w:lang w:val="en-US"/>
        </w:rPr>
      </w:pPr>
    </w:p>
    <w:p w14:paraId="4078D5BC" w14:textId="6BE0EF55" w:rsidR="00450CAA" w:rsidRPr="00610329" w:rsidRDefault="00450CAA" w:rsidP="007F10E0">
      <w:pPr>
        <w:pStyle w:val="Heading3"/>
      </w:pPr>
      <w:bookmarkStart w:id="1758" w:name="_Toc11423241"/>
      <w:bookmarkStart w:id="1759" w:name="_Toc138330461"/>
      <w:bookmarkEnd w:id="1755"/>
      <w:r w:rsidRPr="00610329">
        <w:t>H.2.4.7</w:t>
      </w:r>
      <w:r w:rsidRPr="00610329">
        <w:tab/>
        <w:t>SNPN List with trusted 5G Connectivity IE</w:t>
      </w:r>
      <w:bookmarkEnd w:id="1759"/>
    </w:p>
    <w:p w14:paraId="76AC76F1" w14:textId="37E8EE14" w:rsidR="00450CAA" w:rsidRPr="00610329" w:rsidRDefault="00450CAA" w:rsidP="00450CAA">
      <w:pPr>
        <w:rPr>
          <w:lang w:val="en-US"/>
        </w:rPr>
      </w:pPr>
      <w:r w:rsidRPr="00610329">
        <w:rPr>
          <w:lang w:val="en-US"/>
        </w:rPr>
        <w:t xml:space="preserve">The </w:t>
      </w:r>
      <w:bookmarkStart w:id="1760" w:name="_Hlk117774200"/>
      <w:r w:rsidRPr="00610329">
        <w:rPr>
          <w:lang w:val="en-US"/>
        </w:rPr>
        <w:t xml:space="preserve">SNPN List with trusted 5G Connectivity information element </w:t>
      </w:r>
      <w:bookmarkEnd w:id="1760"/>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Pr>
          <w:lang w:val="sv-SE"/>
        </w:rPr>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758"/>
          <w:p w14:paraId="559A1F29" w14:textId="77777777" w:rsidR="00D0568C" w:rsidRPr="00610329" w:rsidRDefault="00D0568C" w:rsidP="00026809">
            <w:pPr>
              <w:pStyle w:val="TAC"/>
              <w:rPr>
                <w:lang w:val="sv-SE"/>
              </w:rPr>
            </w:pPr>
            <w:r w:rsidRPr="00610329">
              <w:rPr>
                <w:lang w:val="sv-SE"/>
              </w:rPr>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610329" w:rsidRDefault="00D0568C" w:rsidP="00026809">
            <w:pPr>
              <w:pStyle w:val="TAC"/>
              <w:rPr>
                <w:lang w:val="sv-SE"/>
              </w:rPr>
            </w:pPr>
            <w:r w:rsidRPr="00610329">
              <w:rPr>
                <w:lang w:val="sv-SE"/>
              </w:rPr>
              <w:t>SNPN List with trusted 5G Connectivity IE</w:t>
            </w:r>
            <w:r w:rsidR="0093605A">
              <w:rPr>
                <w:lang w:val="sv-SE"/>
              </w:rPr>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Default="00846B6E" w:rsidP="001B0298">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134D97" w:rsidRDefault="00846B6E" w:rsidP="001B0298">
            <w:pPr>
              <w:pStyle w:val="TAC"/>
              <w:rPr>
                <w:lang w:val="fr-FR"/>
              </w:rPr>
            </w:pPr>
            <w:r>
              <w:rPr>
                <w:lang w:val="fr-FR"/>
              </w:rPr>
              <w:t>Length of H</w:t>
            </w:r>
            <w:r w:rsidRPr="001F41D3">
              <w:rPr>
                <w:lang w:val="fr-FR"/>
              </w:rPr>
              <w:t>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134D97" w:rsidRDefault="00846B6E" w:rsidP="001B0298">
            <w:pPr>
              <w:pStyle w:val="TAC"/>
              <w:rPr>
                <w:lang w:val="fr-FR"/>
              </w:rPr>
            </w:pPr>
            <w:r>
              <w:rPr>
                <w:lang w:val="fr-FR"/>
              </w:rPr>
              <w:t>H</w:t>
            </w:r>
            <w:r w:rsidRPr="001F41D3">
              <w:rPr>
                <w:lang w:val="fr-FR"/>
              </w:rPr>
              <w:t xml:space="preserve">uman-readable network name </w:t>
            </w:r>
            <w:r>
              <w:rPr>
                <w:lang w:val="fr-FR"/>
              </w:rPr>
              <w:t>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610329" w:rsidRDefault="00DE40DF" w:rsidP="00DE40DF">
      <w:pPr>
        <w:pStyle w:val="TH"/>
        <w:rPr>
          <w:lang w:val="sv-SE"/>
        </w:rPr>
      </w:pPr>
      <w:r w:rsidRPr="00610329">
        <w:rPr>
          <w:lang w:val="en-US"/>
        </w:rPr>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610329" w:rsidRDefault="00DE40DF" w:rsidP="001B0298">
            <w:pPr>
              <w:pStyle w:val="TAL"/>
              <w:ind w:left="21" w:hanging="21"/>
              <w:rPr>
                <w:lang w:val="sv-SE"/>
              </w:rPr>
            </w:pPr>
            <w:r w:rsidRPr="00610329">
              <w:rPr>
                <w:lang w:val="sv-SE"/>
              </w:rPr>
              <w:t>SNPN List with trusted 5G Connectivity information element (octets 1 to Z)</w:t>
            </w:r>
          </w:p>
          <w:p w14:paraId="566EAA1A" w14:textId="77777777" w:rsidR="00DE40DF" w:rsidRPr="00610329" w:rsidRDefault="00DE40DF" w:rsidP="001B0298">
            <w:pPr>
              <w:pStyle w:val="TAL"/>
              <w:ind w:left="21" w:hanging="21"/>
              <w:rPr>
                <w:lang w:val="sv-SE"/>
              </w:rPr>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610329" w:rsidRDefault="00DE40DF" w:rsidP="001B0298">
            <w:pPr>
              <w:pStyle w:val="TAL"/>
              <w:ind w:left="21" w:hanging="21"/>
              <w:rPr>
                <w:lang w:val="sv-SE"/>
              </w:rPr>
            </w:pPr>
            <w:r w:rsidRPr="00610329">
              <w:rPr>
                <w:lang w:val="sv-SE"/>
              </w:rPr>
              <w:t>SNPN identity (octets 8 to 16)</w:t>
            </w:r>
          </w:p>
          <w:p w14:paraId="17AA8111" w14:textId="77777777" w:rsidR="00DE40DF" w:rsidRPr="00610329" w:rsidRDefault="00DE40DF" w:rsidP="001B0298">
            <w:pPr>
              <w:pStyle w:val="TAL"/>
              <w:ind w:left="21" w:hanging="21"/>
              <w:rPr>
                <w:lang w:val="sv-SE"/>
              </w:rPr>
            </w:pPr>
          </w:p>
          <w:p w14:paraId="03261C22" w14:textId="77777777" w:rsidR="00DE40DF" w:rsidRPr="00610329" w:rsidRDefault="00DE40DF" w:rsidP="001B0298">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6811E53E" w14:textId="77777777" w:rsidR="00DE40DF" w:rsidRPr="00610329" w:rsidRDefault="00DE40DF" w:rsidP="001B0298">
            <w:pPr>
              <w:pStyle w:val="TAL"/>
              <w:ind w:left="21" w:hanging="21"/>
              <w:rPr>
                <w:lang w:val="sv-SE"/>
              </w:rPr>
            </w:pPr>
            <w:r w:rsidRPr="00610329">
              <w:rPr>
                <w:lang w:val="sv-SE"/>
              </w:rPr>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Pr>
                <w:lang w:val="sv-SE"/>
              </w:rPr>
              <w:t>octet 11 to octet 16</w:t>
            </w:r>
            <w:r>
              <w:t>) or (</w:t>
            </w:r>
            <w:r>
              <w:rPr>
                <w:lang w:val="sv-SE"/>
              </w:rPr>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610329" w:rsidRDefault="00DE40DF" w:rsidP="001B0298">
            <w:pPr>
              <w:pStyle w:val="TAL"/>
              <w:ind w:left="21" w:hanging="21"/>
              <w:rPr>
                <w:lang w:val="sv-SE"/>
              </w:rPr>
            </w:pPr>
            <w:r w:rsidRPr="00610329">
              <w:rPr>
                <w:lang w:val="sv-SE"/>
              </w:rPr>
              <w:t>SNPN access information (octets 17 to 18)</w:t>
            </w:r>
          </w:p>
          <w:p w14:paraId="64D17367" w14:textId="77777777" w:rsidR="00DE40DF" w:rsidRPr="00610329" w:rsidRDefault="00DE40DF" w:rsidP="001B0298">
            <w:pPr>
              <w:pStyle w:val="TAL"/>
              <w:rPr>
                <w:lang w:val="sv-SE"/>
              </w:rPr>
            </w:pPr>
          </w:p>
          <w:p w14:paraId="52453246" w14:textId="77777777" w:rsidR="00DE40DF" w:rsidRPr="00610329" w:rsidRDefault="00DE40DF" w:rsidP="001B0298">
            <w:pPr>
              <w:pStyle w:val="TAL"/>
              <w:ind w:left="21" w:hanging="21"/>
              <w:rPr>
                <w:lang w:val="sv-SE"/>
              </w:rPr>
            </w:pPr>
            <w:r w:rsidRPr="00610329">
              <w:rPr>
                <w:lang w:val="sv-SE"/>
              </w:rPr>
              <w:t>CH (octet 18 bit 0)</w:t>
            </w:r>
          </w:p>
          <w:p w14:paraId="43A68AEF" w14:textId="77777777" w:rsidR="00DE40DF" w:rsidRPr="00610329" w:rsidRDefault="00DE40DF" w:rsidP="001B0298">
            <w:pPr>
              <w:pStyle w:val="TAL"/>
              <w:ind w:left="21" w:hanging="21"/>
              <w:rPr>
                <w:lang w:val="sv-SE"/>
              </w:rPr>
            </w:pPr>
            <w:r w:rsidRPr="00610329">
              <w:rPr>
                <w:lang w:val="sv-SE"/>
              </w:rPr>
              <w:t>This bit indicates whether the SNPN supports access using credentials from a credentials holder.</w:t>
            </w:r>
          </w:p>
          <w:p w14:paraId="672CD50E" w14:textId="77777777" w:rsidR="00DE40DF" w:rsidRPr="00610329" w:rsidRDefault="00DE40DF" w:rsidP="001B0298">
            <w:pPr>
              <w:pStyle w:val="TAL"/>
              <w:ind w:left="21" w:hanging="21"/>
              <w:rPr>
                <w:lang w:val="sv-SE"/>
              </w:rPr>
            </w:pPr>
            <w:r w:rsidRPr="00610329">
              <w:rPr>
                <w:lang w:val="sv-SE"/>
              </w:rPr>
              <w:t>0</w:t>
            </w:r>
            <w:r w:rsidRPr="00610329">
              <w:rPr>
                <w:lang w:val="sv-SE"/>
              </w:rPr>
              <w:tab/>
              <w:t>access using credentials from a credentials holder supported.</w:t>
            </w:r>
          </w:p>
          <w:p w14:paraId="3DF658F2" w14:textId="77777777" w:rsidR="00DE40DF" w:rsidRPr="00610329" w:rsidRDefault="00DE40DF" w:rsidP="001B0298">
            <w:pPr>
              <w:pStyle w:val="TAL"/>
              <w:ind w:left="21" w:hanging="21"/>
              <w:rPr>
                <w:lang w:val="sv-SE"/>
              </w:rPr>
            </w:pPr>
            <w:r w:rsidRPr="00610329">
              <w:rPr>
                <w:lang w:val="sv-SE"/>
              </w:rPr>
              <w:t>1</w:t>
            </w:r>
            <w:r w:rsidRPr="00610329">
              <w:rPr>
                <w:lang w:val="sv-SE"/>
              </w:rPr>
              <w:tab/>
              <w:t>access using credentials from a credentials holder not supported.</w:t>
            </w:r>
          </w:p>
          <w:p w14:paraId="2EBF141B" w14:textId="77777777" w:rsidR="00DE40DF" w:rsidRPr="00610329" w:rsidRDefault="00DE40DF" w:rsidP="001B0298">
            <w:pPr>
              <w:pStyle w:val="TAL"/>
              <w:ind w:left="21" w:hanging="21"/>
              <w:rPr>
                <w:lang w:val="sv-SE"/>
              </w:rPr>
            </w:pPr>
          </w:p>
          <w:p w14:paraId="737321A1" w14:textId="77777777" w:rsidR="00DE40DF" w:rsidRPr="00610329" w:rsidRDefault="00DE40DF" w:rsidP="001B0298">
            <w:pPr>
              <w:pStyle w:val="TAL"/>
              <w:ind w:left="21" w:hanging="21"/>
              <w:rPr>
                <w:lang w:val="sv-SE"/>
              </w:rPr>
            </w:pPr>
            <w:r w:rsidRPr="00610329">
              <w:rPr>
                <w:lang w:val="sv-SE"/>
              </w:rPr>
              <w:t>CHWC (octet 18 bit 1)</w:t>
            </w:r>
          </w:p>
          <w:p w14:paraId="22DE04D1" w14:textId="77777777" w:rsidR="00DE40DF" w:rsidRPr="00610329" w:rsidRDefault="00DE40DF" w:rsidP="001B0298">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3A6B8BFC" w14:textId="77777777" w:rsidR="00DE40DF" w:rsidRPr="00610329" w:rsidRDefault="00DE40DF" w:rsidP="001B0298">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AE61604" w14:textId="77777777" w:rsidR="00DE40DF" w:rsidRPr="00610329" w:rsidRDefault="00DE40DF" w:rsidP="001B0298">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77E77EA0" w14:textId="77777777" w:rsidR="00DE40DF" w:rsidRPr="00610329" w:rsidRDefault="00DE40DF" w:rsidP="001B0298">
            <w:pPr>
              <w:pStyle w:val="TAL"/>
              <w:ind w:left="21" w:hanging="21"/>
              <w:rPr>
                <w:lang w:val="sv-SE"/>
              </w:rPr>
            </w:pPr>
          </w:p>
          <w:p w14:paraId="06F1C4E7" w14:textId="77777777" w:rsidR="00DE40DF" w:rsidRPr="00610329" w:rsidRDefault="00DE40DF" w:rsidP="001B0298">
            <w:pPr>
              <w:pStyle w:val="TAL"/>
              <w:ind w:left="21" w:hanging="21"/>
              <w:rPr>
                <w:lang w:val="sv-SE"/>
              </w:rPr>
            </w:pPr>
            <w:r w:rsidRPr="00610329">
              <w:rPr>
                <w:lang w:val="sv-SE"/>
              </w:rPr>
              <w:t>OB (octet 18 bit 2)</w:t>
            </w:r>
          </w:p>
          <w:p w14:paraId="041B804D" w14:textId="77777777" w:rsidR="00DE40DF" w:rsidRPr="00610329" w:rsidRDefault="00DE40DF" w:rsidP="001B0298">
            <w:pPr>
              <w:pStyle w:val="TAL"/>
              <w:ind w:left="21" w:hanging="21"/>
              <w:rPr>
                <w:lang w:val="sv-SE"/>
              </w:rPr>
            </w:pPr>
            <w:r w:rsidRPr="00610329">
              <w:rPr>
                <w:lang w:val="sv-SE"/>
              </w:rPr>
              <w:t>This bit indicates whether the SNPN allows onboarding.</w:t>
            </w:r>
          </w:p>
          <w:p w14:paraId="2E15CE29" w14:textId="77777777" w:rsidR="00DE40DF" w:rsidRPr="00610329" w:rsidRDefault="00DE40DF" w:rsidP="001B0298">
            <w:pPr>
              <w:pStyle w:val="TAL"/>
              <w:ind w:left="21" w:hanging="21"/>
              <w:rPr>
                <w:lang w:val="sv-SE"/>
              </w:rPr>
            </w:pPr>
            <w:r w:rsidRPr="00610329">
              <w:rPr>
                <w:lang w:val="sv-SE"/>
              </w:rPr>
              <w:t>0</w:t>
            </w:r>
            <w:r w:rsidRPr="00610329">
              <w:rPr>
                <w:lang w:val="sv-SE"/>
              </w:rPr>
              <w:tab/>
              <w:t>onboarding is not allowed.</w:t>
            </w:r>
          </w:p>
          <w:p w14:paraId="1592B99D" w14:textId="77777777" w:rsidR="00DE40DF" w:rsidRPr="00610329" w:rsidRDefault="00DE40DF" w:rsidP="001B0298">
            <w:pPr>
              <w:pStyle w:val="TAL"/>
              <w:ind w:left="21" w:hanging="21"/>
              <w:rPr>
                <w:lang w:val="sv-SE"/>
              </w:rPr>
            </w:pPr>
            <w:r w:rsidRPr="00610329">
              <w:rPr>
                <w:lang w:val="sv-SE"/>
              </w:rPr>
              <w:t>1</w:t>
            </w:r>
            <w:r w:rsidRPr="00610329">
              <w:rPr>
                <w:lang w:val="sv-SE"/>
              </w:rPr>
              <w:tab/>
              <w:t>onboarding is allowed.</w:t>
            </w:r>
          </w:p>
          <w:p w14:paraId="38E770C9" w14:textId="77777777" w:rsidR="00DE40DF" w:rsidRPr="00610329" w:rsidRDefault="00DE40DF" w:rsidP="001B0298">
            <w:pPr>
              <w:pStyle w:val="TAL"/>
              <w:ind w:left="21" w:hanging="21"/>
              <w:rPr>
                <w:lang w:val="sv-SE"/>
              </w:rPr>
            </w:pPr>
          </w:p>
          <w:p w14:paraId="21DEA411" w14:textId="77777777" w:rsidR="00DE40DF" w:rsidRPr="00610329" w:rsidRDefault="00DE40DF" w:rsidP="001B0298">
            <w:pPr>
              <w:pStyle w:val="TAL"/>
              <w:ind w:left="21" w:hanging="21"/>
              <w:rPr>
                <w:lang w:val="sv-SE"/>
              </w:rPr>
            </w:pPr>
            <w:r w:rsidRPr="00610329">
              <w:rPr>
                <w:lang w:val="sv-SE"/>
              </w:rPr>
              <w:t>octet 18 bits 3 to 7 are spare.</w:t>
            </w:r>
          </w:p>
          <w:p w14:paraId="7548D9DE" w14:textId="77777777" w:rsidR="00DE40DF" w:rsidRPr="00610329" w:rsidRDefault="00DE40DF" w:rsidP="001B0298">
            <w:pPr>
              <w:pStyle w:val="TAL"/>
              <w:ind w:left="21" w:hanging="21"/>
              <w:rPr>
                <w:lang w:val="sv-SE"/>
              </w:rPr>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610329" w:rsidRDefault="00DE40DF" w:rsidP="001B0298">
            <w:pPr>
              <w:pStyle w:val="TAL"/>
              <w:ind w:left="21" w:hanging="21"/>
              <w:rPr>
                <w:lang w:val="sv-SE"/>
              </w:rPr>
            </w:pPr>
            <w:r w:rsidRPr="00610329">
              <w:rPr>
                <w:lang w:val="sv-SE"/>
              </w:rPr>
              <w:t>Supported GINs value (octets 19 to b)</w:t>
            </w:r>
          </w:p>
          <w:p w14:paraId="5E59B690" w14:textId="2D30D523" w:rsidR="00DE40DF" w:rsidRDefault="00DE40DF" w:rsidP="001B0298">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Default="00846B6E" w:rsidP="00846B6E">
            <w:pPr>
              <w:pStyle w:val="TAL"/>
              <w:ind w:left="21" w:hanging="21"/>
              <w:rPr>
                <w:lang w:val="sv-SE"/>
              </w:rPr>
            </w:pPr>
            <w:r w:rsidRPr="00832495">
              <w:rPr>
                <w:lang w:val="sv-SE"/>
              </w:rPr>
              <w:t>Human-readable network name</w:t>
            </w:r>
            <w:r w:rsidRPr="000B25C3">
              <w:rPr>
                <w:lang w:val="sv-SE"/>
              </w:rPr>
              <w:t xml:space="preserve"> </w:t>
            </w:r>
            <w:r>
              <w:rPr>
                <w:lang w:val="sv-SE"/>
              </w:rPr>
              <w:t>value (octets a+2 to b)</w:t>
            </w:r>
          </w:p>
          <w:p w14:paraId="70A411C2" w14:textId="77777777" w:rsidR="00846B6E" w:rsidRDefault="00846B6E" w:rsidP="00846B6E">
            <w:pPr>
              <w:pStyle w:val="TAL"/>
              <w:ind w:left="21" w:hanging="21"/>
              <w:rPr>
                <w:lang w:val="sv-SE"/>
              </w:rPr>
            </w:pPr>
          </w:p>
          <w:p w14:paraId="57DE00F8" w14:textId="32261C4F" w:rsidR="00846B6E" w:rsidRPr="00846B6E" w:rsidRDefault="00846B6E" w:rsidP="001B0298">
            <w:pPr>
              <w:pStyle w:val="TAL"/>
              <w:ind w:left="21" w:hanging="21"/>
              <w:rPr>
                <w:lang w:val="sv-SE"/>
              </w:rPr>
            </w:pPr>
            <w:r>
              <w:rPr>
                <w:lang w:val="fr-FR"/>
              </w:rPr>
              <w:t>H</w:t>
            </w:r>
            <w:r w:rsidRPr="001F41D3">
              <w:rPr>
                <w:lang w:val="fr-FR"/>
              </w:rPr>
              <w:t>uman-readable network name</w:t>
            </w:r>
            <w:r>
              <w:rPr>
                <w:lang w:val="sv-SE"/>
              </w:rPr>
              <w:t xml:space="preserve"> value contains a </w:t>
            </w:r>
            <w:r>
              <w:rPr>
                <w:lang w:val="fr-FR"/>
              </w:rPr>
              <w:t>H</w:t>
            </w:r>
            <w:r w:rsidRPr="001F41D3">
              <w:rPr>
                <w:lang w:val="fr-FR"/>
              </w:rPr>
              <w:t>uman-readable network name</w:t>
            </w:r>
            <w:r w:rsidRPr="000B25C3">
              <w:rPr>
                <w:lang w:val="sv-SE"/>
              </w:rPr>
              <w:t xml:space="preserve"> encoded in UTF-8 format with variable number of bytes per character as specified in 3GPP</w:t>
            </w:r>
            <w:r>
              <w:rPr>
                <w:lang w:val="sv-SE"/>
              </w:rPr>
              <w:t> </w:t>
            </w:r>
            <w:r w:rsidRPr="000B25C3">
              <w:rPr>
                <w:lang w:val="sv-SE"/>
              </w:rPr>
              <w:t>TS</w:t>
            </w:r>
            <w:r>
              <w:rPr>
                <w:lang w:val="sv-SE"/>
              </w:rPr>
              <w:t> </w:t>
            </w:r>
            <w:r w:rsidRPr="000B25C3">
              <w:rPr>
                <w:lang w:val="sv-SE"/>
              </w:rPr>
              <w:t>23.003</w:t>
            </w:r>
            <w:r>
              <w:rPr>
                <w:lang w:val="sv-SE"/>
              </w:rPr>
              <w:t> </w:t>
            </w:r>
            <w:r w:rsidRPr="000B25C3">
              <w:rPr>
                <w:lang w:val="sv-SE"/>
              </w:rPr>
              <w:t>[3] clause</w:t>
            </w:r>
            <w:r>
              <w:rPr>
                <w:lang w:val="sv-SE"/>
              </w:rPr>
              <w:t> </w:t>
            </w:r>
            <w:r w:rsidRPr="000B25C3">
              <w:rPr>
                <w:lang w:val="sv-SE"/>
              </w:rPr>
              <w:t>4.11.</w:t>
            </w:r>
          </w:p>
          <w:p w14:paraId="32BD888E" w14:textId="77777777" w:rsidR="00DE40DF" w:rsidRPr="00610329" w:rsidRDefault="00DE40DF" w:rsidP="001B0298">
            <w:pPr>
              <w:pStyle w:val="TAL"/>
              <w:ind w:left="21" w:hanging="21"/>
              <w:rPr>
                <w:lang w:val="sv-SE"/>
              </w:rPr>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610329" w:rsidRDefault="00DE40DF" w:rsidP="001B0298">
            <w:pPr>
              <w:pStyle w:val="TAL"/>
              <w:ind w:left="21" w:hanging="21"/>
              <w:rPr>
                <w:lang w:val="sv-SE"/>
              </w:rPr>
            </w:pPr>
            <w:r w:rsidRPr="00610329">
              <w:rPr>
                <w:lang w:val="sv-SE"/>
              </w:rPr>
              <w:t>GIN list (octets d+1 to Z)</w:t>
            </w:r>
          </w:p>
          <w:p w14:paraId="233566A2" w14:textId="77777777" w:rsidR="00DE40DF" w:rsidRPr="00610329" w:rsidRDefault="00DE40DF" w:rsidP="001B0298">
            <w:pPr>
              <w:pStyle w:val="TAL"/>
              <w:ind w:left="21" w:hanging="21"/>
              <w:rPr>
                <w:lang w:val="sv-SE"/>
              </w:rPr>
            </w:pPr>
          </w:p>
          <w:p w14:paraId="52AF09D3" w14:textId="77777777" w:rsidR="00DE40DF" w:rsidRPr="00610329" w:rsidRDefault="00DE40DF" w:rsidP="001B0298">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64778A91" w14:textId="47BE26D4" w:rsidR="00ED42ED" w:rsidRPr="00134D97" w:rsidRDefault="00ED42ED" w:rsidP="00ED42ED">
      <w:pPr>
        <w:pStyle w:val="Heading3"/>
      </w:pPr>
      <w:bookmarkStart w:id="1761" w:name="_Toc138330462"/>
      <w:r>
        <w:t>H.2.4.8</w:t>
      </w:r>
      <w:r>
        <w:tab/>
        <w:t>SNPN List with trusted 5G</w:t>
      </w:r>
      <w:r w:rsidRPr="00134D97">
        <w:t xml:space="preserve"> Connectivity</w:t>
      </w:r>
      <w:r>
        <w:rPr>
          <w:lang w:eastAsia="x-none"/>
        </w:rPr>
        <w:t>-without-NAS</w:t>
      </w:r>
      <w:r w:rsidRPr="00134D97">
        <w:t xml:space="preserve"> IE</w:t>
      </w:r>
      <w:bookmarkEnd w:id="1761"/>
    </w:p>
    <w:p w14:paraId="590BDB74" w14:textId="77777777" w:rsidR="00ED42ED" w:rsidRPr="00D9394E" w:rsidRDefault="00ED42ED" w:rsidP="00ED42ED">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5C51617C" w14:textId="59E2051D" w:rsidR="002F6F2E" w:rsidRPr="00134D97" w:rsidRDefault="002F6F2E" w:rsidP="002F6F2E">
      <w:pPr>
        <w:pStyle w:val="Heading3"/>
      </w:pPr>
      <w:bookmarkStart w:id="1762" w:name="_Toc123578081"/>
      <w:bookmarkStart w:id="1763" w:name="_Toc138330463"/>
      <w:r>
        <w:t>H.2.4.9</w:t>
      </w:r>
      <w:r>
        <w:tab/>
        <w:t>SNPN List with AAA</w:t>
      </w:r>
      <w:r w:rsidRPr="00134D97">
        <w:t xml:space="preserve"> </w:t>
      </w:r>
      <w:r>
        <w:t>c</w:t>
      </w:r>
      <w:r w:rsidRPr="00134D97">
        <w:t xml:space="preserve">onnectivity </w:t>
      </w:r>
      <w:bookmarkEnd w:id="1762"/>
      <w:r>
        <w:t>to 5GC IE</w:t>
      </w:r>
      <w:bookmarkEnd w:id="1763"/>
    </w:p>
    <w:p w14:paraId="3915BACC" w14:textId="77777777" w:rsidR="002F6F2E" w:rsidRDefault="002F6F2E" w:rsidP="002F6F2E">
      <w:pPr>
        <w:rPr>
          <w:lang w:val="en-US"/>
        </w:rPr>
      </w:pPr>
      <w:r>
        <w:t>The SNPN List with AAA connectivity to 5GC information element is used by the WLAN to indicate the SNPNs that can provide UE authentication for NSWO in 5GS as specified in annex S of 3GPP TS 33.501 [78].</w:t>
      </w:r>
    </w:p>
    <w:p w14:paraId="11ABFB67" w14:textId="38E04560"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H.2.4.X</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Default="002F6F2E" w:rsidP="001B0298">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Default="002F6F2E" w:rsidP="001B0298">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437D6167" w14:textId="77777777" w:rsidR="00ED42ED" w:rsidRPr="00610329" w:rsidRDefault="00ED42ED" w:rsidP="00450CAA"/>
    <w:p w14:paraId="3FBF6ED1" w14:textId="77777777" w:rsidR="002E137A" w:rsidRPr="00610329" w:rsidRDefault="00685DE6" w:rsidP="002E137A">
      <w:pPr>
        <w:pStyle w:val="Heading8"/>
      </w:pPr>
      <w:r w:rsidRPr="00610329">
        <w:br w:type="page"/>
      </w:r>
      <w:bookmarkStart w:id="1764" w:name="_Toc20154598"/>
      <w:bookmarkStart w:id="1765" w:name="_Toc27727575"/>
      <w:bookmarkStart w:id="1766" w:name="_Toc45204033"/>
      <w:bookmarkStart w:id="1767" w:name="_Toc138330464"/>
      <w:r w:rsidR="002E137A" w:rsidRPr="00610329">
        <w:t>Annex I (normative):</w:t>
      </w:r>
      <w:r w:rsidR="002E137A" w:rsidRPr="00610329">
        <w:br/>
        <w:t>Definition of the Emergency Call Number field's contents</w:t>
      </w:r>
      <w:bookmarkEnd w:id="1764"/>
      <w:bookmarkEnd w:id="1765"/>
      <w:bookmarkEnd w:id="1766"/>
      <w:bookmarkEnd w:id="1767"/>
    </w:p>
    <w:p w14:paraId="2E0B157A" w14:textId="77777777" w:rsidR="002E137A" w:rsidRPr="00610329" w:rsidRDefault="002E137A" w:rsidP="002E137A">
      <w:pPr>
        <w:pStyle w:val="Heading1"/>
      </w:pPr>
      <w:bookmarkStart w:id="1768" w:name="_Toc20154599"/>
      <w:bookmarkStart w:id="1769" w:name="_Toc27727576"/>
      <w:bookmarkStart w:id="1770" w:name="_Toc45204034"/>
      <w:bookmarkStart w:id="1771" w:name="_Toc138330465"/>
      <w:r w:rsidRPr="00610329">
        <w:t>I.1</w:t>
      </w:r>
      <w:r w:rsidRPr="00610329">
        <w:tab/>
        <w:t>General</w:t>
      </w:r>
      <w:bookmarkEnd w:id="1768"/>
      <w:bookmarkEnd w:id="1769"/>
      <w:bookmarkEnd w:id="1770"/>
      <w:bookmarkEnd w:id="1771"/>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772" w:name="_Toc20154600"/>
      <w:bookmarkStart w:id="1773" w:name="_Toc27727577"/>
      <w:bookmarkStart w:id="1774" w:name="_Toc45204035"/>
      <w:bookmarkStart w:id="1775" w:name="_Toc138330466"/>
      <w:r w:rsidRPr="00610329">
        <w:t>I.2</w:t>
      </w:r>
      <w:r w:rsidRPr="00610329">
        <w:tab/>
        <w:t>Forma</w:t>
      </w:r>
      <w:r w:rsidR="006605EE" w:rsidRPr="00610329">
        <w:t>t</w:t>
      </w:r>
      <w:r w:rsidRPr="00610329">
        <w:t>ting</w:t>
      </w:r>
      <w:bookmarkEnd w:id="1772"/>
      <w:bookmarkEnd w:id="1773"/>
      <w:bookmarkEnd w:id="1774"/>
      <w:bookmarkEnd w:id="1775"/>
    </w:p>
    <w:p w14:paraId="6E71B4B1" w14:textId="77777777" w:rsidR="002E137A" w:rsidRPr="00610329" w:rsidRDefault="002E137A" w:rsidP="002E137A">
      <w:pPr>
        <w:pStyle w:val="Heading3"/>
      </w:pPr>
      <w:bookmarkStart w:id="1776" w:name="_Toc20154601"/>
      <w:bookmarkStart w:id="1777" w:name="_Toc27727578"/>
      <w:bookmarkStart w:id="1778" w:name="_Toc45204036"/>
      <w:bookmarkStart w:id="1779" w:name="_Toc138330467"/>
      <w:r w:rsidRPr="00610329">
        <w:t>I.2.1</w:t>
      </w:r>
      <w:r w:rsidRPr="00610329">
        <w:tab/>
        <w:t>General</w:t>
      </w:r>
      <w:bookmarkEnd w:id="1776"/>
      <w:bookmarkEnd w:id="1777"/>
      <w:bookmarkEnd w:id="1778"/>
      <w:bookmarkEnd w:id="1779"/>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780" w:name="_Toc20154602"/>
      <w:bookmarkStart w:id="1781" w:name="_Toc27727579"/>
      <w:bookmarkStart w:id="1782" w:name="_Toc45204037"/>
      <w:bookmarkStart w:id="1783" w:name="_Toc138330468"/>
      <w:r w:rsidRPr="00610329">
        <w:t>I.2.2</w:t>
      </w:r>
      <w:r w:rsidRPr="00610329">
        <w:tab/>
        <w:t>ABNF for the urn:3gpp:sos-anqp namespace and its parameters</w:t>
      </w:r>
      <w:bookmarkEnd w:id="1780"/>
      <w:bookmarkEnd w:id="1781"/>
      <w:bookmarkEnd w:id="1782"/>
      <w:bookmarkEnd w:id="1783"/>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84"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784"/>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1785" w:name="_Toc20154603"/>
      <w:bookmarkStart w:id="1786" w:name="_Toc27727580"/>
      <w:bookmarkStart w:id="1787" w:name="_Toc45204038"/>
      <w:bookmarkStart w:id="1788" w:name="_Toc138330469"/>
      <w:r w:rsidRPr="00610329">
        <w:t>I.2.3</w:t>
      </w:r>
      <w:r w:rsidRPr="00610329">
        <w:tab/>
        <w:t>Semantics</w:t>
      </w:r>
      <w:bookmarkEnd w:id="1785"/>
      <w:bookmarkEnd w:id="1786"/>
      <w:bookmarkEnd w:id="1787"/>
      <w:bookmarkEnd w:id="1788"/>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1789" w:name="_Toc20154604"/>
      <w:bookmarkStart w:id="1790" w:name="_Toc27727581"/>
      <w:bookmarkStart w:id="1791" w:name="_Toc45204039"/>
      <w:bookmarkStart w:id="1792" w:name="_Toc138330470"/>
      <w:r w:rsidRPr="00610329">
        <w:t>I.2.4</w:t>
      </w:r>
      <w:r w:rsidRPr="00610329">
        <w:tab/>
        <w:t>Mapping Emergency Call Number field's contents to the Local WLAN Emergency Numbers List</w:t>
      </w:r>
      <w:bookmarkEnd w:id="1789"/>
      <w:bookmarkEnd w:id="1790"/>
      <w:bookmarkEnd w:id="1791"/>
      <w:bookmarkEnd w:id="1792"/>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793" w:name="_Toc20154605"/>
      <w:bookmarkStart w:id="1794" w:name="_Toc27727582"/>
      <w:bookmarkStart w:id="1795" w:name="_Toc45204040"/>
      <w:bookmarkStart w:id="1796" w:name="_Toc138330471"/>
      <w:r w:rsidRPr="00610329">
        <w:t>Annex J (normative):</w:t>
      </w:r>
      <w:r w:rsidRPr="00610329">
        <w:br/>
        <w:t>Emergency Call Numbers from DNS procedure</w:t>
      </w:r>
      <w:bookmarkEnd w:id="1793"/>
      <w:bookmarkEnd w:id="1794"/>
      <w:bookmarkEnd w:id="1795"/>
      <w:bookmarkEnd w:id="1796"/>
    </w:p>
    <w:p w14:paraId="2B4892BE" w14:textId="77777777" w:rsidR="002E137A" w:rsidRPr="00610329" w:rsidRDefault="002E137A" w:rsidP="002E137A">
      <w:pPr>
        <w:pStyle w:val="Heading1"/>
      </w:pPr>
      <w:bookmarkStart w:id="1797" w:name="_Toc20154606"/>
      <w:bookmarkStart w:id="1798" w:name="_Toc27727583"/>
      <w:bookmarkStart w:id="1799" w:name="_Toc45204041"/>
      <w:bookmarkStart w:id="1800" w:name="_Toc138330472"/>
      <w:r w:rsidRPr="00610329">
        <w:t>J.1</w:t>
      </w:r>
      <w:r w:rsidRPr="00610329">
        <w:tab/>
        <w:t>General</w:t>
      </w:r>
      <w:bookmarkEnd w:id="1797"/>
      <w:bookmarkEnd w:id="1798"/>
      <w:bookmarkEnd w:id="1799"/>
      <w:bookmarkEnd w:id="1800"/>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801" w:name="_Toc20154607"/>
      <w:bookmarkStart w:id="1802" w:name="_Toc27727584"/>
      <w:bookmarkStart w:id="1803" w:name="_Toc45204042"/>
      <w:bookmarkStart w:id="1804" w:name="_Toc138330473"/>
      <w:r w:rsidRPr="00610329">
        <w:t>J.2</w:t>
      </w:r>
      <w:r w:rsidRPr="00610329">
        <w:tab/>
        <w:t>Retrieval of emergency call numbers</w:t>
      </w:r>
      <w:bookmarkEnd w:id="1801"/>
      <w:bookmarkEnd w:id="1802"/>
      <w:bookmarkEnd w:id="1803"/>
      <w:bookmarkEnd w:id="1804"/>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805" w:name="_Toc20154608"/>
      <w:bookmarkStart w:id="1806" w:name="_Toc27727585"/>
      <w:bookmarkStart w:id="1807" w:name="_Toc45204043"/>
      <w:bookmarkStart w:id="1808" w:name="_Toc138330474"/>
      <w:r w:rsidRPr="00610329">
        <w:t>J.3</w:t>
      </w:r>
      <w:r w:rsidRPr="00610329">
        <w:tab/>
      </w:r>
      <w:r w:rsidR="004A6249" w:rsidRPr="00610329">
        <w:t>Void</w:t>
      </w:r>
      <w:bookmarkEnd w:id="1805"/>
      <w:bookmarkEnd w:id="1806"/>
      <w:bookmarkEnd w:id="1807"/>
      <w:bookmarkEnd w:id="1808"/>
    </w:p>
    <w:p w14:paraId="7FD316B8" w14:textId="77777777" w:rsidR="00BA6167" w:rsidRPr="00610329" w:rsidRDefault="002E137A" w:rsidP="00BA6167">
      <w:pPr>
        <w:pStyle w:val="Heading8"/>
      </w:pPr>
      <w:r w:rsidRPr="00610329">
        <w:br w:type="page"/>
      </w:r>
      <w:bookmarkStart w:id="1809" w:name="_Toc20154609"/>
      <w:bookmarkStart w:id="1810" w:name="_Toc27727586"/>
      <w:bookmarkStart w:id="1811" w:name="_Toc45204044"/>
      <w:bookmarkStart w:id="1812" w:name="_Toc138330475"/>
      <w:r w:rsidR="00BA6167" w:rsidRPr="00610329">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809"/>
      <w:bookmarkEnd w:id="1810"/>
      <w:bookmarkEnd w:id="1811"/>
      <w:bookmarkEnd w:id="1812"/>
    </w:p>
    <w:p w14:paraId="601B8AFA" w14:textId="77777777" w:rsidR="00BA6167" w:rsidRPr="00610329" w:rsidRDefault="00BA6167" w:rsidP="00BA6167">
      <w:pPr>
        <w:pStyle w:val="Heading1"/>
      </w:pPr>
      <w:bookmarkStart w:id="1813" w:name="_Toc20154610"/>
      <w:bookmarkStart w:id="1814" w:name="_Toc27727587"/>
      <w:bookmarkStart w:id="1815" w:name="_Toc45204045"/>
      <w:bookmarkStart w:id="1816" w:name="_Toc138330476"/>
      <w:r w:rsidRPr="00610329">
        <w:t>K.1</w:t>
      </w:r>
      <w:r w:rsidRPr="00610329">
        <w:tab/>
        <w:t>General</w:t>
      </w:r>
      <w:bookmarkEnd w:id="1813"/>
      <w:bookmarkEnd w:id="1814"/>
      <w:bookmarkEnd w:id="1815"/>
      <w:bookmarkEnd w:id="1816"/>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817" w:name="_Toc20154611"/>
      <w:bookmarkStart w:id="1818" w:name="_Toc27727588"/>
      <w:bookmarkStart w:id="1819" w:name="_Toc45204046"/>
      <w:bookmarkStart w:id="1820" w:name="_Toc138330477"/>
      <w:r w:rsidRPr="00610329">
        <w:t>K.2</w:t>
      </w:r>
      <w:r w:rsidRPr="00610329">
        <w:tab/>
        <w:t xml:space="preserve">Retrieval of </w:t>
      </w:r>
      <w:r w:rsidRPr="00610329">
        <w:rPr>
          <w:rFonts w:hint="eastAsia"/>
        </w:rPr>
        <w:t xml:space="preserve">local </w:t>
      </w:r>
      <w:r w:rsidRPr="00610329">
        <w:t>emergency call numbers</w:t>
      </w:r>
      <w:bookmarkEnd w:id="1817"/>
      <w:bookmarkEnd w:id="1818"/>
      <w:bookmarkEnd w:id="1819"/>
      <w:bookmarkEnd w:id="1820"/>
      <w:r w:rsidRPr="00610329">
        <w:t xml:space="preserve"> </w:t>
      </w:r>
    </w:p>
    <w:p w14:paraId="5C74906E" w14:textId="77777777" w:rsidR="00BA6167" w:rsidRPr="00610329" w:rsidRDefault="00BA6167" w:rsidP="00BA6167">
      <w:pPr>
        <w:pStyle w:val="Heading2"/>
      </w:pPr>
      <w:bookmarkStart w:id="1821" w:name="_Toc20154612"/>
      <w:bookmarkStart w:id="1822" w:name="_Toc27727589"/>
      <w:bookmarkStart w:id="1823" w:name="_Toc45204047"/>
      <w:bookmarkStart w:id="1824" w:name="_Toc138330478"/>
      <w:r w:rsidRPr="00610329">
        <w:t>K.2.1</w:t>
      </w:r>
      <w:r w:rsidRPr="00610329">
        <w:tab/>
        <w:t>UE procedures</w:t>
      </w:r>
      <w:bookmarkEnd w:id="1821"/>
      <w:bookmarkEnd w:id="1822"/>
      <w:bookmarkEnd w:id="1823"/>
      <w:bookmarkEnd w:id="1824"/>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825" w:name="_Toc20154613"/>
      <w:bookmarkStart w:id="1826" w:name="_Toc27727590"/>
      <w:bookmarkStart w:id="1827" w:name="_Toc45204048"/>
      <w:bookmarkStart w:id="1828" w:name="_Toc138330479"/>
      <w:r w:rsidRPr="00610329">
        <w:t>K.2.2</w:t>
      </w:r>
      <w:r w:rsidRPr="00610329">
        <w:rPr>
          <w:rFonts w:hint="eastAsia"/>
        </w:rPr>
        <w:tab/>
        <w:t>ePDG procedures</w:t>
      </w:r>
      <w:bookmarkEnd w:id="1825"/>
      <w:bookmarkEnd w:id="1826"/>
      <w:bookmarkEnd w:id="1827"/>
      <w:bookmarkEnd w:id="1828"/>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829" w:name="_Toc20154614"/>
      <w:bookmarkStart w:id="1830" w:name="_Toc27727591"/>
      <w:bookmarkStart w:id="1831" w:name="_Toc45204049"/>
      <w:bookmarkStart w:id="1832" w:name="_Toc138330480"/>
      <w:r w:rsidR="004A3549" w:rsidRPr="00610329">
        <w:t xml:space="preserve">Annex </w:t>
      </w:r>
      <w:r w:rsidRPr="00610329">
        <w:t>L</w:t>
      </w:r>
      <w:r w:rsidR="002E137A" w:rsidRPr="00610329">
        <w:t xml:space="preserve"> </w:t>
      </w:r>
      <w:r w:rsidR="004A3549" w:rsidRPr="00610329">
        <w:t>(informative):</w:t>
      </w:r>
      <w:r w:rsidR="004A3549" w:rsidRPr="00610329">
        <w:br/>
        <w:t>Change history</w:t>
      </w:r>
      <w:bookmarkEnd w:id="1829"/>
      <w:bookmarkEnd w:id="1830"/>
      <w:bookmarkEnd w:id="1831"/>
      <w:bookmarkEnd w:id="18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64"/>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968E6" w14:textId="77777777" w:rsidR="005C28F6" w:rsidRDefault="005C28F6">
      <w:r>
        <w:separator/>
      </w:r>
    </w:p>
    <w:p w14:paraId="4AF9EC36" w14:textId="77777777" w:rsidR="005C28F6" w:rsidRDefault="005C28F6"/>
  </w:endnote>
  <w:endnote w:type="continuationSeparator" w:id="0">
    <w:p w14:paraId="0471A21C" w14:textId="77777777" w:rsidR="005C28F6" w:rsidRDefault="005C28F6">
      <w:r>
        <w:continuationSeparator/>
      </w:r>
    </w:p>
    <w:p w14:paraId="1664B875" w14:textId="77777777" w:rsidR="005C28F6" w:rsidRDefault="005C2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E551D" w14:textId="77777777" w:rsidR="005C28F6" w:rsidRDefault="005C28F6">
      <w:r>
        <w:separator/>
      </w:r>
    </w:p>
    <w:p w14:paraId="3073F421" w14:textId="77777777" w:rsidR="005C28F6" w:rsidRDefault="005C28F6"/>
  </w:footnote>
  <w:footnote w:type="continuationSeparator" w:id="0">
    <w:p w14:paraId="473326D8" w14:textId="77777777" w:rsidR="005C28F6" w:rsidRDefault="005C28F6">
      <w:r>
        <w:continuationSeparator/>
      </w:r>
    </w:p>
    <w:p w14:paraId="1065F7ED" w14:textId="77777777" w:rsidR="005C28F6" w:rsidRDefault="005C2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045083D7" w:rsidR="001B63AD" w:rsidRDefault="00000000">
    <w:pPr>
      <w:pStyle w:val="Header"/>
      <w:framePr w:wrap="auto" w:vAnchor="text" w:hAnchor="margin" w:xAlign="right" w:y="1"/>
      <w:widowControl/>
    </w:pPr>
    <w:fldSimple w:instr=" STYLEREF ZA ">
      <w:r w:rsidR="00823246">
        <w:rPr>
          <w:noProof/>
        </w:rPr>
        <w:t>3GPP TS 24.302 V18.2.0 (2023-06)</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35F3E36C" w:rsidR="001B63AD" w:rsidRDefault="00000000">
    <w:pPr>
      <w:pStyle w:val="Header"/>
      <w:framePr w:wrap="auto" w:vAnchor="text" w:hAnchor="margin" w:y="1"/>
      <w:widowControl/>
    </w:pPr>
    <w:fldSimple w:instr=" STYLEREF ZGSM ">
      <w:r w:rsidR="00823246">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1302"/>
    <w:rsid w:val="001739A3"/>
    <w:rsid w:val="00173CFD"/>
    <w:rsid w:val="00175361"/>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3100"/>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E95"/>
    <w:rsid w:val="002C53D8"/>
    <w:rsid w:val="002C7C95"/>
    <w:rsid w:val="002D0802"/>
    <w:rsid w:val="002D5188"/>
    <w:rsid w:val="002D570A"/>
    <w:rsid w:val="002D5F22"/>
    <w:rsid w:val="002E137A"/>
    <w:rsid w:val="002E3080"/>
    <w:rsid w:val="002E5259"/>
    <w:rsid w:val="002E56E4"/>
    <w:rsid w:val="002E77DD"/>
    <w:rsid w:val="002F02D0"/>
    <w:rsid w:val="002F0861"/>
    <w:rsid w:val="002F1015"/>
    <w:rsid w:val="002F3137"/>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30A31"/>
    <w:rsid w:val="00332EF4"/>
    <w:rsid w:val="003349A0"/>
    <w:rsid w:val="0034014A"/>
    <w:rsid w:val="00344AD8"/>
    <w:rsid w:val="00344FFA"/>
    <w:rsid w:val="00350BC9"/>
    <w:rsid w:val="00360328"/>
    <w:rsid w:val="00362636"/>
    <w:rsid w:val="003649DE"/>
    <w:rsid w:val="003659B1"/>
    <w:rsid w:val="0037094E"/>
    <w:rsid w:val="00373AC3"/>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5D01"/>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1C17"/>
    <w:rsid w:val="00431E43"/>
    <w:rsid w:val="004327D0"/>
    <w:rsid w:val="004360AC"/>
    <w:rsid w:val="0043693B"/>
    <w:rsid w:val="00437806"/>
    <w:rsid w:val="0043789E"/>
    <w:rsid w:val="00440095"/>
    <w:rsid w:val="004401AE"/>
    <w:rsid w:val="00442633"/>
    <w:rsid w:val="00450587"/>
    <w:rsid w:val="00450739"/>
    <w:rsid w:val="00450CAA"/>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4DE9"/>
    <w:rsid w:val="004B528C"/>
    <w:rsid w:val="004B7CA7"/>
    <w:rsid w:val="004C09BA"/>
    <w:rsid w:val="004C3130"/>
    <w:rsid w:val="004C4729"/>
    <w:rsid w:val="004C5258"/>
    <w:rsid w:val="004C5995"/>
    <w:rsid w:val="004C654B"/>
    <w:rsid w:val="004C66A3"/>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4C70"/>
    <w:rsid w:val="007D0DF0"/>
    <w:rsid w:val="007D4291"/>
    <w:rsid w:val="007D6D43"/>
    <w:rsid w:val="007D7F14"/>
    <w:rsid w:val="007E0CC5"/>
    <w:rsid w:val="007E605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46B6E"/>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B16C3"/>
    <w:rsid w:val="008B65AD"/>
    <w:rsid w:val="008C3B40"/>
    <w:rsid w:val="008C3E55"/>
    <w:rsid w:val="008C6DB3"/>
    <w:rsid w:val="008C746E"/>
    <w:rsid w:val="008C786D"/>
    <w:rsid w:val="008D02B0"/>
    <w:rsid w:val="008D0424"/>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1974"/>
    <w:rsid w:val="009B4064"/>
    <w:rsid w:val="009B51A7"/>
    <w:rsid w:val="009B6637"/>
    <w:rsid w:val="009C2BD3"/>
    <w:rsid w:val="009C3216"/>
    <w:rsid w:val="009C5B67"/>
    <w:rsid w:val="009C642D"/>
    <w:rsid w:val="009C649E"/>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6A11"/>
    <w:rsid w:val="00A40CFE"/>
    <w:rsid w:val="00A40F31"/>
    <w:rsid w:val="00A4147B"/>
    <w:rsid w:val="00A41D3B"/>
    <w:rsid w:val="00A430E2"/>
    <w:rsid w:val="00A45A7C"/>
    <w:rsid w:val="00A468F3"/>
    <w:rsid w:val="00A46B8E"/>
    <w:rsid w:val="00A47AE7"/>
    <w:rsid w:val="00A548E3"/>
    <w:rsid w:val="00A55069"/>
    <w:rsid w:val="00A6003A"/>
    <w:rsid w:val="00A63AA0"/>
    <w:rsid w:val="00A640BC"/>
    <w:rsid w:val="00A669C6"/>
    <w:rsid w:val="00A67445"/>
    <w:rsid w:val="00A67ABE"/>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737F"/>
    <w:rsid w:val="00BC76CE"/>
    <w:rsid w:val="00BD0404"/>
    <w:rsid w:val="00BD07A9"/>
    <w:rsid w:val="00BD114D"/>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6EFC"/>
    <w:rsid w:val="00CE17E4"/>
    <w:rsid w:val="00CE191B"/>
    <w:rsid w:val="00CE207C"/>
    <w:rsid w:val="00CE3963"/>
    <w:rsid w:val="00CE56FD"/>
    <w:rsid w:val="00CE7A6E"/>
    <w:rsid w:val="00CF05AC"/>
    <w:rsid w:val="00CF52D7"/>
    <w:rsid w:val="00CF53F0"/>
    <w:rsid w:val="00CF6981"/>
    <w:rsid w:val="00D0132C"/>
    <w:rsid w:val="00D050A3"/>
    <w:rsid w:val="00D05443"/>
    <w:rsid w:val="00D0568C"/>
    <w:rsid w:val="00D06723"/>
    <w:rsid w:val="00D10D03"/>
    <w:rsid w:val="00D12872"/>
    <w:rsid w:val="00D128A6"/>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3623D"/>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42ED"/>
    <w:rsid w:val="00ED6467"/>
    <w:rsid w:val="00ED792B"/>
    <w:rsid w:val="00ED7E79"/>
    <w:rsid w:val="00EE0DA2"/>
    <w:rsid w:val="00EE0F50"/>
    <w:rsid w:val="00EE1FFA"/>
    <w:rsid w:val="00EE308F"/>
    <w:rsid w:val="00EE375D"/>
    <w:rsid w:val="00EE612F"/>
    <w:rsid w:val="00EE6C7B"/>
    <w:rsid w:val="00EF00A4"/>
    <w:rsid w:val="00EF3346"/>
    <w:rsid w:val="00EF4157"/>
    <w:rsid w:val="00EF614E"/>
    <w:rsid w:val="00EF704C"/>
    <w:rsid w:val="00EF7FC1"/>
    <w:rsid w:val="00F02425"/>
    <w:rsid w:val="00F06CD5"/>
    <w:rsid w:val="00F0772C"/>
    <w:rsid w:val="00F07F9D"/>
    <w:rsid w:val="00F10704"/>
    <w:rsid w:val="00F11567"/>
    <w:rsid w:val="00F137F8"/>
    <w:rsid w:val="00F151CE"/>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65A2"/>
    <w:rsid w:val="00F66623"/>
    <w:rsid w:val="00F667D0"/>
    <w:rsid w:val="00F709A6"/>
    <w:rsid w:val="00F742D0"/>
    <w:rsid w:val="00F74599"/>
    <w:rsid w:val="00F7517B"/>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78154</Words>
  <Characters>445484</Characters>
  <Application>Microsoft Office Word</Application>
  <DocSecurity>0</DocSecurity>
  <Lines>3712</Lines>
  <Paragraphs>1045</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522593</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correction</cp:lastModifiedBy>
  <cp:revision>2</cp:revision>
  <cp:lastPrinted>2017-12-20T11:54:00Z</cp:lastPrinted>
  <dcterms:created xsi:type="dcterms:W3CDTF">2023-06-22T10:41:00Z</dcterms:created>
  <dcterms:modified xsi:type="dcterms:W3CDTF">2023-06-22T10:41:00Z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