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2A3192"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034894">
              <w:t>18.4.0</w:t>
            </w:r>
            <w:r w:rsidRPr="004D3578">
              <w:t xml:space="preserve"> </w:t>
            </w:r>
            <w:r w:rsidRPr="00133525">
              <w:rPr>
                <w:sz w:val="32"/>
              </w:rPr>
              <w:t>(</w:t>
            </w:r>
            <w:r w:rsidR="00034894">
              <w:rPr>
                <w:sz w:val="32"/>
              </w:rPr>
              <w:t>2024-09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5AF8039F"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w:t>
            </w:r>
            <w:r w:rsidR="00CF2B83">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7BD29032"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EC6CEC">
              <w:rPr>
                <w:noProof/>
                <w:sz w:val="18"/>
              </w:rPr>
              <w:t>4</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lastRenderedPageBreak/>
        <w:t>Contents</w:t>
      </w:r>
    </w:p>
    <w:p w14:paraId="32254F08" w14:textId="622F4015" w:rsidR="00C4200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4200A">
        <w:rPr>
          <w:noProof/>
        </w:rPr>
        <w:t>Foreword</w:t>
      </w:r>
      <w:r w:rsidR="00C4200A">
        <w:rPr>
          <w:noProof/>
        </w:rPr>
        <w:tab/>
      </w:r>
      <w:r w:rsidR="00C4200A">
        <w:rPr>
          <w:noProof/>
        </w:rPr>
        <w:fldChar w:fldCharType="begin" w:fldLock="1"/>
      </w:r>
      <w:r w:rsidR="00C4200A">
        <w:rPr>
          <w:noProof/>
        </w:rPr>
        <w:instrText xml:space="preserve"> PAGEREF _Toc162943414 \h </w:instrText>
      </w:r>
      <w:r w:rsidR="00C4200A">
        <w:rPr>
          <w:noProof/>
        </w:rPr>
      </w:r>
      <w:r w:rsidR="00C4200A">
        <w:rPr>
          <w:noProof/>
        </w:rPr>
        <w:fldChar w:fldCharType="separate"/>
      </w:r>
      <w:r w:rsidR="00C4200A">
        <w:rPr>
          <w:noProof/>
        </w:rPr>
        <w:t>5</w:t>
      </w:r>
      <w:r w:rsidR="00C4200A">
        <w:rPr>
          <w:noProof/>
        </w:rPr>
        <w:fldChar w:fldCharType="end"/>
      </w:r>
    </w:p>
    <w:p w14:paraId="5C55C5BD" w14:textId="65C6650B"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_Toc162943415 \h </w:instrText>
      </w:r>
      <w:r>
        <w:rPr>
          <w:noProof/>
        </w:rPr>
      </w:r>
      <w:r>
        <w:rPr>
          <w:noProof/>
        </w:rPr>
        <w:fldChar w:fldCharType="separate"/>
      </w:r>
      <w:r>
        <w:rPr>
          <w:noProof/>
        </w:rPr>
        <w:t>6</w:t>
      </w:r>
      <w:r>
        <w:rPr>
          <w:noProof/>
        </w:rPr>
        <w:fldChar w:fldCharType="end"/>
      </w:r>
    </w:p>
    <w:p w14:paraId="618FC9B6" w14:textId="0588848E"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_Toc162943416 \h </w:instrText>
      </w:r>
      <w:r>
        <w:rPr>
          <w:noProof/>
        </w:rPr>
      </w:r>
      <w:r>
        <w:rPr>
          <w:noProof/>
        </w:rPr>
        <w:fldChar w:fldCharType="separate"/>
      </w:r>
      <w:r>
        <w:rPr>
          <w:noProof/>
        </w:rPr>
        <w:t>6</w:t>
      </w:r>
      <w:r>
        <w:rPr>
          <w:noProof/>
        </w:rPr>
        <w:fldChar w:fldCharType="end"/>
      </w:r>
    </w:p>
    <w:p w14:paraId="643A3417" w14:textId="3FF3C399"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_Toc162943417 \h </w:instrText>
      </w:r>
      <w:r>
        <w:rPr>
          <w:noProof/>
        </w:rPr>
      </w:r>
      <w:r>
        <w:rPr>
          <w:noProof/>
        </w:rPr>
        <w:fldChar w:fldCharType="separate"/>
      </w:r>
      <w:r>
        <w:rPr>
          <w:noProof/>
        </w:rPr>
        <w:t>7</w:t>
      </w:r>
      <w:r>
        <w:rPr>
          <w:noProof/>
        </w:rPr>
        <w:fldChar w:fldCharType="end"/>
      </w:r>
    </w:p>
    <w:p w14:paraId="27ED428E" w14:textId="3C2A4669"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_Toc162943418 \h </w:instrText>
      </w:r>
      <w:r>
        <w:rPr>
          <w:noProof/>
        </w:rPr>
      </w:r>
      <w:r>
        <w:rPr>
          <w:noProof/>
        </w:rPr>
        <w:fldChar w:fldCharType="separate"/>
      </w:r>
      <w:r>
        <w:rPr>
          <w:noProof/>
        </w:rPr>
        <w:t>7</w:t>
      </w:r>
      <w:r>
        <w:rPr>
          <w:noProof/>
        </w:rPr>
        <w:fldChar w:fldCharType="end"/>
      </w:r>
    </w:p>
    <w:p w14:paraId="541F0026" w14:textId="78B9DA59"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_Toc162943419 \h </w:instrText>
      </w:r>
      <w:r>
        <w:rPr>
          <w:noProof/>
        </w:rPr>
      </w:r>
      <w:r>
        <w:rPr>
          <w:noProof/>
        </w:rPr>
        <w:fldChar w:fldCharType="separate"/>
      </w:r>
      <w:r>
        <w:rPr>
          <w:noProof/>
        </w:rPr>
        <w:t>7</w:t>
      </w:r>
      <w:r>
        <w:rPr>
          <w:noProof/>
        </w:rPr>
        <w:fldChar w:fldCharType="end"/>
      </w:r>
    </w:p>
    <w:p w14:paraId="4455A558" w14:textId="7C88FB85"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_Toc162943420 \h </w:instrText>
      </w:r>
      <w:r>
        <w:rPr>
          <w:noProof/>
        </w:rPr>
      </w:r>
      <w:r>
        <w:rPr>
          <w:noProof/>
        </w:rPr>
        <w:fldChar w:fldCharType="separate"/>
      </w:r>
      <w:r>
        <w:rPr>
          <w:noProof/>
        </w:rPr>
        <w:t>8</w:t>
      </w:r>
      <w:r>
        <w:rPr>
          <w:noProof/>
        </w:rPr>
        <w:fldChar w:fldCharType="end"/>
      </w:r>
    </w:p>
    <w:p w14:paraId="24B4FE42" w14:textId="473C5482"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SEAL services</w:t>
      </w:r>
      <w:r>
        <w:rPr>
          <w:noProof/>
        </w:rPr>
        <w:tab/>
      </w:r>
      <w:r>
        <w:rPr>
          <w:noProof/>
        </w:rPr>
        <w:fldChar w:fldCharType="begin" w:fldLock="1"/>
      </w:r>
      <w:r>
        <w:rPr>
          <w:noProof/>
        </w:rPr>
        <w:instrText xml:space="preserve"> PAGEREF _Toc162943421 \h </w:instrText>
      </w:r>
      <w:r>
        <w:rPr>
          <w:noProof/>
        </w:rPr>
      </w:r>
      <w:r>
        <w:rPr>
          <w:noProof/>
        </w:rPr>
        <w:fldChar w:fldCharType="separate"/>
      </w:r>
      <w:r>
        <w:rPr>
          <w:noProof/>
        </w:rPr>
        <w:t>8</w:t>
      </w:r>
      <w:r>
        <w:rPr>
          <w:noProof/>
        </w:rPr>
        <w:fldChar w:fldCharType="end"/>
      </w:r>
    </w:p>
    <w:p w14:paraId="4E8AE2EC" w14:textId="6F9DEA10"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UAE procedures</w:t>
      </w:r>
      <w:r>
        <w:rPr>
          <w:noProof/>
        </w:rPr>
        <w:tab/>
      </w:r>
      <w:r>
        <w:rPr>
          <w:noProof/>
        </w:rPr>
        <w:fldChar w:fldCharType="begin" w:fldLock="1"/>
      </w:r>
      <w:r>
        <w:rPr>
          <w:noProof/>
        </w:rPr>
        <w:instrText xml:space="preserve"> PAGEREF _Toc162943422 \h </w:instrText>
      </w:r>
      <w:r>
        <w:rPr>
          <w:noProof/>
        </w:rPr>
      </w:r>
      <w:r>
        <w:rPr>
          <w:noProof/>
        </w:rPr>
        <w:fldChar w:fldCharType="separate"/>
      </w:r>
      <w:r>
        <w:rPr>
          <w:noProof/>
        </w:rPr>
        <w:t>8</w:t>
      </w:r>
      <w:r>
        <w:rPr>
          <w:noProof/>
        </w:rPr>
        <w:fldChar w:fldCharType="end"/>
      </w:r>
    </w:p>
    <w:p w14:paraId="4130535F" w14:textId="309116CE"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_Toc162943423 \h </w:instrText>
      </w:r>
      <w:r>
        <w:rPr>
          <w:noProof/>
        </w:rPr>
      </w:r>
      <w:r>
        <w:rPr>
          <w:noProof/>
        </w:rPr>
        <w:fldChar w:fldCharType="separate"/>
      </w:r>
      <w:r>
        <w:rPr>
          <w:noProof/>
        </w:rPr>
        <w:t>8</w:t>
      </w:r>
      <w:r>
        <w:rPr>
          <w:noProof/>
        </w:rPr>
        <w:fldChar w:fldCharType="end"/>
      </w:r>
    </w:p>
    <w:p w14:paraId="75FB42F8" w14:textId="0AD6EDEC"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Communications between UAVs within a geographical area using unicast Uu</w:t>
      </w:r>
      <w:r>
        <w:rPr>
          <w:noProof/>
        </w:rPr>
        <w:tab/>
      </w:r>
      <w:r>
        <w:rPr>
          <w:noProof/>
        </w:rPr>
        <w:fldChar w:fldCharType="begin" w:fldLock="1"/>
      </w:r>
      <w:r>
        <w:rPr>
          <w:noProof/>
        </w:rPr>
        <w:instrText xml:space="preserve"> PAGEREF _Toc162943424 \h </w:instrText>
      </w:r>
      <w:r>
        <w:rPr>
          <w:noProof/>
        </w:rPr>
      </w:r>
      <w:r>
        <w:rPr>
          <w:noProof/>
        </w:rPr>
        <w:fldChar w:fldCharType="separate"/>
      </w:r>
      <w:r>
        <w:rPr>
          <w:noProof/>
        </w:rPr>
        <w:t>9</w:t>
      </w:r>
      <w:r>
        <w:rPr>
          <w:noProof/>
        </w:rPr>
        <w:fldChar w:fldCharType="end"/>
      </w:r>
    </w:p>
    <w:p w14:paraId="43450DAB" w14:textId="5D282567"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_Toc162943425 \h </w:instrText>
      </w:r>
      <w:r>
        <w:rPr>
          <w:noProof/>
        </w:rPr>
      </w:r>
      <w:r>
        <w:rPr>
          <w:noProof/>
        </w:rPr>
        <w:fldChar w:fldCharType="separate"/>
      </w:r>
      <w:r>
        <w:rPr>
          <w:noProof/>
        </w:rPr>
        <w:t>9</w:t>
      </w:r>
      <w:r>
        <w:rPr>
          <w:noProof/>
        </w:rPr>
        <w:fldChar w:fldCharType="end"/>
      </w:r>
    </w:p>
    <w:p w14:paraId="4B2A306A" w14:textId="01883DB7"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D67DBA">
        <w:rPr>
          <w:noProof/>
          <w:lang w:val="en-US"/>
        </w:rPr>
        <w:t>6.2.1.1</w:t>
      </w:r>
      <w:r>
        <w:rPr>
          <w:rFonts w:asciiTheme="minorHAnsi" w:eastAsiaTheme="minorEastAsia" w:hAnsiTheme="minorHAnsi" w:cstheme="minorBidi"/>
          <w:noProof/>
          <w:kern w:val="2"/>
          <w:sz w:val="22"/>
          <w:szCs w:val="22"/>
          <w14:ligatures w14:val="standardContextual"/>
        </w:rPr>
        <w:tab/>
      </w:r>
      <w:r w:rsidRPr="00D67DBA">
        <w:rPr>
          <w:noProof/>
          <w:lang w:val="en-US"/>
        </w:rPr>
        <w:t xml:space="preserve">Sending of a </w:t>
      </w:r>
      <w:r>
        <w:rPr>
          <w:noProof/>
        </w:rPr>
        <w:t>UAV application</w:t>
      </w:r>
      <w:r w:rsidRPr="00D67DBA">
        <w:rPr>
          <w:noProof/>
          <w:lang w:val="en-US"/>
        </w:rPr>
        <w:t xml:space="preserve"> message</w:t>
      </w:r>
      <w:r>
        <w:rPr>
          <w:noProof/>
        </w:rPr>
        <w:tab/>
      </w:r>
      <w:r>
        <w:rPr>
          <w:noProof/>
        </w:rPr>
        <w:fldChar w:fldCharType="begin" w:fldLock="1"/>
      </w:r>
      <w:r>
        <w:rPr>
          <w:noProof/>
        </w:rPr>
        <w:instrText xml:space="preserve"> PAGEREF _Toc162943426 \h </w:instrText>
      </w:r>
      <w:r>
        <w:rPr>
          <w:noProof/>
        </w:rPr>
      </w:r>
      <w:r>
        <w:rPr>
          <w:noProof/>
        </w:rPr>
        <w:fldChar w:fldCharType="separate"/>
      </w:r>
      <w:r>
        <w:rPr>
          <w:noProof/>
        </w:rPr>
        <w:t>9</w:t>
      </w:r>
      <w:r>
        <w:rPr>
          <w:noProof/>
        </w:rPr>
        <w:fldChar w:fldCharType="end"/>
      </w:r>
    </w:p>
    <w:p w14:paraId="2C901D70" w14:textId="44C841BA"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D67DBA">
        <w:rPr>
          <w:noProof/>
          <w:lang w:val="en-US"/>
        </w:rPr>
        <w:t>6.2.1.2</w:t>
      </w:r>
      <w:r>
        <w:rPr>
          <w:rFonts w:asciiTheme="minorHAnsi" w:eastAsiaTheme="minorEastAsia" w:hAnsiTheme="minorHAnsi" w:cstheme="minorBidi"/>
          <w:noProof/>
          <w:kern w:val="2"/>
          <w:sz w:val="22"/>
          <w:szCs w:val="22"/>
          <w14:ligatures w14:val="standardContextual"/>
        </w:rPr>
        <w:tab/>
      </w:r>
      <w:r w:rsidRPr="00D67DBA">
        <w:rPr>
          <w:noProof/>
          <w:lang w:val="en-US"/>
        </w:rPr>
        <w:t xml:space="preserve">Reception of a </w:t>
      </w:r>
      <w:r>
        <w:rPr>
          <w:noProof/>
        </w:rPr>
        <w:t>UAV application</w:t>
      </w:r>
      <w:r w:rsidRPr="00D67DBA">
        <w:rPr>
          <w:noProof/>
          <w:lang w:val="en-US"/>
        </w:rPr>
        <w:t xml:space="preserve"> message</w:t>
      </w:r>
      <w:r>
        <w:rPr>
          <w:noProof/>
        </w:rPr>
        <w:tab/>
      </w:r>
      <w:r>
        <w:rPr>
          <w:noProof/>
        </w:rPr>
        <w:fldChar w:fldCharType="begin" w:fldLock="1"/>
      </w:r>
      <w:r>
        <w:rPr>
          <w:noProof/>
        </w:rPr>
        <w:instrText xml:space="preserve"> PAGEREF _Toc162943427 \h </w:instrText>
      </w:r>
      <w:r>
        <w:rPr>
          <w:noProof/>
        </w:rPr>
      </w:r>
      <w:r>
        <w:rPr>
          <w:noProof/>
        </w:rPr>
        <w:fldChar w:fldCharType="separate"/>
      </w:r>
      <w:r>
        <w:rPr>
          <w:noProof/>
        </w:rPr>
        <w:t>9</w:t>
      </w:r>
      <w:r>
        <w:rPr>
          <w:noProof/>
        </w:rPr>
        <w:fldChar w:fldCharType="end"/>
      </w:r>
    </w:p>
    <w:p w14:paraId="2FC61DBE" w14:textId="4C089B23"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_Toc162943428 \h </w:instrText>
      </w:r>
      <w:r>
        <w:rPr>
          <w:noProof/>
        </w:rPr>
      </w:r>
      <w:r>
        <w:rPr>
          <w:noProof/>
        </w:rPr>
        <w:fldChar w:fldCharType="separate"/>
      </w:r>
      <w:r>
        <w:rPr>
          <w:noProof/>
        </w:rPr>
        <w:t>9</w:t>
      </w:r>
      <w:r>
        <w:rPr>
          <w:noProof/>
        </w:rPr>
        <w:fldChar w:fldCharType="end"/>
      </w:r>
    </w:p>
    <w:p w14:paraId="5E6FC382" w14:textId="3EA47861"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D67DBA">
        <w:rPr>
          <w:noProof/>
          <w:lang w:val="en-US"/>
        </w:rPr>
        <w:t>6.2.2.1</w:t>
      </w:r>
      <w:r>
        <w:rPr>
          <w:rFonts w:asciiTheme="minorHAnsi" w:eastAsiaTheme="minorEastAsia" w:hAnsiTheme="minorHAnsi" w:cstheme="minorBidi"/>
          <w:noProof/>
          <w:kern w:val="2"/>
          <w:sz w:val="22"/>
          <w:szCs w:val="22"/>
          <w14:ligatures w14:val="standardContextual"/>
        </w:rPr>
        <w:tab/>
      </w:r>
      <w:r w:rsidRPr="00D67DBA">
        <w:rPr>
          <w:noProof/>
          <w:lang w:val="en-US"/>
        </w:rPr>
        <w:t xml:space="preserve">Reception of a </w:t>
      </w:r>
      <w:r>
        <w:rPr>
          <w:noProof/>
        </w:rPr>
        <w:t>UAV application</w:t>
      </w:r>
      <w:r w:rsidRPr="00D67DBA">
        <w:rPr>
          <w:noProof/>
          <w:lang w:val="en-US"/>
        </w:rPr>
        <w:t xml:space="preserve"> message</w:t>
      </w:r>
      <w:r>
        <w:rPr>
          <w:noProof/>
        </w:rPr>
        <w:tab/>
      </w:r>
      <w:r>
        <w:rPr>
          <w:noProof/>
        </w:rPr>
        <w:fldChar w:fldCharType="begin" w:fldLock="1"/>
      </w:r>
      <w:r>
        <w:rPr>
          <w:noProof/>
        </w:rPr>
        <w:instrText xml:space="preserve"> PAGEREF _Toc162943429 \h </w:instrText>
      </w:r>
      <w:r>
        <w:rPr>
          <w:noProof/>
        </w:rPr>
      </w:r>
      <w:r>
        <w:rPr>
          <w:noProof/>
        </w:rPr>
        <w:fldChar w:fldCharType="separate"/>
      </w:r>
      <w:r>
        <w:rPr>
          <w:noProof/>
        </w:rPr>
        <w:t>9</w:t>
      </w:r>
      <w:r>
        <w:rPr>
          <w:noProof/>
        </w:rPr>
        <w:fldChar w:fldCharType="end"/>
      </w:r>
    </w:p>
    <w:p w14:paraId="00AC48FE" w14:textId="27FC4ADF"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D67DBA">
        <w:rPr>
          <w:noProof/>
          <w:lang w:val="en-US"/>
        </w:rPr>
        <w:t>6.2.2.2</w:t>
      </w:r>
      <w:r>
        <w:rPr>
          <w:rFonts w:asciiTheme="minorHAnsi" w:eastAsiaTheme="minorEastAsia" w:hAnsiTheme="minorHAnsi" w:cstheme="minorBidi"/>
          <w:noProof/>
          <w:kern w:val="2"/>
          <w:sz w:val="22"/>
          <w:szCs w:val="22"/>
          <w14:ligatures w14:val="standardContextual"/>
        </w:rPr>
        <w:tab/>
      </w:r>
      <w:r w:rsidRPr="00D67DBA">
        <w:rPr>
          <w:noProof/>
          <w:lang w:val="en-US"/>
        </w:rPr>
        <w:t xml:space="preserve">Sending of a </w:t>
      </w:r>
      <w:r>
        <w:rPr>
          <w:noProof/>
        </w:rPr>
        <w:t>UAV application</w:t>
      </w:r>
      <w:r w:rsidRPr="00D67DBA">
        <w:rPr>
          <w:noProof/>
          <w:lang w:val="en-US"/>
        </w:rPr>
        <w:t xml:space="preserve"> message</w:t>
      </w:r>
      <w:r>
        <w:rPr>
          <w:noProof/>
        </w:rPr>
        <w:tab/>
      </w:r>
      <w:r>
        <w:rPr>
          <w:noProof/>
        </w:rPr>
        <w:fldChar w:fldCharType="begin" w:fldLock="1"/>
      </w:r>
      <w:r>
        <w:rPr>
          <w:noProof/>
        </w:rPr>
        <w:instrText xml:space="preserve"> PAGEREF _Toc162943430 \h </w:instrText>
      </w:r>
      <w:r>
        <w:rPr>
          <w:noProof/>
        </w:rPr>
      </w:r>
      <w:r>
        <w:rPr>
          <w:noProof/>
        </w:rPr>
        <w:fldChar w:fldCharType="separate"/>
      </w:r>
      <w:r>
        <w:rPr>
          <w:noProof/>
        </w:rPr>
        <w:t>10</w:t>
      </w:r>
      <w:r>
        <w:rPr>
          <w:noProof/>
        </w:rPr>
        <w:fldChar w:fldCharType="end"/>
      </w:r>
    </w:p>
    <w:p w14:paraId="6C78E7ED" w14:textId="0BACDF7A"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sidRPr="00D67DBA">
        <w:rPr>
          <w:noProof/>
          <w:lang w:val="en-US"/>
        </w:rPr>
        <w:t>C2 Communication mode selection and switching</w:t>
      </w:r>
      <w:r>
        <w:rPr>
          <w:noProof/>
        </w:rPr>
        <w:tab/>
      </w:r>
      <w:r>
        <w:rPr>
          <w:noProof/>
        </w:rPr>
        <w:fldChar w:fldCharType="begin" w:fldLock="1"/>
      </w:r>
      <w:r>
        <w:rPr>
          <w:noProof/>
        </w:rPr>
        <w:instrText xml:space="preserve"> PAGEREF _Toc162943431 \h </w:instrText>
      </w:r>
      <w:r>
        <w:rPr>
          <w:noProof/>
        </w:rPr>
      </w:r>
      <w:r>
        <w:rPr>
          <w:noProof/>
        </w:rPr>
        <w:fldChar w:fldCharType="separate"/>
      </w:r>
      <w:r>
        <w:rPr>
          <w:noProof/>
        </w:rPr>
        <w:t>10</w:t>
      </w:r>
      <w:r>
        <w:rPr>
          <w:noProof/>
        </w:rPr>
        <w:fldChar w:fldCharType="end"/>
      </w:r>
    </w:p>
    <w:p w14:paraId="75665D04" w14:textId="42873F31"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_Toc162943432 \h </w:instrText>
      </w:r>
      <w:r>
        <w:rPr>
          <w:noProof/>
        </w:rPr>
      </w:r>
      <w:r>
        <w:rPr>
          <w:noProof/>
        </w:rPr>
        <w:fldChar w:fldCharType="separate"/>
      </w:r>
      <w:r>
        <w:rPr>
          <w:noProof/>
        </w:rPr>
        <w:t>10</w:t>
      </w:r>
      <w:r>
        <w:rPr>
          <w:noProof/>
        </w:rPr>
        <w:fldChar w:fldCharType="end"/>
      </w:r>
    </w:p>
    <w:p w14:paraId="730B59D0" w14:textId="2BEA15B5"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6.3.1.1</w:t>
      </w:r>
      <w:r>
        <w:rPr>
          <w:rFonts w:asciiTheme="minorHAnsi" w:eastAsiaTheme="minorEastAsia" w:hAnsiTheme="minorHAnsi" w:cstheme="minorBidi"/>
          <w:noProof/>
          <w:kern w:val="2"/>
          <w:sz w:val="22"/>
          <w:szCs w:val="22"/>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_Toc162943433 \h </w:instrText>
      </w:r>
      <w:r>
        <w:rPr>
          <w:noProof/>
        </w:rPr>
      </w:r>
      <w:r>
        <w:rPr>
          <w:noProof/>
        </w:rPr>
        <w:fldChar w:fldCharType="separate"/>
      </w:r>
      <w:r>
        <w:rPr>
          <w:noProof/>
        </w:rPr>
        <w:t>10</w:t>
      </w:r>
      <w:r>
        <w:rPr>
          <w:noProof/>
        </w:rPr>
        <w:fldChar w:fldCharType="end"/>
      </w:r>
    </w:p>
    <w:p w14:paraId="1581680B" w14:textId="7C85A18F"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6.3.1.2</w:t>
      </w:r>
      <w:r>
        <w:rPr>
          <w:rFonts w:asciiTheme="minorHAnsi" w:eastAsiaTheme="minorEastAsia" w:hAnsiTheme="minorHAnsi" w:cstheme="minorBidi"/>
          <w:noProof/>
          <w:kern w:val="2"/>
          <w:sz w:val="22"/>
          <w:szCs w:val="22"/>
          <w14:ligatures w14:val="standardContextual"/>
        </w:rPr>
        <w:tab/>
      </w:r>
      <w:r>
        <w:rPr>
          <w:noProof/>
          <w:lang w:eastAsia="zh-CN"/>
        </w:rPr>
        <w:t>C2 communication mode selection by UAE Client procedure</w:t>
      </w:r>
      <w:r>
        <w:rPr>
          <w:noProof/>
        </w:rPr>
        <w:tab/>
      </w:r>
      <w:r>
        <w:rPr>
          <w:noProof/>
        </w:rPr>
        <w:fldChar w:fldCharType="begin" w:fldLock="1"/>
      </w:r>
      <w:r>
        <w:rPr>
          <w:noProof/>
        </w:rPr>
        <w:instrText xml:space="preserve"> PAGEREF _Toc162943434 \h </w:instrText>
      </w:r>
      <w:r>
        <w:rPr>
          <w:noProof/>
        </w:rPr>
      </w:r>
      <w:r>
        <w:rPr>
          <w:noProof/>
        </w:rPr>
        <w:fldChar w:fldCharType="separate"/>
      </w:r>
      <w:r>
        <w:rPr>
          <w:noProof/>
        </w:rPr>
        <w:t>11</w:t>
      </w:r>
      <w:r>
        <w:rPr>
          <w:noProof/>
        </w:rPr>
        <w:fldChar w:fldCharType="end"/>
      </w:r>
    </w:p>
    <w:p w14:paraId="20811BA1" w14:textId="305104E8"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6.3.1.3</w:t>
      </w:r>
      <w:r>
        <w:rPr>
          <w:rFonts w:asciiTheme="minorHAnsi" w:eastAsiaTheme="minorEastAsia" w:hAnsiTheme="minorHAnsi" w:cstheme="minorBidi"/>
          <w:noProof/>
          <w:kern w:val="2"/>
          <w:sz w:val="22"/>
          <w:szCs w:val="22"/>
          <w14:ligatures w14:val="standardContextual"/>
        </w:rPr>
        <w:tab/>
      </w:r>
      <w:r>
        <w:rPr>
          <w:noProof/>
          <w:lang w:eastAsia="zh-CN"/>
        </w:rPr>
        <w:t>UAE-layer assisted dynamic C2 mode switching procedure</w:t>
      </w:r>
      <w:r>
        <w:rPr>
          <w:noProof/>
        </w:rPr>
        <w:tab/>
      </w:r>
      <w:r>
        <w:rPr>
          <w:noProof/>
        </w:rPr>
        <w:fldChar w:fldCharType="begin" w:fldLock="1"/>
      </w:r>
      <w:r>
        <w:rPr>
          <w:noProof/>
        </w:rPr>
        <w:instrText xml:space="preserve"> PAGEREF _Toc162943435 \h </w:instrText>
      </w:r>
      <w:r>
        <w:rPr>
          <w:noProof/>
        </w:rPr>
      </w:r>
      <w:r>
        <w:rPr>
          <w:noProof/>
        </w:rPr>
        <w:fldChar w:fldCharType="separate"/>
      </w:r>
      <w:r>
        <w:rPr>
          <w:noProof/>
        </w:rPr>
        <w:t>11</w:t>
      </w:r>
      <w:r>
        <w:rPr>
          <w:noProof/>
        </w:rPr>
        <w:fldChar w:fldCharType="end"/>
      </w:r>
    </w:p>
    <w:p w14:paraId="140DBAB8" w14:textId="1ED24F8C"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_Toc162943436 \h </w:instrText>
      </w:r>
      <w:r>
        <w:rPr>
          <w:noProof/>
        </w:rPr>
      </w:r>
      <w:r>
        <w:rPr>
          <w:noProof/>
        </w:rPr>
        <w:fldChar w:fldCharType="separate"/>
      </w:r>
      <w:r>
        <w:rPr>
          <w:noProof/>
        </w:rPr>
        <w:t>12</w:t>
      </w:r>
      <w:r>
        <w:rPr>
          <w:noProof/>
        </w:rPr>
        <w:fldChar w:fldCharType="end"/>
      </w:r>
    </w:p>
    <w:p w14:paraId="6DC0E667" w14:textId="10CCB513"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6.3.2.1</w:t>
      </w:r>
      <w:r>
        <w:rPr>
          <w:rFonts w:asciiTheme="minorHAnsi" w:eastAsiaTheme="minorEastAsia" w:hAnsiTheme="minorHAnsi" w:cstheme="minorBidi"/>
          <w:noProof/>
          <w:kern w:val="2"/>
          <w:sz w:val="22"/>
          <w:szCs w:val="22"/>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_Toc162943437 \h </w:instrText>
      </w:r>
      <w:r>
        <w:rPr>
          <w:noProof/>
        </w:rPr>
      </w:r>
      <w:r>
        <w:rPr>
          <w:noProof/>
        </w:rPr>
        <w:fldChar w:fldCharType="separate"/>
      </w:r>
      <w:r>
        <w:rPr>
          <w:noProof/>
        </w:rPr>
        <w:t>12</w:t>
      </w:r>
      <w:r>
        <w:rPr>
          <w:noProof/>
        </w:rPr>
        <w:fldChar w:fldCharType="end"/>
      </w:r>
    </w:p>
    <w:p w14:paraId="1C53FB26" w14:textId="52F20257"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6.3.2.2</w:t>
      </w:r>
      <w:r>
        <w:rPr>
          <w:rFonts w:asciiTheme="minorHAnsi" w:eastAsiaTheme="minorEastAsia" w:hAnsiTheme="minorHAnsi" w:cstheme="minorBidi"/>
          <w:noProof/>
          <w:kern w:val="2"/>
          <w:sz w:val="22"/>
          <w:szCs w:val="22"/>
          <w14:ligatures w14:val="standardContextual"/>
        </w:rPr>
        <w:tab/>
      </w:r>
      <w:r>
        <w:rPr>
          <w:noProof/>
          <w:lang w:eastAsia="zh-CN"/>
        </w:rPr>
        <w:t>C2 communication mode selection by UAE Client</w:t>
      </w:r>
      <w:r>
        <w:rPr>
          <w:noProof/>
        </w:rPr>
        <w:tab/>
      </w:r>
      <w:r>
        <w:rPr>
          <w:noProof/>
        </w:rPr>
        <w:fldChar w:fldCharType="begin" w:fldLock="1"/>
      </w:r>
      <w:r>
        <w:rPr>
          <w:noProof/>
        </w:rPr>
        <w:instrText xml:space="preserve"> PAGEREF _Toc162943438 \h </w:instrText>
      </w:r>
      <w:r>
        <w:rPr>
          <w:noProof/>
        </w:rPr>
      </w:r>
      <w:r>
        <w:rPr>
          <w:noProof/>
        </w:rPr>
        <w:fldChar w:fldCharType="separate"/>
      </w:r>
      <w:r>
        <w:rPr>
          <w:noProof/>
        </w:rPr>
        <w:t>12</w:t>
      </w:r>
      <w:r>
        <w:rPr>
          <w:noProof/>
        </w:rPr>
        <w:fldChar w:fldCharType="end"/>
      </w:r>
    </w:p>
    <w:p w14:paraId="5CD6B2DA" w14:textId="48E73CE7"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6.3.2.3</w:t>
      </w:r>
      <w:r>
        <w:rPr>
          <w:rFonts w:asciiTheme="minorHAnsi" w:eastAsiaTheme="minorEastAsia" w:hAnsiTheme="minorHAnsi" w:cstheme="minorBidi"/>
          <w:noProof/>
          <w:kern w:val="2"/>
          <w:sz w:val="22"/>
          <w:szCs w:val="22"/>
          <w14:ligatures w14:val="standardContextual"/>
        </w:rPr>
        <w:tab/>
      </w:r>
      <w:r>
        <w:rPr>
          <w:noProof/>
          <w:lang w:eastAsia="zh-CN"/>
        </w:rPr>
        <w:t>UAE-layer assisted dynamic C2 mode switching</w:t>
      </w:r>
      <w:r>
        <w:rPr>
          <w:noProof/>
        </w:rPr>
        <w:tab/>
      </w:r>
      <w:r>
        <w:rPr>
          <w:noProof/>
        </w:rPr>
        <w:fldChar w:fldCharType="begin" w:fldLock="1"/>
      </w:r>
      <w:r>
        <w:rPr>
          <w:noProof/>
        </w:rPr>
        <w:instrText xml:space="preserve"> PAGEREF _Toc162943439 \h </w:instrText>
      </w:r>
      <w:r>
        <w:rPr>
          <w:noProof/>
        </w:rPr>
      </w:r>
      <w:r>
        <w:rPr>
          <w:noProof/>
        </w:rPr>
        <w:fldChar w:fldCharType="separate"/>
      </w:r>
      <w:r>
        <w:rPr>
          <w:noProof/>
        </w:rPr>
        <w:t>13</w:t>
      </w:r>
      <w:r>
        <w:rPr>
          <w:noProof/>
        </w:rPr>
        <w:fldChar w:fldCharType="end"/>
      </w:r>
    </w:p>
    <w:p w14:paraId="33982B10" w14:textId="119B9ABC"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UAS UE registration</w:t>
      </w:r>
      <w:r>
        <w:rPr>
          <w:noProof/>
        </w:rPr>
        <w:tab/>
      </w:r>
      <w:r>
        <w:rPr>
          <w:noProof/>
        </w:rPr>
        <w:fldChar w:fldCharType="begin" w:fldLock="1"/>
      </w:r>
      <w:r>
        <w:rPr>
          <w:noProof/>
        </w:rPr>
        <w:instrText xml:space="preserve"> PAGEREF _Toc162943440 \h </w:instrText>
      </w:r>
      <w:r>
        <w:rPr>
          <w:noProof/>
        </w:rPr>
      </w:r>
      <w:r>
        <w:rPr>
          <w:noProof/>
        </w:rPr>
        <w:fldChar w:fldCharType="separate"/>
      </w:r>
      <w:r>
        <w:rPr>
          <w:noProof/>
        </w:rPr>
        <w:t>13</w:t>
      </w:r>
      <w:r>
        <w:rPr>
          <w:noProof/>
        </w:rPr>
        <w:fldChar w:fldCharType="end"/>
      </w:r>
    </w:p>
    <w:p w14:paraId="6FB8E4CB" w14:textId="0E8BACF5"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_Toc162943441 \h </w:instrText>
      </w:r>
      <w:r>
        <w:rPr>
          <w:noProof/>
        </w:rPr>
      </w:r>
      <w:r>
        <w:rPr>
          <w:noProof/>
        </w:rPr>
        <w:fldChar w:fldCharType="separate"/>
      </w:r>
      <w:r>
        <w:rPr>
          <w:noProof/>
        </w:rPr>
        <w:t>13</w:t>
      </w:r>
      <w:r>
        <w:rPr>
          <w:noProof/>
        </w:rPr>
        <w:fldChar w:fldCharType="end"/>
      </w:r>
    </w:p>
    <w:p w14:paraId="232E33BD" w14:textId="1D82D973"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_Toc162943442 \h </w:instrText>
      </w:r>
      <w:r>
        <w:rPr>
          <w:noProof/>
        </w:rPr>
      </w:r>
      <w:r>
        <w:rPr>
          <w:noProof/>
        </w:rPr>
        <w:fldChar w:fldCharType="separate"/>
      </w:r>
      <w:r>
        <w:rPr>
          <w:noProof/>
        </w:rPr>
        <w:t>14</w:t>
      </w:r>
      <w:r>
        <w:rPr>
          <w:noProof/>
        </w:rPr>
        <w:fldChar w:fldCharType="end"/>
      </w:r>
    </w:p>
    <w:p w14:paraId="3E839408" w14:textId="18BAEEDE" w:rsidR="00C4200A" w:rsidRPr="00C4200A" w:rsidRDefault="00C4200A">
      <w:pPr>
        <w:pStyle w:val="TOC2"/>
        <w:rPr>
          <w:rFonts w:asciiTheme="minorHAnsi" w:eastAsiaTheme="minorEastAsia" w:hAnsiTheme="minorHAnsi" w:cstheme="minorBidi"/>
          <w:noProof/>
          <w:kern w:val="2"/>
          <w:sz w:val="22"/>
          <w:szCs w:val="22"/>
          <w:lang w:val="fr-FR" w:eastAsia="en-GB"/>
          <w14:ligatures w14:val="standardContextual"/>
        </w:rPr>
      </w:pPr>
      <w:r w:rsidRPr="00D67DBA">
        <w:rPr>
          <w:noProof/>
          <w:lang w:val="fr-FR"/>
        </w:rPr>
        <w:t>6.5</w:t>
      </w:r>
      <w:r w:rsidRPr="00C4200A">
        <w:rPr>
          <w:rFonts w:asciiTheme="minorHAnsi" w:eastAsiaTheme="minorEastAsia" w:hAnsiTheme="minorHAnsi" w:cstheme="minorBidi"/>
          <w:noProof/>
          <w:kern w:val="2"/>
          <w:sz w:val="22"/>
          <w:szCs w:val="22"/>
          <w:lang w:val="fr-FR" w:eastAsia="en-GB"/>
          <w14:ligatures w14:val="standardContextual"/>
        </w:rPr>
        <w:tab/>
      </w:r>
      <w:r w:rsidRPr="00D67DBA">
        <w:rPr>
          <w:noProof/>
          <w:lang w:val="fr-FR"/>
        </w:rPr>
        <w:t>UAS UE de-registration</w:t>
      </w:r>
      <w:r w:rsidRPr="00C4200A">
        <w:rPr>
          <w:noProof/>
          <w:lang w:val="fr-FR"/>
        </w:rPr>
        <w:tab/>
      </w:r>
      <w:r>
        <w:rPr>
          <w:noProof/>
        </w:rPr>
        <w:fldChar w:fldCharType="begin" w:fldLock="1"/>
      </w:r>
      <w:r w:rsidRPr="00C4200A">
        <w:rPr>
          <w:noProof/>
          <w:lang w:val="fr-FR"/>
        </w:rPr>
        <w:instrText xml:space="preserve"> PAGEREF _Toc162943443 \h </w:instrText>
      </w:r>
      <w:r>
        <w:rPr>
          <w:noProof/>
        </w:rPr>
      </w:r>
      <w:r>
        <w:rPr>
          <w:noProof/>
        </w:rPr>
        <w:fldChar w:fldCharType="separate"/>
      </w:r>
      <w:r w:rsidRPr="00C4200A">
        <w:rPr>
          <w:noProof/>
          <w:lang w:val="fr-FR"/>
        </w:rPr>
        <w:t>14</w:t>
      </w:r>
      <w:r>
        <w:rPr>
          <w:noProof/>
        </w:rPr>
        <w:fldChar w:fldCharType="end"/>
      </w:r>
    </w:p>
    <w:p w14:paraId="58D2BD7D" w14:textId="78D30CB7" w:rsidR="00C4200A" w:rsidRPr="00C4200A" w:rsidRDefault="00C4200A">
      <w:pPr>
        <w:pStyle w:val="TOC3"/>
        <w:tabs>
          <w:tab w:val="left" w:pos="1200"/>
          <w:tab w:val="right" w:leader="dot" w:pos="9631"/>
        </w:tabs>
        <w:rPr>
          <w:rFonts w:asciiTheme="minorHAnsi" w:eastAsiaTheme="minorEastAsia" w:hAnsiTheme="minorHAnsi" w:cstheme="minorBidi"/>
          <w:noProof/>
          <w:kern w:val="2"/>
          <w:sz w:val="22"/>
          <w:szCs w:val="22"/>
          <w:lang w:val="fr-FR"/>
          <w14:ligatures w14:val="standardContextual"/>
        </w:rPr>
      </w:pPr>
      <w:r w:rsidRPr="00D67DBA">
        <w:rPr>
          <w:noProof/>
          <w:lang w:val="fr-FR"/>
        </w:rPr>
        <w:t>6.5.1</w:t>
      </w:r>
      <w:r w:rsidRPr="00C4200A">
        <w:rPr>
          <w:rFonts w:asciiTheme="minorHAnsi" w:eastAsiaTheme="minorEastAsia" w:hAnsiTheme="minorHAnsi" w:cstheme="minorBidi"/>
          <w:noProof/>
          <w:kern w:val="2"/>
          <w:sz w:val="22"/>
          <w:szCs w:val="22"/>
          <w:lang w:val="fr-FR"/>
          <w14:ligatures w14:val="standardContextual"/>
        </w:rPr>
        <w:tab/>
      </w:r>
      <w:r w:rsidRPr="00D67DBA">
        <w:rPr>
          <w:noProof/>
          <w:lang w:val="fr-FR"/>
        </w:rPr>
        <w:t>Client procedure</w:t>
      </w:r>
      <w:r w:rsidRPr="00C4200A">
        <w:rPr>
          <w:noProof/>
          <w:lang w:val="fr-FR"/>
        </w:rPr>
        <w:tab/>
      </w:r>
      <w:r>
        <w:rPr>
          <w:noProof/>
        </w:rPr>
        <w:fldChar w:fldCharType="begin" w:fldLock="1"/>
      </w:r>
      <w:r w:rsidRPr="00C4200A">
        <w:rPr>
          <w:noProof/>
          <w:lang w:val="fr-FR"/>
        </w:rPr>
        <w:instrText xml:space="preserve"> PAGEREF _Toc162943444 \h </w:instrText>
      </w:r>
      <w:r>
        <w:rPr>
          <w:noProof/>
        </w:rPr>
      </w:r>
      <w:r>
        <w:rPr>
          <w:noProof/>
        </w:rPr>
        <w:fldChar w:fldCharType="separate"/>
      </w:r>
      <w:r w:rsidRPr="00C4200A">
        <w:rPr>
          <w:noProof/>
          <w:lang w:val="fr-FR"/>
        </w:rPr>
        <w:t>14</w:t>
      </w:r>
      <w:r>
        <w:rPr>
          <w:noProof/>
        </w:rPr>
        <w:fldChar w:fldCharType="end"/>
      </w:r>
    </w:p>
    <w:p w14:paraId="27BC424C" w14:textId="7C84FF90"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_Toc162943445 \h </w:instrText>
      </w:r>
      <w:r>
        <w:rPr>
          <w:noProof/>
        </w:rPr>
      </w:r>
      <w:r>
        <w:rPr>
          <w:noProof/>
        </w:rPr>
        <w:fldChar w:fldCharType="separate"/>
      </w:r>
      <w:r>
        <w:rPr>
          <w:noProof/>
        </w:rPr>
        <w:t>15</w:t>
      </w:r>
      <w:r>
        <w:rPr>
          <w:noProof/>
        </w:rPr>
        <w:fldChar w:fldCharType="end"/>
      </w:r>
    </w:p>
    <w:p w14:paraId="7C4827EF" w14:textId="252C8318"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UAS UE registration update</w:t>
      </w:r>
      <w:r>
        <w:rPr>
          <w:noProof/>
        </w:rPr>
        <w:tab/>
      </w:r>
      <w:r>
        <w:rPr>
          <w:noProof/>
        </w:rPr>
        <w:fldChar w:fldCharType="begin" w:fldLock="1"/>
      </w:r>
      <w:r>
        <w:rPr>
          <w:noProof/>
        </w:rPr>
        <w:instrText xml:space="preserve"> PAGEREF _Toc162943446 \h </w:instrText>
      </w:r>
      <w:r>
        <w:rPr>
          <w:noProof/>
        </w:rPr>
      </w:r>
      <w:r>
        <w:rPr>
          <w:noProof/>
        </w:rPr>
        <w:fldChar w:fldCharType="separate"/>
      </w:r>
      <w:r>
        <w:rPr>
          <w:noProof/>
        </w:rPr>
        <w:t>15</w:t>
      </w:r>
      <w:r>
        <w:rPr>
          <w:noProof/>
        </w:rPr>
        <w:fldChar w:fldCharType="end"/>
      </w:r>
    </w:p>
    <w:p w14:paraId="77310337" w14:textId="0D1E56B6"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_Toc162943447 \h </w:instrText>
      </w:r>
      <w:r>
        <w:rPr>
          <w:noProof/>
        </w:rPr>
      </w:r>
      <w:r>
        <w:rPr>
          <w:noProof/>
        </w:rPr>
        <w:fldChar w:fldCharType="separate"/>
      </w:r>
      <w:r>
        <w:rPr>
          <w:noProof/>
        </w:rPr>
        <w:t>15</w:t>
      </w:r>
      <w:r>
        <w:rPr>
          <w:noProof/>
        </w:rPr>
        <w:fldChar w:fldCharType="end"/>
      </w:r>
    </w:p>
    <w:p w14:paraId="2E555DE0" w14:textId="752969FD"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_Toc162943448 \h </w:instrText>
      </w:r>
      <w:r>
        <w:rPr>
          <w:noProof/>
        </w:rPr>
      </w:r>
      <w:r>
        <w:rPr>
          <w:noProof/>
        </w:rPr>
        <w:fldChar w:fldCharType="separate"/>
      </w:r>
      <w:r>
        <w:rPr>
          <w:noProof/>
        </w:rPr>
        <w:t>16</w:t>
      </w:r>
      <w:r>
        <w:rPr>
          <w:noProof/>
        </w:rPr>
        <w:fldChar w:fldCharType="end"/>
      </w:r>
    </w:p>
    <w:p w14:paraId="1BFF2ED2" w14:textId="214A004D"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D67DBA">
        <w:rPr>
          <w:noProof/>
          <w:lang w:val="en-IN"/>
        </w:rPr>
        <w:t>Change of USS during flight</w:t>
      </w:r>
      <w:r>
        <w:rPr>
          <w:noProof/>
        </w:rPr>
        <w:tab/>
      </w:r>
      <w:r>
        <w:rPr>
          <w:noProof/>
        </w:rPr>
        <w:fldChar w:fldCharType="begin" w:fldLock="1"/>
      </w:r>
      <w:r>
        <w:rPr>
          <w:noProof/>
        </w:rPr>
        <w:instrText xml:space="preserve"> PAGEREF _Toc162943449 \h </w:instrText>
      </w:r>
      <w:r>
        <w:rPr>
          <w:noProof/>
        </w:rPr>
      </w:r>
      <w:r>
        <w:rPr>
          <w:noProof/>
        </w:rPr>
        <w:fldChar w:fldCharType="separate"/>
      </w:r>
      <w:r>
        <w:rPr>
          <w:noProof/>
        </w:rPr>
        <w:t>16</w:t>
      </w:r>
      <w:r>
        <w:rPr>
          <w:noProof/>
        </w:rPr>
        <w:fldChar w:fldCharType="end"/>
      </w:r>
    </w:p>
    <w:p w14:paraId="27B3FCF7" w14:textId="407B560C"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_Toc162943450 \h </w:instrText>
      </w:r>
      <w:r>
        <w:rPr>
          <w:noProof/>
        </w:rPr>
      </w:r>
      <w:r>
        <w:rPr>
          <w:noProof/>
        </w:rPr>
        <w:fldChar w:fldCharType="separate"/>
      </w:r>
      <w:r>
        <w:rPr>
          <w:noProof/>
        </w:rPr>
        <w:t>16</w:t>
      </w:r>
      <w:r>
        <w:rPr>
          <w:noProof/>
        </w:rPr>
        <w:fldChar w:fldCharType="end"/>
      </w:r>
    </w:p>
    <w:p w14:paraId="3EFC5EEE" w14:textId="0740A93F"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6.7.1.1</w:t>
      </w:r>
      <w:r>
        <w:rPr>
          <w:rFonts w:asciiTheme="minorHAnsi" w:eastAsiaTheme="minorEastAsia" w:hAnsiTheme="minorHAnsi" w:cstheme="minorBidi"/>
          <w:noProof/>
          <w:kern w:val="2"/>
          <w:sz w:val="22"/>
          <w:szCs w:val="22"/>
          <w14:ligatures w14:val="standardContextual"/>
        </w:rPr>
        <w:tab/>
      </w:r>
      <w:r>
        <w:rPr>
          <w:noProof/>
        </w:rPr>
        <w:t>Management of</w:t>
      </w:r>
      <w:r w:rsidRPr="00D67DBA">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_Toc162943451 \h </w:instrText>
      </w:r>
      <w:r>
        <w:rPr>
          <w:noProof/>
        </w:rPr>
      </w:r>
      <w:r>
        <w:rPr>
          <w:noProof/>
        </w:rPr>
        <w:fldChar w:fldCharType="separate"/>
      </w:r>
      <w:r>
        <w:rPr>
          <w:noProof/>
        </w:rPr>
        <w:t>16</w:t>
      </w:r>
      <w:r>
        <w:rPr>
          <w:noProof/>
        </w:rPr>
        <w:fldChar w:fldCharType="end"/>
      </w:r>
    </w:p>
    <w:p w14:paraId="72D2AA13" w14:textId="2F57FD45"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6.7.1.2</w:t>
      </w:r>
      <w:r>
        <w:rPr>
          <w:rFonts w:asciiTheme="minorHAnsi" w:eastAsiaTheme="minorEastAsia" w:hAnsiTheme="minorHAnsi" w:cstheme="minorBidi"/>
          <w:noProof/>
          <w:kern w:val="2"/>
          <w:sz w:val="22"/>
          <w:szCs w:val="22"/>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_Toc162943452 \h </w:instrText>
      </w:r>
      <w:r>
        <w:rPr>
          <w:noProof/>
        </w:rPr>
      </w:r>
      <w:r>
        <w:rPr>
          <w:noProof/>
        </w:rPr>
        <w:fldChar w:fldCharType="separate"/>
      </w:r>
      <w:r>
        <w:rPr>
          <w:noProof/>
        </w:rPr>
        <w:t>16</w:t>
      </w:r>
      <w:r>
        <w:rPr>
          <w:noProof/>
        </w:rPr>
        <w:fldChar w:fldCharType="end"/>
      </w:r>
    </w:p>
    <w:p w14:paraId="16D37E09" w14:textId="5CFCB1DB"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6.7.1.3</w:t>
      </w:r>
      <w:r>
        <w:rPr>
          <w:rFonts w:asciiTheme="minorHAnsi" w:eastAsiaTheme="minorEastAsia" w:hAnsiTheme="minorHAnsi" w:cstheme="minorBidi"/>
          <w:noProof/>
          <w:kern w:val="2"/>
          <w:sz w:val="22"/>
          <w:szCs w:val="22"/>
          <w14:ligatures w14:val="standardContextual"/>
        </w:rPr>
        <w:tab/>
      </w:r>
      <w:r>
        <w:rPr>
          <w:noProof/>
        </w:rPr>
        <w:t>USS change notification</w:t>
      </w:r>
      <w:r>
        <w:rPr>
          <w:noProof/>
        </w:rPr>
        <w:tab/>
      </w:r>
      <w:r>
        <w:rPr>
          <w:noProof/>
        </w:rPr>
        <w:fldChar w:fldCharType="begin" w:fldLock="1"/>
      </w:r>
      <w:r>
        <w:rPr>
          <w:noProof/>
        </w:rPr>
        <w:instrText xml:space="preserve"> PAGEREF _Toc162943453 \h </w:instrText>
      </w:r>
      <w:r>
        <w:rPr>
          <w:noProof/>
        </w:rPr>
      </w:r>
      <w:r>
        <w:rPr>
          <w:noProof/>
        </w:rPr>
        <w:fldChar w:fldCharType="separate"/>
      </w:r>
      <w:r>
        <w:rPr>
          <w:noProof/>
        </w:rPr>
        <w:t>17</w:t>
      </w:r>
      <w:r>
        <w:rPr>
          <w:noProof/>
        </w:rPr>
        <w:fldChar w:fldCharType="end"/>
      </w:r>
    </w:p>
    <w:p w14:paraId="4A96DEBC" w14:textId="479B2B0F"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_Toc162943454 \h </w:instrText>
      </w:r>
      <w:r>
        <w:rPr>
          <w:noProof/>
        </w:rPr>
      </w:r>
      <w:r>
        <w:rPr>
          <w:noProof/>
        </w:rPr>
        <w:fldChar w:fldCharType="separate"/>
      </w:r>
      <w:r>
        <w:rPr>
          <w:noProof/>
        </w:rPr>
        <w:t>17</w:t>
      </w:r>
      <w:r>
        <w:rPr>
          <w:noProof/>
        </w:rPr>
        <w:fldChar w:fldCharType="end"/>
      </w:r>
    </w:p>
    <w:p w14:paraId="18EBA65E" w14:textId="48076468"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6.7.2.1</w:t>
      </w:r>
      <w:r>
        <w:rPr>
          <w:rFonts w:asciiTheme="minorHAnsi" w:eastAsiaTheme="minorEastAsia" w:hAnsiTheme="minorHAnsi" w:cstheme="minorBidi"/>
          <w:noProof/>
          <w:kern w:val="2"/>
          <w:sz w:val="22"/>
          <w:szCs w:val="22"/>
          <w14:ligatures w14:val="standardContextual"/>
        </w:rPr>
        <w:tab/>
      </w:r>
      <w:r>
        <w:rPr>
          <w:noProof/>
        </w:rPr>
        <w:t>Management of</w:t>
      </w:r>
      <w:r w:rsidRPr="00D67DBA">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_Toc162943455 \h </w:instrText>
      </w:r>
      <w:r>
        <w:rPr>
          <w:noProof/>
        </w:rPr>
      </w:r>
      <w:r>
        <w:rPr>
          <w:noProof/>
        </w:rPr>
        <w:fldChar w:fldCharType="separate"/>
      </w:r>
      <w:r>
        <w:rPr>
          <w:noProof/>
        </w:rPr>
        <w:t>17</w:t>
      </w:r>
      <w:r>
        <w:rPr>
          <w:noProof/>
        </w:rPr>
        <w:fldChar w:fldCharType="end"/>
      </w:r>
    </w:p>
    <w:p w14:paraId="235A3659" w14:textId="1C5D6BC8"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6.7.2.2</w:t>
      </w:r>
      <w:r>
        <w:rPr>
          <w:rFonts w:asciiTheme="minorHAnsi" w:eastAsiaTheme="minorEastAsia" w:hAnsiTheme="minorHAnsi" w:cstheme="minorBidi"/>
          <w:noProof/>
          <w:kern w:val="2"/>
          <w:sz w:val="22"/>
          <w:szCs w:val="22"/>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_Toc162943456 \h </w:instrText>
      </w:r>
      <w:r>
        <w:rPr>
          <w:noProof/>
        </w:rPr>
      </w:r>
      <w:r>
        <w:rPr>
          <w:noProof/>
        </w:rPr>
        <w:fldChar w:fldCharType="separate"/>
      </w:r>
      <w:r>
        <w:rPr>
          <w:noProof/>
        </w:rPr>
        <w:t>18</w:t>
      </w:r>
      <w:r>
        <w:rPr>
          <w:noProof/>
        </w:rPr>
        <w:fldChar w:fldCharType="end"/>
      </w:r>
    </w:p>
    <w:p w14:paraId="56E3B1C6" w14:textId="42143BD6"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6.8</w:t>
      </w:r>
      <w:r>
        <w:rPr>
          <w:rFonts w:asciiTheme="minorHAnsi" w:eastAsiaTheme="minorEastAsia" w:hAnsiTheme="minorHAnsi" w:cstheme="minorBidi"/>
          <w:noProof/>
          <w:kern w:val="2"/>
          <w:sz w:val="22"/>
          <w:szCs w:val="22"/>
          <w:lang w:eastAsia="en-GB"/>
          <w14:ligatures w14:val="standardContextual"/>
        </w:rPr>
        <w:tab/>
      </w:r>
      <w:r w:rsidRPr="00D67DBA">
        <w:rPr>
          <w:noProof/>
          <w:lang w:val="en-IN"/>
        </w:rPr>
        <w:t>DAA support</w:t>
      </w:r>
      <w:r>
        <w:rPr>
          <w:noProof/>
        </w:rPr>
        <w:tab/>
      </w:r>
      <w:r>
        <w:rPr>
          <w:noProof/>
        </w:rPr>
        <w:fldChar w:fldCharType="begin" w:fldLock="1"/>
      </w:r>
      <w:r>
        <w:rPr>
          <w:noProof/>
        </w:rPr>
        <w:instrText xml:space="preserve"> PAGEREF _Toc162943457 \h </w:instrText>
      </w:r>
      <w:r>
        <w:rPr>
          <w:noProof/>
        </w:rPr>
      </w:r>
      <w:r>
        <w:rPr>
          <w:noProof/>
        </w:rPr>
        <w:fldChar w:fldCharType="separate"/>
      </w:r>
      <w:r>
        <w:rPr>
          <w:noProof/>
        </w:rPr>
        <w:t>18</w:t>
      </w:r>
      <w:r>
        <w:rPr>
          <w:noProof/>
        </w:rPr>
        <w:fldChar w:fldCharType="end"/>
      </w:r>
    </w:p>
    <w:p w14:paraId="7827D0AB" w14:textId="506E4424"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_Toc162943458 \h </w:instrText>
      </w:r>
      <w:r>
        <w:rPr>
          <w:noProof/>
        </w:rPr>
      </w:r>
      <w:r>
        <w:rPr>
          <w:noProof/>
        </w:rPr>
        <w:fldChar w:fldCharType="separate"/>
      </w:r>
      <w:r>
        <w:rPr>
          <w:noProof/>
        </w:rPr>
        <w:t>18</w:t>
      </w:r>
      <w:r>
        <w:rPr>
          <w:noProof/>
        </w:rPr>
        <w:fldChar w:fldCharType="end"/>
      </w:r>
    </w:p>
    <w:p w14:paraId="2A7D24DC" w14:textId="746DCFA4"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6.8.1.1</w:t>
      </w:r>
      <w:r>
        <w:rPr>
          <w:rFonts w:asciiTheme="minorHAnsi" w:eastAsiaTheme="minorEastAsia" w:hAnsiTheme="minorHAnsi" w:cstheme="minorBidi"/>
          <w:noProof/>
          <w:kern w:val="2"/>
          <w:sz w:val="22"/>
          <w:szCs w:val="22"/>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_Toc162943459 \h </w:instrText>
      </w:r>
      <w:r>
        <w:rPr>
          <w:noProof/>
        </w:rPr>
      </w:r>
      <w:r>
        <w:rPr>
          <w:noProof/>
        </w:rPr>
        <w:fldChar w:fldCharType="separate"/>
      </w:r>
      <w:r>
        <w:rPr>
          <w:noProof/>
        </w:rPr>
        <w:t>18</w:t>
      </w:r>
      <w:r>
        <w:rPr>
          <w:noProof/>
        </w:rPr>
        <w:fldChar w:fldCharType="end"/>
      </w:r>
    </w:p>
    <w:p w14:paraId="1DFBE5C3" w14:textId="499312DD"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6.8.1.2</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D67DBA">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_Toc162943460 \h </w:instrText>
      </w:r>
      <w:r>
        <w:rPr>
          <w:noProof/>
        </w:rPr>
      </w:r>
      <w:r>
        <w:rPr>
          <w:noProof/>
        </w:rPr>
        <w:fldChar w:fldCharType="separate"/>
      </w:r>
      <w:r>
        <w:rPr>
          <w:noProof/>
        </w:rPr>
        <w:t>19</w:t>
      </w:r>
      <w:r>
        <w:rPr>
          <w:noProof/>
        </w:rPr>
        <w:fldChar w:fldCharType="end"/>
      </w:r>
    </w:p>
    <w:p w14:paraId="63AA3B83" w14:textId="7306A270"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6.8.1.3</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D67DBA">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_Toc162943461 \h </w:instrText>
      </w:r>
      <w:r>
        <w:rPr>
          <w:noProof/>
        </w:rPr>
      </w:r>
      <w:r>
        <w:rPr>
          <w:noProof/>
        </w:rPr>
        <w:fldChar w:fldCharType="separate"/>
      </w:r>
      <w:r>
        <w:rPr>
          <w:noProof/>
        </w:rPr>
        <w:t>19</w:t>
      </w:r>
      <w:r>
        <w:rPr>
          <w:noProof/>
        </w:rPr>
        <w:fldChar w:fldCharType="end"/>
      </w:r>
    </w:p>
    <w:p w14:paraId="14B9E9FB" w14:textId="28675508"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_Toc162943462 \h </w:instrText>
      </w:r>
      <w:r>
        <w:rPr>
          <w:noProof/>
        </w:rPr>
      </w:r>
      <w:r>
        <w:rPr>
          <w:noProof/>
        </w:rPr>
        <w:fldChar w:fldCharType="separate"/>
      </w:r>
      <w:r>
        <w:rPr>
          <w:noProof/>
        </w:rPr>
        <w:t>20</w:t>
      </w:r>
      <w:r>
        <w:rPr>
          <w:noProof/>
        </w:rPr>
        <w:fldChar w:fldCharType="end"/>
      </w:r>
    </w:p>
    <w:p w14:paraId="3B521069" w14:textId="217ABD43"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6.8.2.1</w:t>
      </w:r>
      <w:r>
        <w:rPr>
          <w:rFonts w:asciiTheme="minorHAnsi" w:eastAsiaTheme="minorEastAsia" w:hAnsiTheme="minorHAnsi" w:cstheme="minorBidi"/>
          <w:noProof/>
          <w:kern w:val="2"/>
          <w:sz w:val="22"/>
          <w:szCs w:val="22"/>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_Toc162943463 \h </w:instrText>
      </w:r>
      <w:r>
        <w:rPr>
          <w:noProof/>
        </w:rPr>
      </w:r>
      <w:r>
        <w:rPr>
          <w:noProof/>
        </w:rPr>
        <w:fldChar w:fldCharType="separate"/>
      </w:r>
      <w:r>
        <w:rPr>
          <w:noProof/>
        </w:rPr>
        <w:t>20</w:t>
      </w:r>
      <w:r>
        <w:rPr>
          <w:noProof/>
        </w:rPr>
        <w:fldChar w:fldCharType="end"/>
      </w:r>
    </w:p>
    <w:p w14:paraId="564C57E5" w14:textId="26FC5506"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6.8.2.2</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D67DBA">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_Toc162943464 \h </w:instrText>
      </w:r>
      <w:r>
        <w:rPr>
          <w:noProof/>
        </w:rPr>
      </w:r>
      <w:r>
        <w:rPr>
          <w:noProof/>
        </w:rPr>
        <w:fldChar w:fldCharType="separate"/>
      </w:r>
      <w:r>
        <w:rPr>
          <w:noProof/>
        </w:rPr>
        <w:t>20</w:t>
      </w:r>
      <w:r>
        <w:rPr>
          <w:noProof/>
        </w:rPr>
        <w:fldChar w:fldCharType="end"/>
      </w:r>
    </w:p>
    <w:p w14:paraId="49D4DE88" w14:textId="338F6AE5"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6.8.2.3</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D67DBA">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_Toc162943465 \h </w:instrText>
      </w:r>
      <w:r>
        <w:rPr>
          <w:noProof/>
        </w:rPr>
      </w:r>
      <w:r>
        <w:rPr>
          <w:noProof/>
        </w:rPr>
        <w:fldChar w:fldCharType="separate"/>
      </w:r>
      <w:r>
        <w:rPr>
          <w:noProof/>
        </w:rPr>
        <w:t>20</w:t>
      </w:r>
      <w:r>
        <w:rPr>
          <w:noProof/>
        </w:rPr>
        <w:fldChar w:fldCharType="end"/>
      </w:r>
    </w:p>
    <w:p w14:paraId="0669E84B" w14:textId="656A13A7"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D67DBA">
        <w:rPr>
          <w:noProof/>
          <w:lang w:val="en-IN"/>
        </w:rPr>
        <w:t>Tracking dynamic UAVs in an application defined area relative to a host UAV</w:t>
      </w:r>
      <w:r>
        <w:rPr>
          <w:noProof/>
        </w:rPr>
        <w:tab/>
      </w:r>
      <w:r>
        <w:rPr>
          <w:noProof/>
        </w:rPr>
        <w:fldChar w:fldCharType="begin" w:fldLock="1"/>
      </w:r>
      <w:r>
        <w:rPr>
          <w:noProof/>
        </w:rPr>
        <w:instrText xml:space="preserve"> PAGEREF _Toc162943466 \h </w:instrText>
      </w:r>
      <w:r>
        <w:rPr>
          <w:noProof/>
        </w:rPr>
      </w:r>
      <w:r>
        <w:rPr>
          <w:noProof/>
        </w:rPr>
        <w:fldChar w:fldCharType="separate"/>
      </w:r>
      <w:r>
        <w:rPr>
          <w:noProof/>
        </w:rPr>
        <w:t>21</w:t>
      </w:r>
      <w:r>
        <w:rPr>
          <w:noProof/>
        </w:rPr>
        <w:fldChar w:fldCharType="end"/>
      </w:r>
    </w:p>
    <w:p w14:paraId="28013367" w14:textId="75B0124B"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6.9.1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_Toc162943467 \h </w:instrText>
      </w:r>
      <w:r>
        <w:rPr>
          <w:noProof/>
        </w:rPr>
      </w:r>
      <w:r>
        <w:rPr>
          <w:noProof/>
        </w:rPr>
        <w:fldChar w:fldCharType="separate"/>
      </w:r>
      <w:r>
        <w:rPr>
          <w:noProof/>
        </w:rPr>
        <w:t>21</w:t>
      </w:r>
      <w:r>
        <w:rPr>
          <w:noProof/>
        </w:rPr>
        <w:fldChar w:fldCharType="end"/>
      </w:r>
    </w:p>
    <w:p w14:paraId="511DCC0F" w14:textId="5F919FA5"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6.9.1.1</w:t>
      </w:r>
      <w:r>
        <w:rPr>
          <w:rFonts w:asciiTheme="minorHAnsi" w:eastAsiaTheme="minorEastAsia" w:hAnsiTheme="minorHAnsi" w:cstheme="minorBidi"/>
          <w:noProof/>
          <w:kern w:val="2"/>
          <w:sz w:val="22"/>
          <w:szCs w:val="22"/>
          <w14:ligatures w14:val="standardContextual"/>
        </w:rPr>
        <w:tab/>
      </w:r>
      <w:r>
        <w:rPr>
          <w:noProof/>
        </w:rPr>
        <w:t>Subscription for host UAV dynamic information</w:t>
      </w:r>
      <w:r>
        <w:rPr>
          <w:noProof/>
        </w:rPr>
        <w:tab/>
      </w:r>
      <w:r>
        <w:rPr>
          <w:noProof/>
        </w:rPr>
        <w:fldChar w:fldCharType="begin" w:fldLock="1"/>
      </w:r>
      <w:r>
        <w:rPr>
          <w:noProof/>
        </w:rPr>
        <w:instrText xml:space="preserve"> PAGEREF _Toc162943468 \h </w:instrText>
      </w:r>
      <w:r>
        <w:rPr>
          <w:noProof/>
        </w:rPr>
      </w:r>
      <w:r>
        <w:rPr>
          <w:noProof/>
        </w:rPr>
        <w:fldChar w:fldCharType="separate"/>
      </w:r>
      <w:r>
        <w:rPr>
          <w:noProof/>
        </w:rPr>
        <w:t>21</w:t>
      </w:r>
      <w:r>
        <w:rPr>
          <w:noProof/>
        </w:rPr>
        <w:fldChar w:fldCharType="end"/>
      </w:r>
    </w:p>
    <w:p w14:paraId="7F2A4CE3" w14:textId="3AF7A82B"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6.9.2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_Toc162943469 \h </w:instrText>
      </w:r>
      <w:r>
        <w:rPr>
          <w:noProof/>
        </w:rPr>
      </w:r>
      <w:r>
        <w:rPr>
          <w:noProof/>
        </w:rPr>
        <w:fldChar w:fldCharType="separate"/>
      </w:r>
      <w:r>
        <w:rPr>
          <w:noProof/>
        </w:rPr>
        <w:t>21</w:t>
      </w:r>
      <w:r>
        <w:rPr>
          <w:noProof/>
        </w:rPr>
        <w:fldChar w:fldCharType="end"/>
      </w:r>
    </w:p>
    <w:p w14:paraId="14D4A0D2" w14:textId="15B0FE2A"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6.9.2.1</w:t>
      </w:r>
      <w:r>
        <w:rPr>
          <w:rFonts w:asciiTheme="minorHAnsi" w:eastAsiaTheme="minorEastAsia" w:hAnsiTheme="minorHAnsi" w:cstheme="minorBidi"/>
          <w:noProof/>
          <w:kern w:val="2"/>
          <w:sz w:val="22"/>
          <w:szCs w:val="22"/>
          <w14:ligatures w14:val="standardContextual"/>
        </w:rPr>
        <w:tab/>
      </w:r>
      <w:r>
        <w:rPr>
          <w:noProof/>
          <w:lang w:eastAsia="zh-CN"/>
        </w:rPr>
        <w:t>Subscription for host UAV dynamic information</w:t>
      </w:r>
      <w:r>
        <w:rPr>
          <w:noProof/>
        </w:rPr>
        <w:tab/>
      </w:r>
      <w:r>
        <w:rPr>
          <w:noProof/>
        </w:rPr>
        <w:fldChar w:fldCharType="begin" w:fldLock="1"/>
      </w:r>
      <w:r>
        <w:rPr>
          <w:noProof/>
        </w:rPr>
        <w:instrText xml:space="preserve"> PAGEREF _Toc162943470 \h </w:instrText>
      </w:r>
      <w:r>
        <w:rPr>
          <w:noProof/>
        </w:rPr>
      </w:r>
      <w:r>
        <w:rPr>
          <w:noProof/>
        </w:rPr>
        <w:fldChar w:fldCharType="separate"/>
      </w:r>
      <w:r>
        <w:rPr>
          <w:noProof/>
        </w:rPr>
        <w:t>21</w:t>
      </w:r>
      <w:r>
        <w:rPr>
          <w:noProof/>
        </w:rPr>
        <w:fldChar w:fldCharType="end"/>
      </w:r>
    </w:p>
    <w:p w14:paraId="3C2A519C" w14:textId="5E88F5A6" w:rsidR="00C4200A" w:rsidRDefault="00C4200A">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6.9.2.2</w:t>
      </w:r>
      <w:r>
        <w:rPr>
          <w:rFonts w:asciiTheme="minorHAnsi" w:eastAsiaTheme="minorEastAsia" w:hAnsiTheme="minorHAnsi" w:cstheme="minorBidi"/>
          <w:noProof/>
          <w:kern w:val="2"/>
          <w:sz w:val="22"/>
          <w:szCs w:val="22"/>
          <w14:ligatures w14:val="standardContextual"/>
        </w:rPr>
        <w:tab/>
      </w:r>
      <w:r>
        <w:rPr>
          <w:noProof/>
        </w:rPr>
        <w:t>Notification of host UAV dynamic information</w:t>
      </w:r>
      <w:r>
        <w:rPr>
          <w:noProof/>
        </w:rPr>
        <w:tab/>
      </w:r>
      <w:r>
        <w:rPr>
          <w:noProof/>
        </w:rPr>
        <w:fldChar w:fldCharType="begin" w:fldLock="1"/>
      </w:r>
      <w:r>
        <w:rPr>
          <w:noProof/>
        </w:rPr>
        <w:instrText xml:space="preserve"> PAGEREF _Toc162943471 \h </w:instrText>
      </w:r>
      <w:r>
        <w:rPr>
          <w:noProof/>
        </w:rPr>
      </w:r>
      <w:r>
        <w:rPr>
          <w:noProof/>
        </w:rPr>
        <w:fldChar w:fldCharType="separate"/>
      </w:r>
      <w:r>
        <w:rPr>
          <w:noProof/>
        </w:rPr>
        <w:t>22</w:t>
      </w:r>
      <w:r>
        <w:rPr>
          <w:noProof/>
        </w:rPr>
        <w:fldChar w:fldCharType="end"/>
      </w:r>
    </w:p>
    <w:p w14:paraId="3E89A5CA" w14:textId="5260C48F" w:rsidR="00C4200A" w:rsidRDefault="00C4200A">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_Toc162943472 \h </w:instrText>
      </w:r>
      <w:r>
        <w:rPr>
          <w:noProof/>
        </w:rPr>
      </w:r>
      <w:r>
        <w:rPr>
          <w:noProof/>
        </w:rPr>
        <w:fldChar w:fldCharType="separate"/>
      </w:r>
      <w:r>
        <w:rPr>
          <w:noProof/>
        </w:rPr>
        <w:t>22</w:t>
      </w:r>
      <w:r>
        <w:rPr>
          <w:noProof/>
        </w:rPr>
        <w:fldChar w:fldCharType="end"/>
      </w:r>
    </w:p>
    <w:p w14:paraId="41AA013D" w14:textId="063F048F"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_Toc162943473 \h </w:instrText>
      </w:r>
      <w:r>
        <w:rPr>
          <w:noProof/>
        </w:rPr>
      </w:r>
      <w:r>
        <w:rPr>
          <w:noProof/>
        </w:rPr>
        <w:fldChar w:fldCharType="separate"/>
      </w:r>
      <w:r>
        <w:rPr>
          <w:noProof/>
        </w:rPr>
        <w:t>22</w:t>
      </w:r>
      <w:r>
        <w:rPr>
          <w:noProof/>
        </w:rPr>
        <w:fldChar w:fldCharType="end"/>
      </w:r>
    </w:p>
    <w:p w14:paraId="31FE463F" w14:textId="5D38EFCA"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_Toc162943474 \h </w:instrText>
      </w:r>
      <w:r>
        <w:rPr>
          <w:noProof/>
        </w:rPr>
      </w:r>
      <w:r>
        <w:rPr>
          <w:noProof/>
        </w:rPr>
        <w:fldChar w:fldCharType="separate"/>
      </w:r>
      <w:r>
        <w:rPr>
          <w:noProof/>
        </w:rPr>
        <w:t>22</w:t>
      </w:r>
      <w:r>
        <w:rPr>
          <w:noProof/>
        </w:rPr>
        <w:fldChar w:fldCharType="end"/>
      </w:r>
    </w:p>
    <w:p w14:paraId="02D9A480" w14:textId="0F676A59"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_Toc162943475 \h </w:instrText>
      </w:r>
      <w:r>
        <w:rPr>
          <w:noProof/>
        </w:rPr>
      </w:r>
      <w:r>
        <w:rPr>
          <w:noProof/>
        </w:rPr>
        <w:fldChar w:fldCharType="separate"/>
      </w:r>
      <w:r>
        <w:rPr>
          <w:noProof/>
        </w:rPr>
        <w:t>26</w:t>
      </w:r>
      <w:r>
        <w:rPr>
          <w:noProof/>
        </w:rPr>
        <w:fldChar w:fldCharType="end"/>
      </w:r>
    </w:p>
    <w:p w14:paraId="72886C28" w14:textId="324C99B9"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_Toc162943476 \h </w:instrText>
      </w:r>
      <w:r>
        <w:rPr>
          <w:noProof/>
        </w:rPr>
      </w:r>
      <w:r>
        <w:rPr>
          <w:noProof/>
        </w:rPr>
        <w:fldChar w:fldCharType="separate"/>
      </w:r>
      <w:r>
        <w:rPr>
          <w:noProof/>
        </w:rPr>
        <w:t>26</w:t>
      </w:r>
      <w:r>
        <w:rPr>
          <w:noProof/>
        </w:rPr>
        <w:fldChar w:fldCharType="end"/>
      </w:r>
    </w:p>
    <w:p w14:paraId="76AA3A6F" w14:textId="4E7D72CD" w:rsidR="00C4200A" w:rsidRDefault="00C4200A">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7.3.2</w:t>
      </w:r>
      <w:r>
        <w:rPr>
          <w:rFonts w:asciiTheme="minorHAnsi" w:eastAsiaTheme="minorEastAsia" w:hAnsiTheme="minorHAnsi" w:cstheme="minorBidi"/>
          <w:noProof/>
          <w:kern w:val="2"/>
          <w:sz w:val="22"/>
          <w:szCs w:val="22"/>
          <w14:ligatures w14:val="standardContextual"/>
        </w:rPr>
        <w:tab/>
      </w:r>
      <w:r>
        <w:rPr>
          <w:noProof/>
          <w:lang w:eastAsia="zh-CN"/>
        </w:rPr>
        <w:t>XML schema</w:t>
      </w:r>
      <w:r>
        <w:rPr>
          <w:noProof/>
        </w:rPr>
        <w:tab/>
      </w:r>
      <w:r>
        <w:rPr>
          <w:noProof/>
        </w:rPr>
        <w:fldChar w:fldCharType="begin" w:fldLock="1"/>
      </w:r>
      <w:r>
        <w:rPr>
          <w:noProof/>
        </w:rPr>
        <w:instrText xml:space="preserve"> PAGEREF _Toc162943477 \h </w:instrText>
      </w:r>
      <w:r>
        <w:rPr>
          <w:noProof/>
        </w:rPr>
      </w:r>
      <w:r>
        <w:rPr>
          <w:noProof/>
        </w:rPr>
        <w:fldChar w:fldCharType="separate"/>
      </w:r>
      <w:r>
        <w:rPr>
          <w:noProof/>
        </w:rPr>
        <w:t>26</w:t>
      </w:r>
      <w:r>
        <w:rPr>
          <w:noProof/>
        </w:rPr>
        <w:fldChar w:fldCharType="end"/>
      </w:r>
    </w:p>
    <w:p w14:paraId="7B90A77C" w14:textId="0768ED39"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_Toc162943478 \h </w:instrText>
      </w:r>
      <w:r>
        <w:rPr>
          <w:noProof/>
        </w:rPr>
      </w:r>
      <w:r>
        <w:rPr>
          <w:noProof/>
        </w:rPr>
        <w:fldChar w:fldCharType="separate"/>
      </w:r>
      <w:r>
        <w:rPr>
          <w:noProof/>
        </w:rPr>
        <w:t>30</w:t>
      </w:r>
      <w:r>
        <w:rPr>
          <w:noProof/>
        </w:rPr>
        <w:fldChar w:fldCharType="end"/>
      </w:r>
    </w:p>
    <w:p w14:paraId="7776474A" w14:textId="21CDA261"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_Toc162943479 \h </w:instrText>
      </w:r>
      <w:r>
        <w:rPr>
          <w:noProof/>
        </w:rPr>
      </w:r>
      <w:r>
        <w:rPr>
          <w:noProof/>
        </w:rPr>
        <w:fldChar w:fldCharType="separate"/>
      </w:r>
      <w:r>
        <w:rPr>
          <w:noProof/>
        </w:rPr>
        <w:t>33</w:t>
      </w:r>
      <w:r>
        <w:rPr>
          <w:noProof/>
        </w:rPr>
        <w:fldChar w:fldCharType="end"/>
      </w:r>
    </w:p>
    <w:p w14:paraId="0F99DCD8" w14:textId="35916191" w:rsidR="00C4200A" w:rsidRDefault="00C4200A">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_Toc162943480 \h </w:instrText>
      </w:r>
      <w:r>
        <w:rPr>
          <w:noProof/>
        </w:rPr>
      </w:r>
      <w:r>
        <w:rPr>
          <w:noProof/>
        </w:rPr>
        <w:fldChar w:fldCharType="separate"/>
      </w:r>
      <w:r>
        <w:rPr>
          <w:noProof/>
        </w:rPr>
        <w:t>33</w:t>
      </w:r>
      <w:r>
        <w:rPr>
          <w:noProof/>
        </w:rPr>
        <w:fldChar w:fldCharType="end"/>
      </w:r>
    </w:p>
    <w:p w14:paraId="1CBA00CB" w14:textId="0A0C03BD" w:rsidR="00C4200A" w:rsidRDefault="00C4200A" w:rsidP="00C4200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_Toc162943481 \h </w:instrText>
      </w:r>
      <w:r>
        <w:rPr>
          <w:noProof/>
        </w:rPr>
      </w:r>
      <w:r>
        <w:rPr>
          <w:noProof/>
        </w:rPr>
        <w:fldChar w:fldCharType="separate"/>
      </w:r>
      <w:r>
        <w:rPr>
          <w:noProof/>
        </w:rPr>
        <w:t>36</w:t>
      </w:r>
      <w:r>
        <w:rPr>
          <w:noProof/>
        </w:rPr>
        <w:fldChar w:fldCharType="end"/>
      </w:r>
    </w:p>
    <w:p w14:paraId="0B9E3498" w14:textId="26BD39AC"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162943414"/>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162943415"/>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162943416"/>
      <w:bookmarkStart w:id="34" w:name="_Toc34309547"/>
      <w:bookmarkStart w:id="35" w:name="_Toc43231163"/>
      <w:bookmarkStart w:id="36" w:name="_Toc43296094"/>
      <w:bookmarkStart w:id="37" w:name="_Toc43400211"/>
      <w:bookmarkStart w:id="38" w:name="_Toc43400828"/>
      <w:bookmarkStart w:id="39" w:name="_Toc45216653"/>
      <w:bookmarkStart w:id="40" w:name="_Toc51938205"/>
      <w:bookmarkStart w:id="41" w:name="_Toc51938740"/>
      <w:bookmarkEnd w:id="24"/>
      <w:bookmarkEnd w:id="25"/>
      <w:bookmarkEnd w:id="26"/>
      <w:bookmarkEnd w:id="27"/>
      <w:bookmarkEnd w:id="28"/>
      <w:bookmarkEnd w:id="29"/>
      <w:bookmarkEnd w:id="30"/>
      <w:bookmarkEnd w:id="31"/>
      <w:r w:rsidRPr="004D3578">
        <w:t>2</w:t>
      </w:r>
      <w:r w:rsidRPr="004D3578">
        <w:tab/>
        <w:t>References</w:t>
      </w:r>
      <w:bookmarkEnd w:id="32"/>
      <w:bookmarkEnd w:id="33"/>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4"/>
      <w:bookmarkEnd w:id="35"/>
      <w:bookmarkEnd w:id="36"/>
      <w:bookmarkEnd w:id="37"/>
      <w:bookmarkEnd w:id="38"/>
      <w:bookmarkEnd w:id="39"/>
      <w:bookmarkEnd w:id="40"/>
      <w:bookmarkEnd w:id="41"/>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6BD61954" w:rsidR="0025676D" w:rsidRDefault="00C027C9" w:rsidP="00C027C9">
      <w:pPr>
        <w:pStyle w:val="EX"/>
      </w:pPr>
      <w:r>
        <w:t>[5]</w:t>
      </w:r>
      <w:r>
        <w:tab/>
        <w:t>IETF </w:t>
      </w:r>
      <w:r w:rsidRPr="00B33A75">
        <w:t>RFC </w:t>
      </w:r>
      <w:r>
        <w:t>9110</w:t>
      </w:r>
      <w:r w:rsidRPr="00B33A75">
        <w:t>:"HTTP</w:t>
      </w:r>
      <w:r w:rsidRPr="00303F65">
        <w:rPr>
          <w:lang w:val="en-US"/>
        </w:rPr>
        <w:t xml:space="preserve"> </w:t>
      </w:r>
      <w:r>
        <w:rPr>
          <w:lang w:val="en-US"/>
        </w:rPr>
        <w:t>Semantics</w:t>
      </w:r>
      <w:r w:rsidRPr="00B33A75">
        <w:t>".</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4ED08BFB" w:rsidR="0025676D" w:rsidRDefault="0025676D" w:rsidP="0025676D">
      <w:pPr>
        <w:pStyle w:val="EX"/>
        <w:rPr>
          <w:lang w:val="en-US"/>
        </w:rPr>
      </w:pPr>
      <w:bookmarkStart w:id="52" w:name="_Toc88808478"/>
      <w:r>
        <w:rPr>
          <w:lang w:val="en-US"/>
        </w:rPr>
        <w:t>[</w:t>
      </w:r>
      <w:r w:rsidR="00AB756E">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59A80F7C" w14:textId="2AF9B266" w:rsidR="00EF7D5E" w:rsidRDefault="00EF7D5E" w:rsidP="0025676D">
      <w:pPr>
        <w:pStyle w:val="EX"/>
        <w:rPr>
          <w:lang w:val="en-US"/>
        </w:rPr>
      </w:pPr>
      <w:r w:rsidRPr="00765A24">
        <w:rPr>
          <w:lang w:val="en-US"/>
        </w:rPr>
        <w:t>[</w:t>
      </w:r>
      <w:r>
        <w:rPr>
          <w:lang w:val="en-US"/>
        </w:rPr>
        <w:t>12</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79342F1D" w14:textId="6661F2CE" w:rsidR="0025676D" w:rsidRPr="004D3578" w:rsidRDefault="0025676D" w:rsidP="00EB6FB9">
      <w:pPr>
        <w:pStyle w:val="Heading1"/>
      </w:pPr>
      <w:bookmarkStart w:id="53" w:name="_Toc162943417"/>
      <w:r w:rsidRPr="004D3578">
        <w:t>3</w:t>
      </w:r>
      <w:r w:rsidRPr="004D3578">
        <w:tab/>
        <w:t>Definitions</w:t>
      </w:r>
      <w:r>
        <w:t xml:space="preserve"> of terms, symbols and abbreviations</w:t>
      </w:r>
      <w:bookmarkEnd w:id="52"/>
      <w:bookmarkEnd w:id="53"/>
    </w:p>
    <w:p w14:paraId="62005D6D" w14:textId="77777777" w:rsidR="0025676D" w:rsidRPr="004D3578" w:rsidRDefault="0025676D" w:rsidP="00EB6FB9">
      <w:pPr>
        <w:pStyle w:val="Heading2"/>
      </w:pPr>
      <w:bookmarkStart w:id="54" w:name="_Toc88808479"/>
      <w:bookmarkStart w:id="55" w:name="_Toc162943418"/>
      <w:r w:rsidRPr="004D3578">
        <w:t>3.1</w:t>
      </w:r>
      <w:r w:rsidRPr="004D3578">
        <w:tab/>
      </w:r>
      <w:r>
        <w:t>Terms</w:t>
      </w:r>
      <w:bookmarkEnd w:id="54"/>
      <w:bookmarkEnd w:id="55"/>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6" w:name="_Toc88808480"/>
      <w:bookmarkStart w:id="57" w:name="_Toc162943419"/>
      <w:r w:rsidRPr="004D3578">
        <w:t>3.</w:t>
      </w:r>
      <w:r>
        <w:t>2</w:t>
      </w:r>
      <w:r w:rsidRPr="004D3578">
        <w:tab/>
        <w:t>Abbreviations</w:t>
      </w:r>
      <w:bookmarkEnd w:id="56"/>
      <w:bookmarkEnd w:id="57"/>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46BAE16E" w:rsidR="0025676D" w:rsidRDefault="0025676D" w:rsidP="0025676D">
      <w:pPr>
        <w:pStyle w:val="EW"/>
      </w:pPr>
      <w:r>
        <w:t>C2</w:t>
      </w:r>
      <w:r>
        <w:tab/>
        <w:t>Command and Control</w:t>
      </w:r>
    </w:p>
    <w:p w14:paraId="0A672323" w14:textId="253FD34E" w:rsidR="006F313F" w:rsidRPr="00FC2BFE" w:rsidRDefault="006F313F" w:rsidP="0025676D">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4660D8EC" w14:textId="77777777" w:rsidR="0025676D" w:rsidRDefault="0025676D" w:rsidP="0025676D">
      <w:pPr>
        <w:pStyle w:val="EW"/>
        <w:rPr>
          <w:lang w:eastAsia="zh-CN"/>
        </w:rPr>
      </w:pPr>
      <w:r w:rsidRPr="009E0DE1">
        <w:rPr>
          <w:lang w:eastAsia="zh-CN"/>
        </w:rPr>
        <w:t>GPSI</w:t>
      </w:r>
      <w:r w:rsidRPr="009E0DE1">
        <w:rPr>
          <w:lang w:eastAsia="zh-CN"/>
        </w:rPr>
        <w:tab/>
        <w:t>Generic Public Subscription Identifier</w:t>
      </w:r>
    </w:p>
    <w:p w14:paraId="3AE925E7" w14:textId="58D91F6C" w:rsidR="0068660F" w:rsidRDefault="0068660F" w:rsidP="0025676D">
      <w:pPr>
        <w:pStyle w:val="EW"/>
      </w:pPr>
      <w:r>
        <w:t>LMS</w:t>
      </w:r>
      <w:r>
        <w:tab/>
        <w:t>L</w:t>
      </w:r>
      <w:r w:rsidRPr="00E3315B">
        <w:t xml:space="preserve">ocation </w:t>
      </w:r>
      <w:r>
        <w:t>M</w:t>
      </w:r>
      <w:r w:rsidRPr="00E3315B">
        <w:t xml:space="preserve">anagement </w:t>
      </w:r>
      <w:r>
        <w:t>S</w:t>
      </w:r>
      <w:r w:rsidRPr="00E3315B">
        <w:t>erver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Default="0025676D" w:rsidP="0025676D">
      <w:pPr>
        <w:pStyle w:val="EW"/>
      </w:pPr>
      <w:r>
        <w:t>SEAL</w:t>
      </w:r>
      <w:r w:rsidRPr="004D3578">
        <w:tab/>
      </w:r>
      <w:r>
        <w:t>Service Enabler Architecture Layer for Verticals</w:t>
      </w:r>
    </w:p>
    <w:p w14:paraId="1A9CFC7E" w14:textId="24BD381B" w:rsidR="00EF7D5E" w:rsidRPr="004D3578" w:rsidRDefault="00EF7D5E" w:rsidP="0025676D">
      <w:pPr>
        <w:pStyle w:val="EW"/>
      </w:pPr>
      <w:r>
        <w:t>SEALDD</w:t>
      </w:r>
      <w:r>
        <w:tab/>
        <w:t>SEAL Data Delivery</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lastRenderedPageBreak/>
        <w:t>UTM</w:t>
      </w:r>
      <w:r w:rsidRPr="006916E3">
        <w:tab/>
        <w:t>UAS Traffic Management</w:t>
      </w:r>
      <w:bookmarkStart w:id="58" w:name="clause4"/>
      <w:bookmarkEnd w:id="58"/>
    </w:p>
    <w:p w14:paraId="03D0DB79" w14:textId="77777777" w:rsidR="0025676D" w:rsidRDefault="0025676D" w:rsidP="00EB6FB9">
      <w:pPr>
        <w:pStyle w:val="Heading1"/>
      </w:pPr>
      <w:bookmarkStart w:id="59" w:name="_Toc88808481"/>
      <w:bookmarkStart w:id="60" w:name="_Toc162943420"/>
      <w:r w:rsidRPr="004D3578">
        <w:t>4</w:t>
      </w:r>
      <w:r w:rsidRPr="004D3578">
        <w:tab/>
      </w:r>
      <w:r>
        <w:t>General description</w:t>
      </w:r>
      <w:bookmarkEnd w:id="42"/>
      <w:bookmarkEnd w:id="43"/>
      <w:bookmarkEnd w:id="44"/>
      <w:bookmarkEnd w:id="45"/>
      <w:bookmarkEnd w:id="46"/>
      <w:bookmarkEnd w:id="47"/>
      <w:bookmarkEnd w:id="48"/>
      <w:bookmarkEnd w:id="49"/>
      <w:bookmarkEnd w:id="50"/>
      <w:bookmarkEnd w:id="59"/>
      <w:bookmarkEnd w:id="60"/>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8EBFA7D"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 xml:space="preserve">Both the UAE-C and the UAE-S can act as an HTTP client or an HTTP server </w:t>
      </w:r>
      <w:r w:rsidR="00F37FB1">
        <w:t>(see IETF RFC 9110 </w:t>
      </w:r>
      <w:r w:rsidR="00F37FB1" w:rsidRPr="0006242D">
        <w:t>[</w:t>
      </w:r>
      <w:r w:rsidR="00F37FB1">
        <w:t>5]).</w:t>
      </w:r>
      <w:r w:rsidR="002C0B1F">
        <w:t xml:space="preserve"> </w:t>
      </w:r>
      <w:r>
        <w:t>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0F820CAF"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6C512B8" w14:textId="0B2D5C16" w:rsidR="0025676D"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r w:rsidR="00D950D4">
        <w:rPr>
          <w:lang w:val="en-US"/>
        </w:rPr>
        <w:t>;</w:t>
      </w:r>
    </w:p>
    <w:p w14:paraId="4A48772B" w14:textId="24D7504D" w:rsidR="00C85AE0" w:rsidRDefault="00C85AE0" w:rsidP="00C85AE0">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59109AC4" w14:textId="7330730F" w:rsidR="00C85AE0" w:rsidRDefault="00C85AE0" w:rsidP="00C85AE0">
      <w:pPr>
        <w:pStyle w:val="B1"/>
      </w:pPr>
      <w:r>
        <w:rPr>
          <w:lang w:val="en-US"/>
        </w:rPr>
        <w:t>g)</w:t>
      </w:r>
      <w:r>
        <w:rPr>
          <w:lang w:val="en-US"/>
        </w:rPr>
        <w:tab/>
      </w:r>
      <w:r>
        <w:t>DAA support can be provided as defined by clause 6.8; and</w:t>
      </w:r>
    </w:p>
    <w:p w14:paraId="0AFFB456" w14:textId="38BC1A9A" w:rsidR="00C85AE0" w:rsidRPr="00C6605C" w:rsidRDefault="00C85AE0" w:rsidP="0025676D">
      <w:pPr>
        <w:pStyle w:val="B1"/>
        <w:rPr>
          <w:lang w:val="en-US"/>
        </w:rPr>
      </w:pPr>
      <w:r>
        <w:rPr>
          <w:lang w:val="en-US"/>
        </w:rPr>
        <w:t>h)</w:t>
      </w:r>
      <w:r>
        <w:rPr>
          <w:lang w:val="en-US"/>
        </w:rPr>
        <w:tab/>
      </w:r>
      <w:r w:rsidRPr="005216BD">
        <w:rPr>
          <w:lang w:val="en-US"/>
        </w:rPr>
        <w:t>Tracking dynamic UAVs in an application defined area relative to a host UAV</w:t>
      </w:r>
      <w:r>
        <w:rPr>
          <w:lang w:val="en-US"/>
        </w:rPr>
        <w:t xml:space="preserve"> as defined by clause 6.9</w:t>
      </w:r>
      <w:r>
        <w:t>.</w:t>
      </w:r>
    </w:p>
    <w:p w14:paraId="316C0B5D" w14:textId="77777777" w:rsidR="0025676D" w:rsidRPr="004D3578" w:rsidRDefault="0025676D" w:rsidP="00EB6FB9">
      <w:pPr>
        <w:pStyle w:val="Heading1"/>
      </w:pPr>
      <w:bookmarkStart w:id="61" w:name="_Toc34309551"/>
      <w:bookmarkStart w:id="62" w:name="_Toc43231167"/>
      <w:bookmarkStart w:id="63" w:name="_Toc43296098"/>
      <w:bookmarkStart w:id="64" w:name="_Toc43400215"/>
      <w:bookmarkStart w:id="65" w:name="_Toc43400832"/>
      <w:bookmarkStart w:id="66" w:name="_Toc45216657"/>
      <w:bookmarkStart w:id="67" w:name="_Toc51938209"/>
      <w:bookmarkStart w:id="68" w:name="_Toc51938744"/>
      <w:bookmarkStart w:id="69" w:name="_Toc88808482"/>
      <w:bookmarkStart w:id="70" w:name="_Toc162943421"/>
      <w:r>
        <w:t>5</w:t>
      </w:r>
      <w:r w:rsidRPr="004D3578">
        <w:tab/>
      </w:r>
      <w:r>
        <w:t>SEAL services</w:t>
      </w:r>
      <w:bookmarkEnd w:id="61"/>
      <w:bookmarkEnd w:id="62"/>
      <w:bookmarkEnd w:id="63"/>
      <w:bookmarkEnd w:id="64"/>
      <w:bookmarkEnd w:id="65"/>
      <w:bookmarkEnd w:id="66"/>
      <w:bookmarkEnd w:id="67"/>
      <w:bookmarkEnd w:id="68"/>
      <w:bookmarkEnd w:id="69"/>
      <w:bookmarkEnd w:id="70"/>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0527BB1C"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w:t>
      </w:r>
    </w:p>
    <w:p w14:paraId="23E2DC4B" w14:textId="77777777" w:rsidR="00EF7D5E"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sidR="00EF7D5E">
        <w:rPr>
          <w:lang w:val="en-US"/>
        </w:rPr>
        <w:t>; and</w:t>
      </w:r>
    </w:p>
    <w:p w14:paraId="071679F8" w14:textId="5C473DCD" w:rsidR="0025676D" w:rsidRDefault="00EF7D5E" w:rsidP="0025676D">
      <w:pPr>
        <w:pStyle w:val="B1"/>
        <w:rPr>
          <w:lang w:val="en-US"/>
        </w:rPr>
      </w:pPr>
      <w:r>
        <w:t>f)</w:t>
      </w:r>
      <w:r>
        <w:tab/>
        <w:t xml:space="preserve">data delivery management as specified in </w:t>
      </w:r>
      <w:r w:rsidRPr="000956D1">
        <w:t>3GPP TS </w:t>
      </w:r>
      <w:r>
        <w:t>24</w:t>
      </w:r>
      <w:r w:rsidRPr="000956D1">
        <w:t>.</w:t>
      </w:r>
      <w:r>
        <w:t>543</w:t>
      </w:r>
      <w:r w:rsidRPr="000956D1">
        <w:t> [</w:t>
      </w:r>
      <w:r w:rsidR="00034894">
        <w:t>12</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1" w:name="_Toc34309552"/>
      <w:bookmarkStart w:id="72" w:name="_Toc43231168"/>
      <w:bookmarkStart w:id="73" w:name="_Toc43296099"/>
      <w:bookmarkStart w:id="74" w:name="_Toc43400216"/>
      <w:bookmarkStart w:id="75" w:name="_Toc43400833"/>
      <w:bookmarkStart w:id="76" w:name="_Toc45216658"/>
      <w:bookmarkStart w:id="77" w:name="_Toc51938210"/>
      <w:bookmarkStart w:id="78" w:name="_Toc51938745"/>
      <w:bookmarkStart w:id="79" w:name="_Toc88808483"/>
      <w:bookmarkStart w:id="80" w:name="_Toc162943422"/>
      <w:r>
        <w:t>6</w:t>
      </w:r>
      <w:r w:rsidRPr="004D3578">
        <w:tab/>
      </w:r>
      <w:r>
        <w:t>UAE procedures</w:t>
      </w:r>
      <w:bookmarkEnd w:id="71"/>
      <w:bookmarkEnd w:id="72"/>
      <w:bookmarkEnd w:id="73"/>
      <w:bookmarkEnd w:id="74"/>
      <w:bookmarkEnd w:id="75"/>
      <w:bookmarkEnd w:id="76"/>
      <w:bookmarkEnd w:id="77"/>
      <w:bookmarkEnd w:id="78"/>
      <w:bookmarkEnd w:id="79"/>
      <w:bookmarkEnd w:id="80"/>
    </w:p>
    <w:p w14:paraId="270B2357" w14:textId="77777777" w:rsidR="0025676D" w:rsidRDefault="0025676D" w:rsidP="00EB6FB9">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bookmarkStart w:id="89" w:name="_Toc88808484"/>
      <w:bookmarkStart w:id="90" w:name="_Toc162943423"/>
      <w:r>
        <w:t>6.1</w:t>
      </w:r>
      <w:r w:rsidRPr="004D3578">
        <w:tab/>
      </w:r>
      <w:r>
        <w:t>General</w:t>
      </w:r>
      <w:bookmarkEnd w:id="81"/>
      <w:bookmarkEnd w:id="82"/>
      <w:bookmarkEnd w:id="83"/>
      <w:bookmarkEnd w:id="84"/>
      <w:bookmarkEnd w:id="85"/>
      <w:bookmarkEnd w:id="86"/>
      <w:bookmarkEnd w:id="87"/>
      <w:bookmarkEnd w:id="88"/>
      <w:bookmarkEnd w:id="89"/>
      <w:bookmarkEnd w:id="90"/>
    </w:p>
    <w:p w14:paraId="15BD1C59" w14:textId="77777777" w:rsidR="00EF7D5E" w:rsidRDefault="00EF7D5E" w:rsidP="00EF7D5E">
      <w:pPr>
        <w:rPr>
          <w:lang w:eastAsia="zh-CN"/>
        </w:rPr>
      </w:pPr>
      <w:r>
        <w:rPr>
          <w:noProof/>
          <w:lang w:val="en-US" w:eastAsia="zh-CN"/>
        </w:rPr>
        <w:t>This clause provides the procedures</w:t>
      </w:r>
      <w:r>
        <w:rPr>
          <w:lang w:eastAsia="zh-CN"/>
        </w:rPr>
        <w:t xml:space="preserve"> for UAS application communication between the UAE-C and the UAE</w:t>
      </w:r>
      <w:r>
        <w:rPr>
          <w:lang w:val="en-US" w:eastAsia="zh-CN"/>
        </w:rPr>
        <w:t>-S and from a UAE-C to other UAE-C</w:t>
      </w:r>
      <w:r>
        <w:rPr>
          <w:lang w:eastAsia="zh-CN"/>
        </w:rPr>
        <w:t>.</w:t>
      </w:r>
    </w:p>
    <w:p w14:paraId="23C79509" w14:textId="341ABE03" w:rsidR="00EF7D5E" w:rsidRPr="00EF7D5E" w:rsidRDefault="00EF7D5E" w:rsidP="00EF7D5E">
      <w:r>
        <w:rPr>
          <w:lang w:eastAsia="zh-CN"/>
        </w:rPr>
        <w:lastRenderedPageBreak/>
        <w:t xml:space="preserve">In order to send UAS signalling and application data for the procedures defined in this clause, the UAE-C and the UAE-S utilize the services defined by </w:t>
      </w:r>
      <w:r w:rsidRPr="000956D1">
        <w:t>3GPP TS </w:t>
      </w:r>
      <w:r>
        <w:t>24</w:t>
      </w:r>
      <w:r w:rsidRPr="000956D1">
        <w:t>.</w:t>
      </w:r>
      <w:r>
        <w:t>543</w:t>
      </w:r>
      <w:r w:rsidRPr="000956D1">
        <w:t> [</w:t>
      </w:r>
      <w:r w:rsidR="00034894">
        <w:t>12</w:t>
      </w:r>
      <w:r w:rsidRPr="000956D1">
        <w:t>]</w:t>
      </w:r>
      <w:r>
        <w:t xml:space="preserve">, e.g. </w:t>
      </w:r>
      <w:r w:rsidRPr="00BE5176">
        <w:rPr>
          <w:lang w:eastAsia="zh-CN"/>
        </w:rPr>
        <w:t xml:space="preserve">SEALDD enabled signalling transmission connection </w:t>
      </w:r>
      <w:r>
        <w:rPr>
          <w:lang w:eastAsia="zh-CN"/>
        </w:rPr>
        <w:t>procedures such as connection establishment, connection release.</w:t>
      </w:r>
    </w:p>
    <w:p w14:paraId="71578B4E" w14:textId="77777777" w:rsidR="0025676D" w:rsidRPr="004D3578" w:rsidRDefault="0025676D" w:rsidP="00EB6FB9">
      <w:pPr>
        <w:pStyle w:val="Heading2"/>
      </w:pPr>
      <w:bookmarkStart w:id="91" w:name="_Toc34309554"/>
      <w:bookmarkStart w:id="92" w:name="_Toc43231170"/>
      <w:bookmarkStart w:id="93" w:name="_Toc43296101"/>
      <w:bookmarkStart w:id="94" w:name="_Toc43400218"/>
      <w:bookmarkStart w:id="95" w:name="_Toc43400835"/>
      <w:bookmarkStart w:id="96" w:name="_Toc45216660"/>
      <w:bookmarkStart w:id="97" w:name="_Toc51938212"/>
      <w:bookmarkStart w:id="98" w:name="_Toc51938747"/>
      <w:bookmarkStart w:id="99" w:name="_Toc88808485"/>
      <w:bookmarkStart w:id="100" w:name="_Toc162943424"/>
      <w:r>
        <w:t>6.2</w:t>
      </w:r>
      <w:r w:rsidRPr="004D3578">
        <w:tab/>
      </w:r>
      <w:bookmarkEnd w:id="91"/>
      <w:bookmarkEnd w:id="92"/>
      <w:bookmarkEnd w:id="93"/>
      <w:bookmarkEnd w:id="94"/>
      <w:bookmarkEnd w:id="95"/>
      <w:bookmarkEnd w:id="96"/>
      <w:bookmarkEnd w:id="97"/>
      <w:bookmarkEnd w:id="98"/>
      <w:r w:rsidRPr="00F4609C">
        <w:t>Communications between UAVs within a geographical area using unicast Uu</w:t>
      </w:r>
      <w:bookmarkEnd w:id="99"/>
      <w:bookmarkEnd w:id="100"/>
    </w:p>
    <w:p w14:paraId="46883336" w14:textId="77777777" w:rsidR="0025676D" w:rsidRPr="006A63F0" w:rsidRDefault="0025676D" w:rsidP="00EB6FB9">
      <w:pPr>
        <w:pStyle w:val="Heading3"/>
      </w:pPr>
      <w:bookmarkStart w:id="101" w:name="_Toc34309555"/>
      <w:bookmarkStart w:id="102" w:name="_Toc43231171"/>
      <w:bookmarkStart w:id="103" w:name="_Toc43296102"/>
      <w:bookmarkStart w:id="104" w:name="_Toc43400219"/>
      <w:bookmarkStart w:id="105" w:name="_Toc43400836"/>
      <w:bookmarkStart w:id="106" w:name="_Toc45216661"/>
      <w:bookmarkStart w:id="107" w:name="_Toc51938213"/>
      <w:bookmarkStart w:id="108" w:name="_Toc51938748"/>
      <w:bookmarkStart w:id="109" w:name="_Toc88808486"/>
      <w:bookmarkStart w:id="110" w:name="_Toc162943425"/>
      <w:bookmarkStart w:id="111" w:name="_Toc19289446"/>
      <w:bookmarkStart w:id="112" w:name="_Toc20212247"/>
      <w:r>
        <w:t>6.2.1</w:t>
      </w:r>
      <w:r>
        <w:tab/>
        <w:t>Client procedure</w:t>
      </w:r>
      <w:bookmarkEnd w:id="101"/>
      <w:bookmarkEnd w:id="102"/>
      <w:bookmarkEnd w:id="103"/>
      <w:bookmarkEnd w:id="104"/>
      <w:bookmarkEnd w:id="105"/>
      <w:bookmarkEnd w:id="106"/>
      <w:bookmarkEnd w:id="107"/>
      <w:bookmarkEnd w:id="108"/>
      <w:bookmarkEnd w:id="109"/>
      <w:bookmarkEnd w:id="110"/>
    </w:p>
    <w:p w14:paraId="72216C77" w14:textId="77777777" w:rsidR="0025676D" w:rsidRDefault="0025676D" w:rsidP="00EB6FB9">
      <w:pPr>
        <w:pStyle w:val="Heading4"/>
      </w:pPr>
      <w:bookmarkStart w:id="113" w:name="_Toc34309571"/>
      <w:bookmarkStart w:id="114" w:name="_Toc43231186"/>
      <w:bookmarkStart w:id="115" w:name="_Toc43296117"/>
      <w:bookmarkStart w:id="116" w:name="_Toc43400234"/>
      <w:bookmarkStart w:id="117" w:name="_Toc43400851"/>
      <w:bookmarkStart w:id="118" w:name="_Toc45216676"/>
      <w:bookmarkStart w:id="119" w:name="_Toc51938228"/>
      <w:bookmarkStart w:id="120" w:name="_Toc51938763"/>
      <w:bookmarkStart w:id="121" w:name="_Toc68190452"/>
      <w:bookmarkStart w:id="122" w:name="_Toc75422757"/>
      <w:bookmarkStart w:id="123" w:name="_Toc88808487"/>
      <w:bookmarkStart w:id="124" w:name="_Toc162943426"/>
      <w:bookmarkStart w:id="125" w:name="_Toc34309556"/>
      <w:bookmarkStart w:id="126" w:name="_Toc43231172"/>
      <w:bookmarkStart w:id="127" w:name="_Toc43296103"/>
      <w:bookmarkStart w:id="128" w:name="_Toc43400220"/>
      <w:bookmarkStart w:id="129" w:name="_Toc43400837"/>
      <w:bookmarkStart w:id="130" w:name="_Toc45216662"/>
      <w:bookmarkStart w:id="131" w:name="_Toc51938214"/>
      <w:bookmarkStart w:id="132" w:name="_Toc51938749"/>
      <w:r>
        <w:rPr>
          <w:noProof/>
          <w:lang w:val="en-US"/>
        </w:rPr>
        <w:t>6.2.1.1</w:t>
      </w:r>
      <w:r>
        <w:rPr>
          <w:noProof/>
          <w:lang w:val="en-US"/>
        </w:rPr>
        <w:tab/>
        <w:t xml:space="preserve">Sending of a </w:t>
      </w:r>
      <w:r>
        <w:t>UAV application</w:t>
      </w:r>
      <w:r>
        <w:rPr>
          <w:noProof/>
          <w:lang w:val="en-US"/>
        </w:rPr>
        <w:t xml:space="preserve"> message</w:t>
      </w:r>
      <w:bookmarkEnd w:id="113"/>
      <w:bookmarkEnd w:id="114"/>
      <w:bookmarkEnd w:id="115"/>
      <w:bookmarkEnd w:id="116"/>
      <w:bookmarkEnd w:id="117"/>
      <w:bookmarkEnd w:id="118"/>
      <w:bookmarkEnd w:id="119"/>
      <w:bookmarkEnd w:id="120"/>
      <w:bookmarkEnd w:id="121"/>
      <w:bookmarkEnd w:id="122"/>
      <w:bookmarkEnd w:id="123"/>
      <w:bookmarkEnd w:id="124"/>
    </w:p>
    <w:p w14:paraId="074B06DF" w14:textId="19999E1D" w:rsidR="0025676D" w:rsidRDefault="0025676D" w:rsidP="0025676D">
      <w:r>
        <w:t xml:space="preserve">In order to send a UAV application message, the UAE-C shall generate an HTTP POST request message according to procedures specified in </w:t>
      </w:r>
      <w:r w:rsidR="001A0485">
        <w:t>IETF RFC 9110 [5]</w:t>
      </w:r>
      <w:r>
        <w:t>.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3" w:name="_Toc88808488"/>
      <w:bookmarkStart w:id="134" w:name="_Toc162943427"/>
      <w:r>
        <w:rPr>
          <w:noProof/>
          <w:lang w:val="en-US"/>
        </w:rPr>
        <w:t>6.2.1.2</w:t>
      </w:r>
      <w:r>
        <w:rPr>
          <w:noProof/>
          <w:lang w:val="en-US"/>
        </w:rPr>
        <w:tab/>
        <w:t xml:space="preserve">Reception of a </w:t>
      </w:r>
      <w:r>
        <w:t>UAV application</w:t>
      </w:r>
      <w:r>
        <w:rPr>
          <w:noProof/>
          <w:lang w:val="en-US"/>
        </w:rPr>
        <w:t xml:space="preserve"> message</w:t>
      </w:r>
      <w:bookmarkEnd w:id="133"/>
      <w:bookmarkEnd w:id="134"/>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5E916004" w:rsidR="0025676D" w:rsidRDefault="0025676D" w:rsidP="0025676D">
      <w:pPr>
        <w:pStyle w:val="B1"/>
        <w:rPr>
          <w:lang w:eastAsia="zh-CN"/>
        </w:rPr>
      </w:pPr>
      <w:r>
        <w:t>b)</w:t>
      </w:r>
      <w:r>
        <w:tab/>
        <w:t xml:space="preserve">shall generate an HTTP 200 (OK) response according to </w:t>
      </w:r>
      <w:r w:rsidR="00C50638">
        <w:t>IETF RFC 9110 [5]</w:t>
      </w:r>
      <w:r>
        <w:t xml:space="preserve">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5" w:name="_Toc88808489"/>
      <w:bookmarkStart w:id="136" w:name="_Toc162943428"/>
      <w:r>
        <w:t>6.2.2</w:t>
      </w:r>
      <w:r>
        <w:tab/>
        <w:t>Server procedure</w:t>
      </w:r>
      <w:bookmarkEnd w:id="125"/>
      <w:bookmarkEnd w:id="126"/>
      <w:bookmarkEnd w:id="127"/>
      <w:bookmarkEnd w:id="128"/>
      <w:bookmarkEnd w:id="129"/>
      <w:bookmarkEnd w:id="130"/>
      <w:bookmarkEnd w:id="131"/>
      <w:bookmarkEnd w:id="132"/>
      <w:bookmarkEnd w:id="135"/>
      <w:bookmarkEnd w:id="136"/>
    </w:p>
    <w:p w14:paraId="36BD820C" w14:textId="77777777" w:rsidR="0025676D" w:rsidRDefault="0025676D" w:rsidP="00EB6FB9">
      <w:pPr>
        <w:pStyle w:val="Heading4"/>
      </w:pPr>
      <w:bookmarkStart w:id="137" w:name="_Toc88808490"/>
      <w:bookmarkStart w:id="138" w:name="_Toc162943429"/>
      <w:bookmarkStart w:id="139" w:name="_Toc34309558"/>
      <w:bookmarkStart w:id="140" w:name="_Toc43231173"/>
      <w:bookmarkStart w:id="141" w:name="_Toc43296104"/>
      <w:bookmarkStart w:id="142" w:name="_Toc43400221"/>
      <w:bookmarkStart w:id="143" w:name="_Toc43400838"/>
      <w:bookmarkStart w:id="144" w:name="_Toc45216663"/>
      <w:bookmarkStart w:id="145" w:name="_Toc51938215"/>
      <w:bookmarkStart w:id="146" w:name="_Toc51938750"/>
      <w:r>
        <w:rPr>
          <w:noProof/>
          <w:lang w:val="en-US"/>
        </w:rPr>
        <w:t>6.2.2.1</w:t>
      </w:r>
      <w:r>
        <w:rPr>
          <w:noProof/>
          <w:lang w:val="en-US"/>
        </w:rPr>
        <w:tab/>
        <w:t xml:space="preserve">Reception of a </w:t>
      </w:r>
      <w:r>
        <w:t>UAV application</w:t>
      </w:r>
      <w:r>
        <w:rPr>
          <w:noProof/>
          <w:lang w:val="en-US"/>
        </w:rPr>
        <w:t xml:space="preserve"> message</w:t>
      </w:r>
      <w:bookmarkEnd w:id="137"/>
      <w:bookmarkEnd w:id="138"/>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lastRenderedPageBreak/>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52434EA2" w:rsidR="0025676D" w:rsidRDefault="0025676D" w:rsidP="0025676D">
      <w:pPr>
        <w:pStyle w:val="B1"/>
      </w:pPr>
      <w:r>
        <w:t>c)</w:t>
      </w:r>
      <w:r>
        <w:tab/>
        <w:t>shall</w:t>
      </w:r>
      <w:r w:rsidRPr="004E7BF5">
        <w:t xml:space="preserve"> generate an HTTP 200 (OK) response according to </w:t>
      </w:r>
      <w:r w:rsidR="00EB403F" w:rsidRPr="004E7BF5">
        <w:t>IETF</w:t>
      </w:r>
      <w:r w:rsidR="00EB403F">
        <w:t> </w:t>
      </w:r>
      <w:r w:rsidR="00EB403F" w:rsidRPr="004E7BF5">
        <w:t>RFC</w:t>
      </w:r>
      <w:r w:rsidR="00EB403F">
        <w:t> 9110 </w:t>
      </w:r>
      <w:r w:rsidR="00EB403F" w:rsidRPr="004E7BF5">
        <w:t>[</w:t>
      </w:r>
      <w:r w:rsidR="00EB403F">
        <w:t>5</w:t>
      </w:r>
      <w:r w:rsidR="00EB403F"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7" w:name="_Toc88808491"/>
      <w:bookmarkStart w:id="148" w:name="_Toc162943430"/>
      <w:r>
        <w:rPr>
          <w:noProof/>
          <w:lang w:val="en-US"/>
        </w:rPr>
        <w:t>6.2.2.2</w:t>
      </w:r>
      <w:r>
        <w:rPr>
          <w:noProof/>
          <w:lang w:val="en-US"/>
        </w:rPr>
        <w:tab/>
        <w:t xml:space="preserve">Sending of a </w:t>
      </w:r>
      <w:r>
        <w:t>UAV application</w:t>
      </w:r>
      <w:r>
        <w:rPr>
          <w:noProof/>
          <w:lang w:val="en-US"/>
        </w:rPr>
        <w:t xml:space="preserve"> message</w:t>
      </w:r>
      <w:bookmarkEnd w:id="147"/>
      <w:bookmarkEnd w:id="148"/>
    </w:p>
    <w:p w14:paraId="7415A01A" w14:textId="45608EFA" w:rsidR="0025676D" w:rsidRDefault="0025676D" w:rsidP="0025676D">
      <w:r>
        <w:t>In order to send a UAV application message received from a UAV as specified in clause </w:t>
      </w:r>
      <w:r>
        <w:rPr>
          <w:noProof/>
          <w:lang w:val="en-US"/>
        </w:rPr>
        <w:t>6.2.2.1</w:t>
      </w:r>
      <w:r w:rsidRPr="00DB5867">
        <w:t xml:space="preserve"> </w:t>
      </w:r>
      <w:r>
        <w:t xml:space="preserve">to each of the UAV within a geographical area of the UAV initiating the communication with other UAVs, the UAE-S shall generate an HTTP POST request message according to procedures specified in </w:t>
      </w:r>
      <w:r w:rsidR="00586D27">
        <w:t>IETF RFC 9110 [5]</w:t>
      </w:r>
      <w:r>
        <w:t>.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49" w:name="_Toc88808492"/>
      <w:bookmarkStart w:id="150" w:name="_Toc162943431"/>
      <w:bookmarkStart w:id="151" w:name="_Toc34309561"/>
      <w:bookmarkStart w:id="152" w:name="_Toc43231176"/>
      <w:bookmarkStart w:id="153" w:name="_Toc43296107"/>
      <w:bookmarkStart w:id="154" w:name="_Toc43400224"/>
      <w:bookmarkStart w:id="155" w:name="_Toc43400841"/>
      <w:bookmarkStart w:id="156" w:name="_Toc45216666"/>
      <w:bookmarkStart w:id="157" w:name="_Toc51938218"/>
      <w:bookmarkStart w:id="158" w:name="_Toc51938753"/>
      <w:bookmarkEnd w:id="111"/>
      <w:bookmarkEnd w:id="112"/>
      <w:bookmarkEnd w:id="139"/>
      <w:bookmarkEnd w:id="140"/>
      <w:bookmarkEnd w:id="141"/>
      <w:bookmarkEnd w:id="142"/>
      <w:bookmarkEnd w:id="143"/>
      <w:bookmarkEnd w:id="144"/>
      <w:bookmarkEnd w:id="145"/>
      <w:bookmarkEnd w:id="146"/>
      <w:r>
        <w:t>6.3</w:t>
      </w:r>
      <w:r w:rsidRPr="00363F52">
        <w:tab/>
      </w:r>
      <w:r>
        <w:rPr>
          <w:lang w:val="en-US"/>
        </w:rPr>
        <w:t>C2 Communication mode selection and switching</w:t>
      </w:r>
      <w:bookmarkEnd w:id="149"/>
      <w:bookmarkEnd w:id="150"/>
    </w:p>
    <w:p w14:paraId="51E154C2" w14:textId="77777777" w:rsidR="0025676D" w:rsidRPr="006A63F0" w:rsidRDefault="0025676D" w:rsidP="00EB6FB9">
      <w:pPr>
        <w:pStyle w:val="Heading3"/>
      </w:pPr>
      <w:bookmarkStart w:id="159" w:name="_Toc88808493"/>
      <w:bookmarkStart w:id="160" w:name="_Toc162943432"/>
      <w:r>
        <w:t>6.3.1</w:t>
      </w:r>
      <w:r>
        <w:tab/>
        <w:t>Client procedure</w:t>
      </w:r>
      <w:bookmarkEnd w:id="159"/>
      <w:bookmarkEnd w:id="160"/>
    </w:p>
    <w:p w14:paraId="4C7D7662" w14:textId="77777777" w:rsidR="0025676D" w:rsidRDefault="0025676D" w:rsidP="00EB6FB9">
      <w:pPr>
        <w:pStyle w:val="Heading4"/>
        <w:rPr>
          <w:lang w:eastAsia="zh-CN"/>
        </w:rPr>
      </w:pPr>
      <w:bookmarkStart w:id="161" w:name="_Toc88808494"/>
      <w:bookmarkStart w:id="162" w:name="_Toc162943433"/>
      <w:r>
        <w:rPr>
          <w:rFonts w:hint="eastAsia"/>
          <w:lang w:eastAsia="zh-CN"/>
        </w:rPr>
        <w:t>6</w:t>
      </w:r>
      <w:r>
        <w:rPr>
          <w:lang w:eastAsia="zh-CN"/>
        </w:rPr>
        <w:t>.3.1.1</w:t>
      </w:r>
      <w:r>
        <w:rPr>
          <w:lang w:eastAsia="zh-CN"/>
        </w:rPr>
        <w:tab/>
      </w:r>
      <w:r w:rsidRPr="00F070BD">
        <w:rPr>
          <w:lang w:eastAsia="zh-CN"/>
        </w:rPr>
        <w:t>C2 communication modes configuration procedure</w:t>
      </w:r>
      <w:bookmarkEnd w:id="161"/>
      <w:bookmarkEnd w:id="162"/>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124894F5" w:rsidR="0025676D" w:rsidRDefault="0025676D" w:rsidP="0025676D">
      <w:pPr>
        <w:pStyle w:val="B1"/>
      </w:pPr>
      <w:r>
        <w:lastRenderedPageBreak/>
        <w:t>b</w:t>
      </w:r>
      <w:r w:rsidRPr="00674509">
        <w:t>)</w:t>
      </w:r>
      <w:r w:rsidRPr="00674509">
        <w:tab/>
      </w:r>
      <w:r>
        <w:t xml:space="preserve">shall generate an HTTP </w:t>
      </w:r>
      <w:r w:rsidRPr="00895F7B">
        <w:t>200 (OK) response</w:t>
      </w:r>
      <w:r>
        <w:t xml:space="preserve"> </w:t>
      </w:r>
      <w:r w:rsidRPr="007479A6">
        <w:t xml:space="preserve">according to </w:t>
      </w:r>
      <w:r w:rsidR="008948FB" w:rsidRPr="007479A6">
        <w:t>IETF RFC </w:t>
      </w:r>
      <w:r w:rsidR="008948FB">
        <w:t>9110</w:t>
      </w:r>
      <w:r w:rsidR="008948FB" w:rsidRPr="007479A6">
        <w:t> </w:t>
      </w:r>
      <w:r w:rsidR="008948FB">
        <w:t>[5]</w:t>
      </w:r>
      <w:r>
        <w:t>.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3" w:name="_Toc88808495"/>
      <w:bookmarkStart w:id="164" w:name="_Toc162943434"/>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3"/>
      <w:bookmarkEnd w:id="164"/>
    </w:p>
    <w:p w14:paraId="005A0AEF" w14:textId="3155B169"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 xml:space="preserve">according to </w:t>
      </w:r>
      <w:r w:rsidR="00A02ABA" w:rsidRPr="007479A6">
        <w:t>IETF RFC </w:t>
      </w:r>
      <w:r w:rsidR="00A02ABA">
        <w:t>9110</w:t>
      </w:r>
      <w:r w:rsidR="00A02ABA" w:rsidRPr="007479A6">
        <w:t> </w:t>
      </w:r>
      <w:r w:rsidR="00A02ABA">
        <w:t>[5].</w:t>
      </w:r>
      <w:r>
        <w:t xml:space="preserve">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5" w:name="_Toc88808496"/>
      <w:bookmarkStart w:id="166" w:name="_Toc162943435"/>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5"/>
      <w:bookmarkEnd w:id="166"/>
    </w:p>
    <w:p w14:paraId="1550AB86" w14:textId="6C8D7759"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 xml:space="preserve">according to </w:t>
      </w:r>
      <w:r w:rsidR="00D04B51" w:rsidRPr="007479A6">
        <w:t>IETF RFC </w:t>
      </w:r>
      <w:r w:rsidR="00D04B51">
        <w:t>9110</w:t>
      </w:r>
      <w:r w:rsidR="00D04B51" w:rsidRPr="007479A6">
        <w:t> </w:t>
      </w:r>
      <w:r w:rsidR="00D04B51">
        <w:t xml:space="preserve">[5]. </w:t>
      </w:r>
      <w:r>
        <w:t xml:space="preserve">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156A711A"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 xml:space="preserve">according to </w:t>
      </w:r>
      <w:r w:rsidR="00B446BF" w:rsidRPr="007479A6">
        <w:t>IETF RFC </w:t>
      </w:r>
      <w:r w:rsidR="00B446BF">
        <w:t>9110</w:t>
      </w:r>
      <w:r w:rsidR="00B446BF" w:rsidRPr="007479A6">
        <w:t> </w:t>
      </w:r>
      <w:r w:rsidR="00B446BF">
        <w:t>[5].</w:t>
      </w:r>
      <w:r>
        <w:t xml:space="preserve"> In the HTTP </w:t>
      </w:r>
      <w:r>
        <w:rPr>
          <w:lang w:eastAsia="zh-CN"/>
        </w:rPr>
        <w:t>POST request</w:t>
      </w:r>
      <w:r>
        <w:t xml:space="preserve"> message, the UAE-C:</w:t>
      </w:r>
    </w:p>
    <w:p w14:paraId="5A47AA88" w14:textId="77777777" w:rsidR="0025676D" w:rsidRDefault="0025676D" w:rsidP="0025676D">
      <w:pPr>
        <w:pStyle w:val="B1"/>
      </w:pPr>
      <w:r>
        <w:lastRenderedPageBreak/>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7" w:name="_Toc88808497"/>
      <w:bookmarkStart w:id="168" w:name="_Toc162943436"/>
      <w:r>
        <w:t>6.3.2</w:t>
      </w:r>
      <w:r>
        <w:tab/>
        <w:t>Server procedure</w:t>
      </w:r>
      <w:bookmarkEnd w:id="167"/>
      <w:bookmarkEnd w:id="168"/>
    </w:p>
    <w:p w14:paraId="5DCFA1B4" w14:textId="77777777" w:rsidR="0025676D" w:rsidRDefault="0025676D" w:rsidP="00EB6FB9">
      <w:pPr>
        <w:pStyle w:val="Heading4"/>
        <w:rPr>
          <w:lang w:eastAsia="zh-CN"/>
        </w:rPr>
      </w:pPr>
      <w:bookmarkStart w:id="169" w:name="_Toc88808498"/>
      <w:bookmarkStart w:id="170" w:name="_Toc162943437"/>
      <w:r>
        <w:rPr>
          <w:rFonts w:hint="eastAsia"/>
          <w:lang w:eastAsia="zh-CN"/>
        </w:rPr>
        <w:t>6</w:t>
      </w:r>
      <w:r>
        <w:rPr>
          <w:lang w:eastAsia="zh-CN"/>
        </w:rPr>
        <w:t>.3.2.1</w:t>
      </w:r>
      <w:r>
        <w:rPr>
          <w:lang w:eastAsia="zh-CN"/>
        </w:rPr>
        <w:tab/>
      </w:r>
      <w:r w:rsidRPr="00EC46A8">
        <w:rPr>
          <w:lang w:eastAsia="zh-CN"/>
        </w:rPr>
        <w:t>C2 communication modes configuration procedure</w:t>
      </w:r>
      <w:bookmarkEnd w:id="169"/>
      <w:bookmarkEnd w:id="170"/>
    </w:p>
    <w:p w14:paraId="017B68F6" w14:textId="16E49FF2"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 xml:space="preserve">according to </w:t>
      </w:r>
      <w:r w:rsidR="00D928CD" w:rsidRPr="007479A6">
        <w:t>IETF RFC </w:t>
      </w:r>
      <w:r w:rsidR="00D928CD">
        <w:t>9110</w:t>
      </w:r>
      <w:r w:rsidR="00D928CD" w:rsidRPr="007479A6">
        <w:t> </w:t>
      </w:r>
      <w:r w:rsidR="00D928CD">
        <w:t xml:space="preserve">[5]. </w:t>
      </w:r>
      <w:r>
        <w:t>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D33BB8">
      <w:pPr>
        <w:pStyle w:val="B2"/>
      </w:pPr>
      <w:r>
        <w:t>2)</w:t>
      </w:r>
      <w:r>
        <w:tab/>
      </w:r>
      <w:r w:rsidR="00D33BB8">
        <w:t>may include a &lt;C2-operation-mode-management-configuration&gt; element which:</w:t>
      </w:r>
    </w:p>
    <w:p w14:paraId="66FEEBCD" w14:textId="052516B7" w:rsidR="0025676D" w:rsidRDefault="00D33BB8" w:rsidP="00D33BB8">
      <w:pPr>
        <w:pStyle w:val="B2"/>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5676D">
      <w:pPr>
        <w:pStyle w:val="B2"/>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5676D">
      <w:pPr>
        <w:pStyle w:val="B2"/>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5676D">
      <w:pPr>
        <w:pStyle w:val="B2"/>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6D924B82" w:rsidR="0025676D" w:rsidRDefault="00E82062" w:rsidP="0025676D">
      <w:pPr>
        <w:pStyle w:val="B2"/>
      </w:pPr>
      <w:r>
        <w:t>v</w:t>
      </w:r>
      <w:r w:rsidR="0025676D">
        <w:t>)</w:t>
      </w:r>
      <w:r w:rsidR="0025676D">
        <w:tab/>
        <w:t>shall include a &lt;policy-of –C2-switching&gt; element set to the parameters for C2 switching;</w:t>
      </w:r>
      <w:r w:rsidR="0025676D">
        <w:rPr>
          <w:rFonts w:hint="eastAsia"/>
          <w:lang w:eastAsia="zh-CN"/>
        </w:rPr>
        <w:t xml:space="preserve"> </w:t>
      </w:r>
      <w:r w:rsidR="0025676D">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1" w:name="_Toc88808499"/>
      <w:bookmarkStart w:id="172" w:name="_Toc162943438"/>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1"/>
      <w:bookmarkEnd w:id="172"/>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51447846" w:rsidR="0025676D" w:rsidRPr="00CE7032" w:rsidRDefault="0025676D" w:rsidP="0025676D">
      <w:r w:rsidRPr="00CE7032">
        <w:t xml:space="preserve">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w:t>
      </w:r>
      <w:r w:rsidR="00697D55" w:rsidRPr="00CE7032">
        <w:t>IETF RFC </w:t>
      </w:r>
      <w:r w:rsidR="00697D55">
        <w:t>9110</w:t>
      </w:r>
      <w:r w:rsidR="00697D55" w:rsidRPr="00CE7032">
        <w:t> [5].</w:t>
      </w:r>
      <w:r w:rsidRPr="00CE7032">
        <w:t xml:space="preserve">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lastRenderedPageBreak/>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3" w:name="_Toc88808500"/>
      <w:bookmarkStart w:id="174" w:name="_Toc162943439"/>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3"/>
      <w:bookmarkEnd w:id="174"/>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192AAF82" w:rsidR="0025676D" w:rsidRPr="002D2C72" w:rsidRDefault="0025676D" w:rsidP="0025676D">
      <w:pPr>
        <w:pStyle w:val="B1"/>
      </w:pPr>
      <w:r w:rsidRPr="002D2C72">
        <w:t>e)</w:t>
      </w:r>
      <w:r w:rsidRPr="002D2C72">
        <w:tab/>
        <w:t xml:space="preserve">the UAE-S shall generate an HTTP 200 (OK) response according to </w:t>
      </w:r>
      <w:r w:rsidR="00BA1F47" w:rsidRPr="002D2C72">
        <w:t>IETF RFC </w:t>
      </w:r>
      <w:r w:rsidR="00BA1F47">
        <w:t>9110</w:t>
      </w:r>
      <w:r w:rsidR="00BA1F47" w:rsidRPr="002D2C72">
        <w:t> [</w:t>
      </w:r>
      <w:r w:rsidR="00BA1F47">
        <w:t>5</w:t>
      </w:r>
      <w:r w:rsidR="00BA1F47" w:rsidRPr="002D2C72">
        <w:t>].</w:t>
      </w:r>
      <w:r w:rsidRPr="002D2C72">
        <w:t xml:space="preserve">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5" w:name="_Toc88808501"/>
      <w:bookmarkStart w:id="176" w:name="_Toc162943440"/>
      <w:r>
        <w:t>6.4</w:t>
      </w:r>
      <w:r w:rsidRPr="004D3578">
        <w:tab/>
      </w:r>
      <w:r w:rsidRPr="003D2382">
        <w:t>UAS UE registration</w:t>
      </w:r>
      <w:bookmarkEnd w:id="175"/>
      <w:bookmarkEnd w:id="176"/>
    </w:p>
    <w:p w14:paraId="3BE809B0" w14:textId="77777777" w:rsidR="0025676D" w:rsidRPr="006A63F0" w:rsidRDefault="0025676D" w:rsidP="00EB6FB9">
      <w:pPr>
        <w:pStyle w:val="Heading3"/>
      </w:pPr>
      <w:bookmarkStart w:id="177" w:name="_Toc88808502"/>
      <w:bookmarkStart w:id="178" w:name="_Toc162943441"/>
      <w:r>
        <w:t>6.4.1</w:t>
      </w:r>
      <w:r>
        <w:tab/>
        <w:t>Client procedure</w:t>
      </w:r>
      <w:bookmarkEnd w:id="177"/>
      <w:bookmarkEnd w:id="178"/>
    </w:p>
    <w:p w14:paraId="4FC87CE7" w14:textId="153A52DB"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7F5278">
        <w:t>IETF RFC 9110 [5].</w:t>
      </w:r>
      <w:r>
        <w:t xml:space="preserve">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lastRenderedPageBreak/>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2641A8A"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w:t>
      </w:r>
      <w:r w:rsidR="00FA70A5" w:rsidRPr="00FA70A5">
        <w:t xml:space="preserve"> </w:t>
      </w:r>
      <w:r w:rsidR="00FA70A5" w:rsidRPr="006964EF">
        <w:t>Multi-USS capability,</w:t>
      </w:r>
      <w:r w:rsidR="00FA70A5">
        <w:t xml:space="preserve"> </w:t>
      </w:r>
      <w:r w:rsidR="00FA70A5" w:rsidRPr="002952EB">
        <w:t>DAA assist capability</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79" w:name="_Toc88808503"/>
      <w:bookmarkStart w:id="180" w:name="_Toc162943442"/>
      <w:r>
        <w:t>6.4.2</w:t>
      </w:r>
      <w:r>
        <w:tab/>
        <w:t>Server procedure</w:t>
      </w:r>
      <w:bookmarkEnd w:id="179"/>
      <w:bookmarkEnd w:id="180"/>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4B00316D" w:rsidR="0025676D" w:rsidRDefault="0025676D" w:rsidP="0025676D">
      <w:pPr>
        <w:pStyle w:val="B1"/>
      </w:pPr>
      <w:r>
        <w:t>b)</w:t>
      </w:r>
      <w:r>
        <w:tab/>
        <w:t>shall</w:t>
      </w:r>
      <w:r w:rsidRPr="004E7BF5">
        <w:t xml:space="preserve"> generate an HTTP 200 (OK) response according to </w:t>
      </w:r>
      <w:r w:rsidR="00FF07A4" w:rsidRPr="004E7BF5">
        <w:t>IETF</w:t>
      </w:r>
      <w:r w:rsidR="00FF07A4">
        <w:t> </w:t>
      </w:r>
      <w:r w:rsidR="00FF07A4" w:rsidRPr="004E7BF5">
        <w:t>RFC</w:t>
      </w:r>
      <w:r w:rsidR="00FF07A4">
        <w:t> 9110 </w:t>
      </w:r>
      <w:r w:rsidR="00FF07A4" w:rsidRPr="004E7BF5">
        <w:t>[</w:t>
      </w:r>
      <w:r w:rsidR="00FF07A4">
        <w:t>5</w:t>
      </w:r>
      <w:r w:rsidR="00FF07A4"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181" w:name="_Toc88808504"/>
      <w:bookmarkStart w:id="182" w:name="_Toc162943443"/>
      <w:r w:rsidRPr="00D000DB">
        <w:rPr>
          <w:lang w:val="fr-FR"/>
        </w:rPr>
        <w:t>6.5</w:t>
      </w:r>
      <w:r w:rsidRPr="00D000DB">
        <w:rPr>
          <w:lang w:val="fr-FR"/>
        </w:rPr>
        <w:tab/>
        <w:t>UAS UE de-registration</w:t>
      </w:r>
      <w:bookmarkEnd w:id="181"/>
      <w:bookmarkEnd w:id="182"/>
    </w:p>
    <w:p w14:paraId="4BDFEB29" w14:textId="77777777" w:rsidR="0025676D" w:rsidRPr="00D000DB" w:rsidRDefault="0025676D" w:rsidP="00EB6FB9">
      <w:pPr>
        <w:pStyle w:val="Heading3"/>
        <w:rPr>
          <w:lang w:val="fr-FR"/>
        </w:rPr>
      </w:pPr>
      <w:bookmarkStart w:id="183" w:name="_Toc88808505"/>
      <w:bookmarkStart w:id="184" w:name="_Toc162943444"/>
      <w:r w:rsidRPr="00D000DB">
        <w:rPr>
          <w:lang w:val="fr-FR"/>
        </w:rPr>
        <w:t>6.5.1</w:t>
      </w:r>
      <w:r w:rsidRPr="00D000DB">
        <w:rPr>
          <w:lang w:val="fr-FR"/>
        </w:rPr>
        <w:tab/>
        <w:t>Client procedure</w:t>
      </w:r>
      <w:bookmarkEnd w:id="183"/>
      <w:bookmarkEnd w:id="184"/>
    </w:p>
    <w:p w14:paraId="684D73E9" w14:textId="5DFCDDC4"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DB1A8B">
        <w:t>IETF RFC 9110 [5].</w:t>
      </w:r>
      <w:r>
        <w:t xml:space="preserve">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lastRenderedPageBreak/>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5" w:name="_Toc88808506"/>
      <w:bookmarkStart w:id="186" w:name="_Toc162943445"/>
      <w:r>
        <w:t>6.5.2</w:t>
      </w:r>
      <w:r>
        <w:tab/>
        <w:t>Server procedure</w:t>
      </w:r>
      <w:bookmarkEnd w:id="185"/>
      <w:bookmarkEnd w:id="186"/>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C888550" w:rsidR="0025676D" w:rsidRDefault="0025676D" w:rsidP="0025676D">
      <w:pPr>
        <w:pStyle w:val="B1"/>
      </w:pPr>
      <w:r>
        <w:t>b)</w:t>
      </w:r>
      <w:r>
        <w:tab/>
        <w:t>shall</w:t>
      </w:r>
      <w:r w:rsidRPr="004E7BF5">
        <w:t xml:space="preserve"> generate an HTTP 200 (OK) response according to </w:t>
      </w:r>
      <w:r w:rsidR="00EB2571" w:rsidRPr="004E7BF5">
        <w:t>IETF</w:t>
      </w:r>
      <w:r w:rsidR="00EB2571">
        <w:t> </w:t>
      </w:r>
      <w:r w:rsidR="00EB2571" w:rsidRPr="004E7BF5">
        <w:t>RFC</w:t>
      </w:r>
      <w:r w:rsidR="00EB2571">
        <w:t> 9110 </w:t>
      </w:r>
      <w:r w:rsidR="00EB2571" w:rsidRPr="004E7BF5">
        <w:t>[</w:t>
      </w:r>
      <w:r w:rsidR="00EB2571">
        <w:t>5</w:t>
      </w:r>
      <w:r w:rsidR="00EB2571"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7" w:name="_Toc88808507"/>
      <w:bookmarkStart w:id="188" w:name="_Toc162943446"/>
      <w:r>
        <w:t>6.6</w:t>
      </w:r>
      <w:r w:rsidRPr="004D3578">
        <w:tab/>
      </w:r>
      <w:r w:rsidRPr="003D2382">
        <w:t xml:space="preserve">UAS UE </w:t>
      </w:r>
      <w:r>
        <w:t>registration update</w:t>
      </w:r>
      <w:bookmarkEnd w:id="187"/>
      <w:bookmarkEnd w:id="188"/>
    </w:p>
    <w:p w14:paraId="26A8B996" w14:textId="77777777" w:rsidR="0025676D" w:rsidRPr="006A63F0" w:rsidRDefault="0025676D" w:rsidP="00EB6FB9">
      <w:pPr>
        <w:pStyle w:val="Heading3"/>
      </w:pPr>
      <w:bookmarkStart w:id="189" w:name="_Toc88808508"/>
      <w:bookmarkStart w:id="190" w:name="_Toc162943447"/>
      <w:r>
        <w:t>6.6.1</w:t>
      </w:r>
      <w:r>
        <w:tab/>
        <w:t>Client procedure</w:t>
      </w:r>
      <w:bookmarkEnd w:id="189"/>
      <w:bookmarkEnd w:id="190"/>
    </w:p>
    <w:p w14:paraId="31E46A03" w14:textId="7190E11C"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xml:space="preserve">, the UAE-C shall generate an HTTP POST request message according to procedures specified in </w:t>
      </w:r>
      <w:r w:rsidR="00A522CB">
        <w:t xml:space="preserve">IETF RFC 9110 [5]. </w:t>
      </w:r>
      <w:r>
        <w:t>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3AF8BA44"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1" w:name="_Toc88808509"/>
      <w:bookmarkStart w:id="192" w:name="_Toc162943448"/>
      <w:r>
        <w:lastRenderedPageBreak/>
        <w:t>6.6.2</w:t>
      </w:r>
      <w:r>
        <w:tab/>
        <w:t>Server procedure</w:t>
      </w:r>
      <w:bookmarkEnd w:id="191"/>
      <w:bookmarkEnd w:id="192"/>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3ED2812C" w:rsidR="0025676D" w:rsidRDefault="0025676D" w:rsidP="0025676D">
      <w:pPr>
        <w:pStyle w:val="B1"/>
      </w:pPr>
      <w:r>
        <w:t>b)</w:t>
      </w:r>
      <w:r>
        <w:tab/>
        <w:t>shall</w:t>
      </w:r>
      <w:r w:rsidRPr="004E7BF5">
        <w:t xml:space="preserve"> generate an HTTP 200 (OK) response according to </w:t>
      </w:r>
      <w:r w:rsidR="003407CE" w:rsidRPr="004E7BF5">
        <w:t>IETF</w:t>
      </w:r>
      <w:r w:rsidR="003407CE">
        <w:t> </w:t>
      </w:r>
      <w:r w:rsidR="003407CE" w:rsidRPr="004E7BF5">
        <w:t>RFC</w:t>
      </w:r>
      <w:r w:rsidR="003407CE">
        <w:t> 9110 </w:t>
      </w:r>
      <w:r w:rsidR="003407CE" w:rsidRPr="004E7BF5">
        <w:t>[</w:t>
      </w:r>
      <w:r w:rsidR="003407CE">
        <w:t>5</w:t>
      </w:r>
      <w:r w:rsidR="003407CE"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37AC4A37" w:rsidR="0025676D" w:rsidRDefault="0025676D" w:rsidP="0025676D">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1D9AD7B" w14:textId="77777777" w:rsidR="00D950D4" w:rsidRPr="00363F52" w:rsidRDefault="00D950D4" w:rsidP="00D950D4">
      <w:pPr>
        <w:pStyle w:val="Heading2"/>
      </w:pPr>
      <w:bookmarkStart w:id="193" w:name="_Toc162943449"/>
      <w:r>
        <w:t>6.7</w:t>
      </w:r>
      <w:r w:rsidRPr="00363F52">
        <w:tab/>
      </w:r>
      <w:bookmarkStart w:id="194" w:name="_Toc113363351"/>
      <w:r w:rsidRPr="000745B5">
        <w:rPr>
          <w:lang w:val="en-IN"/>
        </w:rPr>
        <w:t>Change of USS during flight</w:t>
      </w:r>
      <w:bookmarkEnd w:id="194"/>
      <w:bookmarkEnd w:id="193"/>
    </w:p>
    <w:p w14:paraId="26E129EB" w14:textId="77777777" w:rsidR="00D950D4" w:rsidRPr="006A63F0" w:rsidRDefault="00D950D4" w:rsidP="00D950D4">
      <w:pPr>
        <w:pStyle w:val="Heading3"/>
      </w:pPr>
      <w:bookmarkStart w:id="195" w:name="_Toc162943450"/>
      <w:r>
        <w:t>6.7.1</w:t>
      </w:r>
      <w:r>
        <w:tab/>
        <w:t>Client procedure</w:t>
      </w:r>
      <w:bookmarkEnd w:id="195"/>
    </w:p>
    <w:p w14:paraId="2711D4DE" w14:textId="77777777" w:rsidR="00D950D4" w:rsidRDefault="00D950D4" w:rsidP="00D950D4">
      <w:pPr>
        <w:pStyle w:val="Heading4"/>
        <w:rPr>
          <w:lang w:eastAsia="zh-CN"/>
        </w:rPr>
      </w:pPr>
      <w:bookmarkStart w:id="196" w:name="_Toc162943451"/>
      <w:r>
        <w:rPr>
          <w:rFonts w:hint="eastAsia"/>
          <w:lang w:eastAsia="zh-CN"/>
        </w:rPr>
        <w:t>6</w:t>
      </w:r>
      <w:r>
        <w:rPr>
          <w:lang w:eastAsia="zh-CN"/>
        </w:rPr>
        <w:t>.7.1.1</w:t>
      </w:r>
      <w:r>
        <w:rPr>
          <w:lang w:eastAsia="zh-CN"/>
        </w:rPr>
        <w:tab/>
      </w:r>
      <w:bookmarkStart w:id="197" w:name="_Toc113363356"/>
      <w:r>
        <w:t>Management of</w:t>
      </w:r>
      <w:r w:rsidRPr="000745B5">
        <w:rPr>
          <w:lang w:val="en-IN"/>
        </w:rPr>
        <w:t xml:space="preserve"> multi-USS </w:t>
      </w:r>
      <w:r>
        <w:rPr>
          <w:lang w:val="en-IN"/>
        </w:rPr>
        <w:t>configuration</w:t>
      </w:r>
      <w:bookmarkEnd w:id="197"/>
      <w:r w:rsidRPr="00F070BD">
        <w:rPr>
          <w:lang w:eastAsia="zh-CN"/>
        </w:rPr>
        <w:t xml:space="preserve"> procedure</w:t>
      </w:r>
      <w:bookmarkEnd w:id="196"/>
    </w:p>
    <w:p w14:paraId="722020D6" w14:textId="77777777" w:rsidR="00D950D4" w:rsidRDefault="00D950D4" w:rsidP="00D950D4">
      <w:r w:rsidRPr="00367E6C">
        <w:rPr>
          <w:lang w:eastAsia="x-none"/>
        </w:rPr>
        <w:t xml:space="preserve">Upon receiving </w:t>
      </w:r>
      <w:r>
        <w:rPr>
          <w:lang w:eastAsia="x-none"/>
        </w:rPr>
        <w:t>an HTTP POST request containing</w:t>
      </w:r>
      <w:r>
        <w:t>:</w:t>
      </w:r>
    </w:p>
    <w:p w14:paraId="5598A9ED" w14:textId="77777777" w:rsidR="00D950D4" w:rsidRDefault="00D950D4" w:rsidP="00D950D4">
      <w:pPr>
        <w:pStyle w:val="B1"/>
      </w:pPr>
      <w:r>
        <w:t>a)</w:t>
      </w:r>
      <w:r>
        <w:tab/>
        <w:t>a Content-Type header field set to "application/vnd.3gpp.uae-info+xml"; and</w:t>
      </w:r>
    </w:p>
    <w:p w14:paraId="5CBBD06C" w14:textId="77777777" w:rsidR="00D950D4" w:rsidRDefault="00D950D4" w:rsidP="00D950D4">
      <w:pPr>
        <w:pStyle w:val="B1"/>
      </w:pPr>
      <w:r>
        <w:t>b)</w:t>
      </w:r>
      <w:r>
        <w:tab/>
        <w:t>an application/vnd.3gpp.uae-info+xml MIME body with a &lt;</w:t>
      </w:r>
      <w:r w:rsidRPr="000745B5">
        <w:rPr>
          <w:lang w:val="en-IN"/>
        </w:rPr>
        <w:t>multi-USS</w:t>
      </w:r>
      <w:r>
        <w:t>-configuration-info&gt; element,</w:t>
      </w:r>
    </w:p>
    <w:p w14:paraId="2C37AB95" w14:textId="77777777" w:rsidR="00D950D4" w:rsidRDefault="00D950D4" w:rsidP="00D950D4">
      <w:r>
        <w:t>the UAE-C:</w:t>
      </w:r>
    </w:p>
    <w:p w14:paraId="6EBE3FA1" w14:textId="77777777" w:rsidR="00D950D4" w:rsidRPr="00674509" w:rsidRDefault="00D950D4" w:rsidP="00D950D4">
      <w:pPr>
        <w:pStyle w:val="B1"/>
      </w:pPr>
      <w:r>
        <w:t>a</w:t>
      </w:r>
      <w:r w:rsidRPr="0073469F">
        <w:t>)</w:t>
      </w:r>
      <w:r w:rsidRPr="0073469F">
        <w:tab/>
        <w:t xml:space="preserve">shall </w:t>
      </w:r>
      <w:r>
        <w:t>store the received configuration information</w:t>
      </w:r>
      <w:r w:rsidRPr="00674509">
        <w:t>;</w:t>
      </w:r>
    </w:p>
    <w:p w14:paraId="139BEECA" w14:textId="3D37B25B" w:rsidR="00D950D4" w:rsidRDefault="00D950D4" w:rsidP="00D950D4">
      <w:pPr>
        <w:pStyle w:val="B1"/>
      </w:pPr>
      <w:r>
        <w:t>b</w:t>
      </w:r>
      <w:r w:rsidRPr="00674509">
        <w:t>)</w:t>
      </w:r>
      <w:r w:rsidRPr="00674509">
        <w:tab/>
      </w:r>
      <w:r>
        <w:t xml:space="preserve">shall generate an HTTP </w:t>
      </w:r>
      <w:r w:rsidRPr="00895F7B">
        <w:t>200 (OK) response</w:t>
      </w:r>
      <w:r>
        <w:t xml:space="preserve"> </w:t>
      </w:r>
      <w:r w:rsidRPr="007479A6">
        <w:t>according to</w:t>
      </w:r>
      <w:r w:rsidR="008B2FAB" w:rsidRPr="008B2FAB">
        <w:t xml:space="preserve"> </w:t>
      </w:r>
      <w:r w:rsidR="008B2FAB" w:rsidRPr="007479A6">
        <w:t>IETF RFC </w:t>
      </w:r>
      <w:r w:rsidR="008B2FAB">
        <w:t>9110</w:t>
      </w:r>
      <w:r w:rsidR="008B2FAB" w:rsidRPr="007479A6">
        <w:t> </w:t>
      </w:r>
      <w:r w:rsidR="008B2FAB">
        <w:t>[5].</w:t>
      </w:r>
      <w:r>
        <w:t xml:space="preserve"> In the HTTP 200 (OK) response message, the UAE-C:</w:t>
      </w:r>
    </w:p>
    <w:p w14:paraId="6024730E" w14:textId="77777777" w:rsidR="00D950D4" w:rsidRPr="0073469F" w:rsidRDefault="00D950D4" w:rsidP="00D950D4">
      <w:pPr>
        <w:pStyle w:val="B2"/>
      </w:pPr>
      <w:r>
        <w:t>1</w:t>
      </w:r>
      <w:r w:rsidRPr="0073469F">
        <w:t>)</w:t>
      </w:r>
      <w:r w:rsidRPr="0073469F">
        <w:tab/>
        <w:t>shall include a Content-Type header field se</w:t>
      </w:r>
      <w:r>
        <w:t>t to "application/vnd.3gpp.uae-info+xml</w:t>
      </w:r>
      <w:r w:rsidRPr="0073469F">
        <w:t>";</w:t>
      </w:r>
      <w:r>
        <w:t xml:space="preserve"> and</w:t>
      </w:r>
    </w:p>
    <w:p w14:paraId="715EB859" w14:textId="77777777" w:rsidR="00D950D4" w:rsidRDefault="00D950D4" w:rsidP="00D950D4">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59D32D7C" w14:textId="77777777" w:rsidR="00D950D4" w:rsidRDefault="00D950D4" w:rsidP="00D950D4">
      <w:pPr>
        <w:pStyle w:val="B3"/>
      </w:pPr>
      <w:r>
        <w:t>i)</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1584D154" w14:textId="2D2256D4" w:rsidR="00D950D4" w:rsidRDefault="00D950D4" w:rsidP="00D950D4">
      <w:pPr>
        <w:pStyle w:val="B1"/>
      </w:pPr>
      <w:r>
        <w:t>c)</w:t>
      </w:r>
      <w:r>
        <w:tab/>
        <w:t>shall send the HTTP 200 (OK) response towards the UAE-S.</w:t>
      </w:r>
    </w:p>
    <w:p w14:paraId="12903229" w14:textId="77777777" w:rsidR="00C577B2" w:rsidRDefault="00C577B2" w:rsidP="00C577B2">
      <w:pPr>
        <w:pStyle w:val="Heading4"/>
        <w:rPr>
          <w:lang w:eastAsia="zh-CN"/>
        </w:rPr>
      </w:pPr>
      <w:bookmarkStart w:id="198" w:name="_Toc162943452"/>
      <w:r>
        <w:rPr>
          <w:rFonts w:hint="eastAsia"/>
          <w:lang w:eastAsia="zh-CN"/>
        </w:rPr>
        <w:t>6</w:t>
      </w:r>
      <w:r>
        <w:rPr>
          <w:lang w:eastAsia="zh-CN"/>
        </w:rPr>
        <w:t>.7.1.2</w:t>
      </w:r>
      <w:r>
        <w:rPr>
          <w:lang w:eastAsia="zh-CN"/>
        </w:rPr>
        <w:tab/>
      </w:r>
      <w:r>
        <w:t>USS change</w:t>
      </w:r>
      <w:r w:rsidRPr="007D61FE">
        <w:t xml:space="preserve"> </w:t>
      </w:r>
      <w:r w:rsidRPr="00F070BD">
        <w:rPr>
          <w:lang w:eastAsia="zh-CN"/>
        </w:rPr>
        <w:t>procedure</w:t>
      </w:r>
      <w:bookmarkEnd w:id="198"/>
    </w:p>
    <w:p w14:paraId="40E1158D" w14:textId="77777777" w:rsidR="00C577B2" w:rsidRDefault="00C577B2" w:rsidP="00C577B2">
      <w:r w:rsidRPr="00367E6C">
        <w:rPr>
          <w:lang w:eastAsia="x-none"/>
        </w:rPr>
        <w:t xml:space="preserve">Upon receiving </w:t>
      </w:r>
      <w:r>
        <w:rPr>
          <w:lang w:eastAsia="x-none"/>
        </w:rPr>
        <w:t>an HTTP POST request containing</w:t>
      </w:r>
      <w:r>
        <w:t>:</w:t>
      </w:r>
    </w:p>
    <w:p w14:paraId="1604A714" w14:textId="77777777" w:rsidR="00C577B2" w:rsidRDefault="00C577B2" w:rsidP="00C577B2">
      <w:pPr>
        <w:pStyle w:val="B1"/>
      </w:pPr>
      <w:r>
        <w:lastRenderedPageBreak/>
        <w:t>a)</w:t>
      </w:r>
      <w:r>
        <w:tab/>
        <w:t>a Content-Type header field set to "application/vnd.3gpp.uae-info+xml"; and</w:t>
      </w:r>
    </w:p>
    <w:p w14:paraId="4B8A7079" w14:textId="77777777" w:rsidR="00C577B2" w:rsidRDefault="00C577B2" w:rsidP="00C577B2">
      <w:pPr>
        <w:pStyle w:val="B1"/>
      </w:pPr>
      <w:r>
        <w:t>b)</w:t>
      </w:r>
      <w:r>
        <w:tab/>
        <w:t>an application/vnd.3gpp.uae-info+xml MIME body with a &lt;</w:t>
      </w:r>
      <w:r>
        <w:rPr>
          <w:lang w:val="en-IN"/>
        </w:rPr>
        <w:t>USS</w:t>
      </w:r>
      <w:r w:rsidRPr="000745B5">
        <w:rPr>
          <w:lang w:val="en-IN"/>
        </w:rPr>
        <w:t>-</w:t>
      </w:r>
      <w:r>
        <w:rPr>
          <w:lang w:val="en-IN"/>
        </w:rPr>
        <w:t>change</w:t>
      </w:r>
      <w:r>
        <w:t>-info&gt; element,</w:t>
      </w:r>
    </w:p>
    <w:p w14:paraId="1909B35E" w14:textId="77777777" w:rsidR="00C577B2" w:rsidRDefault="00C577B2" w:rsidP="00C577B2">
      <w:r>
        <w:t>the UAE-C:</w:t>
      </w:r>
    </w:p>
    <w:p w14:paraId="2432D5B9" w14:textId="77777777" w:rsidR="00C577B2" w:rsidRPr="00674509" w:rsidRDefault="00C577B2" w:rsidP="00C577B2">
      <w:pPr>
        <w:pStyle w:val="B1"/>
      </w:pPr>
      <w:r>
        <w:t>a</w:t>
      </w:r>
      <w:r w:rsidRPr="0073469F">
        <w:t>)</w:t>
      </w:r>
      <w:r w:rsidRPr="0073469F">
        <w:tab/>
        <w:t xml:space="preserve">shall </w:t>
      </w:r>
      <w:r>
        <w:t>perform change of USS</w:t>
      </w:r>
      <w:r w:rsidRPr="00674509">
        <w:t>;</w:t>
      </w:r>
    </w:p>
    <w:p w14:paraId="4D3DD301" w14:textId="0EAA2850" w:rsidR="00C577B2" w:rsidRDefault="00C577B2" w:rsidP="00C577B2">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BB0C2D" w:rsidRPr="007479A6">
        <w:t>IETF RFC </w:t>
      </w:r>
      <w:r w:rsidR="00BB0C2D">
        <w:t>9110</w:t>
      </w:r>
      <w:r w:rsidR="00BB0C2D" w:rsidRPr="007479A6">
        <w:t> </w:t>
      </w:r>
      <w:r w:rsidR="00BB0C2D">
        <w:t>[5]</w:t>
      </w:r>
      <w:r>
        <w:t>. In the HTTP 200 (OK) response message, the UAE-C:</w:t>
      </w:r>
    </w:p>
    <w:p w14:paraId="57D49B10" w14:textId="77777777" w:rsidR="00C577B2" w:rsidRPr="0073469F" w:rsidRDefault="00C577B2" w:rsidP="00C577B2">
      <w:pPr>
        <w:pStyle w:val="B2"/>
      </w:pPr>
      <w:r>
        <w:t>1</w:t>
      </w:r>
      <w:r w:rsidRPr="0073469F">
        <w:t>)</w:t>
      </w:r>
      <w:r w:rsidRPr="0073469F">
        <w:tab/>
        <w:t>shall include a Content-Type header field se</w:t>
      </w:r>
      <w:r>
        <w:t>t to "application/vnd.3gpp.uae-info+xml</w:t>
      </w:r>
      <w:r w:rsidRPr="0073469F">
        <w:t>";</w:t>
      </w:r>
      <w:r>
        <w:t xml:space="preserve"> and</w:t>
      </w:r>
    </w:p>
    <w:p w14:paraId="124D9C84" w14:textId="77777777" w:rsidR="00C577B2" w:rsidRDefault="00C577B2" w:rsidP="00C577B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467A366A" w14:textId="77777777" w:rsidR="00C577B2" w:rsidRDefault="00C577B2" w:rsidP="00C577B2">
      <w:pPr>
        <w:pStyle w:val="B3"/>
      </w:pPr>
      <w:r>
        <w:t>i)</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1969D8D0" w14:textId="3D379AC5" w:rsidR="00C577B2" w:rsidRDefault="00C577B2" w:rsidP="00D950D4">
      <w:pPr>
        <w:pStyle w:val="B1"/>
      </w:pPr>
      <w:r>
        <w:t>c)</w:t>
      </w:r>
      <w:r>
        <w:tab/>
        <w:t>shall send the HTTP 200 (OK) response towards the UAE-S.</w:t>
      </w:r>
    </w:p>
    <w:p w14:paraId="5CAF0D62" w14:textId="77777777" w:rsidR="00C577B2" w:rsidRDefault="00C577B2" w:rsidP="00C577B2">
      <w:pPr>
        <w:pStyle w:val="Heading4"/>
        <w:rPr>
          <w:lang w:eastAsia="zh-CN"/>
        </w:rPr>
      </w:pPr>
      <w:bookmarkStart w:id="199" w:name="_Toc162943453"/>
      <w:r>
        <w:rPr>
          <w:rFonts w:hint="eastAsia"/>
          <w:lang w:eastAsia="zh-CN"/>
        </w:rPr>
        <w:t>6</w:t>
      </w:r>
      <w:r>
        <w:rPr>
          <w:lang w:eastAsia="zh-CN"/>
        </w:rPr>
        <w:t>.7.1.3</w:t>
      </w:r>
      <w:r>
        <w:rPr>
          <w:lang w:eastAsia="zh-CN"/>
        </w:rPr>
        <w:tab/>
      </w:r>
      <w:r>
        <w:t>USS change notification</w:t>
      </w:r>
      <w:bookmarkEnd w:id="199"/>
    </w:p>
    <w:p w14:paraId="42A15F70" w14:textId="19F02593" w:rsidR="00C577B2" w:rsidRPr="008D25CD" w:rsidRDefault="00C577B2" w:rsidP="00C577B2">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 xml:space="preserve">shall generate an HTTP POST request message according to </w:t>
      </w:r>
      <w:r w:rsidR="000E37F9" w:rsidRPr="008D25CD">
        <w:t>IETF RFC </w:t>
      </w:r>
      <w:r w:rsidR="000E37F9">
        <w:t>9110</w:t>
      </w:r>
      <w:r w:rsidR="000E37F9" w:rsidRPr="008D25CD">
        <w:t> [5]</w:t>
      </w:r>
      <w:r w:rsidRPr="008D25CD">
        <w:t>. In the HTTP POST request message, the UAE-</w:t>
      </w:r>
      <w:r>
        <w:t>C</w:t>
      </w:r>
      <w:r w:rsidRPr="008D25CD">
        <w:t>:</w:t>
      </w:r>
    </w:p>
    <w:p w14:paraId="43D728AC" w14:textId="77777777" w:rsidR="00C577B2" w:rsidRPr="008D25CD" w:rsidRDefault="00C577B2" w:rsidP="00C577B2">
      <w:pPr>
        <w:pStyle w:val="B1"/>
      </w:pPr>
      <w:r w:rsidRPr="008D25CD">
        <w:t>a)</w:t>
      </w:r>
      <w:r w:rsidRPr="008D25CD">
        <w:tab/>
        <w:t>shall include a Request-URI set to the URI corresponding to the identity of the UAE-</w:t>
      </w:r>
      <w:r>
        <w:t>S</w:t>
      </w:r>
      <w:r w:rsidRPr="008D25CD">
        <w:t>;</w:t>
      </w:r>
    </w:p>
    <w:p w14:paraId="30403849" w14:textId="77777777" w:rsidR="00C577B2" w:rsidRPr="008D25CD" w:rsidRDefault="00C577B2" w:rsidP="00C577B2">
      <w:pPr>
        <w:pStyle w:val="B1"/>
      </w:pPr>
      <w:r w:rsidRPr="008D25CD">
        <w:t>b)</w:t>
      </w:r>
      <w:r w:rsidRPr="008D25CD">
        <w:tab/>
        <w:t>shall include a Content-Type header field set to "application/vnd.3gpp.uae-info+xml";</w:t>
      </w:r>
    </w:p>
    <w:p w14:paraId="2ABC0E48"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0B7C97C2" w14:textId="77777777" w:rsidR="00C577B2" w:rsidRDefault="00C577B2" w:rsidP="00C577B2">
      <w:pPr>
        <w:pStyle w:val="B2"/>
      </w:pPr>
      <w:r w:rsidRPr="008D25CD">
        <w:t>1)</w:t>
      </w:r>
      <w:r w:rsidRPr="008D25CD">
        <w:tab/>
        <w:t>shall include a &lt;</w:t>
      </w:r>
      <w:r>
        <w:t>Reason</w:t>
      </w:r>
      <w:r w:rsidRPr="008D25CD">
        <w:t xml:space="preserve">&gt; element </w:t>
      </w:r>
      <w:r>
        <w:t>to indicate reason for change of USS</w:t>
      </w:r>
      <w:r w:rsidRPr="008D25CD">
        <w:t>;</w:t>
      </w:r>
    </w:p>
    <w:p w14:paraId="45D69869" w14:textId="77777777" w:rsidR="00C577B2" w:rsidRDefault="00C577B2" w:rsidP="00C577B2">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9393E87" w14:textId="04A6221E" w:rsidR="00C577B2" w:rsidRPr="00367E6C" w:rsidRDefault="00C577B2" w:rsidP="00D950D4">
      <w:pPr>
        <w:pStyle w:val="B1"/>
      </w:pPr>
      <w:r w:rsidRPr="008D25CD">
        <w:rPr>
          <w:rFonts w:hint="eastAsia"/>
          <w:lang w:eastAsia="zh-CN"/>
        </w:rPr>
        <w:t>d</w:t>
      </w:r>
      <w:r w:rsidRPr="008D25CD">
        <w:t>)</w:t>
      </w:r>
      <w:r w:rsidRPr="008D25CD">
        <w:tab/>
        <w:t>shall send the HTTP POST request message towards the UAE-</w:t>
      </w:r>
      <w:r>
        <w:t>S</w:t>
      </w:r>
      <w:r w:rsidRPr="008D25CD">
        <w:t>.</w:t>
      </w:r>
    </w:p>
    <w:p w14:paraId="235F50D8" w14:textId="77777777" w:rsidR="00D950D4" w:rsidRPr="006A63F0" w:rsidRDefault="00D950D4" w:rsidP="00D950D4">
      <w:pPr>
        <w:pStyle w:val="Heading3"/>
      </w:pPr>
      <w:bookmarkStart w:id="200" w:name="_Toc162943454"/>
      <w:r>
        <w:t>6.7.2</w:t>
      </w:r>
      <w:r>
        <w:tab/>
        <w:t>Server procedure</w:t>
      </w:r>
      <w:bookmarkEnd w:id="200"/>
    </w:p>
    <w:p w14:paraId="1AAD3355" w14:textId="77777777" w:rsidR="00D950D4" w:rsidRDefault="00D950D4" w:rsidP="00D950D4">
      <w:pPr>
        <w:pStyle w:val="Heading4"/>
        <w:rPr>
          <w:lang w:eastAsia="zh-CN"/>
        </w:rPr>
      </w:pPr>
      <w:bookmarkStart w:id="201" w:name="_Toc162943455"/>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201"/>
    </w:p>
    <w:p w14:paraId="0196F496" w14:textId="615D52E2" w:rsidR="00D950D4" w:rsidRPr="008D25CD" w:rsidRDefault="00D950D4" w:rsidP="00D950D4">
      <w:r w:rsidRPr="008D25CD">
        <w:rPr>
          <w:lang w:eastAsia="x-none"/>
        </w:rPr>
        <w:t xml:space="preserve">Upon receiving an application request from UAS application specific server (which can be the USS/UTM) to manage the multi-USS configuration for a UAS, </w:t>
      </w:r>
      <w:r w:rsidRPr="008D25CD">
        <w:t xml:space="preserve">the UAE-S shall generate an HTTP POST request message according to </w:t>
      </w:r>
      <w:r w:rsidR="00E31F95" w:rsidRPr="008D25CD">
        <w:t>IETF RFC </w:t>
      </w:r>
      <w:r w:rsidR="00E31F95">
        <w:t>9110</w:t>
      </w:r>
      <w:r w:rsidR="00E31F95" w:rsidRPr="008D25CD">
        <w:t> [5]</w:t>
      </w:r>
      <w:r w:rsidRPr="008D25CD">
        <w:t>. In the HTTP POST request message, the UAE-S:</w:t>
      </w:r>
    </w:p>
    <w:p w14:paraId="1731D485" w14:textId="77777777" w:rsidR="00D950D4" w:rsidRPr="008D25CD" w:rsidRDefault="00D950D4" w:rsidP="00D950D4">
      <w:pPr>
        <w:pStyle w:val="B1"/>
      </w:pPr>
      <w:r w:rsidRPr="008D25CD">
        <w:t>a)</w:t>
      </w:r>
      <w:r w:rsidRPr="008D25CD">
        <w:tab/>
        <w:t>shall include a Request-URI set to the URI corresponding to the identity of the UAE-C;</w:t>
      </w:r>
    </w:p>
    <w:p w14:paraId="6DB2A45E" w14:textId="77777777" w:rsidR="00D950D4" w:rsidRPr="008D25CD" w:rsidRDefault="00D950D4" w:rsidP="00D950D4">
      <w:pPr>
        <w:pStyle w:val="B1"/>
      </w:pPr>
      <w:r w:rsidRPr="008D25CD">
        <w:t>b)</w:t>
      </w:r>
      <w:r w:rsidRPr="008D25CD">
        <w:tab/>
        <w:t>shall include a Content-Type header field set to "application/vnd.3gpp.uae-info+xml";</w:t>
      </w:r>
    </w:p>
    <w:p w14:paraId="79589C60" w14:textId="77777777" w:rsidR="00D950D4" w:rsidRPr="008D25CD" w:rsidRDefault="00D950D4" w:rsidP="00D950D4">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5773F899" w14:textId="77777777" w:rsidR="00D950D4" w:rsidRPr="008D25CD" w:rsidRDefault="00D950D4" w:rsidP="00D950D4">
      <w:pPr>
        <w:pStyle w:val="B2"/>
      </w:pPr>
      <w:r w:rsidRPr="008D25CD">
        <w:t>1)</w:t>
      </w:r>
      <w:r w:rsidRPr="008D25CD">
        <w:tab/>
        <w:t>shall include a &lt;UAS-id&gt; element set to the identification of the UAS for which the multi-USS configuration request applies;</w:t>
      </w:r>
      <w:r>
        <w:t xml:space="preserve"> and</w:t>
      </w:r>
    </w:p>
    <w:p w14:paraId="1714EAD0" w14:textId="77777777" w:rsidR="00D950D4" w:rsidRPr="00BF0299" w:rsidRDefault="00D950D4" w:rsidP="00D950D4">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1880F040" w14:textId="77777777" w:rsidR="00D950D4" w:rsidRDefault="00D950D4" w:rsidP="00D950D4">
      <w:pPr>
        <w:pStyle w:val="B3"/>
      </w:pPr>
      <w:r w:rsidRPr="008D25CD">
        <w:t>i)</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258D940E" w14:textId="77777777" w:rsidR="00D950D4" w:rsidRPr="008D25CD" w:rsidRDefault="00D950D4" w:rsidP="00D950D4">
      <w:pPr>
        <w:pStyle w:val="B3"/>
      </w:pPr>
      <w:r>
        <w:t>ii)</w:t>
      </w:r>
      <w:r>
        <w:tab/>
      </w:r>
      <w:r w:rsidRPr="008D25CD">
        <w:t xml:space="preserve">shall include a &lt;Serving-USS-information&gt; element set to </w:t>
      </w:r>
      <w:r w:rsidRPr="008D25CD">
        <w:rPr>
          <w:lang w:val="en-US"/>
        </w:rPr>
        <w:t>the serving USS identifier</w:t>
      </w:r>
      <w:r w:rsidRPr="008D25CD">
        <w:t>;</w:t>
      </w:r>
    </w:p>
    <w:p w14:paraId="43759788" w14:textId="77777777" w:rsidR="00D950D4" w:rsidRPr="008D25CD" w:rsidRDefault="00D950D4" w:rsidP="00D950D4">
      <w:pPr>
        <w:pStyle w:val="B3"/>
      </w:pPr>
      <w:r>
        <w:lastRenderedPageBreak/>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114309F6" w14:textId="77777777" w:rsidR="00D950D4" w:rsidRPr="008D25CD" w:rsidRDefault="00D950D4" w:rsidP="00D950D4">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67A804AF" w14:textId="71ACDF2F" w:rsidR="00D950D4" w:rsidRDefault="00D950D4" w:rsidP="0025676D">
      <w:pPr>
        <w:pStyle w:val="B1"/>
      </w:pPr>
      <w:r w:rsidRPr="008D25CD">
        <w:rPr>
          <w:rFonts w:hint="eastAsia"/>
          <w:lang w:eastAsia="zh-CN"/>
        </w:rPr>
        <w:t>d</w:t>
      </w:r>
      <w:r w:rsidRPr="008D25CD">
        <w:t>)</w:t>
      </w:r>
      <w:r w:rsidRPr="008D25CD">
        <w:tab/>
        <w:t>shall send the HTTP POST request message towards the UAE-C.</w:t>
      </w:r>
    </w:p>
    <w:p w14:paraId="6279F3C8" w14:textId="77777777" w:rsidR="00C577B2" w:rsidRDefault="00C577B2" w:rsidP="00C577B2">
      <w:pPr>
        <w:pStyle w:val="Heading4"/>
        <w:rPr>
          <w:lang w:eastAsia="zh-CN"/>
        </w:rPr>
      </w:pPr>
      <w:bookmarkStart w:id="202" w:name="_Toc162943456"/>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202"/>
    </w:p>
    <w:p w14:paraId="7B8A1B37" w14:textId="74197E91" w:rsidR="00C577B2" w:rsidRPr="008D25CD" w:rsidRDefault="00C577B2" w:rsidP="00C577B2">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 xml:space="preserve">the UAE-S shall generate an HTTP POST request message according to </w:t>
      </w:r>
      <w:r w:rsidR="00065829" w:rsidRPr="008D25CD">
        <w:t>IETF RFC </w:t>
      </w:r>
      <w:r w:rsidR="00065829">
        <w:t>9110</w:t>
      </w:r>
      <w:r w:rsidR="00065829" w:rsidRPr="008D25CD">
        <w:t> [5]</w:t>
      </w:r>
      <w:r w:rsidRPr="008D25CD">
        <w:t>. In the HTTP POST request message, the UAE-S:</w:t>
      </w:r>
    </w:p>
    <w:p w14:paraId="7C430BD5" w14:textId="77777777" w:rsidR="00C577B2" w:rsidRPr="008D25CD" w:rsidRDefault="00C577B2" w:rsidP="00C577B2">
      <w:pPr>
        <w:pStyle w:val="B1"/>
      </w:pPr>
      <w:r w:rsidRPr="008D25CD">
        <w:t>a)</w:t>
      </w:r>
      <w:r w:rsidRPr="008D25CD">
        <w:tab/>
        <w:t>shall include a Request-URI set to the URI corresponding to the identity of the UAE-C;</w:t>
      </w:r>
    </w:p>
    <w:p w14:paraId="3329D826" w14:textId="77777777" w:rsidR="00C577B2" w:rsidRPr="008D25CD" w:rsidRDefault="00C577B2" w:rsidP="00C577B2">
      <w:pPr>
        <w:pStyle w:val="B1"/>
      </w:pPr>
      <w:r w:rsidRPr="008D25CD">
        <w:t>b)</w:t>
      </w:r>
      <w:r w:rsidRPr="008D25CD">
        <w:tab/>
        <w:t>shall include a Content-Type header field set to "application/vnd.3gpp.uae-info+xml";</w:t>
      </w:r>
    </w:p>
    <w:p w14:paraId="675607B0"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6A71DBA1" w14:textId="77777777" w:rsidR="00C577B2" w:rsidRDefault="00C577B2" w:rsidP="00C577B2">
      <w:pPr>
        <w:pStyle w:val="B2"/>
      </w:pPr>
      <w:r w:rsidRPr="008D25CD">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2D039086" w14:textId="77777777" w:rsidR="00C577B2" w:rsidRDefault="00C577B2" w:rsidP="00C577B2">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7CCC20C5" w14:textId="3196ECA8" w:rsidR="00C577B2" w:rsidRDefault="00C577B2" w:rsidP="00C577B2">
      <w:pPr>
        <w:pStyle w:val="B2"/>
      </w:pPr>
      <w:r>
        <w:t>3</w:t>
      </w:r>
      <w:r w:rsidRPr="008D25CD">
        <w:t>)</w:t>
      </w:r>
      <w:r w:rsidRPr="008D25CD">
        <w:tab/>
        <w:t>shall include a &lt;</w:t>
      </w:r>
      <w:r w:rsidRPr="00FF2B4A">
        <w:t>USS</w:t>
      </w:r>
      <w:r>
        <w:t>-</w:t>
      </w:r>
      <w:r w:rsidRPr="00FF2B4A">
        <w:t>change</w:t>
      </w:r>
      <w:r>
        <w:t>-</w:t>
      </w:r>
      <w:r w:rsidRPr="00FF2B4A">
        <w:t>authorization</w:t>
      </w:r>
      <w:r>
        <w:t>-</w:t>
      </w:r>
      <w:r w:rsidRPr="00FF2B4A">
        <w:t>information</w:t>
      </w:r>
      <w:r w:rsidRPr="008D25CD">
        <w:t xml:space="preserve">&gt; element set to the </w:t>
      </w:r>
      <w:r w:rsidRPr="00FF2B4A">
        <w:t>authorization token to verify the request</w:t>
      </w:r>
      <w:r w:rsidRPr="008D25CD">
        <w:t>;</w:t>
      </w:r>
    </w:p>
    <w:p w14:paraId="3E121955" w14:textId="77777777" w:rsidR="00C577B2" w:rsidRPr="008D25CD" w:rsidRDefault="00C577B2" w:rsidP="00C577B2">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57629DC8" w14:textId="0601C605" w:rsidR="00C577B2" w:rsidRDefault="00C577B2" w:rsidP="00C577B2">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8D25CD">
        <w:t>&gt; element</w:t>
      </w:r>
      <w:r w:rsidR="00D7202C">
        <w:t xml:space="preserve"> </w:t>
      </w:r>
      <w:r>
        <w:t>indicating the information of the target USS</w:t>
      </w:r>
      <w:r>
        <w:rPr>
          <w:szCs w:val="18"/>
          <w:lang w:val="en-US"/>
        </w:rPr>
        <w:t>;</w:t>
      </w:r>
    </w:p>
    <w:p w14:paraId="7D4BDB91" w14:textId="77777777" w:rsidR="00C577B2" w:rsidRDefault="00C577B2" w:rsidP="00C577B2">
      <w:pPr>
        <w:pStyle w:val="B3"/>
      </w:pPr>
      <w:r>
        <w:t>i)</w:t>
      </w:r>
      <w:r>
        <w:tab/>
        <w:t xml:space="preserve">shall include an &lt;USS-endpoint&gt; element indicating </w:t>
      </w:r>
      <w:r w:rsidRPr="00DD3112">
        <w:t>Endpoint information (e.g. URI, FQDN, IP address) used to communicate with the USS</w:t>
      </w:r>
      <w:r>
        <w:rPr>
          <w:szCs w:val="18"/>
          <w:lang w:val="en-US"/>
        </w:rPr>
        <w:t>;</w:t>
      </w:r>
    </w:p>
    <w:p w14:paraId="623348AD" w14:textId="77777777" w:rsidR="00C577B2" w:rsidRDefault="00C577B2" w:rsidP="00C577B2">
      <w:pPr>
        <w:pStyle w:val="B3"/>
      </w:pPr>
      <w:r>
        <w:t>ii)</w:t>
      </w:r>
      <w:r>
        <w:tab/>
        <w:t xml:space="preserve">may include a &lt;USS-capabilities&gt; element indicating the </w:t>
      </w:r>
      <w:r w:rsidRPr="00DD3112">
        <w:t>capabilities supported by the target USS</w:t>
      </w:r>
      <w:r>
        <w:t>;</w:t>
      </w:r>
    </w:p>
    <w:p w14:paraId="6478108D" w14:textId="77777777" w:rsidR="00C577B2" w:rsidRDefault="00C577B2" w:rsidP="00C577B2">
      <w:pPr>
        <w:pStyle w:val="B3"/>
      </w:pPr>
      <w:r>
        <w:t>iii)</w:t>
      </w:r>
      <w:r>
        <w:tab/>
        <w:t>may include an &lt;LUN-id&gt; element set to the i</w:t>
      </w:r>
      <w:r w:rsidRPr="00DD3112">
        <w:t>dentity of the LUN where the serving/target USS belongs</w:t>
      </w:r>
      <w:r>
        <w:t>;</w:t>
      </w:r>
    </w:p>
    <w:p w14:paraId="6D1FED27" w14:textId="77777777" w:rsidR="00C577B2" w:rsidRPr="00192169" w:rsidRDefault="00C577B2" w:rsidP="00C577B2">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0FFAFE9F" w14:textId="18E61CDD" w:rsidR="00C577B2" w:rsidRDefault="00C577B2" w:rsidP="0025676D">
      <w:pPr>
        <w:pStyle w:val="B1"/>
      </w:pPr>
      <w:r w:rsidRPr="008D25CD">
        <w:rPr>
          <w:rFonts w:hint="eastAsia"/>
          <w:lang w:eastAsia="zh-CN"/>
        </w:rPr>
        <w:t>d</w:t>
      </w:r>
      <w:r w:rsidRPr="008D25CD">
        <w:t>)</w:t>
      </w:r>
      <w:r w:rsidRPr="008D25CD">
        <w:tab/>
        <w:t>shall send the HTTP POST request message towards the UAE-C.</w:t>
      </w:r>
    </w:p>
    <w:p w14:paraId="3B627115" w14:textId="77777777" w:rsidR="006F313F" w:rsidRPr="00363F52" w:rsidRDefault="006F313F" w:rsidP="006F313F">
      <w:pPr>
        <w:pStyle w:val="Heading2"/>
      </w:pPr>
      <w:bookmarkStart w:id="203" w:name="_Toc162943457"/>
      <w:r>
        <w:t>6.8</w:t>
      </w:r>
      <w:r w:rsidRPr="00363F52">
        <w:tab/>
      </w:r>
      <w:r>
        <w:rPr>
          <w:lang w:val="en-IN"/>
        </w:rPr>
        <w:t>DAA support</w:t>
      </w:r>
      <w:bookmarkEnd w:id="203"/>
    </w:p>
    <w:p w14:paraId="4A990799" w14:textId="77777777" w:rsidR="006F313F" w:rsidRPr="006A63F0" w:rsidRDefault="006F313F" w:rsidP="006F313F">
      <w:pPr>
        <w:pStyle w:val="Heading3"/>
      </w:pPr>
      <w:bookmarkStart w:id="204" w:name="_Toc162943458"/>
      <w:r>
        <w:t>6.8.1</w:t>
      </w:r>
      <w:r>
        <w:tab/>
        <w:t>Client procedure</w:t>
      </w:r>
      <w:bookmarkEnd w:id="204"/>
    </w:p>
    <w:p w14:paraId="6BC551AB" w14:textId="77777777" w:rsidR="006F313F" w:rsidRDefault="006F313F" w:rsidP="006F313F">
      <w:pPr>
        <w:pStyle w:val="Heading4"/>
        <w:rPr>
          <w:lang w:eastAsia="zh-CN"/>
        </w:rPr>
      </w:pPr>
      <w:bookmarkStart w:id="205" w:name="_Toc162943459"/>
      <w:r>
        <w:rPr>
          <w:rFonts w:hint="eastAsia"/>
          <w:lang w:eastAsia="zh-CN"/>
        </w:rPr>
        <w:t>6</w:t>
      </w:r>
      <w:r>
        <w:rPr>
          <w:lang w:eastAsia="zh-CN"/>
        </w:rPr>
        <w:t>.8.1.1</w:t>
      </w:r>
      <w:r>
        <w:rPr>
          <w:lang w:eastAsia="zh-CN"/>
        </w:rPr>
        <w:tab/>
      </w:r>
      <w:r w:rsidRPr="007D61FE">
        <w:t xml:space="preserve">DAA support configuration </w:t>
      </w:r>
      <w:r w:rsidRPr="00F070BD">
        <w:rPr>
          <w:lang w:eastAsia="zh-CN"/>
        </w:rPr>
        <w:t>procedure</w:t>
      </w:r>
      <w:bookmarkEnd w:id="205"/>
    </w:p>
    <w:p w14:paraId="0BDB0C34" w14:textId="77777777" w:rsidR="006F313F" w:rsidRDefault="006F313F" w:rsidP="006F313F">
      <w:r w:rsidRPr="00367E6C">
        <w:rPr>
          <w:lang w:eastAsia="x-none"/>
        </w:rPr>
        <w:t xml:space="preserve">Upon receiving </w:t>
      </w:r>
      <w:r>
        <w:rPr>
          <w:lang w:eastAsia="x-none"/>
        </w:rPr>
        <w:t>an HTTP POST request containing</w:t>
      </w:r>
      <w:r>
        <w:t>:</w:t>
      </w:r>
    </w:p>
    <w:p w14:paraId="6D6FDCC3" w14:textId="77777777" w:rsidR="006F313F" w:rsidRDefault="006F313F" w:rsidP="006F313F">
      <w:pPr>
        <w:pStyle w:val="B1"/>
      </w:pPr>
      <w:r>
        <w:t>a)</w:t>
      </w:r>
      <w:r>
        <w:tab/>
        <w:t>a Content-Type header field set to "application/vnd.3gpp.uae-info+xml"; and</w:t>
      </w:r>
    </w:p>
    <w:p w14:paraId="777515AE" w14:textId="77777777" w:rsidR="006F313F" w:rsidRDefault="006F313F" w:rsidP="006F313F">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1CDA354" w14:textId="77777777" w:rsidR="006F313F" w:rsidRDefault="006F313F" w:rsidP="006F313F">
      <w:r>
        <w:t>the UAE-C:</w:t>
      </w:r>
    </w:p>
    <w:p w14:paraId="28FFB5BE" w14:textId="77777777" w:rsidR="006F313F" w:rsidRPr="00674509" w:rsidRDefault="006F313F" w:rsidP="006F313F">
      <w:pPr>
        <w:pStyle w:val="B1"/>
      </w:pPr>
      <w:r>
        <w:t>a</w:t>
      </w:r>
      <w:r w:rsidRPr="0073469F">
        <w:t>)</w:t>
      </w:r>
      <w:r w:rsidRPr="0073469F">
        <w:tab/>
        <w:t xml:space="preserve">shall </w:t>
      </w:r>
      <w:r>
        <w:t>store the received configuration information</w:t>
      </w:r>
      <w:r w:rsidRPr="00674509">
        <w:t>;</w:t>
      </w:r>
    </w:p>
    <w:p w14:paraId="74EC06E6" w14:textId="6C371FB5" w:rsidR="006F313F" w:rsidRDefault="006F313F" w:rsidP="006F313F">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131317" w:rsidRPr="007479A6">
        <w:t>IETF RFC </w:t>
      </w:r>
      <w:r w:rsidR="00131317">
        <w:t>9110</w:t>
      </w:r>
      <w:r w:rsidR="00131317" w:rsidRPr="007479A6">
        <w:t> </w:t>
      </w:r>
      <w:r w:rsidR="00131317">
        <w:t>[5]</w:t>
      </w:r>
      <w:r>
        <w:t>. In the HTTP 200 (OK) response message, the UAE-C:</w:t>
      </w:r>
    </w:p>
    <w:p w14:paraId="1DD18D55" w14:textId="77777777" w:rsidR="006F313F" w:rsidRPr="0073469F" w:rsidRDefault="006F313F" w:rsidP="006F313F">
      <w:pPr>
        <w:pStyle w:val="B2"/>
      </w:pPr>
      <w:r>
        <w:lastRenderedPageBreak/>
        <w:t>1</w:t>
      </w:r>
      <w:r w:rsidRPr="0073469F">
        <w:t>)</w:t>
      </w:r>
      <w:r w:rsidRPr="0073469F">
        <w:tab/>
        <w:t>shall include a Content-Type header field se</w:t>
      </w:r>
      <w:r>
        <w:t>t to "application/vnd.3gpp.uae-info+xml</w:t>
      </w:r>
      <w:r w:rsidRPr="0073469F">
        <w:t>";</w:t>
      </w:r>
      <w:r>
        <w:t xml:space="preserve"> and</w:t>
      </w:r>
    </w:p>
    <w:p w14:paraId="0B27BF63" w14:textId="77777777" w:rsidR="006F313F" w:rsidRDefault="006F313F" w:rsidP="006F313F">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EE5F3B6" w14:textId="77777777" w:rsidR="006F313F" w:rsidRDefault="006F313F" w:rsidP="006F313F">
      <w:pPr>
        <w:pStyle w:val="B3"/>
      </w:pPr>
      <w:r>
        <w:t>i)</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26C3502E" w14:textId="765EFFD7" w:rsidR="006F313F" w:rsidRDefault="006F313F" w:rsidP="006F313F">
      <w:pPr>
        <w:pStyle w:val="B1"/>
      </w:pPr>
      <w:r>
        <w:t>c)</w:t>
      </w:r>
      <w:r>
        <w:tab/>
        <w:t>shall send the HTTP 200 (OK) response towards the UAE-S.</w:t>
      </w:r>
    </w:p>
    <w:p w14:paraId="75FBF3D6" w14:textId="77777777" w:rsidR="008A5180" w:rsidRDefault="008A5180" w:rsidP="008A5180">
      <w:pPr>
        <w:pStyle w:val="Heading4"/>
        <w:rPr>
          <w:lang w:eastAsia="zh-CN"/>
        </w:rPr>
      </w:pPr>
      <w:bookmarkStart w:id="206" w:name="_Toc162943460"/>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06"/>
    </w:p>
    <w:p w14:paraId="5DC652B9" w14:textId="358F3983" w:rsidR="008A5180" w:rsidRPr="008D25CD" w:rsidRDefault="008A5180" w:rsidP="008A5180">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w:t>
      </w:r>
      <w:r w:rsidR="00A5246F" w:rsidRPr="008D25CD">
        <w:t>IETF RFC </w:t>
      </w:r>
      <w:r w:rsidR="00A5246F">
        <w:t>9110</w:t>
      </w:r>
      <w:r w:rsidR="00A5246F" w:rsidRPr="008D25CD">
        <w:t> [5]</w:t>
      </w:r>
      <w:r w:rsidR="00A5246F">
        <w:t>.</w:t>
      </w:r>
      <w:r w:rsidRPr="008D25CD">
        <w:t xml:space="preserve"> In the HTTP POST request message, the UAE-</w:t>
      </w:r>
      <w:r>
        <w:t>C</w:t>
      </w:r>
      <w:r w:rsidRPr="008D25CD">
        <w:t>:</w:t>
      </w:r>
    </w:p>
    <w:p w14:paraId="1C607853" w14:textId="77777777" w:rsidR="008A5180" w:rsidRDefault="008A5180" w:rsidP="008A5180">
      <w:pPr>
        <w:pStyle w:val="B1"/>
      </w:pPr>
      <w:r>
        <w:t>a)</w:t>
      </w:r>
      <w:r>
        <w:tab/>
      </w:r>
      <w:r w:rsidRPr="008344BC">
        <w:t>shall set the Request-URI to the URI corresponding to the identity of the UAE-S</w:t>
      </w:r>
      <w:r>
        <w:t>;</w:t>
      </w:r>
    </w:p>
    <w:p w14:paraId="3BF4B7F5" w14:textId="77777777" w:rsidR="008A5180" w:rsidRDefault="008A5180" w:rsidP="008A5180">
      <w:pPr>
        <w:pStyle w:val="B1"/>
      </w:pPr>
      <w:r>
        <w:t>b)</w:t>
      </w:r>
      <w:r>
        <w:tab/>
        <w:t>shall include a Content-Type header field set to "application/vnd.3gpp.uae-info+xml";</w:t>
      </w:r>
    </w:p>
    <w:p w14:paraId="3642077F" w14:textId="77777777" w:rsidR="008A5180" w:rsidRDefault="008A5180" w:rsidP="008A5180">
      <w:pPr>
        <w:pStyle w:val="B1"/>
      </w:pPr>
      <w:r>
        <w:t>c)</w:t>
      </w:r>
      <w:r>
        <w:tab/>
        <w:t>shall include an application/vnd.3gpp.uae-info+xml MIME body with a &lt;DAA-client-event-info&gt; element in the &lt;UAE-info&gt; root element which:</w:t>
      </w:r>
    </w:p>
    <w:p w14:paraId="1E2676A5" w14:textId="77777777" w:rsidR="008A5180" w:rsidRDefault="008A5180" w:rsidP="008A5180">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44A253CF" w14:textId="77777777" w:rsidR="008A5180" w:rsidRDefault="008A5180" w:rsidP="008A5180">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2760B10" w14:textId="3103905F" w:rsidR="008A5180" w:rsidRDefault="008A5180" w:rsidP="008A5180">
      <w:pPr>
        <w:pStyle w:val="B3"/>
      </w:pPr>
      <w:r>
        <w:t>i)</w:t>
      </w:r>
      <w:r>
        <w:tab/>
        <w:t>shall include a &lt;</w:t>
      </w:r>
      <w:r w:rsidRPr="003F3170">
        <w:t>UAS</w:t>
      </w:r>
      <w:r>
        <w:t>-</w:t>
      </w:r>
      <w:r w:rsidRPr="003F3170">
        <w:t>identity</w:t>
      </w:r>
      <w:r>
        <w:t xml:space="preserve">&gt; element set to </w:t>
      </w:r>
      <w:r w:rsidRPr="003F3170">
        <w:t xml:space="preserve">identification of e.g. a U2X-UAS where U2X layer has detected possible flight path </w:t>
      </w:r>
      <w:r w:rsidR="00D7202C" w:rsidRPr="003F3170">
        <w:t>conflict</w:t>
      </w:r>
      <w:r w:rsidR="00D7202C">
        <w:t>; and</w:t>
      </w:r>
    </w:p>
    <w:p w14:paraId="259316A4" w14:textId="77777777" w:rsidR="008A5180" w:rsidRDefault="008A5180" w:rsidP="008A5180">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3589C4FB" w14:textId="67C036A2" w:rsidR="008A5180" w:rsidRDefault="008A5180" w:rsidP="006F313F">
      <w:pPr>
        <w:pStyle w:val="B1"/>
      </w:pPr>
      <w:r>
        <w:t>d)</w:t>
      </w:r>
      <w:r>
        <w:tab/>
        <w:t xml:space="preserve">shall </w:t>
      </w:r>
      <w:r w:rsidRPr="009724CE">
        <w:t>send</w:t>
      </w:r>
      <w:r>
        <w:t xml:space="preserve"> the HTTP </w:t>
      </w:r>
      <w:r>
        <w:rPr>
          <w:lang w:eastAsia="zh-CN"/>
        </w:rPr>
        <w:t>POST request</w:t>
      </w:r>
      <w:r>
        <w:t xml:space="preserve"> towards the UAE-S.</w:t>
      </w:r>
    </w:p>
    <w:p w14:paraId="55FFC1D2" w14:textId="77777777" w:rsidR="00CF79D6" w:rsidRDefault="00CF79D6" w:rsidP="00CF79D6">
      <w:pPr>
        <w:pStyle w:val="Heading4"/>
        <w:rPr>
          <w:lang w:eastAsia="zh-CN"/>
        </w:rPr>
      </w:pPr>
      <w:bookmarkStart w:id="207" w:name="_Toc162943461"/>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07"/>
    </w:p>
    <w:p w14:paraId="4FBB774B" w14:textId="77777777" w:rsidR="00CF79D6" w:rsidRDefault="00CF79D6" w:rsidP="00CF79D6">
      <w:r w:rsidRPr="00367E6C">
        <w:rPr>
          <w:lang w:eastAsia="x-none"/>
        </w:rPr>
        <w:t xml:space="preserve">Upon receiving </w:t>
      </w:r>
      <w:r>
        <w:rPr>
          <w:lang w:eastAsia="x-none"/>
        </w:rPr>
        <w:t>an HTTP POST request containing</w:t>
      </w:r>
      <w:r>
        <w:t>:</w:t>
      </w:r>
    </w:p>
    <w:p w14:paraId="65DC6890" w14:textId="77777777" w:rsidR="00CF79D6" w:rsidRDefault="00CF79D6" w:rsidP="00CF79D6">
      <w:pPr>
        <w:pStyle w:val="B1"/>
      </w:pPr>
      <w:r>
        <w:t>a)</w:t>
      </w:r>
      <w:r>
        <w:tab/>
        <w:t>a Content-Type header field set to "application/vnd.3gpp.uae-info+xml"; and</w:t>
      </w:r>
    </w:p>
    <w:p w14:paraId="53A440DE" w14:textId="77777777" w:rsidR="00CF79D6" w:rsidRDefault="00CF79D6" w:rsidP="00CF79D6">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F595558" w14:textId="77777777" w:rsidR="00CF79D6" w:rsidRDefault="00CF79D6" w:rsidP="00CF79D6">
      <w:r>
        <w:t>the UAE-C:</w:t>
      </w:r>
    </w:p>
    <w:p w14:paraId="012C02DD" w14:textId="5036E9E5" w:rsidR="00CF79D6" w:rsidRDefault="00CF79D6" w:rsidP="00CF79D6">
      <w:pPr>
        <w:pStyle w:val="B1"/>
      </w:pPr>
      <w:r>
        <w:t>a</w:t>
      </w:r>
      <w:r w:rsidRPr="00674509">
        <w:t>)</w:t>
      </w:r>
      <w:r w:rsidRPr="00674509">
        <w:tab/>
      </w:r>
      <w:r>
        <w:t xml:space="preserve">shall generate an HTTP </w:t>
      </w:r>
      <w:r w:rsidRPr="00895F7B">
        <w:t>200 (OK) response</w:t>
      </w:r>
      <w:r>
        <w:t xml:space="preserve"> </w:t>
      </w:r>
      <w:r w:rsidRPr="007479A6">
        <w:t xml:space="preserve">according to </w:t>
      </w:r>
      <w:r w:rsidR="00720342" w:rsidRPr="007479A6">
        <w:t>IETF RFC </w:t>
      </w:r>
      <w:r w:rsidR="00720342">
        <w:t>9110</w:t>
      </w:r>
      <w:r w:rsidR="00720342" w:rsidRPr="007479A6">
        <w:t> </w:t>
      </w:r>
      <w:r w:rsidR="00720342">
        <w:t>[5]</w:t>
      </w:r>
      <w:r>
        <w:t>. In the HTTP 200 (OK) response message, the UAE-C:</w:t>
      </w:r>
    </w:p>
    <w:p w14:paraId="10768F5C" w14:textId="77777777" w:rsidR="00CF79D6" w:rsidRPr="0073469F" w:rsidRDefault="00CF79D6" w:rsidP="00CF79D6">
      <w:pPr>
        <w:pStyle w:val="B2"/>
      </w:pPr>
      <w:r>
        <w:t>1</w:t>
      </w:r>
      <w:r w:rsidRPr="0073469F">
        <w:t>)</w:t>
      </w:r>
      <w:r w:rsidRPr="0073469F">
        <w:tab/>
        <w:t>shall include a Content-Type header field se</w:t>
      </w:r>
      <w:r>
        <w:t>t to "application/vnd.3gpp.uae-info+xml</w:t>
      </w:r>
      <w:r w:rsidRPr="0073469F">
        <w:t>";</w:t>
      </w:r>
      <w:r>
        <w:t xml:space="preserve"> and</w:t>
      </w:r>
    </w:p>
    <w:p w14:paraId="2F66834E" w14:textId="77777777" w:rsidR="00CF79D6" w:rsidRDefault="00CF79D6" w:rsidP="00CF79D6">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AC8263C" w14:textId="1A951256" w:rsidR="00CF79D6" w:rsidRDefault="00CF79D6" w:rsidP="00CF79D6">
      <w:pPr>
        <w:pStyle w:val="B3"/>
      </w:pPr>
      <w:r>
        <w:t>i)</w:t>
      </w:r>
      <w:r>
        <w:tab/>
      </w:r>
      <w:r w:rsidRPr="000325F7">
        <w:t>shall include a &lt;DAA-</w:t>
      </w:r>
      <w:r>
        <w:t>server</w:t>
      </w:r>
      <w:r w:rsidRPr="000325F7">
        <w:t>-event-info</w:t>
      </w:r>
      <w:r w:rsidR="007C1E2D">
        <w:t>-ack</w:t>
      </w:r>
      <w:r w:rsidRPr="000325F7">
        <w:t xml:space="preserve">&gt; element with an &lt;acknowledgement&gt; child element indicating the acknowledgement of DAA </w:t>
      </w:r>
      <w:r>
        <w:t>server</w:t>
      </w:r>
      <w:r w:rsidRPr="000325F7">
        <w:t xml:space="preserve"> event information;</w:t>
      </w:r>
      <w:r>
        <w:t xml:space="preserve"> and</w:t>
      </w:r>
    </w:p>
    <w:p w14:paraId="53FCC2A9" w14:textId="766B2EBD" w:rsidR="00CF79D6" w:rsidRPr="00367E6C" w:rsidRDefault="00CF79D6" w:rsidP="006F313F">
      <w:pPr>
        <w:pStyle w:val="B1"/>
      </w:pPr>
      <w:r>
        <w:t>b)</w:t>
      </w:r>
      <w:r>
        <w:tab/>
        <w:t>shall send the HTTP 200 (OK) response towards the UAE-S.</w:t>
      </w:r>
    </w:p>
    <w:p w14:paraId="2DE7BDFE" w14:textId="77777777" w:rsidR="006F313F" w:rsidRPr="006A63F0" w:rsidRDefault="006F313F" w:rsidP="006F313F">
      <w:pPr>
        <w:pStyle w:val="Heading3"/>
      </w:pPr>
      <w:bookmarkStart w:id="208" w:name="_Toc162943462"/>
      <w:r>
        <w:lastRenderedPageBreak/>
        <w:t>6.8.2</w:t>
      </w:r>
      <w:r>
        <w:tab/>
        <w:t>Server procedure</w:t>
      </w:r>
      <w:bookmarkEnd w:id="208"/>
    </w:p>
    <w:p w14:paraId="2E70857A" w14:textId="77777777" w:rsidR="006F313F" w:rsidRDefault="006F313F" w:rsidP="006F313F">
      <w:pPr>
        <w:pStyle w:val="Heading4"/>
        <w:rPr>
          <w:lang w:eastAsia="zh-CN"/>
        </w:rPr>
      </w:pPr>
      <w:bookmarkStart w:id="209" w:name="_Toc162943463"/>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209"/>
    </w:p>
    <w:p w14:paraId="2DBD68BF" w14:textId="55EE6903" w:rsidR="006F313F" w:rsidRPr="008D25CD" w:rsidRDefault="006F313F" w:rsidP="006F313F">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 xml:space="preserve">the UAE-S shall generate an HTTP POST request message according to </w:t>
      </w:r>
      <w:r w:rsidR="00483A73" w:rsidRPr="008D25CD">
        <w:t>IETF RFC </w:t>
      </w:r>
      <w:r w:rsidR="00483A73">
        <w:t>9110</w:t>
      </w:r>
      <w:r w:rsidR="00483A73" w:rsidRPr="008D25CD">
        <w:t> [5]</w:t>
      </w:r>
      <w:r w:rsidRPr="008D25CD">
        <w:t>. In the HTTP POST request message, the UAE-S:</w:t>
      </w:r>
    </w:p>
    <w:p w14:paraId="56682F8B" w14:textId="77777777" w:rsidR="006F313F" w:rsidRPr="008D25CD" w:rsidRDefault="006F313F" w:rsidP="006F313F">
      <w:pPr>
        <w:pStyle w:val="B1"/>
      </w:pPr>
      <w:r w:rsidRPr="008D25CD">
        <w:t>a)</w:t>
      </w:r>
      <w:r w:rsidRPr="008D25CD">
        <w:tab/>
        <w:t>shall include a Request-URI set to the URI corresponding to the identity of the UAE-C;</w:t>
      </w:r>
    </w:p>
    <w:p w14:paraId="75F4BE43" w14:textId="77777777" w:rsidR="006F313F" w:rsidRPr="008D25CD" w:rsidRDefault="006F313F" w:rsidP="006F313F">
      <w:pPr>
        <w:pStyle w:val="B1"/>
      </w:pPr>
      <w:r w:rsidRPr="008D25CD">
        <w:t>b)</w:t>
      </w:r>
      <w:r w:rsidRPr="008D25CD">
        <w:tab/>
        <w:t>shall include a Content-Type header field set to "application/vnd.3gpp.uae-info+xml";</w:t>
      </w:r>
    </w:p>
    <w:p w14:paraId="4933F737" w14:textId="77777777" w:rsidR="006F313F" w:rsidRPr="00BE6942" w:rsidRDefault="006F313F" w:rsidP="006F313F">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699FE1F4" w14:textId="77777777" w:rsidR="006F313F" w:rsidRPr="008D25CD" w:rsidRDefault="006F313F" w:rsidP="006F313F">
      <w:pPr>
        <w:pStyle w:val="B2"/>
      </w:pPr>
      <w:r w:rsidRPr="008D25CD">
        <w:t>1)</w:t>
      </w:r>
      <w:r w:rsidRPr="008D25CD">
        <w:tab/>
        <w:t>shall include a &lt;UAS-id&gt; element set to the identification of the UAS for which the multi-USS configuration request applies;</w:t>
      </w:r>
      <w:r>
        <w:t xml:space="preserve"> and</w:t>
      </w:r>
    </w:p>
    <w:p w14:paraId="35AC39D7" w14:textId="77777777" w:rsidR="006F313F" w:rsidRPr="00BF0299" w:rsidRDefault="006F313F" w:rsidP="006F313F">
      <w:pPr>
        <w:pStyle w:val="B2"/>
        <w:rPr>
          <w:lang w:val="en-US"/>
        </w:rPr>
      </w:pPr>
      <w:r>
        <w:t>2</w:t>
      </w:r>
      <w:r w:rsidRPr="008D25CD">
        <w:t>)</w:t>
      </w:r>
      <w:r w:rsidRPr="008D25CD">
        <w:tab/>
        <w:t>may include a &lt;</w:t>
      </w:r>
      <w:r w:rsidRPr="0072520A">
        <w:rPr>
          <w:lang w:val="en-US"/>
        </w:rPr>
        <w:t>DAA-application-policy</w:t>
      </w:r>
      <w:r w:rsidRPr="008D25CD">
        <w:t xml:space="preserve">&gt; element that </w:t>
      </w:r>
      <w:r w:rsidRPr="008D25CD">
        <w:rPr>
          <w:lang w:val="en-US"/>
        </w:rPr>
        <w:t xml:space="preserve">consists of the </w:t>
      </w:r>
      <w:r w:rsidRPr="00BE6942">
        <w:rPr>
          <w:szCs w:val="18"/>
          <w:lang w:val="en-US"/>
        </w:rPr>
        <w:t>DAA application policy</w:t>
      </w:r>
      <w:r>
        <w:rPr>
          <w:szCs w:val="18"/>
          <w:lang w:val="en-US"/>
        </w:rPr>
        <w:t xml:space="preserve"> to be configured at the UAS; and</w:t>
      </w:r>
    </w:p>
    <w:p w14:paraId="3ED43942" w14:textId="5E931442" w:rsidR="006F313F" w:rsidRDefault="006F313F" w:rsidP="0025676D">
      <w:pPr>
        <w:pStyle w:val="B1"/>
      </w:pPr>
      <w:r w:rsidRPr="008D25CD">
        <w:rPr>
          <w:rFonts w:hint="eastAsia"/>
          <w:lang w:eastAsia="zh-CN"/>
        </w:rPr>
        <w:t>d</w:t>
      </w:r>
      <w:r w:rsidRPr="008D25CD">
        <w:t>)</w:t>
      </w:r>
      <w:r w:rsidRPr="008D25CD">
        <w:tab/>
        <w:t>shall send the HTTP POST request message towards the UAE-C.</w:t>
      </w:r>
    </w:p>
    <w:p w14:paraId="4330240E" w14:textId="77777777" w:rsidR="008A5180" w:rsidRDefault="008A5180" w:rsidP="008A5180">
      <w:pPr>
        <w:pStyle w:val="Heading4"/>
        <w:rPr>
          <w:lang w:eastAsia="zh-CN"/>
        </w:rPr>
      </w:pPr>
      <w:bookmarkStart w:id="210" w:name="_Toc162943464"/>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10"/>
    </w:p>
    <w:p w14:paraId="28E3F2EC" w14:textId="77777777" w:rsidR="008A5180" w:rsidRPr="00CE7032" w:rsidRDefault="008A5180" w:rsidP="008A5180">
      <w:r w:rsidRPr="00CE7032">
        <w:t>Upon receiving an HTTP POST request containing:</w:t>
      </w:r>
    </w:p>
    <w:p w14:paraId="4BEB064D" w14:textId="77777777" w:rsidR="008A5180" w:rsidRPr="006638D6" w:rsidRDefault="008A5180" w:rsidP="008A5180">
      <w:pPr>
        <w:pStyle w:val="B1"/>
      </w:pPr>
      <w:r w:rsidRPr="006638D6">
        <w:t>a)</w:t>
      </w:r>
      <w:r w:rsidRPr="006638D6">
        <w:tab/>
        <w:t>a Content-Type header field set to "application/vnd.3gpp.uae-info+xml"; and</w:t>
      </w:r>
    </w:p>
    <w:p w14:paraId="125D8527" w14:textId="70C66A78" w:rsidR="008A5180" w:rsidRPr="006638D6" w:rsidRDefault="008A5180" w:rsidP="008A5180">
      <w:pPr>
        <w:pStyle w:val="B1"/>
      </w:pPr>
      <w:r w:rsidRPr="006638D6">
        <w:t>b)</w:t>
      </w:r>
      <w:r w:rsidRPr="006638D6">
        <w:tab/>
        <w:t>an application/vnd.3gpp.uae-info+xml MIME body with a &lt;</w:t>
      </w:r>
      <w:r>
        <w:t>DAA-client-event</w:t>
      </w:r>
      <w:r w:rsidRPr="006638D6">
        <w:t>-info&gt; element,</w:t>
      </w:r>
    </w:p>
    <w:p w14:paraId="28C9E018" w14:textId="43A02131" w:rsidR="008A5180" w:rsidRPr="00CE7032" w:rsidRDefault="008A5180" w:rsidP="008A5180">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w:t>
      </w:r>
      <w:r w:rsidR="00061049" w:rsidRPr="00CE7032">
        <w:t>IETF RFC </w:t>
      </w:r>
      <w:r w:rsidR="00061049">
        <w:t>9110</w:t>
      </w:r>
      <w:r w:rsidR="00061049" w:rsidRPr="00CE7032">
        <w:t> [5]</w:t>
      </w:r>
      <w:r w:rsidRPr="00CE7032">
        <w:t>. In the HTTP 200 (OK) response message, the UAE-S:</w:t>
      </w:r>
    </w:p>
    <w:p w14:paraId="63A6B1AA" w14:textId="06EF7542" w:rsidR="008A5180" w:rsidRPr="006638D6" w:rsidRDefault="008A5180" w:rsidP="008A5180">
      <w:pPr>
        <w:pStyle w:val="B1"/>
      </w:pPr>
      <w:r w:rsidRPr="006638D6">
        <w:t>a)</w:t>
      </w:r>
      <w:r w:rsidRPr="006638D6">
        <w:tab/>
        <w:t>shall include a Content-Type header field set to "application/vnd.3gpp.uae-info+xml";</w:t>
      </w:r>
    </w:p>
    <w:p w14:paraId="0CFAA266" w14:textId="77777777" w:rsidR="008A5180" w:rsidRPr="006638D6" w:rsidRDefault="008A5180" w:rsidP="008A5180">
      <w:pPr>
        <w:pStyle w:val="B1"/>
      </w:pPr>
      <w:r w:rsidRPr="006638D6">
        <w:t>b)</w:t>
      </w:r>
      <w:r w:rsidRPr="006638D6">
        <w:tab/>
        <w:t>shall include an application/vnd.3gpp.uae-info+xml MIME body and in the &lt;UAE-info&gt; root element:</w:t>
      </w:r>
    </w:p>
    <w:p w14:paraId="0634DC27" w14:textId="618B5C46" w:rsidR="008A5180" w:rsidRDefault="008A5180" w:rsidP="008A5180">
      <w:pPr>
        <w:pStyle w:val="B2"/>
      </w:pPr>
      <w:r w:rsidRPr="006638D6">
        <w:t>1)</w:t>
      </w:r>
      <w:r w:rsidRPr="006638D6">
        <w:tab/>
        <w:t>shall include a &lt;</w:t>
      </w:r>
      <w:r>
        <w:t>DAA-client-event</w:t>
      </w:r>
      <w:r w:rsidRPr="00CE7032">
        <w:t>-info</w:t>
      </w:r>
      <w:r w:rsidR="007C1E2D">
        <w:t>-ack</w:t>
      </w:r>
      <w:r w:rsidRPr="006638D6">
        <w:t xml:space="preserve">&gt; element with an &lt;acknowledgement&gt; child element indicating the acknowledgement of </w:t>
      </w:r>
      <w:r>
        <w:t>DAA client event information</w:t>
      </w:r>
      <w:r w:rsidRPr="006638D6">
        <w:t xml:space="preserve">; </w:t>
      </w:r>
      <w:r>
        <w:t>which</w:t>
      </w:r>
    </w:p>
    <w:p w14:paraId="34EE8761" w14:textId="429A752F" w:rsidR="008A5180" w:rsidRDefault="008A5180" w:rsidP="008A5180">
      <w:pPr>
        <w:pStyle w:val="B3"/>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3DCC6B75" w14:textId="77777777" w:rsidR="008A5180" w:rsidRDefault="008A5180" w:rsidP="008A5180">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66432B76" w14:textId="77777777" w:rsidR="008A5180" w:rsidRDefault="008A5180" w:rsidP="008A5180">
      <w:pPr>
        <w:pStyle w:val="B4"/>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39E74468" w14:textId="77777777" w:rsidR="008A5180" w:rsidRPr="006638D6" w:rsidRDefault="008A5180" w:rsidP="008A5180">
      <w:pPr>
        <w:pStyle w:val="B4"/>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4B7D039D" w14:textId="44E82EBE" w:rsidR="008A5180" w:rsidRDefault="008A5180" w:rsidP="0025676D">
      <w:pPr>
        <w:pStyle w:val="B1"/>
      </w:pPr>
      <w:r w:rsidRPr="006638D6">
        <w:t>c)</w:t>
      </w:r>
      <w:r w:rsidRPr="006638D6">
        <w:tab/>
        <w:t>shall send the HTTP 200 (OK) message towards the UAE-C.</w:t>
      </w:r>
    </w:p>
    <w:p w14:paraId="6FEA1BD6" w14:textId="77777777" w:rsidR="00CF79D6" w:rsidRDefault="00CF79D6" w:rsidP="00CF79D6">
      <w:pPr>
        <w:pStyle w:val="Heading4"/>
        <w:rPr>
          <w:lang w:eastAsia="zh-CN"/>
        </w:rPr>
      </w:pPr>
      <w:bookmarkStart w:id="211" w:name="_Toc162943465"/>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11"/>
    </w:p>
    <w:p w14:paraId="033AE54B" w14:textId="6389FC36" w:rsidR="00CF79D6" w:rsidRPr="008D25CD" w:rsidRDefault="00CF79D6" w:rsidP="00CF79D6">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 xml:space="preserve">the UAE-S shall generate an HTTP POST request message according to </w:t>
      </w:r>
      <w:r w:rsidR="00975350" w:rsidRPr="008D25CD">
        <w:t>IETF RFC </w:t>
      </w:r>
      <w:r w:rsidR="00975350">
        <w:t>9110</w:t>
      </w:r>
      <w:r w:rsidR="00975350" w:rsidRPr="008D25CD">
        <w:t> [5]</w:t>
      </w:r>
      <w:r w:rsidRPr="008D25CD">
        <w:t>. In the HTTP POST request message, the UAE-S:</w:t>
      </w:r>
    </w:p>
    <w:p w14:paraId="057B2E2A" w14:textId="77777777" w:rsidR="00CF79D6" w:rsidRPr="008D25CD" w:rsidRDefault="00CF79D6" w:rsidP="00CF79D6">
      <w:pPr>
        <w:pStyle w:val="B1"/>
      </w:pPr>
      <w:r w:rsidRPr="008D25CD">
        <w:lastRenderedPageBreak/>
        <w:t>a)</w:t>
      </w:r>
      <w:r w:rsidRPr="008D25CD">
        <w:tab/>
        <w:t>shall include a Request-URI set to the URI corresponding to the identity of the UAE-C;</w:t>
      </w:r>
    </w:p>
    <w:p w14:paraId="61A6B269" w14:textId="77777777" w:rsidR="00CF79D6" w:rsidRPr="008D25CD" w:rsidRDefault="00CF79D6" w:rsidP="00CF79D6">
      <w:pPr>
        <w:pStyle w:val="B1"/>
      </w:pPr>
      <w:r w:rsidRPr="008D25CD">
        <w:t>b)</w:t>
      </w:r>
      <w:r w:rsidRPr="008D25CD">
        <w:tab/>
        <w:t>shall include a Content-Type header field set to "application/vnd.3gpp.uae-info+xml";</w:t>
      </w:r>
    </w:p>
    <w:p w14:paraId="53175CF8" w14:textId="77777777" w:rsidR="00CF79D6" w:rsidRPr="00BE6942" w:rsidRDefault="00CF79D6" w:rsidP="00CF79D6">
      <w:pPr>
        <w:pStyle w:val="B1"/>
        <w:rPr>
          <w:lang w:val="en-IN"/>
        </w:rPr>
      </w:pPr>
      <w:r w:rsidRPr="008D25CD">
        <w:t>c)</w:t>
      </w:r>
      <w:r w:rsidRPr="008D25CD">
        <w:tab/>
        <w:t>shall include an application/vnd.3gpp.uae-info+xml MIME body with a &lt;</w:t>
      </w:r>
      <w:r>
        <w:rPr>
          <w:lang w:val="en-IN"/>
        </w:rPr>
        <w:t>DAA-server-event</w:t>
      </w:r>
      <w:r w:rsidRPr="008D25CD">
        <w:t>-info&gt; element in the &lt;UAE-info&gt; root element which:</w:t>
      </w:r>
    </w:p>
    <w:p w14:paraId="42568A28" w14:textId="3DF1051D" w:rsidR="00CF79D6" w:rsidRDefault="00CF79D6" w:rsidP="00CF79D6">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0CFF083C" w14:textId="77777777" w:rsidR="00CF79D6" w:rsidRDefault="00CF79D6" w:rsidP="00CF79D6">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EEBA842" w14:textId="77777777" w:rsidR="00CF79D6" w:rsidRDefault="00CF79D6" w:rsidP="00CF79D6">
      <w:pPr>
        <w:pStyle w:val="B3"/>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1A2CA3D" w14:textId="77777777" w:rsidR="00CF79D6" w:rsidRDefault="00CF79D6" w:rsidP="00CF79D6">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1A560B0A" w14:textId="72CFBDD3" w:rsidR="00CF79D6" w:rsidRDefault="00CF79D6" w:rsidP="0025676D">
      <w:pPr>
        <w:pStyle w:val="B1"/>
      </w:pPr>
      <w:r w:rsidRPr="008D25CD">
        <w:rPr>
          <w:rFonts w:hint="eastAsia"/>
          <w:lang w:eastAsia="zh-CN"/>
        </w:rPr>
        <w:t>d</w:t>
      </w:r>
      <w:r w:rsidRPr="008D25CD">
        <w:t>)</w:t>
      </w:r>
      <w:r w:rsidRPr="008D25CD">
        <w:tab/>
        <w:t>shall send the HTTP POST request message towards the UAE-C.</w:t>
      </w:r>
    </w:p>
    <w:p w14:paraId="017B637A" w14:textId="77777777" w:rsidR="005A517F" w:rsidRPr="00363F52" w:rsidRDefault="005A517F" w:rsidP="005A517F">
      <w:pPr>
        <w:pStyle w:val="Heading2"/>
      </w:pPr>
      <w:bookmarkStart w:id="212" w:name="_Toc162943466"/>
      <w:r>
        <w:t>6.9</w:t>
      </w:r>
      <w:r w:rsidRPr="00363F52">
        <w:tab/>
      </w:r>
      <w:r w:rsidRPr="00845F8B">
        <w:rPr>
          <w:lang w:val="en-IN"/>
        </w:rPr>
        <w:t>Tracking dynamic UAVs in an application defined area relative to a host UAV</w:t>
      </w:r>
      <w:bookmarkEnd w:id="212"/>
    </w:p>
    <w:p w14:paraId="75A3F198" w14:textId="77777777" w:rsidR="005A517F" w:rsidRPr="006A63F0" w:rsidRDefault="005A517F" w:rsidP="005A517F">
      <w:pPr>
        <w:pStyle w:val="Heading3"/>
      </w:pPr>
      <w:bookmarkStart w:id="213" w:name="_Toc162943467"/>
      <w:r>
        <w:t>6.9.1</w:t>
      </w:r>
      <w:r>
        <w:tab/>
        <w:t>Client procedure</w:t>
      </w:r>
      <w:bookmarkEnd w:id="213"/>
    </w:p>
    <w:p w14:paraId="2D784FDA" w14:textId="77777777" w:rsidR="005A517F" w:rsidRDefault="005A517F" w:rsidP="005A517F">
      <w:pPr>
        <w:pStyle w:val="Heading4"/>
        <w:rPr>
          <w:lang w:eastAsia="zh-CN"/>
        </w:rPr>
      </w:pPr>
      <w:bookmarkStart w:id="214" w:name="_Toc162943468"/>
      <w:r>
        <w:rPr>
          <w:rFonts w:hint="eastAsia"/>
          <w:lang w:eastAsia="zh-CN"/>
        </w:rPr>
        <w:t>6</w:t>
      </w:r>
      <w:r>
        <w:rPr>
          <w:lang w:eastAsia="zh-CN"/>
        </w:rPr>
        <w:t>.9.1.1</w:t>
      </w:r>
      <w:r>
        <w:rPr>
          <w:lang w:eastAsia="zh-CN"/>
        </w:rPr>
        <w:tab/>
      </w:r>
      <w:r>
        <w:t>Subscription for host UAV dynamic information</w:t>
      </w:r>
      <w:bookmarkEnd w:id="214"/>
    </w:p>
    <w:p w14:paraId="7B9C3855" w14:textId="77777777" w:rsidR="005A517F" w:rsidRPr="008D25CD" w:rsidRDefault="005A517F" w:rsidP="005A517F">
      <w:r>
        <w:rPr>
          <w:lang w:eastAsia="x-none"/>
        </w:rPr>
        <w:t xml:space="preserve">To </w:t>
      </w:r>
      <w:r w:rsidRPr="000151BB">
        <w:rPr>
          <w:lang w:eastAsia="x-none"/>
        </w:rPr>
        <w:t>subscri</w:t>
      </w:r>
      <w:r>
        <w:rPr>
          <w:lang w:eastAsia="x-none"/>
        </w:rPr>
        <w:t>be</w:t>
      </w:r>
      <w:r w:rsidRPr="000151BB">
        <w:rPr>
          <w:lang w:eastAsia="x-none"/>
        </w:rPr>
        <w:t xml:space="preserve"> for host UAV</w:t>
      </w:r>
      <w:r w:rsidRPr="00127CB6">
        <w:t>'</w:t>
      </w:r>
      <w:r w:rsidRPr="000151BB">
        <w:rPr>
          <w:lang w:eastAsia="x-none"/>
        </w:rPr>
        <w:t>s dynamic information with UAE server</w:t>
      </w:r>
      <w:r>
        <w:rPr>
          <w:lang w:eastAsia="x-none"/>
        </w:rPr>
        <w:t>,</w:t>
      </w:r>
      <w:r w:rsidRPr="008D25CD">
        <w:rPr>
          <w:lang w:eastAsia="x-none"/>
        </w:rPr>
        <w:t xml:space="preserve"> </w:t>
      </w:r>
      <w:r w:rsidRPr="008D25CD">
        <w:t>the UAE-</w:t>
      </w:r>
      <w:r>
        <w:t>C</w:t>
      </w:r>
      <w:r w:rsidRPr="008D25CD">
        <w:t xml:space="preserve"> </w:t>
      </w:r>
      <w:r>
        <w:t xml:space="preserve">of the host UAV </w:t>
      </w:r>
      <w:r w:rsidRPr="008D25CD">
        <w:t xml:space="preserve">shall generate an HTTP POST request message according to </w:t>
      </w:r>
      <w:r w:rsidRPr="005D1893">
        <w:t>IETF RFC 9110 [5].</w:t>
      </w:r>
      <w:r w:rsidRPr="008D25CD">
        <w:t xml:space="preserve"> In the HTTP POST request message, the UAE-</w:t>
      </w:r>
      <w:r>
        <w:t>C of the host UAV</w:t>
      </w:r>
      <w:r w:rsidRPr="008D25CD">
        <w:t>:</w:t>
      </w:r>
    </w:p>
    <w:p w14:paraId="332A026D" w14:textId="77777777" w:rsidR="005A517F" w:rsidRDefault="005A517F" w:rsidP="005A517F">
      <w:pPr>
        <w:pStyle w:val="B1"/>
      </w:pPr>
      <w:r>
        <w:t>a)</w:t>
      </w:r>
      <w:r>
        <w:tab/>
      </w:r>
      <w:r w:rsidRPr="008344BC">
        <w:t>shall set the Request-URI to the URI corresponding to the identity of the UAE-S</w:t>
      </w:r>
      <w:r>
        <w:t>;</w:t>
      </w:r>
    </w:p>
    <w:p w14:paraId="6DABD8A6" w14:textId="77777777" w:rsidR="005A517F" w:rsidRDefault="005A517F" w:rsidP="005A517F">
      <w:pPr>
        <w:pStyle w:val="B1"/>
      </w:pPr>
      <w:r>
        <w:t>b)</w:t>
      </w:r>
      <w:r>
        <w:tab/>
        <w:t>shall include a Content-Type header field set to "application/vnd.3gpp.uae-info+xml";</w:t>
      </w:r>
    </w:p>
    <w:p w14:paraId="74A35C53" w14:textId="77777777" w:rsidR="005A517F" w:rsidRDefault="005A517F" w:rsidP="005A517F">
      <w:pPr>
        <w:pStyle w:val="B1"/>
      </w:pPr>
      <w:r>
        <w:t>c)</w:t>
      </w:r>
      <w:r>
        <w:tab/>
        <w:t>shall include an application/vnd.3gpp.uae-info+xml MIME body with a &lt;s</w:t>
      </w:r>
      <w:r w:rsidRPr="00CD55D7">
        <w:t>ubscribe</w:t>
      </w:r>
      <w:r>
        <w:t>-</w:t>
      </w:r>
      <w:r w:rsidRPr="00CD55D7">
        <w:t>host</w:t>
      </w:r>
      <w:r>
        <w:t>-</w:t>
      </w:r>
      <w:r w:rsidRPr="00CD55D7">
        <w:t>UAV</w:t>
      </w:r>
      <w:r>
        <w:t>-</w:t>
      </w:r>
      <w:r w:rsidRPr="00CD55D7">
        <w:t>dynamic</w:t>
      </w:r>
      <w:r>
        <w:t>-info&gt; element in the &lt;UAE-info&gt; root element which:</w:t>
      </w:r>
    </w:p>
    <w:p w14:paraId="3A19DE74" w14:textId="77777777" w:rsidR="005A517F" w:rsidRDefault="005A517F" w:rsidP="005A517F">
      <w:pPr>
        <w:pStyle w:val="B2"/>
      </w:pPr>
      <w:r>
        <w:t>1)</w:t>
      </w:r>
      <w:r>
        <w:tab/>
        <w:t>shall include a &lt;UAS-id&gt; element set to the identifier of the UAS</w:t>
      </w:r>
      <w:r w:rsidRPr="0012106E">
        <w:rPr>
          <w:szCs w:val="18"/>
          <w:lang w:val="en-US"/>
        </w:rPr>
        <w:t xml:space="preserve"> </w:t>
      </w:r>
      <w:r>
        <w:rPr>
          <w:szCs w:val="18"/>
          <w:lang w:val="en-US"/>
        </w:rPr>
        <w:t xml:space="preserve">for which the host UAV </w:t>
      </w:r>
      <w:r w:rsidRPr="00D65A3A">
        <w:rPr>
          <w:rFonts w:cs="Calibri"/>
        </w:rPr>
        <w:t xml:space="preserve">client support </w:t>
      </w:r>
      <w:r>
        <w:t>information</w:t>
      </w:r>
      <w:r>
        <w:rPr>
          <w:szCs w:val="18"/>
          <w:lang w:val="en-US"/>
        </w:rPr>
        <w:t xml:space="preserve"> applies</w:t>
      </w:r>
      <w:r>
        <w:t>; and</w:t>
      </w:r>
    </w:p>
    <w:p w14:paraId="0D77DD30" w14:textId="77777777" w:rsidR="005A517F" w:rsidRDefault="005A517F" w:rsidP="005A517F">
      <w:pPr>
        <w:pStyle w:val="B2"/>
      </w:pPr>
      <w:r>
        <w:t>2)</w:t>
      </w:r>
      <w:r>
        <w:tab/>
        <w:t>shall include an &lt;a</w:t>
      </w:r>
      <w:r w:rsidRPr="000973CC">
        <w:t>pplication</w:t>
      </w:r>
      <w:r>
        <w:t>-</w:t>
      </w:r>
      <w:r w:rsidRPr="000973CC">
        <w:t>defined</w:t>
      </w:r>
      <w:r>
        <w:t>-</w:t>
      </w:r>
      <w:r w:rsidRPr="000973CC">
        <w:t>proximity</w:t>
      </w:r>
      <w:r>
        <w:t>-</w:t>
      </w:r>
      <w:r w:rsidRPr="000973CC">
        <w:t>range</w:t>
      </w:r>
      <w:r>
        <w:t>-</w:t>
      </w:r>
      <w:r w:rsidRPr="000973CC">
        <w:t>info</w:t>
      </w:r>
      <w:r>
        <w:t xml:space="preserve">&gt; element indicating </w:t>
      </w:r>
      <w:r w:rsidRPr="00127CB6">
        <w:t>the range information over which the host UAV's dynamic information is required</w:t>
      </w:r>
      <w:r>
        <w:t>; and</w:t>
      </w:r>
    </w:p>
    <w:p w14:paraId="5B9FE157" w14:textId="1D723120" w:rsidR="005A517F" w:rsidRDefault="005A517F" w:rsidP="0025676D">
      <w:pPr>
        <w:pStyle w:val="B1"/>
      </w:pPr>
      <w:r>
        <w:t>d)</w:t>
      </w:r>
      <w:r>
        <w:tab/>
        <w:t xml:space="preserve">shall </w:t>
      </w:r>
      <w:r w:rsidRPr="009724CE">
        <w:t>send</w:t>
      </w:r>
      <w:r>
        <w:t xml:space="preserve"> the HTTP </w:t>
      </w:r>
      <w:r>
        <w:rPr>
          <w:lang w:eastAsia="zh-CN"/>
        </w:rPr>
        <w:t>POST request</w:t>
      </w:r>
      <w:r>
        <w:t xml:space="preserve"> towards the UAE-S.</w:t>
      </w:r>
    </w:p>
    <w:p w14:paraId="74164519" w14:textId="77777777" w:rsidR="00F63042" w:rsidRDefault="00F63042" w:rsidP="00F63042">
      <w:pPr>
        <w:pStyle w:val="Heading3"/>
      </w:pPr>
      <w:bookmarkStart w:id="215" w:name="_Toc162943469"/>
      <w:r>
        <w:t>6.9.2</w:t>
      </w:r>
      <w:r>
        <w:tab/>
        <w:t>Server procedure</w:t>
      </w:r>
      <w:bookmarkEnd w:id="215"/>
    </w:p>
    <w:p w14:paraId="1565C426" w14:textId="77777777" w:rsidR="00F63042" w:rsidRPr="002D2C72" w:rsidRDefault="00F63042" w:rsidP="00F63042">
      <w:pPr>
        <w:pStyle w:val="Heading4"/>
        <w:rPr>
          <w:lang w:eastAsia="zh-CN"/>
        </w:rPr>
      </w:pPr>
      <w:bookmarkStart w:id="216" w:name="_Toc162943470"/>
      <w:r w:rsidRPr="002D2C72">
        <w:rPr>
          <w:rFonts w:hint="eastAsia"/>
          <w:lang w:eastAsia="zh-CN"/>
        </w:rPr>
        <w:t>6</w:t>
      </w:r>
      <w:r w:rsidRPr="002D2C72">
        <w:rPr>
          <w:lang w:eastAsia="zh-CN"/>
        </w:rPr>
        <w:t>.</w:t>
      </w:r>
      <w:r>
        <w:rPr>
          <w:lang w:eastAsia="zh-CN"/>
        </w:rPr>
        <w:t>9</w:t>
      </w:r>
      <w:r w:rsidRPr="002D2C72">
        <w:rPr>
          <w:lang w:eastAsia="zh-CN"/>
        </w:rPr>
        <w:t>.</w:t>
      </w:r>
      <w:r>
        <w:rPr>
          <w:lang w:eastAsia="zh-CN"/>
        </w:rPr>
        <w:t>2</w:t>
      </w:r>
      <w:r w:rsidRPr="002D2C72">
        <w:rPr>
          <w:lang w:eastAsia="zh-CN"/>
        </w:rPr>
        <w:t>.</w:t>
      </w:r>
      <w:r>
        <w:rPr>
          <w:lang w:eastAsia="zh-CN"/>
        </w:rPr>
        <w:t>1</w:t>
      </w:r>
      <w:r w:rsidRPr="002D2C72">
        <w:rPr>
          <w:lang w:eastAsia="zh-CN"/>
        </w:rPr>
        <w:tab/>
      </w:r>
      <w:r w:rsidRPr="00BD2B73">
        <w:rPr>
          <w:lang w:eastAsia="zh-CN"/>
        </w:rPr>
        <w:t>Subscription for host UAV dynamic information</w:t>
      </w:r>
      <w:bookmarkEnd w:id="216"/>
    </w:p>
    <w:p w14:paraId="7C22A737" w14:textId="77777777" w:rsidR="00F63042" w:rsidRPr="00CE7032" w:rsidRDefault="00F63042" w:rsidP="00F63042">
      <w:r w:rsidRPr="00CE7032">
        <w:t>Upon receiving an HTTP POST request containing:</w:t>
      </w:r>
    </w:p>
    <w:p w14:paraId="5875D8C6" w14:textId="77777777" w:rsidR="00F63042" w:rsidRPr="002D2C72" w:rsidRDefault="00F63042" w:rsidP="00F63042">
      <w:pPr>
        <w:pStyle w:val="B1"/>
      </w:pPr>
      <w:r w:rsidRPr="002D2C72">
        <w:t>a)</w:t>
      </w:r>
      <w:r w:rsidRPr="002D2C72">
        <w:tab/>
        <w:t>a Content-Type header field set to "application/vnd.3gpp.uae-info+xml"; and</w:t>
      </w:r>
    </w:p>
    <w:p w14:paraId="3C09FE12" w14:textId="77777777" w:rsidR="00F63042" w:rsidRPr="002D2C72" w:rsidRDefault="00F63042" w:rsidP="00F63042">
      <w:pPr>
        <w:pStyle w:val="B1"/>
      </w:pPr>
      <w:r w:rsidRPr="002D2C72">
        <w:t>b)</w:t>
      </w:r>
      <w:r w:rsidRPr="002D2C72">
        <w:tab/>
        <w:t>an application/vnd.3gpp.uae-info+xml MIME body with a &lt;</w:t>
      </w:r>
      <w:r>
        <w:t>s</w:t>
      </w:r>
      <w:r w:rsidRPr="00ED3E35">
        <w:t>ubscribe-host-UAV-dynamic-info</w:t>
      </w:r>
      <w:r w:rsidRPr="002D2C72">
        <w:t>&gt; element,</w:t>
      </w:r>
    </w:p>
    <w:p w14:paraId="6664BFB8" w14:textId="77777777" w:rsidR="00F63042" w:rsidRPr="00CE7032" w:rsidRDefault="00F63042" w:rsidP="00F63042">
      <w:r w:rsidRPr="00CE7032">
        <w:t>the UAE-S:</w:t>
      </w:r>
    </w:p>
    <w:p w14:paraId="421BE51D" w14:textId="77777777" w:rsidR="00F63042" w:rsidRPr="002D2C72" w:rsidRDefault="00F63042" w:rsidP="00F63042">
      <w:pPr>
        <w:pStyle w:val="B1"/>
        <w:rPr>
          <w:lang w:eastAsia="zh-CN"/>
        </w:rPr>
      </w:pPr>
      <w:r w:rsidRPr="002D2C72">
        <w:t>a)</w:t>
      </w:r>
      <w:r w:rsidRPr="002D2C72">
        <w:tab/>
        <w:t xml:space="preserve">shall </w:t>
      </w:r>
      <w:r>
        <w:t xml:space="preserve">store </w:t>
      </w:r>
      <w:r w:rsidRPr="005D17A4">
        <w:t>the subscription information</w:t>
      </w:r>
      <w:r w:rsidRPr="002D2C72">
        <w:rPr>
          <w:lang w:eastAsia="zh-CN"/>
        </w:rPr>
        <w:t>;</w:t>
      </w:r>
    </w:p>
    <w:p w14:paraId="43315942" w14:textId="77777777" w:rsidR="00F63042" w:rsidRPr="002D2C72" w:rsidRDefault="00F63042" w:rsidP="00F63042">
      <w:pPr>
        <w:pStyle w:val="B1"/>
      </w:pPr>
      <w:r>
        <w:lastRenderedPageBreak/>
        <w:t>b</w:t>
      </w:r>
      <w:r w:rsidRPr="002D2C72">
        <w:t>)</w:t>
      </w:r>
      <w:r w:rsidRPr="002D2C72">
        <w:tab/>
        <w:t xml:space="preserve">the UAE-S shall generate an HTTP 200 (OK) response according to </w:t>
      </w:r>
      <w:r w:rsidRPr="00277FC2">
        <w:t>IETF RFC 9110 [5].</w:t>
      </w:r>
      <w:r w:rsidRPr="002D2C72">
        <w:t xml:space="preserve"> In the HTTP 200 (OK) response message, the UAE-S:</w:t>
      </w:r>
    </w:p>
    <w:p w14:paraId="6B779C02" w14:textId="77777777" w:rsidR="00F63042" w:rsidRPr="002D2C72" w:rsidRDefault="00F63042" w:rsidP="00F63042">
      <w:pPr>
        <w:pStyle w:val="B2"/>
      </w:pPr>
      <w:r>
        <w:t>1</w:t>
      </w:r>
      <w:r w:rsidRPr="002D2C72">
        <w:t>)</w:t>
      </w:r>
      <w:r w:rsidRPr="002D2C72">
        <w:tab/>
        <w:t>shall include a Content-Type header field set to "application/vnd.3gpp.uae-info+xml";</w:t>
      </w:r>
    </w:p>
    <w:p w14:paraId="66A8E11A" w14:textId="77777777" w:rsidR="00F63042" w:rsidRPr="002D2C72" w:rsidRDefault="00F63042" w:rsidP="00F63042">
      <w:pPr>
        <w:pStyle w:val="B2"/>
      </w:pPr>
      <w:r>
        <w:t>2</w:t>
      </w:r>
      <w:r w:rsidRPr="002D2C72">
        <w:t>)</w:t>
      </w:r>
      <w:r w:rsidRPr="002D2C72">
        <w:tab/>
        <w:t>shall include an application/vnd.3gpp.uae-info+xml MIME body with a &lt;</w:t>
      </w:r>
      <w:r>
        <w:t>s</w:t>
      </w:r>
      <w:r w:rsidRPr="00084855">
        <w:t>ubscribe-host-UAV-dynamic-info</w:t>
      </w:r>
      <w:r w:rsidRPr="002D2C72">
        <w:t>&gt; element in the &lt;UAE-info&gt; root element which:</w:t>
      </w:r>
    </w:p>
    <w:p w14:paraId="77D07D55" w14:textId="77777777" w:rsidR="00F63042" w:rsidRPr="002D2C72" w:rsidRDefault="00F63042" w:rsidP="00F63042">
      <w:pPr>
        <w:pStyle w:val="B3"/>
      </w:pPr>
      <w:r w:rsidRPr="002D2C72">
        <w:t>i)</w:t>
      </w:r>
      <w:r w:rsidRPr="002D2C72">
        <w:tab/>
      </w:r>
      <w:r w:rsidRPr="00E90E38">
        <w:t>shall include a &lt;result&gt; child element set to the value "positive" or "negative" indicating positive or negative result of the reception</w:t>
      </w:r>
      <w:r w:rsidRPr="002D2C72">
        <w:t>;</w:t>
      </w:r>
      <w:r>
        <w:t xml:space="preserve"> and</w:t>
      </w:r>
    </w:p>
    <w:p w14:paraId="14650C62" w14:textId="77777777" w:rsidR="00F63042" w:rsidRPr="002D2C72" w:rsidRDefault="00F63042" w:rsidP="00F63042">
      <w:pPr>
        <w:pStyle w:val="B3"/>
      </w:pPr>
      <w:r w:rsidRPr="002D2C72">
        <w:t>ii)</w:t>
      </w:r>
      <w:r w:rsidRPr="002D2C72">
        <w:tab/>
      </w:r>
      <w:r w:rsidRPr="002D2C72">
        <w:tab/>
      </w:r>
      <w:r w:rsidRPr="00E72842">
        <w:t>if the &lt;result&gt; element indicates positive result, shall include a &lt;subscription-ID&gt; element set to the identifier of a successful subscription</w:t>
      </w:r>
      <w:r w:rsidRPr="002D2C72">
        <w:t>; and</w:t>
      </w:r>
    </w:p>
    <w:p w14:paraId="0398D1AA" w14:textId="77777777" w:rsidR="00F63042" w:rsidRDefault="00F63042" w:rsidP="00F63042">
      <w:pPr>
        <w:pStyle w:val="B2"/>
      </w:pPr>
      <w:r>
        <w:t>3</w:t>
      </w:r>
      <w:r w:rsidRPr="002D2C72">
        <w:t>)</w:t>
      </w:r>
      <w:r w:rsidRPr="002D2C72">
        <w:tab/>
        <w:t>shall send the HTTP 200 (OK) message towards the UAE-C</w:t>
      </w:r>
      <w:r>
        <w:t xml:space="preserve"> of the host UAV; and</w:t>
      </w:r>
    </w:p>
    <w:p w14:paraId="124672D4" w14:textId="65E4ECC8" w:rsidR="00F63042" w:rsidRDefault="00F63042" w:rsidP="0025676D">
      <w:pPr>
        <w:pStyle w:val="B1"/>
      </w:pPr>
      <w:r>
        <w:t>c)</w:t>
      </w:r>
      <w:r>
        <w:tab/>
        <w:t xml:space="preserve">shall </w:t>
      </w:r>
      <w:r w:rsidRPr="00E3315B">
        <w:t>obtain and initiate tracking the host UAV location from the location management server</w:t>
      </w:r>
      <w:r>
        <w:t xml:space="preserve"> (LMS)</w:t>
      </w:r>
      <w:r w:rsidRPr="00E3315B">
        <w:t xml:space="preserve"> as specified in </w:t>
      </w:r>
      <w:r w:rsidRPr="00FE139A">
        <w:t>3GPP</w:t>
      </w:r>
      <w:r>
        <w:t> </w:t>
      </w:r>
      <w:r w:rsidRPr="00FE139A">
        <w:t>TS</w:t>
      </w:r>
      <w:r>
        <w:t> </w:t>
      </w:r>
      <w:r w:rsidRPr="00E3315B">
        <w:t>23.434 [</w:t>
      </w:r>
      <w:r w:rsidR="00773293">
        <w:t>4</w:t>
      </w:r>
      <w:r w:rsidRPr="00E3315B">
        <w:t>]</w:t>
      </w:r>
      <w:r>
        <w:t>.</w:t>
      </w:r>
    </w:p>
    <w:p w14:paraId="13D5A2A3" w14:textId="77777777" w:rsidR="00F822A3" w:rsidRDefault="00F822A3" w:rsidP="00F822A3">
      <w:pPr>
        <w:pStyle w:val="Heading4"/>
        <w:rPr>
          <w:lang w:eastAsia="zh-CN"/>
        </w:rPr>
      </w:pPr>
      <w:bookmarkStart w:id="217" w:name="_Toc162943471"/>
      <w:r>
        <w:rPr>
          <w:rFonts w:hint="eastAsia"/>
          <w:lang w:eastAsia="zh-CN"/>
        </w:rPr>
        <w:t>6</w:t>
      </w:r>
      <w:r>
        <w:rPr>
          <w:lang w:eastAsia="zh-CN"/>
        </w:rPr>
        <w:t>.9.2.2</w:t>
      </w:r>
      <w:r>
        <w:rPr>
          <w:lang w:eastAsia="zh-CN"/>
        </w:rPr>
        <w:tab/>
      </w:r>
      <w:r w:rsidRPr="0013375E">
        <w:t>Notification of host UAV dynamic information</w:t>
      </w:r>
      <w:bookmarkEnd w:id="217"/>
    </w:p>
    <w:p w14:paraId="05CD0C87" w14:textId="77777777" w:rsidR="00F822A3" w:rsidRPr="008D25CD" w:rsidRDefault="00F822A3" w:rsidP="00F822A3">
      <w:r>
        <w:rPr>
          <w:lang w:eastAsia="x-none"/>
        </w:rPr>
        <w:t>Once UAE-C of the host UAV or</w:t>
      </w:r>
      <w:r w:rsidRPr="00A00E9B">
        <w:t xml:space="preserve"> </w:t>
      </w:r>
      <w:r w:rsidRPr="00A00E9B">
        <w:rPr>
          <w:lang w:eastAsia="x-none"/>
        </w:rPr>
        <w:t>UAS Application Specific Server</w:t>
      </w:r>
      <w:r>
        <w:rPr>
          <w:lang w:eastAsia="x-none"/>
        </w:rPr>
        <w:t xml:space="preserve"> (USS)</w:t>
      </w:r>
      <w:r w:rsidRPr="00A00E9B">
        <w:rPr>
          <w:lang w:eastAsia="x-none"/>
        </w:rPr>
        <w:t xml:space="preserve"> has performed subscription</w:t>
      </w:r>
      <w:r w:rsidRPr="00211B7A">
        <w:t xml:space="preserve"> </w:t>
      </w:r>
      <w:r>
        <w:t xml:space="preserve">for </w:t>
      </w:r>
      <w:r w:rsidRPr="00211B7A">
        <w:rPr>
          <w:lang w:eastAsia="x-none"/>
        </w:rPr>
        <w:t>host UAV dynamic information</w:t>
      </w:r>
      <w:r>
        <w:rPr>
          <w:lang w:eastAsia="x-none"/>
        </w:rPr>
        <w:t xml:space="preserve">, the </w:t>
      </w:r>
      <w:r w:rsidRPr="000151BB">
        <w:rPr>
          <w:lang w:eastAsia="x-none"/>
        </w:rPr>
        <w:t>UAE server</w:t>
      </w:r>
      <w:r>
        <w:rPr>
          <w:lang w:eastAsia="x-none"/>
        </w:rPr>
        <w:t xml:space="preserve"> UAE-S sends a notification of</w:t>
      </w:r>
      <w:r w:rsidRPr="000E0A18">
        <w:rPr>
          <w:lang w:eastAsia="x-none"/>
        </w:rPr>
        <w:t xml:space="preserve"> </w:t>
      </w:r>
      <w:r w:rsidRPr="00211B7A">
        <w:rPr>
          <w:lang w:eastAsia="x-none"/>
        </w:rPr>
        <w:t>host UAV dynamic information</w:t>
      </w:r>
      <w:r>
        <w:rPr>
          <w:lang w:eastAsia="x-none"/>
        </w:rPr>
        <w:t xml:space="preserve"> to</w:t>
      </w:r>
      <w:r w:rsidRPr="008D25CD">
        <w:rPr>
          <w:lang w:eastAsia="x-none"/>
        </w:rPr>
        <w:t xml:space="preserve"> </w:t>
      </w:r>
      <w:r w:rsidRPr="008D25CD">
        <w:t>the UAE-</w:t>
      </w:r>
      <w:r>
        <w:t>C of the host UAV, and UAE-S</w:t>
      </w:r>
      <w:r w:rsidRPr="008D25CD">
        <w:t xml:space="preserve"> shall generate an HTTP POST request message according to </w:t>
      </w:r>
      <w:r w:rsidRPr="00AA57ED">
        <w:t>IETF RFC 9110 [5].</w:t>
      </w:r>
      <w:r w:rsidRPr="008D25CD">
        <w:t xml:space="preserve"> In the HTTP POST request message, the UAE-</w:t>
      </w:r>
      <w:r>
        <w:t>S</w:t>
      </w:r>
      <w:r w:rsidRPr="008D25CD">
        <w:t>:</w:t>
      </w:r>
    </w:p>
    <w:p w14:paraId="26664B32" w14:textId="77777777" w:rsidR="00F822A3" w:rsidRDefault="00F822A3" w:rsidP="00F822A3">
      <w:pPr>
        <w:pStyle w:val="B1"/>
      </w:pPr>
      <w:r>
        <w:t>a)</w:t>
      </w:r>
      <w:r>
        <w:tab/>
      </w:r>
      <w:r w:rsidRPr="008344BC">
        <w:t>shall set the Request-URI to the URI corresponding to the identity of the UAE-</w:t>
      </w:r>
      <w:r>
        <w:t>C of the host UAV;</w:t>
      </w:r>
    </w:p>
    <w:p w14:paraId="3D5F80D3" w14:textId="77777777" w:rsidR="00F822A3" w:rsidRDefault="00F822A3" w:rsidP="00F822A3">
      <w:pPr>
        <w:pStyle w:val="B1"/>
      </w:pPr>
      <w:r>
        <w:t>b)</w:t>
      </w:r>
      <w:r>
        <w:tab/>
        <w:t>shall include a Content-Type header field set to "application/vnd.3gpp.uae-info+xml";</w:t>
      </w:r>
    </w:p>
    <w:p w14:paraId="13DDF952" w14:textId="77777777" w:rsidR="00F822A3" w:rsidRDefault="00F822A3" w:rsidP="00F822A3">
      <w:pPr>
        <w:pStyle w:val="B1"/>
      </w:pPr>
      <w:r>
        <w:t>c)</w:t>
      </w:r>
      <w:r>
        <w:tab/>
        <w:t>shall include an application/vnd.3gpp.uae-info+xml MIME body with a &lt;notification-of-host-UAV-</w:t>
      </w:r>
      <w:r w:rsidRPr="00CD55D7">
        <w:t>dynamic</w:t>
      </w:r>
      <w:r>
        <w:t>-info&gt; element in the &lt;UAE-info&gt; root element which:</w:t>
      </w:r>
    </w:p>
    <w:p w14:paraId="45B26A06" w14:textId="77777777" w:rsidR="00F822A3" w:rsidRDefault="00F822A3" w:rsidP="00F822A3">
      <w:pPr>
        <w:pStyle w:val="B2"/>
      </w:pPr>
      <w:r>
        <w:t>1)</w:t>
      </w:r>
      <w:r>
        <w:tab/>
        <w:t xml:space="preserve">shall </w:t>
      </w:r>
      <w:r w:rsidRPr="00201DAE">
        <w:t>include a &lt;subscription-ID&gt; element set to the identifier of a successful subscription</w:t>
      </w:r>
      <w:r>
        <w:t>;</w:t>
      </w:r>
    </w:p>
    <w:p w14:paraId="689A3A99" w14:textId="77777777" w:rsidR="00F822A3" w:rsidRDefault="00F822A3" w:rsidP="00F822A3">
      <w:pPr>
        <w:pStyle w:val="B2"/>
      </w:pPr>
      <w:r>
        <w:t>2)</w:t>
      </w:r>
      <w:r>
        <w:tab/>
        <w:t xml:space="preserve">shall include a &lt;location-of-the-host-UAV&gt; element indicating </w:t>
      </w:r>
      <w:r w:rsidRPr="00127CB6">
        <w:t xml:space="preserve">the </w:t>
      </w:r>
      <w:r w:rsidRPr="000A74CE">
        <w:t xml:space="preserve">location of the host UAV during the </w:t>
      </w:r>
      <w:r>
        <w:t>h</w:t>
      </w:r>
      <w:r w:rsidRPr="000A74CE">
        <w:t>ost UAV dynamic information subscription</w:t>
      </w:r>
      <w:r>
        <w:t>; and</w:t>
      </w:r>
    </w:p>
    <w:p w14:paraId="7FC6F84A" w14:textId="77777777" w:rsidR="00F822A3" w:rsidRDefault="00F822A3" w:rsidP="00F822A3">
      <w:pPr>
        <w:pStyle w:val="B2"/>
      </w:pPr>
      <w:r>
        <w:t>3)</w:t>
      </w:r>
      <w:r>
        <w:tab/>
        <w:t xml:space="preserve">shall include a &lt;list-of-UAVs-info&gt; element including the </w:t>
      </w:r>
      <w:r w:rsidRPr="00EB3F12">
        <w:t>information of the UAVs which were detected in the application defined proximity range</w:t>
      </w:r>
      <w:r>
        <w:t>, which:</w:t>
      </w:r>
    </w:p>
    <w:p w14:paraId="0F3020A1" w14:textId="77777777" w:rsidR="00F822A3" w:rsidRDefault="00F822A3" w:rsidP="00F822A3">
      <w:pPr>
        <w:pStyle w:val="B3"/>
      </w:pPr>
      <w:r>
        <w:t>i)</w:t>
      </w:r>
      <w:r>
        <w:tab/>
        <w:t>shall include a &lt;nearby-UAV-ID&gt; element set to the</w:t>
      </w:r>
      <w:r w:rsidRPr="008978F1">
        <w:t xml:space="preserve"> identifier of nearby UAS</w:t>
      </w:r>
      <w:r>
        <w:t>;</w:t>
      </w:r>
    </w:p>
    <w:p w14:paraId="446069C6" w14:textId="77777777" w:rsidR="00F822A3" w:rsidRDefault="00F822A3" w:rsidP="00F822A3">
      <w:pPr>
        <w:pStyle w:val="B3"/>
      </w:pPr>
      <w:r>
        <w:t>ii)</w:t>
      </w:r>
      <w:r>
        <w:tab/>
        <w:t>shall include a &lt;location-information&gt; element set to the</w:t>
      </w:r>
      <w:r w:rsidRPr="008978F1">
        <w:t xml:space="preserve"> </w:t>
      </w:r>
      <w:r>
        <w:t>l</w:t>
      </w:r>
      <w:r w:rsidRPr="00E15971">
        <w:t>ocation information of the nearby UAV within the application defined proximity range</w:t>
      </w:r>
      <w:r>
        <w:t>;</w:t>
      </w:r>
    </w:p>
    <w:p w14:paraId="41C6ADFE" w14:textId="77777777" w:rsidR="00F822A3" w:rsidRDefault="00F822A3" w:rsidP="00F822A3">
      <w:pPr>
        <w:pStyle w:val="B3"/>
      </w:pPr>
      <w:r>
        <w:t>iii)</w:t>
      </w:r>
      <w:r>
        <w:tab/>
        <w:t>shall include a &lt;distance-information&gt; element set to the</w:t>
      </w:r>
      <w:r w:rsidRPr="008978F1">
        <w:t xml:space="preserve"> </w:t>
      </w:r>
      <w:r>
        <w:t>distance</w:t>
      </w:r>
      <w:r w:rsidRPr="00E15971">
        <w:t xml:space="preserve"> information of the nearby UAV </w:t>
      </w:r>
      <w:r>
        <w:t>relative to the host UAV; and</w:t>
      </w:r>
    </w:p>
    <w:p w14:paraId="718C6061" w14:textId="78696D64" w:rsidR="00F822A3" w:rsidRPr="005A517F" w:rsidRDefault="00F822A3" w:rsidP="0025676D">
      <w:pPr>
        <w:pStyle w:val="B1"/>
      </w:pPr>
      <w:r>
        <w:t>d)</w:t>
      </w:r>
      <w:r>
        <w:tab/>
        <w:t xml:space="preserve">shall </w:t>
      </w:r>
      <w:r w:rsidRPr="009724CE">
        <w:t>send</w:t>
      </w:r>
      <w:r>
        <w:t xml:space="preserve"> the HTTP </w:t>
      </w:r>
      <w:r>
        <w:rPr>
          <w:lang w:eastAsia="zh-CN"/>
        </w:rPr>
        <w:t>POST request</w:t>
      </w:r>
      <w:r>
        <w:t xml:space="preserve"> towards the UAE-C of the host UAV.</w:t>
      </w:r>
    </w:p>
    <w:p w14:paraId="07F741B6" w14:textId="77777777" w:rsidR="0025676D" w:rsidRDefault="0025676D" w:rsidP="00EB6FB9">
      <w:pPr>
        <w:pStyle w:val="Heading1"/>
      </w:pPr>
      <w:bookmarkStart w:id="218" w:name="_Toc22042892"/>
      <w:bookmarkStart w:id="219" w:name="_Toc22043074"/>
      <w:bookmarkStart w:id="220" w:name="_Toc34309590"/>
      <w:bookmarkStart w:id="221" w:name="_Toc43231226"/>
      <w:bookmarkStart w:id="222" w:name="_Toc43296157"/>
      <w:bookmarkStart w:id="223" w:name="_Toc43400274"/>
      <w:bookmarkStart w:id="224" w:name="_Toc43400891"/>
      <w:bookmarkStart w:id="225" w:name="_Toc45216716"/>
      <w:bookmarkStart w:id="226" w:name="_Toc51938262"/>
      <w:bookmarkStart w:id="227" w:name="_Toc51938797"/>
      <w:bookmarkStart w:id="228" w:name="_Toc88808510"/>
      <w:bookmarkStart w:id="229" w:name="_Toc162943472"/>
      <w:bookmarkStart w:id="230" w:name="_Toc20157537"/>
      <w:bookmarkEnd w:id="151"/>
      <w:bookmarkEnd w:id="152"/>
      <w:bookmarkEnd w:id="153"/>
      <w:bookmarkEnd w:id="154"/>
      <w:bookmarkEnd w:id="155"/>
      <w:bookmarkEnd w:id="156"/>
      <w:bookmarkEnd w:id="157"/>
      <w:bookmarkEnd w:id="158"/>
      <w:r>
        <w:t>7</w:t>
      </w:r>
      <w:r>
        <w:tab/>
        <w:t>Coding</w:t>
      </w:r>
      <w:bookmarkEnd w:id="218"/>
      <w:bookmarkEnd w:id="219"/>
      <w:bookmarkEnd w:id="220"/>
      <w:bookmarkEnd w:id="221"/>
      <w:bookmarkEnd w:id="222"/>
      <w:bookmarkEnd w:id="223"/>
      <w:bookmarkEnd w:id="224"/>
      <w:bookmarkEnd w:id="225"/>
      <w:bookmarkEnd w:id="226"/>
      <w:bookmarkEnd w:id="227"/>
      <w:bookmarkEnd w:id="228"/>
      <w:bookmarkEnd w:id="229"/>
    </w:p>
    <w:p w14:paraId="33A0971E" w14:textId="77777777" w:rsidR="0025676D" w:rsidRDefault="0025676D" w:rsidP="00EB6FB9">
      <w:pPr>
        <w:pStyle w:val="Heading2"/>
      </w:pPr>
      <w:bookmarkStart w:id="231" w:name="_Toc20157536"/>
      <w:bookmarkStart w:id="232" w:name="_Toc34309591"/>
      <w:bookmarkStart w:id="233" w:name="_Toc43231227"/>
      <w:bookmarkStart w:id="234" w:name="_Toc43296158"/>
      <w:bookmarkStart w:id="235" w:name="_Toc43400275"/>
      <w:bookmarkStart w:id="236" w:name="_Toc43400892"/>
      <w:bookmarkStart w:id="237" w:name="_Toc45216717"/>
      <w:bookmarkStart w:id="238" w:name="_Toc51938263"/>
      <w:bookmarkStart w:id="239" w:name="_Toc51938798"/>
      <w:bookmarkStart w:id="240" w:name="_Toc88808511"/>
      <w:bookmarkStart w:id="241" w:name="_Toc162943473"/>
      <w:r>
        <w:t>7.1</w:t>
      </w:r>
      <w:r>
        <w:tab/>
        <w:t>General</w:t>
      </w:r>
      <w:bookmarkEnd w:id="231"/>
      <w:bookmarkEnd w:id="232"/>
      <w:bookmarkEnd w:id="233"/>
      <w:bookmarkEnd w:id="234"/>
      <w:bookmarkEnd w:id="235"/>
      <w:bookmarkEnd w:id="236"/>
      <w:bookmarkEnd w:id="237"/>
      <w:bookmarkEnd w:id="238"/>
      <w:bookmarkEnd w:id="239"/>
      <w:bookmarkEnd w:id="240"/>
      <w:bookmarkEnd w:id="241"/>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42" w:name="_Toc34309593"/>
      <w:bookmarkStart w:id="243" w:name="_Toc43231229"/>
      <w:bookmarkStart w:id="244" w:name="_Toc43296160"/>
      <w:bookmarkStart w:id="245" w:name="_Toc43400277"/>
      <w:bookmarkStart w:id="246" w:name="_Toc43400894"/>
      <w:bookmarkStart w:id="247" w:name="_Toc45216719"/>
      <w:bookmarkStart w:id="248" w:name="_Toc51938265"/>
      <w:bookmarkStart w:id="249" w:name="_Toc51938800"/>
      <w:bookmarkStart w:id="250" w:name="_Toc88808513"/>
      <w:bookmarkStart w:id="251" w:name="_Toc162943474"/>
      <w:bookmarkStart w:id="252" w:name="_Toc20156501"/>
      <w:r>
        <w:t>7.2</w:t>
      </w:r>
      <w:r w:rsidRPr="0073469F">
        <w:tab/>
      </w:r>
      <w:r>
        <w:t>Structure</w:t>
      </w:r>
      <w:bookmarkEnd w:id="242"/>
      <w:bookmarkEnd w:id="243"/>
      <w:bookmarkEnd w:id="244"/>
      <w:bookmarkEnd w:id="245"/>
      <w:bookmarkEnd w:id="246"/>
      <w:bookmarkEnd w:id="247"/>
      <w:bookmarkEnd w:id="248"/>
      <w:bookmarkEnd w:id="249"/>
      <w:bookmarkEnd w:id="250"/>
      <w:bookmarkEnd w:id="251"/>
    </w:p>
    <w:p w14:paraId="24551DFE" w14:textId="2B721B9A" w:rsidR="0025676D" w:rsidRDefault="0025676D" w:rsidP="0025676D">
      <w:pPr>
        <w:rPr>
          <w:lang w:eastAsia="x-none"/>
        </w:rPr>
      </w:pPr>
      <w:bookmarkStart w:id="253" w:name="_Toc34309594"/>
      <w:bookmarkStart w:id="254" w:name="_Toc43231230"/>
      <w:bookmarkStart w:id="255" w:name="_Toc43296161"/>
      <w:bookmarkStart w:id="256" w:name="_Toc43400278"/>
      <w:bookmarkStart w:id="257" w:name="_Toc43400895"/>
      <w:bookmarkStart w:id="258" w:name="_Toc45216720"/>
      <w:bookmarkStart w:id="259" w:name="_Toc51938266"/>
      <w:bookmarkStart w:id="260"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436D2D">
        <w:t>7</w:t>
      </w:r>
      <w:r>
        <w:rPr>
          <w:lang w:eastAsia="x-none"/>
        </w:rPr>
        <w:t>.4</w:t>
      </w:r>
      <w:r w:rsidRPr="00EB29C7">
        <w:rPr>
          <w:lang w:eastAsia="x-none"/>
        </w:rPr>
        <w:t>.</w:t>
      </w:r>
    </w:p>
    <w:p w14:paraId="706C4C5F" w14:textId="77777777" w:rsidR="0025676D" w:rsidRDefault="0025676D" w:rsidP="0025676D">
      <w:pPr>
        <w:rPr>
          <w:lang w:eastAsia="x-none"/>
        </w:rPr>
      </w:pPr>
      <w:r>
        <w:lastRenderedPageBreak/>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a &lt;C2-communication-mode-notification-info&gt;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57E0FD7A" w:rsidR="0025676D" w:rsidRDefault="0025676D" w:rsidP="0025676D">
      <w:pPr>
        <w:pStyle w:val="B1"/>
      </w:pPr>
      <w:r>
        <w:t>g)</w:t>
      </w:r>
      <w:r>
        <w:tab/>
        <w:t>a &lt;registration-info&gt; element</w:t>
      </w:r>
      <w:r>
        <w:rPr>
          <w:lang w:eastAsia="zh-CN"/>
        </w:rPr>
        <w:t>;</w:t>
      </w:r>
    </w:p>
    <w:p w14:paraId="02DCE6DE" w14:textId="6D69138D" w:rsidR="0025676D" w:rsidRDefault="0025676D" w:rsidP="0025676D">
      <w:pPr>
        <w:pStyle w:val="B1"/>
      </w:pPr>
      <w:r>
        <w:rPr>
          <w:lang w:eastAsia="zh-CN"/>
        </w:rPr>
        <w:t>h</w:t>
      </w:r>
      <w:r>
        <w:t>)</w:t>
      </w:r>
      <w:r>
        <w:tab/>
        <w:t>a &lt;de-registration-info&gt; element</w:t>
      </w:r>
      <w:r w:rsidR="00D4660F">
        <w:t>;</w:t>
      </w:r>
    </w:p>
    <w:p w14:paraId="67C474C4" w14:textId="77777777" w:rsidR="00DC1011" w:rsidRPr="00BB70C4" w:rsidRDefault="00DC1011" w:rsidP="00DC1011">
      <w:pPr>
        <w:pStyle w:val="B1"/>
        <w:rPr>
          <w:lang w:val="en-US"/>
        </w:rPr>
      </w:pPr>
      <w:r w:rsidRPr="00BB70C4">
        <w:rPr>
          <w:lang w:val="en-US"/>
        </w:rPr>
        <w:t>i)</w:t>
      </w:r>
      <w:r w:rsidRPr="00BB70C4">
        <w:rPr>
          <w:lang w:val="en-US"/>
        </w:rPr>
        <w:tab/>
        <w:t>a &lt;USS-change-info&gt; element;</w:t>
      </w:r>
    </w:p>
    <w:p w14:paraId="76C0710C" w14:textId="77777777" w:rsidR="00DC1011" w:rsidRPr="00BB70C4" w:rsidRDefault="00DC1011" w:rsidP="00DC1011">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1F439A1B" w14:textId="731FE714" w:rsidR="00DC1011" w:rsidRDefault="00DC1011" w:rsidP="0025676D">
      <w:pPr>
        <w:pStyle w:val="B1"/>
        <w:rPr>
          <w:lang w:val="en-US"/>
        </w:rPr>
      </w:pPr>
      <w:r w:rsidRPr="00BB70C4">
        <w:rPr>
          <w:lang w:val="en-US"/>
        </w:rPr>
        <w:t>k)</w:t>
      </w:r>
      <w:r w:rsidRPr="00BB70C4">
        <w:rPr>
          <w:lang w:val="en-US"/>
        </w:rPr>
        <w:tab/>
        <w:t>a &lt;USS-change-request-info&gt; element</w:t>
      </w:r>
      <w:r w:rsidR="00D4660F">
        <w:rPr>
          <w:lang w:val="en-US"/>
        </w:rPr>
        <w:t>;</w:t>
      </w:r>
    </w:p>
    <w:p w14:paraId="1E769F68" w14:textId="71035017" w:rsidR="001007A9" w:rsidRPr="008E37F7" w:rsidRDefault="001007A9" w:rsidP="001007A9">
      <w:pPr>
        <w:pStyle w:val="B1"/>
        <w:rPr>
          <w:lang w:val="en-US"/>
        </w:rPr>
      </w:pPr>
      <w:r w:rsidRPr="008E37F7">
        <w:rPr>
          <w:lang w:val="en-US"/>
        </w:rPr>
        <w:t>l)</w:t>
      </w:r>
      <w:r w:rsidRPr="008E37F7">
        <w:rPr>
          <w:lang w:val="en-US"/>
        </w:rPr>
        <w:tab/>
        <w:t>a &lt;DAA-support-configuration-info&gt; element;</w:t>
      </w:r>
    </w:p>
    <w:p w14:paraId="47CE255C" w14:textId="29F0E8F9" w:rsidR="001007A9" w:rsidRPr="008E37F7" w:rsidRDefault="001007A9" w:rsidP="001007A9">
      <w:pPr>
        <w:pStyle w:val="B1"/>
        <w:rPr>
          <w:lang w:val="en-US"/>
        </w:rPr>
      </w:pPr>
      <w:r w:rsidRPr="008E37F7">
        <w:rPr>
          <w:lang w:val="en-US"/>
        </w:rPr>
        <w:t>m)</w:t>
      </w:r>
      <w:r w:rsidRPr="008E37F7">
        <w:rPr>
          <w:lang w:val="en-US"/>
        </w:rPr>
        <w:tab/>
        <w:t>a &lt;DAA-client-event-info&gt; element;</w:t>
      </w:r>
    </w:p>
    <w:p w14:paraId="60AC7ECD" w14:textId="1A2651EE" w:rsidR="001007A9" w:rsidRDefault="001007A9" w:rsidP="0025676D">
      <w:pPr>
        <w:pStyle w:val="B1"/>
        <w:rPr>
          <w:lang w:val="en-US"/>
        </w:rPr>
      </w:pPr>
      <w:r w:rsidRPr="008E37F7">
        <w:rPr>
          <w:lang w:val="en-US"/>
        </w:rPr>
        <w:t>n)</w:t>
      </w:r>
      <w:r w:rsidRPr="008E37F7">
        <w:rPr>
          <w:lang w:val="en-US"/>
        </w:rPr>
        <w:tab/>
        <w:t>a &lt;DAA-server-event-info&gt; element</w:t>
      </w:r>
      <w:r w:rsidR="00D4660F">
        <w:rPr>
          <w:lang w:val="en-US"/>
        </w:rPr>
        <w:t>; and</w:t>
      </w:r>
    </w:p>
    <w:p w14:paraId="677F1059" w14:textId="05A3E25C" w:rsidR="006D500F" w:rsidRPr="00984890" w:rsidRDefault="006D500F" w:rsidP="0025676D">
      <w:pPr>
        <w:pStyle w:val="B1"/>
        <w:rPr>
          <w:lang w:val="en-US"/>
        </w:rPr>
      </w:pPr>
      <w:r>
        <w:rPr>
          <w:lang w:val="en-US"/>
        </w:rPr>
        <w:t>o</w:t>
      </w:r>
      <w:r w:rsidRPr="00004DA3">
        <w:rPr>
          <w:lang w:val="en-US"/>
        </w:rPr>
        <w:t>)</w:t>
      </w:r>
      <w:r w:rsidRPr="00004DA3">
        <w:rPr>
          <w:lang w:val="en-US"/>
        </w:rPr>
        <w:tab/>
        <w:t>a &lt;multi-USS-configuration-info&gt; element.</w:t>
      </w:r>
    </w:p>
    <w:p w14:paraId="6F917EA1" w14:textId="1EC544A7" w:rsidR="0025676D" w:rsidRDefault="0025676D" w:rsidP="0025676D">
      <w:r>
        <w:t xml:space="preserve">The </w:t>
      </w:r>
      <w:r w:rsidRPr="009D4403">
        <w:t>&lt;c2-</w:t>
      </w:r>
      <w:r w:rsidR="006E1614"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549BEB68"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r w:rsidR="00083DE6" w:rsidRPr="00083DE6">
        <w:rPr>
          <w:lang w:eastAsia="zh-CN"/>
        </w:rPr>
        <w:t xml:space="preserve"> and</w:t>
      </w:r>
    </w:p>
    <w:p w14:paraId="620E0F72" w14:textId="3F0955B7" w:rsidR="0025676D" w:rsidRDefault="006E1614" w:rsidP="0025676D">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lastRenderedPageBreak/>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61"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rPr>
          <w:lang w:eastAsia="zh-CN"/>
        </w:rPr>
      </w:pPr>
      <w:r>
        <w:t>b)</w:t>
      </w:r>
      <w:r>
        <w:tab/>
        <w:t>a &lt;result&gt; element</w:t>
      </w:r>
      <w:r>
        <w:rPr>
          <w:lang w:eastAsia="zh-CN"/>
        </w:rPr>
        <w:t>.</w:t>
      </w:r>
    </w:p>
    <w:p w14:paraId="0B59AB37" w14:textId="77777777" w:rsidR="00DC1011" w:rsidRPr="00055434" w:rsidRDefault="00DC1011" w:rsidP="00DC1011">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0A0A145B" w14:textId="77777777" w:rsidR="00DC1011" w:rsidRPr="00055434" w:rsidRDefault="00DC1011" w:rsidP="00DC1011">
      <w:pPr>
        <w:pStyle w:val="B1"/>
      </w:pPr>
      <w:r w:rsidRPr="00055434">
        <w:t>a)</w:t>
      </w:r>
      <w:r w:rsidRPr="00055434">
        <w:tab/>
        <w:t>a &lt;result&gt; element</w:t>
      </w:r>
      <w:r w:rsidRPr="00055434">
        <w:rPr>
          <w:rFonts w:hint="eastAsia"/>
          <w:lang w:eastAsia="zh-CN"/>
        </w:rPr>
        <w:t>.</w:t>
      </w:r>
    </w:p>
    <w:p w14:paraId="3FBBA373" w14:textId="77777777" w:rsidR="00DC1011" w:rsidRPr="00055434" w:rsidRDefault="00DC1011" w:rsidP="00DC1011">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1C7A5C0E" w14:textId="77777777" w:rsidR="00DC1011" w:rsidRPr="00055434" w:rsidRDefault="00DC1011" w:rsidP="00DC1011">
      <w:pPr>
        <w:pStyle w:val="B1"/>
      </w:pPr>
      <w:r w:rsidRPr="00055434">
        <w:t>a)</w:t>
      </w:r>
      <w:r w:rsidRPr="00055434">
        <w:tab/>
        <w:t>a &lt;Reason&gt; element; and</w:t>
      </w:r>
    </w:p>
    <w:p w14:paraId="1D2A406E" w14:textId="77777777" w:rsidR="00DC1011" w:rsidRPr="00055434" w:rsidRDefault="00DC1011" w:rsidP="00DC1011">
      <w:pPr>
        <w:pStyle w:val="B1"/>
      </w:pPr>
      <w:r w:rsidRPr="00055434">
        <w:t>b)</w:t>
      </w:r>
      <w:r w:rsidRPr="00055434">
        <w:tab/>
        <w:t>a &lt;Target-USS-information&gt; element</w:t>
      </w:r>
      <w:r w:rsidRPr="00055434">
        <w:rPr>
          <w:lang w:eastAsia="zh-CN"/>
        </w:rPr>
        <w:t>.</w:t>
      </w:r>
    </w:p>
    <w:p w14:paraId="78F69067" w14:textId="77777777" w:rsidR="00DC1011" w:rsidRPr="00055434" w:rsidRDefault="00DC1011" w:rsidP="00DC1011">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60EB475" w14:textId="77777777" w:rsidR="00DC1011" w:rsidRPr="00055434" w:rsidRDefault="00DC1011" w:rsidP="00DC1011">
      <w:pPr>
        <w:pStyle w:val="B1"/>
      </w:pPr>
      <w:r w:rsidRPr="00055434">
        <w:t>a)</w:t>
      </w:r>
      <w:r w:rsidRPr="00055434">
        <w:tab/>
        <w:t>a &lt;UASS-id&gt; element;</w:t>
      </w:r>
    </w:p>
    <w:p w14:paraId="1D2DBBDB" w14:textId="77777777" w:rsidR="00DC1011" w:rsidRPr="00055434" w:rsidRDefault="00DC1011" w:rsidP="00DC1011">
      <w:pPr>
        <w:pStyle w:val="B1"/>
      </w:pPr>
      <w:r w:rsidRPr="00055434">
        <w:t>b)</w:t>
      </w:r>
      <w:r w:rsidRPr="00055434">
        <w:tab/>
        <w:t>a &lt;UAS-id&gt; element;</w:t>
      </w:r>
    </w:p>
    <w:p w14:paraId="7E8C81BE" w14:textId="77777777" w:rsidR="00DC1011" w:rsidRPr="00055434" w:rsidRDefault="00DC1011" w:rsidP="00DC1011">
      <w:pPr>
        <w:pStyle w:val="B1"/>
      </w:pPr>
      <w:r w:rsidRPr="00055434">
        <w:t>c)</w:t>
      </w:r>
      <w:r w:rsidRPr="00055434">
        <w:tab/>
        <w:t>a &lt;USS-change-authorization-information&gt; element;</w:t>
      </w:r>
    </w:p>
    <w:p w14:paraId="6F5A5746" w14:textId="77777777" w:rsidR="00DC1011" w:rsidRPr="00055434" w:rsidRDefault="00DC1011" w:rsidP="00DC1011">
      <w:pPr>
        <w:pStyle w:val="B1"/>
      </w:pPr>
      <w:r w:rsidRPr="00055434">
        <w:t>d)</w:t>
      </w:r>
      <w:r w:rsidRPr="00055434">
        <w:tab/>
        <w:t>a &lt;Target-USS&gt; element; and</w:t>
      </w:r>
    </w:p>
    <w:p w14:paraId="77D2FF01" w14:textId="77777777" w:rsidR="00DC1011" w:rsidRPr="00055434" w:rsidRDefault="00DC1011" w:rsidP="00DC1011">
      <w:pPr>
        <w:pStyle w:val="B1"/>
      </w:pPr>
      <w:r w:rsidRPr="00055434">
        <w:t>e)</w:t>
      </w:r>
      <w:r w:rsidRPr="00055434">
        <w:tab/>
        <w:t>a &lt;Target-USS-info&gt; element which shall include the followings:</w:t>
      </w:r>
    </w:p>
    <w:p w14:paraId="748DBCD3" w14:textId="77777777" w:rsidR="00DC1011" w:rsidRPr="00055434" w:rsidRDefault="00DC1011" w:rsidP="00DC1011">
      <w:pPr>
        <w:pStyle w:val="B1"/>
      </w:pPr>
      <w:r w:rsidRPr="00055434">
        <w:t>1)</w:t>
      </w:r>
      <w:r w:rsidRPr="00055434">
        <w:tab/>
        <w:t>a &lt;USS-endpoint&gt; element;</w:t>
      </w:r>
    </w:p>
    <w:p w14:paraId="7C91E768" w14:textId="77777777" w:rsidR="00DC1011" w:rsidRPr="00055434" w:rsidRDefault="00DC1011" w:rsidP="00DC1011">
      <w:pPr>
        <w:pStyle w:val="B1"/>
      </w:pPr>
      <w:r w:rsidRPr="00055434">
        <w:t>2)</w:t>
      </w:r>
      <w:r w:rsidRPr="00055434">
        <w:tab/>
        <w:t>a &lt;USS-capabilities&gt; element;</w:t>
      </w:r>
    </w:p>
    <w:p w14:paraId="04676B42" w14:textId="77777777" w:rsidR="00DC1011" w:rsidRPr="00055434" w:rsidRDefault="00DC1011" w:rsidP="00DC1011">
      <w:pPr>
        <w:pStyle w:val="B1"/>
      </w:pPr>
      <w:r w:rsidRPr="00055434">
        <w:t>3)</w:t>
      </w:r>
      <w:r w:rsidRPr="00055434">
        <w:tab/>
        <w:t>an &lt;LUN-id&gt; element; and</w:t>
      </w:r>
    </w:p>
    <w:p w14:paraId="7333BC48" w14:textId="52DF6F4E" w:rsidR="00DC1011" w:rsidRDefault="00DC1011" w:rsidP="0025676D">
      <w:pPr>
        <w:pStyle w:val="B1"/>
      </w:pPr>
      <w:r w:rsidRPr="00055434">
        <w:t>4)</w:t>
      </w:r>
      <w:r w:rsidRPr="00055434">
        <w:tab/>
        <w:t>a &lt;List-of-USS-DNAI(s)&gt; element.</w:t>
      </w:r>
    </w:p>
    <w:p w14:paraId="2F5FC7FB" w14:textId="77777777" w:rsidR="001007A9" w:rsidRPr="005B7171" w:rsidRDefault="001007A9" w:rsidP="001007A9">
      <w:r w:rsidRPr="005B7171">
        <w:lastRenderedPageBreak/>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0887A87A" w14:textId="77777777" w:rsidR="001007A9" w:rsidRPr="005B7171" w:rsidRDefault="001007A9" w:rsidP="001007A9">
      <w:pPr>
        <w:pStyle w:val="B1"/>
      </w:pPr>
      <w:r w:rsidRPr="005B7171">
        <w:t>a)</w:t>
      </w:r>
      <w:r w:rsidRPr="005B7171">
        <w:tab/>
        <w:t>a &lt;UAS-id&gt; element; and</w:t>
      </w:r>
    </w:p>
    <w:p w14:paraId="5756FDF3" w14:textId="77777777" w:rsidR="001007A9" w:rsidRDefault="001007A9" w:rsidP="001007A9">
      <w:pPr>
        <w:pStyle w:val="B1"/>
      </w:pPr>
      <w:r w:rsidRPr="005B7171">
        <w:t>b)</w:t>
      </w:r>
      <w:r w:rsidRPr="005B7171">
        <w:tab/>
        <w:t>a &lt;</w:t>
      </w:r>
      <w:r w:rsidRPr="005B7171">
        <w:rPr>
          <w:lang w:val="en-US"/>
        </w:rPr>
        <w:t>DAA-application-policy</w:t>
      </w:r>
      <w:r w:rsidRPr="005B7171">
        <w:t>&gt; element.</w:t>
      </w:r>
    </w:p>
    <w:p w14:paraId="50D00E2C" w14:textId="77777777" w:rsidR="007C1E2D" w:rsidRDefault="007C1E2D" w:rsidP="007C1E2D">
      <w:r>
        <w:t>The &lt;DAA-client-event-info&gt; element shall include the followings:</w:t>
      </w:r>
    </w:p>
    <w:p w14:paraId="58BC8919" w14:textId="77777777" w:rsidR="007C1E2D" w:rsidRDefault="007C1E2D" w:rsidP="007C1E2D">
      <w:pPr>
        <w:pStyle w:val="B1"/>
      </w:pPr>
      <w:r>
        <w:t>a)</w:t>
      </w:r>
      <w:r>
        <w:tab/>
        <w:t>a &lt;UAS-id&gt; element; and</w:t>
      </w:r>
    </w:p>
    <w:p w14:paraId="53E45920" w14:textId="77777777" w:rsidR="007C1E2D" w:rsidRDefault="007C1E2D" w:rsidP="007C1E2D">
      <w:pPr>
        <w:pStyle w:val="B1"/>
      </w:pPr>
      <w:r>
        <w:t>b)</w:t>
      </w:r>
      <w:r>
        <w:tab/>
        <w:t>a &lt;UAE-layer-detected-information&gt; element which shall include the followings:</w:t>
      </w:r>
    </w:p>
    <w:p w14:paraId="7A3C00AE" w14:textId="77777777" w:rsidR="007C1E2D" w:rsidRDefault="007C1E2D" w:rsidP="007C1E2D">
      <w:pPr>
        <w:pStyle w:val="B2"/>
      </w:pPr>
      <w:r>
        <w:t>1)</w:t>
      </w:r>
      <w:r>
        <w:tab/>
        <w:t>a &lt;UAS-identity&gt; element; and</w:t>
      </w:r>
    </w:p>
    <w:p w14:paraId="22585009" w14:textId="6AF30E2A" w:rsidR="007C1E2D" w:rsidRPr="005B7171" w:rsidRDefault="007C1E2D" w:rsidP="007C1E2D">
      <w:pPr>
        <w:pStyle w:val="B1"/>
      </w:pPr>
      <w:r>
        <w:t>2)</w:t>
      </w:r>
      <w:r>
        <w:tab/>
        <w:t>a &lt;location-information&gt; element.</w:t>
      </w:r>
    </w:p>
    <w:p w14:paraId="3F5944DE" w14:textId="2A2D475F" w:rsidR="001007A9" w:rsidRPr="005B7171" w:rsidRDefault="001007A9" w:rsidP="001007A9">
      <w:r w:rsidRPr="005B7171">
        <w:t>The &lt;DAA-client-event-info</w:t>
      </w:r>
      <w:r w:rsidR="007C1E2D">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5EB3E093" w14:textId="739C35B9" w:rsidR="001007A9" w:rsidRPr="005B7171" w:rsidRDefault="00873048" w:rsidP="00873048">
      <w:pPr>
        <w:pStyle w:val="B1"/>
        <w:ind w:left="644" w:hanging="360"/>
      </w:pPr>
      <w:r w:rsidRPr="005B7171">
        <w:t>a)</w:t>
      </w:r>
      <w:r w:rsidRPr="005B7171">
        <w:tab/>
      </w:r>
      <w:r w:rsidR="001007A9" w:rsidRPr="005B7171">
        <w:t>an &lt;acknowledgement&gt; element which shall include the followings:</w:t>
      </w:r>
    </w:p>
    <w:p w14:paraId="35BB3EC5" w14:textId="00F83915" w:rsidR="001007A9" w:rsidRPr="005B7171" w:rsidRDefault="007C1E2D" w:rsidP="007C1E2D">
      <w:pPr>
        <w:pStyle w:val="B2"/>
        <w:overflowPunct/>
        <w:autoSpaceDE/>
        <w:autoSpaceDN/>
        <w:adjustRightInd/>
        <w:textAlignment w:val="auto"/>
        <w:rPr>
          <w:lang w:eastAsia="en-US"/>
        </w:rPr>
      </w:pPr>
      <w:r>
        <w:rPr>
          <w:lang w:eastAsia="en-US"/>
        </w:rPr>
        <w:t>1</w:t>
      </w:r>
      <w:r w:rsidR="00873048" w:rsidRPr="005B7171">
        <w:rPr>
          <w:lang w:eastAsia="en-US"/>
        </w:rPr>
        <w:t>)</w:t>
      </w:r>
      <w:r w:rsidR="00873048" w:rsidRPr="005B7171">
        <w:rPr>
          <w:lang w:eastAsia="en-US"/>
        </w:rPr>
        <w:tab/>
      </w:r>
      <w:r w:rsidR="001007A9" w:rsidRPr="005B7171">
        <w:rPr>
          <w:lang w:eastAsia="en-US"/>
        </w:rPr>
        <w:t>a &lt;UAS-id&gt; element; and</w:t>
      </w:r>
    </w:p>
    <w:p w14:paraId="6B63DD76" w14:textId="4DB292C0" w:rsidR="001007A9" w:rsidRPr="005B7171" w:rsidRDefault="007C1E2D" w:rsidP="007C1E2D">
      <w:pPr>
        <w:pStyle w:val="B2"/>
        <w:overflowPunct/>
        <w:autoSpaceDE/>
        <w:autoSpaceDN/>
        <w:adjustRightInd/>
        <w:textAlignment w:val="auto"/>
      </w:pPr>
      <w:r>
        <w:rPr>
          <w:lang w:eastAsia="en-US"/>
        </w:rPr>
        <w:t>2</w:t>
      </w:r>
      <w:r w:rsidR="001007A9" w:rsidRPr="005B7171">
        <w:rPr>
          <w:lang w:eastAsia="en-US"/>
        </w:rPr>
        <w:t>)</w:t>
      </w:r>
      <w:r w:rsidR="001007A9" w:rsidRPr="005B7171">
        <w:rPr>
          <w:lang w:eastAsia="en-US"/>
        </w:rPr>
        <w:tab/>
        <w:t>a &lt;UAE-layer-detected-information&gt; element which shall include the followings:</w:t>
      </w:r>
    </w:p>
    <w:p w14:paraId="7133E629" w14:textId="56B4AB76" w:rsidR="001007A9" w:rsidRPr="005B7171" w:rsidRDefault="007C1E2D" w:rsidP="007C1E2D">
      <w:pPr>
        <w:pStyle w:val="B3"/>
        <w:overflowPunct/>
        <w:autoSpaceDE/>
        <w:autoSpaceDN/>
        <w:adjustRightInd/>
        <w:textAlignment w:val="auto"/>
        <w:rPr>
          <w:lang w:eastAsia="en-US"/>
        </w:rPr>
      </w:pPr>
      <w:r>
        <w:rPr>
          <w:lang w:eastAsia="en-US"/>
        </w:rPr>
        <w:t>i</w:t>
      </w:r>
      <w:r w:rsidR="001007A9" w:rsidRPr="005B7171">
        <w:rPr>
          <w:lang w:eastAsia="en-US"/>
        </w:rPr>
        <w:t>)</w:t>
      </w:r>
      <w:r w:rsidR="001007A9" w:rsidRPr="005B7171">
        <w:rPr>
          <w:lang w:eastAsia="en-US"/>
        </w:rPr>
        <w:tab/>
        <w:t>a &lt;UAS-identity&gt; element; and</w:t>
      </w:r>
    </w:p>
    <w:p w14:paraId="6F119B1E" w14:textId="6C22BFC1" w:rsidR="001007A9" w:rsidRPr="005B7171" w:rsidRDefault="007C1E2D" w:rsidP="007C1E2D">
      <w:pPr>
        <w:pStyle w:val="B3"/>
        <w:overflowPunct/>
        <w:autoSpaceDE/>
        <w:autoSpaceDN/>
        <w:adjustRightInd/>
        <w:textAlignment w:val="auto"/>
      </w:pPr>
      <w:r>
        <w:rPr>
          <w:lang w:eastAsia="en-US"/>
        </w:rPr>
        <w:t>ii</w:t>
      </w:r>
      <w:r w:rsidR="001007A9" w:rsidRPr="005B7171">
        <w:rPr>
          <w:lang w:eastAsia="en-US"/>
        </w:rPr>
        <w:t>)</w:t>
      </w:r>
      <w:r w:rsidR="001007A9" w:rsidRPr="005B7171">
        <w:rPr>
          <w:lang w:eastAsia="en-US"/>
        </w:rPr>
        <w:tab/>
        <w:t>a &lt;Location-information&gt; element.</w:t>
      </w:r>
    </w:p>
    <w:p w14:paraId="1178C137" w14:textId="77777777" w:rsidR="001007A9" w:rsidRPr="005B7171" w:rsidRDefault="001007A9" w:rsidP="001007A9">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6099236F" w14:textId="019DC7F1" w:rsidR="001007A9" w:rsidRPr="005B7171" w:rsidRDefault="00873048" w:rsidP="00873048">
      <w:pPr>
        <w:pStyle w:val="B1"/>
        <w:ind w:left="644" w:hanging="360"/>
      </w:pPr>
      <w:r w:rsidRPr="005B7171">
        <w:t>a)</w:t>
      </w:r>
      <w:r w:rsidRPr="005B7171">
        <w:tab/>
      </w:r>
      <w:r w:rsidR="001007A9" w:rsidRPr="005B7171">
        <w:t>a &lt;UAS-id&gt; element; and</w:t>
      </w:r>
    </w:p>
    <w:p w14:paraId="6DF14BF6" w14:textId="77777777" w:rsidR="001007A9" w:rsidRPr="005B7171" w:rsidRDefault="001007A9" w:rsidP="001007A9">
      <w:pPr>
        <w:pStyle w:val="B1"/>
      </w:pPr>
      <w:r w:rsidRPr="005B7171">
        <w:t>c)</w:t>
      </w:r>
      <w:r w:rsidRPr="005B7171">
        <w:tab/>
        <w:t>a &lt;UAE-layer-detected-information&gt; element which shall include the followings:</w:t>
      </w:r>
    </w:p>
    <w:p w14:paraId="5CFC191F" w14:textId="77777777" w:rsidR="001007A9" w:rsidRPr="005B7171" w:rsidRDefault="001007A9" w:rsidP="005F0026">
      <w:pPr>
        <w:pStyle w:val="B2"/>
        <w:overflowPunct/>
        <w:autoSpaceDE/>
        <w:autoSpaceDN/>
        <w:adjustRightInd/>
        <w:textAlignment w:val="auto"/>
        <w:rPr>
          <w:lang w:eastAsia="en-US"/>
        </w:rPr>
      </w:pPr>
      <w:r w:rsidRPr="005B7171">
        <w:rPr>
          <w:lang w:eastAsia="en-US"/>
        </w:rPr>
        <w:t>1)</w:t>
      </w:r>
      <w:r w:rsidRPr="005B7171">
        <w:rPr>
          <w:lang w:eastAsia="en-US"/>
        </w:rPr>
        <w:tab/>
        <w:t>a &lt;UAS-identity&gt; element; and</w:t>
      </w:r>
    </w:p>
    <w:p w14:paraId="355F2149" w14:textId="2461B2F0" w:rsidR="001007A9" w:rsidRDefault="001007A9" w:rsidP="005F0026">
      <w:pPr>
        <w:pStyle w:val="B2"/>
        <w:overflowPunct/>
        <w:autoSpaceDE/>
        <w:autoSpaceDN/>
        <w:adjustRightInd/>
        <w:textAlignment w:val="auto"/>
      </w:pPr>
      <w:r w:rsidRPr="005B7171">
        <w:rPr>
          <w:lang w:eastAsia="en-US"/>
        </w:rPr>
        <w:t>2)</w:t>
      </w:r>
      <w:r w:rsidRPr="005B7171">
        <w:rPr>
          <w:lang w:eastAsia="en-US"/>
        </w:rPr>
        <w:tab/>
        <w:t>a &lt;Location-information&gt; element.</w:t>
      </w:r>
    </w:p>
    <w:p w14:paraId="0E0EB13B" w14:textId="77777777" w:rsidR="007C1E2D" w:rsidRPr="00055434" w:rsidRDefault="007C1E2D" w:rsidP="007C1E2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254C72C5" w14:textId="64B1D223" w:rsidR="007C1E2D" w:rsidRDefault="007C1E2D" w:rsidP="007C1E2D">
      <w:pPr>
        <w:pStyle w:val="B1"/>
      </w:pPr>
      <w:r w:rsidRPr="00055434">
        <w:t>a)</w:t>
      </w:r>
      <w:r w:rsidRPr="00055434">
        <w:tab/>
        <w:t>a &lt;</w:t>
      </w:r>
      <w:r w:rsidRPr="005B7171">
        <w:t>acknowledgement</w:t>
      </w:r>
      <w:r w:rsidRPr="00055434">
        <w:t>&gt; element</w:t>
      </w:r>
      <w:r w:rsidRPr="00055434">
        <w:rPr>
          <w:rFonts w:hint="eastAsia"/>
          <w:lang w:eastAsia="zh-CN"/>
        </w:rPr>
        <w:t>.</w:t>
      </w:r>
    </w:p>
    <w:p w14:paraId="6E8CAF49" w14:textId="77777777" w:rsidR="005224E8" w:rsidRPr="00EC1FCF" w:rsidRDefault="005224E8" w:rsidP="005224E8">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62D7EA1" w14:textId="77777777" w:rsidR="005224E8" w:rsidRPr="00EC1FCF" w:rsidRDefault="005224E8" w:rsidP="005224E8">
      <w:pPr>
        <w:pStyle w:val="B1"/>
      </w:pPr>
      <w:r w:rsidRPr="00EC1FCF">
        <w:t>a)</w:t>
      </w:r>
      <w:r w:rsidRPr="00EC1FCF">
        <w:tab/>
        <w:t>a &lt;UAS-id&gt; element; and</w:t>
      </w:r>
    </w:p>
    <w:p w14:paraId="3A5FAAC0" w14:textId="77777777" w:rsidR="005224E8" w:rsidRPr="00EC1FCF" w:rsidRDefault="005224E8" w:rsidP="005224E8">
      <w:pPr>
        <w:pStyle w:val="B1"/>
      </w:pPr>
      <w:r w:rsidRPr="00EC1FCF">
        <w:t>b)</w:t>
      </w:r>
      <w:r w:rsidRPr="00EC1FCF">
        <w:tab/>
        <w:t>a &lt;</w:t>
      </w:r>
      <w:r w:rsidRPr="00EC1FCF">
        <w:rPr>
          <w:lang w:val="en-US"/>
        </w:rPr>
        <w:t>Multi-USS-policy-management-configuration</w:t>
      </w:r>
      <w:r w:rsidRPr="00EC1FCF">
        <w:t>&gt; element which shall include the followings:</w:t>
      </w:r>
    </w:p>
    <w:p w14:paraId="03264D70" w14:textId="77777777" w:rsidR="005224E8" w:rsidRPr="00EC1FCF" w:rsidRDefault="005224E8" w:rsidP="005F0026">
      <w:pPr>
        <w:pStyle w:val="B2"/>
        <w:overflowPunct/>
        <w:autoSpaceDE/>
        <w:autoSpaceDN/>
        <w:adjustRightInd/>
        <w:textAlignment w:val="auto"/>
        <w:rPr>
          <w:lang w:eastAsia="en-US"/>
        </w:rPr>
      </w:pPr>
      <w:r w:rsidRPr="00EC1FCF">
        <w:rPr>
          <w:lang w:eastAsia="en-US"/>
        </w:rPr>
        <w:t>1)</w:t>
      </w:r>
      <w:r w:rsidRPr="00EC1FCF">
        <w:rPr>
          <w:lang w:eastAsia="en-US"/>
        </w:rPr>
        <w:tab/>
        <w:t>an &lt;Allowed-USS&gt; element;</w:t>
      </w:r>
    </w:p>
    <w:p w14:paraId="6F757250" w14:textId="77777777" w:rsidR="005224E8" w:rsidRPr="00EC1FCF" w:rsidRDefault="005224E8" w:rsidP="005F0026">
      <w:pPr>
        <w:pStyle w:val="B2"/>
        <w:overflowPunct/>
        <w:autoSpaceDE/>
        <w:autoSpaceDN/>
        <w:adjustRightInd/>
        <w:textAlignment w:val="auto"/>
        <w:rPr>
          <w:lang w:eastAsia="en-US"/>
        </w:rPr>
      </w:pPr>
      <w:r w:rsidRPr="00EC1FCF">
        <w:rPr>
          <w:lang w:eastAsia="en-US"/>
        </w:rPr>
        <w:t>2)</w:t>
      </w:r>
      <w:r w:rsidRPr="00EC1FCF">
        <w:rPr>
          <w:lang w:eastAsia="en-US"/>
        </w:rPr>
        <w:tab/>
        <w:t>a &lt;Serving-USS-information&gt; element;</w:t>
      </w:r>
    </w:p>
    <w:p w14:paraId="07AF62DA" w14:textId="77777777" w:rsidR="005224E8" w:rsidRPr="00EC1FCF" w:rsidRDefault="005224E8" w:rsidP="005F0026">
      <w:pPr>
        <w:pStyle w:val="B2"/>
        <w:overflowPunct/>
        <w:autoSpaceDE/>
        <w:autoSpaceDN/>
        <w:adjustRightInd/>
        <w:textAlignment w:val="auto"/>
        <w:rPr>
          <w:lang w:eastAsia="en-US"/>
        </w:rPr>
      </w:pPr>
      <w:r w:rsidRPr="00EC1FCF">
        <w:rPr>
          <w:lang w:eastAsia="en-US"/>
        </w:rPr>
        <w:t>3)</w:t>
      </w:r>
      <w:r w:rsidRPr="00EC1FCF">
        <w:rPr>
          <w:lang w:eastAsia="en-US"/>
        </w:rPr>
        <w:tab/>
        <w:t>an &lt;Additional-information-for-change-of-USS&gt; element; and</w:t>
      </w:r>
    </w:p>
    <w:p w14:paraId="3EDC71AC" w14:textId="30E0AD77" w:rsidR="005224E8" w:rsidRDefault="005224E8" w:rsidP="005F0026">
      <w:pPr>
        <w:pStyle w:val="B2"/>
        <w:overflowPunct/>
        <w:autoSpaceDE/>
        <w:autoSpaceDN/>
        <w:adjustRightInd/>
        <w:textAlignment w:val="auto"/>
      </w:pPr>
      <w:r w:rsidRPr="00EC1FCF">
        <w:rPr>
          <w:lang w:eastAsia="en-US"/>
        </w:rPr>
        <w:t>4)</w:t>
      </w:r>
      <w:r w:rsidRPr="00EC1FCF">
        <w:rPr>
          <w:lang w:eastAsia="en-US"/>
        </w:rPr>
        <w:tab/>
        <w:t>an &lt;Area-for-change-of-USS&gt; element.</w:t>
      </w:r>
    </w:p>
    <w:p w14:paraId="3D3780C3" w14:textId="77777777" w:rsidR="00D130AE" w:rsidRPr="00EC1FCF" w:rsidRDefault="00D130AE" w:rsidP="00D130AE">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5538438" w14:textId="77777777" w:rsidR="00D130AE" w:rsidRPr="00EC1FCF" w:rsidRDefault="00D130AE" w:rsidP="00D130AE">
      <w:pPr>
        <w:pStyle w:val="B1"/>
      </w:pPr>
      <w:r w:rsidRPr="00EC1FCF">
        <w:t>a)</w:t>
      </w:r>
      <w:r w:rsidRPr="00EC1FCF">
        <w:tab/>
        <w:t>a &lt;UAS-id&gt; element;</w:t>
      </w:r>
    </w:p>
    <w:p w14:paraId="400427D8" w14:textId="77777777" w:rsidR="00D130AE" w:rsidRPr="00EC1FCF" w:rsidRDefault="00D130AE" w:rsidP="00D130AE">
      <w:pPr>
        <w:pStyle w:val="B1"/>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7A795897" w14:textId="77777777" w:rsidR="00D130AE" w:rsidRDefault="00D130AE" w:rsidP="00D130AE">
      <w:pPr>
        <w:pStyle w:val="B1"/>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1C4891DE" w14:textId="77777777" w:rsidR="00D130AE" w:rsidRPr="00EC1FCF" w:rsidRDefault="00D130AE" w:rsidP="00D130AE">
      <w:pPr>
        <w:pStyle w:val="B1"/>
      </w:pPr>
      <w:r>
        <w:t>d)</w:t>
      </w:r>
      <w:r>
        <w:tab/>
        <w:t>a &lt;result&gt; element</w:t>
      </w:r>
      <w:r>
        <w:rPr>
          <w:lang w:eastAsia="zh-CN"/>
        </w:rPr>
        <w:t>.</w:t>
      </w:r>
    </w:p>
    <w:p w14:paraId="2710B29D" w14:textId="77777777" w:rsidR="00D130AE" w:rsidRPr="00EC1FCF" w:rsidRDefault="00D130AE" w:rsidP="00D130AE">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46A0F705" w14:textId="77777777" w:rsidR="00D130AE" w:rsidRDefault="00D130AE" w:rsidP="00D130AE">
      <w:pPr>
        <w:pStyle w:val="B1"/>
      </w:pPr>
      <w:r w:rsidRPr="00EC1FCF">
        <w:t>a)</w:t>
      </w:r>
      <w:r w:rsidRPr="00EC1FCF">
        <w:tab/>
        <w:t xml:space="preserve">a </w:t>
      </w:r>
      <w:r w:rsidRPr="002D2C72">
        <w:t>&lt;</w:t>
      </w:r>
      <w:r>
        <w:t>subscription-ID</w:t>
      </w:r>
      <w:r w:rsidRPr="002D2C72">
        <w:t xml:space="preserve">&gt; </w:t>
      </w:r>
      <w:r w:rsidRPr="00EC1FCF">
        <w:t>element;</w:t>
      </w:r>
    </w:p>
    <w:p w14:paraId="28314752" w14:textId="77777777" w:rsidR="00D130AE" w:rsidRPr="00EC1FCF" w:rsidRDefault="00D130AE" w:rsidP="00D130AE">
      <w:pPr>
        <w:pStyle w:val="B1"/>
      </w:pPr>
      <w:r>
        <w:lastRenderedPageBreak/>
        <w:t>b)</w:t>
      </w:r>
      <w:r>
        <w:tab/>
        <w:t>a &lt;location-of-the-host-UAV&gt; element; and</w:t>
      </w:r>
    </w:p>
    <w:p w14:paraId="0589D9BA" w14:textId="77777777" w:rsidR="00D130AE" w:rsidRPr="00EC1FCF" w:rsidRDefault="00D130AE" w:rsidP="00D130AE">
      <w:pPr>
        <w:pStyle w:val="B1"/>
      </w:pPr>
      <w:r>
        <w:t>c</w:t>
      </w:r>
      <w:r w:rsidRPr="00EC1FCF">
        <w:t>)</w:t>
      </w:r>
      <w:r w:rsidRPr="00EC1FCF">
        <w:tab/>
      </w:r>
      <w:r>
        <w:t xml:space="preserve">a &lt;list-of-UAVs-info&gt; element </w:t>
      </w:r>
      <w:r w:rsidRPr="00EC1FCF">
        <w:t>which shall include the followings:</w:t>
      </w:r>
    </w:p>
    <w:p w14:paraId="14726C3F" w14:textId="77777777" w:rsidR="00D130AE" w:rsidRPr="00EC1FCF" w:rsidRDefault="00D130AE" w:rsidP="00D130AE">
      <w:pPr>
        <w:pStyle w:val="B2"/>
      </w:pPr>
      <w:r w:rsidRPr="00EC1FCF">
        <w:t>1)</w:t>
      </w:r>
      <w:r w:rsidRPr="00EC1FCF">
        <w:tab/>
      </w:r>
      <w:r>
        <w:t>a &lt;nearby-UAV-ID&gt; element</w:t>
      </w:r>
      <w:r w:rsidRPr="00EC1FCF">
        <w:t>;</w:t>
      </w:r>
    </w:p>
    <w:p w14:paraId="04AF5ECB" w14:textId="77777777" w:rsidR="00D130AE" w:rsidRPr="00EC1FCF" w:rsidRDefault="00D130AE" w:rsidP="00D130AE">
      <w:pPr>
        <w:pStyle w:val="B2"/>
      </w:pPr>
      <w:r w:rsidRPr="00EC1FCF">
        <w:t>2)</w:t>
      </w:r>
      <w:r w:rsidRPr="00EC1FCF">
        <w:tab/>
      </w:r>
      <w:r>
        <w:t>a &lt;location-information&gt; element</w:t>
      </w:r>
      <w:r w:rsidRPr="00EC1FCF">
        <w:t>;</w:t>
      </w:r>
      <w:r>
        <w:t xml:space="preserve"> and</w:t>
      </w:r>
    </w:p>
    <w:p w14:paraId="505C0BCE" w14:textId="4A63E165" w:rsidR="00D130AE" w:rsidRDefault="00D130AE" w:rsidP="00D130AE">
      <w:pPr>
        <w:pStyle w:val="B2"/>
      </w:pPr>
      <w:r w:rsidRPr="00EC1FCF">
        <w:t>3)</w:t>
      </w:r>
      <w:r w:rsidRPr="00EC1FCF">
        <w:tab/>
      </w:r>
      <w:r>
        <w:t>a &lt;distance-information&gt; element</w:t>
      </w:r>
      <w:r w:rsidRPr="00EC1FCF">
        <w:t>.</w:t>
      </w:r>
    </w:p>
    <w:p w14:paraId="216BB2C1" w14:textId="77777777" w:rsidR="0025676D" w:rsidRPr="0073469F" w:rsidRDefault="0025676D" w:rsidP="00EB6FB9">
      <w:pPr>
        <w:pStyle w:val="Heading2"/>
      </w:pPr>
      <w:bookmarkStart w:id="262" w:name="_Toc162943475"/>
      <w:r>
        <w:t>7.3</w:t>
      </w:r>
      <w:r w:rsidRPr="0073469F">
        <w:tab/>
        <w:t>XML schema</w:t>
      </w:r>
      <w:bookmarkEnd w:id="253"/>
      <w:bookmarkEnd w:id="254"/>
      <w:bookmarkEnd w:id="255"/>
      <w:bookmarkEnd w:id="256"/>
      <w:bookmarkEnd w:id="257"/>
      <w:bookmarkEnd w:id="258"/>
      <w:bookmarkEnd w:id="259"/>
      <w:bookmarkEnd w:id="260"/>
      <w:bookmarkEnd w:id="261"/>
      <w:bookmarkEnd w:id="262"/>
    </w:p>
    <w:p w14:paraId="3BB5585A" w14:textId="77777777" w:rsidR="0025676D" w:rsidRPr="0073469F" w:rsidRDefault="0025676D" w:rsidP="00EB6FB9">
      <w:pPr>
        <w:pStyle w:val="Heading3"/>
      </w:pPr>
      <w:bookmarkStart w:id="263" w:name="_Toc43231231"/>
      <w:bookmarkStart w:id="264" w:name="_Toc43296162"/>
      <w:bookmarkStart w:id="265" w:name="_Toc43400279"/>
      <w:bookmarkStart w:id="266" w:name="_Toc43400896"/>
      <w:bookmarkStart w:id="267" w:name="_Toc45216721"/>
      <w:bookmarkStart w:id="268" w:name="_Toc51938267"/>
      <w:bookmarkStart w:id="269" w:name="_Toc51938802"/>
      <w:bookmarkStart w:id="270" w:name="_Toc88808515"/>
      <w:bookmarkStart w:id="271" w:name="_Toc162943476"/>
      <w:bookmarkStart w:id="272" w:name="_Toc34309595"/>
      <w:r>
        <w:t>7</w:t>
      </w:r>
      <w:r w:rsidRPr="0073469F">
        <w:t>.</w:t>
      </w:r>
      <w:r>
        <w:t>3</w:t>
      </w:r>
      <w:r w:rsidRPr="0073469F">
        <w:t>.1</w:t>
      </w:r>
      <w:r w:rsidRPr="0073469F">
        <w:tab/>
        <w:t>General</w:t>
      </w:r>
      <w:bookmarkEnd w:id="263"/>
      <w:bookmarkEnd w:id="264"/>
      <w:bookmarkEnd w:id="265"/>
      <w:bookmarkEnd w:id="266"/>
      <w:bookmarkEnd w:id="267"/>
      <w:bookmarkEnd w:id="268"/>
      <w:bookmarkEnd w:id="269"/>
      <w:bookmarkEnd w:id="270"/>
      <w:bookmarkEnd w:id="271"/>
    </w:p>
    <w:p w14:paraId="370B3E0D" w14:textId="77777777" w:rsidR="0025676D" w:rsidRPr="0073469F" w:rsidRDefault="0025676D" w:rsidP="0025676D">
      <w:bookmarkStart w:id="273" w:name="_Toc43231232"/>
      <w:bookmarkStart w:id="274" w:name="_Toc43296163"/>
      <w:bookmarkStart w:id="275" w:name="_Toc43400280"/>
      <w:bookmarkStart w:id="276" w:name="_Toc43400897"/>
      <w:bookmarkStart w:id="277" w:name="_Toc45216722"/>
      <w:bookmarkStart w:id="278" w:name="_Toc51938268"/>
      <w:bookmarkStart w:id="279"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80" w:name="_Toc88808516"/>
      <w:bookmarkStart w:id="281" w:name="_Toc162943477"/>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73"/>
      <w:bookmarkEnd w:id="274"/>
      <w:bookmarkEnd w:id="275"/>
      <w:bookmarkEnd w:id="276"/>
      <w:bookmarkEnd w:id="277"/>
      <w:bookmarkEnd w:id="278"/>
      <w:bookmarkEnd w:id="279"/>
      <w:bookmarkEnd w:id="280"/>
      <w:bookmarkEnd w:id="281"/>
    </w:p>
    <w:p w14:paraId="70CE2BB6" w14:textId="77777777" w:rsidR="00D4660F" w:rsidRPr="00C83612" w:rsidRDefault="00D4660F" w:rsidP="00D4660F">
      <w:pPr>
        <w:pStyle w:val="PL"/>
      </w:pPr>
      <w:r w:rsidRPr="00C83612">
        <w:t>&lt;?xml version="1.0" encoding="UTF-8"?&gt;</w:t>
      </w:r>
    </w:p>
    <w:p w14:paraId="306FDF2D" w14:textId="77777777" w:rsidR="00D4660F" w:rsidRDefault="00D4660F" w:rsidP="00D4660F">
      <w:pPr>
        <w:pStyle w:val="PL"/>
      </w:pPr>
      <w:r w:rsidRPr="00A07BBE">
        <w:t>&lt;xs:schema xmlns:xs=</w:t>
      </w:r>
      <w:r>
        <w:t>"</w:t>
      </w:r>
      <w:hyperlink r:id="rId11" w:history="1">
        <w:r w:rsidRPr="002D5AD2">
          <w:rPr>
            <w:rStyle w:val="Hyperlink"/>
          </w:rPr>
          <w:t>http://www.w3.org/2001/XMLSchema</w:t>
        </w:r>
      </w:hyperlink>
      <w:r>
        <w:t>"</w:t>
      </w:r>
    </w:p>
    <w:p w14:paraId="4ED19724" w14:textId="77777777" w:rsidR="00D4660F" w:rsidRPr="00A07BBE" w:rsidRDefault="00D4660F" w:rsidP="00D4660F">
      <w:pPr>
        <w:pStyle w:val="PL"/>
      </w:pPr>
      <w:r w:rsidRPr="00A07BBE">
        <w:t>targetNamespace="urn:3gpp:ns:</w:t>
      </w:r>
      <w:r>
        <w:t>uae</w:t>
      </w:r>
      <w:r w:rsidRPr="00A07BBE">
        <w:t>Info:1.0"</w:t>
      </w:r>
    </w:p>
    <w:p w14:paraId="59A01917" w14:textId="77777777" w:rsidR="00D4660F" w:rsidRPr="00A07BBE" w:rsidRDefault="00D4660F" w:rsidP="00D4660F">
      <w:pPr>
        <w:pStyle w:val="PL"/>
      </w:pPr>
      <w:r w:rsidRPr="00A07BBE">
        <w:t>xmlns:</w:t>
      </w:r>
      <w:r>
        <w:t>uaeinfo</w:t>
      </w:r>
      <w:r w:rsidRPr="00A07BBE">
        <w:t>="urn:3gpp:ns:</w:t>
      </w:r>
      <w:r>
        <w:t>uae</w:t>
      </w:r>
      <w:r w:rsidRPr="00A07BBE">
        <w:t>Info:1.0"</w:t>
      </w:r>
    </w:p>
    <w:p w14:paraId="6DEF7F77" w14:textId="77777777" w:rsidR="00D4660F" w:rsidRPr="00A07BBE" w:rsidRDefault="00D4660F" w:rsidP="00D4660F">
      <w:pPr>
        <w:pStyle w:val="PL"/>
      </w:pPr>
      <w:r w:rsidRPr="00A07BBE">
        <w:t>elementFormDefault="qualified"</w:t>
      </w:r>
    </w:p>
    <w:p w14:paraId="17F9D897" w14:textId="77777777" w:rsidR="00D4660F" w:rsidRPr="00A07BBE" w:rsidRDefault="00D4660F" w:rsidP="00D4660F">
      <w:pPr>
        <w:pStyle w:val="PL"/>
      </w:pPr>
      <w:r w:rsidRPr="00A07BBE">
        <w:t>attributeFormDefault="unqualified"</w:t>
      </w:r>
    </w:p>
    <w:p w14:paraId="66F6E31B" w14:textId="77777777" w:rsidR="00D4660F" w:rsidRPr="00A07BBE" w:rsidRDefault="00D4660F" w:rsidP="00D4660F">
      <w:pPr>
        <w:pStyle w:val="PL"/>
      </w:pPr>
      <w:r w:rsidRPr="00A07BBE">
        <w:t>xmlns:xenc="http://www.w3.org/2001/04/xmlenc#"&gt;</w:t>
      </w:r>
    </w:p>
    <w:p w14:paraId="2873833D" w14:textId="77777777" w:rsidR="00D4660F" w:rsidRPr="0073469F" w:rsidRDefault="00D4660F" w:rsidP="00D4660F">
      <w:pPr>
        <w:pStyle w:val="PL"/>
      </w:pPr>
      <w:r w:rsidRPr="00CA3F2A">
        <w:t xml:space="preserve">  &lt;!-- root XML element --&gt;</w:t>
      </w:r>
    </w:p>
    <w:p w14:paraId="727E7B5F" w14:textId="77777777" w:rsidR="00D4660F" w:rsidRPr="0073469F" w:rsidRDefault="00D4660F" w:rsidP="00D4660F">
      <w:pPr>
        <w:pStyle w:val="PL"/>
      </w:pPr>
      <w:r w:rsidRPr="0073469F">
        <w:t xml:space="preserve">  &lt;xs:element name="</w:t>
      </w:r>
      <w:r>
        <w:t>uae-info</w:t>
      </w:r>
      <w:r w:rsidRPr="0073469F">
        <w:t>" type="</w:t>
      </w:r>
      <w:r>
        <w:t>uaeinfo:uae</w:t>
      </w:r>
      <w:r w:rsidRPr="0073469F">
        <w:t>info-Type"</w:t>
      </w:r>
      <w:r>
        <w:t xml:space="preserve"> id="uae"</w:t>
      </w:r>
      <w:r w:rsidRPr="0073469F">
        <w:t>/&gt;</w:t>
      </w:r>
    </w:p>
    <w:p w14:paraId="794FDEE6" w14:textId="77777777" w:rsidR="00D4660F" w:rsidRPr="0073469F" w:rsidRDefault="00D4660F" w:rsidP="00D4660F">
      <w:pPr>
        <w:pStyle w:val="PL"/>
      </w:pPr>
      <w:r w:rsidRPr="0073469F">
        <w:t xml:space="preserve">  &lt;xs:complexType name="</w:t>
      </w:r>
      <w:r>
        <w:t>uae</w:t>
      </w:r>
      <w:r w:rsidRPr="0073469F">
        <w:t>info-Type"&gt;</w:t>
      </w:r>
    </w:p>
    <w:p w14:paraId="08271345" w14:textId="77777777" w:rsidR="00D4660F" w:rsidRPr="0073469F" w:rsidRDefault="00D4660F" w:rsidP="00D4660F">
      <w:pPr>
        <w:pStyle w:val="PL"/>
      </w:pPr>
      <w:r w:rsidRPr="0073469F">
        <w:t xml:space="preserve">    &lt;xs:sequence&gt;</w:t>
      </w:r>
    </w:p>
    <w:p w14:paraId="5E1AFF54" w14:textId="77777777" w:rsidR="00D4660F" w:rsidRDefault="00D4660F" w:rsidP="00D4660F">
      <w:pPr>
        <w:pStyle w:val="PL"/>
        <w:rPr>
          <w:lang w:val="en-US"/>
        </w:rPr>
      </w:pPr>
      <w:r w:rsidRPr="0073469F">
        <w:t xml:space="preserve">      </w:t>
      </w:r>
      <w:r>
        <w:rPr>
          <w:lang w:val="en-US"/>
        </w:rPr>
        <w:t>&lt;xs:element name="c2-</w:t>
      </w:r>
      <w:r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Pr="00390689">
        <w:rPr>
          <w:lang w:val="en-US"/>
        </w:rPr>
        <w:t>Communication</w:t>
      </w:r>
      <w:r>
        <w:rPr>
          <w:lang w:val="en-US"/>
        </w:rPr>
        <w:t>ModesConfiguration</w:t>
      </w:r>
      <w:r w:rsidRPr="00192D15">
        <w:rPr>
          <w:lang w:val="en-US"/>
        </w:rPr>
        <w:t>Type" minOccurs="0"</w:t>
      </w:r>
      <w:r>
        <w:rPr>
          <w:lang w:val="en-US"/>
        </w:rPr>
        <w:t>/&gt;</w:t>
      </w:r>
    </w:p>
    <w:p w14:paraId="4CC21B5F" w14:textId="77777777" w:rsidR="00D4660F" w:rsidRDefault="00D4660F" w:rsidP="00D4660F">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4DA0EDE4" w14:textId="77777777" w:rsidR="00D4660F" w:rsidRDefault="00D4660F" w:rsidP="00D4660F">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31D330A0" w14:textId="77777777" w:rsidR="00D4660F" w:rsidRDefault="00D4660F" w:rsidP="00D4660F">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0DFD3A14" w14:textId="77777777" w:rsidR="00D4660F" w:rsidRDefault="00D4660F" w:rsidP="00D4660F">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46A9BD79" w14:textId="77777777" w:rsidR="00D4660F" w:rsidRDefault="00D4660F" w:rsidP="00D4660F">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78D6AB3D" w14:textId="77777777" w:rsidR="00D4660F" w:rsidRDefault="00D4660F" w:rsidP="00D4660F">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5E742CA8" w14:textId="77777777" w:rsidR="00D4660F" w:rsidRDefault="00D4660F" w:rsidP="00D4660F">
      <w:pPr>
        <w:pStyle w:val="PL"/>
        <w:rPr>
          <w:lang w:val="en-US"/>
        </w:rPr>
      </w:pPr>
      <w:r>
        <w:t xml:space="preserve">      </w:t>
      </w:r>
      <w:r>
        <w:rPr>
          <w:lang w:val="en-US"/>
        </w:rPr>
        <w:t>&lt;xs:element name="</w:t>
      </w:r>
      <w:r>
        <w:t>de-registration</w:t>
      </w:r>
      <w:r>
        <w:rPr>
          <w:lang w:val="en-US"/>
        </w:rPr>
        <w:t>-info" type="uaeinfo:tDe-registrationInfoType" minOccurs="0"/&gt;</w:t>
      </w:r>
    </w:p>
    <w:p w14:paraId="29E21FA5" w14:textId="77777777" w:rsidR="00D4660F" w:rsidRPr="005064A9" w:rsidRDefault="00D4660F" w:rsidP="00D4660F">
      <w:pPr>
        <w:pStyle w:val="PL"/>
        <w:rPr>
          <w:lang w:val="en-US"/>
        </w:rPr>
      </w:pPr>
      <w:bookmarkStart w:id="282" w:name="_Hlk161924035"/>
      <w:r>
        <w:rPr>
          <w:lang w:val="en-US"/>
        </w:rPr>
        <w:t xml:space="preserve">      </w:t>
      </w:r>
      <w:r w:rsidRPr="005064A9">
        <w:rPr>
          <w:lang w:val="en-US"/>
        </w:rPr>
        <w:t>&lt;xs:element name="DAA-client-event-info" type="uaeinfo:tDAAClientEventInfoType" minOccurs="0"/&gt;</w:t>
      </w:r>
    </w:p>
    <w:p w14:paraId="62E4C505" w14:textId="77777777" w:rsidR="00D4660F" w:rsidRDefault="00D4660F" w:rsidP="00D4660F">
      <w:pPr>
        <w:pStyle w:val="PL"/>
        <w:rPr>
          <w:lang w:val="en-US"/>
        </w:rPr>
      </w:pPr>
      <w:r>
        <w:rPr>
          <w:lang w:val="en-US"/>
        </w:rPr>
        <w:t xml:space="preserve">      </w:t>
      </w:r>
      <w:r w:rsidRPr="005064A9">
        <w:rPr>
          <w:lang w:val="en-US"/>
        </w:rPr>
        <w:t>&lt;xs:element name="DAA-server-event-info" type="uaeinfo:tDAAServerEventInfoType" minOccurs="0"/&gt;</w:t>
      </w:r>
    </w:p>
    <w:p w14:paraId="7D6746FA"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7E1ACFD0" w14:textId="77777777" w:rsidR="00D4660F" w:rsidRDefault="00D4660F" w:rsidP="00D4660F">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65A36D73"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49AABD9A" w14:textId="77777777" w:rsidR="00D4660F" w:rsidRDefault="00D4660F" w:rsidP="00D4660F">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282"/>
    </w:p>
    <w:p w14:paraId="36389B35" w14:textId="16157F7E" w:rsidR="00D4660F" w:rsidRDefault="00D4660F" w:rsidP="00D4660F">
      <w:pPr>
        <w:pStyle w:val="PL"/>
      </w:pPr>
      <w:r>
        <w:t xml:space="preserve">      &lt;xs:any namespace="##other" processContents="lax"/&gt;</w:t>
      </w:r>
    </w:p>
    <w:p w14:paraId="34A70710" w14:textId="77777777" w:rsidR="00D4660F" w:rsidRPr="00505353" w:rsidRDefault="00D4660F" w:rsidP="00D4660F">
      <w:pPr>
        <w:pStyle w:val="PL"/>
        <w:rPr>
          <w:lang w:val="en-US"/>
        </w:rPr>
      </w:pPr>
      <w:r w:rsidRPr="0073469F">
        <w:t xml:space="preserve">    &lt;/xs:sequence&gt;</w:t>
      </w:r>
    </w:p>
    <w:p w14:paraId="06C6BD3E" w14:textId="77777777" w:rsidR="00D4660F" w:rsidRPr="0073469F" w:rsidRDefault="00D4660F" w:rsidP="00D4660F">
      <w:pPr>
        <w:pStyle w:val="PL"/>
      </w:pPr>
      <w:r w:rsidRPr="0073469F">
        <w:t xml:space="preserve">    &lt;xs:anyAttribute namespace="##any" processContents="lax"/&gt;</w:t>
      </w:r>
    </w:p>
    <w:p w14:paraId="1156B17E" w14:textId="77777777" w:rsidR="00D4660F" w:rsidRDefault="00D4660F" w:rsidP="00D4660F">
      <w:pPr>
        <w:pStyle w:val="PL"/>
      </w:pPr>
      <w:r w:rsidRPr="0073469F">
        <w:t xml:space="preserve">  </w:t>
      </w:r>
      <w:r>
        <w:t>&lt;/xs:complexType&gt;</w:t>
      </w:r>
    </w:p>
    <w:p w14:paraId="45E3EA91" w14:textId="77777777" w:rsidR="00D4660F" w:rsidRDefault="00D4660F" w:rsidP="00D4660F">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53AA9491" w14:textId="77777777" w:rsidR="00D4660F" w:rsidRDefault="00D4660F" w:rsidP="00D4660F">
      <w:pPr>
        <w:pStyle w:val="PL"/>
      </w:pPr>
      <w:r>
        <w:t xml:space="preserve">    &lt;xs:</w:t>
      </w:r>
      <w:r w:rsidRPr="0073469F">
        <w:t>sequence</w:t>
      </w:r>
      <w:r>
        <w:t>&gt;</w:t>
      </w:r>
    </w:p>
    <w:p w14:paraId="52125AFD"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25396D5C" w14:textId="77777777" w:rsidR="00D4660F" w:rsidRDefault="00D4660F" w:rsidP="00D4660F">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272526E8" w14:textId="77777777" w:rsidR="00D4660F" w:rsidRDefault="00D4660F" w:rsidP="00D4660F">
      <w:pPr>
        <w:pStyle w:val="PL"/>
      </w:pPr>
      <w:r>
        <w:t xml:space="preserve">      &lt;xs:element name="result" type="xs:string"</w:t>
      </w:r>
      <w:r w:rsidRPr="002774D2">
        <w:t xml:space="preserve"> </w:t>
      </w:r>
      <w:r w:rsidRPr="0073469F">
        <w:t>minOccurs="0" maxOccurs="</w:t>
      </w:r>
      <w:r>
        <w:t>1</w:t>
      </w:r>
      <w:r w:rsidRPr="0073469F">
        <w:t>"</w:t>
      </w:r>
      <w:r>
        <w:t>/&gt;</w:t>
      </w:r>
    </w:p>
    <w:p w14:paraId="57526CDE" w14:textId="77777777" w:rsidR="00D4660F" w:rsidRDefault="00D4660F" w:rsidP="00D4660F">
      <w:pPr>
        <w:pStyle w:val="PL"/>
      </w:pPr>
      <w:r>
        <w:t xml:space="preserve">      &lt;xs:any namespace="##other" processContents="lax"/&gt;</w:t>
      </w:r>
    </w:p>
    <w:p w14:paraId="102771A5" w14:textId="77777777" w:rsidR="00D4660F" w:rsidRDefault="00D4660F" w:rsidP="00D4660F">
      <w:pPr>
        <w:pStyle w:val="PL"/>
      </w:pPr>
      <w:r>
        <w:t xml:space="preserve">    &lt;/xs:</w:t>
      </w:r>
      <w:r w:rsidRPr="0073469F">
        <w:t>sequence</w:t>
      </w:r>
      <w:r>
        <w:t>&gt;</w:t>
      </w:r>
    </w:p>
    <w:p w14:paraId="543F771F" w14:textId="77777777" w:rsidR="00D4660F" w:rsidRDefault="00D4660F" w:rsidP="00D4660F">
      <w:pPr>
        <w:pStyle w:val="PL"/>
      </w:pPr>
      <w:r>
        <w:t xml:space="preserve">    &lt;xs:anyAttribute namespace="##any" processContents="lax"/&gt;</w:t>
      </w:r>
    </w:p>
    <w:p w14:paraId="21C9B23C" w14:textId="77777777" w:rsidR="00D4660F" w:rsidRDefault="00D4660F" w:rsidP="00D4660F">
      <w:pPr>
        <w:pStyle w:val="PL"/>
      </w:pPr>
      <w:r>
        <w:t xml:space="preserve">  &lt;/xs:complexType&gt;</w:t>
      </w:r>
    </w:p>
    <w:p w14:paraId="51C776B2" w14:textId="77777777" w:rsidR="00D4660F" w:rsidRDefault="00D4660F" w:rsidP="00D4660F">
      <w:pPr>
        <w:pStyle w:val="PL"/>
      </w:pPr>
      <w:r>
        <w:t xml:space="preserve">  &lt;xs:complexType name="</w:t>
      </w:r>
      <w:r>
        <w:rPr>
          <w:lang w:val="en-US"/>
        </w:rPr>
        <w:t>tC2CommunicationModeNotification</w:t>
      </w:r>
      <w:r w:rsidRPr="00192D15">
        <w:rPr>
          <w:lang w:val="en-US"/>
        </w:rPr>
        <w:t>Type</w:t>
      </w:r>
      <w:r>
        <w:t>"&gt;</w:t>
      </w:r>
    </w:p>
    <w:p w14:paraId="6C216EC4" w14:textId="77777777" w:rsidR="00D4660F" w:rsidRDefault="00D4660F" w:rsidP="00D4660F">
      <w:pPr>
        <w:pStyle w:val="PL"/>
      </w:pPr>
      <w:r>
        <w:t xml:space="preserve">    &lt;xs:</w:t>
      </w:r>
      <w:r w:rsidRPr="0073469F">
        <w:t>sequence</w:t>
      </w:r>
      <w:r>
        <w:t>&gt;</w:t>
      </w:r>
    </w:p>
    <w:p w14:paraId="59A348D1"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682D5E41" w14:textId="77777777" w:rsidR="00D4660F" w:rsidRDefault="00D4660F" w:rsidP="00D4660F">
      <w:pPr>
        <w:pStyle w:val="PL"/>
      </w:pPr>
      <w:r>
        <w:lastRenderedPageBreak/>
        <w:t xml:space="preserve">      &lt;xs:element name="</w:t>
      </w:r>
      <w:r w:rsidRPr="00420542">
        <w:t>selected-primary-C2-communication-mode</w:t>
      </w:r>
      <w:r>
        <w:t>" type="xs:string</w:t>
      </w:r>
      <w:r w:rsidRPr="00936DC3">
        <w:t>" minOccurs="</w:t>
      </w:r>
      <w:r>
        <w:t>0</w:t>
      </w:r>
      <w:r w:rsidRPr="00936DC3">
        <w:t>" maxOccurs="1"</w:t>
      </w:r>
      <w:r>
        <w:t>/&gt;</w:t>
      </w:r>
    </w:p>
    <w:p w14:paraId="2F85C5C5" w14:textId="77777777" w:rsidR="00D4660F" w:rsidRPr="00AC3D1D" w:rsidRDefault="00D4660F" w:rsidP="00D4660F">
      <w:pPr>
        <w:pStyle w:val="PL"/>
      </w:pPr>
      <w:r>
        <w:t xml:space="preserve">      &lt;xs:element name="selected-</w:t>
      </w:r>
      <w:r w:rsidRPr="00AC3D1D">
        <w:t>secondary-C2-communication-mode</w:t>
      </w:r>
      <w:r>
        <w:t>" type="xs:string</w:t>
      </w:r>
      <w:r w:rsidRPr="00936DC3">
        <w:t>" minOccurs="</w:t>
      </w:r>
      <w:r>
        <w:t>0</w:t>
      </w:r>
      <w:r w:rsidRPr="00936DC3">
        <w:t>" maxOccurs="1"</w:t>
      </w:r>
      <w:r>
        <w:t>/&gt;</w:t>
      </w:r>
    </w:p>
    <w:p w14:paraId="3A00EE75"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50C8DAD1" w14:textId="77777777" w:rsidR="00D4660F" w:rsidRDefault="00D4660F" w:rsidP="00D4660F">
      <w:pPr>
        <w:pStyle w:val="PL"/>
      </w:pPr>
      <w:r>
        <w:t xml:space="preserve">      &lt;xs:any namespace="##other" processContents="lax"/&gt;</w:t>
      </w:r>
    </w:p>
    <w:p w14:paraId="447F555F" w14:textId="77777777" w:rsidR="00D4660F" w:rsidRDefault="00D4660F" w:rsidP="00D4660F">
      <w:pPr>
        <w:pStyle w:val="PL"/>
      </w:pPr>
      <w:r>
        <w:t xml:space="preserve">    &lt;/xs:</w:t>
      </w:r>
      <w:r w:rsidRPr="0073469F">
        <w:t>sequence</w:t>
      </w:r>
      <w:r>
        <w:t>&gt;</w:t>
      </w:r>
    </w:p>
    <w:p w14:paraId="63FB085C" w14:textId="77777777" w:rsidR="00D4660F" w:rsidRDefault="00D4660F" w:rsidP="00D4660F">
      <w:pPr>
        <w:pStyle w:val="PL"/>
      </w:pPr>
      <w:r>
        <w:t xml:space="preserve">    &lt;xs:anyAttribute namespace="##any" processContents="lax"/&gt;</w:t>
      </w:r>
    </w:p>
    <w:p w14:paraId="307C8C03" w14:textId="77777777" w:rsidR="00D4660F" w:rsidRDefault="00D4660F" w:rsidP="00D4660F">
      <w:pPr>
        <w:pStyle w:val="PL"/>
      </w:pPr>
      <w:r>
        <w:t xml:space="preserve">  &lt;/xs:complexType&gt;</w:t>
      </w:r>
    </w:p>
    <w:p w14:paraId="351419B8" w14:textId="77777777" w:rsidR="00D4660F" w:rsidRDefault="00D4660F" w:rsidP="00D4660F">
      <w:pPr>
        <w:pStyle w:val="PL"/>
      </w:pPr>
      <w:r>
        <w:t xml:space="preserve">  &lt;xs:complexType name="</w:t>
      </w:r>
      <w:r>
        <w:rPr>
          <w:lang w:val="en-US"/>
        </w:rPr>
        <w:t>tC2RelatedTriggerEventReport</w:t>
      </w:r>
      <w:r w:rsidRPr="00192D15">
        <w:rPr>
          <w:lang w:val="en-US"/>
        </w:rPr>
        <w:t>Type</w:t>
      </w:r>
      <w:r>
        <w:t>"&gt;</w:t>
      </w:r>
    </w:p>
    <w:p w14:paraId="5F2B7E62" w14:textId="77777777" w:rsidR="00D4660F" w:rsidRDefault="00D4660F" w:rsidP="00D4660F">
      <w:pPr>
        <w:pStyle w:val="PL"/>
      </w:pPr>
      <w:r>
        <w:t xml:space="preserve">    &lt;xs:</w:t>
      </w:r>
      <w:r w:rsidRPr="0073469F">
        <w:t>sequence</w:t>
      </w:r>
      <w:r>
        <w:t>&gt;</w:t>
      </w:r>
    </w:p>
    <w:p w14:paraId="229C6DF0" w14:textId="77777777" w:rsidR="00D4660F" w:rsidRDefault="00D4660F" w:rsidP="00D4660F">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66325F16" w14:textId="77777777" w:rsidR="00D4660F" w:rsidRDefault="00D4660F" w:rsidP="00D4660F">
      <w:pPr>
        <w:pStyle w:val="PL"/>
      </w:pPr>
      <w:r>
        <w:t xml:space="preserve">      &lt;xs:element name="</w:t>
      </w:r>
      <w:r w:rsidRPr="0039222A">
        <w:t>application-QoS-related-event</w:t>
      </w:r>
      <w:r>
        <w:t>" type="xs:string</w:t>
      </w:r>
      <w:r w:rsidRPr="00936DC3">
        <w:t>" minOccurs="</w:t>
      </w:r>
      <w:r>
        <w:t>0</w:t>
      </w:r>
      <w:r w:rsidRPr="00936DC3">
        <w:t>" maxOccurs="1"</w:t>
      </w:r>
      <w:r>
        <w:t>/&gt;</w:t>
      </w:r>
    </w:p>
    <w:p w14:paraId="3576B319" w14:textId="77777777" w:rsidR="00D4660F" w:rsidRDefault="00D4660F" w:rsidP="00D4660F">
      <w:pPr>
        <w:pStyle w:val="PL"/>
      </w:pPr>
      <w:r>
        <w:t xml:space="preserve">      &lt;xs:any namespace="##other" processContents="lax"/&gt;</w:t>
      </w:r>
    </w:p>
    <w:p w14:paraId="25C19356" w14:textId="77777777" w:rsidR="00D4660F" w:rsidRDefault="00D4660F" w:rsidP="00D4660F">
      <w:pPr>
        <w:pStyle w:val="PL"/>
      </w:pPr>
      <w:r>
        <w:t xml:space="preserve">    &lt;/xs:</w:t>
      </w:r>
      <w:r w:rsidRPr="0073469F">
        <w:t>sequence</w:t>
      </w:r>
      <w:r>
        <w:t>&gt;</w:t>
      </w:r>
    </w:p>
    <w:p w14:paraId="0E3E0823" w14:textId="77777777" w:rsidR="00D4660F" w:rsidRDefault="00D4660F" w:rsidP="00D4660F">
      <w:pPr>
        <w:pStyle w:val="PL"/>
      </w:pPr>
      <w:r>
        <w:t xml:space="preserve">    &lt;xs:anyAttribute namespace="##any" processContents="lax"/&gt;</w:t>
      </w:r>
    </w:p>
    <w:p w14:paraId="7CCADB89" w14:textId="77777777" w:rsidR="00D4660F" w:rsidRDefault="00D4660F" w:rsidP="00D4660F">
      <w:pPr>
        <w:pStyle w:val="PL"/>
      </w:pPr>
      <w:r>
        <w:t xml:space="preserve">  &lt;/xs:complexType&gt;</w:t>
      </w:r>
    </w:p>
    <w:p w14:paraId="0D551926" w14:textId="77777777" w:rsidR="00D4660F" w:rsidRDefault="00D4660F" w:rsidP="00D4660F">
      <w:pPr>
        <w:pStyle w:val="PL"/>
      </w:pPr>
      <w:r>
        <w:t xml:space="preserve">  &lt;xs:complexType name="</w:t>
      </w:r>
      <w:r>
        <w:rPr>
          <w:lang w:val="en-US"/>
        </w:rPr>
        <w:t>tC2OperationModeSwitching</w:t>
      </w:r>
      <w:r w:rsidRPr="00192D15">
        <w:rPr>
          <w:lang w:val="en-US"/>
        </w:rPr>
        <w:t>Type</w:t>
      </w:r>
      <w:r>
        <w:t>"&gt;</w:t>
      </w:r>
    </w:p>
    <w:p w14:paraId="14B27C62" w14:textId="77777777" w:rsidR="00D4660F" w:rsidRDefault="00D4660F" w:rsidP="00D4660F">
      <w:pPr>
        <w:pStyle w:val="PL"/>
      </w:pPr>
      <w:r>
        <w:t xml:space="preserve">    &lt;xs:</w:t>
      </w:r>
      <w:r w:rsidRPr="0073469F">
        <w:t>sequence</w:t>
      </w:r>
      <w:r>
        <w:t>&gt;</w:t>
      </w:r>
    </w:p>
    <w:p w14:paraId="1E5A6A36" w14:textId="77777777" w:rsidR="00D4660F" w:rsidRDefault="00D4660F" w:rsidP="00D4660F">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0DA94C59" w14:textId="77777777" w:rsidR="00D4660F" w:rsidRDefault="00D4660F" w:rsidP="00D4660F">
      <w:pPr>
        <w:pStyle w:val="PL"/>
      </w:pPr>
      <w:r>
        <w:t xml:space="preserve">      &lt;xs:element name="</w:t>
      </w:r>
      <w:r w:rsidRPr="00A8089B">
        <w:t>C2-operation-mode-switching-requirement</w:t>
      </w:r>
      <w:r>
        <w:t>" type="xs:string</w:t>
      </w:r>
      <w:r w:rsidRPr="00936DC3">
        <w:t>" minOccurs="</w:t>
      </w:r>
      <w:r>
        <w:t>0</w:t>
      </w:r>
      <w:r w:rsidRPr="00936DC3">
        <w:t>" maxOccurs="1"</w:t>
      </w:r>
      <w:r>
        <w:t>/&gt;</w:t>
      </w:r>
    </w:p>
    <w:p w14:paraId="32E2A4AF" w14:textId="77777777" w:rsidR="00D4660F" w:rsidRDefault="00D4660F" w:rsidP="00D4660F">
      <w:pPr>
        <w:pStyle w:val="PL"/>
      </w:pPr>
      <w:r>
        <w:t xml:space="preserve">      &lt;xs:element name="</w:t>
      </w:r>
      <w:r w:rsidRPr="00A8089B">
        <w:t>time-validity</w:t>
      </w:r>
      <w:r>
        <w:t>" type="xs:string</w:t>
      </w:r>
      <w:r w:rsidRPr="00936DC3">
        <w:t>" minOccurs="</w:t>
      </w:r>
      <w:r>
        <w:t>0</w:t>
      </w:r>
      <w:r w:rsidRPr="00936DC3">
        <w:t>" maxOccurs="1"</w:t>
      </w:r>
      <w:r>
        <w:t>/&gt;</w:t>
      </w:r>
    </w:p>
    <w:p w14:paraId="3BD4A9D0" w14:textId="77777777" w:rsidR="00D4660F" w:rsidRDefault="00D4660F" w:rsidP="00D4660F">
      <w:pPr>
        <w:pStyle w:val="PL"/>
      </w:pPr>
      <w:r w:rsidRPr="00A8089B">
        <w:t xml:space="preserve">      &lt;xs:element name="g</w:t>
      </w:r>
      <w:r>
        <w:t>eographical-area-change" type="u</w:t>
      </w:r>
      <w:r w:rsidRPr="00A8089B">
        <w:t>aeinfo:tGeographicalAreaChange"/&gt;</w:t>
      </w:r>
    </w:p>
    <w:p w14:paraId="68835B0A" w14:textId="77777777" w:rsidR="00D4660F" w:rsidRDefault="00D4660F" w:rsidP="00D4660F">
      <w:pPr>
        <w:pStyle w:val="PL"/>
      </w:pPr>
      <w:r>
        <w:t xml:space="preserve">      &lt;xs:any namespace="##other" processContents="lax"/&gt;</w:t>
      </w:r>
    </w:p>
    <w:p w14:paraId="12487D9B" w14:textId="77777777" w:rsidR="00D4660F" w:rsidRDefault="00D4660F" w:rsidP="00D4660F">
      <w:pPr>
        <w:pStyle w:val="PL"/>
      </w:pPr>
      <w:r>
        <w:t xml:space="preserve">    &lt;/xs:</w:t>
      </w:r>
      <w:r w:rsidRPr="0073469F">
        <w:t>sequence</w:t>
      </w:r>
      <w:r>
        <w:t>&gt;</w:t>
      </w:r>
    </w:p>
    <w:p w14:paraId="0207572A" w14:textId="77777777" w:rsidR="00D4660F" w:rsidRDefault="00D4660F" w:rsidP="00D4660F">
      <w:pPr>
        <w:pStyle w:val="PL"/>
      </w:pPr>
      <w:r>
        <w:t xml:space="preserve">    &lt;xs:anyAttribute namespace="##any" processContents="lax"/&gt;</w:t>
      </w:r>
    </w:p>
    <w:p w14:paraId="6EA78E0B" w14:textId="77777777" w:rsidR="00D4660F" w:rsidRDefault="00D4660F" w:rsidP="00D4660F">
      <w:pPr>
        <w:pStyle w:val="PL"/>
      </w:pPr>
      <w:r>
        <w:t xml:space="preserve">  &lt;/xs:complexType&gt;</w:t>
      </w:r>
    </w:p>
    <w:p w14:paraId="2D012726" w14:textId="77777777" w:rsidR="00D4660F" w:rsidRDefault="00D4660F" w:rsidP="00D4660F">
      <w:pPr>
        <w:pStyle w:val="PL"/>
      </w:pPr>
      <w:r>
        <w:t xml:space="preserve">  &lt;xs:complexType name="</w:t>
      </w:r>
      <w:r w:rsidRPr="005A77A9">
        <w:rPr>
          <w:lang w:val="en-US"/>
        </w:rPr>
        <w:t>tUAVApplicationMessageInfoType</w:t>
      </w:r>
      <w:r>
        <w:t>"&gt;</w:t>
      </w:r>
    </w:p>
    <w:p w14:paraId="20479D9F" w14:textId="77777777" w:rsidR="00D4660F" w:rsidRDefault="00D4660F" w:rsidP="00D4660F">
      <w:pPr>
        <w:pStyle w:val="PL"/>
      </w:pPr>
      <w:r>
        <w:t xml:space="preserve">    &lt;xs:</w:t>
      </w:r>
      <w:r w:rsidRPr="0073469F">
        <w:t>sequence</w:t>
      </w:r>
      <w:r>
        <w:t>&gt;</w:t>
      </w:r>
    </w:p>
    <w:p w14:paraId="767694CE" w14:textId="77777777" w:rsidR="00D4660F" w:rsidRDefault="00D4660F" w:rsidP="00D4660F">
      <w:pPr>
        <w:pStyle w:val="PL"/>
      </w:pPr>
      <w:r>
        <w:t xml:space="preserve">      &lt;xs:element name="UAV-id" type="xs:string</w:t>
      </w:r>
      <w:r w:rsidRPr="00936DC3">
        <w:t>"</w:t>
      </w:r>
      <w:r w:rsidRPr="002774D2">
        <w:t xml:space="preserve"> </w:t>
      </w:r>
      <w:r w:rsidRPr="0073469F">
        <w:t>minOccurs="0" maxOccurs="</w:t>
      </w:r>
      <w:r>
        <w:t>1</w:t>
      </w:r>
      <w:r w:rsidRPr="0073469F">
        <w:t>"</w:t>
      </w:r>
      <w:r>
        <w:t>/&gt;</w:t>
      </w:r>
    </w:p>
    <w:p w14:paraId="3E379DF2" w14:textId="77777777" w:rsidR="00D4660F" w:rsidRDefault="00D4660F" w:rsidP="00D4660F">
      <w:pPr>
        <w:pStyle w:val="PL"/>
      </w:pPr>
      <w:r>
        <w:t xml:space="preserve">      &lt;xs:element name="</w:t>
      </w:r>
      <w:r w:rsidRPr="00F020E6">
        <w:t>application-defined-proximity-range-info</w:t>
      </w:r>
      <w:r>
        <w:t>" type="xs:string</w:t>
      </w:r>
      <w:r w:rsidRPr="00936DC3">
        <w:t>" minOccurs="</w:t>
      </w:r>
      <w:r>
        <w:t>0</w:t>
      </w:r>
      <w:r w:rsidRPr="00936DC3">
        <w:t>" maxOccurs="1"</w:t>
      </w:r>
      <w:r>
        <w:t>/&gt;</w:t>
      </w:r>
    </w:p>
    <w:p w14:paraId="76B3112C" w14:textId="77777777" w:rsidR="00D4660F" w:rsidRPr="00AC3D1D" w:rsidRDefault="00D4660F" w:rsidP="00D4660F">
      <w:pPr>
        <w:pStyle w:val="PL"/>
      </w:pPr>
      <w:r>
        <w:t xml:space="preserve">      &lt;xs:element name="</w:t>
      </w:r>
      <w:r w:rsidRPr="00A45DED">
        <w:t>application-payload</w:t>
      </w:r>
      <w:r>
        <w:t>" type="xs:string</w:t>
      </w:r>
      <w:r w:rsidRPr="00936DC3">
        <w:t>" minOccurs="</w:t>
      </w:r>
      <w:r>
        <w:t>0</w:t>
      </w:r>
      <w:r w:rsidRPr="00936DC3">
        <w:t>" maxOccurs="1"</w:t>
      </w:r>
      <w:r>
        <w:t>/&gt;</w:t>
      </w:r>
    </w:p>
    <w:p w14:paraId="4EA6B108"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6BE2570C" w14:textId="77777777" w:rsidR="00D4660F" w:rsidRDefault="00D4660F" w:rsidP="00D4660F">
      <w:pPr>
        <w:pStyle w:val="PL"/>
      </w:pPr>
      <w:r>
        <w:t xml:space="preserve">      &lt;xs:any namespace="##other" processContents="lax"/&gt;</w:t>
      </w:r>
    </w:p>
    <w:p w14:paraId="65324AB6" w14:textId="77777777" w:rsidR="00D4660F" w:rsidRDefault="00D4660F" w:rsidP="00D4660F">
      <w:pPr>
        <w:pStyle w:val="PL"/>
      </w:pPr>
      <w:r>
        <w:t xml:space="preserve">    &lt;/xs:</w:t>
      </w:r>
      <w:r w:rsidRPr="0073469F">
        <w:t>sequence</w:t>
      </w:r>
      <w:r>
        <w:t>&gt;</w:t>
      </w:r>
    </w:p>
    <w:p w14:paraId="556922EC" w14:textId="77777777" w:rsidR="00D4660F" w:rsidRDefault="00D4660F" w:rsidP="00D4660F">
      <w:pPr>
        <w:pStyle w:val="PL"/>
      </w:pPr>
      <w:r>
        <w:t xml:space="preserve">    &lt;xs:anyAttribute namespace="##any" processContents="lax"/&gt;</w:t>
      </w:r>
    </w:p>
    <w:p w14:paraId="3D6DACC6" w14:textId="77777777" w:rsidR="00D4660F" w:rsidRDefault="00D4660F" w:rsidP="00D4660F">
      <w:pPr>
        <w:pStyle w:val="PL"/>
      </w:pPr>
      <w:r>
        <w:t xml:space="preserve">  &lt;/xs:complexType&gt;</w:t>
      </w:r>
    </w:p>
    <w:p w14:paraId="3389F721" w14:textId="77777777" w:rsidR="00D4660F" w:rsidRDefault="00D4660F" w:rsidP="00D4660F">
      <w:pPr>
        <w:pStyle w:val="PL"/>
      </w:pPr>
      <w:r>
        <w:t xml:space="preserve">  &lt;xs:complexType name="</w:t>
      </w:r>
      <w:r>
        <w:rPr>
          <w:lang w:val="en-US"/>
        </w:rPr>
        <w:t>tC2OperationModesSwitchingPerformed</w:t>
      </w:r>
      <w:r w:rsidRPr="00192D15">
        <w:rPr>
          <w:lang w:val="en-US"/>
        </w:rPr>
        <w:t>Type</w:t>
      </w:r>
      <w:r>
        <w:t>"&gt;</w:t>
      </w:r>
    </w:p>
    <w:p w14:paraId="4EDA869A" w14:textId="77777777" w:rsidR="00D4660F" w:rsidRDefault="00D4660F" w:rsidP="00D4660F">
      <w:pPr>
        <w:pStyle w:val="PL"/>
      </w:pPr>
      <w:r>
        <w:t xml:space="preserve">    &lt;xs:</w:t>
      </w:r>
      <w:r w:rsidRPr="0073469F">
        <w:t>sequence</w:t>
      </w:r>
      <w:r>
        <w:t>&gt;</w:t>
      </w:r>
    </w:p>
    <w:p w14:paraId="306AA514" w14:textId="77777777" w:rsidR="00D4660F" w:rsidRDefault="00D4660F" w:rsidP="00D4660F">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064BAFA9" w14:textId="77777777" w:rsidR="00D4660F" w:rsidRDefault="00D4660F" w:rsidP="00D4660F">
      <w:pPr>
        <w:pStyle w:val="PL"/>
      </w:pPr>
      <w:r>
        <w:t xml:space="preserve">      &lt;xs:any namespace="##other" processContents="lax"/&gt;</w:t>
      </w:r>
    </w:p>
    <w:p w14:paraId="209E8D22" w14:textId="77777777" w:rsidR="00D4660F" w:rsidRDefault="00D4660F" w:rsidP="00D4660F">
      <w:pPr>
        <w:pStyle w:val="PL"/>
      </w:pPr>
      <w:r>
        <w:t xml:space="preserve">    &lt;/xs:</w:t>
      </w:r>
      <w:r w:rsidRPr="0073469F">
        <w:t>sequence</w:t>
      </w:r>
      <w:r>
        <w:t>&gt;</w:t>
      </w:r>
    </w:p>
    <w:p w14:paraId="7D9927AA" w14:textId="77777777" w:rsidR="00D4660F" w:rsidRDefault="00D4660F" w:rsidP="00D4660F">
      <w:pPr>
        <w:pStyle w:val="PL"/>
      </w:pPr>
      <w:r>
        <w:t xml:space="preserve">    &lt;xs:anyAttribute namespace="##any" processContents="lax"/&gt;</w:t>
      </w:r>
    </w:p>
    <w:p w14:paraId="7793AE8C" w14:textId="77777777" w:rsidR="00D4660F" w:rsidRDefault="00D4660F" w:rsidP="00D4660F">
      <w:pPr>
        <w:pStyle w:val="PL"/>
      </w:pPr>
      <w:r>
        <w:t xml:space="preserve">  &lt;/xs:complexType&gt;</w:t>
      </w:r>
    </w:p>
    <w:p w14:paraId="779C328F" w14:textId="77777777" w:rsidR="00D4660F" w:rsidRDefault="00D4660F" w:rsidP="00D4660F">
      <w:pPr>
        <w:pStyle w:val="PL"/>
      </w:pPr>
      <w:r>
        <w:t xml:space="preserve">  &lt;xs:complexType name="</w:t>
      </w:r>
      <w:r>
        <w:rPr>
          <w:lang w:val="en-US"/>
        </w:rPr>
        <w:t>tR</w:t>
      </w:r>
      <w:r>
        <w:t>egistration</w:t>
      </w:r>
      <w:r>
        <w:rPr>
          <w:lang w:val="en-US"/>
        </w:rPr>
        <w:t>InfoType</w:t>
      </w:r>
      <w:r>
        <w:t>"&gt;</w:t>
      </w:r>
    </w:p>
    <w:p w14:paraId="3E4C81F9" w14:textId="77777777" w:rsidR="00D4660F" w:rsidRDefault="00D4660F" w:rsidP="00D4660F">
      <w:pPr>
        <w:pStyle w:val="PL"/>
      </w:pPr>
      <w:r>
        <w:t xml:space="preserve">    &lt;xs:sequence&gt;</w:t>
      </w:r>
    </w:p>
    <w:p w14:paraId="18230833" w14:textId="77777777" w:rsidR="00D4660F" w:rsidRDefault="00D4660F" w:rsidP="00D4660F">
      <w:pPr>
        <w:pStyle w:val="PL"/>
      </w:pPr>
      <w:r>
        <w:t xml:space="preserve">      &lt;xs:element name="UAV-id" type="xs:string" minOccurs="0" maxOccurs="1"/&gt;</w:t>
      </w:r>
    </w:p>
    <w:p w14:paraId="12FE3EBB" w14:textId="77777777" w:rsidR="00D4660F" w:rsidRDefault="00D4660F" w:rsidP="00D4660F">
      <w:pPr>
        <w:pStyle w:val="PL"/>
      </w:pPr>
      <w:r>
        <w:t xml:space="preserve">      &lt;xs:element name="UAS-UE-information" type="xs:string" minOccurs="0" maxOccurs="1"/&gt;</w:t>
      </w:r>
    </w:p>
    <w:p w14:paraId="3EB95A3C" w14:textId="77777777" w:rsidR="00D4660F" w:rsidRDefault="00D4660F" w:rsidP="00D4660F">
      <w:pPr>
        <w:pStyle w:val="PL"/>
      </w:pPr>
      <w:r>
        <w:t xml:space="preserve">      &lt;xs:element name="proposed-registration-lifetime" type="xs:integer" minOccurs="0" maxOccurs="1"/&gt;</w:t>
      </w:r>
    </w:p>
    <w:p w14:paraId="67C78284" w14:textId="77777777" w:rsidR="00D4660F" w:rsidRDefault="00D4660F" w:rsidP="00D4660F">
      <w:pPr>
        <w:pStyle w:val="PL"/>
      </w:pPr>
      <w:r>
        <w:t xml:space="preserve">      &lt;xs:element name="registration-lifetime" type="xs:integer" minOccurs="0" maxOccurs="1"/&gt;</w:t>
      </w:r>
    </w:p>
    <w:p w14:paraId="6BE6F02C" w14:textId="77777777" w:rsidR="00D4660F" w:rsidRDefault="00D4660F" w:rsidP="00D4660F">
      <w:pPr>
        <w:pStyle w:val="PL"/>
      </w:pPr>
      <w:r>
        <w:t xml:space="preserve">      &lt;xs:element name="</w:t>
      </w:r>
      <w:r>
        <w:rPr>
          <w:lang w:val="en-US"/>
        </w:rPr>
        <w:t>result</w:t>
      </w:r>
      <w:r>
        <w:t>" type="xs:string" minOccurs="0" maxOccurs="1"/&gt;</w:t>
      </w:r>
    </w:p>
    <w:p w14:paraId="1598A93F" w14:textId="77777777" w:rsidR="00D4660F" w:rsidRDefault="00D4660F" w:rsidP="00D4660F">
      <w:pPr>
        <w:pStyle w:val="PL"/>
      </w:pPr>
      <w:r>
        <w:t xml:space="preserve">      &lt;xs:any namespace="##other" processContents="lax"/&gt;</w:t>
      </w:r>
    </w:p>
    <w:p w14:paraId="1CA180AC" w14:textId="77777777" w:rsidR="00D4660F" w:rsidRDefault="00D4660F" w:rsidP="00D4660F">
      <w:pPr>
        <w:pStyle w:val="PL"/>
      </w:pPr>
      <w:r>
        <w:t xml:space="preserve">    &lt;/xs:sequence&gt;</w:t>
      </w:r>
    </w:p>
    <w:p w14:paraId="7AD21575" w14:textId="77777777" w:rsidR="00D4660F" w:rsidRDefault="00D4660F" w:rsidP="00D4660F">
      <w:pPr>
        <w:pStyle w:val="PL"/>
      </w:pPr>
      <w:r>
        <w:t xml:space="preserve">    &lt;xs:anyAttribute namespace="##any" processContents="lax"/&gt;</w:t>
      </w:r>
    </w:p>
    <w:p w14:paraId="688E1493" w14:textId="77777777" w:rsidR="00D4660F" w:rsidRDefault="00D4660F" w:rsidP="00D4660F">
      <w:pPr>
        <w:pStyle w:val="PL"/>
      </w:pPr>
      <w:r>
        <w:t xml:space="preserve">  &lt;/xs:complexType&gt;</w:t>
      </w:r>
    </w:p>
    <w:p w14:paraId="2DB83AF9" w14:textId="77777777" w:rsidR="00D4660F" w:rsidRDefault="00D4660F" w:rsidP="00D4660F">
      <w:pPr>
        <w:pStyle w:val="PL"/>
      </w:pPr>
      <w:r>
        <w:t xml:space="preserve">  &lt;xs:complexType name="</w:t>
      </w:r>
      <w:r>
        <w:rPr>
          <w:lang w:val="en-US"/>
        </w:rPr>
        <w:t>tDe-registrationInfoType</w:t>
      </w:r>
      <w:r>
        <w:t>"&gt;</w:t>
      </w:r>
    </w:p>
    <w:p w14:paraId="0FBB27B2" w14:textId="77777777" w:rsidR="00D4660F" w:rsidRDefault="00D4660F" w:rsidP="00D4660F">
      <w:pPr>
        <w:pStyle w:val="PL"/>
      </w:pPr>
      <w:r>
        <w:t xml:space="preserve">    &lt;xs:sequence&gt;</w:t>
      </w:r>
    </w:p>
    <w:p w14:paraId="19EE84D9" w14:textId="77777777" w:rsidR="00D4660F" w:rsidRDefault="00D4660F" w:rsidP="00D4660F">
      <w:pPr>
        <w:pStyle w:val="PL"/>
      </w:pPr>
      <w:r>
        <w:t xml:space="preserve">      &lt;xs:element name="UAV-id" type="xs:string" minOccurs="0" maxOccurs="1"/&gt;</w:t>
      </w:r>
    </w:p>
    <w:p w14:paraId="6E6B409C" w14:textId="77777777" w:rsidR="00D4660F" w:rsidRDefault="00D4660F" w:rsidP="00D4660F">
      <w:pPr>
        <w:pStyle w:val="PL"/>
      </w:pPr>
      <w:r>
        <w:t xml:space="preserve">      &lt;xs:element name="</w:t>
      </w:r>
      <w:r>
        <w:rPr>
          <w:lang w:val="en-US"/>
        </w:rPr>
        <w:t>result</w:t>
      </w:r>
      <w:r>
        <w:t>" type="xs:string" minOccurs="0" maxOccurs="1"/&gt;</w:t>
      </w:r>
    </w:p>
    <w:p w14:paraId="239AA153" w14:textId="77777777" w:rsidR="00D4660F" w:rsidRDefault="00D4660F" w:rsidP="00D4660F">
      <w:pPr>
        <w:pStyle w:val="PL"/>
      </w:pPr>
      <w:r>
        <w:t xml:space="preserve">      &lt;xs:any namespace="##other" processContents="lax"/&gt;</w:t>
      </w:r>
    </w:p>
    <w:p w14:paraId="7E2BC258" w14:textId="77777777" w:rsidR="00D4660F" w:rsidRDefault="00D4660F" w:rsidP="00D4660F">
      <w:pPr>
        <w:pStyle w:val="PL"/>
      </w:pPr>
      <w:r>
        <w:t xml:space="preserve">    &lt;/xs:sequence&gt;</w:t>
      </w:r>
    </w:p>
    <w:p w14:paraId="6FCB97F6" w14:textId="77777777" w:rsidR="00D4660F" w:rsidRDefault="00D4660F" w:rsidP="00D4660F">
      <w:pPr>
        <w:pStyle w:val="PL"/>
      </w:pPr>
      <w:r>
        <w:t xml:space="preserve">    &lt;xs:anyAttribute namespace="##any" processContents="lax"/&gt;</w:t>
      </w:r>
    </w:p>
    <w:p w14:paraId="7091AB14" w14:textId="77777777" w:rsidR="00D4660F" w:rsidRDefault="00D4660F" w:rsidP="00D4660F">
      <w:pPr>
        <w:pStyle w:val="PL"/>
      </w:pPr>
      <w:r>
        <w:t xml:space="preserve">  &lt;/xs:complexType&gt;</w:t>
      </w:r>
    </w:p>
    <w:p w14:paraId="1F5D2211" w14:textId="77777777" w:rsidR="00D4660F" w:rsidRDefault="00D4660F" w:rsidP="00D4660F">
      <w:pPr>
        <w:pStyle w:val="PL"/>
      </w:pPr>
      <w:r>
        <w:t xml:space="preserve">  &lt;xs:complexType name="contentType"&gt;</w:t>
      </w:r>
    </w:p>
    <w:p w14:paraId="52F0AD22" w14:textId="77777777" w:rsidR="00D4660F" w:rsidRDefault="00D4660F" w:rsidP="00D4660F">
      <w:pPr>
        <w:pStyle w:val="PL"/>
      </w:pPr>
      <w:r>
        <w:t xml:space="preserve">    &lt;xs:choice&gt;</w:t>
      </w:r>
    </w:p>
    <w:p w14:paraId="762ECBB6" w14:textId="77777777" w:rsidR="00D4660F" w:rsidRDefault="00D4660F" w:rsidP="00D4660F">
      <w:pPr>
        <w:pStyle w:val="PL"/>
      </w:pPr>
      <w:r>
        <w:t xml:space="preserve">      &lt;xs:element name="</w:t>
      </w:r>
      <w:r>
        <w:rPr>
          <w:rFonts w:hint="eastAsia"/>
          <w:lang w:eastAsia="zh-CN"/>
        </w:rPr>
        <w:t>u</w:t>
      </w:r>
      <w:r>
        <w:t>aeURI" type="xs:anyURI"/&gt;</w:t>
      </w:r>
    </w:p>
    <w:p w14:paraId="7C4A0790" w14:textId="77777777" w:rsidR="00D4660F" w:rsidRDefault="00D4660F" w:rsidP="00D4660F">
      <w:pPr>
        <w:pStyle w:val="PL"/>
      </w:pPr>
      <w:r>
        <w:t xml:space="preserve">      &lt;xs:element name="uaeString" type="xs:string"/&gt;</w:t>
      </w:r>
    </w:p>
    <w:p w14:paraId="3F1128A8" w14:textId="77777777" w:rsidR="00D4660F" w:rsidRDefault="00D4660F" w:rsidP="00D4660F">
      <w:pPr>
        <w:pStyle w:val="PL"/>
      </w:pPr>
      <w:r>
        <w:t xml:space="preserve">      &lt;xs:element name="uaeBoolean" type="xs:boolean"/&gt;</w:t>
      </w:r>
    </w:p>
    <w:p w14:paraId="10518CED" w14:textId="77777777" w:rsidR="00D4660F" w:rsidRDefault="00D4660F" w:rsidP="00D4660F">
      <w:pPr>
        <w:pStyle w:val="PL"/>
      </w:pPr>
      <w:r>
        <w:t xml:space="preserve">      &lt;xs:any namespace="##other" processContents="lax"/&gt;</w:t>
      </w:r>
    </w:p>
    <w:p w14:paraId="2398160C" w14:textId="77777777" w:rsidR="00D4660F" w:rsidRDefault="00D4660F" w:rsidP="00D4660F">
      <w:pPr>
        <w:pStyle w:val="PL"/>
      </w:pPr>
      <w:r>
        <w:t xml:space="preserve">    &lt;/xs:choice&gt;</w:t>
      </w:r>
    </w:p>
    <w:p w14:paraId="1C929BCF" w14:textId="77777777" w:rsidR="00D4660F" w:rsidRDefault="00D4660F" w:rsidP="00D4660F">
      <w:pPr>
        <w:pStyle w:val="PL"/>
      </w:pPr>
      <w:r>
        <w:t xml:space="preserve">    &lt;xs:anyAttribute namespace="##any" processContents="lax"/&gt;</w:t>
      </w:r>
    </w:p>
    <w:p w14:paraId="3F7018AF" w14:textId="77777777" w:rsidR="00D4660F" w:rsidRDefault="00D4660F" w:rsidP="00D4660F">
      <w:pPr>
        <w:pStyle w:val="PL"/>
      </w:pPr>
      <w:r>
        <w:t xml:space="preserve">  &lt;/xs:complexType&gt;</w:t>
      </w:r>
    </w:p>
    <w:p w14:paraId="4A6FCC2A" w14:textId="77777777" w:rsidR="00D4660F" w:rsidRDefault="00D4660F" w:rsidP="00D4660F">
      <w:pPr>
        <w:pStyle w:val="PL"/>
      </w:pPr>
      <w:r>
        <w:t xml:space="preserve">  &lt;xs:complexType name="tC2OperationModeManagementConfigurationType"&gt;</w:t>
      </w:r>
    </w:p>
    <w:p w14:paraId="3DF831E3" w14:textId="77777777" w:rsidR="00D4660F" w:rsidRDefault="00D4660F" w:rsidP="00D4660F">
      <w:pPr>
        <w:pStyle w:val="PL"/>
      </w:pPr>
      <w:r>
        <w:t xml:space="preserve">    &lt;xs:sequence&gt;</w:t>
      </w:r>
    </w:p>
    <w:p w14:paraId="759EA801" w14:textId="77777777" w:rsidR="00D4660F" w:rsidRDefault="00D4660F" w:rsidP="00D4660F">
      <w:pPr>
        <w:pStyle w:val="PL"/>
      </w:pPr>
      <w:r>
        <w:lastRenderedPageBreak/>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62A026B2" w14:textId="77777777" w:rsidR="00D4660F" w:rsidRDefault="00D4660F" w:rsidP="00D4660F">
      <w:pPr>
        <w:pStyle w:val="PL"/>
      </w:pPr>
      <w:r>
        <w:t xml:space="preserve">      &lt;xs:element name="</w:t>
      </w:r>
      <w:r w:rsidRPr="00AC3D1D">
        <w:t>allowed-C2-communication-modes</w:t>
      </w:r>
      <w:r>
        <w:t>" type="xs:string</w:t>
      </w:r>
      <w:r w:rsidRPr="00936DC3">
        <w:t>" minOccurs="</w:t>
      </w:r>
      <w:r>
        <w:t>1</w:t>
      </w:r>
      <w:r w:rsidRPr="00936DC3">
        <w:t>" maxOccurs="1"</w:t>
      </w:r>
      <w:r>
        <w:t>/&gt;</w:t>
      </w:r>
    </w:p>
    <w:p w14:paraId="34F97014" w14:textId="77777777" w:rsidR="00D4660F" w:rsidRDefault="00D4660F" w:rsidP="00D4660F">
      <w:pPr>
        <w:pStyle w:val="PL"/>
      </w:pPr>
      <w:r>
        <w:t xml:space="preserve">      &lt;xs:element name="primary</w:t>
      </w:r>
      <w:r w:rsidRPr="00AC3D1D">
        <w:t>-C2-communication-modes</w:t>
      </w:r>
      <w:r>
        <w:t>" type="xs:string</w:t>
      </w:r>
      <w:r w:rsidRPr="00936DC3">
        <w:t>" minOccurs="</w:t>
      </w:r>
      <w:r>
        <w:t>1</w:t>
      </w:r>
      <w:r w:rsidRPr="00936DC3">
        <w:t>" maxOccurs="1"</w:t>
      </w:r>
      <w:r>
        <w:t>/&gt;</w:t>
      </w:r>
    </w:p>
    <w:p w14:paraId="604D7AF1" w14:textId="77777777" w:rsidR="00D4660F" w:rsidRDefault="00D4660F" w:rsidP="00D4660F">
      <w:pPr>
        <w:pStyle w:val="PL"/>
      </w:pPr>
      <w:r>
        <w:t xml:space="preserve">      &lt;xs:element name="</w:t>
      </w:r>
      <w:r w:rsidRPr="00AC3D1D">
        <w:t>secondary-C2-communication-mode</w:t>
      </w:r>
      <w:r>
        <w:t>" type="xs:string</w:t>
      </w:r>
      <w:r w:rsidRPr="00936DC3">
        <w:t>" minOccurs="</w:t>
      </w:r>
      <w:r>
        <w:t>0</w:t>
      </w:r>
      <w:r w:rsidRPr="00936DC3">
        <w:t>" maxOccurs="1"</w:t>
      </w:r>
      <w:r>
        <w:t>/&gt;</w:t>
      </w:r>
    </w:p>
    <w:p w14:paraId="17725AED" w14:textId="77777777" w:rsidR="00D4660F" w:rsidRDefault="00D4660F" w:rsidP="00D4660F">
      <w:pPr>
        <w:pStyle w:val="PL"/>
      </w:pPr>
      <w:r>
        <w:t xml:space="preserve">      &lt;xs:element name="</w:t>
      </w:r>
      <w:r w:rsidRPr="00AC3D1D">
        <w:t>policy-of –C2-switching</w:t>
      </w:r>
      <w:r>
        <w:t>" type="xs:string</w:t>
      </w:r>
      <w:r w:rsidRPr="00936DC3">
        <w:t>" minOccurs="</w:t>
      </w:r>
      <w:r>
        <w:t>1</w:t>
      </w:r>
      <w:r w:rsidRPr="00936DC3">
        <w:t>" maxOccurs="1"</w:t>
      </w:r>
      <w:r>
        <w:t>/&gt;</w:t>
      </w:r>
    </w:p>
    <w:p w14:paraId="1916F4BE" w14:textId="77777777" w:rsidR="00D4660F" w:rsidRDefault="00D4660F" w:rsidP="00D4660F">
      <w:pPr>
        <w:pStyle w:val="PL"/>
      </w:pPr>
      <w:r>
        <w:t xml:space="preserve">      &lt;xs:any namespace="##other" processContents="lax"/&gt;</w:t>
      </w:r>
    </w:p>
    <w:p w14:paraId="20B7CACF" w14:textId="77777777" w:rsidR="00D4660F" w:rsidRPr="008E24AA" w:rsidRDefault="00D4660F" w:rsidP="00D4660F">
      <w:pPr>
        <w:pStyle w:val="PL"/>
      </w:pPr>
      <w:r>
        <w:t xml:space="preserve">    </w:t>
      </w:r>
      <w:r w:rsidRPr="008E24AA">
        <w:t>&lt;/xs:sequence&gt;</w:t>
      </w:r>
    </w:p>
    <w:p w14:paraId="45EC1A00" w14:textId="77777777" w:rsidR="00D4660F" w:rsidRPr="008E24AA" w:rsidRDefault="00D4660F" w:rsidP="00D4660F">
      <w:pPr>
        <w:pStyle w:val="PL"/>
      </w:pPr>
      <w:r w:rsidRPr="008E24AA">
        <w:t xml:space="preserve">    &lt;xs:anyAttribute namespace="##any" processContents="lax"/&gt;</w:t>
      </w:r>
    </w:p>
    <w:p w14:paraId="0DAE51B0" w14:textId="77777777" w:rsidR="00D4660F" w:rsidRPr="008E24AA" w:rsidRDefault="00D4660F" w:rsidP="00D4660F">
      <w:pPr>
        <w:pStyle w:val="PL"/>
      </w:pPr>
      <w:r w:rsidRPr="008E24AA">
        <w:t xml:space="preserve">  &lt;/xs:complexType&gt;</w:t>
      </w:r>
    </w:p>
    <w:p w14:paraId="73807EB0" w14:textId="77777777" w:rsidR="00D4660F" w:rsidRPr="008E24AA" w:rsidRDefault="00D4660F" w:rsidP="00D4660F">
      <w:pPr>
        <w:pStyle w:val="PL"/>
      </w:pPr>
      <w:r w:rsidRPr="008E24AA">
        <w:t xml:space="preserve">  &lt;xs:complexType name="tMultiUssConfigurationType"&gt;</w:t>
      </w:r>
    </w:p>
    <w:p w14:paraId="23891728" w14:textId="77777777" w:rsidR="00D4660F" w:rsidRPr="008E24AA" w:rsidRDefault="00D4660F" w:rsidP="00D4660F">
      <w:pPr>
        <w:pStyle w:val="PL"/>
      </w:pPr>
      <w:r w:rsidRPr="008E24AA">
        <w:t xml:space="preserve">    &lt;xs:sequence&gt;</w:t>
      </w:r>
    </w:p>
    <w:p w14:paraId="5D4A1EB0" w14:textId="77777777" w:rsidR="00D4660F" w:rsidRPr="008E24AA" w:rsidRDefault="00D4660F" w:rsidP="00D4660F">
      <w:pPr>
        <w:pStyle w:val="PL"/>
      </w:pPr>
      <w:r w:rsidRPr="008E24AA">
        <w:t xml:space="preserve">      &lt;xs:element name="UAS-id" type="xs:string" minOccurs="1" maxOccurs="1"/&gt;</w:t>
      </w:r>
    </w:p>
    <w:p w14:paraId="7F8838E0" w14:textId="77777777" w:rsidR="00D4660F" w:rsidRPr="008E24AA" w:rsidRDefault="00D4660F" w:rsidP="00D4660F">
      <w:pPr>
        <w:pStyle w:val="PL"/>
      </w:pPr>
      <w:r w:rsidRPr="008E24AA">
        <w:t xml:space="preserve">      &lt;xs:element name="Multi-USS-policy-management-configuration" type="xs:string" minOccurs="1" maxOccurs="1"/&gt;</w:t>
      </w:r>
    </w:p>
    <w:p w14:paraId="27FADBA4" w14:textId="77777777" w:rsidR="00D4660F" w:rsidRPr="008E24AA" w:rsidRDefault="00D4660F" w:rsidP="00D4660F">
      <w:pPr>
        <w:pStyle w:val="PL"/>
      </w:pPr>
      <w:r w:rsidRPr="008E24AA">
        <w:t xml:space="preserve">      &lt;xs:element name="Allowed-USS" type="xs:string" minOccurs="1" maxOccurs="1"/&gt;</w:t>
      </w:r>
    </w:p>
    <w:p w14:paraId="5DC8FC91" w14:textId="77777777" w:rsidR="00D4660F" w:rsidRPr="008E24AA" w:rsidRDefault="00D4660F" w:rsidP="00D4660F">
      <w:pPr>
        <w:pStyle w:val="PL"/>
      </w:pPr>
      <w:r w:rsidRPr="008E24AA">
        <w:t xml:space="preserve">      &lt;xs:element name="Serving-USS-information" type="xs:string" minOccurs="0" maxOccurs="1"/&gt;</w:t>
      </w:r>
    </w:p>
    <w:p w14:paraId="028E264A" w14:textId="77777777" w:rsidR="00D4660F" w:rsidRPr="008E24AA" w:rsidRDefault="00D4660F" w:rsidP="00D4660F">
      <w:pPr>
        <w:pStyle w:val="PL"/>
      </w:pPr>
      <w:r w:rsidRPr="008E24AA">
        <w:t xml:space="preserve">      &lt;xs:element name="Additional-information-for-change-of-USS" type="xs:string" minOccurs="1" maxOccurs="1"/&gt;</w:t>
      </w:r>
    </w:p>
    <w:p w14:paraId="225F8FAB" w14:textId="77777777" w:rsidR="00D4660F" w:rsidRPr="008E24AA" w:rsidRDefault="00D4660F" w:rsidP="00D4660F">
      <w:pPr>
        <w:pStyle w:val="PL"/>
      </w:pPr>
      <w:r w:rsidRPr="008E24AA">
        <w:t xml:space="preserve">      &lt;xs:element name="Area-for-change-of-USS" type="xs:string" minOccurs="1" maxOccurs="1"/&gt;</w:t>
      </w:r>
    </w:p>
    <w:p w14:paraId="47176219" w14:textId="77777777" w:rsidR="00D4660F" w:rsidRPr="008E24AA" w:rsidRDefault="00D4660F" w:rsidP="00D4660F">
      <w:pPr>
        <w:pStyle w:val="PL"/>
      </w:pPr>
      <w:r w:rsidRPr="008E24AA">
        <w:t xml:space="preserve">      &lt;xs:any namespace="##other" processContents="lax"/&gt;</w:t>
      </w:r>
    </w:p>
    <w:p w14:paraId="671B34CB" w14:textId="77777777" w:rsidR="00D4660F" w:rsidRPr="008E24AA" w:rsidRDefault="00D4660F" w:rsidP="00D4660F">
      <w:pPr>
        <w:pStyle w:val="PL"/>
      </w:pPr>
      <w:r w:rsidRPr="008E24AA">
        <w:t xml:space="preserve">    &lt;/xs:sequence&gt;</w:t>
      </w:r>
    </w:p>
    <w:p w14:paraId="19C5362D" w14:textId="77777777" w:rsidR="00D4660F" w:rsidRPr="008E24AA" w:rsidRDefault="00D4660F" w:rsidP="00D4660F">
      <w:pPr>
        <w:pStyle w:val="PL"/>
      </w:pPr>
      <w:r w:rsidRPr="008E24AA">
        <w:t xml:space="preserve">  &lt;/xs:complexType&gt;</w:t>
      </w:r>
    </w:p>
    <w:p w14:paraId="3DBC1B70" w14:textId="77777777" w:rsidR="00D4660F" w:rsidRPr="008E24AA" w:rsidRDefault="00D4660F" w:rsidP="00D4660F">
      <w:pPr>
        <w:pStyle w:val="PL"/>
      </w:pPr>
      <w:r w:rsidRPr="008E24AA">
        <w:t xml:space="preserve">  &lt;xs:complexType name="tUssChangeRequestType"&gt;</w:t>
      </w:r>
    </w:p>
    <w:p w14:paraId="74756F47" w14:textId="77777777" w:rsidR="00D4660F" w:rsidRPr="008E24AA" w:rsidRDefault="00D4660F" w:rsidP="00D4660F">
      <w:pPr>
        <w:pStyle w:val="PL"/>
      </w:pPr>
      <w:r w:rsidRPr="008E24AA">
        <w:t xml:space="preserve">    &lt;xs:sequence&gt;</w:t>
      </w:r>
    </w:p>
    <w:p w14:paraId="583ADD98" w14:textId="77777777" w:rsidR="00D4660F" w:rsidRPr="008E24AA" w:rsidRDefault="00D4660F" w:rsidP="00D4660F">
      <w:pPr>
        <w:pStyle w:val="PL"/>
      </w:pPr>
      <w:r w:rsidRPr="008E24AA">
        <w:t xml:space="preserve">      &lt;xs:element name="UASS-id" type="xs:string" minOccurs="1" maxOccurs="1"/&gt;</w:t>
      </w:r>
    </w:p>
    <w:p w14:paraId="6553F226" w14:textId="77777777" w:rsidR="00D4660F" w:rsidRPr="008E24AA" w:rsidRDefault="00D4660F" w:rsidP="00D4660F">
      <w:pPr>
        <w:pStyle w:val="PL"/>
      </w:pPr>
      <w:r w:rsidRPr="008E24AA">
        <w:t xml:space="preserve">      &lt;xs:element name="UAS-id" type="xs:string" minOccurs="1" maxOccurs="1"/&gt;</w:t>
      </w:r>
    </w:p>
    <w:p w14:paraId="607D8527" w14:textId="77777777" w:rsidR="00D4660F" w:rsidRPr="008E24AA" w:rsidRDefault="00D4660F" w:rsidP="00D4660F">
      <w:pPr>
        <w:pStyle w:val="PL"/>
      </w:pPr>
      <w:r w:rsidRPr="008E24AA">
        <w:t xml:space="preserve">      &lt;xs:element name="USS-change-authorization-information" type="xs:string" minOccurs="1" maxOccurs="1"/&gt;</w:t>
      </w:r>
    </w:p>
    <w:p w14:paraId="4A6A11D8" w14:textId="77777777" w:rsidR="00D4660F" w:rsidRPr="008E24AA" w:rsidRDefault="00D4660F" w:rsidP="00D4660F">
      <w:pPr>
        <w:pStyle w:val="PL"/>
      </w:pPr>
      <w:r w:rsidRPr="008E24AA">
        <w:t xml:space="preserve">      &lt;xs:element name="Target-USS" type="xs:string" minOccurs="1" maxOccurs="1"/&gt;</w:t>
      </w:r>
    </w:p>
    <w:p w14:paraId="623B5BCA" w14:textId="77777777" w:rsidR="00D4660F" w:rsidRPr="008E24AA" w:rsidRDefault="00D4660F" w:rsidP="00D4660F">
      <w:pPr>
        <w:pStyle w:val="PL"/>
      </w:pPr>
      <w:r w:rsidRPr="008E24AA">
        <w:t xml:space="preserve">      &lt;xs:element name="Target-USS-info" type="xs:string" minOccurs="0" maxOccurs="1"/&gt;</w:t>
      </w:r>
    </w:p>
    <w:p w14:paraId="1A3D49CC" w14:textId="77777777" w:rsidR="00D4660F" w:rsidRPr="008E24AA" w:rsidRDefault="00D4660F" w:rsidP="00D4660F">
      <w:pPr>
        <w:pStyle w:val="PL"/>
      </w:pPr>
      <w:r w:rsidRPr="008E24AA">
        <w:t xml:space="preserve">      &lt;xs:element name="USS-endpoint" type="xs:string" minOccurs="1" maxOccurs="1"/&gt;</w:t>
      </w:r>
    </w:p>
    <w:p w14:paraId="3C44E2CA" w14:textId="77777777" w:rsidR="00D4660F" w:rsidRPr="008E24AA" w:rsidRDefault="00D4660F" w:rsidP="00D4660F">
      <w:pPr>
        <w:pStyle w:val="PL"/>
      </w:pPr>
      <w:r w:rsidRPr="008E24AA">
        <w:t xml:space="preserve">      &lt;xs:element name="USS-capabilities" type="xs:string" minOccurs="1" maxOccurs="1"/&gt;</w:t>
      </w:r>
    </w:p>
    <w:p w14:paraId="39BD2464" w14:textId="77777777" w:rsidR="00D4660F" w:rsidRPr="008E24AA" w:rsidRDefault="00D4660F" w:rsidP="00D4660F">
      <w:pPr>
        <w:pStyle w:val="PL"/>
      </w:pPr>
      <w:r w:rsidRPr="008E24AA">
        <w:t xml:space="preserve">      &lt;xs:element name="LUN-id" type="xs:string" minOccurs="1" maxOccurs="1"/&gt;</w:t>
      </w:r>
    </w:p>
    <w:p w14:paraId="2829F555" w14:textId="77777777" w:rsidR="00D4660F" w:rsidRPr="008E24AA" w:rsidRDefault="00D4660F" w:rsidP="00D4660F">
      <w:pPr>
        <w:pStyle w:val="PL"/>
      </w:pPr>
      <w:r w:rsidRPr="008E24AA">
        <w:t xml:space="preserve">      &lt;xs:element name="List-of-USS-DNAI(s)" type="xs:string" minOccurs="1" maxOccurs="1"/&gt;</w:t>
      </w:r>
    </w:p>
    <w:p w14:paraId="6CB59205" w14:textId="77777777" w:rsidR="00D4660F" w:rsidRPr="008E24AA" w:rsidRDefault="00D4660F" w:rsidP="00D4660F">
      <w:pPr>
        <w:pStyle w:val="PL"/>
      </w:pPr>
      <w:r w:rsidRPr="008E24AA">
        <w:t xml:space="preserve">      &lt;xs:any namespace="##other" processContents="lax"/&gt;</w:t>
      </w:r>
    </w:p>
    <w:p w14:paraId="0CAFC959" w14:textId="77777777" w:rsidR="00D4660F" w:rsidRPr="008E24AA" w:rsidRDefault="00D4660F" w:rsidP="00D4660F">
      <w:pPr>
        <w:pStyle w:val="PL"/>
      </w:pPr>
      <w:r w:rsidRPr="008E24AA">
        <w:t xml:space="preserve">    &lt;/xs:sequence&gt;</w:t>
      </w:r>
    </w:p>
    <w:p w14:paraId="4ECC14CD" w14:textId="77777777" w:rsidR="00D4660F" w:rsidRPr="008E24AA" w:rsidRDefault="00D4660F" w:rsidP="00D4660F">
      <w:pPr>
        <w:pStyle w:val="PL"/>
      </w:pPr>
      <w:r w:rsidRPr="008E24AA">
        <w:t xml:space="preserve">  &lt;/xs:complexType&gt;</w:t>
      </w:r>
    </w:p>
    <w:p w14:paraId="0646E287" w14:textId="77777777" w:rsidR="00D4660F" w:rsidRPr="008E24AA" w:rsidRDefault="00D4660F" w:rsidP="00D4660F">
      <w:pPr>
        <w:pStyle w:val="PL"/>
      </w:pPr>
      <w:r w:rsidRPr="008E24AA">
        <w:t xml:space="preserve">  &lt;xs:complexType name="tSubscribeHostUAVDynamicInfoType"&gt;</w:t>
      </w:r>
    </w:p>
    <w:p w14:paraId="686D17A7" w14:textId="77777777" w:rsidR="00D4660F" w:rsidRPr="008E24AA" w:rsidRDefault="00D4660F" w:rsidP="00D4660F">
      <w:pPr>
        <w:pStyle w:val="PL"/>
      </w:pPr>
      <w:r w:rsidRPr="008E24AA">
        <w:t xml:space="preserve">    &lt;xs:sequence&gt;</w:t>
      </w:r>
    </w:p>
    <w:p w14:paraId="3C314DDD" w14:textId="77777777" w:rsidR="00D4660F" w:rsidRPr="008E24AA" w:rsidRDefault="00D4660F" w:rsidP="00D4660F">
      <w:pPr>
        <w:pStyle w:val="PL"/>
      </w:pPr>
      <w:r w:rsidRPr="008E24AA">
        <w:t xml:space="preserve">      &lt;xs:element name="UAS-id" type="xs:string" minOccurs="1" maxOccurs="1"/&gt;</w:t>
      </w:r>
    </w:p>
    <w:p w14:paraId="4A84FC37" w14:textId="77777777" w:rsidR="00D4660F" w:rsidRPr="008E24AA" w:rsidRDefault="00D4660F" w:rsidP="00D4660F">
      <w:pPr>
        <w:pStyle w:val="PL"/>
      </w:pPr>
      <w:r w:rsidRPr="008E24AA">
        <w:t xml:space="preserve">      &lt;xs:element name="application-defined-proximity-range-info" type="xs:string" minOccurs="1" maxOccurs="1"/&gt;</w:t>
      </w:r>
    </w:p>
    <w:p w14:paraId="6ACC9728" w14:textId="77777777" w:rsidR="00D4660F" w:rsidRPr="008E24AA" w:rsidRDefault="00D4660F" w:rsidP="00D4660F">
      <w:pPr>
        <w:pStyle w:val="PL"/>
      </w:pPr>
      <w:r w:rsidRPr="008E24AA">
        <w:t xml:space="preserve">      &lt;xs:element name="subscription-ID" type="xs:string" minOccurs="1" maxOccurs="1"/&gt;</w:t>
      </w:r>
    </w:p>
    <w:p w14:paraId="45CFB6D1" w14:textId="77777777" w:rsidR="00D4660F" w:rsidRPr="008E24AA" w:rsidRDefault="00D4660F" w:rsidP="00D4660F">
      <w:pPr>
        <w:pStyle w:val="PL"/>
      </w:pPr>
      <w:r w:rsidRPr="008E24AA">
        <w:t xml:space="preserve">      &lt;xs:element name="result" type="xs:string" minOccurs="0" maxOccurs="1"/&gt;</w:t>
      </w:r>
    </w:p>
    <w:p w14:paraId="4CA54F4F" w14:textId="77777777" w:rsidR="00D4660F" w:rsidRPr="008E24AA" w:rsidRDefault="00D4660F" w:rsidP="00D4660F">
      <w:pPr>
        <w:pStyle w:val="PL"/>
      </w:pPr>
      <w:r w:rsidRPr="008E24AA">
        <w:t xml:space="preserve">      &lt;xs:any namespace="##other" processContents="lax"/&gt;</w:t>
      </w:r>
    </w:p>
    <w:p w14:paraId="7CE06C4D" w14:textId="77777777" w:rsidR="00D4660F" w:rsidRPr="008E24AA" w:rsidRDefault="00D4660F" w:rsidP="00D4660F">
      <w:pPr>
        <w:pStyle w:val="PL"/>
      </w:pPr>
      <w:r w:rsidRPr="008E24AA">
        <w:t xml:space="preserve">    &lt;/xs:sequence&gt;</w:t>
      </w:r>
    </w:p>
    <w:p w14:paraId="48A7C7AC" w14:textId="77777777" w:rsidR="00D4660F" w:rsidRPr="008E24AA" w:rsidRDefault="00D4660F" w:rsidP="00D4660F">
      <w:pPr>
        <w:pStyle w:val="PL"/>
      </w:pPr>
      <w:r w:rsidRPr="008E24AA">
        <w:t xml:space="preserve">  &lt;/xs:complexType&gt;</w:t>
      </w:r>
    </w:p>
    <w:p w14:paraId="67A3FB81" w14:textId="77777777" w:rsidR="00D4660F" w:rsidRPr="008E24AA" w:rsidRDefault="00D4660F" w:rsidP="00D4660F">
      <w:pPr>
        <w:pStyle w:val="PL"/>
      </w:pPr>
      <w:r w:rsidRPr="008E24AA">
        <w:t xml:space="preserve">  &lt;xs:complexType name="tNotificationOfHostUAVDynamicInfoType"&gt;</w:t>
      </w:r>
    </w:p>
    <w:p w14:paraId="18F484E4" w14:textId="77777777" w:rsidR="00D4660F" w:rsidRPr="002B2DC7" w:rsidRDefault="00D4660F" w:rsidP="00D4660F">
      <w:pPr>
        <w:pStyle w:val="PL"/>
      </w:pPr>
      <w:r w:rsidRPr="008E24AA">
        <w:t xml:space="preserve">    &lt;xs:sequence&gt;</w:t>
      </w:r>
    </w:p>
    <w:p w14:paraId="779AF06C" w14:textId="77777777" w:rsidR="00D4660F" w:rsidRPr="002B2DC7" w:rsidRDefault="00D4660F" w:rsidP="00D4660F">
      <w:pPr>
        <w:pStyle w:val="PL"/>
      </w:pPr>
      <w:r w:rsidRPr="002B2DC7">
        <w:t xml:space="preserve">      &lt;xs:element name="</w:t>
      </w:r>
      <w:r w:rsidRPr="00783C73">
        <w:t>subscription-ID</w:t>
      </w:r>
      <w:r w:rsidRPr="002B2DC7">
        <w:t>" type="xs:string" minOccurs="1" maxOccurs="1"/&gt;</w:t>
      </w:r>
    </w:p>
    <w:p w14:paraId="0E065806" w14:textId="77777777" w:rsidR="00D4660F" w:rsidRPr="002B2DC7" w:rsidRDefault="00D4660F" w:rsidP="00D4660F">
      <w:pPr>
        <w:pStyle w:val="PL"/>
      </w:pPr>
      <w:r w:rsidRPr="002B2DC7">
        <w:t xml:space="preserve">      &lt;xs:element name="</w:t>
      </w:r>
      <w:r w:rsidRPr="003964ED">
        <w:t>location-of-the-host-UAV</w:t>
      </w:r>
      <w:r w:rsidRPr="002B2DC7">
        <w:t>" type="xs:string" minOccurs="1" maxOccurs="1"/&gt;</w:t>
      </w:r>
    </w:p>
    <w:p w14:paraId="246B8A2A" w14:textId="77777777" w:rsidR="00D4660F" w:rsidRPr="002B2DC7" w:rsidRDefault="00D4660F" w:rsidP="00D4660F">
      <w:pPr>
        <w:pStyle w:val="PL"/>
      </w:pPr>
      <w:r w:rsidRPr="002B2DC7">
        <w:t xml:space="preserve">      &lt;xs:element name="</w:t>
      </w:r>
      <w:r w:rsidRPr="0009258E">
        <w:t>list-of-UAVs-info</w:t>
      </w:r>
      <w:r w:rsidRPr="002B2DC7">
        <w:t>" type="xs:string" minOccurs="1" maxOccurs="1"/&gt;</w:t>
      </w:r>
    </w:p>
    <w:p w14:paraId="4CA038A3" w14:textId="77777777" w:rsidR="00D4660F" w:rsidRPr="002B2DC7" w:rsidRDefault="00D4660F" w:rsidP="00D4660F">
      <w:pPr>
        <w:pStyle w:val="PL"/>
      </w:pPr>
      <w:r w:rsidRPr="002B2DC7">
        <w:t xml:space="preserve">      &lt;xs:element name="</w:t>
      </w:r>
      <w:r w:rsidRPr="0028402F">
        <w:t>nearby-UAV-ID</w:t>
      </w:r>
      <w:r w:rsidRPr="002B2DC7">
        <w:t>" type="xs:string" minOccurs="0" maxOccurs="1"/&gt;</w:t>
      </w:r>
    </w:p>
    <w:p w14:paraId="39A994B7" w14:textId="77777777" w:rsidR="00D4660F" w:rsidRPr="002B2DC7" w:rsidRDefault="00D4660F" w:rsidP="00D4660F">
      <w:pPr>
        <w:pStyle w:val="PL"/>
      </w:pPr>
      <w:r w:rsidRPr="002B2DC7">
        <w:t xml:space="preserve">      &lt;xs:element name="</w:t>
      </w:r>
      <w:r w:rsidRPr="00E7103E">
        <w:t>location-information</w:t>
      </w:r>
      <w:r w:rsidRPr="002B2DC7">
        <w:t>" type="xs:string" minOccurs="1" maxOccurs="1"/&gt;</w:t>
      </w:r>
    </w:p>
    <w:p w14:paraId="39BAFF9B" w14:textId="77777777" w:rsidR="00D4660F" w:rsidRPr="002B2DC7" w:rsidRDefault="00D4660F" w:rsidP="00D4660F">
      <w:pPr>
        <w:pStyle w:val="PL"/>
      </w:pPr>
      <w:r w:rsidRPr="002B2DC7">
        <w:t xml:space="preserve">      &lt;xs:element name="</w:t>
      </w:r>
      <w:r w:rsidRPr="00F70D80">
        <w:t>distance-information</w:t>
      </w:r>
      <w:r w:rsidRPr="002B2DC7">
        <w:t>" type="xs:string" minOccurs="1" maxOccurs="1"/&gt;</w:t>
      </w:r>
    </w:p>
    <w:p w14:paraId="55ECAFF4" w14:textId="77777777" w:rsidR="00D4660F" w:rsidRPr="002B2DC7" w:rsidRDefault="00D4660F" w:rsidP="00D4660F">
      <w:pPr>
        <w:pStyle w:val="PL"/>
      </w:pPr>
      <w:r w:rsidRPr="002B2DC7">
        <w:t xml:space="preserve">      &lt;xs:any namespace="##other" processContents="lax"/&gt;</w:t>
      </w:r>
    </w:p>
    <w:p w14:paraId="74270AE4" w14:textId="77777777" w:rsidR="00D4660F" w:rsidRDefault="00D4660F" w:rsidP="00D4660F">
      <w:pPr>
        <w:pStyle w:val="PL"/>
      </w:pPr>
      <w:r w:rsidRPr="002B2DC7">
        <w:t xml:space="preserve">    &lt;/xs:sequence&gt;</w:t>
      </w:r>
    </w:p>
    <w:p w14:paraId="18D9B235" w14:textId="77777777" w:rsidR="00D4660F" w:rsidRDefault="00D4660F" w:rsidP="00D4660F">
      <w:pPr>
        <w:pStyle w:val="PL"/>
      </w:pPr>
      <w:r w:rsidRPr="00FC1BFD">
        <w:t xml:space="preserve">  &lt;/xs:complexType&gt;</w:t>
      </w:r>
    </w:p>
    <w:p w14:paraId="72966BF3" w14:textId="77777777" w:rsidR="00D4660F" w:rsidRPr="00186A63" w:rsidRDefault="00D4660F" w:rsidP="00D4660F">
      <w:pPr>
        <w:pStyle w:val="PL"/>
      </w:pPr>
      <w:r>
        <w:t xml:space="preserve">  </w:t>
      </w:r>
      <w:r w:rsidRPr="00186A63">
        <w:t>&lt;xs:complexType name="tDAASupportConfigurationInfoType"&gt;</w:t>
      </w:r>
    </w:p>
    <w:p w14:paraId="0FB83B2C" w14:textId="77777777" w:rsidR="00D4660F" w:rsidRPr="00186A63" w:rsidRDefault="00D4660F" w:rsidP="00D4660F">
      <w:pPr>
        <w:pStyle w:val="PL"/>
      </w:pPr>
      <w:r w:rsidRPr="00186A63">
        <w:t xml:space="preserve">    &lt;xs:sequence&gt;</w:t>
      </w:r>
    </w:p>
    <w:p w14:paraId="29C2BE0F" w14:textId="77777777" w:rsidR="00D4660F" w:rsidRPr="00186A63" w:rsidRDefault="00D4660F" w:rsidP="00D4660F">
      <w:pPr>
        <w:pStyle w:val="PL"/>
      </w:pPr>
      <w:r w:rsidRPr="00186A63">
        <w:t xml:space="preserve">      &lt;xs:element name="UAS-id" type="xs:string" minOccurs="1" maxOccurs="1"/&gt;</w:t>
      </w:r>
    </w:p>
    <w:p w14:paraId="2F020C55" w14:textId="77777777" w:rsidR="00D4660F" w:rsidRPr="00186A63" w:rsidRDefault="00D4660F" w:rsidP="00D4660F">
      <w:pPr>
        <w:pStyle w:val="PL"/>
      </w:pPr>
      <w:r w:rsidRPr="00186A63">
        <w:t xml:space="preserve">      &lt;xs:element name="DAA-application-policy" type="xs:string" minOccurs="1" maxOccurs="1"/&gt;</w:t>
      </w:r>
    </w:p>
    <w:p w14:paraId="7C9FEC45" w14:textId="77777777" w:rsidR="00D4660F" w:rsidRPr="00186A63" w:rsidRDefault="00D4660F" w:rsidP="00D4660F">
      <w:pPr>
        <w:pStyle w:val="PL"/>
      </w:pPr>
      <w:r w:rsidRPr="00186A63">
        <w:t xml:space="preserve">      &lt;xs:any namespace="##other" processContents="lax"/&gt;</w:t>
      </w:r>
    </w:p>
    <w:p w14:paraId="1E3819A4" w14:textId="77777777" w:rsidR="00D4660F" w:rsidRDefault="00D4660F" w:rsidP="00D4660F">
      <w:pPr>
        <w:pStyle w:val="PL"/>
      </w:pPr>
      <w:r w:rsidRPr="00186A63">
        <w:t xml:space="preserve">    &lt;/xs:sequence&gt;</w:t>
      </w:r>
    </w:p>
    <w:p w14:paraId="693C64BE" w14:textId="77777777" w:rsidR="00D4660F" w:rsidRDefault="00D4660F" w:rsidP="00D4660F">
      <w:pPr>
        <w:pStyle w:val="PL"/>
      </w:pPr>
      <w:r w:rsidRPr="00FC1BFD">
        <w:t xml:space="preserve">  &lt;/xs:complexType&gt;</w:t>
      </w:r>
    </w:p>
    <w:p w14:paraId="19937635" w14:textId="77777777" w:rsidR="005F0026" w:rsidRPr="00186A63" w:rsidRDefault="005F0026" w:rsidP="005F0026">
      <w:pPr>
        <w:pStyle w:val="PL"/>
      </w:pPr>
      <w:r w:rsidRPr="00186A63">
        <w:t xml:space="preserve">  &lt;xs:complexType name="tDAA</w:t>
      </w:r>
      <w:r>
        <w:t>Client</w:t>
      </w:r>
      <w:r w:rsidRPr="00186A63">
        <w:t>EventInfoType"&gt;</w:t>
      </w:r>
    </w:p>
    <w:p w14:paraId="492AA007" w14:textId="77777777" w:rsidR="005F0026" w:rsidRPr="00186A63" w:rsidRDefault="005F0026" w:rsidP="005F0026">
      <w:pPr>
        <w:pStyle w:val="PL"/>
      </w:pPr>
      <w:r w:rsidRPr="00186A63">
        <w:t xml:space="preserve">    &lt;xs:sequence&gt;</w:t>
      </w:r>
    </w:p>
    <w:p w14:paraId="0349FF0B" w14:textId="77777777" w:rsidR="005F0026" w:rsidRPr="00186A63" w:rsidRDefault="005F0026" w:rsidP="005F0026">
      <w:pPr>
        <w:pStyle w:val="PL"/>
      </w:pPr>
      <w:r w:rsidRPr="00186A63">
        <w:t xml:space="preserve">      &lt;xs:element name="UAS-id" type="xs:string" minOccurs="1" maxOccurs="1"/&gt;</w:t>
      </w:r>
    </w:p>
    <w:p w14:paraId="48C9FBF2" w14:textId="77777777" w:rsidR="005F0026" w:rsidRPr="00186A63" w:rsidRDefault="005F0026" w:rsidP="005F0026">
      <w:pPr>
        <w:pStyle w:val="PL"/>
      </w:pPr>
      <w:r w:rsidRPr="00186A63">
        <w:t xml:space="preserve">      &lt;xs:element name="UAE-layer-detected-information" type="xs:string" minOccurs="1" maxOccurs="1"/&gt;</w:t>
      </w:r>
    </w:p>
    <w:p w14:paraId="07D3608A" w14:textId="77777777" w:rsidR="005F0026" w:rsidRPr="00186A63" w:rsidRDefault="005F0026" w:rsidP="005F0026">
      <w:pPr>
        <w:pStyle w:val="PL"/>
      </w:pPr>
      <w:r w:rsidRPr="00186A63">
        <w:t xml:space="preserve">      &lt;xs:element name="UAS-identity" type="xs:string" minOccurs="0" maxOccurs="1"/&gt;</w:t>
      </w:r>
    </w:p>
    <w:p w14:paraId="532B4EA5" w14:textId="77777777" w:rsidR="005F0026" w:rsidRPr="00186A63" w:rsidRDefault="005F0026" w:rsidP="005F0026">
      <w:pPr>
        <w:pStyle w:val="PL"/>
      </w:pPr>
      <w:r w:rsidRPr="00186A63">
        <w:t xml:space="preserve">      &lt;xs:element name="Location-information" type="xs:string" minOccurs="0" maxOccurs="1"/&gt;</w:t>
      </w:r>
    </w:p>
    <w:p w14:paraId="3F74F8D7" w14:textId="77777777" w:rsidR="005F0026" w:rsidRPr="00186A63" w:rsidRDefault="005F0026" w:rsidP="005F0026">
      <w:pPr>
        <w:pStyle w:val="PL"/>
      </w:pPr>
      <w:r w:rsidRPr="00186A63">
        <w:t xml:space="preserve">      &lt;xs:any namespace="##other" processContents="lax"/&gt;</w:t>
      </w:r>
    </w:p>
    <w:p w14:paraId="057B3556" w14:textId="77777777" w:rsidR="005F0026" w:rsidRDefault="005F0026" w:rsidP="005F0026">
      <w:pPr>
        <w:pStyle w:val="PL"/>
      </w:pPr>
      <w:r w:rsidRPr="00186A63">
        <w:t xml:space="preserve">    &lt;/xs:sequence&gt;</w:t>
      </w:r>
    </w:p>
    <w:p w14:paraId="7F19DF7A" w14:textId="62B9E6ED" w:rsidR="005F0026" w:rsidRPr="00186A63" w:rsidRDefault="005F0026" w:rsidP="005F0026">
      <w:pPr>
        <w:pStyle w:val="PL"/>
      </w:pPr>
      <w:r w:rsidRPr="00FC1BFD">
        <w:lastRenderedPageBreak/>
        <w:t xml:space="preserve">  &lt;/xs:complexType&gt;</w:t>
      </w:r>
    </w:p>
    <w:p w14:paraId="4CF1C7C1" w14:textId="46219778" w:rsidR="00D4660F" w:rsidRPr="00186A63" w:rsidRDefault="00D4660F" w:rsidP="00D4660F">
      <w:pPr>
        <w:pStyle w:val="PL"/>
      </w:pPr>
      <w:r w:rsidRPr="00186A63">
        <w:t xml:space="preserve">  &lt;xs:complexType name="tDAA</w:t>
      </w:r>
      <w:r>
        <w:t>Client</w:t>
      </w:r>
      <w:r w:rsidRPr="00186A63">
        <w:t>EventInfo</w:t>
      </w:r>
      <w:r w:rsidR="005F0026">
        <w:t>Ack</w:t>
      </w:r>
      <w:r w:rsidRPr="00186A63">
        <w:t>Type"&gt;</w:t>
      </w:r>
    </w:p>
    <w:p w14:paraId="7289252E" w14:textId="77777777" w:rsidR="00D4660F" w:rsidRPr="00186A63" w:rsidRDefault="00D4660F" w:rsidP="00D4660F">
      <w:pPr>
        <w:pStyle w:val="PL"/>
      </w:pPr>
      <w:r w:rsidRPr="00186A63">
        <w:t xml:space="preserve">    &lt;xs:sequence&gt;</w:t>
      </w:r>
    </w:p>
    <w:p w14:paraId="12644F66" w14:textId="77777777" w:rsidR="00D4660F" w:rsidRPr="00186A63" w:rsidRDefault="00D4660F" w:rsidP="00D4660F">
      <w:pPr>
        <w:pStyle w:val="PL"/>
      </w:pPr>
      <w:r w:rsidRPr="00186A63">
        <w:t xml:space="preserve">      &lt;xs:element name="acknowledgement" type="xs:string" minOccurs="1" maxOccurs="1"/&gt;</w:t>
      </w:r>
    </w:p>
    <w:p w14:paraId="2D46AEEF" w14:textId="77777777" w:rsidR="00D4660F" w:rsidRPr="00186A63" w:rsidRDefault="00D4660F" w:rsidP="00D4660F">
      <w:pPr>
        <w:pStyle w:val="PL"/>
      </w:pPr>
      <w:r w:rsidRPr="00186A63">
        <w:t xml:space="preserve">      &lt;xs:element name="UAS-id" type="xs:string" minOccurs="1" maxOccurs="1"/&gt;</w:t>
      </w:r>
    </w:p>
    <w:p w14:paraId="0BB1C71E" w14:textId="77777777" w:rsidR="00D4660F" w:rsidRPr="00186A63" w:rsidRDefault="00D4660F" w:rsidP="00D4660F">
      <w:pPr>
        <w:pStyle w:val="PL"/>
      </w:pPr>
      <w:r w:rsidRPr="00186A63">
        <w:t xml:space="preserve">      &lt;xs:element name="UAE-layer-detected-information" type="xs:string" minOccurs="1" maxOccurs="1"/&gt;</w:t>
      </w:r>
    </w:p>
    <w:p w14:paraId="3E307788" w14:textId="77777777" w:rsidR="00D4660F" w:rsidRPr="00186A63" w:rsidRDefault="00D4660F" w:rsidP="00D4660F">
      <w:pPr>
        <w:pStyle w:val="PL"/>
      </w:pPr>
      <w:r w:rsidRPr="00186A63">
        <w:t xml:space="preserve">      &lt;xs:element name="UAS-identity" type="xs:string" minOccurs="0" maxOccurs="1"/&gt;</w:t>
      </w:r>
    </w:p>
    <w:p w14:paraId="646667A2" w14:textId="77777777" w:rsidR="00D4660F" w:rsidRPr="00186A63" w:rsidRDefault="00D4660F" w:rsidP="00D4660F">
      <w:pPr>
        <w:pStyle w:val="PL"/>
      </w:pPr>
      <w:r w:rsidRPr="00186A63">
        <w:t xml:space="preserve">      &lt;xs:element name="Location-information" type="xs:string" minOccurs="0" maxOccurs="1"/&gt;</w:t>
      </w:r>
    </w:p>
    <w:p w14:paraId="47A299C7" w14:textId="77777777" w:rsidR="00D4660F" w:rsidRPr="00186A63" w:rsidRDefault="00D4660F" w:rsidP="00D4660F">
      <w:pPr>
        <w:pStyle w:val="PL"/>
      </w:pPr>
      <w:r w:rsidRPr="00186A63">
        <w:t xml:space="preserve">      &lt;xs:any namespace="##other" processContents="lax"/&gt;</w:t>
      </w:r>
    </w:p>
    <w:p w14:paraId="43F23EA9" w14:textId="77777777" w:rsidR="00D4660F" w:rsidRDefault="00D4660F" w:rsidP="00D4660F">
      <w:pPr>
        <w:pStyle w:val="PL"/>
      </w:pPr>
      <w:r w:rsidRPr="00186A63">
        <w:t xml:space="preserve">    &lt;/xs:sequence&gt;</w:t>
      </w:r>
    </w:p>
    <w:p w14:paraId="3F5AAB4B" w14:textId="77777777" w:rsidR="00D4660F" w:rsidRPr="00186A63" w:rsidRDefault="00D4660F" w:rsidP="00D4660F">
      <w:pPr>
        <w:pStyle w:val="PL"/>
      </w:pPr>
      <w:r w:rsidRPr="00FC1BFD">
        <w:t xml:space="preserve">  &lt;/xs:complexType&gt;</w:t>
      </w:r>
    </w:p>
    <w:p w14:paraId="146A242E" w14:textId="77777777" w:rsidR="00D4660F" w:rsidRPr="00186A63" w:rsidRDefault="00D4660F" w:rsidP="00D4660F">
      <w:pPr>
        <w:pStyle w:val="PL"/>
      </w:pPr>
      <w:r w:rsidRPr="00186A63">
        <w:t xml:space="preserve">  &lt;xs:complexType name="tDAA</w:t>
      </w:r>
      <w:r w:rsidRPr="005B42A1">
        <w:t>Server</w:t>
      </w:r>
      <w:r w:rsidRPr="00186A63">
        <w:t>EventInfoType"&gt;</w:t>
      </w:r>
    </w:p>
    <w:p w14:paraId="46FABA93" w14:textId="77777777" w:rsidR="00D4660F" w:rsidRPr="00186A63" w:rsidRDefault="00D4660F" w:rsidP="00D4660F">
      <w:pPr>
        <w:pStyle w:val="PL"/>
      </w:pPr>
      <w:r w:rsidRPr="00186A63">
        <w:t xml:space="preserve">    &lt;xs:sequence&gt;</w:t>
      </w:r>
    </w:p>
    <w:p w14:paraId="1BD46648" w14:textId="77777777" w:rsidR="00D4660F" w:rsidRPr="00186A63" w:rsidRDefault="00D4660F" w:rsidP="00D4660F">
      <w:pPr>
        <w:pStyle w:val="PL"/>
      </w:pPr>
      <w:r w:rsidRPr="00186A63">
        <w:t xml:space="preserve">      &lt;xs:element name="UAS-id" type="xs:string" minOccurs="1" maxOccurs="1"/&gt;</w:t>
      </w:r>
    </w:p>
    <w:p w14:paraId="3E649992" w14:textId="77777777" w:rsidR="00D4660F" w:rsidRPr="00186A63" w:rsidRDefault="00D4660F" w:rsidP="00D4660F">
      <w:pPr>
        <w:pStyle w:val="PL"/>
      </w:pPr>
      <w:r w:rsidRPr="00186A63">
        <w:t xml:space="preserve">      &lt;xs:element name="UAE-layer-detected-information" type="xs:string" minOccurs="1" maxOccurs="1"/&gt;</w:t>
      </w:r>
    </w:p>
    <w:p w14:paraId="34643F78" w14:textId="77777777" w:rsidR="00D4660F" w:rsidRPr="00186A63" w:rsidRDefault="00D4660F" w:rsidP="00D4660F">
      <w:pPr>
        <w:pStyle w:val="PL"/>
      </w:pPr>
      <w:r w:rsidRPr="00186A63">
        <w:t xml:space="preserve">      &lt;xs:element name="UAS-identity" type="xs:string" minOccurs="1" maxOccurs="1"/&gt;</w:t>
      </w:r>
    </w:p>
    <w:p w14:paraId="04E3B8BD" w14:textId="77777777" w:rsidR="00D4660F" w:rsidRPr="00186A63" w:rsidRDefault="00D4660F" w:rsidP="00D4660F">
      <w:pPr>
        <w:pStyle w:val="PL"/>
      </w:pPr>
      <w:r w:rsidRPr="00186A63">
        <w:t xml:space="preserve">      &lt;xs:element name="Location-information" type="xs:string" minOccurs="0" maxOccurs="1"/&gt;</w:t>
      </w:r>
    </w:p>
    <w:p w14:paraId="2F32CB7B" w14:textId="77777777" w:rsidR="00D4660F" w:rsidRPr="00186A63" w:rsidRDefault="00D4660F" w:rsidP="00D4660F">
      <w:pPr>
        <w:pStyle w:val="PL"/>
      </w:pPr>
      <w:r w:rsidRPr="00186A63">
        <w:t xml:space="preserve">      &lt;xs:any namespace="##other" processContents="lax"/&gt;</w:t>
      </w:r>
    </w:p>
    <w:p w14:paraId="4AB4F697" w14:textId="77777777" w:rsidR="00D4660F" w:rsidRDefault="00D4660F" w:rsidP="00D4660F">
      <w:pPr>
        <w:pStyle w:val="PL"/>
      </w:pPr>
      <w:r w:rsidRPr="00186A63">
        <w:t xml:space="preserve">    &lt;/xs:sequence&gt;</w:t>
      </w:r>
    </w:p>
    <w:p w14:paraId="1B64CE95" w14:textId="77777777" w:rsidR="00D4660F" w:rsidRDefault="00D4660F" w:rsidP="00D4660F">
      <w:pPr>
        <w:pStyle w:val="PL"/>
      </w:pPr>
      <w:r w:rsidRPr="00FC1BFD">
        <w:t xml:space="preserve">  &lt;/xs:complexType&gt;</w:t>
      </w:r>
    </w:p>
    <w:p w14:paraId="2D1CCAC7" w14:textId="77777777" w:rsidR="005F0026" w:rsidRPr="00186A63" w:rsidRDefault="005F0026" w:rsidP="005F0026">
      <w:pPr>
        <w:pStyle w:val="PL"/>
      </w:pPr>
      <w:r w:rsidRPr="00186A63">
        <w:t xml:space="preserve">  &lt;xs:complexType name="tDAA</w:t>
      </w:r>
      <w:r w:rsidRPr="005B42A1">
        <w:t>Server</w:t>
      </w:r>
      <w:r w:rsidRPr="00186A63">
        <w:t>EventInfo</w:t>
      </w:r>
      <w:r>
        <w:t>Ack</w:t>
      </w:r>
      <w:r w:rsidRPr="00186A63">
        <w:t>Type"&gt;</w:t>
      </w:r>
    </w:p>
    <w:p w14:paraId="449BEEE3" w14:textId="77777777" w:rsidR="005F0026" w:rsidRDefault="005F0026" w:rsidP="005F0026">
      <w:pPr>
        <w:pStyle w:val="PL"/>
      </w:pPr>
      <w:r w:rsidRPr="00186A63">
        <w:t xml:space="preserve">    &lt;xs:sequence&gt;</w:t>
      </w:r>
    </w:p>
    <w:p w14:paraId="2D2855F4" w14:textId="77777777" w:rsidR="005F0026" w:rsidRPr="00186A63" w:rsidRDefault="005F0026" w:rsidP="005F0026">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7F764329" w14:textId="77777777" w:rsidR="005F0026" w:rsidRPr="00186A63" w:rsidRDefault="005F0026" w:rsidP="005F0026">
      <w:pPr>
        <w:pStyle w:val="PL"/>
      </w:pPr>
      <w:r w:rsidRPr="00186A63">
        <w:t xml:space="preserve">      &lt;xs:any namespace="##other" processContents="lax"/&gt;</w:t>
      </w:r>
    </w:p>
    <w:p w14:paraId="76FB6DB5" w14:textId="77777777" w:rsidR="005F0026" w:rsidRDefault="005F0026" w:rsidP="005F0026">
      <w:pPr>
        <w:pStyle w:val="PL"/>
      </w:pPr>
      <w:r w:rsidRPr="00186A63">
        <w:t xml:space="preserve">    &lt;/xs:sequence&gt;</w:t>
      </w:r>
    </w:p>
    <w:p w14:paraId="7104ACC0" w14:textId="26ACB5A9" w:rsidR="005F0026" w:rsidRDefault="005F0026" w:rsidP="005F0026">
      <w:pPr>
        <w:pStyle w:val="PL"/>
      </w:pPr>
      <w:r w:rsidRPr="00FC1BFD">
        <w:t xml:space="preserve">  &lt;/xs:complexType&gt;</w:t>
      </w:r>
    </w:p>
    <w:p w14:paraId="0555E7CC" w14:textId="77777777" w:rsidR="00D4660F" w:rsidRDefault="00D4660F" w:rsidP="00D4660F">
      <w:pPr>
        <w:pStyle w:val="PL"/>
      </w:pPr>
      <w:r>
        <w:t xml:space="preserve">  &lt;xs:complexType name="tGeographicalAreaChange"&gt;</w:t>
      </w:r>
    </w:p>
    <w:p w14:paraId="4BAA4364" w14:textId="77777777" w:rsidR="00D4660F" w:rsidRDefault="00D4660F" w:rsidP="00D4660F">
      <w:pPr>
        <w:pStyle w:val="PL"/>
      </w:pPr>
      <w:r>
        <w:t xml:space="preserve">    &lt;xs:sequence&gt;</w:t>
      </w:r>
    </w:p>
    <w:p w14:paraId="5DE83BB4" w14:textId="1DFAADC9" w:rsidR="00D4660F" w:rsidRDefault="00D4660F" w:rsidP="00D4660F">
      <w:pPr>
        <w:pStyle w:val="PL"/>
      </w:pPr>
      <w:r>
        <w:t xml:space="preserve">      &lt;xs:element name="any-area-change" type="uaeinfo:tEmptyTypeAttribute" minOccurs="0"/&gt;</w:t>
      </w:r>
    </w:p>
    <w:p w14:paraId="31474334" w14:textId="34E9AEF1" w:rsidR="00D4660F" w:rsidRDefault="00D4660F" w:rsidP="00D4660F">
      <w:pPr>
        <w:pStyle w:val="PL"/>
      </w:pPr>
      <w:r>
        <w:t xml:space="preserve">      &lt;xs:element name="enter-specific-area" type="uaeinfo:tSpecificAreaType" minOccurs="0"/&gt;</w:t>
      </w:r>
    </w:p>
    <w:p w14:paraId="15EA016D" w14:textId="03E932DD" w:rsidR="00D4660F" w:rsidRDefault="00D4660F" w:rsidP="00D4660F">
      <w:pPr>
        <w:pStyle w:val="PL"/>
      </w:pPr>
      <w:r>
        <w:t xml:space="preserve">      &lt;xs:element name="exit-specific-area-type" type="uaeinfo:tSpecificAreaType" minOccurs="0"/&gt;</w:t>
      </w:r>
    </w:p>
    <w:p w14:paraId="4D457CC7" w14:textId="77777777" w:rsidR="00D4660F" w:rsidRDefault="00D4660F" w:rsidP="00D4660F">
      <w:pPr>
        <w:pStyle w:val="PL"/>
      </w:pPr>
      <w:r>
        <w:t xml:space="preserve">      &lt;xs:any namespace="##other" processContents="lax" minOccurs="0" maxOccurs="unbounded"/&gt;</w:t>
      </w:r>
    </w:p>
    <w:p w14:paraId="7DD0B163" w14:textId="2450FD90" w:rsidR="00D4660F" w:rsidRPr="00587E76" w:rsidRDefault="00D4660F" w:rsidP="00D4660F">
      <w:pPr>
        <w:pStyle w:val="PL"/>
      </w:pPr>
      <w:r>
        <w:t xml:space="preserve">      </w:t>
      </w:r>
      <w:r w:rsidRPr="0098763C">
        <w:t>&lt;xs:element name="anyExt" type="</w:t>
      </w:r>
      <w:r>
        <w:t>uaeinfo:</w:t>
      </w:r>
      <w:r w:rsidRPr="0098763C">
        <w:t>anyExtType" minOccurs="0"/&gt;</w:t>
      </w:r>
    </w:p>
    <w:p w14:paraId="4A320DAA" w14:textId="77777777" w:rsidR="00D4660F" w:rsidRDefault="00D4660F" w:rsidP="00D4660F">
      <w:pPr>
        <w:pStyle w:val="PL"/>
      </w:pPr>
      <w:r>
        <w:t xml:space="preserve">    &lt;/xs:sequence&gt;</w:t>
      </w:r>
    </w:p>
    <w:p w14:paraId="7D42FF68" w14:textId="77777777" w:rsidR="00D4660F" w:rsidRDefault="00D4660F" w:rsidP="00D4660F">
      <w:pPr>
        <w:pStyle w:val="PL"/>
      </w:pPr>
      <w:r>
        <w:t xml:space="preserve">    &lt;xs:anyAttribute namespace="##any" processContents="lax"/&gt;</w:t>
      </w:r>
    </w:p>
    <w:p w14:paraId="0E4D3205" w14:textId="77777777" w:rsidR="00D4660F" w:rsidRDefault="00D4660F" w:rsidP="00D4660F">
      <w:pPr>
        <w:pStyle w:val="PL"/>
      </w:pPr>
      <w:r>
        <w:t xml:space="preserve">  &lt;/xs:complexType&gt;</w:t>
      </w:r>
    </w:p>
    <w:p w14:paraId="42849965" w14:textId="77777777" w:rsidR="00D4660F" w:rsidRDefault="00D4660F" w:rsidP="00D4660F">
      <w:pPr>
        <w:pStyle w:val="PL"/>
      </w:pPr>
      <w:r>
        <w:t xml:space="preserve">  &lt;xs:complexType name="tEmptyTypeAttribute"&gt;</w:t>
      </w:r>
    </w:p>
    <w:p w14:paraId="73FD9EA4" w14:textId="77777777" w:rsidR="00D4660F" w:rsidRDefault="00D4660F" w:rsidP="00D4660F">
      <w:pPr>
        <w:pStyle w:val="PL"/>
      </w:pPr>
      <w:r>
        <w:t xml:space="preserve">    &lt;xs:complexContent&gt;</w:t>
      </w:r>
    </w:p>
    <w:p w14:paraId="63BBE972" w14:textId="521C3668" w:rsidR="00D4660F" w:rsidRDefault="00D4660F" w:rsidP="00D4660F">
      <w:pPr>
        <w:pStyle w:val="PL"/>
      </w:pPr>
      <w:r>
        <w:t xml:space="preserve">      &lt;xs:extension base="uaeinfo:tEmptyType"&gt;</w:t>
      </w:r>
    </w:p>
    <w:p w14:paraId="3AF79B99" w14:textId="77777777" w:rsidR="00D4660F" w:rsidRDefault="00D4660F" w:rsidP="00D4660F">
      <w:pPr>
        <w:pStyle w:val="PL"/>
      </w:pPr>
      <w:r>
        <w:t xml:space="preserve">      &lt;xs:attribute name="trigger-id" type="xs:string" use="required"/&gt;</w:t>
      </w:r>
    </w:p>
    <w:p w14:paraId="4819069C" w14:textId="77777777" w:rsidR="00D4660F" w:rsidRPr="00C34F7F" w:rsidRDefault="00D4660F" w:rsidP="00D4660F">
      <w:pPr>
        <w:pStyle w:val="PL"/>
        <w:rPr>
          <w:lang w:val="fr-FR"/>
        </w:rPr>
      </w:pPr>
      <w:r>
        <w:t xml:space="preserve">      </w:t>
      </w:r>
      <w:r w:rsidRPr="00C34F7F">
        <w:rPr>
          <w:lang w:val="fr-FR"/>
        </w:rPr>
        <w:t>&lt;/xs:extension&gt;</w:t>
      </w:r>
    </w:p>
    <w:p w14:paraId="031F7A33" w14:textId="77777777" w:rsidR="00D4660F" w:rsidRPr="00C34F7F" w:rsidRDefault="00D4660F" w:rsidP="00D4660F">
      <w:pPr>
        <w:pStyle w:val="PL"/>
        <w:rPr>
          <w:lang w:val="fr-FR"/>
        </w:rPr>
      </w:pPr>
      <w:r w:rsidRPr="00C34F7F">
        <w:rPr>
          <w:lang w:val="fr-FR"/>
        </w:rPr>
        <w:t xml:space="preserve">    &lt;/xs:complexContent&gt;</w:t>
      </w:r>
    </w:p>
    <w:p w14:paraId="699F9CBD" w14:textId="77777777" w:rsidR="00D4660F" w:rsidRPr="00C34F7F" w:rsidRDefault="00D4660F" w:rsidP="00D4660F">
      <w:pPr>
        <w:pStyle w:val="PL"/>
        <w:rPr>
          <w:lang w:val="fr-FR"/>
        </w:rPr>
      </w:pPr>
      <w:r w:rsidRPr="00C34F7F">
        <w:rPr>
          <w:lang w:val="fr-FR"/>
        </w:rPr>
        <w:t xml:space="preserve">  &lt;/xs:complexType&gt;</w:t>
      </w:r>
    </w:p>
    <w:p w14:paraId="2B4CF0EE" w14:textId="77777777" w:rsidR="00D4660F" w:rsidRDefault="00D4660F" w:rsidP="00D4660F">
      <w:pPr>
        <w:pStyle w:val="PL"/>
      </w:pPr>
      <w:r w:rsidRPr="00C34F7F">
        <w:rPr>
          <w:lang w:val="fr-FR"/>
        </w:rPr>
        <w:t xml:space="preserve">  </w:t>
      </w:r>
      <w:r>
        <w:t>&lt;xs:complexType name="tSpecificAreaType"&gt;</w:t>
      </w:r>
    </w:p>
    <w:p w14:paraId="41C3A504" w14:textId="77777777" w:rsidR="00D4660F" w:rsidRDefault="00D4660F" w:rsidP="00D4660F">
      <w:pPr>
        <w:pStyle w:val="PL"/>
      </w:pPr>
      <w:r>
        <w:t xml:space="preserve">    &lt;xs:sequence&gt;</w:t>
      </w:r>
    </w:p>
    <w:p w14:paraId="099E5A08" w14:textId="1F601D5C" w:rsidR="00D4660F" w:rsidRDefault="00D4660F" w:rsidP="00D4660F">
      <w:pPr>
        <w:pStyle w:val="PL"/>
      </w:pPr>
      <w:r>
        <w:t xml:space="preserve">      &lt;xs:element name="geographical-area" type="uaeinfo:tGeographicalAreaDef"/&gt;</w:t>
      </w:r>
    </w:p>
    <w:p w14:paraId="1AF094A3" w14:textId="77777777" w:rsidR="00D4660F" w:rsidRDefault="00D4660F" w:rsidP="00D4660F">
      <w:pPr>
        <w:pStyle w:val="PL"/>
      </w:pPr>
      <w:r>
        <w:t xml:space="preserve">      &lt;xs:any namespace="##other" processContents="lax" minOccurs="0" maxOccurs="unbounded"/&gt;</w:t>
      </w:r>
    </w:p>
    <w:p w14:paraId="1A82FFBE" w14:textId="45530346" w:rsidR="00D4660F" w:rsidRPr="00587E76" w:rsidRDefault="00D4660F" w:rsidP="00D4660F">
      <w:pPr>
        <w:pStyle w:val="PL"/>
      </w:pPr>
      <w:r>
        <w:t xml:space="preserve">      </w:t>
      </w:r>
      <w:r w:rsidRPr="0098763C">
        <w:t>&lt;xs:element name="anyExt" type="</w:t>
      </w:r>
      <w:r>
        <w:t>uaeinfo:</w:t>
      </w:r>
      <w:r w:rsidRPr="0098763C">
        <w:t>anyExtType" minOccurs="0"/&gt;</w:t>
      </w:r>
    </w:p>
    <w:p w14:paraId="2E99DD4A" w14:textId="77777777" w:rsidR="00D4660F" w:rsidRDefault="00D4660F" w:rsidP="00D4660F">
      <w:pPr>
        <w:pStyle w:val="PL"/>
      </w:pPr>
      <w:r>
        <w:t xml:space="preserve">    &lt;/xs:sequence&gt;</w:t>
      </w:r>
    </w:p>
    <w:p w14:paraId="5FCB1B60" w14:textId="77777777" w:rsidR="00D4660F" w:rsidRDefault="00D4660F" w:rsidP="00D4660F">
      <w:pPr>
        <w:pStyle w:val="PL"/>
      </w:pPr>
      <w:r>
        <w:t xml:space="preserve">    &lt;xs:attribute name="trigger-id" type="xs:string" use="required"/&gt;</w:t>
      </w:r>
    </w:p>
    <w:p w14:paraId="0DE61442" w14:textId="77777777" w:rsidR="00D4660F" w:rsidRDefault="00D4660F" w:rsidP="00D4660F">
      <w:pPr>
        <w:pStyle w:val="PL"/>
      </w:pPr>
      <w:r>
        <w:t xml:space="preserve">    &lt;xs:anyAttribute namespace="##any" processContents="lax"/&gt;</w:t>
      </w:r>
    </w:p>
    <w:p w14:paraId="4EA3EE69" w14:textId="77777777" w:rsidR="00D4660F" w:rsidRPr="00D14D48" w:rsidRDefault="00D4660F" w:rsidP="00D4660F">
      <w:pPr>
        <w:pStyle w:val="PL"/>
      </w:pPr>
      <w:r>
        <w:t xml:space="preserve">  &lt;/xs:complexType&gt;</w:t>
      </w:r>
    </w:p>
    <w:p w14:paraId="01FE0219" w14:textId="77777777" w:rsidR="00D4660F" w:rsidRDefault="00D4660F" w:rsidP="00D4660F">
      <w:pPr>
        <w:pStyle w:val="PL"/>
      </w:pPr>
      <w:r>
        <w:t xml:space="preserve">  &lt;xs:complexType name="tGeographicalAreaDef"&gt;</w:t>
      </w:r>
    </w:p>
    <w:p w14:paraId="08A3254B" w14:textId="77777777" w:rsidR="00D4660F" w:rsidRDefault="00D4660F" w:rsidP="00D4660F">
      <w:pPr>
        <w:pStyle w:val="PL"/>
      </w:pPr>
      <w:r>
        <w:t xml:space="preserve">    &lt;xs:sequence&gt;</w:t>
      </w:r>
    </w:p>
    <w:p w14:paraId="75DA682A" w14:textId="1CB17EC1" w:rsidR="00D4660F" w:rsidRDefault="00D4660F" w:rsidP="00D4660F">
      <w:pPr>
        <w:pStyle w:val="PL"/>
      </w:pPr>
      <w:r>
        <w:t xml:space="preserve">      &lt;xs:element name="polygon-area" type="uaeinfo:tPolygonAreaType" minOccurs="0"/&gt;</w:t>
      </w:r>
    </w:p>
    <w:p w14:paraId="56DB13C0" w14:textId="60588249" w:rsidR="00D4660F" w:rsidRDefault="00D4660F" w:rsidP="00D4660F">
      <w:pPr>
        <w:pStyle w:val="PL"/>
      </w:pPr>
      <w:r>
        <w:t xml:space="preserve">      &lt;xs:element name="ellipsoid-arc-area" type="uaeinfo:tEllipsoidArcType" minOccurs="0"/&gt;</w:t>
      </w:r>
    </w:p>
    <w:p w14:paraId="2D918B16" w14:textId="77777777" w:rsidR="00D4660F" w:rsidRDefault="00D4660F" w:rsidP="00D4660F">
      <w:pPr>
        <w:pStyle w:val="PL"/>
      </w:pPr>
      <w:r>
        <w:t xml:space="preserve">      &lt;xs:any namespace="##other" processContents="lax" minOccurs="0" maxOccurs="unbounded"/&gt;</w:t>
      </w:r>
    </w:p>
    <w:p w14:paraId="439198C5" w14:textId="3E8B11FF" w:rsidR="00D4660F" w:rsidRPr="00587E76" w:rsidRDefault="00D4660F" w:rsidP="00D4660F">
      <w:pPr>
        <w:pStyle w:val="PL"/>
      </w:pPr>
      <w:r>
        <w:t xml:space="preserve">      </w:t>
      </w:r>
      <w:r w:rsidRPr="0098763C">
        <w:t>&lt;xs:element name="anyExt" type="</w:t>
      </w:r>
      <w:r>
        <w:t>uaeinfo:</w:t>
      </w:r>
      <w:r w:rsidRPr="0098763C">
        <w:t>anyExtType" minOccurs="0"/&gt;</w:t>
      </w:r>
    </w:p>
    <w:p w14:paraId="439E85DF" w14:textId="77777777" w:rsidR="00D4660F" w:rsidRDefault="00D4660F" w:rsidP="00D4660F">
      <w:pPr>
        <w:pStyle w:val="PL"/>
      </w:pPr>
      <w:r>
        <w:t xml:space="preserve">    &lt;/xs:sequence&gt;</w:t>
      </w:r>
    </w:p>
    <w:p w14:paraId="3382A0B7" w14:textId="77777777" w:rsidR="00D4660F" w:rsidRDefault="00D4660F" w:rsidP="00D4660F">
      <w:pPr>
        <w:pStyle w:val="PL"/>
      </w:pPr>
      <w:r>
        <w:t xml:space="preserve">    &lt;xs:anyAttribute namespace="##any" processContents="lax"/&gt;</w:t>
      </w:r>
    </w:p>
    <w:p w14:paraId="355C6B1E" w14:textId="77777777" w:rsidR="00D4660F" w:rsidRDefault="00D4660F" w:rsidP="00D4660F">
      <w:pPr>
        <w:pStyle w:val="PL"/>
      </w:pPr>
      <w:r>
        <w:t xml:space="preserve">  &lt;/xs:complexType&gt;</w:t>
      </w:r>
    </w:p>
    <w:p w14:paraId="3586212F" w14:textId="77777777" w:rsidR="00D4660F" w:rsidRDefault="00D4660F" w:rsidP="00D4660F">
      <w:pPr>
        <w:pStyle w:val="PL"/>
      </w:pPr>
      <w:r>
        <w:t xml:space="preserve">  &lt;xs:complexType name="tPolygonAreaType"&gt;</w:t>
      </w:r>
    </w:p>
    <w:p w14:paraId="75B3E642" w14:textId="77777777" w:rsidR="00D4660F" w:rsidRDefault="00D4660F" w:rsidP="00D4660F">
      <w:pPr>
        <w:pStyle w:val="PL"/>
      </w:pPr>
      <w:r>
        <w:t xml:space="preserve">    &lt;xs:sequence&gt;</w:t>
      </w:r>
    </w:p>
    <w:p w14:paraId="1195582F" w14:textId="783E378E" w:rsidR="00D4660F" w:rsidRDefault="00D4660F" w:rsidP="00D4660F">
      <w:pPr>
        <w:pStyle w:val="PL"/>
      </w:pPr>
      <w:r>
        <w:t xml:space="preserve">      &lt;xs:element name="corner" type="uaeinfo:tPointCoordinate" minOccurs="3" maxOccurs="15"/&gt;</w:t>
      </w:r>
    </w:p>
    <w:p w14:paraId="2964AD43" w14:textId="77777777" w:rsidR="00D4660F" w:rsidRDefault="00D4660F" w:rsidP="00D4660F">
      <w:pPr>
        <w:pStyle w:val="PL"/>
      </w:pPr>
      <w:r>
        <w:t xml:space="preserve">      &lt;xs:any namespace="##other" processContents="lax" minOccurs="0" maxOccurs="unbounded"/&gt;</w:t>
      </w:r>
    </w:p>
    <w:p w14:paraId="1657A0EF" w14:textId="05E62D36" w:rsidR="00D4660F" w:rsidRPr="00587E76" w:rsidRDefault="00D4660F" w:rsidP="00D4660F">
      <w:pPr>
        <w:pStyle w:val="PL"/>
      </w:pPr>
      <w:r>
        <w:t xml:space="preserve">      </w:t>
      </w:r>
      <w:r w:rsidRPr="0098763C">
        <w:t>&lt;xs:element name="anyExt" type="</w:t>
      </w:r>
      <w:r>
        <w:t>uaeinfo:</w:t>
      </w:r>
      <w:r w:rsidRPr="0098763C">
        <w:t>anyExtType" minOccurs="0"/&gt;</w:t>
      </w:r>
    </w:p>
    <w:p w14:paraId="3AC5B024" w14:textId="77777777" w:rsidR="00D4660F" w:rsidRDefault="00D4660F" w:rsidP="00D4660F">
      <w:pPr>
        <w:pStyle w:val="PL"/>
      </w:pPr>
      <w:r>
        <w:t xml:space="preserve">    &lt;/xs:sequence&gt;</w:t>
      </w:r>
    </w:p>
    <w:p w14:paraId="4D031B36" w14:textId="77777777" w:rsidR="00D4660F" w:rsidRDefault="00D4660F" w:rsidP="00D4660F">
      <w:pPr>
        <w:pStyle w:val="PL"/>
      </w:pPr>
      <w:r>
        <w:t xml:space="preserve">    &lt;xs:anyAttribute namespace="##any" processContents="lax"/&gt;</w:t>
      </w:r>
    </w:p>
    <w:p w14:paraId="0B37C10F" w14:textId="77777777" w:rsidR="00D4660F" w:rsidRDefault="00D4660F" w:rsidP="00D4660F">
      <w:pPr>
        <w:pStyle w:val="PL"/>
      </w:pPr>
      <w:r>
        <w:t xml:space="preserve">  &lt;/xs:complexType&gt;</w:t>
      </w:r>
    </w:p>
    <w:p w14:paraId="74F61923" w14:textId="77777777" w:rsidR="00D4660F" w:rsidRDefault="00D4660F" w:rsidP="00D4660F">
      <w:pPr>
        <w:pStyle w:val="PL"/>
      </w:pPr>
      <w:r>
        <w:t xml:space="preserve">  &lt;xs:complexType name="tEllipsoidArcType"&gt;</w:t>
      </w:r>
    </w:p>
    <w:p w14:paraId="202F58DD" w14:textId="77777777" w:rsidR="00D4660F" w:rsidRDefault="00D4660F" w:rsidP="00D4660F">
      <w:pPr>
        <w:pStyle w:val="PL"/>
      </w:pPr>
      <w:r>
        <w:t xml:space="preserve">    &lt;xs:sequence&gt;</w:t>
      </w:r>
    </w:p>
    <w:p w14:paraId="5370E795" w14:textId="6A613660" w:rsidR="00D4660F" w:rsidRDefault="00D4660F" w:rsidP="00D4660F">
      <w:pPr>
        <w:pStyle w:val="PL"/>
      </w:pPr>
      <w:r>
        <w:t xml:space="preserve">      &lt;xs:element name="center" type="uaeinfo:tPointCoordinate"/&gt;</w:t>
      </w:r>
    </w:p>
    <w:p w14:paraId="2D711C0B" w14:textId="77777777" w:rsidR="00D4660F" w:rsidRDefault="00D4660F" w:rsidP="00D4660F">
      <w:pPr>
        <w:pStyle w:val="PL"/>
      </w:pPr>
      <w:r>
        <w:t xml:space="preserve">      &lt;xs:element name="radius" type="xs:nonNegativeInteger"/&gt;</w:t>
      </w:r>
    </w:p>
    <w:p w14:paraId="674D8E76" w14:textId="77777777" w:rsidR="00D4660F" w:rsidRDefault="00D4660F" w:rsidP="00D4660F">
      <w:pPr>
        <w:pStyle w:val="PL"/>
      </w:pPr>
      <w:r>
        <w:t xml:space="preserve">      &lt;xs:element name="offset-angle" type="xs:unsignedByte"/&gt;</w:t>
      </w:r>
    </w:p>
    <w:p w14:paraId="255F351D" w14:textId="77777777" w:rsidR="00D4660F" w:rsidRDefault="00D4660F" w:rsidP="00D4660F">
      <w:pPr>
        <w:pStyle w:val="PL"/>
      </w:pPr>
      <w:r>
        <w:t xml:space="preserve">      &lt;xs:element name="included-angle" type="xs:unsignedByte"/&gt;</w:t>
      </w:r>
    </w:p>
    <w:p w14:paraId="508550C2" w14:textId="77777777" w:rsidR="00D4660F" w:rsidRDefault="00D4660F" w:rsidP="00D4660F">
      <w:pPr>
        <w:pStyle w:val="PL"/>
      </w:pPr>
      <w:r>
        <w:t xml:space="preserve">      &lt;xs:any namespace="##other" processContents="lax" minOccurs="0" maxOccurs="unbounded"/&gt;</w:t>
      </w:r>
    </w:p>
    <w:p w14:paraId="2577F74C" w14:textId="2E6FDED6" w:rsidR="00D4660F" w:rsidRPr="00587E76" w:rsidRDefault="00D4660F" w:rsidP="00D4660F">
      <w:pPr>
        <w:pStyle w:val="PL"/>
      </w:pPr>
      <w:r>
        <w:lastRenderedPageBreak/>
        <w:t xml:space="preserve">      </w:t>
      </w:r>
      <w:r w:rsidRPr="0098763C">
        <w:t>&lt;xs:element name="anyExt" type="</w:t>
      </w:r>
      <w:r>
        <w:t>uaeinfo:</w:t>
      </w:r>
      <w:r w:rsidRPr="0098763C">
        <w:t>anyExtType" minOccurs="0"/&gt;</w:t>
      </w:r>
    </w:p>
    <w:p w14:paraId="0656E9C4" w14:textId="77777777" w:rsidR="00D4660F" w:rsidRDefault="00D4660F" w:rsidP="00D4660F">
      <w:pPr>
        <w:pStyle w:val="PL"/>
      </w:pPr>
      <w:r>
        <w:t xml:space="preserve">    &lt;/xs:sequence&gt;</w:t>
      </w:r>
    </w:p>
    <w:p w14:paraId="4F52BECC" w14:textId="77777777" w:rsidR="00D4660F" w:rsidRDefault="00D4660F" w:rsidP="00D4660F">
      <w:pPr>
        <w:pStyle w:val="PL"/>
      </w:pPr>
      <w:r>
        <w:t xml:space="preserve">    &lt;xs:anyAttribute namespace="##any" processContents="lax"/&gt;</w:t>
      </w:r>
    </w:p>
    <w:p w14:paraId="346E7399" w14:textId="77777777" w:rsidR="00D4660F" w:rsidRDefault="00D4660F" w:rsidP="00D4660F">
      <w:pPr>
        <w:pStyle w:val="PL"/>
      </w:pPr>
      <w:r>
        <w:t xml:space="preserve">  &lt;/xs:complexType&gt;</w:t>
      </w:r>
    </w:p>
    <w:p w14:paraId="0C55861C" w14:textId="77777777" w:rsidR="00D4660F" w:rsidRDefault="00D4660F" w:rsidP="00D4660F">
      <w:pPr>
        <w:pStyle w:val="PL"/>
      </w:pPr>
      <w:r>
        <w:t xml:space="preserve">  &lt;xs:complexType name="tPointCoordinate"&gt;</w:t>
      </w:r>
    </w:p>
    <w:p w14:paraId="48068543" w14:textId="77777777" w:rsidR="00D4660F" w:rsidRDefault="00D4660F" w:rsidP="00D4660F">
      <w:pPr>
        <w:pStyle w:val="PL"/>
      </w:pPr>
      <w:r>
        <w:t xml:space="preserve">    &lt;xs:sequence&gt;</w:t>
      </w:r>
    </w:p>
    <w:p w14:paraId="3D3331CF" w14:textId="14C4890B" w:rsidR="00D4660F" w:rsidRDefault="00D4660F" w:rsidP="00D4660F">
      <w:pPr>
        <w:pStyle w:val="PL"/>
      </w:pPr>
      <w:r>
        <w:t xml:space="preserve">      &lt;xs:element name="longitude" type="uaeinfo:tCoordinateType"/&gt;</w:t>
      </w:r>
    </w:p>
    <w:p w14:paraId="700A9D33" w14:textId="52CA218B" w:rsidR="00D4660F" w:rsidRDefault="00D4660F" w:rsidP="00D4660F">
      <w:pPr>
        <w:pStyle w:val="PL"/>
      </w:pPr>
      <w:r>
        <w:t xml:space="preserve">      &lt;xs:element name="latitude" type="uaeinfo:tCoordinateType"/&gt;</w:t>
      </w:r>
    </w:p>
    <w:p w14:paraId="623DA6E9" w14:textId="77777777" w:rsidR="00D4660F" w:rsidRDefault="00D4660F" w:rsidP="00D4660F">
      <w:pPr>
        <w:pStyle w:val="PL"/>
      </w:pPr>
      <w:r>
        <w:t xml:space="preserve">      &lt;xs:any namespace="##other" processContents="lax" minOccurs="0" maxOccurs="unbounded"/&gt;</w:t>
      </w:r>
    </w:p>
    <w:p w14:paraId="72391C5F" w14:textId="2F75B454" w:rsidR="00D4660F" w:rsidRPr="00587E76" w:rsidRDefault="00D4660F" w:rsidP="00D4660F">
      <w:pPr>
        <w:pStyle w:val="PL"/>
      </w:pPr>
      <w:r>
        <w:t xml:space="preserve">      </w:t>
      </w:r>
      <w:r w:rsidRPr="0098763C">
        <w:t>&lt;xs:element name="anyExt" type="</w:t>
      </w:r>
      <w:r>
        <w:t>uaeinfo:</w:t>
      </w:r>
      <w:r w:rsidRPr="0098763C">
        <w:t>anyExtType" minOccurs="0"/&gt;</w:t>
      </w:r>
    </w:p>
    <w:p w14:paraId="14025FA7" w14:textId="77777777" w:rsidR="00D4660F" w:rsidRDefault="00D4660F" w:rsidP="00D4660F">
      <w:pPr>
        <w:pStyle w:val="PL"/>
      </w:pPr>
      <w:r>
        <w:t xml:space="preserve">    &lt;/xs:sequence&gt;</w:t>
      </w:r>
    </w:p>
    <w:p w14:paraId="3A1C35F4" w14:textId="77777777" w:rsidR="00D4660F" w:rsidRDefault="00D4660F" w:rsidP="00D4660F">
      <w:pPr>
        <w:pStyle w:val="PL"/>
      </w:pPr>
      <w:r>
        <w:t xml:space="preserve">    &lt;xs:anyAttribute namespace="##any" processContents="lax"/&gt;</w:t>
      </w:r>
    </w:p>
    <w:p w14:paraId="674E9287" w14:textId="77777777" w:rsidR="00D4660F" w:rsidRDefault="00D4660F" w:rsidP="00D4660F">
      <w:pPr>
        <w:pStyle w:val="PL"/>
      </w:pPr>
      <w:r>
        <w:t xml:space="preserve">  &lt;/xs:complexType&gt;</w:t>
      </w:r>
    </w:p>
    <w:p w14:paraId="4C582A6C" w14:textId="77777777" w:rsidR="00D4660F" w:rsidRDefault="00D4660F" w:rsidP="00D4660F">
      <w:pPr>
        <w:pStyle w:val="PL"/>
      </w:pPr>
      <w:r>
        <w:t>&lt;xs:complexType name="tCoordinateType"&gt;</w:t>
      </w:r>
    </w:p>
    <w:p w14:paraId="6D6041DB" w14:textId="77777777" w:rsidR="00D4660F" w:rsidRDefault="00D4660F" w:rsidP="00D4660F">
      <w:pPr>
        <w:pStyle w:val="PL"/>
      </w:pPr>
      <w:r>
        <w:t xml:space="preserve">     &lt;xs:choice minOccurs="1" maxOccurs="1"&gt;</w:t>
      </w:r>
    </w:p>
    <w:p w14:paraId="20CB597C" w14:textId="77777777" w:rsidR="00D4660F" w:rsidRDefault="00D4660F" w:rsidP="00D4660F">
      <w:pPr>
        <w:pStyle w:val="PL"/>
      </w:pPr>
      <w:r>
        <w:t xml:space="preserve">       &lt;xs:element name="threebytes" type="uaeinfo:tThreeByteType" minOccurs="0"/&gt;</w:t>
      </w:r>
    </w:p>
    <w:p w14:paraId="3434A551" w14:textId="77777777" w:rsidR="00D4660F" w:rsidRDefault="00D4660F" w:rsidP="00D4660F">
      <w:pPr>
        <w:pStyle w:val="PL"/>
      </w:pPr>
      <w:r>
        <w:t xml:space="preserve">       &lt;xs:any namespace="##other" processContents="lax"/&gt;</w:t>
      </w:r>
    </w:p>
    <w:p w14:paraId="62B6E1E6" w14:textId="77777777" w:rsidR="00D4660F" w:rsidRDefault="00D4660F" w:rsidP="00D4660F">
      <w:pPr>
        <w:pStyle w:val="PL"/>
      </w:pPr>
      <w:r>
        <w:t xml:space="preserve">       &lt;xs:element name="anyExt" type="uaeinfo:anyExtType" minOccurs="0"/&gt;</w:t>
      </w:r>
    </w:p>
    <w:p w14:paraId="1D052DB7" w14:textId="77777777" w:rsidR="00D4660F" w:rsidRDefault="00D4660F" w:rsidP="00D4660F">
      <w:pPr>
        <w:pStyle w:val="PL"/>
      </w:pPr>
      <w:r>
        <w:t xml:space="preserve">    &lt;/xs:choice&gt;</w:t>
      </w:r>
    </w:p>
    <w:p w14:paraId="6AB7944E" w14:textId="77777777" w:rsidR="00D4660F" w:rsidRDefault="00D4660F" w:rsidP="00D4660F">
      <w:pPr>
        <w:pStyle w:val="PL"/>
      </w:pPr>
      <w:r>
        <w:t xml:space="preserve">    &lt;xs:attribute name="type" type="xs:string"/&gt;</w:t>
      </w:r>
    </w:p>
    <w:p w14:paraId="1FC15179" w14:textId="77777777" w:rsidR="00D4660F" w:rsidRDefault="00D4660F" w:rsidP="00D4660F">
      <w:pPr>
        <w:pStyle w:val="PL"/>
      </w:pPr>
      <w:r>
        <w:t xml:space="preserve">    &lt;xs:anyAttribute namespace="##any" processContents="lax"/&gt;</w:t>
      </w:r>
    </w:p>
    <w:p w14:paraId="565F6054" w14:textId="77777777" w:rsidR="00D4660F" w:rsidRDefault="00D4660F" w:rsidP="00D4660F">
      <w:pPr>
        <w:pStyle w:val="PL"/>
      </w:pPr>
      <w:r>
        <w:t xml:space="preserve">  &lt;/xs:complexType&gt;</w:t>
      </w:r>
    </w:p>
    <w:p w14:paraId="23FF5A66" w14:textId="77777777" w:rsidR="00D4660F" w:rsidRDefault="00D4660F" w:rsidP="00D4660F">
      <w:pPr>
        <w:pStyle w:val="PL"/>
      </w:pPr>
      <w:r>
        <w:t xml:space="preserve">  &lt;xs:simpleType name="tThreeByteType"&gt;</w:t>
      </w:r>
    </w:p>
    <w:p w14:paraId="163BB367" w14:textId="77777777" w:rsidR="00D4660F" w:rsidRDefault="00D4660F" w:rsidP="00D4660F">
      <w:pPr>
        <w:pStyle w:val="PL"/>
      </w:pPr>
      <w:r>
        <w:t xml:space="preserve">    &lt;xs:restriction base="xs:integer"&gt;</w:t>
      </w:r>
    </w:p>
    <w:p w14:paraId="0B5E40AD" w14:textId="77777777" w:rsidR="00D4660F" w:rsidRDefault="00D4660F" w:rsidP="00D4660F">
      <w:pPr>
        <w:pStyle w:val="PL"/>
      </w:pPr>
      <w:r>
        <w:t xml:space="preserve">      &lt;xs:minInclusive value="0"/&gt;</w:t>
      </w:r>
    </w:p>
    <w:p w14:paraId="39E3E08D" w14:textId="77777777" w:rsidR="00D4660F" w:rsidRDefault="00D4660F" w:rsidP="00D4660F">
      <w:pPr>
        <w:pStyle w:val="PL"/>
      </w:pPr>
      <w:r>
        <w:t xml:space="preserve">      &lt;xs:maxInclusive value="16777215"/&gt;</w:t>
      </w:r>
    </w:p>
    <w:p w14:paraId="762A416F" w14:textId="77777777" w:rsidR="00D4660F" w:rsidRDefault="00D4660F" w:rsidP="00D4660F">
      <w:pPr>
        <w:pStyle w:val="PL"/>
      </w:pPr>
      <w:r>
        <w:t xml:space="preserve">    &lt;/xs:restriction&gt;</w:t>
      </w:r>
    </w:p>
    <w:p w14:paraId="4E1D32B7" w14:textId="77777777" w:rsidR="00D4660F" w:rsidRDefault="00D4660F" w:rsidP="00D4660F">
      <w:pPr>
        <w:pStyle w:val="PL"/>
      </w:pPr>
      <w:r>
        <w:t xml:space="preserve">  &lt;/xs:simpleType&gt;</w:t>
      </w:r>
    </w:p>
    <w:p w14:paraId="512F65D4" w14:textId="77777777" w:rsidR="00D4660F" w:rsidRDefault="00D4660F" w:rsidP="00D4660F">
      <w:pPr>
        <w:pStyle w:val="PL"/>
      </w:pPr>
    </w:p>
    <w:p w14:paraId="22625D92" w14:textId="77777777" w:rsidR="00D4660F" w:rsidRDefault="00D4660F" w:rsidP="00D4660F">
      <w:pPr>
        <w:pStyle w:val="PL"/>
      </w:pPr>
      <w:r>
        <w:t>&lt;xs:complexType name="tEmptyType"/&gt;</w:t>
      </w:r>
    </w:p>
    <w:p w14:paraId="32AC5E91" w14:textId="77777777" w:rsidR="00D4660F" w:rsidRDefault="00D4660F" w:rsidP="00D4660F">
      <w:pPr>
        <w:pStyle w:val="PL"/>
        <w:rPr>
          <w:lang w:eastAsia="zh-CN"/>
        </w:rPr>
      </w:pPr>
      <w:r>
        <w:rPr>
          <w:lang w:eastAsia="zh-CN"/>
        </w:rPr>
        <w:t xml:space="preserve">  &lt;xs:complexType name="anyExtType"&gt;</w:t>
      </w:r>
    </w:p>
    <w:p w14:paraId="19B4A0D1" w14:textId="77777777" w:rsidR="00D4660F" w:rsidRDefault="00D4660F" w:rsidP="00D4660F">
      <w:pPr>
        <w:pStyle w:val="PL"/>
        <w:rPr>
          <w:lang w:eastAsia="zh-CN"/>
        </w:rPr>
      </w:pPr>
      <w:r>
        <w:rPr>
          <w:lang w:eastAsia="zh-CN"/>
        </w:rPr>
        <w:t xml:space="preserve">    &lt;xs:sequence&gt;</w:t>
      </w:r>
    </w:p>
    <w:p w14:paraId="418A37FC" w14:textId="77777777" w:rsidR="00D4660F" w:rsidRDefault="00D4660F" w:rsidP="00D4660F">
      <w:pPr>
        <w:pStyle w:val="PL"/>
        <w:rPr>
          <w:lang w:eastAsia="zh-CN"/>
        </w:rPr>
      </w:pPr>
      <w:r>
        <w:rPr>
          <w:lang w:eastAsia="zh-CN"/>
        </w:rPr>
        <w:t xml:space="preserve">      &lt;xs:any namespace="##any" processContents="lax" minOccurs="0" maxOccurs="unbounded"/&gt;</w:t>
      </w:r>
    </w:p>
    <w:p w14:paraId="6E929204" w14:textId="77777777" w:rsidR="00D4660F" w:rsidRDefault="00D4660F" w:rsidP="00D4660F">
      <w:pPr>
        <w:pStyle w:val="PL"/>
        <w:rPr>
          <w:lang w:eastAsia="zh-CN"/>
        </w:rPr>
      </w:pPr>
      <w:r>
        <w:rPr>
          <w:lang w:eastAsia="zh-CN"/>
        </w:rPr>
        <w:t xml:space="preserve">    &lt;/xs:sequence&gt;</w:t>
      </w:r>
    </w:p>
    <w:p w14:paraId="07F88AA2" w14:textId="77777777" w:rsidR="00D4660F" w:rsidRDefault="00D4660F" w:rsidP="00D4660F">
      <w:pPr>
        <w:pStyle w:val="PL"/>
        <w:rPr>
          <w:lang w:eastAsia="zh-CN"/>
        </w:rPr>
      </w:pPr>
      <w:r>
        <w:rPr>
          <w:lang w:eastAsia="zh-CN"/>
        </w:rPr>
        <w:t xml:space="preserve">  &lt;/xs:complexType&gt;</w:t>
      </w:r>
    </w:p>
    <w:p w14:paraId="64EB20F9" w14:textId="77777777" w:rsidR="00D4660F" w:rsidRPr="00A07BBE" w:rsidRDefault="00D4660F" w:rsidP="00D4660F">
      <w:pPr>
        <w:pStyle w:val="PL"/>
      </w:pPr>
    </w:p>
    <w:p w14:paraId="2B5CCC2C" w14:textId="77777777" w:rsidR="00D4660F" w:rsidRPr="00FA073C" w:rsidRDefault="00D4660F" w:rsidP="00D4660F">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83" w:name="_Toc43231233"/>
      <w:bookmarkStart w:id="284" w:name="_Toc43296164"/>
      <w:bookmarkStart w:id="285" w:name="_Toc43400281"/>
      <w:bookmarkStart w:id="286" w:name="_Toc43400898"/>
      <w:bookmarkStart w:id="287" w:name="_Toc45216723"/>
      <w:bookmarkStart w:id="288" w:name="_Toc51938269"/>
      <w:bookmarkStart w:id="289" w:name="_Toc51938804"/>
      <w:bookmarkStart w:id="290" w:name="_Toc88808517"/>
      <w:bookmarkStart w:id="291" w:name="_Toc162943478"/>
      <w:r>
        <w:t>7.4</w:t>
      </w:r>
      <w:r w:rsidRPr="0073469F">
        <w:tab/>
      </w:r>
      <w:r>
        <w:t>Data semantics</w:t>
      </w:r>
      <w:bookmarkEnd w:id="272"/>
      <w:bookmarkEnd w:id="283"/>
      <w:bookmarkEnd w:id="284"/>
      <w:bookmarkEnd w:id="285"/>
      <w:bookmarkEnd w:id="286"/>
      <w:bookmarkEnd w:id="287"/>
      <w:bookmarkEnd w:id="288"/>
      <w:bookmarkEnd w:id="289"/>
      <w:bookmarkEnd w:id="290"/>
      <w:bookmarkEnd w:id="291"/>
    </w:p>
    <w:p w14:paraId="08BC5A1E" w14:textId="77777777" w:rsidR="0025676D" w:rsidRPr="00CE7032" w:rsidRDefault="0025676D" w:rsidP="0025676D">
      <w:bookmarkStart w:id="292" w:name="_Toc34309596"/>
      <w:bookmarkStart w:id="293" w:name="_Toc43231234"/>
      <w:bookmarkStart w:id="294" w:name="_Toc43296165"/>
      <w:bookmarkStart w:id="295" w:name="_Toc43400282"/>
      <w:bookmarkStart w:id="296" w:name="_Toc43400899"/>
      <w:bookmarkStart w:id="297" w:name="_Toc45216724"/>
      <w:bookmarkStart w:id="298" w:name="_Toc51938270"/>
      <w:bookmarkStart w:id="299" w:name="_Toc51938805"/>
      <w:bookmarkEnd w:id="230"/>
      <w:bookmarkEnd w:id="252"/>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2C467E94" w:rsidR="0025676D" w:rsidRPr="0005752F" w:rsidRDefault="0025676D" w:rsidP="0025676D">
      <w:r w:rsidRPr="0005752F">
        <w:t>&lt;c2-</w:t>
      </w:r>
      <w:r w:rsidR="0073157D" w:rsidRPr="0073157D">
        <w:t xml:space="preserve"> 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7AAA006A"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r w:rsidR="00866A31">
        <w:rPr>
          <w:lang w:eastAsia="zh-CN"/>
        </w:rPr>
        <w:t xml:space="preserve"> and</w:t>
      </w:r>
    </w:p>
    <w:p w14:paraId="39806E56" w14:textId="4C665D5D" w:rsidR="0025676D" w:rsidRPr="0005752F"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lastRenderedPageBreak/>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0C2352EA"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4A37E61"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w:t>
      </w:r>
      <w:r w:rsidR="00AB756E">
        <w:rPr>
          <w:lang w:val="en-US" w:eastAsia="zh-CN"/>
        </w:rPr>
        <w:t>11</w:t>
      </w:r>
      <w:r>
        <w:rPr>
          <w:lang w:val="en-US" w:eastAsia="zh-CN"/>
        </w:rPr>
        <w:t>]</w:t>
      </w:r>
      <w:r>
        <w:rPr>
          <w:lang w:eastAsia="zh-CN"/>
        </w:rPr>
        <w:t>; and</w:t>
      </w:r>
    </w:p>
    <w:p w14:paraId="70C5B054" w14:textId="3F3446E6"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w:t>
      </w:r>
      <w:r w:rsidR="00AB756E">
        <w:rPr>
          <w:lang w:val="en-US" w:eastAsia="zh-CN"/>
        </w:rPr>
        <w:t>11</w:t>
      </w:r>
      <w:r>
        <w:rPr>
          <w:lang w:val="en-US" w:eastAsia="zh-CN"/>
        </w:rPr>
        <w:t>]</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4230A1F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300"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2526792" w14:textId="7B3D7601" w:rsidR="00FA70A5" w:rsidRPr="0005752F" w:rsidRDefault="0025676D" w:rsidP="00866A31">
      <w:pPr>
        <w:pStyle w:val="B1"/>
        <w:rPr>
          <w:lang w:eastAsia="zh-CN"/>
        </w:rPr>
      </w:pPr>
      <w:r>
        <w:rPr>
          <w:lang w:eastAsia="zh-CN"/>
        </w:rPr>
        <w:lastRenderedPageBreak/>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6D92CDF9" w14:textId="77777777" w:rsidR="00D30F93" w:rsidRPr="00F34A4D" w:rsidRDefault="00D30F93" w:rsidP="00D30F93">
      <w:r w:rsidRPr="00F34A4D">
        <w:t xml:space="preserve">&lt;USS-change-info&gt; element contains </w:t>
      </w:r>
      <w:r w:rsidRPr="00F34A4D">
        <w:rPr>
          <w:lang w:eastAsia="x-none"/>
        </w:rPr>
        <w:t>the following elements</w:t>
      </w:r>
      <w:r w:rsidRPr="00F34A4D">
        <w:t>:</w:t>
      </w:r>
    </w:p>
    <w:p w14:paraId="33F4A911" w14:textId="77777777" w:rsidR="00D30F93" w:rsidRPr="00F34A4D" w:rsidRDefault="00D30F93" w:rsidP="00D30F93">
      <w:pPr>
        <w:pStyle w:val="B1"/>
      </w:pPr>
      <w:r w:rsidRPr="00F34A4D">
        <w:t>a)</w:t>
      </w:r>
      <w:r w:rsidRPr="00F34A4D">
        <w:tab/>
        <w:t>&lt;result&gt;, an element contains a string set to either "positive" or "negative" used to indicate the positive or negative result of the reception.</w:t>
      </w:r>
    </w:p>
    <w:p w14:paraId="4C06C253" w14:textId="77777777" w:rsidR="00D30F93" w:rsidRPr="00F34A4D" w:rsidRDefault="00D30F93" w:rsidP="00D30F93">
      <w:r w:rsidRPr="00F34A4D">
        <w:t xml:space="preserve">&lt;USS-change-notification-info&gt; element contains </w:t>
      </w:r>
      <w:r w:rsidRPr="00F34A4D">
        <w:rPr>
          <w:lang w:eastAsia="x-none"/>
        </w:rPr>
        <w:t>the following elements</w:t>
      </w:r>
      <w:r w:rsidRPr="00F34A4D">
        <w:t>:</w:t>
      </w:r>
    </w:p>
    <w:p w14:paraId="3A59B921" w14:textId="77777777" w:rsidR="00D30F93" w:rsidRPr="00F34A4D" w:rsidRDefault="00D30F93" w:rsidP="00D30F93">
      <w:pPr>
        <w:pStyle w:val="B1"/>
      </w:pPr>
      <w:r w:rsidRPr="00F34A4D">
        <w:t>a)</w:t>
      </w:r>
      <w:r w:rsidRPr="00F34A4D">
        <w:tab/>
        <w:t>&lt;Reason&gt;, an element contains the reason for change of USS; and</w:t>
      </w:r>
    </w:p>
    <w:p w14:paraId="1F1FEBB3" w14:textId="77777777" w:rsidR="00D30F93" w:rsidRPr="00F34A4D" w:rsidRDefault="00D30F93" w:rsidP="00D30F93">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26A1FB29" w14:textId="77777777" w:rsidR="00D30F93" w:rsidRPr="00F34A4D" w:rsidRDefault="00D30F93" w:rsidP="00D30F93">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2F2D1229" w14:textId="77777777" w:rsidR="00D30F93" w:rsidRPr="00F34A4D" w:rsidRDefault="00D30F93" w:rsidP="00D30F93">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6F1E868F" w14:textId="77777777" w:rsidR="00D30F93" w:rsidRPr="00F34A4D" w:rsidRDefault="00D30F93" w:rsidP="00D30F93">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1D09B9" w14:textId="77777777" w:rsidR="00D30F93" w:rsidRPr="00F34A4D" w:rsidRDefault="00D30F93" w:rsidP="00D30F93">
      <w:pPr>
        <w:pStyle w:val="B1"/>
      </w:pPr>
      <w:r w:rsidRPr="00F34A4D">
        <w:t>c)</w:t>
      </w:r>
      <w:r w:rsidRPr="00F34A4D">
        <w:tab/>
        <w:t>&lt;USS-change-authorization-information&gt;, an element contains the authorization token to verify the request;</w:t>
      </w:r>
    </w:p>
    <w:p w14:paraId="520AB5BA" w14:textId="386CD9CF" w:rsidR="00D30F93" w:rsidRPr="00F34A4D" w:rsidRDefault="00D30F93" w:rsidP="00D30F93">
      <w:pPr>
        <w:pStyle w:val="B1"/>
      </w:pPr>
      <w:r w:rsidRPr="00F34A4D">
        <w:t>d)</w:t>
      </w:r>
      <w:r w:rsidRPr="00F34A4D">
        <w:tab/>
        <w:t>&lt;Target-USS&gt;, an element contains a string set to the identifier of the USS that is the target of a switch (identified e.g. by FQDN);</w:t>
      </w:r>
      <w:r w:rsidR="00866A31">
        <w:t xml:space="preserve"> and</w:t>
      </w:r>
    </w:p>
    <w:p w14:paraId="7FEA9143" w14:textId="77777777" w:rsidR="00D30F93" w:rsidRPr="00F34A4D" w:rsidRDefault="00D30F93" w:rsidP="00D30F93">
      <w:pPr>
        <w:pStyle w:val="B1"/>
      </w:pPr>
      <w:r w:rsidRPr="00F34A4D">
        <w:t>e)</w:t>
      </w:r>
      <w:r w:rsidRPr="00F34A4D">
        <w:tab/>
        <w:t>&lt;Target-USS-info&gt;, an element contains the information of the target USS:</w:t>
      </w:r>
    </w:p>
    <w:p w14:paraId="64D3A3D6" w14:textId="77777777" w:rsidR="00D30F93" w:rsidRPr="00F34A4D" w:rsidRDefault="00D30F93" w:rsidP="00866A31">
      <w:pPr>
        <w:pStyle w:val="B2"/>
        <w:overflowPunct/>
        <w:autoSpaceDE/>
        <w:autoSpaceDN/>
        <w:adjustRightInd/>
        <w:textAlignment w:val="auto"/>
        <w:rPr>
          <w:lang w:eastAsia="en-US"/>
        </w:rPr>
      </w:pPr>
      <w:r w:rsidRPr="00F34A4D">
        <w:rPr>
          <w:lang w:eastAsia="en-US"/>
        </w:rPr>
        <w:t>1)</w:t>
      </w:r>
      <w:r w:rsidRPr="00F34A4D">
        <w:rPr>
          <w:lang w:eastAsia="en-US"/>
        </w:rPr>
        <w:tab/>
        <w:t>&lt;USS-endpoint&gt;, an element specifying the endpoint information (e.g. URI, FQDN, IP address) used to communicate with the USS;</w:t>
      </w:r>
    </w:p>
    <w:p w14:paraId="2641232F" w14:textId="77777777" w:rsidR="00D30F93" w:rsidRPr="00F34A4D" w:rsidRDefault="00D30F93" w:rsidP="00866A31">
      <w:pPr>
        <w:pStyle w:val="B2"/>
        <w:overflowPunct/>
        <w:autoSpaceDE/>
        <w:autoSpaceDN/>
        <w:adjustRightInd/>
        <w:textAlignment w:val="auto"/>
        <w:rPr>
          <w:lang w:eastAsia="en-US"/>
        </w:rPr>
      </w:pPr>
      <w:r w:rsidRPr="00F34A4D">
        <w:rPr>
          <w:lang w:eastAsia="en-US"/>
        </w:rPr>
        <w:t>2)</w:t>
      </w:r>
      <w:r w:rsidRPr="00F34A4D">
        <w:rPr>
          <w:lang w:eastAsia="en-US"/>
        </w:rPr>
        <w:tab/>
        <w:t>&lt;USS-capabilities&gt;, an element specifying the capabilities supported by the target USS;</w:t>
      </w:r>
    </w:p>
    <w:p w14:paraId="2BEF7EC5" w14:textId="77777777" w:rsidR="00D30F93" w:rsidRPr="00F34A4D" w:rsidRDefault="00D30F93" w:rsidP="00866A31">
      <w:pPr>
        <w:pStyle w:val="B2"/>
        <w:overflowPunct/>
        <w:autoSpaceDE/>
        <w:autoSpaceDN/>
        <w:adjustRightInd/>
        <w:textAlignment w:val="auto"/>
        <w:rPr>
          <w:lang w:eastAsia="en-US"/>
        </w:rPr>
      </w:pPr>
      <w:r w:rsidRPr="00F34A4D">
        <w:rPr>
          <w:lang w:eastAsia="en-US"/>
        </w:rPr>
        <w:t>3)</w:t>
      </w:r>
      <w:r w:rsidRPr="00F34A4D">
        <w:rPr>
          <w:lang w:eastAsia="en-US"/>
        </w:rPr>
        <w:tab/>
        <w:t>&lt;LUN-id&gt;, an element contains a string set to the identifier of the LUN where the serving/target USS belongs; and</w:t>
      </w:r>
    </w:p>
    <w:p w14:paraId="1DDF03FD" w14:textId="77777777" w:rsidR="00D30F93" w:rsidRDefault="00D30F93" w:rsidP="00866A31">
      <w:pPr>
        <w:pStyle w:val="B2"/>
        <w:overflowPunct/>
        <w:autoSpaceDE/>
        <w:autoSpaceDN/>
        <w:adjustRightInd/>
        <w:textAlignment w:val="auto"/>
      </w:pPr>
      <w:r w:rsidRPr="00F34A4D">
        <w:rPr>
          <w:lang w:eastAsia="en-US"/>
        </w:rPr>
        <w:t>4)</w:t>
      </w:r>
      <w:r w:rsidRPr="00F34A4D">
        <w:rPr>
          <w:lang w:eastAsia="en-US"/>
        </w:rPr>
        <w:tab/>
        <w:t>&lt;List-of-USS-DNAI(s)&gt;, an element contains DNAI(s) associated with the target USS.</w:t>
      </w:r>
    </w:p>
    <w:p w14:paraId="018A6F40" w14:textId="77777777" w:rsidR="00220436" w:rsidRPr="00CC6D7C" w:rsidRDefault="00220436" w:rsidP="00220436">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36DA8D05" w14:textId="77777777" w:rsidR="00220436" w:rsidRPr="00CC6D7C" w:rsidRDefault="00220436" w:rsidP="00220436">
      <w:pPr>
        <w:pStyle w:val="B1"/>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7960B714" w14:textId="77777777" w:rsidR="00220436" w:rsidRPr="00CC6D7C" w:rsidRDefault="00220436" w:rsidP="00220436">
      <w:pPr>
        <w:pStyle w:val="B1"/>
      </w:pPr>
      <w:r w:rsidRPr="00CC6D7C">
        <w:t>b)</w:t>
      </w:r>
      <w:r w:rsidRPr="00CC6D7C">
        <w:tab/>
        <w:t>&lt;</w:t>
      </w:r>
      <w:r w:rsidRPr="00CC6D7C">
        <w:rPr>
          <w:lang w:val="en-US"/>
        </w:rPr>
        <w:t>DAA-application-policy</w:t>
      </w:r>
      <w:r w:rsidRPr="00CC6D7C">
        <w:t>&gt;, an element contains the DAA application policy.</w:t>
      </w:r>
    </w:p>
    <w:p w14:paraId="0E5C83C3" w14:textId="77777777" w:rsidR="00220436" w:rsidRPr="00CC6D7C" w:rsidRDefault="00220436" w:rsidP="00220436">
      <w:r w:rsidRPr="00CC6D7C">
        <w:t xml:space="preserve">The &lt;DAA-client-event-info&gt; element </w:t>
      </w:r>
      <w:r w:rsidRPr="00CC6D7C">
        <w:rPr>
          <w:lang w:eastAsia="x-none"/>
        </w:rPr>
        <w:t>contains the following elements</w:t>
      </w:r>
      <w:r w:rsidRPr="00CC6D7C">
        <w:t>:</w:t>
      </w:r>
    </w:p>
    <w:p w14:paraId="0E378F4F" w14:textId="31C848A0" w:rsidR="00220436" w:rsidRPr="00CC6D7C" w:rsidRDefault="00873048" w:rsidP="00873048">
      <w:pPr>
        <w:pStyle w:val="B1"/>
        <w:ind w:left="644" w:hanging="360"/>
      </w:pPr>
      <w:r w:rsidRPr="00CC6D7C">
        <w:lastRenderedPageBreak/>
        <w:t>a)</w:t>
      </w:r>
      <w:r w:rsidRPr="00CC6D7C">
        <w:tab/>
      </w:r>
      <w:r w:rsidR="00220436" w:rsidRPr="00CC6D7C">
        <w:t>&lt;UAS-id&gt;, an element contains identification of the UAS, which could be in form of identifier for the UAS, e.g. group ID, or collection of individual identifiers for the UAV and UAV-C, e.g. CAA ID, GPSI, IP address; and</w:t>
      </w:r>
    </w:p>
    <w:p w14:paraId="04817769"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75CEA2FA"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134F34A1" w14:textId="77777777" w:rsidR="00220436" w:rsidRDefault="00220436" w:rsidP="00220436">
      <w:pPr>
        <w:pStyle w:val="B1"/>
      </w:pPr>
      <w:r w:rsidRPr="00CC6D7C">
        <w:t>2)</w:t>
      </w:r>
      <w:r w:rsidRPr="00CC6D7C">
        <w:tab/>
        <w:t>&lt;Location-information&gt;, an element specifying the location of e.g. a U2X-UAS, where U2X layer has detected possible flight path conflict.</w:t>
      </w:r>
    </w:p>
    <w:p w14:paraId="00C0B376" w14:textId="77777777" w:rsidR="00300299" w:rsidRPr="00CC6D7C" w:rsidRDefault="00300299" w:rsidP="00300299">
      <w:r w:rsidRPr="00CC6D7C">
        <w:t>&lt;DAA-client-event-info</w:t>
      </w:r>
      <w:r>
        <w:t>-ack</w:t>
      </w:r>
      <w:r w:rsidRPr="00CC6D7C">
        <w:t xml:space="preserve">&gt; element </w:t>
      </w:r>
      <w:r w:rsidRPr="00CC6D7C">
        <w:rPr>
          <w:lang w:eastAsia="x-none"/>
        </w:rPr>
        <w:t>contains the following elements</w:t>
      </w:r>
      <w:r w:rsidRPr="00CC6D7C">
        <w:t>:</w:t>
      </w:r>
    </w:p>
    <w:p w14:paraId="7BB16D50" w14:textId="77777777" w:rsidR="00300299" w:rsidRDefault="00300299" w:rsidP="00300299">
      <w:pPr>
        <w:pStyle w:val="B1"/>
        <w:ind w:left="644" w:hanging="360"/>
      </w:pPr>
      <w:r>
        <w:t>a)</w:t>
      </w:r>
      <w:r>
        <w:tab/>
      </w:r>
      <w:r w:rsidRPr="00495C2F">
        <w:t>&lt;acknowledgement&gt;, an element contains a string set to either "yes" or "no" used to indicate the acknowledgement of DAA client event information.</w:t>
      </w:r>
    </w:p>
    <w:p w14:paraId="60BB7FC9" w14:textId="77777777" w:rsidR="00300299" w:rsidRPr="00CC6D7C" w:rsidRDefault="00300299" w:rsidP="00300299">
      <w:pPr>
        <w:pStyle w:val="B2"/>
      </w:pPr>
      <w:r>
        <w:t>1</w:t>
      </w:r>
      <w:r w:rsidRPr="00CC6D7C">
        <w:t>)</w:t>
      </w:r>
      <w:r w:rsidRPr="00CC6D7C">
        <w:tab/>
        <w:t>&lt;UAS-id&gt;, an element contains identification of the UAS, which could be in form of identifier for the UAS, e.g. group ID, or collection of individual identifiers for the UAV and UAV-C, e.g. CAA ID, GPSI, IP address; and</w:t>
      </w:r>
    </w:p>
    <w:p w14:paraId="142232CA" w14:textId="77777777" w:rsidR="00300299" w:rsidRPr="00CC6D7C" w:rsidRDefault="00300299" w:rsidP="00300299">
      <w:pPr>
        <w:pStyle w:val="B2"/>
      </w:pPr>
      <w:r>
        <w:t>2</w:t>
      </w:r>
      <w:r w:rsidRPr="00CC6D7C">
        <w:t>)</w:t>
      </w:r>
      <w:r w:rsidRPr="00CC6D7C">
        <w:tab/>
        <w:t>&lt;UAE-layer-detected-information&gt;, an element contains a list of UASes where e.g. U2X layer has detected possible flight path conflict:</w:t>
      </w:r>
    </w:p>
    <w:p w14:paraId="7F033104" w14:textId="77777777" w:rsidR="00300299" w:rsidRPr="00CC6D7C" w:rsidRDefault="00300299" w:rsidP="00300299">
      <w:pPr>
        <w:pStyle w:val="B3"/>
      </w:pPr>
      <w:r>
        <w:t>i</w:t>
      </w:r>
      <w:r w:rsidRPr="00CC6D7C">
        <w:t>)</w:t>
      </w:r>
      <w:r w:rsidRPr="00CC6D7C">
        <w:tab/>
        <w:t>&lt;UAS-identity&gt;, an element contains a string set to the identifier of e.g. a U2X-UAS, where U2X layer has detected possible flight path conflict</w:t>
      </w:r>
      <w:r w:rsidRPr="00CC6D7C">
        <w:rPr>
          <w:lang w:eastAsia="zh-CN"/>
        </w:rPr>
        <w:t>; and</w:t>
      </w:r>
    </w:p>
    <w:p w14:paraId="000799AA" w14:textId="387C6B27" w:rsidR="00300299" w:rsidRPr="00CC6D7C" w:rsidRDefault="00300299" w:rsidP="00300299">
      <w:pPr>
        <w:pStyle w:val="B1"/>
      </w:pPr>
      <w:r>
        <w:t>ii</w:t>
      </w:r>
      <w:r w:rsidRPr="00CC6D7C">
        <w:t>)</w:t>
      </w:r>
      <w:r w:rsidRPr="00CC6D7C">
        <w:tab/>
        <w:t>&lt;Location-information&gt;, an element specifying the location of e.g. a U2X-UAS, where U2X layer has detected possible flight path conflict.</w:t>
      </w:r>
    </w:p>
    <w:p w14:paraId="60A2B5DD" w14:textId="77777777" w:rsidR="00220436" w:rsidRPr="00CC6D7C" w:rsidRDefault="00220436" w:rsidP="00220436">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D27D406" w14:textId="68697C09" w:rsidR="00220436" w:rsidRPr="00CC6D7C" w:rsidRDefault="00873048" w:rsidP="00873048">
      <w:pPr>
        <w:pStyle w:val="B1"/>
        <w:ind w:left="644" w:hanging="360"/>
      </w:pPr>
      <w:r w:rsidRPr="00CC6D7C">
        <w:t>a)</w:t>
      </w:r>
      <w:r w:rsidRPr="00CC6D7C">
        <w:tab/>
      </w:r>
      <w:r w:rsidR="00220436" w:rsidRPr="00CC6D7C">
        <w:t>&lt;UAS-id&gt;, an element contains identification of the UAS, which could be in form of identifier for the UAS, e.g. group ID, or collection of individual identifiers for the UAV and UAV-C, e.g. CAA ID, GPSI, IP address; and</w:t>
      </w:r>
    </w:p>
    <w:p w14:paraId="5BFDC3DE"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315005C0"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4BF4BEA7" w14:textId="5948505D" w:rsidR="00D30F93" w:rsidRDefault="00220436" w:rsidP="0025676D">
      <w:pPr>
        <w:pStyle w:val="B1"/>
      </w:pPr>
      <w:r w:rsidRPr="00CC6D7C">
        <w:t>2)</w:t>
      </w:r>
      <w:r w:rsidRPr="00CC6D7C">
        <w:tab/>
        <w:t>&lt;Location-information&gt;, an element specifying the location of e.g. a U2X-UAS, where U2X layer has detected possible flight path conflict.</w:t>
      </w:r>
    </w:p>
    <w:p w14:paraId="44C996FD" w14:textId="77777777" w:rsidR="00300299" w:rsidRDefault="00300299" w:rsidP="00300299">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306F3EEF" w14:textId="04B236F7" w:rsidR="00300299" w:rsidRDefault="00300299" w:rsidP="00300299">
      <w:pPr>
        <w:pStyle w:val="B1"/>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7A329522" w14:textId="77777777" w:rsidR="003968CB" w:rsidRPr="00CC78E5" w:rsidRDefault="003968CB" w:rsidP="003968CB">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01902C4C" w14:textId="77777777" w:rsidR="003968CB" w:rsidRPr="00CC78E5" w:rsidRDefault="003968CB" w:rsidP="003968CB">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300054D" w14:textId="77777777" w:rsidR="003968CB" w:rsidRPr="00CC78E5" w:rsidRDefault="003968CB" w:rsidP="003968CB">
      <w:pPr>
        <w:pStyle w:val="B1"/>
      </w:pPr>
      <w:r w:rsidRPr="00CC78E5">
        <w:t>b)</w:t>
      </w:r>
      <w:r w:rsidRPr="00CC78E5">
        <w:tab/>
        <w:t>&lt;</w:t>
      </w:r>
      <w:r w:rsidRPr="00CC78E5">
        <w:rPr>
          <w:lang w:val="en-US"/>
        </w:rPr>
        <w:t>Multi-USS-policy-management-configuration</w:t>
      </w:r>
      <w:r w:rsidRPr="00CC78E5">
        <w:t>&gt;, an element contains the requirements and policy for Multi-USS management:</w:t>
      </w:r>
    </w:p>
    <w:p w14:paraId="02D81C77" w14:textId="77777777" w:rsidR="003968CB" w:rsidRPr="00CC78E5" w:rsidRDefault="003968CB" w:rsidP="003968CB">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37C8B6C4" w14:textId="77777777" w:rsidR="003968CB" w:rsidRPr="00CC78E5" w:rsidRDefault="003968CB" w:rsidP="003968CB">
      <w:pPr>
        <w:pStyle w:val="B1"/>
      </w:pPr>
      <w:r w:rsidRPr="00CC78E5">
        <w:t>2)</w:t>
      </w:r>
      <w:r w:rsidRPr="00CC78E5">
        <w:tab/>
        <w:t>&lt;Serving-USS-information&gt;, an element contains the information about the serving USS identifier;</w:t>
      </w:r>
    </w:p>
    <w:p w14:paraId="2A1861E0" w14:textId="77777777" w:rsidR="003968CB" w:rsidRPr="00CC78E5" w:rsidRDefault="003968CB" w:rsidP="003968CB">
      <w:pPr>
        <w:pStyle w:val="B1"/>
      </w:pPr>
      <w:r w:rsidRPr="00CC78E5">
        <w:t>3)</w:t>
      </w:r>
      <w:r w:rsidRPr="00CC78E5">
        <w:tab/>
        <w:t>&lt;Additional-information-for-change-of-USS&gt;, an element contains the information about the serving USS, related with the switch to a particular target USS; and</w:t>
      </w:r>
    </w:p>
    <w:p w14:paraId="01D6ECF0" w14:textId="670913F2" w:rsidR="003968CB" w:rsidRDefault="003968CB" w:rsidP="0025676D">
      <w:pPr>
        <w:pStyle w:val="B1"/>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4318543A" w14:textId="77777777" w:rsidR="00F70C21" w:rsidRPr="00EC1FCF" w:rsidRDefault="00F70C21" w:rsidP="00F70C21">
      <w:r w:rsidRPr="00EC1FCF">
        <w:lastRenderedPageBreak/>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7641BA6" w14:textId="77777777" w:rsidR="00F70C21" w:rsidRPr="00EC1FCF" w:rsidRDefault="00F70C21" w:rsidP="00F70C21">
      <w:pPr>
        <w:pStyle w:val="B1"/>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76857C54" w14:textId="77777777" w:rsidR="00F70C21" w:rsidRPr="00EC1FCF" w:rsidRDefault="00F70C21" w:rsidP="00F70C21">
      <w:pPr>
        <w:pStyle w:val="B1"/>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79FF983A" w14:textId="77777777" w:rsidR="00F70C21" w:rsidRDefault="00F70C21" w:rsidP="00F70C21">
      <w:pPr>
        <w:pStyle w:val="B1"/>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5D7FD0B2" w14:textId="77777777" w:rsidR="00F70C21" w:rsidRPr="00EC1FCF" w:rsidRDefault="00F70C21" w:rsidP="00F70C21">
      <w:pPr>
        <w:pStyle w:val="B1"/>
      </w:pPr>
      <w:r>
        <w:t>d)</w:t>
      </w:r>
      <w:r>
        <w:tab/>
        <w:t xml:space="preserve">&lt;result&gt;, </w:t>
      </w:r>
      <w:r w:rsidRPr="00E076BD">
        <w:t>an element contains a string set to either "positive" or "negative" used to indicate the positive or negative result of the reception</w:t>
      </w:r>
      <w:r>
        <w:rPr>
          <w:lang w:eastAsia="zh-CN"/>
        </w:rPr>
        <w:t>.</w:t>
      </w:r>
    </w:p>
    <w:p w14:paraId="0B761E99" w14:textId="77777777" w:rsidR="00F70C21" w:rsidRPr="00EC1FCF" w:rsidRDefault="00F70C21" w:rsidP="00F70C21">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4D809691" w14:textId="77777777" w:rsidR="00F70C21" w:rsidRDefault="00F70C21" w:rsidP="00F70C21">
      <w:pPr>
        <w:pStyle w:val="B1"/>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591D2159" w14:textId="77777777" w:rsidR="00F70C21" w:rsidRPr="00EC1FCF" w:rsidRDefault="00F70C21" w:rsidP="00F70C21">
      <w:pPr>
        <w:pStyle w:val="B1"/>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4D954A05" w14:textId="77777777" w:rsidR="00F70C21" w:rsidRPr="00EC1FCF" w:rsidRDefault="00F70C21" w:rsidP="00F70C21">
      <w:pPr>
        <w:pStyle w:val="B1"/>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734570DD" w14:textId="77777777" w:rsidR="00F70C21" w:rsidRPr="00EC1FCF" w:rsidRDefault="00F70C21" w:rsidP="00F70C21">
      <w:pPr>
        <w:pStyle w:val="B2"/>
      </w:pPr>
      <w:r w:rsidRPr="00EC1FCF">
        <w:t>1)</w:t>
      </w:r>
      <w:r w:rsidRPr="00EC1FCF">
        <w:tab/>
      </w:r>
      <w:r>
        <w:t>&lt;nearby-UAV-ID&gt;, an element</w:t>
      </w:r>
      <w:r w:rsidRPr="00CC78E5">
        <w:t xml:space="preserve"> contains identification of the</w:t>
      </w:r>
      <w:r>
        <w:t xml:space="preserve"> nearby UAS;</w:t>
      </w:r>
    </w:p>
    <w:p w14:paraId="4A07C053" w14:textId="77777777" w:rsidR="00F70C21" w:rsidRPr="00EC1FCF" w:rsidRDefault="00F70C21" w:rsidP="00F70C21">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5E7EB303" w14:textId="736B25AE" w:rsidR="00F70C21" w:rsidRDefault="00F70C21" w:rsidP="00F70C21">
      <w:pPr>
        <w:pStyle w:val="B2"/>
      </w:pPr>
      <w:r w:rsidRPr="00EC1FCF">
        <w:t>3)</w:t>
      </w:r>
      <w:r w:rsidRPr="00EC1FCF">
        <w:tab/>
      </w:r>
      <w:r>
        <w:t>&lt;distance-information&gt;, an element</w:t>
      </w:r>
      <w:r w:rsidRPr="00B17EDB">
        <w:t xml:space="preserve"> </w:t>
      </w:r>
      <w:r>
        <w:t>element set to the</w:t>
      </w:r>
      <w:r w:rsidRPr="008978F1">
        <w:t xml:space="preserve"> </w:t>
      </w:r>
      <w:r>
        <w:t>distance</w:t>
      </w:r>
      <w:r w:rsidRPr="00E15971">
        <w:t xml:space="preserve"> information of the nearby UAV </w:t>
      </w:r>
      <w:r>
        <w:t>relative to the host UAV</w:t>
      </w:r>
      <w:r w:rsidRPr="00EC1FCF">
        <w:t>.</w:t>
      </w:r>
    </w:p>
    <w:p w14:paraId="3381A6F8" w14:textId="77777777" w:rsidR="0025676D" w:rsidRPr="0073469F" w:rsidRDefault="0025676D" w:rsidP="00EB6FB9">
      <w:pPr>
        <w:pStyle w:val="Heading2"/>
      </w:pPr>
      <w:bookmarkStart w:id="301" w:name="_Toc162943479"/>
      <w:r>
        <w:t>7.5</w:t>
      </w:r>
      <w:r w:rsidRPr="0073469F">
        <w:tab/>
      </w:r>
      <w:r>
        <w:t>MIME types</w:t>
      </w:r>
      <w:bookmarkEnd w:id="292"/>
      <w:bookmarkEnd w:id="293"/>
      <w:bookmarkEnd w:id="294"/>
      <w:bookmarkEnd w:id="295"/>
      <w:bookmarkEnd w:id="296"/>
      <w:bookmarkEnd w:id="297"/>
      <w:bookmarkEnd w:id="298"/>
      <w:bookmarkEnd w:id="299"/>
      <w:bookmarkEnd w:id="300"/>
      <w:bookmarkEnd w:id="301"/>
    </w:p>
    <w:p w14:paraId="0FEF52FC" w14:textId="77777777" w:rsidR="0025676D" w:rsidRDefault="0025676D" w:rsidP="0025676D">
      <w:bookmarkStart w:id="302" w:name="_Toc34309597"/>
      <w:r>
        <w:t>The MIME type for the UAE document shall be "application/vnd.3gpp.uae-info+xml MIME body".</w:t>
      </w:r>
    </w:p>
    <w:p w14:paraId="6B4F4DAF" w14:textId="77777777" w:rsidR="0025676D" w:rsidRPr="0073469F" w:rsidRDefault="0025676D" w:rsidP="00EB6FB9">
      <w:pPr>
        <w:pStyle w:val="Heading2"/>
      </w:pPr>
      <w:bookmarkStart w:id="303" w:name="_Toc43231235"/>
      <w:bookmarkStart w:id="304" w:name="_Toc43296166"/>
      <w:bookmarkStart w:id="305" w:name="_Toc43400283"/>
      <w:bookmarkStart w:id="306" w:name="_Toc43400900"/>
      <w:bookmarkStart w:id="307" w:name="_Toc45216725"/>
      <w:bookmarkStart w:id="308" w:name="_Toc51938271"/>
      <w:bookmarkStart w:id="309" w:name="_Toc51938806"/>
      <w:bookmarkStart w:id="310" w:name="_Toc88808519"/>
      <w:bookmarkStart w:id="311" w:name="_Toc162943480"/>
      <w:r>
        <w:t>7.6</w:t>
      </w:r>
      <w:r w:rsidRPr="0073469F">
        <w:tab/>
        <w:t>IANA registration template</w:t>
      </w:r>
      <w:bookmarkEnd w:id="302"/>
      <w:bookmarkEnd w:id="303"/>
      <w:bookmarkEnd w:id="304"/>
      <w:bookmarkEnd w:id="305"/>
      <w:bookmarkEnd w:id="306"/>
      <w:bookmarkEnd w:id="307"/>
      <w:bookmarkEnd w:id="308"/>
      <w:bookmarkEnd w:id="309"/>
      <w:bookmarkEnd w:id="310"/>
      <w:bookmarkEnd w:id="311"/>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t>Subtype name:</w:t>
      </w:r>
    </w:p>
    <w:p w14:paraId="143E39ED" w14:textId="77777777" w:rsidR="00C85F2F" w:rsidRDefault="00C85F2F" w:rsidP="00C85F2F">
      <w:r w:rsidRPr="00824BBC">
        <w:t>application/vnd.</w:t>
      </w:r>
      <w:bookmarkStart w:id="312" w:name="OLE_LINK15"/>
      <w:r w:rsidRPr="00824BBC">
        <w:t>3gpp.</w:t>
      </w:r>
      <w:r>
        <w:t>uae</w:t>
      </w:r>
      <w:r w:rsidRPr="00824BBC">
        <w:t>-info</w:t>
      </w:r>
      <w:bookmarkEnd w:id="312"/>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t>"charset"</w:t>
      </w:r>
      <w:r w:rsidRPr="0073469F">
        <w:tab/>
        <w:t>the parameter has identical semantics to the charset parameter of the "application/xml" media type as specified in section 9.1 of IETF RFC </w:t>
      </w:r>
      <w:bookmarkStart w:id="313" w:name="OLE_LINK16"/>
      <w:r w:rsidRPr="0073469F">
        <w:t>7303</w:t>
      </w:r>
      <w:bookmarkEnd w:id="313"/>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t>Security considerations:</w:t>
      </w:r>
    </w:p>
    <w:p w14:paraId="4A596507" w14:textId="6FF54037" w:rsidR="00C85F2F" w:rsidRPr="0073469F" w:rsidRDefault="00C85F2F" w:rsidP="00C85F2F">
      <w:r w:rsidRPr="0073469F">
        <w:lastRenderedPageBreak/>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B86799">
        <w:t>IETF RFC 9110</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t xml:space="preserve">This </w:t>
      </w:r>
      <w:bookmarkStart w:id="314" w:name="OLE_LINK17"/>
      <w:r w:rsidRPr="0073469F">
        <w:t>media type</w:t>
      </w:r>
      <w:bookmarkEnd w:id="314"/>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315" w:name="OLE_LINK35"/>
      <w:r>
        <w:t>U</w:t>
      </w:r>
      <w:r w:rsidRPr="002075AC">
        <w:t>AE</w:t>
      </w:r>
      <w:bookmarkEnd w:id="315"/>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t>-</w:t>
      </w:r>
      <w:r w:rsidRPr="0073469F">
        <w:tab/>
        <w:t>Email: &lt;MCC email address&gt;</w:t>
      </w:r>
    </w:p>
    <w:p w14:paraId="31476C75" w14:textId="77777777" w:rsidR="00C85F2F" w:rsidRPr="0073469F" w:rsidRDefault="00C85F2F" w:rsidP="00C85F2F">
      <w:pPr>
        <w:pStyle w:val="B1"/>
      </w:pPr>
      <w:r w:rsidRPr="0073469F">
        <w:lastRenderedPageBreak/>
        <w:t>-</w:t>
      </w:r>
      <w:r w:rsidRPr="0073469F">
        <w:tab/>
        <w:t>Author/Change controller:</w:t>
      </w:r>
    </w:p>
    <w:p w14:paraId="1C18829F" w14:textId="77777777" w:rsidR="00C85F2F" w:rsidRPr="0073469F" w:rsidRDefault="00C85F2F" w:rsidP="00C85F2F">
      <w:pPr>
        <w:pStyle w:val="B2"/>
      </w:pPr>
      <w:r w:rsidRPr="0073469F">
        <w:t>i)</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316" w:name="_Toc1063787"/>
      <w:bookmarkStart w:id="317" w:name="_Toc34309598"/>
      <w:bookmarkStart w:id="318" w:name="_Toc43400295"/>
      <w:bookmarkStart w:id="319" w:name="_Toc43400912"/>
      <w:bookmarkStart w:id="320" w:name="_Toc45216737"/>
      <w:bookmarkStart w:id="321" w:name="_Toc51938283"/>
      <w:bookmarkStart w:id="322" w:name="_Toc51938818"/>
      <w:bookmarkStart w:id="323" w:name="_Toc88808520"/>
      <w:bookmarkStart w:id="324" w:name="_Toc162943481"/>
      <w:r w:rsidRPr="002A119F">
        <w:lastRenderedPageBreak/>
        <w:t>Annex A (informative):</w:t>
      </w:r>
      <w:r w:rsidRPr="002A119F">
        <w:br/>
        <w:t>Change history</w:t>
      </w:r>
      <w:bookmarkEnd w:id="51"/>
      <w:bookmarkEnd w:id="316"/>
      <w:bookmarkEnd w:id="317"/>
      <w:bookmarkEnd w:id="318"/>
      <w:bookmarkEnd w:id="319"/>
      <w:bookmarkEnd w:id="320"/>
      <w:bookmarkEnd w:id="321"/>
      <w:bookmarkEnd w:id="322"/>
      <w:bookmarkEnd w:id="323"/>
      <w:bookmarkEnd w:id="32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lastRenderedPageBreak/>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5D7805" w:rsidRDefault="00CE0E67" w:rsidP="00390689">
            <w:pPr>
              <w:pStyle w:val="TAC"/>
              <w:rPr>
                <w:sz w:val="16"/>
                <w:szCs w:val="16"/>
              </w:rPr>
            </w:pPr>
            <w:r w:rsidRPr="00CE0E67">
              <w:rPr>
                <w:sz w:val="16"/>
                <w:szCs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r w:rsidR="00CF2B83" w:rsidRPr="006B0D02" w14:paraId="760B2A5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A738CEB" w14:textId="57FD60E1" w:rsidR="00CF2B83" w:rsidRPr="00C577B2" w:rsidRDefault="00CF2B83" w:rsidP="00CF2B83">
            <w:pPr>
              <w:pStyle w:val="TAC"/>
              <w:rPr>
                <w:sz w:val="16"/>
                <w:szCs w:val="16"/>
              </w:rPr>
            </w:pPr>
            <w:r w:rsidRPr="00C577B2">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F8BF" w14:textId="712EDDE7"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E0AE5F" w14:textId="12E560E6" w:rsidR="00CF2B83" w:rsidRPr="00FC2BFE" w:rsidRDefault="00CF2B83" w:rsidP="00CF2B83">
            <w:pPr>
              <w:overflowPunct/>
              <w:autoSpaceDE/>
              <w:autoSpaceDN/>
              <w:adjustRightInd/>
              <w:spacing w:after="0"/>
              <w:jc w:val="center"/>
              <w:textAlignment w:val="auto"/>
              <w:rPr>
                <w:rFonts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8E5D70" w14:textId="7E11264F" w:rsidR="00CF2B83" w:rsidRPr="00C577B2" w:rsidRDefault="00CF2B83" w:rsidP="00CF2B83">
            <w:pPr>
              <w:pStyle w:val="TAL"/>
              <w:rPr>
                <w:sz w:val="16"/>
                <w:szCs w:val="16"/>
              </w:rPr>
            </w:pPr>
            <w:r w:rsidRPr="00C577B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4CF6" w14:textId="21A641DB"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207C" w14:textId="68B298B6"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6E17B" w14:textId="65402A20" w:rsidR="00CF2B83" w:rsidRPr="00C577B2" w:rsidRDefault="00CF2B83" w:rsidP="00CF2B83">
            <w:pPr>
              <w:pStyle w:val="TAL"/>
              <w:rPr>
                <w:sz w:val="16"/>
                <w:szCs w:val="16"/>
              </w:rPr>
            </w:pPr>
            <w:r w:rsidRPr="00C577B2">
              <w:rPr>
                <w:sz w:val="16"/>
                <w:szCs w:val="16"/>
              </w:rPr>
              <w:t>To update UAS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FA82" w14:textId="0B0D9A84" w:rsidR="00CF2B83" w:rsidRPr="00C577B2" w:rsidRDefault="00CF2B83" w:rsidP="00CF2B83">
            <w:pPr>
              <w:pStyle w:val="TAC"/>
              <w:rPr>
                <w:sz w:val="16"/>
                <w:szCs w:val="16"/>
              </w:rPr>
            </w:pPr>
            <w:r w:rsidRPr="00A758C4">
              <w:rPr>
                <w:sz w:val="16"/>
                <w:szCs w:val="16"/>
              </w:rPr>
              <w:t>18.0.0</w:t>
            </w:r>
          </w:p>
        </w:tc>
      </w:tr>
      <w:tr w:rsidR="00CF2B83" w:rsidRPr="006B0D02" w14:paraId="6332AA0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03A86E7" w14:textId="29B2B587"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13B4" w14:textId="019AC835"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E9451" w14:textId="584559E6"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CCBC8B" w14:textId="552DD2EA" w:rsidR="00CF2B83" w:rsidRPr="00C577B2" w:rsidRDefault="00CF2B83" w:rsidP="00CF2B83">
            <w:pPr>
              <w:pStyle w:val="TAL"/>
              <w:rPr>
                <w:sz w:val="16"/>
                <w:szCs w:val="16"/>
              </w:rPr>
            </w:pPr>
            <w:r w:rsidRPr="00C577B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0785" w14:textId="09A8325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703A" w14:textId="025F37FF"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14506" w14:textId="2E9B59A1" w:rsidR="00CF2B83" w:rsidRPr="00C577B2" w:rsidRDefault="00CF2B83" w:rsidP="00CF2B83">
            <w:pPr>
              <w:pStyle w:val="TAL"/>
              <w:rPr>
                <w:sz w:val="16"/>
                <w:szCs w:val="16"/>
              </w:rPr>
            </w:pPr>
            <w:r w:rsidRPr="00C577B2">
              <w:rPr>
                <w:sz w:val="16"/>
                <w:szCs w:val="16"/>
              </w:rPr>
              <w:t>Multi-USS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1DCDC" w14:textId="67B6D92E" w:rsidR="00CF2B83" w:rsidRPr="00C577B2" w:rsidRDefault="00CF2B83" w:rsidP="00CF2B83">
            <w:pPr>
              <w:pStyle w:val="TAC"/>
              <w:rPr>
                <w:sz w:val="16"/>
                <w:szCs w:val="16"/>
              </w:rPr>
            </w:pPr>
            <w:r w:rsidRPr="00A758C4">
              <w:rPr>
                <w:sz w:val="16"/>
                <w:szCs w:val="16"/>
              </w:rPr>
              <w:t>18.0.0</w:t>
            </w:r>
          </w:p>
        </w:tc>
      </w:tr>
      <w:tr w:rsidR="00CF2B83" w:rsidRPr="006B0D02" w14:paraId="098A23A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E7252CB" w14:textId="1385ED46"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F2FA7" w14:textId="782AC704"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407D0" w14:textId="35D21390"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1C90DB" w14:textId="370FEF74" w:rsidR="00CF2B83" w:rsidRPr="00C577B2" w:rsidRDefault="00CF2B83" w:rsidP="00CF2B83">
            <w:pPr>
              <w:pStyle w:val="TAL"/>
              <w:rPr>
                <w:sz w:val="16"/>
                <w:szCs w:val="16"/>
              </w:rPr>
            </w:pPr>
            <w:r w:rsidRPr="00C577B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D050" w14:textId="2D7B14B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7416" w14:textId="2E8ACC10"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B66E7" w14:textId="301962F5" w:rsidR="00CF2B83" w:rsidRPr="00C577B2" w:rsidRDefault="00CF2B83" w:rsidP="00CF2B83">
            <w:pPr>
              <w:pStyle w:val="TAL"/>
              <w:rPr>
                <w:sz w:val="16"/>
                <w:szCs w:val="16"/>
              </w:rPr>
            </w:pPr>
            <w:r w:rsidRPr="00C577B2">
              <w:rPr>
                <w:sz w:val="16"/>
                <w:szCs w:val="16"/>
              </w:rPr>
              <w:t>DAA support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78FF2" w14:textId="37F8E3D6" w:rsidR="00CF2B83" w:rsidRPr="00C577B2" w:rsidRDefault="00CF2B83" w:rsidP="00CF2B83">
            <w:pPr>
              <w:pStyle w:val="TAC"/>
              <w:rPr>
                <w:sz w:val="16"/>
                <w:szCs w:val="16"/>
              </w:rPr>
            </w:pPr>
            <w:r w:rsidRPr="00A758C4">
              <w:rPr>
                <w:sz w:val="16"/>
                <w:szCs w:val="16"/>
              </w:rPr>
              <w:t>18.0.0</w:t>
            </w:r>
          </w:p>
        </w:tc>
      </w:tr>
      <w:tr w:rsidR="00CF2B83" w:rsidRPr="006B0D02" w14:paraId="0075048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B1F263F" w14:textId="243AADCB"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0B3D" w14:textId="5A3B00C9"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B0086" w14:textId="117BDD45"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0FD498" w14:textId="30F23431" w:rsidR="00CF2B83" w:rsidRPr="00C577B2" w:rsidRDefault="00CF2B83" w:rsidP="00CF2B83">
            <w:pPr>
              <w:pStyle w:val="TAL"/>
              <w:rPr>
                <w:sz w:val="16"/>
                <w:szCs w:val="16"/>
              </w:rPr>
            </w:pPr>
            <w:r w:rsidRPr="00C577B2">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BA2BC" w14:textId="25F70C15"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EE622" w14:textId="2AB0CA1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F660A" w14:textId="3214A9B8" w:rsidR="00CF2B83" w:rsidRPr="00C577B2" w:rsidRDefault="00CF2B83" w:rsidP="00CF2B83">
            <w:pPr>
              <w:pStyle w:val="TAL"/>
              <w:rPr>
                <w:sz w:val="16"/>
                <w:szCs w:val="16"/>
              </w:rPr>
            </w:pPr>
            <w:r w:rsidRPr="00C577B2">
              <w:rPr>
                <w:sz w:val="16"/>
                <w:szCs w:val="16"/>
              </w:rPr>
              <w:t>DAA support involving UAVs with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A769B" w14:textId="34D63A1D" w:rsidR="00CF2B83" w:rsidRPr="00C577B2" w:rsidRDefault="00CF2B83" w:rsidP="00CF2B83">
            <w:pPr>
              <w:pStyle w:val="TAC"/>
              <w:rPr>
                <w:sz w:val="16"/>
                <w:szCs w:val="16"/>
              </w:rPr>
            </w:pPr>
            <w:r w:rsidRPr="00A758C4">
              <w:rPr>
                <w:sz w:val="16"/>
                <w:szCs w:val="16"/>
              </w:rPr>
              <w:t>18.0.0</w:t>
            </w:r>
          </w:p>
        </w:tc>
      </w:tr>
      <w:tr w:rsidR="00CF2B83" w:rsidRPr="006B0D02" w14:paraId="68B0C2F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5857" w14:textId="60353C40"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1C21E" w14:textId="29F04213"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E1CB" w14:textId="6DBF6AD2"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33456" w14:textId="5C3C24FF" w:rsidR="00CF2B83" w:rsidRPr="00C577B2" w:rsidRDefault="00CF2B83" w:rsidP="00CF2B83">
            <w:pPr>
              <w:pStyle w:val="TAL"/>
              <w:rPr>
                <w:sz w:val="16"/>
                <w:szCs w:val="16"/>
              </w:rPr>
            </w:pPr>
            <w:r w:rsidRPr="00C577B2">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B05F" w14:textId="2527950D"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D9EA" w14:textId="08EC1A47"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9E90E" w14:textId="5E055EF4" w:rsidR="00CF2B83" w:rsidRPr="00C577B2" w:rsidRDefault="00CF2B83" w:rsidP="00CF2B83">
            <w:pPr>
              <w:pStyle w:val="TAL"/>
              <w:rPr>
                <w:sz w:val="16"/>
                <w:szCs w:val="16"/>
              </w:rPr>
            </w:pPr>
            <w:r w:rsidRPr="00C577B2">
              <w:rPr>
                <w:sz w:val="16"/>
                <w:szCs w:val="16"/>
              </w:rPr>
              <w:t>DAA support involving UAVs without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EB273" w14:textId="648D596E" w:rsidR="00CF2B83" w:rsidRPr="00C577B2" w:rsidRDefault="00CF2B83" w:rsidP="00CF2B83">
            <w:pPr>
              <w:pStyle w:val="TAC"/>
              <w:rPr>
                <w:sz w:val="16"/>
                <w:szCs w:val="16"/>
              </w:rPr>
            </w:pPr>
            <w:r w:rsidRPr="00A758C4">
              <w:rPr>
                <w:sz w:val="16"/>
                <w:szCs w:val="16"/>
              </w:rPr>
              <w:t>18.0.0</w:t>
            </w:r>
          </w:p>
        </w:tc>
      </w:tr>
      <w:tr w:rsidR="00CF2B83" w:rsidRPr="006B0D02" w14:paraId="779C190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707" w14:textId="3A789D33"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F163" w14:textId="57A40D88"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5457E" w14:textId="217A3A79"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37ED81" w14:textId="2ED64105" w:rsidR="00CF2B83" w:rsidRPr="00C577B2" w:rsidRDefault="00CF2B83" w:rsidP="00CF2B83">
            <w:pPr>
              <w:pStyle w:val="TAL"/>
              <w:rPr>
                <w:sz w:val="16"/>
                <w:szCs w:val="16"/>
              </w:rPr>
            </w:pPr>
            <w:r w:rsidRPr="00C577B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5C15" w14:textId="71DC0237"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C72E3" w14:textId="103B425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3F75" w14:textId="4D82E8E1" w:rsidR="00CF2B83" w:rsidRPr="00C577B2" w:rsidRDefault="00CF2B83" w:rsidP="00CF2B83">
            <w:pPr>
              <w:pStyle w:val="TAL"/>
              <w:rPr>
                <w:sz w:val="16"/>
                <w:szCs w:val="16"/>
              </w:rPr>
            </w:pPr>
            <w:r w:rsidRPr="00C577B2">
              <w:rPr>
                <w:sz w:val="16"/>
                <w:szCs w:val="16"/>
              </w:rPr>
              <w:t>Change of USS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F7945" w14:textId="078B24D5" w:rsidR="00CF2B83" w:rsidRPr="00C577B2" w:rsidRDefault="00CF2B83" w:rsidP="00CF2B83">
            <w:pPr>
              <w:pStyle w:val="TAC"/>
              <w:rPr>
                <w:sz w:val="16"/>
                <w:szCs w:val="16"/>
              </w:rPr>
            </w:pPr>
            <w:r w:rsidRPr="00A758C4">
              <w:rPr>
                <w:sz w:val="16"/>
                <w:szCs w:val="16"/>
              </w:rPr>
              <w:t>18.0.0</w:t>
            </w:r>
          </w:p>
        </w:tc>
      </w:tr>
      <w:tr w:rsidR="00DC1011" w:rsidRPr="006B0D02" w14:paraId="23DE678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BC31" w14:textId="2E9B7FDA" w:rsidR="00DC1011" w:rsidRPr="00C577B2" w:rsidRDefault="00DC1011"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9672" w14:textId="14715203" w:rsidR="00DC1011" w:rsidRPr="00C577B2" w:rsidRDefault="00DC1011"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4371" w14:textId="60DFA20C" w:rsidR="00DC1011" w:rsidRPr="00984890" w:rsidRDefault="00DC1011"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33072" w14:textId="060FDD13" w:rsidR="00DC1011" w:rsidRPr="00C577B2" w:rsidRDefault="00DC1011" w:rsidP="00CF2B8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682EB" w14:textId="1BCA8006" w:rsidR="00DC1011" w:rsidRPr="00C577B2" w:rsidRDefault="00DC101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54CE" w14:textId="4A267748" w:rsidR="00DC1011" w:rsidRPr="00C577B2" w:rsidRDefault="00DC101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717D0" w14:textId="59AB2998" w:rsidR="00DC1011" w:rsidRPr="00C577B2" w:rsidRDefault="00DC1011" w:rsidP="00CF2B83">
            <w:pPr>
              <w:pStyle w:val="TAL"/>
              <w:rPr>
                <w:sz w:val="16"/>
                <w:szCs w:val="16"/>
              </w:rPr>
            </w:pPr>
            <w:r>
              <w:rPr>
                <w:sz w:val="16"/>
                <w:szCs w:val="16"/>
              </w:rPr>
              <w:t>Structure and Data semantics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94A27" w14:textId="625812CA" w:rsidR="00DC1011" w:rsidRPr="00A758C4" w:rsidRDefault="00DC1011" w:rsidP="00CF2B83">
            <w:pPr>
              <w:pStyle w:val="TAC"/>
              <w:rPr>
                <w:sz w:val="16"/>
                <w:szCs w:val="16"/>
              </w:rPr>
            </w:pPr>
            <w:r>
              <w:rPr>
                <w:sz w:val="16"/>
                <w:szCs w:val="16"/>
              </w:rPr>
              <w:t>18.1.0</w:t>
            </w:r>
          </w:p>
        </w:tc>
      </w:tr>
      <w:tr w:rsidR="00436D2D" w:rsidRPr="006B0D02" w14:paraId="38C0A1F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25E27F5" w14:textId="511183E6" w:rsidR="00436D2D" w:rsidRDefault="00436D2D"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FBC72" w14:textId="2EC8BFC9" w:rsidR="00436D2D" w:rsidRDefault="00436D2D"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D1E1C" w14:textId="1A4E9EEB" w:rsidR="00436D2D" w:rsidRDefault="00436D2D"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8D099" w14:textId="5E480119" w:rsidR="00436D2D" w:rsidRDefault="00436D2D" w:rsidP="00CF2B8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72871" w14:textId="0551657C" w:rsidR="00436D2D" w:rsidRDefault="00436D2D"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74CFF" w14:textId="32F0B1FF" w:rsidR="00436D2D" w:rsidRDefault="00436D2D"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1AA3A" w14:textId="43A484FF" w:rsidR="00436D2D" w:rsidRDefault="00436D2D" w:rsidP="00CF2B83">
            <w:pPr>
              <w:pStyle w:val="TAL"/>
              <w:rPr>
                <w:sz w:val="16"/>
                <w:szCs w:val="16"/>
              </w:rPr>
            </w:pPr>
            <w:r>
              <w:rPr>
                <w:sz w:val="16"/>
                <w:szCs w:val="16"/>
              </w:rPr>
              <w:t>Structure and Data semantics for DAA support involving UAVs with/without U2X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C59DF" w14:textId="534B4C31" w:rsidR="00436D2D" w:rsidRDefault="00436D2D" w:rsidP="00CF2B83">
            <w:pPr>
              <w:pStyle w:val="TAC"/>
              <w:rPr>
                <w:sz w:val="16"/>
                <w:szCs w:val="16"/>
              </w:rPr>
            </w:pPr>
            <w:r>
              <w:rPr>
                <w:sz w:val="16"/>
                <w:szCs w:val="16"/>
              </w:rPr>
              <w:t>18.1.0</w:t>
            </w:r>
          </w:p>
        </w:tc>
      </w:tr>
      <w:tr w:rsidR="00D7202C" w:rsidRPr="006B0D02" w14:paraId="6B6E7B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5C73" w14:textId="08802EEE" w:rsidR="00D7202C" w:rsidRDefault="00D7202C"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DAAAE" w14:textId="16D06B59" w:rsidR="00D7202C" w:rsidRDefault="00D7202C"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9546" w14:textId="69964CBD" w:rsidR="00D7202C" w:rsidRDefault="00D7202C"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8083E3" w14:textId="3FECA6A3" w:rsidR="00D7202C" w:rsidRDefault="00D7202C" w:rsidP="00CF2B8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04CB1" w14:textId="60129922" w:rsidR="00D7202C" w:rsidRDefault="00D7202C"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091B" w14:textId="0BCD269C" w:rsidR="00D7202C" w:rsidRDefault="00D7202C" w:rsidP="00CF2B8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90C61" w14:textId="1961DE08" w:rsidR="00D7202C" w:rsidRDefault="00D7202C" w:rsidP="00CF2B83">
            <w:pPr>
              <w:pStyle w:val="TAL"/>
              <w:rPr>
                <w:sz w:val="16"/>
                <w:szCs w:val="16"/>
              </w:rPr>
            </w:pPr>
            <w:r>
              <w:rPr>
                <w:sz w:val="16"/>
                <w:szCs w:val="16"/>
              </w:rPr>
              <w:t>Editorial corrections in Multi-USS and DAA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A839" w14:textId="6733E22D" w:rsidR="00D7202C" w:rsidRDefault="00D7202C" w:rsidP="00CF2B83">
            <w:pPr>
              <w:pStyle w:val="TAC"/>
              <w:rPr>
                <w:sz w:val="16"/>
                <w:szCs w:val="16"/>
              </w:rPr>
            </w:pPr>
            <w:r>
              <w:rPr>
                <w:sz w:val="16"/>
                <w:szCs w:val="16"/>
              </w:rPr>
              <w:t>18.1.0</w:t>
            </w:r>
          </w:p>
        </w:tc>
      </w:tr>
      <w:tr w:rsidR="00962B23" w:rsidRPr="006B0D02" w14:paraId="5A62CDD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C83E081" w14:textId="1B7EC0F1" w:rsidR="00962B23" w:rsidRDefault="00962B23"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8B477" w14:textId="43097B22" w:rsidR="00962B23" w:rsidRDefault="00962B23"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01FF6" w14:textId="2E94A182" w:rsidR="00962B23" w:rsidRDefault="00962B23"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16D4F7" w14:textId="018E3F19" w:rsidR="00962B23" w:rsidRDefault="00962B23" w:rsidP="00CF2B8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4F535" w14:textId="7C54AF99" w:rsidR="00962B23" w:rsidRDefault="00962B23"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4D5" w14:textId="7CB186B2" w:rsidR="00962B23" w:rsidRDefault="00962B2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34A28" w14:textId="24396F00" w:rsidR="00962B23" w:rsidRDefault="00962B23" w:rsidP="00CF2B83">
            <w:pPr>
              <w:pStyle w:val="TAL"/>
              <w:rPr>
                <w:sz w:val="16"/>
                <w:szCs w:val="16"/>
              </w:rPr>
            </w:pPr>
            <w:r>
              <w:rPr>
                <w:sz w:val="16"/>
                <w:szCs w:val="16"/>
              </w:rPr>
              <w:t>Structure and Data semantics for multi-USS confgurations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C502" w14:textId="48A9B506" w:rsidR="00962B23" w:rsidRDefault="00962B23" w:rsidP="00CF2B83">
            <w:pPr>
              <w:pStyle w:val="TAC"/>
              <w:rPr>
                <w:sz w:val="16"/>
                <w:szCs w:val="16"/>
              </w:rPr>
            </w:pPr>
            <w:r>
              <w:rPr>
                <w:sz w:val="16"/>
                <w:szCs w:val="16"/>
              </w:rPr>
              <w:t>18.1.0</w:t>
            </w:r>
          </w:p>
        </w:tc>
      </w:tr>
      <w:tr w:rsidR="001B0062" w:rsidRPr="006B0D02" w14:paraId="5C02B9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6BD23F3" w14:textId="3EB859CF" w:rsidR="001B0062" w:rsidRDefault="006B46B8"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F5A6" w14:textId="415A425A" w:rsidR="001B0062" w:rsidRDefault="006B46B8"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A902" w14:textId="2D371AAC" w:rsidR="001B0062" w:rsidRPr="00DF0E9E" w:rsidRDefault="00DF0E9E" w:rsidP="00DF0E9E">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4AB69" w14:textId="3EB03C9B" w:rsidR="001B0062" w:rsidRDefault="006B46B8" w:rsidP="00CF2B8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0B463" w14:textId="0A11CBD8" w:rsidR="001B0062" w:rsidRDefault="006B46B8"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FA41" w14:textId="67C5E686" w:rsidR="001B0062" w:rsidRDefault="006B46B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1639C" w14:textId="2E298057" w:rsidR="001B0062" w:rsidRDefault="006B46B8" w:rsidP="00CF2B83">
            <w:pPr>
              <w:pStyle w:val="TAL"/>
              <w:rPr>
                <w:sz w:val="16"/>
                <w:szCs w:val="16"/>
              </w:rPr>
            </w:pPr>
            <w:r>
              <w:rPr>
                <w:sz w:val="16"/>
                <w:szCs w:val="16"/>
              </w:rPr>
              <w:t>XML schema for multi-USS confgurations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722E7" w14:textId="092D6565" w:rsidR="001B0062" w:rsidRDefault="006B46B8" w:rsidP="00CF2B83">
            <w:pPr>
              <w:pStyle w:val="TAC"/>
              <w:rPr>
                <w:sz w:val="16"/>
                <w:szCs w:val="16"/>
              </w:rPr>
            </w:pPr>
            <w:r>
              <w:rPr>
                <w:sz w:val="16"/>
                <w:szCs w:val="16"/>
              </w:rPr>
              <w:t>18.2.0</w:t>
            </w:r>
          </w:p>
        </w:tc>
      </w:tr>
      <w:tr w:rsidR="00E55D30" w:rsidRPr="006B0D02" w14:paraId="7C8DD39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9F0601D" w14:textId="03A29719" w:rsidR="00E55D30" w:rsidRDefault="008B7CF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3F1EE" w14:textId="0F8B4F0F" w:rsidR="00E55D30" w:rsidRDefault="008B7CF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5168B" w14:textId="2490751A" w:rsidR="00E55D30" w:rsidRDefault="00082F1B" w:rsidP="00082F1B">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BEBF98" w14:textId="6E64B608" w:rsidR="00E55D30" w:rsidRDefault="008B7CF1" w:rsidP="00CF2B8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8EFAE" w14:textId="28A84AF7" w:rsidR="00E55D30" w:rsidRDefault="008B7CF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A84C" w14:textId="5B50BB86" w:rsidR="00E55D30" w:rsidRDefault="008B7CF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84D63" w14:textId="4336DCB2" w:rsidR="00E55D30" w:rsidRDefault="008B7CF1" w:rsidP="00CF2B83">
            <w:pPr>
              <w:pStyle w:val="TAL"/>
              <w:rPr>
                <w:sz w:val="16"/>
                <w:szCs w:val="16"/>
              </w:rPr>
            </w:pPr>
            <w:r>
              <w:rPr>
                <w:sz w:val="16"/>
                <w:szCs w:val="16"/>
              </w:rPr>
              <w:t>XML schema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DD0BE" w14:textId="2ABD6A6A" w:rsidR="00E55D30" w:rsidRDefault="008B7CF1" w:rsidP="00CF2B83">
            <w:pPr>
              <w:pStyle w:val="TAC"/>
              <w:rPr>
                <w:sz w:val="16"/>
                <w:szCs w:val="16"/>
              </w:rPr>
            </w:pPr>
            <w:r>
              <w:rPr>
                <w:sz w:val="16"/>
                <w:szCs w:val="16"/>
              </w:rPr>
              <w:t>18.2.0</w:t>
            </w:r>
          </w:p>
        </w:tc>
      </w:tr>
      <w:tr w:rsidR="00B92330" w:rsidRPr="006B0D02" w14:paraId="0435090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7EFC954" w14:textId="4DED1C03" w:rsidR="00B92330" w:rsidRDefault="0014021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84CA" w14:textId="1C588705" w:rsidR="00B92330" w:rsidRDefault="0014021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21B17" w14:textId="5F6FFC9D" w:rsidR="00B92330" w:rsidRDefault="00F77230"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0615CD" w14:textId="0B4092D3" w:rsidR="00B92330" w:rsidRDefault="00140213" w:rsidP="00CF2B8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2826" w14:textId="474D717C" w:rsidR="00B92330" w:rsidRDefault="0014021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0901" w14:textId="01076ACE" w:rsidR="00B92330" w:rsidRDefault="00140213"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A44FB" w14:textId="149922A0" w:rsidR="00B92330" w:rsidRDefault="00140213" w:rsidP="00CF2B8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50DF3" w14:textId="51D21A09" w:rsidR="00B92330" w:rsidRDefault="00140213" w:rsidP="00CF2B83">
            <w:pPr>
              <w:pStyle w:val="TAC"/>
              <w:rPr>
                <w:sz w:val="16"/>
                <w:szCs w:val="16"/>
              </w:rPr>
            </w:pPr>
            <w:r>
              <w:rPr>
                <w:sz w:val="16"/>
                <w:szCs w:val="16"/>
              </w:rPr>
              <w:t>18.2.0</w:t>
            </w:r>
          </w:p>
        </w:tc>
      </w:tr>
      <w:tr w:rsidR="00F0125B" w:rsidRPr="006B0D02" w14:paraId="0F4D131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1E90B" w14:textId="3CA7ED97" w:rsidR="00F0125B" w:rsidRDefault="005F0350"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62701" w14:textId="11529619" w:rsidR="00F0125B" w:rsidRDefault="005F0350"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353AA" w14:textId="3FEEE3EF" w:rsidR="00F0125B" w:rsidRDefault="003F45B5"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D75CE" w14:textId="2854F834" w:rsidR="00F0125B" w:rsidRDefault="005F0350" w:rsidP="00CF2B8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D1988" w14:textId="5EC2A26E" w:rsidR="00F0125B" w:rsidRDefault="005F035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94B01" w14:textId="6BDE30FF" w:rsidR="00F0125B" w:rsidRDefault="005F0350" w:rsidP="00CF2B8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F329D" w14:textId="460A9B13" w:rsidR="00F0125B" w:rsidRDefault="005F0350" w:rsidP="00CF2B83">
            <w:pPr>
              <w:pStyle w:val="TAL"/>
              <w:rPr>
                <w:sz w:val="16"/>
                <w:szCs w:val="16"/>
              </w:rPr>
            </w:pPr>
            <w:r>
              <w:rPr>
                <w:sz w:val="16"/>
                <w:szCs w:val="16"/>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954B" w14:textId="1FEC0C3C" w:rsidR="00F0125B" w:rsidRDefault="005F0350" w:rsidP="00CF2B83">
            <w:pPr>
              <w:pStyle w:val="TAC"/>
              <w:rPr>
                <w:sz w:val="16"/>
                <w:szCs w:val="16"/>
              </w:rPr>
            </w:pPr>
            <w:r>
              <w:rPr>
                <w:sz w:val="16"/>
                <w:szCs w:val="16"/>
              </w:rPr>
              <w:t>18.2.0</w:t>
            </w:r>
          </w:p>
        </w:tc>
      </w:tr>
      <w:tr w:rsidR="00742F55" w:rsidRPr="006B0D02" w14:paraId="05B6B78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D6CA13" w14:textId="5ECB0297" w:rsidR="00742F55" w:rsidRDefault="00EC57F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1F29" w14:textId="2D2F3452" w:rsidR="00742F55" w:rsidRDefault="00EC57F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F1CB7" w14:textId="79D8C8A1" w:rsidR="00742F55" w:rsidRDefault="00CA689E"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1D9ADA" w14:textId="06F702FD" w:rsidR="00742F55" w:rsidRDefault="00EC57F3" w:rsidP="00CF2B8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9F7F" w14:textId="4D3A452E" w:rsidR="00742F55" w:rsidRDefault="00EC57F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A02F" w14:textId="4F7CC210" w:rsidR="00742F55" w:rsidRDefault="00EC57F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EE4C5" w14:textId="002DBD2D" w:rsidR="00742F55" w:rsidRDefault="00EC57F3" w:rsidP="00CF2B83">
            <w:pPr>
              <w:pStyle w:val="TAL"/>
              <w:rPr>
                <w:sz w:val="16"/>
                <w:szCs w:val="16"/>
              </w:rPr>
            </w:pPr>
            <w:r>
              <w:rPr>
                <w:sz w:val="16"/>
                <w:szCs w:val="16"/>
              </w:rPr>
              <w:t>Tracking dynamic UAVs - general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B2E29" w14:textId="75BF2742" w:rsidR="00742F55" w:rsidRDefault="00EC57F3" w:rsidP="00CF2B83">
            <w:pPr>
              <w:pStyle w:val="TAC"/>
              <w:rPr>
                <w:sz w:val="16"/>
                <w:szCs w:val="16"/>
              </w:rPr>
            </w:pPr>
            <w:r>
              <w:rPr>
                <w:sz w:val="16"/>
                <w:szCs w:val="16"/>
              </w:rPr>
              <w:t>18.2.0</w:t>
            </w:r>
          </w:p>
        </w:tc>
      </w:tr>
      <w:tr w:rsidR="00063072" w:rsidRPr="006B0D02" w14:paraId="2998EA6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F08D198" w14:textId="1CD776C0" w:rsidR="00063072" w:rsidRDefault="00110D76"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A0B6" w14:textId="10F35B80" w:rsidR="00063072" w:rsidRDefault="00110D76"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B66EB" w14:textId="2A2A300B" w:rsidR="00063072" w:rsidRDefault="00D25777"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D82881" w14:textId="6309F65E" w:rsidR="00063072" w:rsidRDefault="00110D76" w:rsidP="00CF2B8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9C41" w14:textId="103D6F2F" w:rsidR="00063072" w:rsidRDefault="00110D76"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36B8" w14:textId="1FDF1B4B" w:rsidR="00063072" w:rsidRDefault="00110D76"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0E0CC" w14:textId="4D26CF15" w:rsidR="00063072" w:rsidRDefault="00110D76" w:rsidP="00CF2B83">
            <w:pPr>
              <w:pStyle w:val="TAL"/>
              <w:rPr>
                <w:sz w:val="16"/>
                <w:szCs w:val="16"/>
              </w:rPr>
            </w:pPr>
            <w:r>
              <w:rPr>
                <w:sz w:val="16"/>
                <w:szCs w:val="16"/>
              </w:rPr>
              <w:t>Tracking dynamic UAVs - client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CD58A" w14:textId="64E3335D" w:rsidR="00063072" w:rsidRDefault="00110D76" w:rsidP="00CF2B83">
            <w:pPr>
              <w:pStyle w:val="TAC"/>
              <w:rPr>
                <w:sz w:val="16"/>
                <w:szCs w:val="16"/>
              </w:rPr>
            </w:pPr>
            <w:r>
              <w:rPr>
                <w:sz w:val="16"/>
                <w:szCs w:val="16"/>
              </w:rPr>
              <w:t>18.2.0</w:t>
            </w:r>
          </w:p>
        </w:tc>
      </w:tr>
      <w:tr w:rsidR="001B226B" w:rsidRPr="006B0D02" w14:paraId="4D26ADE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2322DD" w14:textId="1A71BC77" w:rsidR="001B226B" w:rsidRDefault="009D7BC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D4FE1" w14:textId="1857D11D" w:rsidR="001B226B" w:rsidRDefault="009D7BC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E2B2C" w14:textId="433EA1BB" w:rsidR="001B226B" w:rsidRDefault="009D7BC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B3F47" w14:textId="7BFDFBA1" w:rsidR="001B226B" w:rsidRDefault="009D7BC2" w:rsidP="00CF2B83">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7038" w14:textId="59AB553C" w:rsidR="001B226B" w:rsidRDefault="009D7BC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8DDB2" w14:textId="1CF1C17B" w:rsidR="001B226B" w:rsidRDefault="009D7BC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DEF32" w14:textId="019847A1" w:rsidR="001B226B" w:rsidRDefault="009D7BC2" w:rsidP="00CF2B83">
            <w:pPr>
              <w:pStyle w:val="TAL"/>
              <w:rPr>
                <w:sz w:val="16"/>
                <w:szCs w:val="16"/>
              </w:rPr>
            </w:pPr>
            <w:r>
              <w:rPr>
                <w:sz w:val="16"/>
                <w:szCs w:val="16"/>
              </w:rPr>
              <w:t>Tracking dynamic UAVs - server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E42D4" w14:textId="4A00AAF4" w:rsidR="001B226B" w:rsidRDefault="009D7BC2" w:rsidP="00CF2B83">
            <w:pPr>
              <w:pStyle w:val="TAC"/>
              <w:rPr>
                <w:sz w:val="16"/>
                <w:szCs w:val="16"/>
              </w:rPr>
            </w:pPr>
            <w:r>
              <w:rPr>
                <w:sz w:val="16"/>
                <w:szCs w:val="16"/>
              </w:rPr>
              <w:t>18.2.0</w:t>
            </w:r>
          </w:p>
        </w:tc>
      </w:tr>
      <w:tr w:rsidR="003E2522" w:rsidRPr="006B0D02" w14:paraId="29CC2A1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B1CF" w14:textId="65322A27" w:rsidR="003E2522" w:rsidRDefault="0037458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E1AA8" w14:textId="508813B3" w:rsidR="003E2522" w:rsidRDefault="0037458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16B4F" w14:textId="7784B559" w:rsidR="003E2522" w:rsidRDefault="00FB52FF"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E8C18" w14:textId="0F68ABB2" w:rsidR="003E2522" w:rsidRDefault="00374583" w:rsidP="00CF2B8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38C2" w14:textId="3D8F9432" w:rsidR="003E2522" w:rsidRDefault="0037458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B42" w14:textId="48351569" w:rsidR="003E2522" w:rsidRDefault="0037458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6FF8" w14:textId="37832F6B" w:rsidR="003E2522" w:rsidRDefault="00374583" w:rsidP="00CF2B83">
            <w:pPr>
              <w:pStyle w:val="TAL"/>
              <w:rPr>
                <w:sz w:val="16"/>
                <w:szCs w:val="16"/>
              </w:rPr>
            </w:pPr>
            <w:r>
              <w:rPr>
                <w:sz w:val="16"/>
                <w:szCs w:val="16"/>
              </w:rPr>
              <w:t>XML schema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15164" w14:textId="3EBEE048" w:rsidR="003E2522" w:rsidRDefault="00374583" w:rsidP="00CF2B83">
            <w:pPr>
              <w:pStyle w:val="TAC"/>
              <w:rPr>
                <w:sz w:val="16"/>
                <w:szCs w:val="16"/>
              </w:rPr>
            </w:pPr>
            <w:r>
              <w:rPr>
                <w:sz w:val="16"/>
                <w:szCs w:val="16"/>
              </w:rPr>
              <w:t>18.2.0</w:t>
            </w:r>
          </w:p>
        </w:tc>
      </w:tr>
      <w:tr w:rsidR="00E20656" w:rsidRPr="006B0D02" w14:paraId="470B63C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30B83B9" w14:textId="045E651E" w:rsidR="00E20656" w:rsidRDefault="00866C8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9088E" w14:textId="3459DE48" w:rsidR="00E20656" w:rsidRDefault="00866C8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9F9D7" w14:textId="26A06AFC" w:rsidR="00E20656" w:rsidRDefault="00866C8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2872C" w14:textId="76B13457" w:rsidR="00E20656" w:rsidRDefault="00866C82" w:rsidP="00CF2B8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86333" w14:textId="0731D2B0" w:rsidR="00E20656" w:rsidRDefault="00866C8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688F" w14:textId="1D6C5EC4" w:rsidR="00E20656" w:rsidRDefault="00866C8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1DEF0" w14:textId="617C3ADA" w:rsidR="00E20656" w:rsidRDefault="00866C82" w:rsidP="00CF2B83">
            <w:pPr>
              <w:pStyle w:val="TAL"/>
              <w:rPr>
                <w:sz w:val="16"/>
                <w:szCs w:val="16"/>
              </w:rPr>
            </w:pPr>
            <w:r>
              <w:rPr>
                <w:sz w:val="16"/>
                <w:szCs w:val="16"/>
              </w:rPr>
              <w:t>XML schema for DAA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5E60" w14:textId="75EA9921" w:rsidR="00E20656" w:rsidRDefault="00866C82" w:rsidP="00CF2B83">
            <w:pPr>
              <w:pStyle w:val="TAC"/>
              <w:rPr>
                <w:sz w:val="16"/>
                <w:szCs w:val="16"/>
              </w:rPr>
            </w:pPr>
            <w:r>
              <w:rPr>
                <w:sz w:val="16"/>
                <w:szCs w:val="16"/>
              </w:rPr>
              <w:t>18.2.0</w:t>
            </w:r>
          </w:p>
        </w:tc>
      </w:tr>
      <w:tr w:rsidR="007562B0" w:rsidRPr="006B0D02" w14:paraId="56A9784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322C" w14:textId="277122E5" w:rsidR="007562B0" w:rsidRDefault="00C37D7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19F33" w14:textId="3A54645D" w:rsidR="007562B0" w:rsidRDefault="00C37D7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1982" w14:textId="074DA17B" w:rsidR="007562B0" w:rsidRDefault="00EA53A4"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3049A0" w14:textId="529B0DF7" w:rsidR="007562B0" w:rsidRDefault="00C37D71" w:rsidP="00CF2B83">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537D9" w14:textId="21738FD4" w:rsidR="007562B0" w:rsidRDefault="00C37D7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4691" w14:textId="69617C59" w:rsidR="007562B0" w:rsidRDefault="00C37D7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BEE22" w14:textId="5BEC5558" w:rsidR="007562B0" w:rsidRDefault="00C37D71" w:rsidP="00CF2B83">
            <w:pPr>
              <w:pStyle w:val="TAL"/>
              <w:rPr>
                <w:sz w:val="16"/>
                <w:szCs w:val="16"/>
              </w:rPr>
            </w:pPr>
            <w:r>
              <w:rPr>
                <w:sz w:val="16"/>
                <w:szCs w:val="16"/>
              </w:rPr>
              <w:t>Structure and Data semantics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76CD" w14:textId="14930A35" w:rsidR="007562B0" w:rsidRDefault="00C37D71" w:rsidP="00CF2B83">
            <w:pPr>
              <w:pStyle w:val="TAC"/>
              <w:rPr>
                <w:sz w:val="16"/>
                <w:szCs w:val="16"/>
              </w:rPr>
            </w:pPr>
            <w:r>
              <w:rPr>
                <w:sz w:val="16"/>
                <w:szCs w:val="16"/>
              </w:rPr>
              <w:t>18.2.0</w:t>
            </w:r>
          </w:p>
        </w:tc>
      </w:tr>
      <w:tr w:rsidR="00EF7D5E" w:rsidRPr="006B0D02" w14:paraId="2FF58B0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585D61C" w14:textId="79E2510B" w:rsidR="00EF7D5E" w:rsidRDefault="00EF7D5E"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3AF90" w14:textId="7A4C0F39" w:rsidR="00EF7D5E" w:rsidRDefault="00EF7D5E"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F46A" w14:textId="2E8074E3" w:rsidR="00EF7D5E" w:rsidRPr="00EF7D5E" w:rsidRDefault="00EF7D5E"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075CD2" w14:textId="52F10434" w:rsidR="00EF7D5E" w:rsidRDefault="00EF7D5E" w:rsidP="00CF2B83">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0EE15" w14:textId="033B1A88" w:rsidR="00EF7D5E" w:rsidRDefault="00EF7D5E"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A76F7" w14:textId="0D758C81" w:rsidR="00EF7D5E" w:rsidRDefault="00EF7D5E"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2CBAF" w14:textId="719BF413" w:rsidR="00EF7D5E" w:rsidRDefault="00EF7D5E" w:rsidP="00CF2B83">
            <w:pPr>
              <w:pStyle w:val="TAL"/>
              <w:rPr>
                <w:sz w:val="16"/>
                <w:szCs w:val="16"/>
              </w:rPr>
            </w:pPr>
            <w:r>
              <w:rPr>
                <w:sz w:val="16"/>
                <w:szCs w:val="16"/>
              </w:rPr>
              <w:t>Introducing SEALDD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A5E9" w14:textId="06EF6B20" w:rsidR="00EF7D5E" w:rsidRDefault="00EF7D5E" w:rsidP="00CF2B83">
            <w:pPr>
              <w:pStyle w:val="TAC"/>
              <w:rPr>
                <w:sz w:val="16"/>
                <w:szCs w:val="16"/>
              </w:rPr>
            </w:pPr>
            <w:r>
              <w:rPr>
                <w:sz w:val="16"/>
                <w:szCs w:val="16"/>
              </w:rPr>
              <w:t>18.3.0</w:t>
            </w:r>
          </w:p>
        </w:tc>
      </w:tr>
      <w:tr w:rsidR="00866A31" w:rsidRPr="006B0D02" w14:paraId="06D712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24A2" w14:textId="03EB78A8"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2F38" w14:textId="659049FA"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2656A" w14:textId="27C32379" w:rsidR="00866A31" w:rsidRDefault="00866A31"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66E7" w14:textId="74FE23CB" w:rsidR="00866A31" w:rsidRDefault="00866A31" w:rsidP="00CF2B83">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D8C21" w14:textId="04E8E08C" w:rsidR="00866A31" w:rsidRDefault="00866A3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8A28" w14:textId="512A7CEB"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1F4E7" w14:textId="2B3FD7D7" w:rsidR="00866A31" w:rsidRDefault="00866A31" w:rsidP="00CF2B83">
            <w:pPr>
              <w:pStyle w:val="TAL"/>
              <w:rPr>
                <w:sz w:val="16"/>
                <w:szCs w:val="16"/>
              </w:rPr>
            </w:pPr>
            <w:r>
              <w:rPr>
                <w:sz w:val="16"/>
                <w:szCs w:val="16"/>
              </w:rPr>
              <w:t>To remove EN in clause 7.4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D09A0" w14:textId="52AA5630" w:rsidR="00866A31" w:rsidRDefault="00866A31" w:rsidP="00CF2B83">
            <w:pPr>
              <w:pStyle w:val="TAC"/>
              <w:rPr>
                <w:sz w:val="16"/>
                <w:szCs w:val="16"/>
              </w:rPr>
            </w:pPr>
            <w:r>
              <w:rPr>
                <w:sz w:val="16"/>
                <w:szCs w:val="16"/>
              </w:rPr>
              <w:t>18.3.0</w:t>
            </w:r>
          </w:p>
        </w:tc>
      </w:tr>
      <w:tr w:rsidR="00866A31" w:rsidRPr="006B0D02" w14:paraId="0F52852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FBBE" w14:textId="6BCAD453"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6805D" w14:textId="35C70D65"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74F8B" w14:textId="766A76B0" w:rsidR="00866A31" w:rsidRDefault="00866A31"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B36694" w14:textId="0E781448" w:rsidR="00866A31" w:rsidRDefault="00866A31" w:rsidP="00CF2B8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28DD" w14:textId="4A84AA01" w:rsidR="00866A31" w:rsidRDefault="00866A31"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36BBF" w14:textId="072DC42C"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94078" w14:textId="33F74A60" w:rsidR="00866A31" w:rsidRDefault="00866A31" w:rsidP="00CF2B83">
            <w:pPr>
              <w:pStyle w:val="TAL"/>
              <w:rPr>
                <w:sz w:val="16"/>
                <w:szCs w:val="16"/>
              </w:rPr>
            </w:pPr>
            <w:r>
              <w:rPr>
                <w:sz w:val="16"/>
                <w:szCs w:val="16"/>
              </w:rPr>
              <w:t>XML schema corrections 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B43BD" w14:textId="0E14E5AD" w:rsidR="00866A31" w:rsidRDefault="00866A31" w:rsidP="00CF2B83">
            <w:pPr>
              <w:pStyle w:val="TAC"/>
              <w:rPr>
                <w:sz w:val="16"/>
                <w:szCs w:val="16"/>
              </w:rPr>
            </w:pPr>
            <w:r>
              <w:rPr>
                <w:sz w:val="16"/>
                <w:szCs w:val="16"/>
              </w:rPr>
              <w:t>18.3.0</w:t>
            </w:r>
          </w:p>
        </w:tc>
      </w:tr>
      <w:tr w:rsidR="00D4660F" w:rsidRPr="006B0D02" w14:paraId="4B055A1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493631" w14:textId="275CE690" w:rsidR="00D4660F" w:rsidRDefault="00D4660F"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0CEAB" w14:textId="295652B9" w:rsidR="00D4660F" w:rsidRDefault="00D4660F"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539EF" w14:textId="325B35B8" w:rsidR="00D4660F" w:rsidRDefault="00D4660F"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C480F" w14:textId="00762828" w:rsidR="00D4660F" w:rsidRDefault="00D4660F" w:rsidP="00CF2B8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5572A" w14:textId="5EA968C2" w:rsidR="00D4660F" w:rsidRDefault="00D4660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DDFDD" w14:textId="1DEB76CE" w:rsidR="00D4660F" w:rsidRDefault="00D4660F"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219EC" w14:textId="67D4BDE5" w:rsidR="00D4660F" w:rsidRDefault="00D4660F" w:rsidP="00CF2B83">
            <w:pPr>
              <w:pStyle w:val="TAL"/>
              <w:rPr>
                <w:sz w:val="16"/>
                <w:szCs w:val="16"/>
              </w:rPr>
            </w:pPr>
            <w:r>
              <w:rPr>
                <w:sz w:val="16"/>
                <w:szCs w:val="16"/>
              </w:rPr>
              <w:t>Corrections in clause 7.2 Structure and 7.3.2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93725" w14:textId="1D681AC0" w:rsidR="00D4660F" w:rsidRDefault="00D4660F" w:rsidP="00CF2B83">
            <w:pPr>
              <w:pStyle w:val="TAC"/>
              <w:rPr>
                <w:sz w:val="16"/>
                <w:szCs w:val="16"/>
              </w:rPr>
            </w:pPr>
            <w:r>
              <w:rPr>
                <w:sz w:val="16"/>
                <w:szCs w:val="16"/>
              </w:rPr>
              <w:t>18.3.0</w:t>
            </w:r>
          </w:p>
        </w:tc>
      </w:tr>
      <w:tr w:rsidR="00034894" w:rsidRPr="006B0D02" w14:paraId="288A6E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BC43A35" w14:textId="61B940CC"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9EA34" w14:textId="1AF7CFD7"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ABCE8" w14:textId="711E9DEA" w:rsidR="00034894" w:rsidRDefault="00034894" w:rsidP="0003489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FF54" w14:textId="2FED3D01" w:rsidR="00034894" w:rsidRDefault="00034894" w:rsidP="00CF2B8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F455" w14:textId="3B4A174C" w:rsidR="00034894" w:rsidRDefault="00034894"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5146" w14:textId="246C8079"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4AF96" w14:textId="71896ED5" w:rsidR="00034894" w:rsidRDefault="00034894" w:rsidP="00CF2B83">
            <w:pPr>
              <w:pStyle w:val="TAL"/>
              <w:rPr>
                <w:sz w:val="16"/>
                <w:szCs w:val="16"/>
              </w:rPr>
            </w:pPr>
            <w:r>
              <w:rPr>
                <w:sz w:val="16"/>
                <w:szCs w:val="16"/>
              </w:rPr>
              <w:t>Undefined reference to SEAL data delivery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006E" w14:textId="406DC928" w:rsidR="00034894" w:rsidRDefault="00034894" w:rsidP="00CF2B83">
            <w:pPr>
              <w:pStyle w:val="TAC"/>
              <w:rPr>
                <w:sz w:val="16"/>
                <w:szCs w:val="16"/>
              </w:rPr>
            </w:pPr>
            <w:r>
              <w:rPr>
                <w:sz w:val="16"/>
                <w:szCs w:val="16"/>
              </w:rPr>
              <w:t>18.4.0</w:t>
            </w:r>
          </w:p>
        </w:tc>
      </w:tr>
      <w:tr w:rsidR="00034894" w:rsidRPr="006B0D02" w14:paraId="5872952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64336E4" w14:textId="3ED16737"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D9DDF" w14:textId="7EE38D29"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E5413" w14:textId="5E520CF5" w:rsidR="00034894" w:rsidRDefault="00034894" w:rsidP="0003489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AC0B48" w14:textId="7AAB4C1C" w:rsidR="00034894" w:rsidRDefault="00034894" w:rsidP="00CF2B83">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9B3B4" w14:textId="1893D5DF" w:rsidR="00034894" w:rsidRDefault="00034894"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FE578" w14:textId="7A807DB0"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307B5" w14:textId="2E62B330" w:rsidR="00034894" w:rsidRDefault="00034894" w:rsidP="00CF2B83">
            <w:pPr>
              <w:pStyle w:val="TAL"/>
              <w:rPr>
                <w:sz w:val="16"/>
                <w:szCs w:val="16"/>
              </w:rPr>
            </w:pPr>
            <w:r>
              <w:rPr>
                <w:sz w:val="16"/>
                <w:szCs w:val="16"/>
              </w:rPr>
              <w:t>Corrections in UASAPP TS 24.257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B7FCC" w14:textId="1B8101CB" w:rsidR="00034894" w:rsidRDefault="00034894" w:rsidP="00CF2B83">
            <w:pPr>
              <w:pStyle w:val="TAC"/>
              <w:rPr>
                <w:sz w:val="16"/>
                <w:szCs w:val="16"/>
              </w:rPr>
            </w:pPr>
            <w:r>
              <w:rPr>
                <w:sz w:val="16"/>
                <w:szCs w:val="16"/>
              </w:rPr>
              <w:t>18.4.0</w:t>
            </w:r>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35E5" w14:textId="77777777" w:rsidR="001A00EB" w:rsidRDefault="001A00EB">
      <w:r>
        <w:separator/>
      </w:r>
    </w:p>
  </w:endnote>
  <w:endnote w:type="continuationSeparator" w:id="0">
    <w:p w14:paraId="1B657AB0" w14:textId="77777777" w:rsidR="001A00EB" w:rsidRDefault="001A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3B9B" w14:textId="77777777" w:rsidR="001A00EB" w:rsidRDefault="001A00EB">
      <w:r>
        <w:separator/>
      </w:r>
    </w:p>
  </w:footnote>
  <w:footnote w:type="continuationSeparator" w:id="0">
    <w:p w14:paraId="5E0B0E46" w14:textId="77777777" w:rsidR="001A00EB" w:rsidRDefault="001A0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B823F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120">
      <w:rPr>
        <w:rFonts w:ascii="Arial" w:hAnsi="Arial" w:cs="Arial"/>
        <w:b/>
        <w:noProof/>
        <w:sz w:val="18"/>
        <w:szCs w:val="18"/>
      </w:rPr>
      <w:t>3GPP TS 24.257 V18.4.0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E527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12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19"/>
  </w:num>
  <w:num w:numId="5" w16cid:durableId="1585265585">
    <w:abstractNumId w:val="17"/>
  </w:num>
  <w:num w:numId="6" w16cid:durableId="35278891">
    <w:abstractNumId w:val="12"/>
  </w:num>
  <w:num w:numId="7" w16cid:durableId="959846002">
    <w:abstractNumId w:val="15"/>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 w:numId="18" w16cid:durableId="1632051681">
    <w:abstractNumId w:val="13"/>
  </w:num>
  <w:num w:numId="19" w16cid:durableId="2061974561">
    <w:abstractNumId w:val="14"/>
  </w:num>
  <w:num w:numId="20" w16cid:durableId="658728492">
    <w:abstractNumId w:val="16"/>
  </w:num>
  <w:num w:numId="21" w16cid:durableId="18818961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4"/>
    <w:rsid w:val="00040095"/>
    <w:rsid w:val="000400C5"/>
    <w:rsid w:val="00047DF4"/>
    <w:rsid w:val="00051834"/>
    <w:rsid w:val="00054A22"/>
    <w:rsid w:val="00061049"/>
    <w:rsid w:val="00062023"/>
    <w:rsid w:val="00063072"/>
    <w:rsid w:val="00065326"/>
    <w:rsid w:val="000655A6"/>
    <w:rsid w:val="00065829"/>
    <w:rsid w:val="00066F80"/>
    <w:rsid w:val="000769EC"/>
    <w:rsid w:val="00080512"/>
    <w:rsid w:val="00082F1B"/>
    <w:rsid w:val="00083DE6"/>
    <w:rsid w:val="000C47C3"/>
    <w:rsid w:val="000D58AB"/>
    <w:rsid w:val="000E0C76"/>
    <w:rsid w:val="000E37F9"/>
    <w:rsid w:val="000F378C"/>
    <w:rsid w:val="000F7C41"/>
    <w:rsid w:val="001007A9"/>
    <w:rsid w:val="00110D76"/>
    <w:rsid w:val="00125EC4"/>
    <w:rsid w:val="00131317"/>
    <w:rsid w:val="00133525"/>
    <w:rsid w:val="00140213"/>
    <w:rsid w:val="00150DF6"/>
    <w:rsid w:val="00187840"/>
    <w:rsid w:val="001A00EB"/>
    <w:rsid w:val="001A0485"/>
    <w:rsid w:val="001A370A"/>
    <w:rsid w:val="001A4C42"/>
    <w:rsid w:val="001A7420"/>
    <w:rsid w:val="001B0062"/>
    <w:rsid w:val="001B226B"/>
    <w:rsid w:val="001B6637"/>
    <w:rsid w:val="001C0764"/>
    <w:rsid w:val="001C21C3"/>
    <w:rsid w:val="001D02C2"/>
    <w:rsid w:val="001F0C1D"/>
    <w:rsid w:val="001F1132"/>
    <w:rsid w:val="001F168B"/>
    <w:rsid w:val="001F7AA3"/>
    <w:rsid w:val="00220436"/>
    <w:rsid w:val="002347A2"/>
    <w:rsid w:val="0025676D"/>
    <w:rsid w:val="0026330E"/>
    <w:rsid w:val="002675F0"/>
    <w:rsid w:val="002760EE"/>
    <w:rsid w:val="002B6339"/>
    <w:rsid w:val="002C0B1F"/>
    <w:rsid w:val="002E00EE"/>
    <w:rsid w:val="002F12F9"/>
    <w:rsid w:val="002F7338"/>
    <w:rsid w:val="00300299"/>
    <w:rsid w:val="003158EA"/>
    <w:rsid w:val="003172DC"/>
    <w:rsid w:val="003407CE"/>
    <w:rsid w:val="0035462D"/>
    <w:rsid w:val="00356555"/>
    <w:rsid w:val="00364CF8"/>
    <w:rsid w:val="00374583"/>
    <w:rsid w:val="003765B8"/>
    <w:rsid w:val="00390689"/>
    <w:rsid w:val="0039219D"/>
    <w:rsid w:val="003968CB"/>
    <w:rsid w:val="003C3971"/>
    <w:rsid w:val="003E2522"/>
    <w:rsid w:val="003F45B5"/>
    <w:rsid w:val="00423334"/>
    <w:rsid w:val="004345EC"/>
    <w:rsid w:val="00436D2D"/>
    <w:rsid w:val="00465515"/>
    <w:rsid w:val="00483A73"/>
    <w:rsid w:val="0049751D"/>
    <w:rsid w:val="004A6824"/>
    <w:rsid w:val="004C30AC"/>
    <w:rsid w:val="004D302D"/>
    <w:rsid w:val="004D3578"/>
    <w:rsid w:val="004E213A"/>
    <w:rsid w:val="004F0988"/>
    <w:rsid w:val="004F3340"/>
    <w:rsid w:val="004F5120"/>
    <w:rsid w:val="005224E8"/>
    <w:rsid w:val="00526A92"/>
    <w:rsid w:val="0053388B"/>
    <w:rsid w:val="00535773"/>
    <w:rsid w:val="00543E6C"/>
    <w:rsid w:val="00565087"/>
    <w:rsid w:val="00586D27"/>
    <w:rsid w:val="00591D62"/>
    <w:rsid w:val="00597B11"/>
    <w:rsid w:val="005A2606"/>
    <w:rsid w:val="005A517F"/>
    <w:rsid w:val="005C7901"/>
    <w:rsid w:val="005D2E01"/>
    <w:rsid w:val="005D7526"/>
    <w:rsid w:val="005D7805"/>
    <w:rsid w:val="005E4B4A"/>
    <w:rsid w:val="005E4BB2"/>
    <w:rsid w:val="005F0026"/>
    <w:rsid w:val="005F0350"/>
    <w:rsid w:val="005F788A"/>
    <w:rsid w:val="00602AEA"/>
    <w:rsid w:val="00614FDF"/>
    <w:rsid w:val="0063543D"/>
    <w:rsid w:val="00647114"/>
    <w:rsid w:val="0068660F"/>
    <w:rsid w:val="006912E9"/>
    <w:rsid w:val="00697D55"/>
    <w:rsid w:val="006A323F"/>
    <w:rsid w:val="006B30D0"/>
    <w:rsid w:val="006B46B8"/>
    <w:rsid w:val="006C3D95"/>
    <w:rsid w:val="006D500F"/>
    <w:rsid w:val="006E1614"/>
    <w:rsid w:val="006E5C86"/>
    <w:rsid w:val="006F313F"/>
    <w:rsid w:val="00701116"/>
    <w:rsid w:val="0071174C"/>
    <w:rsid w:val="00713C44"/>
    <w:rsid w:val="00720342"/>
    <w:rsid w:val="0073088A"/>
    <w:rsid w:val="0073157D"/>
    <w:rsid w:val="0073331E"/>
    <w:rsid w:val="00734A5B"/>
    <w:rsid w:val="007367CA"/>
    <w:rsid w:val="0074026F"/>
    <w:rsid w:val="007429F6"/>
    <w:rsid w:val="00742F55"/>
    <w:rsid w:val="00744E76"/>
    <w:rsid w:val="007562B0"/>
    <w:rsid w:val="00765EA3"/>
    <w:rsid w:val="00773293"/>
    <w:rsid w:val="00774DA4"/>
    <w:rsid w:val="00781F0F"/>
    <w:rsid w:val="007A24BB"/>
    <w:rsid w:val="007B600E"/>
    <w:rsid w:val="007B7949"/>
    <w:rsid w:val="007C1E2D"/>
    <w:rsid w:val="007F0F4A"/>
    <w:rsid w:val="007F5278"/>
    <w:rsid w:val="008028A4"/>
    <w:rsid w:val="00830747"/>
    <w:rsid w:val="00866A31"/>
    <w:rsid w:val="00866C82"/>
    <w:rsid w:val="00873048"/>
    <w:rsid w:val="008768CA"/>
    <w:rsid w:val="008948FB"/>
    <w:rsid w:val="008A4C9C"/>
    <w:rsid w:val="008A5180"/>
    <w:rsid w:val="008B2FAB"/>
    <w:rsid w:val="008B7CF1"/>
    <w:rsid w:val="008C384C"/>
    <w:rsid w:val="008E2D68"/>
    <w:rsid w:val="008E37F7"/>
    <w:rsid w:val="008E4185"/>
    <w:rsid w:val="008E6756"/>
    <w:rsid w:val="0090271F"/>
    <w:rsid w:val="00902E23"/>
    <w:rsid w:val="009114D7"/>
    <w:rsid w:val="0091348E"/>
    <w:rsid w:val="00917CCB"/>
    <w:rsid w:val="00923DFF"/>
    <w:rsid w:val="00933FB0"/>
    <w:rsid w:val="00942EC2"/>
    <w:rsid w:val="009431CF"/>
    <w:rsid w:val="00962B23"/>
    <w:rsid w:val="00975350"/>
    <w:rsid w:val="00984890"/>
    <w:rsid w:val="009D7BC2"/>
    <w:rsid w:val="009F37B7"/>
    <w:rsid w:val="00A02ABA"/>
    <w:rsid w:val="00A10F02"/>
    <w:rsid w:val="00A164B4"/>
    <w:rsid w:val="00A26956"/>
    <w:rsid w:val="00A27486"/>
    <w:rsid w:val="00A522CB"/>
    <w:rsid w:val="00A5246F"/>
    <w:rsid w:val="00A53724"/>
    <w:rsid w:val="00A56066"/>
    <w:rsid w:val="00A73129"/>
    <w:rsid w:val="00A82346"/>
    <w:rsid w:val="00A92BA1"/>
    <w:rsid w:val="00A94E26"/>
    <w:rsid w:val="00A95A32"/>
    <w:rsid w:val="00AB4A5D"/>
    <w:rsid w:val="00AB756E"/>
    <w:rsid w:val="00AC6BC6"/>
    <w:rsid w:val="00AE65E2"/>
    <w:rsid w:val="00AF1460"/>
    <w:rsid w:val="00AF5CAF"/>
    <w:rsid w:val="00B017DF"/>
    <w:rsid w:val="00B15449"/>
    <w:rsid w:val="00B446BF"/>
    <w:rsid w:val="00B86799"/>
    <w:rsid w:val="00B92330"/>
    <w:rsid w:val="00B93086"/>
    <w:rsid w:val="00BA19ED"/>
    <w:rsid w:val="00BA1F47"/>
    <w:rsid w:val="00BA4B8D"/>
    <w:rsid w:val="00BB0C2D"/>
    <w:rsid w:val="00BB350F"/>
    <w:rsid w:val="00BC0F7D"/>
    <w:rsid w:val="00BD7D31"/>
    <w:rsid w:val="00BE3255"/>
    <w:rsid w:val="00BF128E"/>
    <w:rsid w:val="00C027C9"/>
    <w:rsid w:val="00C074DD"/>
    <w:rsid w:val="00C1496A"/>
    <w:rsid w:val="00C244F8"/>
    <w:rsid w:val="00C33079"/>
    <w:rsid w:val="00C34F7F"/>
    <w:rsid w:val="00C37D71"/>
    <w:rsid w:val="00C41F22"/>
    <w:rsid w:val="00C4200A"/>
    <w:rsid w:val="00C45231"/>
    <w:rsid w:val="00C50638"/>
    <w:rsid w:val="00C551FF"/>
    <w:rsid w:val="00C571D9"/>
    <w:rsid w:val="00C577B2"/>
    <w:rsid w:val="00C72833"/>
    <w:rsid w:val="00C72D28"/>
    <w:rsid w:val="00C80F1D"/>
    <w:rsid w:val="00C85AE0"/>
    <w:rsid w:val="00C85F2F"/>
    <w:rsid w:val="00C91962"/>
    <w:rsid w:val="00C93F40"/>
    <w:rsid w:val="00CA3D0C"/>
    <w:rsid w:val="00CA689E"/>
    <w:rsid w:val="00CC78EB"/>
    <w:rsid w:val="00CE0E67"/>
    <w:rsid w:val="00CF2B83"/>
    <w:rsid w:val="00CF79D6"/>
    <w:rsid w:val="00D000DB"/>
    <w:rsid w:val="00D04B51"/>
    <w:rsid w:val="00D130AE"/>
    <w:rsid w:val="00D20029"/>
    <w:rsid w:val="00D25777"/>
    <w:rsid w:val="00D30F93"/>
    <w:rsid w:val="00D33BB8"/>
    <w:rsid w:val="00D4660F"/>
    <w:rsid w:val="00D57972"/>
    <w:rsid w:val="00D675A9"/>
    <w:rsid w:val="00D7202C"/>
    <w:rsid w:val="00D738D6"/>
    <w:rsid w:val="00D755EB"/>
    <w:rsid w:val="00D75F47"/>
    <w:rsid w:val="00D76048"/>
    <w:rsid w:val="00D82E6F"/>
    <w:rsid w:val="00D87E00"/>
    <w:rsid w:val="00D9134D"/>
    <w:rsid w:val="00D928CD"/>
    <w:rsid w:val="00D950D4"/>
    <w:rsid w:val="00DA7A03"/>
    <w:rsid w:val="00DB1818"/>
    <w:rsid w:val="00DB1A8B"/>
    <w:rsid w:val="00DC1011"/>
    <w:rsid w:val="00DC309B"/>
    <w:rsid w:val="00DC4DA2"/>
    <w:rsid w:val="00DD13EC"/>
    <w:rsid w:val="00DD4C17"/>
    <w:rsid w:val="00DD74A5"/>
    <w:rsid w:val="00DF0E9E"/>
    <w:rsid w:val="00DF2B1F"/>
    <w:rsid w:val="00DF62CD"/>
    <w:rsid w:val="00E16509"/>
    <w:rsid w:val="00E20656"/>
    <w:rsid w:val="00E31F95"/>
    <w:rsid w:val="00E44582"/>
    <w:rsid w:val="00E55D30"/>
    <w:rsid w:val="00E77645"/>
    <w:rsid w:val="00E82062"/>
    <w:rsid w:val="00E84748"/>
    <w:rsid w:val="00E96E9B"/>
    <w:rsid w:val="00EA15B0"/>
    <w:rsid w:val="00EA53A4"/>
    <w:rsid w:val="00EA5EA7"/>
    <w:rsid w:val="00EB2571"/>
    <w:rsid w:val="00EB36B3"/>
    <w:rsid w:val="00EB403F"/>
    <w:rsid w:val="00EB6FB9"/>
    <w:rsid w:val="00EC4A25"/>
    <w:rsid w:val="00EC57F3"/>
    <w:rsid w:val="00EC6CEC"/>
    <w:rsid w:val="00EF608C"/>
    <w:rsid w:val="00EF7D5E"/>
    <w:rsid w:val="00F0125B"/>
    <w:rsid w:val="00F025A2"/>
    <w:rsid w:val="00F04712"/>
    <w:rsid w:val="00F13360"/>
    <w:rsid w:val="00F22EC7"/>
    <w:rsid w:val="00F325C8"/>
    <w:rsid w:val="00F33CCB"/>
    <w:rsid w:val="00F37FB1"/>
    <w:rsid w:val="00F575F4"/>
    <w:rsid w:val="00F63042"/>
    <w:rsid w:val="00F653B8"/>
    <w:rsid w:val="00F70C21"/>
    <w:rsid w:val="00F77230"/>
    <w:rsid w:val="00F822A3"/>
    <w:rsid w:val="00F83B6A"/>
    <w:rsid w:val="00F9008D"/>
    <w:rsid w:val="00FA1266"/>
    <w:rsid w:val="00FA70A5"/>
    <w:rsid w:val="00FB52FF"/>
    <w:rsid w:val="00FC1192"/>
    <w:rsid w:val="00FC2BFE"/>
    <w:rsid w:val="00FF07A4"/>
    <w:rsid w:val="00FF0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qFormat/>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qFormat/>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qFormat/>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qFormat/>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qFormat/>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C027C9"/>
    <w:rPr>
      <w:rFonts w:ascii="Times New Roman" w:hAnsi="Times New Roman"/>
      <w:lang w:val="en-GB" w:eastAsia="en-US"/>
    </w:rPr>
  </w:style>
  <w:style w:type="character" w:styleId="CommentReference">
    <w:name w:val="annotation reference"/>
    <w:basedOn w:val="DefaultParagraphFont"/>
    <w:rsid w:val="00773293"/>
    <w:rPr>
      <w:sz w:val="16"/>
      <w:szCs w:val="16"/>
    </w:rPr>
  </w:style>
  <w:style w:type="character" w:customStyle="1" w:styleId="B3Char2">
    <w:name w:val="B3 Char2"/>
    <w:qFormat/>
    <w:rsid w:val="007C1E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549">
      <w:bodyDiv w:val="1"/>
      <w:marLeft w:val="0"/>
      <w:marRight w:val="0"/>
      <w:marTop w:val="0"/>
      <w:marBottom w:val="0"/>
      <w:divBdr>
        <w:top w:val="none" w:sz="0" w:space="0" w:color="auto"/>
        <w:left w:val="none" w:sz="0" w:space="0" w:color="auto"/>
        <w:bottom w:val="none" w:sz="0" w:space="0" w:color="auto"/>
        <w:right w:val="none" w:sz="0" w:space="0" w:color="auto"/>
      </w:divBdr>
    </w:div>
    <w:div w:id="30494388">
      <w:bodyDiv w:val="1"/>
      <w:marLeft w:val="0"/>
      <w:marRight w:val="0"/>
      <w:marTop w:val="0"/>
      <w:marBottom w:val="0"/>
      <w:divBdr>
        <w:top w:val="none" w:sz="0" w:space="0" w:color="auto"/>
        <w:left w:val="none" w:sz="0" w:space="0" w:color="auto"/>
        <w:bottom w:val="none" w:sz="0" w:space="0" w:color="auto"/>
        <w:right w:val="none" w:sz="0" w:space="0" w:color="auto"/>
      </w:divBdr>
    </w:div>
    <w:div w:id="35935865">
      <w:bodyDiv w:val="1"/>
      <w:marLeft w:val="0"/>
      <w:marRight w:val="0"/>
      <w:marTop w:val="0"/>
      <w:marBottom w:val="0"/>
      <w:divBdr>
        <w:top w:val="none" w:sz="0" w:space="0" w:color="auto"/>
        <w:left w:val="none" w:sz="0" w:space="0" w:color="auto"/>
        <w:bottom w:val="none" w:sz="0" w:space="0" w:color="auto"/>
        <w:right w:val="none" w:sz="0" w:space="0" w:color="auto"/>
      </w:divBdr>
    </w:div>
    <w:div w:id="308022343">
      <w:bodyDiv w:val="1"/>
      <w:marLeft w:val="0"/>
      <w:marRight w:val="0"/>
      <w:marTop w:val="0"/>
      <w:marBottom w:val="0"/>
      <w:divBdr>
        <w:top w:val="none" w:sz="0" w:space="0" w:color="auto"/>
        <w:left w:val="none" w:sz="0" w:space="0" w:color="auto"/>
        <w:bottom w:val="none" w:sz="0" w:space="0" w:color="auto"/>
        <w:right w:val="none" w:sz="0" w:space="0" w:color="auto"/>
      </w:divBdr>
    </w:div>
    <w:div w:id="360206545">
      <w:bodyDiv w:val="1"/>
      <w:marLeft w:val="0"/>
      <w:marRight w:val="0"/>
      <w:marTop w:val="0"/>
      <w:marBottom w:val="0"/>
      <w:divBdr>
        <w:top w:val="none" w:sz="0" w:space="0" w:color="auto"/>
        <w:left w:val="none" w:sz="0" w:space="0" w:color="auto"/>
        <w:bottom w:val="none" w:sz="0" w:space="0" w:color="auto"/>
        <w:right w:val="none" w:sz="0" w:space="0" w:color="auto"/>
      </w:divBdr>
    </w:div>
    <w:div w:id="428933471">
      <w:bodyDiv w:val="1"/>
      <w:marLeft w:val="0"/>
      <w:marRight w:val="0"/>
      <w:marTop w:val="0"/>
      <w:marBottom w:val="0"/>
      <w:divBdr>
        <w:top w:val="none" w:sz="0" w:space="0" w:color="auto"/>
        <w:left w:val="none" w:sz="0" w:space="0" w:color="auto"/>
        <w:bottom w:val="none" w:sz="0" w:space="0" w:color="auto"/>
        <w:right w:val="none" w:sz="0" w:space="0" w:color="auto"/>
      </w:divBdr>
    </w:div>
    <w:div w:id="606812882">
      <w:bodyDiv w:val="1"/>
      <w:marLeft w:val="0"/>
      <w:marRight w:val="0"/>
      <w:marTop w:val="0"/>
      <w:marBottom w:val="0"/>
      <w:divBdr>
        <w:top w:val="none" w:sz="0" w:space="0" w:color="auto"/>
        <w:left w:val="none" w:sz="0" w:space="0" w:color="auto"/>
        <w:bottom w:val="none" w:sz="0" w:space="0" w:color="auto"/>
        <w:right w:val="none" w:sz="0" w:space="0" w:color="auto"/>
      </w:divBdr>
    </w:div>
    <w:div w:id="651637794">
      <w:bodyDiv w:val="1"/>
      <w:marLeft w:val="0"/>
      <w:marRight w:val="0"/>
      <w:marTop w:val="0"/>
      <w:marBottom w:val="0"/>
      <w:divBdr>
        <w:top w:val="none" w:sz="0" w:space="0" w:color="auto"/>
        <w:left w:val="none" w:sz="0" w:space="0" w:color="auto"/>
        <w:bottom w:val="none" w:sz="0" w:space="0" w:color="auto"/>
        <w:right w:val="none" w:sz="0" w:space="0" w:color="auto"/>
      </w:divBdr>
    </w:div>
    <w:div w:id="725225616">
      <w:bodyDiv w:val="1"/>
      <w:marLeft w:val="0"/>
      <w:marRight w:val="0"/>
      <w:marTop w:val="0"/>
      <w:marBottom w:val="0"/>
      <w:divBdr>
        <w:top w:val="none" w:sz="0" w:space="0" w:color="auto"/>
        <w:left w:val="none" w:sz="0" w:space="0" w:color="auto"/>
        <w:bottom w:val="none" w:sz="0" w:space="0" w:color="auto"/>
        <w:right w:val="none" w:sz="0" w:space="0" w:color="auto"/>
      </w:divBdr>
    </w:div>
    <w:div w:id="733699396">
      <w:bodyDiv w:val="1"/>
      <w:marLeft w:val="0"/>
      <w:marRight w:val="0"/>
      <w:marTop w:val="0"/>
      <w:marBottom w:val="0"/>
      <w:divBdr>
        <w:top w:val="none" w:sz="0" w:space="0" w:color="auto"/>
        <w:left w:val="none" w:sz="0" w:space="0" w:color="auto"/>
        <w:bottom w:val="none" w:sz="0" w:space="0" w:color="auto"/>
        <w:right w:val="none" w:sz="0" w:space="0" w:color="auto"/>
      </w:divBdr>
    </w:div>
    <w:div w:id="765540607">
      <w:bodyDiv w:val="1"/>
      <w:marLeft w:val="0"/>
      <w:marRight w:val="0"/>
      <w:marTop w:val="0"/>
      <w:marBottom w:val="0"/>
      <w:divBdr>
        <w:top w:val="none" w:sz="0" w:space="0" w:color="auto"/>
        <w:left w:val="none" w:sz="0" w:space="0" w:color="auto"/>
        <w:bottom w:val="none" w:sz="0" w:space="0" w:color="auto"/>
        <w:right w:val="none" w:sz="0" w:space="0" w:color="auto"/>
      </w:divBdr>
    </w:div>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864488312">
      <w:bodyDiv w:val="1"/>
      <w:marLeft w:val="0"/>
      <w:marRight w:val="0"/>
      <w:marTop w:val="0"/>
      <w:marBottom w:val="0"/>
      <w:divBdr>
        <w:top w:val="none" w:sz="0" w:space="0" w:color="auto"/>
        <w:left w:val="none" w:sz="0" w:space="0" w:color="auto"/>
        <w:bottom w:val="none" w:sz="0" w:space="0" w:color="auto"/>
        <w:right w:val="none" w:sz="0" w:space="0" w:color="auto"/>
      </w:divBdr>
    </w:div>
    <w:div w:id="973216662">
      <w:bodyDiv w:val="1"/>
      <w:marLeft w:val="0"/>
      <w:marRight w:val="0"/>
      <w:marTop w:val="0"/>
      <w:marBottom w:val="0"/>
      <w:divBdr>
        <w:top w:val="none" w:sz="0" w:space="0" w:color="auto"/>
        <w:left w:val="none" w:sz="0" w:space="0" w:color="auto"/>
        <w:bottom w:val="none" w:sz="0" w:space="0" w:color="auto"/>
        <w:right w:val="none" w:sz="0" w:space="0" w:color="auto"/>
      </w:divBdr>
    </w:div>
    <w:div w:id="1185361136">
      <w:bodyDiv w:val="1"/>
      <w:marLeft w:val="0"/>
      <w:marRight w:val="0"/>
      <w:marTop w:val="0"/>
      <w:marBottom w:val="0"/>
      <w:divBdr>
        <w:top w:val="none" w:sz="0" w:space="0" w:color="auto"/>
        <w:left w:val="none" w:sz="0" w:space="0" w:color="auto"/>
        <w:bottom w:val="none" w:sz="0" w:space="0" w:color="auto"/>
        <w:right w:val="none" w:sz="0" w:space="0" w:color="auto"/>
      </w:divBdr>
    </w:div>
    <w:div w:id="1285892622">
      <w:bodyDiv w:val="1"/>
      <w:marLeft w:val="0"/>
      <w:marRight w:val="0"/>
      <w:marTop w:val="0"/>
      <w:marBottom w:val="0"/>
      <w:divBdr>
        <w:top w:val="none" w:sz="0" w:space="0" w:color="auto"/>
        <w:left w:val="none" w:sz="0" w:space="0" w:color="auto"/>
        <w:bottom w:val="none" w:sz="0" w:space="0" w:color="auto"/>
        <w:right w:val="none" w:sz="0" w:space="0" w:color="auto"/>
      </w:divBdr>
    </w:div>
    <w:div w:id="1288704014">
      <w:bodyDiv w:val="1"/>
      <w:marLeft w:val="0"/>
      <w:marRight w:val="0"/>
      <w:marTop w:val="0"/>
      <w:marBottom w:val="0"/>
      <w:divBdr>
        <w:top w:val="none" w:sz="0" w:space="0" w:color="auto"/>
        <w:left w:val="none" w:sz="0" w:space="0" w:color="auto"/>
        <w:bottom w:val="none" w:sz="0" w:space="0" w:color="auto"/>
        <w:right w:val="none" w:sz="0" w:space="0" w:color="auto"/>
      </w:divBdr>
    </w:div>
    <w:div w:id="1311324451">
      <w:bodyDiv w:val="1"/>
      <w:marLeft w:val="0"/>
      <w:marRight w:val="0"/>
      <w:marTop w:val="0"/>
      <w:marBottom w:val="0"/>
      <w:divBdr>
        <w:top w:val="none" w:sz="0" w:space="0" w:color="auto"/>
        <w:left w:val="none" w:sz="0" w:space="0" w:color="auto"/>
        <w:bottom w:val="none" w:sz="0" w:space="0" w:color="auto"/>
        <w:right w:val="none" w:sz="0" w:space="0" w:color="auto"/>
      </w:divBdr>
    </w:div>
    <w:div w:id="1516770403">
      <w:bodyDiv w:val="1"/>
      <w:marLeft w:val="0"/>
      <w:marRight w:val="0"/>
      <w:marTop w:val="0"/>
      <w:marBottom w:val="0"/>
      <w:divBdr>
        <w:top w:val="none" w:sz="0" w:space="0" w:color="auto"/>
        <w:left w:val="none" w:sz="0" w:space="0" w:color="auto"/>
        <w:bottom w:val="none" w:sz="0" w:space="0" w:color="auto"/>
        <w:right w:val="none" w:sz="0" w:space="0" w:color="auto"/>
      </w:divBdr>
    </w:div>
    <w:div w:id="1599605489">
      <w:bodyDiv w:val="1"/>
      <w:marLeft w:val="0"/>
      <w:marRight w:val="0"/>
      <w:marTop w:val="0"/>
      <w:marBottom w:val="0"/>
      <w:divBdr>
        <w:top w:val="none" w:sz="0" w:space="0" w:color="auto"/>
        <w:left w:val="none" w:sz="0" w:space="0" w:color="auto"/>
        <w:bottom w:val="none" w:sz="0" w:space="0" w:color="auto"/>
        <w:right w:val="none" w:sz="0" w:space="0" w:color="auto"/>
      </w:divBdr>
    </w:div>
    <w:div w:id="1611208227">
      <w:bodyDiv w:val="1"/>
      <w:marLeft w:val="0"/>
      <w:marRight w:val="0"/>
      <w:marTop w:val="0"/>
      <w:marBottom w:val="0"/>
      <w:divBdr>
        <w:top w:val="none" w:sz="0" w:space="0" w:color="auto"/>
        <w:left w:val="none" w:sz="0" w:space="0" w:color="auto"/>
        <w:bottom w:val="none" w:sz="0" w:space="0" w:color="auto"/>
        <w:right w:val="none" w:sz="0" w:space="0" w:color="auto"/>
      </w:divBdr>
    </w:div>
    <w:div w:id="1657494885">
      <w:bodyDiv w:val="1"/>
      <w:marLeft w:val="0"/>
      <w:marRight w:val="0"/>
      <w:marTop w:val="0"/>
      <w:marBottom w:val="0"/>
      <w:divBdr>
        <w:top w:val="none" w:sz="0" w:space="0" w:color="auto"/>
        <w:left w:val="none" w:sz="0" w:space="0" w:color="auto"/>
        <w:bottom w:val="none" w:sz="0" w:space="0" w:color="auto"/>
        <w:right w:val="none" w:sz="0" w:space="0" w:color="auto"/>
      </w:divBdr>
    </w:div>
    <w:div w:id="1821846323">
      <w:bodyDiv w:val="1"/>
      <w:marLeft w:val="0"/>
      <w:marRight w:val="0"/>
      <w:marTop w:val="0"/>
      <w:marBottom w:val="0"/>
      <w:divBdr>
        <w:top w:val="none" w:sz="0" w:space="0" w:color="auto"/>
        <w:left w:val="none" w:sz="0" w:space="0" w:color="auto"/>
        <w:bottom w:val="none" w:sz="0" w:space="0" w:color="auto"/>
        <w:right w:val="none" w:sz="0" w:space="0" w:color="auto"/>
      </w:divBdr>
    </w:div>
    <w:div w:id="1873379188">
      <w:bodyDiv w:val="1"/>
      <w:marLeft w:val="0"/>
      <w:marRight w:val="0"/>
      <w:marTop w:val="0"/>
      <w:marBottom w:val="0"/>
      <w:divBdr>
        <w:top w:val="none" w:sz="0" w:space="0" w:color="auto"/>
        <w:left w:val="none" w:sz="0" w:space="0" w:color="auto"/>
        <w:bottom w:val="none" w:sz="0" w:space="0" w:color="auto"/>
        <w:right w:val="none" w:sz="0" w:space="0" w:color="auto"/>
      </w:divBdr>
    </w:div>
    <w:div w:id="1902596622">
      <w:bodyDiv w:val="1"/>
      <w:marLeft w:val="0"/>
      <w:marRight w:val="0"/>
      <w:marTop w:val="0"/>
      <w:marBottom w:val="0"/>
      <w:divBdr>
        <w:top w:val="none" w:sz="0" w:space="0" w:color="auto"/>
        <w:left w:val="none" w:sz="0" w:space="0" w:color="auto"/>
        <w:bottom w:val="none" w:sz="0" w:space="0" w:color="auto"/>
        <w:right w:val="none" w:sz="0" w:space="0" w:color="auto"/>
      </w:divBdr>
    </w:div>
    <w:div w:id="1962223951">
      <w:bodyDiv w:val="1"/>
      <w:marLeft w:val="0"/>
      <w:marRight w:val="0"/>
      <w:marTop w:val="0"/>
      <w:marBottom w:val="0"/>
      <w:divBdr>
        <w:top w:val="none" w:sz="0" w:space="0" w:color="auto"/>
        <w:left w:val="none" w:sz="0" w:space="0" w:color="auto"/>
        <w:bottom w:val="none" w:sz="0" w:space="0" w:color="auto"/>
        <w:right w:val="none" w:sz="0" w:space="0" w:color="auto"/>
      </w:divBdr>
    </w:div>
    <w:div w:id="1964730162">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12221</Words>
  <Characters>85615</Characters>
  <Application>Microsoft Office Word</Application>
  <DocSecurity>0</DocSecurity>
  <Lines>713</Lines>
  <Paragraphs>195</Paragraphs>
  <ScaleCrop>false</ScaleCrop>
  <HeadingPairs>
    <vt:vector size="2" baseType="variant">
      <vt:variant>
        <vt:lpstr>Title</vt:lpstr>
      </vt:variant>
      <vt:variant>
        <vt:i4>1</vt:i4>
      </vt:variant>
    </vt:vector>
  </HeadingPairs>
  <TitlesOfParts>
    <vt:vector size="1" baseType="lpstr">
      <vt:lpstr>3GPP TS 24.257</vt:lpstr>
    </vt:vector>
  </TitlesOfParts>
  <Company>ETSI</Company>
  <LinksUpToDate>false</LinksUpToDate>
  <CharactersWithSpaces>97641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24.229_CR6669R7_(Rel-19)_eCallCEN, IMSProtoc19</cp:lastModifiedBy>
  <cp:revision>3</cp:revision>
  <cp:lastPrinted>2019-02-25T14:05:00Z</cp:lastPrinted>
  <dcterms:created xsi:type="dcterms:W3CDTF">2024-09-04T17:31:00Z</dcterms:created>
  <dcterms:modified xsi:type="dcterms:W3CDTF">2024-09-25T21:18:00Z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-18%0006%24.257%Rel-18%0007%24.257%Rel-18%0008%24.257%Rel-18%0009%24.257%Rel-18%0010%24.257%Rel-18%0011%24.257%Rel-18%0013%24.257%Rel-18%0014%24.257%Rel-18%0012%24.257%Rel-18%0016%24.257%Rel-18%0017%24.257%Rel-18%0018%24.257%Rel-18%0015%24.257%Rel-18%0022</vt:lpwstr>
  </property>
  <property fmtid="{D5CDD505-2E9C-101B-9397-08002B2CF9AE}" pid="3" name="MCCCRsImpl2">
    <vt:lpwstr>%</vt:lpwstr>
  </property>
</Properties>
</file>