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0405F5B0"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224939">
              <w:t>0</w:t>
            </w:r>
            <w:r w:rsidR="009370AB">
              <w:t>.</w:t>
            </w:r>
            <w:r w:rsidR="00443E02">
              <w:t>4</w:t>
            </w:r>
            <w:r w:rsidRPr="004D3578">
              <w:t>.</w:t>
            </w:r>
            <w:r w:rsidR="00B42541">
              <w:t>0</w:t>
            </w:r>
            <w:r w:rsidRPr="004D3578">
              <w:t xml:space="preserve"> </w:t>
            </w:r>
            <w:r w:rsidRPr="00133525">
              <w:rPr>
                <w:sz w:val="32"/>
              </w:rPr>
              <w:t>(</w:t>
            </w:r>
            <w:r w:rsidR="00A93521">
              <w:rPr>
                <w:sz w:val="32"/>
              </w:rPr>
              <w:t>2021</w:t>
            </w:r>
            <w:r w:rsidR="006C4B8B">
              <w:rPr>
                <w:sz w:val="32"/>
              </w:rPr>
              <w:t>-</w:t>
            </w:r>
            <w:r w:rsidR="00C26BC9">
              <w:rPr>
                <w:sz w:val="32"/>
              </w:rPr>
              <w:t>1</w:t>
            </w:r>
            <w:r w:rsidR="005C7FD9">
              <w:rPr>
                <w:sz w:val="32"/>
              </w:rPr>
              <w:t>1</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r w:rsidRPr="00120512">
              <w:t xml:space="preserve">Uncrewed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1"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2" w:name="copyrightaddon"/>
            <w:bookmarkEnd w:id="2"/>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1"/>
    </w:tbl>
    <w:p w14:paraId="2942EA86" w14:textId="77777777" w:rsidR="00080512" w:rsidRPr="004D3578" w:rsidRDefault="00080512">
      <w:pPr>
        <w:pStyle w:val="TT"/>
      </w:pPr>
      <w:r w:rsidRPr="004D3578">
        <w:br w:type="page"/>
      </w:r>
      <w:r w:rsidRPr="004D3578">
        <w:lastRenderedPageBreak/>
        <w:t>Contents</w:t>
      </w:r>
    </w:p>
    <w:p w14:paraId="4A4C3867" w14:textId="53C95072" w:rsidR="009F36A6" w:rsidRDefault="003226DD">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88487393" w:history="1">
        <w:r w:rsidR="009F36A6" w:rsidRPr="002D03EF">
          <w:rPr>
            <w:rStyle w:val="a8"/>
          </w:rPr>
          <w:t>Foreword</w:t>
        </w:r>
        <w:r w:rsidR="009F36A6">
          <w:rPr>
            <w:webHidden/>
          </w:rPr>
          <w:tab/>
        </w:r>
        <w:r w:rsidR="009F36A6">
          <w:rPr>
            <w:webHidden/>
          </w:rPr>
          <w:fldChar w:fldCharType="begin"/>
        </w:r>
        <w:r w:rsidR="009F36A6">
          <w:rPr>
            <w:webHidden/>
          </w:rPr>
          <w:instrText xml:space="preserve"> PAGEREF _Toc88487393 \h </w:instrText>
        </w:r>
        <w:r w:rsidR="009F36A6">
          <w:rPr>
            <w:webHidden/>
          </w:rPr>
        </w:r>
        <w:r w:rsidR="009F36A6">
          <w:rPr>
            <w:webHidden/>
          </w:rPr>
          <w:fldChar w:fldCharType="separate"/>
        </w:r>
        <w:r w:rsidR="009F36A6">
          <w:rPr>
            <w:webHidden/>
          </w:rPr>
          <w:t>4</w:t>
        </w:r>
        <w:r w:rsidR="009F36A6">
          <w:rPr>
            <w:webHidden/>
          </w:rPr>
          <w:fldChar w:fldCharType="end"/>
        </w:r>
      </w:hyperlink>
    </w:p>
    <w:p w14:paraId="691C9A5D" w14:textId="423AF9B9" w:rsidR="009F36A6" w:rsidRDefault="009F36A6">
      <w:pPr>
        <w:pStyle w:val="TOC1"/>
        <w:rPr>
          <w:rFonts w:asciiTheme="minorHAnsi" w:hAnsiTheme="minorHAnsi" w:cstheme="minorBidi"/>
          <w:kern w:val="2"/>
          <w:sz w:val="21"/>
          <w:szCs w:val="22"/>
          <w:lang w:val="en-US" w:eastAsia="zh-CN"/>
        </w:rPr>
      </w:pPr>
      <w:hyperlink w:anchor="_Toc88487394" w:history="1">
        <w:r w:rsidRPr="002D03EF">
          <w:rPr>
            <w:rStyle w:val="a8"/>
          </w:rPr>
          <w:t>1</w:t>
        </w:r>
        <w:r>
          <w:rPr>
            <w:rFonts w:asciiTheme="minorHAnsi" w:hAnsiTheme="minorHAnsi" w:cstheme="minorBidi"/>
            <w:kern w:val="2"/>
            <w:sz w:val="21"/>
            <w:szCs w:val="22"/>
            <w:lang w:val="en-US" w:eastAsia="zh-CN"/>
          </w:rPr>
          <w:tab/>
        </w:r>
        <w:r w:rsidRPr="002D03EF">
          <w:rPr>
            <w:rStyle w:val="a8"/>
          </w:rPr>
          <w:t>Scope</w:t>
        </w:r>
        <w:r>
          <w:rPr>
            <w:webHidden/>
          </w:rPr>
          <w:tab/>
        </w:r>
        <w:r>
          <w:rPr>
            <w:webHidden/>
          </w:rPr>
          <w:fldChar w:fldCharType="begin"/>
        </w:r>
        <w:r>
          <w:rPr>
            <w:webHidden/>
          </w:rPr>
          <w:instrText xml:space="preserve"> PAGEREF _Toc88487394 \h </w:instrText>
        </w:r>
        <w:r>
          <w:rPr>
            <w:webHidden/>
          </w:rPr>
        </w:r>
        <w:r>
          <w:rPr>
            <w:webHidden/>
          </w:rPr>
          <w:fldChar w:fldCharType="separate"/>
        </w:r>
        <w:r>
          <w:rPr>
            <w:webHidden/>
          </w:rPr>
          <w:t>6</w:t>
        </w:r>
        <w:r>
          <w:rPr>
            <w:webHidden/>
          </w:rPr>
          <w:fldChar w:fldCharType="end"/>
        </w:r>
      </w:hyperlink>
    </w:p>
    <w:p w14:paraId="095ABE8D" w14:textId="1A57E3E3" w:rsidR="009F36A6" w:rsidRDefault="009F36A6">
      <w:pPr>
        <w:pStyle w:val="TOC1"/>
        <w:rPr>
          <w:rFonts w:asciiTheme="minorHAnsi" w:hAnsiTheme="minorHAnsi" w:cstheme="minorBidi"/>
          <w:kern w:val="2"/>
          <w:sz w:val="21"/>
          <w:szCs w:val="22"/>
          <w:lang w:val="en-US" w:eastAsia="zh-CN"/>
        </w:rPr>
      </w:pPr>
      <w:hyperlink w:anchor="_Toc88487395" w:history="1">
        <w:r w:rsidRPr="002D03EF">
          <w:rPr>
            <w:rStyle w:val="a8"/>
          </w:rPr>
          <w:t>2</w:t>
        </w:r>
        <w:r>
          <w:rPr>
            <w:rFonts w:asciiTheme="minorHAnsi" w:hAnsiTheme="minorHAnsi" w:cstheme="minorBidi"/>
            <w:kern w:val="2"/>
            <w:sz w:val="21"/>
            <w:szCs w:val="22"/>
            <w:lang w:val="en-US" w:eastAsia="zh-CN"/>
          </w:rPr>
          <w:tab/>
        </w:r>
        <w:r w:rsidRPr="002D03EF">
          <w:rPr>
            <w:rStyle w:val="a8"/>
          </w:rPr>
          <w:t>References</w:t>
        </w:r>
        <w:r>
          <w:rPr>
            <w:webHidden/>
          </w:rPr>
          <w:tab/>
        </w:r>
        <w:r>
          <w:rPr>
            <w:webHidden/>
          </w:rPr>
          <w:fldChar w:fldCharType="begin"/>
        </w:r>
        <w:r>
          <w:rPr>
            <w:webHidden/>
          </w:rPr>
          <w:instrText xml:space="preserve"> PAGEREF _Toc88487395 \h </w:instrText>
        </w:r>
        <w:r>
          <w:rPr>
            <w:webHidden/>
          </w:rPr>
        </w:r>
        <w:r>
          <w:rPr>
            <w:webHidden/>
          </w:rPr>
          <w:fldChar w:fldCharType="separate"/>
        </w:r>
        <w:r>
          <w:rPr>
            <w:webHidden/>
          </w:rPr>
          <w:t>6</w:t>
        </w:r>
        <w:r>
          <w:rPr>
            <w:webHidden/>
          </w:rPr>
          <w:fldChar w:fldCharType="end"/>
        </w:r>
      </w:hyperlink>
    </w:p>
    <w:p w14:paraId="794CD5C0" w14:textId="0C856517" w:rsidR="009F36A6" w:rsidRDefault="009F36A6">
      <w:pPr>
        <w:pStyle w:val="TOC1"/>
        <w:rPr>
          <w:rFonts w:asciiTheme="minorHAnsi" w:hAnsiTheme="minorHAnsi" w:cstheme="minorBidi"/>
          <w:kern w:val="2"/>
          <w:sz w:val="21"/>
          <w:szCs w:val="22"/>
          <w:lang w:val="en-US" w:eastAsia="zh-CN"/>
        </w:rPr>
      </w:pPr>
      <w:hyperlink w:anchor="_Toc88487396" w:history="1">
        <w:r w:rsidRPr="002D03EF">
          <w:rPr>
            <w:rStyle w:val="a8"/>
          </w:rPr>
          <w:t>3</w:t>
        </w:r>
        <w:r>
          <w:rPr>
            <w:rFonts w:asciiTheme="minorHAnsi" w:hAnsiTheme="minorHAnsi" w:cstheme="minorBidi"/>
            <w:kern w:val="2"/>
            <w:sz w:val="21"/>
            <w:szCs w:val="22"/>
            <w:lang w:val="en-US" w:eastAsia="zh-CN"/>
          </w:rPr>
          <w:tab/>
        </w:r>
        <w:r w:rsidRPr="002D03EF">
          <w:rPr>
            <w:rStyle w:val="a8"/>
          </w:rPr>
          <w:t>Definitions of terms, symbols and abbreviations</w:t>
        </w:r>
        <w:r>
          <w:rPr>
            <w:webHidden/>
          </w:rPr>
          <w:tab/>
        </w:r>
        <w:r>
          <w:rPr>
            <w:webHidden/>
          </w:rPr>
          <w:fldChar w:fldCharType="begin"/>
        </w:r>
        <w:r>
          <w:rPr>
            <w:webHidden/>
          </w:rPr>
          <w:instrText xml:space="preserve"> PAGEREF _Toc88487396 \h </w:instrText>
        </w:r>
        <w:r>
          <w:rPr>
            <w:webHidden/>
          </w:rPr>
        </w:r>
        <w:r>
          <w:rPr>
            <w:webHidden/>
          </w:rPr>
          <w:fldChar w:fldCharType="separate"/>
        </w:r>
        <w:r>
          <w:rPr>
            <w:webHidden/>
          </w:rPr>
          <w:t>7</w:t>
        </w:r>
        <w:r>
          <w:rPr>
            <w:webHidden/>
          </w:rPr>
          <w:fldChar w:fldCharType="end"/>
        </w:r>
      </w:hyperlink>
    </w:p>
    <w:p w14:paraId="13B11F3D" w14:textId="54933077" w:rsidR="009F36A6" w:rsidRDefault="009F36A6">
      <w:pPr>
        <w:pStyle w:val="TOC2"/>
        <w:rPr>
          <w:rFonts w:asciiTheme="minorHAnsi" w:hAnsiTheme="minorHAnsi" w:cstheme="minorBidi"/>
          <w:kern w:val="2"/>
          <w:sz w:val="21"/>
          <w:szCs w:val="22"/>
          <w:lang w:val="en-US" w:eastAsia="zh-CN"/>
        </w:rPr>
      </w:pPr>
      <w:hyperlink w:anchor="_Toc88487397" w:history="1">
        <w:r w:rsidRPr="002D03EF">
          <w:rPr>
            <w:rStyle w:val="a8"/>
          </w:rPr>
          <w:t>3.1</w:t>
        </w:r>
        <w:r>
          <w:rPr>
            <w:rFonts w:asciiTheme="minorHAnsi" w:hAnsiTheme="minorHAnsi" w:cstheme="minorBidi"/>
            <w:kern w:val="2"/>
            <w:sz w:val="21"/>
            <w:szCs w:val="22"/>
            <w:lang w:val="en-US" w:eastAsia="zh-CN"/>
          </w:rPr>
          <w:tab/>
        </w:r>
        <w:r w:rsidRPr="002D03EF">
          <w:rPr>
            <w:rStyle w:val="a8"/>
          </w:rPr>
          <w:t>Terms</w:t>
        </w:r>
        <w:r>
          <w:rPr>
            <w:webHidden/>
          </w:rPr>
          <w:tab/>
        </w:r>
        <w:r>
          <w:rPr>
            <w:webHidden/>
          </w:rPr>
          <w:fldChar w:fldCharType="begin"/>
        </w:r>
        <w:r>
          <w:rPr>
            <w:webHidden/>
          </w:rPr>
          <w:instrText xml:space="preserve"> PAGEREF _Toc88487397 \h </w:instrText>
        </w:r>
        <w:r>
          <w:rPr>
            <w:webHidden/>
          </w:rPr>
        </w:r>
        <w:r>
          <w:rPr>
            <w:webHidden/>
          </w:rPr>
          <w:fldChar w:fldCharType="separate"/>
        </w:r>
        <w:r>
          <w:rPr>
            <w:webHidden/>
          </w:rPr>
          <w:t>7</w:t>
        </w:r>
        <w:r>
          <w:rPr>
            <w:webHidden/>
          </w:rPr>
          <w:fldChar w:fldCharType="end"/>
        </w:r>
      </w:hyperlink>
    </w:p>
    <w:p w14:paraId="0D081DA3" w14:textId="5536B111" w:rsidR="009F36A6" w:rsidRDefault="009F36A6">
      <w:pPr>
        <w:pStyle w:val="TOC2"/>
        <w:rPr>
          <w:rFonts w:asciiTheme="minorHAnsi" w:hAnsiTheme="minorHAnsi" w:cstheme="minorBidi"/>
          <w:kern w:val="2"/>
          <w:sz w:val="21"/>
          <w:szCs w:val="22"/>
          <w:lang w:val="en-US" w:eastAsia="zh-CN"/>
        </w:rPr>
      </w:pPr>
      <w:hyperlink w:anchor="_Toc88487398" w:history="1">
        <w:r w:rsidRPr="002D03EF">
          <w:rPr>
            <w:rStyle w:val="a8"/>
          </w:rPr>
          <w:t>3.2</w:t>
        </w:r>
        <w:r>
          <w:rPr>
            <w:rFonts w:asciiTheme="minorHAnsi" w:hAnsiTheme="minorHAnsi" w:cstheme="minorBidi"/>
            <w:kern w:val="2"/>
            <w:sz w:val="21"/>
            <w:szCs w:val="22"/>
            <w:lang w:val="en-US" w:eastAsia="zh-CN"/>
          </w:rPr>
          <w:tab/>
        </w:r>
        <w:r w:rsidRPr="002D03EF">
          <w:rPr>
            <w:rStyle w:val="a8"/>
          </w:rPr>
          <w:t>Abbreviations</w:t>
        </w:r>
        <w:r>
          <w:rPr>
            <w:webHidden/>
          </w:rPr>
          <w:tab/>
        </w:r>
        <w:r>
          <w:rPr>
            <w:webHidden/>
          </w:rPr>
          <w:fldChar w:fldCharType="begin"/>
        </w:r>
        <w:r>
          <w:rPr>
            <w:webHidden/>
          </w:rPr>
          <w:instrText xml:space="preserve"> PAGEREF _Toc88487398 \h </w:instrText>
        </w:r>
        <w:r>
          <w:rPr>
            <w:webHidden/>
          </w:rPr>
        </w:r>
        <w:r>
          <w:rPr>
            <w:webHidden/>
          </w:rPr>
          <w:fldChar w:fldCharType="separate"/>
        </w:r>
        <w:r>
          <w:rPr>
            <w:webHidden/>
          </w:rPr>
          <w:t>7</w:t>
        </w:r>
        <w:r>
          <w:rPr>
            <w:webHidden/>
          </w:rPr>
          <w:fldChar w:fldCharType="end"/>
        </w:r>
      </w:hyperlink>
    </w:p>
    <w:p w14:paraId="0B65ABB8" w14:textId="3017BB38" w:rsidR="009F36A6" w:rsidRDefault="009F36A6">
      <w:pPr>
        <w:pStyle w:val="TOC1"/>
        <w:rPr>
          <w:rFonts w:asciiTheme="minorHAnsi" w:hAnsiTheme="minorHAnsi" w:cstheme="minorBidi"/>
          <w:kern w:val="2"/>
          <w:sz w:val="21"/>
          <w:szCs w:val="22"/>
          <w:lang w:val="en-US" w:eastAsia="zh-CN"/>
        </w:rPr>
      </w:pPr>
      <w:hyperlink w:anchor="_Toc88487399" w:history="1">
        <w:r w:rsidRPr="002D03EF">
          <w:rPr>
            <w:rStyle w:val="a8"/>
          </w:rPr>
          <w:t>4</w:t>
        </w:r>
        <w:r>
          <w:rPr>
            <w:rFonts w:asciiTheme="minorHAnsi" w:hAnsiTheme="minorHAnsi" w:cstheme="minorBidi"/>
            <w:kern w:val="2"/>
            <w:sz w:val="21"/>
            <w:szCs w:val="22"/>
            <w:lang w:val="en-US" w:eastAsia="zh-CN"/>
          </w:rPr>
          <w:tab/>
        </w:r>
        <w:r w:rsidRPr="002D03EF">
          <w:rPr>
            <w:rStyle w:val="a8"/>
          </w:rPr>
          <w:t>General description</w:t>
        </w:r>
        <w:r>
          <w:rPr>
            <w:webHidden/>
          </w:rPr>
          <w:tab/>
        </w:r>
        <w:r>
          <w:rPr>
            <w:webHidden/>
          </w:rPr>
          <w:fldChar w:fldCharType="begin"/>
        </w:r>
        <w:r>
          <w:rPr>
            <w:webHidden/>
          </w:rPr>
          <w:instrText xml:space="preserve"> PAGEREF _Toc88487399 \h </w:instrText>
        </w:r>
        <w:r>
          <w:rPr>
            <w:webHidden/>
          </w:rPr>
        </w:r>
        <w:r>
          <w:rPr>
            <w:webHidden/>
          </w:rPr>
          <w:fldChar w:fldCharType="separate"/>
        </w:r>
        <w:r>
          <w:rPr>
            <w:webHidden/>
          </w:rPr>
          <w:t>7</w:t>
        </w:r>
        <w:r>
          <w:rPr>
            <w:webHidden/>
          </w:rPr>
          <w:fldChar w:fldCharType="end"/>
        </w:r>
      </w:hyperlink>
    </w:p>
    <w:p w14:paraId="5679597B" w14:textId="07306E0A" w:rsidR="009F36A6" w:rsidRDefault="009F36A6">
      <w:pPr>
        <w:pStyle w:val="TOC1"/>
        <w:rPr>
          <w:rFonts w:asciiTheme="minorHAnsi" w:hAnsiTheme="minorHAnsi" w:cstheme="minorBidi"/>
          <w:kern w:val="2"/>
          <w:sz w:val="21"/>
          <w:szCs w:val="22"/>
          <w:lang w:val="en-US" w:eastAsia="zh-CN"/>
        </w:rPr>
      </w:pPr>
      <w:hyperlink w:anchor="_Toc88487400" w:history="1">
        <w:r w:rsidRPr="002D03EF">
          <w:rPr>
            <w:rStyle w:val="a8"/>
          </w:rPr>
          <w:t>5</w:t>
        </w:r>
        <w:r>
          <w:rPr>
            <w:rFonts w:asciiTheme="minorHAnsi" w:hAnsiTheme="minorHAnsi" w:cstheme="minorBidi"/>
            <w:kern w:val="2"/>
            <w:sz w:val="21"/>
            <w:szCs w:val="22"/>
            <w:lang w:val="en-US" w:eastAsia="zh-CN"/>
          </w:rPr>
          <w:tab/>
        </w:r>
        <w:r w:rsidRPr="002D03EF">
          <w:rPr>
            <w:rStyle w:val="a8"/>
          </w:rPr>
          <w:t>SEAL services</w:t>
        </w:r>
        <w:r>
          <w:rPr>
            <w:webHidden/>
          </w:rPr>
          <w:tab/>
        </w:r>
        <w:r>
          <w:rPr>
            <w:webHidden/>
          </w:rPr>
          <w:fldChar w:fldCharType="begin"/>
        </w:r>
        <w:r>
          <w:rPr>
            <w:webHidden/>
          </w:rPr>
          <w:instrText xml:space="preserve"> PAGEREF _Toc88487400 \h </w:instrText>
        </w:r>
        <w:r>
          <w:rPr>
            <w:webHidden/>
          </w:rPr>
        </w:r>
        <w:r>
          <w:rPr>
            <w:webHidden/>
          </w:rPr>
          <w:fldChar w:fldCharType="separate"/>
        </w:r>
        <w:r>
          <w:rPr>
            <w:webHidden/>
          </w:rPr>
          <w:t>8</w:t>
        </w:r>
        <w:r>
          <w:rPr>
            <w:webHidden/>
          </w:rPr>
          <w:fldChar w:fldCharType="end"/>
        </w:r>
      </w:hyperlink>
    </w:p>
    <w:p w14:paraId="086AA0E6" w14:textId="182D9B07" w:rsidR="009F36A6" w:rsidRDefault="009F36A6">
      <w:pPr>
        <w:pStyle w:val="TOC1"/>
        <w:rPr>
          <w:rFonts w:asciiTheme="minorHAnsi" w:hAnsiTheme="minorHAnsi" w:cstheme="minorBidi"/>
          <w:kern w:val="2"/>
          <w:sz w:val="21"/>
          <w:szCs w:val="22"/>
          <w:lang w:val="en-US" w:eastAsia="zh-CN"/>
        </w:rPr>
      </w:pPr>
      <w:hyperlink w:anchor="_Toc88487401" w:history="1">
        <w:r w:rsidRPr="002D03EF">
          <w:rPr>
            <w:rStyle w:val="a8"/>
          </w:rPr>
          <w:t>6</w:t>
        </w:r>
        <w:r>
          <w:rPr>
            <w:rFonts w:asciiTheme="minorHAnsi" w:hAnsiTheme="minorHAnsi" w:cstheme="minorBidi"/>
            <w:kern w:val="2"/>
            <w:sz w:val="21"/>
            <w:szCs w:val="22"/>
            <w:lang w:val="en-US" w:eastAsia="zh-CN"/>
          </w:rPr>
          <w:tab/>
        </w:r>
        <w:r w:rsidRPr="002D03EF">
          <w:rPr>
            <w:rStyle w:val="a8"/>
          </w:rPr>
          <w:t>UAE procedures</w:t>
        </w:r>
        <w:r>
          <w:rPr>
            <w:webHidden/>
          </w:rPr>
          <w:tab/>
        </w:r>
        <w:r>
          <w:rPr>
            <w:webHidden/>
          </w:rPr>
          <w:fldChar w:fldCharType="begin"/>
        </w:r>
        <w:r>
          <w:rPr>
            <w:webHidden/>
          </w:rPr>
          <w:instrText xml:space="preserve"> PAGEREF _Toc88487401 \h </w:instrText>
        </w:r>
        <w:r>
          <w:rPr>
            <w:webHidden/>
          </w:rPr>
        </w:r>
        <w:r>
          <w:rPr>
            <w:webHidden/>
          </w:rPr>
          <w:fldChar w:fldCharType="separate"/>
        </w:r>
        <w:r>
          <w:rPr>
            <w:webHidden/>
          </w:rPr>
          <w:t>8</w:t>
        </w:r>
        <w:r>
          <w:rPr>
            <w:webHidden/>
          </w:rPr>
          <w:fldChar w:fldCharType="end"/>
        </w:r>
      </w:hyperlink>
    </w:p>
    <w:p w14:paraId="7DAB4987" w14:textId="09A2487F" w:rsidR="009F36A6" w:rsidRDefault="009F36A6">
      <w:pPr>
        <w:pStyle w:val="TOC2"/>
        <w:rPr>
          <w:rFonts w:asciiTheme="minorHAnsi" w:hAnsiTheme="minorHAnsi" w:cstheme="minorBidi"/>
          <w:kern w:val="2"/>
          <w:sz w:val="21"/>
          <w:szCs w:val="22"/>
          <w:lang w:val="en-US" w:eastAsia="zh-CN"/>
        </w:rPr>
      </w:pPr>
      <w:hyperlink w:anchor="_Toc88487402" w:history="1">
        <w:r w:rsidRPr="002D03EF">
          <w:rPr>
            <w:rStyle w:val="a8"/>
          </w:rPr>
          <w:t>6.1</w:t>
        </w:r>
        <w:r>
          <w:rPr>
            <w:rFonts w:asciiTheme="minorHAnsi" w:hAnsiTheme="minorHAnsi" w:cstheme="minorBidi"/>
            <w:kern w:val="2"/>
            <w:sz w:val="21"/>
            <w:szCs w:val="22"/>
            <w:lang w:val="en-US" w:eastAsia="zh-CN"/>
          </w:rPr>
          <w:tab/>
        </w:r>
        <w:r w:rsidRPr="002D03EF">
          <w:rPr>
            <w:rStyle w:val="a8"/>
          </w:rPr>
          <w:t>General</w:t>
        </w:r>
        <w:r>
          <w:rPr>
            <w:webHidden/>
          </w:rPr>
          <w:tab/>
        </w:r>
        <w:r>
          <w:rPr>
            <w:webHidden/>
          </w:rPr>
          <w:fldChar w:fldCharType="begin"/>
        </w:r>
        <w:r>
          <w:rPr>
            <w:webHidden/>
          </w:rPr>
          <w:instrText xml:space="preserve"> PAGEREF _Toc88487402 \h </w:instrText>
        </w:r>
        <w:r>
          <w:rPr>
            <w:webHidden/>
          </w:rPr>
        </w:r>
        <w:r>
          <w:rPr>
            <w:webHidden/>
          </w:rPr>
          <w:fldChar w:fldCharType="separate"/>
        </w:r>
        <w:r>
          <w:rPr>
            <w:webHidden/>
          </w:rPr>
          <w:t>8</w:t>
        </w:r>
        <w:r>
          <w:rPr>
            <w:webHidden/>
          </w:rPr>
          <w:fldChar w:fldCharType="end"/>
        </w:r>
      </w:hyperlink>
    </w:p>
    <w:p w14:paraId="2F30C62A" w14:textId="166955D7" w:rsidR="009F36A6" w:rsidRDefault="009F36A6">
      <w:pPr>
        <w:pStyle w:val="TOC2"/>
        <w:rPr>
          <w:rFonts w:asciiTheme="minorHAnsi" w:hAnsiTheme="minorHAnsi" w:cstheme="minorBidi"/>
          <w:kern w:val="2"/>
          <w:sz w:val="21"/>
          <w:szCs w:val="22"/>
          <w:lang w:val="en-US" w:eastAsia="zh-CN"/>
        </w:rPr>
      </w:pPr>
      <w:hyperlink w:anchor="_Toc88487403" w:history="1">
        <w:r w:rsidRPr="002D03EF">
          <w:rPr>
            <w:rStyle w:val="a8"/>
          </w:rPr>
          <w:t>6.2</w:t>
        </w:r>
        <w:r>
          <w:rPr>
            <w:rFonts w:asciiTheme="minorHAnsi" w:hAnsiTheme="minorHAnsi" w:cstheme="minorBidi"/>
            <w:kern w:val="2"/>
            <w:sz w:val="21"/>
            <w:szCs w:val="22"/>
            <w:lang w:val="en-US" w:eastAsia="zh-CN"/>
          </w:rPr>
          <w:tab/>
        </w:r>
        <w:r w:rsidRPr="002D03EF">
          <w:rPr>
            <w:rStyle w:val="a8"/>
          </w:rPr>
          <w:t>Communications between UAVs within a geographical area using unicast Uu</w:t>
        </w:r>
        <w:r>
          <w:rPr>
            <w:webHidden/>
          </w:rPr>
          <w:tab/>
        </w:r>
        <w:r>
          <w:rPr>
            <w:webHidden/>
          </w:rPr>
          <w:fldChar w:fldCharType="begin"/>
        </w:r>
        <w:r>
          <w:rPr>
            <w:webHidden/>
          </w:rPr>
          <w:instrText xml:space="preserve"> PAGEREF _Toc88487403 \h </w:instrText>
        </w:r>
        <w:r>
          <w:rPr>
            <w:webHidden/>
          </w:rPr>
        </w:r>
        <w:r>
          <w:rPr>
            <w:webHidden/>
          </w:rPr>
          <w:fldChar w:fldCharType="separate"/>
        </w:r>
        <w:r>
          <w:rPr>
            <w:webHidden/>
          </w:rPr>
          <w:t>8</w:t>
        </w:r>
        <w:r>
          <w:rPr>
            <w:webHidden/>
          </w:rPr>
          <w:fldChar w:fldCharType="end"/>
        </w:r>
      </w:hyperlink>
    </w:p>
    <w:p w14:paraId="7D2F187D" w14:textId="362B5DD1" w:rsidR="009F36A6" w:rsidRDefault="009F36A6">
      <w:pPr>
        <w:pStyle w:val="TOC3"/>
        <w:rPr>
          <w:rFonts w:asciiTheme="minorHAnsi" w:hAnsiTheme="minorHAnsi" w:cstheme="minorBidi"/>
          <w:kern w:val="2"/>
          <w:sz w:val="21"/>
          <w:szCs w:val="22"/>
          <w:lang w:val="en-US" w:eastAsia="zh-CN"/>
        </w:rPr>
      </w:pPr>
      <w:hyperlink w:anchor="_Toc88487404" w:history="1">
        <w:r w:rsidRPr="002D03EF">
          <w:rPr>
            <w:rStyle w:val="a8"/>
          </w:rPr>
          <w:t>6.2.1</w:t>
        </w:r>
        <w:r>
          <w:rPr>
            <w:rFonts w:asciiTheme="minorHAnsi" w:hAnsiTheme="minorHAnsi" w:cstheme="minorBidi"/>
            <w:kern w:val="2"/>
            <w:sz w:val="21"/>
            <w:szCs w:val="22"/>
            <w:lang w:val="en-US" w:eastAsia="zh-CN"/>
          </w:rPr>
          <w:tab/>
        </w:r>
        <w:r w:rsidRPr="002D03EF">
          <w:rPr>
            <w:rStyle w:val="a8"/>
          </w:rPr>
          <w:t>Client procedure</w:t>
        </w:r>
        <w:r>
          <w:rPr>
            <w:webHidden/>
          </w:rPr>
          <w:tab/>
        </w:r>
        <w:r>
          <w:rPr>
            <w:webHidden/>
          </w:rPr>
          <w:fldChar w:fldCharType="begin"/>
        </w:r>
        <w:r>
          <w:rPr>
            <w:webHidden/>
          </w:rPr>
          <w:instrText xml:space="preserve"> PAGEREF _Toc88487404 \h </w:instrText>
        </w:r>
        <w:r>
          <w:rPr>
            <w:webHidden/>
          </w:rPr>
        </w:r>
        <w:r>
          <w:rPr>
            <w:webHidden/>
          </w:rPr>
          <w:fldChar w:fldCharType="separate"/>
        </w:r>
        <w:r>
          <w:rPr>
            <w:webHidden/>
          </w:rPr>
          <w:t>8</w:t>
        </w:r>
        <w:r>
          <w:rPr>
            <w:webHidden/>
          </w:rPr>
          <w:fldChar w:fldCharType="end"/>
        </w:r>
      </w:hyperlink>
    </w:p>
    <w:p w14:paraId="12CB6E72" w14:textId="37A83755" w:rsidR="009F36A6" w:rsidRDefault="009F36A6">
      <w:pPr>
        <w:pStyle w:val="TOC4"/>
        <w:rPr>
          <w:rFonts w:asciiTheme="minorHAnsi" w:hAnsiTheme="minorHAnsi" w:cstheme="minorBidi"/>
          <w:kern w:val="2"/>
          <w:sz w:val="21"/>
          <w:szCs w:val="22"/>
          <w:lang w:val="en-US" w:eastAsia="zh-CN"/>
        </w:rPr>
      </w:pPr>
      <w:hyperlink w:anchor="_Toc88487405" w:history="1">
        <w:r w:rsidRPr="002D03EF">
          <w:rPr>
            <w:rStyle w:val="a8"/>
            <w:lang w:val="en-US"/>
          </w:rPr>
          <w:t>6.2.1.1</w:t>
        </w:r>
        <w:r>
          <w:rPr>
            <w:rFonts w:asciiTheme="minorHAnsi" w:hAnsiTheme="minorHAnsi" w:cstheme="minorBidi"/>
            <w:kern w:val="2"/>
            <w:sz w:val="21"/>
            <w:szCs w:val="22"/>
            <w:lang w:val="en-US" w:eastAsia="zh-CN"/>
          </w:rPr>
          <w:tab/>
        </w:r>
        <w:r w:rsidRPr="002D03EF">
          <w:rPr>
            <w:rStyle w:val="a8"/>
            <w:lang w:val="en-US"/>
          </w:rPr>
          <w:t xml:space="preserve">Sending of a </w:t>
        </w:r>
        <w:r w:rsidRPr="002D03EF">
          <w:rPr>
            <w:rStyle w:val="a8"/>
          </w:rPr>
          <w:t>UAV application</w:t>
        </w:r>
        <w:r w:rsidRPr="002D03EF">
          <w:rPr>
            <w:rStyle w:val="a8"/>
            <w:lang w:val="en-US"/>
          </w:rPr>
          <w:t xml:space="preserve"> message</w:t>
        </w:r>
        <w:r>
          <w:rPr>
            <w:webHidden/>
          </w:rPr>
          <w:tab/>
        </w:r>
        <w:r>
          <w:rPr>
            <w:webHidden/>
          </w:rPr>
          <w:fldChar w:fldCharType="begin"/>
        </w:r>
        <w:r>
          <w:rPr>
            <w:webHidden/>
          </w:rPr>
          <w:instrText xml:space="preserve"> PAGEREF _Toc88487405 \h </w:instrText>
        </w:r>
        <w:r>
          <w:rPr>
            <w:webHidden/>
          </w:rPr>
        </w:r>
        <w:r>
          <w:rPr>
            <w:webHidden/>
          </w:rPr>
          <w:fldChar w:fldCharType="separate"/>
        </w:r>
        <w:r>
          <w:rPr>
            <w:webHidden/>
          </w:rPr>
          <w:t>8</w:t>
        </w:r>
        <w:r>
          <w:rPr>
            <w:webHidden/>
          </w:rPr>
          <w:fldChar w:fldCharType="end"/>
        </w:r>
      </w:hyperlink>
    </w:p>
    <w:p w14:paraId="2158C8C8" w14:textId="58B6619D" w:rsidR="009F36A6" w:rsidRDefault="009F36A6">
      <w:pPr>
        <w:pStyle w:val="TOC4"/>
        <w:rPr>
          <w:rFonts w:asciiTheme="minorHAnsi" w:hAnsiTheme="minorHAnsi" w:cstheme="minorBidi"/>
          <w:kern w:val="2"/>
          <w:sz w:val="21"/>
          <w:szCs w:val="22"/>
          <w:lang w:val="en-US" w:eastAsia="zh-CN"/>
        </w:rPr>
      </w:pPr>
      <w:hyperlink w:anchor="_Toc88487406" w:history="1">
        <w:r w:rsidRPr="002D03EF">
          <w:rPr>
            <w:rStyle w:val="a8"/>
            <w:lang w:val="en-US"/>
          </w:rPr>
          <w:t>6.2.1.2</w:t>
        </w:r>
        <w:r>
          <w:rPr>
            <w:rFonts w:asciiTheme="minorHAnsi" w:hAnsiTheme="minorHAnsi" w:cstheme="minorBidi"/>
            <w:kern w:val="2"/>
            <w:sz w:val="21"/>
            <w:szCs w:val="22"/>
            <w:lang w:val="en-US" w:eastAsia="zh-CN"/>
          </w:rPr>
          <w:tab/>
        </w:r>
        <w:r w:rsidRPr="002D03EF">
          <w:rPr>
            <w:rStyle w:val="a8"/>
            <w:lang w:val="en-US"/>
          </w:rPr>
          <w:t xml:space="preserve">Reception of a </w:t>
        </w:r>
        <w:r w:rsidRPr="002D03EF">
          <w:rPr>
            <w:rStyle w:val="a8"/>
          </w:rPr>
          <w:t>UAV application</w:t>
        </w:r>
        <w:r w:rsidRPr="002D03EF">
          <w:rPr>
            <w:rStyle w:val="a8"/>
            <w:lang w:val="en-US"/>
          </w:rPr>
          <w:t xml:space="preserve"> message</w:t>
        </w:r>
        <w:r>
          <w:rPr>
            <w:webHidden/>
          </w:rPr>
          <w:tab/>
        </w:r>
        <w:r>
          <w:rPr>
            <w:webHidden/>
          </w:rPr>
          <w:fldChar w:fldCharType="begin"/>
        </w:r>
        <w:r>
          <w:rPr>
            <w:webHidden/>
          </w:rPr>
          <w:instrText xml:space="preserve"> PAGEREF _Toc88487406 \h </w:instrText>
        </w:r>
        <w:r>
          <w:rPr>
            <w:webHidden/>
          </w:rPr>
        </w:r>
        <w:r>
          <w:rPr>
            <w:webHidden/>
          </w:rPr>
          <w:fldChar w:fldCharType="separate"/>
        </w:r>
        <w:r>
          <w:rPr>
            <w:webHidden/>
          </w:rPr>
          <w:t>9</w:t>
        </w:r>
        <w:r>
          <w:rPr>
            <w:webHidden/>
          </w:rPr>
          <w:fldChar w:fldCharType="end"/>
        </w:r>
      </w:hyperlink>
    </w:p>
    <w:p w14:paraId="661B716D" w14:textId="1D8D8868" w:rsidR="009F36A6" w:rsidRDefault="009F36A6">
      <w:pPr>
        <w:pStyle w:val="TOC3"/>
        <w:rPr>
          <w:rFonts w:asciiTheme="minorHAnsi" w:hAnsiTheme="minorHAnsi" w:cstheme="minorBidi"/>
          <w:kern w:val="2"/>
          <w:sz w:val="21"/>
          <w:szCs w:val="22"/>
          <w:lang w:val="en-US" w:eastAsia="zh-CN"/>
        </w:rPr>
      </w:pPr>
      <w:hyperlink w:anchor="_Toc88487407" w:history="1">
        <w:r w:rsidRPr="002D03EF">
          <w:rPr>
            <w:rStyle w:val="a8"/>
          </w:rPr>
          <w:t>6.2.2</w:t>
        </w:r>
        <w:r>
          <w:rPr>
            <w:rFonts w:asciiTheme="minorHAnsi" w:hAnsiTheme="minorHAnsi" w:cstheme="minorBidi"/>
            <w:kern w:val="2"/>
            <w:sz w:val="21"/>
            <w:szCs w:val="22"/>
            <w:lang w:val="en-US" w:eastAsia="zh-CN"/>
          </w:rPr>
          <w:tab/>
        </w:r>
        <w:r w:rsidRPr="002D03EF">
          <w:rPr>
            <w:rStyle w:val="a8"/>
          </w:rPr>
          <w:t>Server procedure</w:t>
        </w:r>
        <w:r>
          <w:rPr>
            <w:webHidden/>
          </w:rPr>
          <w:tab/>
        </w:r>
        <w:r>
          <w:rPr>
            <w:webHidden/>
          </w:rPr>
          <w:fldChar w:fldCharType="begin"/>
        </w:r>
        <w:r>
          <w:rPr>
            <w:webHidden/>
          </w:rPr>
          <w:instrText xml:space="preserve"> PAGEREF _Toc88487407 \h </w:instrText>
        </w:r>
        <w:r>
          <w:rPr>
            <w:webHidden/>
          </w:rPr>
        </w:r>
        <w:r>
          <w:rPr>
            <w:webHidden/>
          </w:rPr>
          <w:fldChar w:fldCharType="separate"/>
        </w:r>
        <w:r>
          <w:rPr>
            <w:webHidden/>
          </w:rPr>
          <w:t>9</w:t>
        </w:r>
        <w:r>
          <w:rPr>
            <w:webHidden/>
          </w:rPr>
          <w:fldChar w:fldCharType="end"/>
        </w:r>
      </w:hyperlink>
    </w:p>
    <w:p w14:paraId="45DB5B75" w14:textId="528FB13B" w:rsidR="009F36A6" w:rsidRDefault="009F36A6">
      <w:pPr>
        <w:pStyle w:val="TOC4"/>
        <w:rPr>
          <w:rFonts w:asciiTheme="minorHAnsi" w:hAnsiTheme="minorHAnsi" w:cstheme="minorBidi"/>
          <w:kern w:val="2"/>
          <w:sz w:val="21"/>
          <w:szCs w:val="22"/>
          <w:lang w:val="en-US" w:eastAsia="zh-CN"/>
        </w:rPr>
      </w:pPr>
      <w:hyperlink w:anchor="_Toc88487408" w:history="1">
        <w:r w:rsidRPr="002D03EF">
          <w:rPr>
            <w:rStyle w:val="a8"/>
            <w:lang w:val="en-US"/>
          </w:rPr>
          <w:t>6.2.2.1</w:t>
        </w:r>
        <w:r>
          <w:rPr>
            <w:rFonts w:asciiTheme="minorHAnsi" w:hAnsiTheme="minorHAnsi" w:cstheme="minorBidi"/>
            <w:kern w:val="2"/>
            <w:sz w:val="21"/>
            <w:szCs w:val="22"/>
            <w:lang w:val="en-US" w:eastAsia="zh-CN"/>
          </w:rPr>
          <w:tab/>
        </w:r>
        <w:r w:rsidRPr="002D03EF">
          <w:rPr>
            <w:rStyle w:val="a8"/>
            <w:lang w:val="en-US"/>
          </w:rPr>
          <w:t xml:space="preserve">Reception of a </w:t>
        </w:r>
        <w:r w:rsidRPr="002D03EF">
          <w:rPr>
            <w:rStyle w:val="a8"/>
          </w:rPr>
          <w:t>UAV application</w:t>
        </w:r>
        <w:r w:rsidRPr="002D03EF">
          <w:rPr>
            <w:rStyle w:val="a8"/>
            <w:lang w:val="en-US"/>
          </w:rPr>
          <w:t xml:space="preserve"> message</w:t>
        </w:r>
        <w:r>
          <w:rPr>
            <w:webHidden/>
          </w:rPr>
          <w:tab/>
        </w:r>
        <w:r>
          <w:rPr>
            <w:webHidden/>
          </w:rPr>
          <w:fldChar w:fldCharType="begin"/>
        </w:r>
        <w:r>
          <w:rPr>
            <w:webHidden/>
          </w:rPr>
          <w:instrText xml:space="preserve"> PAGEREF _Toc88487408 \h </w:instrText>
        </w:r>
        <w:r>
          <w:rPr>
            <w:webHidden/>
          </w:rPr>
        </w:r>
        <w:r>
          <w:rPr>
            <w:webHidden/>
          </w:rPr>
          <w:fldChar w:fldCharType="separate"/>
        </w:r>
        <w:r>
          <w:rPr>
            <w:webHidden/>
          </w:rPr>
          <w:t>9</w:t>
        </w:r>
        <w:r>
          <w:rPr>
            <w:webHidden/>
          </w:rPr>
          <w:fldChar w:fldCharType="end"/>
        </w:r>
      </w:hyperlink>
    </w:p>
    <w:p w14:paraId="0B5070D2" w14:textId="3E87BF7B" w:rsidR="009F36A6" w:rsidRDefault="009F36A6">
      <w:pPr>
        <w:pStyle w:val="TOC4"/>
        <w:rPr>
          <w:rFonts w:asciiTheme="minorHAnsi" w:hAnsiTheme="minorHAnsi" w:cstheme="minorBidi"/>
          <w:kern w:val="2"/>
          <w:sz w:val="21"/>
          <w:szCs w:val="22"/>
          <w:lang w:val="en-US" w:eastAsia="zh-CN"/>
        </w:rPr>
      </w:pPr>
      <w:hyperlink w:anchor="_Toc88487409" w:history="1">
        <w:r w:rsidRPr="002D03EF">
          <w:rPr>
            <w:rStyle w:val="a8"/>
            <w:lang w:val="en-US"/>
          </w:rPr>
          <w:t>6.2.2.2</w:t>
        </w:r>
        <w:r>
          <w:rPr>
            <w:rFonts w:asciiTheme="minorHAnsi" w:hAnsiTheme="minorHAnsi" w:cstheme="minorBidi"/>
            <w:kern w:val="2"/>
            <w:sz w:val="21"/>
            <w:szCs w:val="22"/>
            <w:lang w:val="en-US" w:eastAsia="zh-CN"/>
          </w:rPr>
          <w:tab/>
        </w:r>
        <w:r w:rsidRPr="002D03EF">
          <w:rPr>
            <w:rStyle w:val="a8"/>
            <w:lang w:val="en-US"/>
          </w:rPr>
          <w:t xml:space="preserve">Sending of a </w:t>
        </w:r>
        <w:r w:rsidRPr="002D03EF">
          <w:rPr>
            <w:rStyle w:val="a8"/>
          </w:rPr>
          <w:t>UAV application</w:t>
        </w:r>
        <w:r w:rsidRPr="002D03EF">
          <w:rPr>
            <w:rStyle w:val="a8"/>
            <w:lang w:val="en-US"/>
          </w:rPr>
          <w:t xml:space="preserve"> message</w:t>
        </w:r>
        <w:r>
          <w:rPr>
            <w:webHidden/>
          </w:rPr>
          <w:tab/>
        </w:r>
        <w:r>
          <w:rPr>
            <w:webHidden/>
          </w:rPr>
          <w:fldChar w:fldCharType="begin"/>
        </w:r>
        <w:r>
          <w:rPr>
            <w:webHidden/>
          </w:rPr>
          <w:instrText xml:space="preserve"> PAGEREF _Toc88487409 \h </w:instrText>
        </w:r>
        <w:r>
          <w:rPr>
            <w:webHidden/>
          </w:rPr>
        </w:r>
        <w:r>
          <w:rPr>
            <w:webHidden/>
          </w:rPr>
          <w:fldChar w:fldCharType="separate"/>
        </w:r>
        <w:r>
          <w:rPr>
            <w:webHidden/>
          </w:rPr>
          <w:t>9</w:t>
        </w:r>
        <w:r>
          <w:rPr>
            <w:webHidden/>
          </w:rPr>
          <w:fldChar w:fldCharType="end"/>
        </w:r>
      </w:hyperlink>
    </w:p>
    <w:p w14:paraId="2804EF8C" w14:textId="08E68192" w:rsidR="009F36A6" w:rsidRDefault="009F36A6">
      <w:pPr>
        <w:pStyle w:val="TOC2"/>
        <w:rPr>
          <w:rFonts w:asciiTheme="minorHAnsi" w:hAnsiTheme="minorHAnsi" w:cstheme="minorBidi"/>
          <w:kern w:val="2"/>
          <w:sz w:val="21"/>
          <w:szCs w:val="22"/>
          <w:lang w:val="en-US" w:eastAsia="zh-CN"/>
        </w:rPr>
      </w:pPr>
      <w:hyperlink w:anchor="_Toc88487410" w:history="1">
        <w:r w:rsidRPr="002D03EF">
          <w:rPr>
            <w:rStyle w:val="a8"/>
          </w:rPr>
          <w:t>6.3</w:t>
        </w:r>
        <w:r>
          <w:rPr>
            <w:rFonts w:asciiTheme="minorHAnsi" w:hAnsiTheme="minorHAnsi" w:cstheme="minorBidi"/>
            <w:kern w:val="2"/>
            <w:sz w:val="21"/>
            <w:szCs w:val="22"/>
            <w:lang w:val="en-US" w:eastAsia="zh-CN"/>
          </w:rPr>
          <w:tab/>
        </w:r>
        <w:r w:rsidRPr="002D03EF">
          <w:rPr>
            <w:rStyle w:val="a8"/>
            <w:lang w:val="en-US"/>
          </w:rPr>
          <w:t>C2 Communication mode selection and switching</w:t>
        </w:r>
        <w:r>
          <w:rPr>
            <w:webHidden/>
          </w:rPr>
          <w:tab/>
        </w:r>
        <w:r>
          <w:rPr>
            <w:webHidden/>
          </w:rPr>
          <w:fldChar w:fldCharType="begin"/>
        </w:r>
        <w:r>
          <w:rPr>
            <w:webHidden/>
          </w:rPr>
          <w:instrText xml:space="preserve"> PAGEREF _Toc88487410 \h </w:instrText>
        </w:r>
        <w:r>
          <w:rPr>
            <w:webHidden/>
          </w:rPr>
        </w:r>
        <w:r>
          <w:rPr>
            <w:webHidden/>
          </w:rPr>
          <w:fldChar w:fldCharType="separate"/>
        </w:r>
        <w:r>
          <w:rPr>
            <w:webHidden/>
          </w:rPr>
          <w:t>10</w:t>
        </w:r>
        <w:r>
          <w:rPr>
            <w:webHidden/>
          </w:rPr>
          <w:fldChar w:fldCharType="end"/>
        </w:r>
      </w:hyperlink>
    </w:p>
    <w:p w14:paraId="60669DBB" w14:textId="61A8FE4B" w:rsidR="009F36A6" w:rsidRDefault="009F36A6">
      <w:pPr>
        <w:pStyle w:val="TOC3"/>
        <w:rPr>
          <w:rFonts w:asciiTheme="minorHAnsi" w:hAnsiTheme="minorHAnsi" w:cstheme="minorBidi"/>
          <w:kern w:val="2"/>
          <w:sz w:val="21"/>
          <w:szCs w:val="22"/>
          <w:lang w:val="en-US" w:eastAsia="zh-CN"/>
        </w:rPr>
      </w:pPr>
      <w:hyperlink w:anchor="_Toc88487411" w:history="1">
        <w:r w:rsidRPr="002D03EF">
          <w:rPr>
            <w:rStyle w:val="a8"/>
          </w:rPr>
          <w:t>6.3.1</w:t>
        </w:r>
        <w:r>
          <w:rPr>
            <w:rFonts w:asciiTheme="minorHAnsi" w:hAnsiTheme="minorHAnsi" w:cstheme="minorBidi"/>
            <w:kern w:val="2"/>
            <w:sz w:val="21"/>
            <w:szCs w:val="22"/>
            <w:lang w:val="en-US" w:eastAsia="zh-CN"/>
          </w:rPr>
          <w:tab/>
        </w:r>
        <w:r w:rsidRPr="002D03EF">
          <w:rPr>
            <w:rStyle w:val="a8"/>
          </w:rPr>
          <w:t>Client procedure</w:t>
        </w:r>
        <w:r>
          <w:rPr>
            <w:webHidden/>
          </w:rPr>
          <w:tab/>
        </w:r>
        <w:r>
          <w:rPr>
            <w:webHidden/>
          </w:rPr>
          <w:fldChar w:fldCharType="begin"/>
        </w:r>
        <w:r>
          <w:rPr>
            <w:webHidden/>
          </w:rPr>
          <w:instrText xml:space="preserve"> PAGEREF _Toc88487411 \h </w:instrText>
        </w:r>
        <w:r>
          <w:rPr>
            <w:webHidden/>
          </w:rPr>
        </w:r>
        <w:r>
          <w:rPr>
            <w:webHidden/>
          </w:rPr>
          <w:fldChar w:fldCharType="separate"/>
        </w:r>
        <w:r>
          <w:rPr>
            <w:webHidden/>
          </w:rPr>
          <w:t>10</w:t>
        </w:r>
        <w:r>
          <w:rPr>
            <w:webHidden/>
          </w:rPr>
          <w:fldChar w:fldCharType="end"/>
        </w:r>
      </w:hyperlink>
    </w:p>
    <w:p w14:paraId="5BBE00E6" w14:textId="02487672" w:rsidR="009F36A6" w:rsidRDefault="009F36A6">
      <w:pPr>
        <w:pStyle w:val="TOC4"/>
        <w:rPr>
          <w:rFonts w:asciiTheme="minorHAnsi" w:hAnsiTheme="minorHAnsi" w:cstheme="minorBidi"/>
          <w:kern w:val="2"/>
          <w:sz w:val="21"/>
          <w:szCs w:val="22"/>
          <w:lang w:val="en-US" w:eastAsia="zh-CN"/>
        </w:rPr>
      </w:pPr>
      <w:hyperlink w:anchor="_Toc88487412" w:history="1">
        <w:r w:rsidRPr="002D03EF">
          <w:rPr>
            <w:rStyle w:val="a8"/>
            <w:lang w:eastAsia="zh-CN"/>
          </w:rPr>
          <w:t>6.3.1.1</w:t>
        </w:r>
        <w:r>
          <w:rPr>
            <w:rFonts w:asciiTheme="minorHAnsi" w:hAnsiTheme="minorHAnsi" w:cstheme="minorBidi"/>
            <w:kern w:val="2"/>
            <w:sz w:val="21"/>
            <w:szCs w:val="22"/>
            <w:lang w:val="en-US" w:eastAsia="zh-CN"/>
          </w:rPr>
          <w:tab/>
        </w:r>
        <w:r w:rsidRPr="002D03EF">
          <w:rPr>
            <w:rStyle w:val="a8"/>
            <w:lang w:eastAsia="zh-CN"/>
          </w:rPr>
          <w:t>C2 communication modes configuration procedure</w:t>
        </w:r>
        <w:r>
          <w:rPr>
            <w:webHidden/>
          </w:rPr>
          <w:tab/>
        </w:r>
        <w:r>
          <w:rPr>
            <w:webHidden/>
          </w:rPr>
          <w:fldChar w:fldCharType="begin"/>
        </w:r>
        <w:r>
          <w:rPr>
            <w:webHidden/>
          </w:rPr>
          <w:instrText xml:space="preserve"> PAGEREF _Toc88487412 \h </w:instrText>
        </w:r>
        <w:r>
          <w:rPr>
            <w:webHidden/>
          </w:rPr>
        </w:r>
        <w:r>
          <w:rPr>
            <w:webHidden/>
          </w:rPr>
          <w:fldChar w:fldCharType="separate"/>
        </w:r>
        <w:r>
          <w:rPr>
            <w:webHidden/>
          </w:rPr>
          <w:t>10</w:t>
        </w:r>
        <w:r>
          <w:rPr>
            <w:webHidden/>
          </w:rPr>
          <w:fldChar w:fldCharType="end"/>
        </w:r>
      </w:hyperlink>
    </w:p>
    <w:p w14:paraId="23355BF6" w14:textId="48B2FE7B" w:rsidR="009F36A6" w:rsidRDefault="009F36A6">
      <w:pPr>
        <w:pStyle w:val="TOC4"/>
        <w:rPr>
          <w:rFonts w:asciiTheme="minorHAnsi" w:hAnsiTheme="minorHAnsi" w:cstheme="minorBidi"/>
          <w:kern w:val="2"/>
          <w:sz w:val="21"/>
          <w:szCs w:val="22"/>
          <w:lang w:val="en-US" w:eastAsia="zh-CN"/>
        </w:rPr>
      </w:pPr>
      <w:hyperlink w:anchor="_Toc88487413" w:history="1">
        <w:r w:rsidRPr="002D03EF">
          <w:rPr>
            <w:rStyle w:val="a8"/>
            <w:lang w:eastAsia="zh-CN"/>
          </w:rPr>
          <w:t>6.3.1.2</w:t>
        </w:r>
        <w:r>
          <w:rPr>
            <w:rFonts w:asciiTheme="minorHAnsi" w:hAnsiTheme="minorHAnsi" w:cstheme="minorBidi"/>
            <w:kern w:val="2"/>
            <w:sz w:val="21"/>
            <w:szCs w:val="22"/>
            <w:lang w:val="en-US" w:eastAsia="zh-CN"/>
          </w:rPr>
          <w:tab/>
        </w:r>
        <w:r w:rsidRPr="002D03EF">
          <w:rPr>
            <w:rStyle w:val="a8"/>
            <w:lang w:eastAsia="zh-CN"/>
          </w:rPr>
          <w:t>C2 communication mode selection by UAE Client procedure</w:t>
        </w:r>
        <w:r>
          <w:rPr>
            <w:webHidden/>
          </w:rPr>
          <w:tab/>
        </w:r>
        <w:r>
          <w:rPr>
            <w:webHidden/>
          </w:rPr>
          <w:fldChar w:fldCharType="begin"/>
        </w:r>
        <w:r>
          <w:rPr>
            <w:webHidden/>
          </w:rPr>
          <w:instrText xml:space="preserve"> PAGEREF _Toc88487413 \h </w:instrText>
        </w:r>
        <w:r>
          <w:rPr>
            <w:webHidden/>
          </w:rPr>
        </w:r>
        <w:r>
          <w:rPr>
            <w:webHidden/>
          </w:rPr>
          <w:fldChar w:fldCharType="separate"/>
        </w:r>
        <w:r>
          <w:rPr>
            <w:webHidden/>
          </w:rPr>
          <w:t>10</w:t>
        </w:r>
        <w:r>
          <w:rPr>
            <w:webHidden/>
          </w:rPr>
          <w:fldChar w:fldCharType="end"/>
        </w:r>
      </w:hyperlink>
    </w:p>
    <w:p w14:paraId="5115AF21" w14:textId="12897430" w:rsidR="009F36A6" w:rsidRDefault="009F36A6">
      <w:pPr>
        <w:pStyle w:val="TOC4"/>
        <w:rPr>
          <w:rFonts w:asciiTheme="minorHAnsi" w:hAnsiTheme="minorHAnsi" w:cstheme="minorBidi"/>
          <w:kern w:val="2"/>
          <w:sz w:val="21"/>
          <w:szCs w:val="22"/>
          <w:lang w:val="en-US" w:eastAsia="zh-CN"/>
        </w:rPr>
      </w:pPr>
      <w:hyperlink w:anchor="_Toc88487414" w:history="1">
        <w:r w:rsidRPr="002D03EF">
          <w:rPr>
            <w:rStyle w:val="a8"/>
            <w:lang w:eastAsia="zh-CN"/>
          </w:rPr>
          <w:t>6.3.1.3</w:t>
        </w:r>
        <w:r>
          <w:rPr>
            <w:rFonts w:asciiTheme="minorHAnsi" w:hAnsiTheme="minorHAnsi" w:cstheme="minorBidi"/>
            <w:kern w:val="2"/>
            <w:sz w:val="21"/>
            <w:szCs w:val="22"/>
            <w:lang w:val="en-US" w:eastAsia="zh-CN"/>
          </w:rPr>
          <w:tab/>
        </w:r>
        <w:r w:rsidRPr="002D03EF">
          <w:rPr>
            <w:rStyle w:val="a8"/>
            <w:lang w:eastAsia="zh-CN"/>
          </w:rPr>
          <w:t>UAE-layer assisted dynamic C2 mode switching procedure</w:t>
        </w:r>
        <w:r>
          <w:rPr>
            <w:webHidden/>
          </w:rPr>
          <w:tab/>
        </w:r>
        <w:r>
          <w:rPr>
            <w:webHidden/>
          </w:rPr>
          <w:fldChar w:fldCharType="begin"/>
        </w:r>
        <w:r>
          <w:rPr>
            <w:webHidden/>
          </w:rPr>
          <w:instrText xml:space="preserve"> PAGEREF _Toc88487414 \h </w:instrText>
        </w:r>
        <w:r>
          <w:rPr>
            <w:webHidden/>
          </w:rPr>
        </w:r>
        <w:r>
          <w:rPr>
            <w:webHidden/>
          </w:rPr>
          <w:fldChar w:fldCharType="separate"/>
        </w:r>
        <w:r>
          <w:rPr>
            <w:webHidden/>
          </w:rPr>
          <w:t>11</w:t>
        </w:r>
        <w:r>
          <w:rPr>
            <w:webHidden/>
          </w:rPr>
          <w:fldChar w:fldCharType="end"/>
        </w:r>
      </w:hyperlink>
    </w:p>
    <w:p w14:paraId="47EC58C2" w14:textId="315F9B9C" w:rsidR="009F36A6" w:rsidRDefault="009F36A6">
      <w:pPr>
        <w:pStyle w:val="TOC3"/>
        <w:rPr>
          <w:rFonts w:asciiTheme="minorHAnsi" w:hAnsiTheme="minorHAnsi" w:cstheme="minorBidi"/>
          <w:kern w:val="2"/>
          <w:sz w:val="21"/>
          <w:szCs w:val="22"/>
          <w:lang w:val="en-US" w:eastAsia="zh-CN"/>
        </w:rPr>
      </w:pPr>
      <w:hyperlink w:anchor="_Toc88487415" w:history="1">
        <w:r w:rsidRPr="002D03EF">
          <w:rPr>
            <w:rStyle w:val="a8"/>
          </w:rPr>
          <w:t>6.3.2</w:t>
        </w:r>
        <w:r>
          <w:rPr>
            <w:rFonts w:asciiTheme="minorHAnsi" w:hAnsiTheme="minorHAnsi" w:cstheme="minorBidi"/>
            <w:kern w:val="2"/>
            <w:sz w:val="21"/>
            <w:szCs w:val="22"/>
            <w:lang w:val="en-US" w:eastAsia="zh-CN"/>
          </w:rPr>
          <w:tab/>
        </w:r>
        <w:r w:rsidRPr="002D03EF">
          <w:rPr>
            <w:rStyle w:val="a8"/>
          </w:rPr>
          <w:t>Server procedure</w:t>
        </w:r>
        <w:r>
          <w:rPr>
            <w:webHidden/>
          </w:rPr>
          <w:tab/>
        </w:r>
        <w:r>
          <w:rPr>
            <w:webHidden/>
          </w:rPr>
          <w:fldChar w:fldCharType="begin"/>
        </w:r>
        <w:r>
          <w:rPr>
            <w:webHidden/>
          </w:rPr>
          <w:instrText xml:space="preserve"> PAGEREF _Toc88487415 \h </w:instrText>
        </w:r>
        <w:r>
          <w:rPr>
            <w:webHidden/>
          </w:rPr>
        </w:r>
        <w:r>
          <w:rPr>
            <w:webHidden/>
          </w:rPr>
          <w:fldChar w:fldCharType="separate"/>
        </w:r>
        <w:r>
          <w:rPr>
            <w:webHidden/>
          </w:rPr>
          <w:t>11</w:t>
        </w:r>
        <w:r>
          <w:rPr>
            <w:webHidden/>
          </w:rPr>
          <w:fldChar w:fldCharType="end"/>
        </w:r>
      </w:hyperlink>
    </w:p>
    <w:p w14:paraId="5115E72A" w14:textId="3D80E5F0" w:rsidR="009F36A6" w:rsidRDefault="009F36A6">
      <w:pPr>
        <w:pStyle w:val="TOC4"/>
        <w:rPr>
          <w:rFonts w:asciiTheme="minorHAnsi" w:hAnsiTheme="minorHAnsi" w:cstheme="minorBidi"/>
          <w:kern w:val="2"/>
          <w:sz w:val="21"/>
          <w:szCs w:val="22"/>
          <w:lang w:val="en-US" w:eastAsia="zh-CN"/>
        </w:rPr>
      </w:pPr>
      <w:hyperlink w:anchor="_Toc88487416" w:history="1">
        <w:r w:rsidRPr="002D03EF">
          <w:rPr>
            <w:rStyle w:val="a8"/>
            <w:lang w:eastAsia="zh-CN"/>
          </w:rPr>
          <w:t>6.3.2.1</w:t>
        </w:r>
        <w:r>
          <w:rPr>
            <w:rFonts w:asciiTheme="minorHAnsi" w:hAnsiTheme="minorHAnsi" w:cstheme="minorBidi"/>
            <w:kern w:val="2"/>
            <w:sz w:val="21"/>
            <w:szCs w:val="22"/>
            <w:lang w:val="en-US" w:eastAsia="zh-CN"/>
          </w:rPr>
          <w:tab/>
        </w:r>
        <w:r w:rsidRPr="002D03EF">
          <w:rPr>
            <w:rStyle w:val="a8"/>
            <w:lang w:eastAsia="zh-CN"/>
          </w:rPr>
          <w:t>C2 communication modes configuration procedure</w:t>
        </w:r>
        <w:r>
          <w:rPr>
            <w:webHidden/>
          </w:rPr>
          <w:tab/>
        </w:r>
        <w:r>
          <w:rPr>
            <w:webHidden/>
          </w:rPr>
          <w:fldChar w:fldCharType="begin"/>
        </w:r>
        <w:r>
          <w:rPr>
            <w:webHidden/>
          </w:rPr>
          <w:instrText xml:space="preserve"> PAGEREF _Toc88487416 \h </w:instrText>
        </w:r>
        <w:r>
          <w:rPr>
            <w:webHidden/>
          </w:rPr>
        </w:r>
        <w:r>
          <w:rPr>
            <w:webHidden/>
          </w:rPr>
          <w:fldChar w:fldCharType="separate"/>
        </w:r>
        <w:r>
          <w:rPr>
            <w:webHidden/>
          </w:rPr>
          <w:t>11</w:t>
        </w:r>
        <w:r>
          <w:rPr>
            <w:webHidden/>
          </w:rPr>
          <w:fldChar w:fldCharType="end"/>
        </w:r>
      </w:hyperlink>
    </w:p>
    <w:p w14:paraId="5052042F" w14:textId="518EEAD2" w:rsidR="009F36A6" w:rsidRDefault="009F36A6">
      <w:pPr>
        <w:pStyle w:val="TOC4"/>
        <w:rPr>
          <w:rFonts w:asciiTheme="minorHAnsi" w:hAnsiTheme="minorHAnsi" w:cstheme="minorBidi"/>
          <w:kern w:val="2"/>
          <w:sz w:val="21"/>
          <w:szCs w:val="22"/>
          <w:lang w:val="en-US" w:eastAsia="zh-CN"/>
        </w:rPr>
      </w:pPr>
      <w:hyperlink w:anchor="_Toc88487417" w:history="1">
        <w:r w:rsidRPr="002D03EF">
          <w:rPr>
            <w:rStyle w:val="a8"/>
            <w:lang w:eastAsia="zh-CN"/>
          </w:rPr>
          <w:t>6.3.2.2</w:t>
        </w:r>
        <w:r>
          <w:rPr>
            <w:rFonts w:asciiTheme="minorHAnsi" w:hAnsiTheme="minorHAnsi" w:cstheme="minorBidi"/>
            <w:kern w:val="2"/>
            <w:sz w:val="21"/>
            <w:szCs w:val="22"/>
            <w:lang w:val="en-US" w:eastAsia="zh-CN"/>
          </w:rPr>
          <w:tab/>
        </w:r>
        <w:r w:rsidRPr="002D03EF">
          <w:rPr>
            <w:rStyle w:val="a8"/>
            <w:lang w:eastAsia="zh-CN"/>
          </w:rPr>
          <w:t>C2 communication mode selection by UAE Client</w:t>
        </w:r>
        <w:r>
          <w:rPr>
            <w:webHidden/>
          </w:rPr>
          <w:tab/>
        </w:r>
        <w:r>
          <w:rPr>
            <w:webHidden/>
          </w:rPr>
          <w:fldChar w:fldCharType="begin"/>
        </w:r>
        <w:r>
          <w:rPr>
            <w:webHidden/>
          </w:rPr>
          <w:instrText xml:space="preserve"> PAGEREF _Toc88487417 \h </w:instrText>
        </w:r>
        <w:r>
          <w:rPr>
            <w:webHidden/>
          </w:rPr>
        </w:r>
        <w:r>
          <w:rPr>
            <w:webHidden/>
          </w:rPr>
          <w:fldChar w:fldCharType="separate"/>
        </w:r>
        <w:r>
          <w:rPr>
            <w:webHidden/>
          </w:rPr>
          <w:t>12</w:t>
        </w:r>
        <w:r>
          <w:rPr>
            <w:webHidden/>
          </w:rPr>
          <w:fldChar w:fldCharType="end"/>
        </w:r>
      </w:hyperlink>
    </w:p>
    <w:p w14:paraId="75775550" w14:textId="1BA8C36B" w:rsidR="009F36A6" w:rsidRDefault="009F36A6">
      <w:pPr>
        <w:pStyle w:val="TOC4"/>
        <w:rPr>
          <w:rFonts w:asciiTheme="minorHAnsi" w:hAnsiTheme="minorHAnsi" w:cstheme="minorBidi"/>
          <w:kern w:val="2"/>
          <w:sz w:val="21"/>
          <w:szCs w:val="22"/>
          <w:lang w:val="en-US" w:eastAsia="zh-CN"/>
        </w:rPr>
      </w:pPr>
      <w:hyperlink w:anchor="_Toc88487418" w:history="1">
        <w:r w:rsidRPr="002D03EF">
          <w:rPr>
            <w:rStyle w:val="a8"/>
            <w:lang w:eastAsia="zh-CN"/>
          </w:rPr>
          <w:t>6.3.2.3</w:t>
        </w:r>
        <w:r>
          <w:rPr>
            <w:rFonts w:asciiTheme="minorHAnsi" w:hAnsiTheme="minorHAnsi" w:cstheme="minorBidi"/>
            <w:kern w:val="2"/>
            <w:sz w:val="21"/>
            <w:szCs w:val="22"/>
            <w:lang w:val="en-US" w:eastAsia="zh-CN"/>
          </w:rPr>
          <w:tab/>
        </w:r>
        <w:r w:rsidRPr="002D03EF">
          <w:rPr>
            <w:rStyle w:val="a8"/>
            <w:lang w:eastAsia="zh-CN"/>
          </w:rPr>
          <w:t>UAE-layer assisted dynamic C2 mode switching</w:t>
        </w:r>
        <w:r>
          <w:rPr>
            <w:webHidden/>
          </w:rPr>
          <w:tab/>
        </w:r>
        <w:r>
          <w:rPr>
            <w:webHidden/>
          </w:rPr>
          <w:fldChar w:fldCharType="begin"/>
        </w:r>
        <w:r>
          <w:rPr>
            <w:webHidden/>
          </w:rPr>
          <w:instrText xml:space="preserve"> PAGEREF _Toc88487418 \h </w:instrText>
        </w:r>
        <w:r>
          <w:rPr>
            <w:webHidden/>
          </w:rPr>
        </w:r>
        <w:r>
          <w:rPr>
            <w:webHidden/>
          </w:rPr>
          <w:fldChar w:fldCharType="separate"/>
        </w:r>
        <w:r>
          <w:rPr>
            <w:webHidden/>
          </w:rPr>
          <w:t>12</w:t>
        </w:r>
        <w:r>
          <w:rPr>
            <w:webHidden/>
          </w:rPr>
          <w:fldChar w:fldCharType="end"/>
        </w:r>
      </w:hyperlink>
    </w:p>
    <w:p w14:paraId="7E10E0E2" w14:textId="22AB7292" w:rsidR="009F36A6" w:rsidRDefault="009F36A6">
      <w:pPr>
        <w:pStyle w:val="TOC2"/>
        <w:rPr>
          <w:rFonts w:asciiTheme="minorHAnsi" w:hAnsiTheme="minorHAnsi" w:cstheme="minorBidi"/>
          <w:kern w:val="2"/>
          <w:sz w:val="21"/>
          <w:szCs w:val="22"/>
          <w:lang w:val="en-US" w:eastAsia="zh-CN"/>
        </w:rPr>
      </w:pPr>
      <w:hyperlink w:anchor="_Toc88487419" w:history="1">
        <w:r w:rsidRPr="002D03EF">
          <w:rPr>
            <w:rStyle w:val="a8"/>
          </w:rPr>
          <w:t>6.4</w:t>
        </w:r>
        <w:r>
          <w:rPr>
            <w:rFonts w:asciiTheme="minorHAnsi" w:hAnsiTheme="minorHAnsi" w:cstheme="minorBidi"/>
            <w:kern w:val="2"/>
            <w:sz w:val="21"/>
            <w:szCs w:val="22"/>
            <w:lang w:val="en-US" w:eastAsia="zh-CN"/>
          </w:rPr>
          <w:tab/>
        </w:r>
        <w:r w:rsidRPr="002D03EF">
          <w:rPr>
            <w:rStyle w:val="a8"/>
          </w:rPr>
          <w:t>UAS UE registration</w:t>
        </w:r>
        <w:r>
          <w:rPr>
            <w:webHidden/>
          </w:rPr>
          <w:tab/>
        </w:r>
        <w:r>
          <w:rPr>
            <w:webHidden/>
          </w:rPr>
          <w:fldChar w:fldCharType="begin"/>
        </w:r>
        <w:r>
          <w:rPr>
            <w:webHidden/>
          </w:rPr>
          <w:instrText xml:space="preserve"> PAGEREF _Toc88487419 \h </w:instrText>
        </w:r>
        <w:r>
          <w:rPr>
            <w:webHidden/>
          </w:rPr>
        </w:r>
        <w:r>
          <w:rPr>
            <w:webHidden/>
          </w:rPr>
          <w:fldChar w:fldCharType="separate"/>
        </w:r>
        <w:r>
          <w:rPr>
            <w:webHidden/>
          </w:rPr>
          <w:t>13</w:t>
        </w:r>
        <w:r>
          <w:rPr>
            <w:webHidden/>
          </w:rPr>
          <w:fldChar w:fldCharType="end"/>
        </w:r>
      </w:hyperlink>
    </w:p>
    <w:p w14:paraId="689043FF" w14:textId="44B63EB1" w:rsidR="009F36A6" w:rsidRDefault="009F36A6">
      <w:pPr>
        <w:pStyle w:val="TOC3"/>
        <w:rPr>
          <w:rFonts w:asciiTheme="minorHAnsi" w:hAnsiTheme="minorHAnsi" w:cstheme="minorBidi"/>
          <w:kern w:val="2"/>
          <w:sz w:val="21"/>
          <w:szCs w:val="22"/>
          <w:lang w:val="en-US" w:eastAsia="zh-CN"/>
        </w:rPr>
      </w:pPr>
      <w:hyperlink w:anchor="_Toc88487420" w:history="1">
        <w:r w:rsidRPr="002D03EF">
          <w:rPr>
            <w:rStyle w:val="a8"/>
          </w:rPr>
          <w:t>6.4.1</w:t>
        </w:r>
        <w:r>
          <w:rPr>
            <w:rFonts w:asciiTheme="minorHAnsi" w:hAnsiTheme="minorHAnsi" w:cstheme="minorBidi"/>
            <w:kern w:val="2"/>
            <w:sz w:val="21"/>
            <w:szCs w:val="22"/>
            <w:lang w:val="en-US" w:eastAsia="zh-CN"/>
          </w:rPr>
          <w:tab/>
        </w:r>
        <w:r w:rsidRPr="002D03EF">
          <w:rPr>
            <w:rStyle w:val="a8"/>
          </w:rPr>
          <w:t>Client procedure</w:t>
        </w:r>
        <w:r>
          <w:rPr>
            <w:webHidden/>
          </w:rPr>
          <w:tab/>
        </w:r>
        <w:r>
          <w:rPr>
            <w:webHidden/>
          </w:rPr>
          <w:fldChar w:fldCharType="begin"/>
        </w:r>
        <w:r>
          <w:rPr>
            <w:webHidden/>
          </w:rPr>
          <w:instrText xml:space="preserve"> PAGEREF _Toc88487420 \h </w:instrText>
        </w:r>
        <w:r>
          <w:rPr>
            <w:webHidden/>
          </w:rPr>
        </w:r>
        <w:r>
          <w:rPr>
            <w:webHidden/>
          </w:rPr>
          <w:fldChar w:fldCharType="separate"/>
        </w:r>
        <w:r>
          <w:rPr>
            <w:webHidden/>
          </w:rPr>
          <w:t>13</w:t>
        </w:r>
        <w:r>
          <w:rPr>
            <w:webHidden/>
          </w:rPr>
          <w:fldChar w:fldCharType="end"/>
        </w:r>
      </w:hyperlink>
    </w:p>
    <w:p w14:paraId="018D7E42" w14:textId="613F2C76" w:rsidR="009F36A6" w:rsidRDefault="009F36A6">
      <w:pPr>
        <w:pStyle w:val="TOC3"/>
        <w:rPr>
          <w:rFonts w:asciiTheme="minorHAnsi" w:hAnsiTheme="minorHAnsi" w:cstheme="minorBidi"/>
          <w:kern w:val="2"/>
          <w:sz w:val="21"/>
          <w:szCs w:val="22"/>
          <w:lang w:val="en-US" w:eastAsia="zh-CN"/>
        </w:rPr>
      </w:pPr>
      <w:hyperlink w:anchor="_Toc88487421" w:history="1">
        <w:r w:rsidRPr="002D03EF">
          <w:rPr>
            <w:rStyle w:val="a8"/>
          </w:rPr>
          <w:t>6.4.2</w:t>
        </w:r>
        <w:r>
          <w:rPr>
            <w:rFonts w:asciiTheme="minorHAnsi" w:hAnsiTheme="minorHAnsi" w:cstheme="minorBidi"/>
            <w:kern w:val="2"/>
            <w:sz w:val="21"/>
            <w:szCs w:val="22"/>
            <w:lang w:val="en-US" w:eastAsia="zh-CN"/>
          </w:rPr>
          <w:tab/>
        </w:r>
        <w:r w:rsidRPr="002D03EF">
          <w:rPr>
            <w:rStyle w:val="a8"/>
          </w:rPr>
          <w:t>Server procedure</w:t>
        </w:r>
        <w:r>
          <w:rPr>
            <w:webHidden/>
          </w:rPr>
          <w:tab/>
        </w:r>
        <w:r>
          <w:rPr>
            <w:webHidden/>
          </w:rPr>
          <w:fldChar w:fldCharType="begin"/>
        </w:r>
        <w:r>
          <w:rPr>
            <w:webHidden/>
          </w:rPr>
          <w:instrText xml:space="preserve"> PAGEREF _Toc88487421 \h </w:instrText>
        </w:r>
        <w:r>
          <w:rPr>
            <w:webHidden/>
          </w:rPr>
        </w:r>
        <w:r>
          <w:rPr>
            <w:webHidden/>
          </w:rPr>
          <w:fldChar w:fldCharType="separate"/>
        </w:r>
        <w:r>
          <w:rPr>
            <w:webHidden/>
          </w:rPr>
          <w:t>13</w:t>
        </w:r>
        <w:r>
          <w:rPr>
            <w:webHidden/>
          </w:rPr>
          <w:fldChar w:fldCharType="end"/>
        </w:r>
      </w:hyperlink>
    </w:p>
    <w:p w14:paraId="2C315DAE" w14:textId="1EDE25B3" w:rsidR="009F36A6" w:rsidRDefault="009F36A6">
      <w:pPr>
        <w:pStyle w:val="TOC2"/>
        <w:rPr>
          <w:rFonts w:asciiTheme="minorHAnsi" w:hAnsiTheme="minorHAnsi" w:cstheme="minorBidi"/>
          <w:kern w:val="2"/>
          <w:sz w:val="21"/>
          <w:szCs w:val="22"/>
          <w:lang w:val="en-US" w:eastAsia="zh-CN"/>
        </w:rPr>
      </w:pPr>
      <w:hyperlink w:anchor="_Toc88487422" w:history="1">
        <w:r w:rsidRPr="002D03EF">
          <w:rPr>
            <w:rStyle w:val="a8"/>
          </w:rPr>
          <w:t>6.5</w:t>
        </w:r>
        <w:r>
          <w:rPr>
            <w:rFonts w:asciiTheme="minorHAnsi" w:hAnsiTheme="minorHAnsi" w:cstheme="minorBidi"/>
            <w:kern w:val="2"/>
            <w:sz w:val="21"/>
            <w:szCs w:val="22"/>
            <w:lang w:val="en-US" w:eastAsia="zh-CN"/>
          </w:rPr>
          <w:tab/>
        </w:r>
        <w:r w:rsidRPr="002D03EF">
          <w:rPr>
            <w:rStyle w:val="a8"/>
          </w:rPr>
          <w:t>UAS UE de-registration</w:t>
        </w:r>
        <w:r>
          <w:rPr>
            <w:webHidden/>
          </w:rPr>
          <w:tab/>
        </w:r>
        <w:r>
          <w:rPr>
            <w:webHidden/>
          </w:rPr>
          <w:fldChar w:fldCharType="begin"/>
        </w:r>
        <w:r>
          <w:rPr>
            <w:webHidden/>
          </w:rPr>
          <w:instrText xml:space="preserve"> PAGEREF _Toc88487422 \h </w:instrText>
        </w:r>
        <w:r>
          <w:rPr>
            <w:webHidden/>
          </w:rPr>
        </w:r>
        <w:r>
          <w:rPr>
            <w:webHidden/>
          </w:rPr>
          <w:fldChar w:fldCharType="separate"/>
        </w:r>
        <w:r>
          <w:rPr>
            <w:webHidden/>
          </w:rPr>
          <w:t>14</w:t>
        </w:r>
        <w:r>
          <w:rPr>
            <w:webHidden/>
          </w:rPr>
          <w:fldChar w:fldCharType="end"/>
        </w:r>
      </w:hyperlink>
    </w:p>
    <w:p w14:paraId="7CE39C6C" w14:textId="1EFA4ABF" w:rsidR="009F36A6" w:rsidRDefault="009F36A6">
      <w:pPr>
        <w:pStyle w:val="TOC3"/>
        <w:rPr>
          <w:rFonts w:asciiTheme="minorHAnsi" w:hAnsiTheme="minorHAnsi" w:cstheme="minorBidi"/>
          <w:kern w:val="2"/>
          <w:sz w:val="21"/>
          <w:szCs w:val="22"/>
          <w:lang w:val="en-US" w:eastAsia="zh-CN"/>
        </w:rPr>
      </w:pPr>
      <w:hyperlink w:anchor="_Toc88487423" w:history="1">
        <w:r w:rsidRPr="002D03EF">
          <w:rPr>
            <w:rStyle w:val="a8"/>
          </w:rPr>
          <w:t>6.5.1</w:t>
        </w:r>
        <w:r>
          <w:rPr>
            <w:rFonts w:asciiTheme="minorHAnsi" w:hAnsiTheme="minorHAnsi" w:cstheme="minorBidi"/>
            <w:kern w:val="2"/>
            <w:sz w:val="21"/>
            <w:szCs w:val="22"/>
            <w:lang w:val="en-US" w:eastAsia="zh-CN"/>
          </w:rPr>
          <w:tab/>
        </w:r>
        <w:r w:rsidRPr="002D03EF">
          <w:rPr>
            <w:rStyle w:val="a8"/>
          </w:rPr>
          <w:t>Client procedure</w:t>
        </w:r>
        <w:r>
          <w:rPr>
            <w:webHidden/>
          </w:rPr>
          <w:tab/>
        </w:r>
        <w:r>
          <w:rPr>
            <w:webHidden/>
          </w:rPr>
          <w:fldChar w:fldCharType="begin"/>
        </w:r>
        <w:r>
          <w:rPr>
            <w:webHidden/>
          </w:rPr>
          <w:instrText xml:space="preserve"> PAGEREF _Toc88487423 \h </w:instrText>
        </w:r>
        <w:r>
          <w:rPr>
            <w:webHidden/>
          </w:rPr>
        </w:r>
        <w:r>
          <w:rPr>
            <w:webHidden/>
          </w:rPr>
          <w:fldChar w:fldCharType="separate"/>
        </w:r>
        <w:r>
          <w:rPr>
            <w:webHidden/>
          </w:rPr>
          <w:t>14</w:t>
        </w:r>
        <w:r>
          <w:rPr>
            <w:webHidden/>
          </w:rPr>
          <w:fldChar w:fldCharType="end"/>
        </w:r>
      </w:hyperlink>
    </w:p>
    <w:p w14:paraId="42F4DA20" w14:textId="1B39E7A7" w:rsidR="009F36A6" w:rsidRDefault="009F36A6">
      <w:pPr>
        <w:pStyle w:val="TOC3"/>
        <w:rPr>
          <w:rFonts w:asciiTheme="minorHAnsi" w:hAnsiTheme="minorHAnsi" w:cstheme="minorBidi"/>
          <w:kern w:val="2"/>
          <w:sz w:val="21"/>
          <w:szCs w:val="22"/>
          <w:lang w:val="en-US" w:eastAsia="zh-CN"/>
        </w:rPr>
      </w:pPr>
      <w:hyperlink w:anchor="_Toc88487424" w:history="1">
        <w:r w:rsidRPr="002D03EF">
          <w:rPr>
            <w:rStyle w:val="a8"/>
          </w:rPr>
          <w:t>6.5.2</w:t>
        </w:r>
        <w:r>
          <w:rPr>
            <w:rFonts w:asciiTheme="minorHAnsi" w:hAnsiTheme="minorHAnsi" w:cstheme="minorBidi"/>
            <w:kern w:val="2"/>
            <w:sz w:val="21"/>
            <w:szCs w:val="22"/>
            <w:lang w:val="en-US" w:eastAsia="zh-CN"/>
          </w:rPr>
          <w:tab/>
        </w:r>
        <w:r w:rsidRPr="002D03EF">
          <w:rPr>
            <w:rStyle w:val="a8"/>
          </w:rPr>
          <w:t>Server procedure</w:t>
        </w:r>
        <w:r>
          <w:rPr>
            <w:webHidden/>
          </w:rPr>
          <w:tab/>
        </w:r>
        <w:r>
          <w:rPr>
            <w:webHidden/>
          </w:rPr>
          <w:fldChar w:fldCharType="begin"/>
        </w:r>
        <w:r>
          <w:rPr>
            <w:webHidden/>
          </w:rPr>
          <w:instrText xml:space="preserve"> PAGEREF _Toc88487424 \h </w:instrText>
        </w:r>
        <w:r>
          <w:rPr>
            <w:webHidden/>
          </w:rPr>
        </w:r>
        <w:r>
          <w:rPr>
            <w:webHidden/>
          </w:rPr>
          <w:fldChar w:fldCharType="separate"/>
        </w:r>
        <w:r>
          <w:rPr>
            <w:webHidden/>
          </w:rPr>
          <w:t>14</w:t>
        </w:r>
        <w:r>
          <w:rPr>
            <w:webHidden/>
          </w:rPr>
          <w:fldChar w:fldCharType="end"/>
        </w:r>
      </w:hyperlink>
    </w:p>
    <w:p w14:paraId="4660DBA9" w14:textId="5EB58880" w:rsidR="009F36A6" w:rsidRDefault="009F36A6">
      <w:pPr>
        <w:pStyle w:val="TOC2"/>
        <w:rPr>
          <w:rFonts w:asciiTheme="minorHAnsi" w:hAnsiTheme="minorHAnsi" w:cstheme="minorBidi"/>
          <w:kern w:val="2"/>
          <w:sz w:val="21"/>
          <w:szCs w:val="22"/>
          <w:lang w:val="en-US" w:eastAsia="zh-CN"/>
        </w:rPr>
      </w:pPr>
      <w:hyperlink w:anchor="_Toc88487425" w:history="1">
        <w:r w:rsidRPr="002D03EF">
          <w:rPr>
            <w:rStyle w:val="a8"/>
          </w:rPr>
          <w:t>6.6</w:t>
        </w:r>
        <w:r>
          <w:rPr>
            <w:rFonts w:asciiTheme="minorHAnsi" w:hAnsiTheme="minorHAnsi" w:cstheme="minorBidi"/>
            <w:kern w:val="2"/>
            <w:sz w:val="21"/>
            <w:szCs w:val="22"/>
            <w:lang w:val="en-US" w:eastAsia="zh-CN"/>
          </w:rPr>
          <w:tab/>
        </w:r>
        <w:r w:rsidRPr="002D03EF">
          <w:rPr>
            <w:rStyle w:val="a8"/>
          </w:rPr>
          <w:t>UAS UE registration update</w:t>
        </w:r>
        <w:r>
          <w:rPr>
            <w:webHidden/>
          </w:rPr>
          <w:tab/>
        </w:r>
        <w:r>
          <w:rPr>
            <w:webHidden/>
          </w:rPr>
          <w:fldChar w:fldCharType="begin"/>
        </w:r>
        <w:r>
          <w:rPr>
            <w:webHidden/>
          </w:rPr>
          <w:instrText xml:space="preserve"> PAGEREF _Toc88487425 \h </w:instrText>
        </w:r>
        <w:r>
          <w:rPr>
            <w:webHidden/>
          </w:rPr>
        </w:r>
        <w:r>
          <w:rPr>
            <w:webHidden/>
          </w:rPr>
          <w:fldChar w:fldCharType="separate"/>
        </w:r>
        <w:r>
          <w:rPr>
            <w:webHidden/>
          </w:rPr>
          <w:t>15</w:t>
        </w:r>
        <w:r>
          <w:rPr>
            <w:webHidden/>
          </w:rPr>
          <w:fldChar w:fldCharType="end"/>
        </w:r>
      </w:hyperlink>
    </w:p>
    <w:p w14:paraId="0CD7BAAA" w14:textId="6D21D7CB" w:rsidR="009F36A6" w:rsidRDefault="009F36A6">
      <w:pPr>
        <w:pStyle w:val="TOC3"/>
        <w:rPr>
          <w:rFonts w:asciiTheme="minorHAnsi" w:hAnsiTheme="minorHAnsi" w:cstheme="minorBidi"/>
          <w:kern w:val="2"/>
          <w:sz w:val="21"/>
          <w:szCs w:val="22"/>
          <w:lang w:val="en-US" w:eastAsia="zh-CN"/>
        </w:rPr>
      </w:pPr>
      <w:hyperlink w:anchor="_Toc88487426" w:history="1">
        <w:r w:rsidRPr="002D03EF">
          <w:rPr>
            <w:rStyle w:val="a8"/>
          </w:rPr>
          <w:t>6.6.1</w:t>
        </w:r>
        <w:r>
          <w:rPr>
            <w:rFonts w:asciiTheme="minorHAnsi" w:hAnsiTheme="minorHAnsi" w:cstheme="minorBidi"/>
            <w:kern w:val="2"/>
            <w:sz w:val="21"/>
            <w:szCs w:val="22"/>
            <w:lang w:val="en-US" w:eastAsia="zh-CN"/>
          </w:rPr>
          <w:tab/>
        </w:r>
        <w:r w:rsidRPr="002D03EF">
          <w:rPr>
            <w:rStyle w:val="a8"/>
          </w:rPr>
          <w:t>Client procedure</w:t>
        </w:r>
        <w:r>
          <w:rPr>
            <w:webHidden/>
          </w:rPr>
          <w:tab/>
        </w:r>
        <w:r>
          <w:rPr>
            <w:webHidden/>
          </w:rPr>
          <w:fldChar w:fldCharType="begin"/>
        </w:r>
        <w:r>
          <w:rPr>
            <w:webHidden/>
          </w:rPr>
          <w:instrText xml:space="preserve"> PAGEREF _Toc88487426 \h </w:instrText>
        </w:r>
        <w:r>
          <w:rPr>
            <w:webHidden/>
          </w:rPr>
        </w:r>
        <w:r>
          <w:rPr>
            <w:webHidden/>
          </w:rPr>
          <w:fldChar w:fldCharType="separate"/>
        </w:r>
        <w:r>
          <w:rPr>
            <w:webHidden/>
          </w:rPr>
          <w:t>15</w:t>
        </w:r>
        <w:r>
          <w:rPr>
            <w:webHidden/>
          </w:rPr>
          <w:fldChar w:fldCharType="end"/>
        </w:r>
      </w:hyperlink>
    </w:p>
    <w:p w14:paraId="4B20BE2F" w14:textId="2DAECCA5" w:rsidR="009F36A6" w:rsidRDefault="009F36A6">
      <w:pPr>
        <w:pStyle w:val="TOC3"/>
        <w:rPr>
          <w:rFonts w:asciiTheme="minorHAnsi" w:hAnsiTheme="minorHAnsi" w:cstheme="minorBidi"/>
          <w:kern w:val="2"/>
          <w:sz w:val="21"/>
          <w:szCs w:val="22"/>
          <w:lang w:val="en-US" w:eastAsia="zh-CN"/>
        </w:rPr>
      </w:pPr>
      <w:hyperlink w:anchor="_Toc88487427" w:history="1">
        <w:r w:rsidRPr="002D03EF">
          <w:rPr>
            <w:rStyle w:val="a8"/>
          </w:rPr>
          <w:t>6.6.2</w:t>
        </w:r>
        <w:r>
          <w:rPr>
            <w:rFonts w:asciiTheme="minorHAnsi" w:hAnsiTheme="minorHAnsi" w:cstheme="minorBidi"/>
            <w:kern w:val="2"/>
            <w:sz w:val="21"/>
            <w:szCs w:val="22"/>
            <w:lang w:val="en-US" w:eastAsia="zh-CN"/>
          </w:rPr>
          <w:tab/>
        </w:r>
        <w:r w:rsidRPr="002D03EF">
          <w:rPr>
            <w:rStyle w:val="a8"/>
          </w:rPr>
          <w:t>Server procedure</w:t>
        </w:r>
        <w:r>
          <w:rPr>
            <w:webHidden/>
          </w:rPr>
          <w:tab/>
        </w:r>
        <w:r>
          <w:rPr>
            <w:webHidden/>
          </w:rPr>
          <w:fldChar w:fldCharType="begin"/>
        </w:r>
        <w:r>
          <w:rPr>
            <w:webHidden/>
          </w:rPr>
          <w:instrText xml:space="preserve"> PAGEREF _Toc88487427 \h </w:instrText>
        </w:r>
        <w:r>
          <w:rPr>
            <w:webHidden/>
          </w:rPr>
        </w:r>
        <w:r>
          <w:rPr>
            <w:webHidden/>
          </w:rPr>
          <w:fldChar w:fldCharType="separate"/>
        </w:r>
        <w:r>
          <w:rPr>
            <w:webHidden/>
          </w:rPr>
          <w:t>15</w:t>
        </w:r>
        <w:r>
          <w:rPr>
            <w:webHidden/>
          </w:rPr>
          <w:fldChar w:fldCharType="end"/>
        </w:r>
      </w:hyperlink>
    </w:p>
    <w:p w14:paraId="422CF448" w14:textId="5AAB1C5C" w:rsidR="009F36A6" w:rsidRDefault="009F36A6">
      <w:pPr>
        <w:pStyle w:val="TOC1"/>
        <w:rPr>
          <w:rFonts w:asciiTheme="minorHAnsi" w:hAnsiTheme="minorHAnsi" w:cstheme="minorBidi"/>
          <w:kern w:val="2"/>
          <w:sz w:val="21"/>
          <w:szCs w:val="22"/>
          <w:lang w:val="en-US" w:eastAsia="zh-CN"/>
        </w:rPr>
      </w:pPr>
      <w:hyperlink w:anchor="_Toc88487428" w:history="1">
        <w:r w:rsidRPr="002D03EF">
          <w:rPr>
            <w:rStyle w:val="a8"/>
          </w:rPr>
          <w:t>7</w:t>
        </w:r>
        <w:r>
          <w:rPr>
            <w:rFonts w:asciiTheme="minorHAnsi" w:hAnsiTheme="minorHAnsi" w:cstheme="minorBidi"/>
            <w:kern w:val="2"/>
            <w:sz w:val="21"/>
            <w:szCs w:val="22"/>
            <w:lang w:val="en-US" w:eastAsia="zh-CN"/>
          </w:rPr>
          <w:tab/>
        </w:r>
        <w:r w:rsidRPr="002D03EF">
          <w:rPr>
            <w:rStyle w:val="a8"/>
          </w:rPr>
          <w:t>Coding</w:t>
        </w:r>
        <w:r>
          <w:rPr>
            <w:webHidden/>
          </w:rPr>
          <w:tab/>
        </w:r>
        <w:r>
          <w:rPr>
            <w:webHidden/>
          </w:rPr>
          <w:fldChar w:fldCharType="begin"/>
        </w:r>
        <w:r>
          <w:rPr>
            <w:webHidden/>
          </w:rPr>
          <w:instrText xml:space="preserve"> PAGEREF _Toc88487428 \h </w:instrText>
        </w:r>
        <w:r>
          <w:rPr>
            <w:webHidden/>
          </w:rPr>
        </w:r>
        <w:r>
          <w:rPr>
            <w:webHidden/>
          </w:rPr>
          <w:fldChar w:fldCharType="separate"/>
        </w:r>
        <w:r>
          <w:rPr>
            <w:webHidden/>
          </w:rPr>
          <w:t>16</w:t>
        </w:r>
        <w:r>
          <w:rPr>
            <w:webHidden/>
          </w:rPr>
          <w:fldChar w:fldCharType="end"/>
        </w:r>
      </w:hyperlink>
    </w:p>
    <w:p w14:paraId="51A43483" w14:textId="7A964CBA" w:rsidR="009F36A6" w:rsidRDefault="009F36A6">
      <w:pPr>
        <w:pStyle w:val="TOC2"/>
        <w:rPr>
          <w:rFonts w:asciiTheme="minorHAnsi" w:hAnsiTheme="minorHAnsi" w:cstheme="minorBidi"/>
          <w:kern w:val="2"/>
          <w:sz w:val="21"/>
          <w:szCs w:val="22"/>
          <w:lang w:val="en-US" w:eastAsia="zh-CN"/>
        </w:rPr>
      </w:pPr>
      <w:hyperlink w:anchor="_Toc88487429" w:history="1">
        <w:r w:rsidRPr="002D03EF">
          <w:rPr>
            <w:rStyle w:val="a8"/>
          </w:rPr>
          <w:t>7.1</w:t>
        </w:r>
        <w:r>
          <w:rPr>
            <w:rFonts w:asciiTheme="minorHAnsi" w:hAnsiTheme="minorHAnsi" w:cstheme="minorBidi"/>
            <w:kern w:val="2"/>
            <w:sz w:val="21"/>
            <w:szCs w:val="22"/>
            <w:lang w:val="en-US" w:eastAsia="zh-CN"/>
          </w:rPr>
          <w:tab/>
        </w:r>
        <w:r w:rsidRPr="002D03EF">
          <w:rPr>
            <w:rStyle w:val="a8"/>
          </w:rPr>
          <w:t>General</w:t>
        </w:r>
        <w:r>
          <w:rPr>
            <w:webHidden/>
          </w:rPr>
          <w:tab/>
        </w:r>
        <w:r>
          <w:rPr>
            <w:webHidden/>
          </w:rPr>
          <w:fldChar w:fldCharType="begin"/>
        </w:r>
        <w:r>
          <w:rPr>
            <w:webHidden/>
          </w:rPr>
          <w:instrText xml:space="preserve"> PAGEREF _Toc88487429 \h </w:instrText>
        </w:r>
        <w:r>
          <w:rPr>
            <w:webHidden/>
          </w:rPr>
        </w:r>
        <w:r>
          <w:rPr>
            <w:webHidden/>
          </w:rPr>
          <w:fldChar w:fldCharType="separate"/>
        </w:r>
        <w:r>
          <w:rPr>
            <w:webHidden/>
          </w:rPr>
          <w:t>16</w:t>
        </w:r>
        <w:r>
          <w:rPr>
            <w:webHidden/>
          </w:rPr>
          <w:fldChar w:fldCharType="end"/>
        </w:r>
      </w:hyperlink>
    </w:p>
    <w:p w14:paraId="237F74EF" w14:textId="2B639249" w:rsidR="009F36A6" w:rsidRDefault="009F36A6">
      <w:pPr>
        <w:pStyle w:val="TOC2"/>
        <w:rPr>
          <w:rFonts w:asciiTheme="minorHAnsi" w:hAnsiTheme="minorHAnsi" w:cstheme="minorBidi"/>
          <w:kern w:val="2"/>
          <w:sz w:val="21"/>
          <w:szCs w:val="22"/>
          <w:lang w:val="en-US" w:eastAsia="zh-CN"/>
        </w:rPr>
      </w:pPr>
      <w:hyperlink w:anchor="_Toc88487430" w:history="1">
        <w:r w:rsidRPr="002D03EF">
          <w:rPr>
            <w:rStyle w:val="a8"/>
          </w:rPr>
          <w:t>7.2</w:t>
        </w:r>
        <w:r>
          <w:rPr>
            <w:rFonts w:asciiTheme="minorHAnsi" w:hAnsiTheme="minorHAnsi" w:cstheme="minorBidi"/>
            <w:kern w:val="2"/>
            <w:sz w:val="21"/>
            <w:szCs w:val="22"/>
            <w:lang w:val="en-US" w:eastAsia="zh-CN"/>
          </w:rPr>
          <w:tab/>
        </w:r>
        <w:r w:rsidRPr="002D03EF">
          <w:rPr>
            <w:rStyle w:val="a8"/>
          </w:rPr>
          <w:t>Application unique ID</w:t>
        </w:r>
        <w:r>
          <w:rPr>
            <w:webHidden/>
          </w:rPr>
          <w:tab/>
        </w:r>
        <w:r>
          <w:rPr>
            <w:webHidden/>
          </w:rPr>
          <w:fldChar w:fldCharType="begin"/>
        </w:r>
        <w:r>
          <w:rPr>
            <w:webHidden/>
          </w:rPr>
          <w:instrText xml:space="preserve"> PAGEREF _Toc88487430 \h </w:instrText>
        </w:r>
        <w:r>
          <w:rPr>
            <w:webHidden/>
          </w:rPr>
        </w:r>
        <w:r>
          <w:rPr>
            <w:webHidden/>
          </w:rPr>
          <w:fldChar w:fldCharType="separate"/>
        </w:r>
        <w:r>
          <w:rPr>
            <w:webHidden/>
          </w:rPr>
          <w:t>16</w:t>
        </w:r>
        <w:r>
          <w:rPr>
            <w:webHidden/>
          </w:rPr>
          <w:fldChar w:fldCharType="end"/>
        </w:r>
      </w:hyperlink>
    </w:p>
    <w:p w14:paraId="6BB5CB84" w14:textId="0A458CF4" w:rsidR="009F36A6" w:rsidRDefault="009F36A6">
      <w:pPr>
        <w:pStyle w:val="TOC2"/>
        <w:rPr>
          <w:rFonts w:asciiTheme="minorHAnsi" w:hAnsiTheme="minorHAnsi" w:cstheme="minorBidi"/>
          <w:kern w:val="2"/>
          <w:sz w:val="21"/>
          <w:szCs w:val="22"/>
          <w:lang w:val="en-US" w:eastAsia="zh-CN"/>
        </w:rPr>
      </w:pPr>
      <w:hyperlink w:anchor="_Toc88487431" w:history="1">
        <w:r w:rsidRPr="002D03EF">
          <w:rPr>
            <w:rStyle w:val="a8"/>
          </w:rPr>
          <w:t>7.3</w:t>
        </w:r>
        <w:r>
          <w:rPr>
            <w:rFonts w:asciiTheme="minorHAnsi" w:hAnsiTheme="minorHAnsi" w:cstheme="minorBidi"/>
            <w:kern w:val="2"/>
            <w:sz w:val="21"/>
            <w:szCs w:val="22"/>
            <w:lang w:val="en-US" w:eastAsia="zh-CN"/>
          </w:rPr>
          <w:tab/>
        </w:r>
        <w:r w:rsidRPr="002D03EF">
          <w:rPr>
            <w:rStyle w:val="a8"/>
          </w:rPr>
          <w:t>Structure</w:t>
        </w:r>
        <w:r>
          <w:rPr>
            <w:webHidden/>
          </w:rPr>
          <w:tab/>
        </w:r>
        <w:r>
          <w:rPr>
            <w:webHidden/>
          </w:rPr>
          <w:fldChar w:fldCharType="begin"/>
        </w:r>
        <w:r>
          <w:rPr>
            <w:webHidden/>
          </w:rPr>
          <w:instrText xml:space="preserve"> PAGEREF _Toc88487431 \h </w:instrText>
        </w:r>
        <w:r>
          <w:rPr>
            <w:webHidden/>
          </w:rPr>
        </w:r>
        <w:r>
          <w:rPr>
            <w:webHidden/>
          </w:rPr>
          <w:fldChar w:fldCharType="separate"/>
        </w:r>
        <w:r>
          <w:rPr>
            <w:webHidden/>
          </w:rPr>
          <w:t>16</w:t>
        </w:r>
        <w:r>
          <w:rPr>
            <w:webHidden/>
          </w:rPr>
          <w:fldChar w:fldCharType="end"/>
        </w:r>
      </w:hyperlink>
    </w:p>
    <w:p w14:paraId="384D66DD" w14:textId="26629CEF" w:rsidR="009F36A6" w:rsidRDefault="009F36A6">
      <w:pPr>
        <w:pStyle w:val="TOC2"/>
        <w:rPr>
          <w:rFonts w:asciiTheme="minorHAnsi" w:hAnsiTheme="minorHAnsi" w:cstheme="minorBidi"/>
          <w:kern w:val="2"/>
          <w:sz w:val="21"/>
          <w:szCs w:val="22"/>
          <w:lang w:val="en-US" w:eastAsia="zh-CN"/>
        </w:rPr>
      </w:pPr>
      <w:hyperlink w:anchor="_Toc88487432" w:history="1">
        <w:r w:rsidRPr="002D03EF">
          <w:rPr>
            <w:rStyle w:val="a8"/>
          </w:rPr>
          <w:t>7.4</w:t>
        </w:r>
        <w:r>
          <w:rPr>
            <w:rFonts w:asciiTheme="minorHAnsi" w:hAnsiTheme="minorHAnsi" w:cstheme="minorBidi"/>
            <w:kern w:val="2"/>
            <w:sz w:val="21"/>
            <w:szCs w:val="22"/>
            <w:lang w:val="en-US" w:eastAsia="zh-CN"/>
          </w:rPr>
          <w:tab/>
        </w:r>
        <w:r w:rsidRPr="002D03EF">
          <w:rPr>
            <w:rStyle w:val="a8"/>
          </w:rPr>
          <w:t>XML schema</w:t>
        </w:r>
        <w:r>
          <w:rPr>
            <w:webHidden/>
          </w:rPr>
          <w:tab/>
        </w:r>
        <w:r>
          <w:rPr>
            <w:webHidden/>
          </w:rPr>
          <w:fldChar w:fldCharType="begin"/>
        </w:r>
        <w:r>
          <w:rPr>
            <w:webHidden/>
          </w:rPr>
          <w:instrText xml:space="preserve"> PAGEREF _Toc88487432 \h </w:instrText>
        </w:r>
        <w:r>
          <w:rPr>
            <w:webHidden/>
          </w:rPr>
        </w:r>
        <w:r>
          <w:rPr>
            <w:webHidden/>
          </w:rPr>
          <w:fldChar w:fldCharType="separate"/>
        </w:r>
        <w:r>
          <w:rPr>
            <w:webHidden/>
          </w:rPr>
          <w:t>17</w:t>
        </w:r>
        <w:r>
          <w:rPr>
            <w:webHidden/>
          </w:rPr>
          <w:fldChar w:fldCharType="end"/>
        </w:r>
      </w:hyperlink>
    </w:p>
    <w:p w14:paraId="0C6FF2F2" w14:textId="456B546A" w:rsidR="009F36A6" w:rsidRDefault="009F36A6">
      <w:pPr>
        <w:pStyle w:val="TOC3"/>
        <w:rPr>
          <w:rFonts w:asciiTheme="minorHAnsi" w:hAnsiTheme="minorHAnsi" w:cstheme="minorBidi"/>
          <w:kern w:val="2"/>
          <w:sz w:val="21"/>
          <w:szCs w:val="22"/>
          <w:lang w:val="en-US" w:eastAsia="zh-CN"/>
        </w:rPr>
      </w:pPr>
      <w:hyperlink w:anchor="_Toc88487433" w:history="1">
        <w:r w:rsidRPr="002D03EF">
          <w:rPr>
            <w:rStyle w:val="a8"/>
          </w:rPr>
          <w:t>7.4.1</w:t>
        </w:r>
        <w:r>
          <w:rPr>
            <w:rFonts w:asciiTheme="minorHAnsi" w:hAnsiTheme="minorHAnsi" w:cstheme="minorBidi"/>
            <w:kern w:val="2"/>
            <w:sz w:val="21"/>
            <w:szCs w:val="22"/>
            <w:lang w:val="en-US" w:eastAsia="zh-CN"/>
          </w:rPr>
          <w:tab/>
        </w:r>
        <w:r w:rsidRPr="002D03EF">
          <w:rPr>
            <w:rStyle w:val="a8"/>
          </w:rPr>
          <w:t>General</w:t>
        </w:r>
        <w:r>
          <w:rPr>
            <w:webHidden/>
          </w:rPr>
          <w:tab/>
        </w:r>
        <w:r>
          <w:rPr>
            <w:webHidden/>
          </w:rPr>
          <w:fldChar w:fldCharType="begin"/>
        </w:r>
        <w:r>
          <w:rPr>
            <w:webHidden/>
          </w:rPr>
          <w:instrText xml:space="preserve"> PAGEREF _Toc88487433 \h </w:instrText>
        </w:r>
        <w:r>
          <w:rPr>
            <w:webHidden/>
          </w:rPr>
        </w:r>
        <w:r>
          <w:rPr>
            <w:webHidden/>
          </w:rPr>
          <w:fldChar w:fldCharType="separate"/>
        </w:r>
        <w:r>
          <w:rPr>
            <w:webHidden/>
          </w:rPr>
          <w:t>17</w:t>
        </w:r>
        <w:r>
          <w:rPr>
            <w:webHidden/>
          </w:rPr>
          <w:fldChar w:fldCharType="end"/>
        </w:r>
      </w:hyperlink>
    </w:p>
    <w:p w14:paraId="3DC7EC68" w14:textId="7B9E7E77" w:rsidR="009F36A6" w:rsidRDefault="009F36A6">
      <w:pPr>
        <w:pStyle w:val="TOC3"/>
        <w:rPr>
          <w:rFonts w:asciiTheme="minorHAnsi" w:hAnsiTheme="minorHAnsi" w:cstheme="minorBidi"/>
          <w:kern w:val="2"/>
          <w:sz w:val="21"/>
          <w:szCs w:val="22"/>
          <w:lang w:val="en-US" w:eastAsia="zh-CN"/>
        </w:rPr>
      </w:pPr>
      <w:hyperlink w:anchor="_Toc88487434" w:history="1">
        <w:r w:rsidRPr="002D03EF">
          <w:rPr>
            <w:rStyle w:val="a8"/>
            <w:lang w:eastAsia="zh-CN"/>
          </w:rPr>
          <w:t>7.4.2</w:t>
        </w:r>
        <w:r>
          <w:rPr>
            <w:rFonts w:asciiTheme="minorHAnsi" w:hAnsiTheme="minorHAnsi" w:cstheme="minorBidi"/>
            <w:kern w:val="2"/>
            <w:sz w:val="21"/>
            <w:szCs w:val="22"/>
            <w:lang w:val="en-US" w:eastAsia="zh-CN"/>
          </w:rPr>
          <w:tab/>
        </w:r>
        <w:r w:rsidRPr="002D03EF">
          <w:rPr>
            <w:rStyle w:val="a8"/>
            <w:lang w:eastAsia="zh-CN"/>
          </w:rPr>
          <w:t>XML schema</w:t>
        </w:r>
        <w:r>
          <w:rPr>
            <w:webHidden/>
          </w:rPr>
          <w:tab/>
        </w:r>
        <w:r>
          <w:rPr>
            <w:webHidden/>
          </w:rPr>
          <w:fldChar w:fldCharType="begin"/>
        </w:r>
        <w:r>
          <w:rPr>
            <w:webHidden/>
          </w:rPr>
          <w:instrText xml:space="preserve"> PAGEREF _Toc88487434 \h </w:instrText>
        </w:r>
        <w:r>
          <w:rPr>
            <w:webHidden/>
          </w:rPr>
        </w:r>
        <w:r>
          <w:rPr>
            <w:webHidden/>
          </w:rPr>
          <w:fldChar w:fldCharType="separate"/>
        </w:r>
        <w:r>
          <w:rPr>
            <w:webHidden/>
          </w:rPr>
          <w:t>17</w:t>
        </w:r>
        <w:r>
          <w:rPr>
            <w:webHidden/>
          </w:rPr>
          <w:fldChar w:fldCharType="end"/>
        </w:r>
      </w:hyperlink>
    </w:p>
    <w:p w14:paraId="39C517FD" w14:textId="7D715A88" w:rsidR="009F36A6" w:rsidRDefault="009F36A6">
      <w:pPr>
        <w:pStyle w:val="TOC2"/>
        <w:rPr>
          <w:rFonts w:asciiTheme="minorHAnsi" w:hAnsiTheme="minorHAnsi" w:cstheme="minorBidi"/>
          <w:kern w:val="2"/>
          <w:sz w:val="21"/>
          <w:szCs w:val="22"/>
          <w:lang w:val="en-US" w:eastAsia="zh-CN"/>
        </w:rPr>
      </w:pPr>
      <w:hyperlink w:anchor="_Toc88487435" w:history="1">
        <w:r w:rsidRPr="002D03EF">
          <w:rPr>
            <w:rStyle w:val="a8"/>
          </w:rPr>
          <w:t>7.5</w:t>
        </w:r>
        <w:r>
          <w:rPr>
            <w:rFonts w:asciiTheme="minorHAnsi" w:hAnsiTheme="minorHAnsi" w:cstheme="minorBidi"/>
            <w:kern w:val="2"/>
            <w:sz w:val="21"/>
            <w:szCs w:val="22"/>
            <w:lang w:val="en-US" w:eastAsia="zh-CN"/>
          </w:rPr>
          <w:tab/>
        </w:r>
        <w:r w:rsidRPr="002D03EF">
          <w:rPr>
            <w:rStyle w:val="a8"/>
          </w:rPr>
          <w:t>Data semantics</w:t>
        </w:r>
        <w:r>
          <w:rPr>
            <w:webHidden/>
          </w:rPr>
          <w:tab/>
        </w:r>
        <w:r>
          <w:rPr>
            <w:webHidden/>
          </w:rPr>
          <w:fldChar w:fldCharType="begin"/>
        </w:r>
        <w:r>
          <w:rPr>
            <w:webHidden/>
          </w:rPr>
          <w:instrText xml:space="preserve"> PAGEREF _Toc88487435 \h </w:instrText>
        </w:r>
        <w:r>
          <w:rPr>
            <w:webHidden/>
          </w:rPr>
        </w:r>
        <w:r>
          <w:rPr>
            <w:webHidden/>
          </w:rPr>
          <w:fldChar w:fldCharType="separate"/>
        </w:r>
        <w:r>
          <w:rPr>
            <w:webHidden/>
          </w:rPr>
          <w:t>19</w:t>
        </w:r>
        <w:r>
          <w:rPr>
            <w:webHidden/>
          </w:rPr>
          <w:fldChar w:fldCharType="end"/>
        </w:r>
      </w:hyperlink>
    </w:p>
    <w:p w14:paraId="59362651" w14:textId="627BA8AF" w:rsidR="009F36A6" w:rsidRDefault="009F36A6">
      <w:pPr>
        <w:pStyle w:val="TOC2"/>
        <w:rPr>
          <w:rFonts w:asciiTheme="minorHAnsi" w:hAnsiTheme="minorHAnsi" w:cstheme="minorBidi"/>
          <w:kern w:val="2"/>
          <w:sz w:val="21"/>
          <w:szCs w:val="22"/>
          <w:lang w:val="en-US" w:eastAsia="zh-CN"/>
        </w:rPr>
      </w:pPr>
      <w:hyperlink w:anchor="_Toc88487436" w:history="1">
        <w:r w:rsidRPr="002D03EF">
          <w:rPr>
            <w:rStyle w:val="a8"/>
          </w:rPr>
          <w:t>7.6</w:t>
        </w:r>
        <w:r>
          <w:rPr>
            <w:rFonts w:asciiTheme="minorHAnsi" w:hAnsiTheme="minorHAnsi" w:cstheme="minorBidi"/>
            <w:kern w:val="2"/>
            <w:sz w:val="21"/>
            <w:szCs w:val="22"/>
            <w:lang w:val="en-US" w:eastAsia="zh-CN"/>
          </w:rPr>
          <w:tab/>
        </w:r>
        <w:r w:rsidRPr="002D03EF">
          <w:rPr>
            <w:rStyle w:val="a8"/>
          </w:rPr>
          <w:t>MIME types</w:t>
        </w:r>
        <w:r>
          <w:rPr>
            <w:webHidden/>
          </w:rPr>
          <w:tab/>
        </w:r>
        <w:r>
          <w:rPr>
            <w:webHidden/>
          </w:rPr>
          <w:fldChar w:fldCharType="begin"/>
        </w:r>
        <w:r>
          <w:rPr>
            <w:webHidden/>
          </w:rPr>
          <w:instrText xml:space="preserve"> PAGEREF _Toc88487436 \h </w:instrText>
        </w:r>
        <w:r>
          <w:rPr>
            <w:webHidden/>
          </w:rPr>
        </w:r>
        <w:r>
          <w:rPr>
            <w:webHidden/>
          </w:rPr>
          <w:fldChar w:fldCharType="separate"/>
        </w:r>
        <w:r>
          <w:rPr>
            <w:webHidden/>
          </w:rPr>
          <w:t>21</w:t>
        </w:r>
        <w:r>
          <w:rPr>
            <w:webHidden/>
          </w:rPr>
          <w:fldChar w:fldCharType="end"/>
        </w:r>
      </w:hyperlink>
    </w:p>
    <w:p w14:paraId="0D68D05D" w14:textId="2965265F" w:rsidR="009F36A6" w:rsidRDefault="009F36A6">
      <w:pPr>
        <w:pStyle w:val="TOC2"/>
        <w:rPr>
          <w:rFonts w:asciiTheme="minorHAnsi" w:hAnsiTheme="minorHAnsi" w:cstheme="minorBidi"/>
          <w:kern w:val="2"/>
          <w:sz w:val="21"/>
          <w:szCs w:val="22"/>
          <w:lang w:val="en-US" w:eastAsia="zh-CN"/>
        </w:rPr>
      </w:pPr>
      <w:hyperlink w:anchor="_Toc88487437" w:history="1">
        <w:r w:rsidRPr="002D03EF">
          <w:rPr>
            <w:rStyle w:val="a8"/>
          </w:rPr>
          <w:t>7.7</w:t>
        </w:r>
        <w:r>
          <w:rPr>
            <w:rFonts w:asciiTheme="minorHAnsi" w:hAnsiTheme="minorHAnsi" w:cstheme="minorBidi"/>
            <w:kern w:val="2"/>
            <w:sz w:val="21"/>
            <w:szCs w:val="22"/>
            <w:lang w:val="en-US" w:eastAsia="zh-CN"/>
          </w:rPr>
          <w:tab/>
        </w:r>
        <w:r w:rsidRPr="002D03EF">
          <w:rPr>
            <w:rStyle w:val="a8"/>
          </w:rPr>
          <w:t>IANA registratio</w:t>
        </w:r>
        <w:bookmarkStart w:id="3" w:name="_GoBack"/>
        <w:bookmarkEnd w:id="3"/>
        <w:r w:rsidRPr="002D03EF">
          <w:rPr>
            <w:rStyle w:val="a8"/>
          </w:rPr>
          <w:t>n template</w:t>
        </w:r>
        <w:r>
          <w:rPr>
            <w:webHidden/>
          </w:rPr>
          <w:tab/>
        </w:r>
        <w:r>
          <w:rPr>
            <w:webHidden/>
          </w:rPr>
          <w:fldChar w:fldCharType="begin"/>
        </w:r>
        <w:r>
          <w:rPr>
            <w:webHidden/>
          </w:rPr>
          <w:instrText xml:space="preserve"> PAGEREF _Toc88487437 \h </w:instrText>
        </w:r>
        <w:r>
          <w:rPr>
            <w:webHidden/>
          </w:rPr>
        </w:r>
        <w:r>
          <w:rPr>
            <w:webHidden/>
          </w:rPr>
          <w:fldChar w:fldCharType="separate"/>
        </w:r>
        <w:r>
          <w:rPr>
            <w:webHidden/>
          </w:rPr>
          <w:t>21</w:t>
        </w:r>
        <w:r>
          <w:rPr>
            <w:webHidden/>
          </w:rPr>
          <w:fldChar w:fldCharType="end"/>
        </w:r>
      </w:hyperlink>
    </w:p>
    <w:p w14:paraId="090E3896" w14:textId="1E5D7B12" w:rsidR="009F36A6" w:rsidRDefault="009F36A6">
      <w:pPr>
        <w:pStyle w:val="TOC8"/>
        <w:rPr>
          <w:rFonts w:asciiTheme="minorHAnsi" w:hAnsiTheme="minorHAnsi" w:cstheme="minorBidi"/>
          <w:b w:val="0"/>
          <w:kern w:val="2"/>
          <w:sz w:val="21"/>
          <w:szCs w:val="22"/>
          <w:lang w:val="en-US" w:eastAsia="zh-CN"/>
        </w:rPr>
      </w:pPr>
      <w:hyperlink w:anchor="_Toc88487438" w:history="1">
        <w:r w:rsidRPr="002D03EF">
          <w:rPr>
            <w:rStyle w:val="a8"/>
          </w:rPr>
          <w:t>Annex A (informative): Change history</w:t>
        </w:r>
        <w:r>
          <w:rPr>
            <w:webHidden/>
          </w:rPr>
          <w:tab/>
        </w:r>
        <w:r>
          <w:rPr>
            <w:webHidden/>
          </w:rPr>
          <w:fldChar w:fldCharType="begin"/>
        </w:r>
        <w:r>
          <w:rPr>
            <w:webHidden/>
          </w:rPr>
          <w:instrText xml:space="preserve"> PAGEREF _Toc88487438 \h </w:instrText>
        </w:r>
        <w:r>
          <w:rPr>
            <w:webHidden/>
          </w:rPr>
        </w:r>
        <w:r>
          <w:rPr>
            <w:webHidden/>
          </w:rPr>
          <w:fldChar w:fldCharType="separate"/>
        </w:r>
        <w:r>
          <w:rPr>
            <w:webHidden/>
          </w:rPr>
          <w:t>22</w:t>
        </w:r>
        <w:r>
          <w:rPr>
            <w:webHidden/>
          </w:rPr>
          <w:fldChar w:fldCharType="end"/>
        </w:r>
      </w:hyperlink>
    </w:p>
    <w:p w14:paraId="2942EADE" w14:textId="20FBD194" w:rsidR="0074026F" w:rsidRPr="007B600E" w:rsidRDefault="003226DD" w:rsidP="006C4B8B">
      <w:r>
        <w:fldChar w:fldCharType="end"/>
      </w:r>
      <w:r w:rsidR="00080512" w:rsidRPr="004D3578">
        <w:br w:type="page"/>
      </w:r>
    </w:p>
    <w:p w14:paraId="2942EADF" w14:textId="1E2670BD" w:rsidR="00080512" w:rsidRDefault="00080512">
      <w:pPr>
        <w:pStyle w:val="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bookmarkStart w:id="12" w:name="_Toc88487393"/>
      <w:r w:rsidRPr="004D3578">
        <w:lastRenderedPageBreak/>
        <w:t>Foreword</w:t>
      </w:r>
      <w:bookmarkEnd w:id="4"/>
      <w:bookmarkEnd w:id="5"/>
      <w:bookmarkEnd w:id="6"/>
      <w:bookmarkEnd w:id="7"/>
      <w:bookmarkEnd w:id="8"/>
      <w:bookmarkEnd w:id="9"/>
      <w:bookmarkEnd w:id="10"/>
      <w:bookmarkEnd w:id="11"/>
      <w:bookmarkEnd w:id="12"/>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88487394"/>
      <w:r w:rsidRPr="004D3578">
        <w:lastRenderedPageBreak/>
        <w:t>1</w:t>
      </w:r>
      <w:r w:rsidRPr="004D3578">
        <w:tab/>
        <w:t>Scope</w:t>
      </w:r>
      <w:bookmarkEnd w:id="13"/>
      <w:bookmarkEnd w:id="14"/>
      <w:bookmarkEnd w:id="15"/>
      <w:bookmarkEnd w:id="16"/>
      <w:bookmarkEnd w:id="17"/>
      <w:bookmarkEnd w:id="18"/>
      <w:bookmarkEnd w:id="19"/>
      <w:bookmarkEnd w:id="20"/>
      <w:bookmarkEnd w:id="21"/>
    </w:p>
    <w:p w14:paraId="52CA0CCF" w14:textId="20F746E0" w:rsidR="00475417" w:rsidRDefault="00A94CC2" w:rsidP="00475417">
      <w:pPr>
        <w:rPr>
          <w:noProof/>
          <w:lang w:val="en-US" w:eastAsia="zh-CN"/>
        </w:rPr>
      </w:pPr>
      <w:bookmarkStart w:id="22" w:name="_Toc34309546"/>
      <w:bookmarkStart w:id="23" w:name="_Toc43231162"/>
      <w:bookmarkStart w:id="24" w:name="_Toc43296093"/>
      <w:bookmarkStart w:id="25" w:name="_Toc43400210"/>
      <w:bookmarkStart w:id="26" w:name="_Toc43400827"/>
      <w:bookmarkStart w:id="27" w:name="_Toc45216652"/>
      <w:bookmarkStart w:id="28" w:name="_Toc51938204"/>
      <w:bookmarkStart w:id="29"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w:t>
      </w:r>
      <w:r w:rsidR="0019199F">
        <w:rPr>
          <w:noProof/>
          <w:lang w:val="en-US" w:eastAsia="zh-CN"/>
        </w:rPr>
        <w:t>2</w:t>
      </w:r>
      <w:r w:rsidR="00475417">
        <w:rPr>
          <w:noProof/>
          <w:lang w:val="en-US" w:eastAsia="zh-CN"/>
        </w:rPr>
        <w:t>]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1"/>
      </w:pPr>
      <w:bookmarkStart w:id="30" w:name="_Toc2086436"/>
      <w:bookmarkStart w:id="31" w:name="_Toc34309547"/>
      <w:bookmarkStart w:id="32" w:name="_Toc43231163"/>
      <w:bookmarkStart w:id="33" w:name="_Toc43296094"/>
      <w:bookmarkStart w:id="34" w:name="_Toc43400211"/>
      <w:bookmarkStart w:id="35" w:name="_Toc43400828"/>
      <w:bookmarkStart w:id="36" w:name="_Toc45216653"/>
      <w:bookmarkStart w:id="37" w:name="_Toc51938205"/>
      <w:bookmarkStart w:id="38" w:name="_Toc51938740"/>
      <w:bookmarkStart w:id="39" w:name="_Toc88487395"/>
      <w:bookmarkEnd w:id="22"/>
      <w:bookmarkEnd w:id="23"/>
      <w:bookmarkEnd w:id="24"/>
      <w:bookmarkEnd w:id="25"/>
      <w:bookmarkEnd w:id="26"/>
      <w:bookmarkEnd w:id="27"/>
      <w:bookmarkEnd w:id="28"/>
      <w:bookmarkEnd w:id="29"/>
      <w:r w:rsidRPr="004D3578">
        <w:t>2</w:t>
      </w:r>
      <w:r w:rsidRPr="004D3578">
        <w:tab/>
        <w:t>References</w:t>
      </w:r>
      <w:bookmarkEnd w:id="30"/>
      <w:bookmarkEnd w:id="39"/>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78544F00" w14:textId="759470AA" w:rsidR="007F7035" w:rsidRDefault="007F7035" w:rsidP="007F7035">
      <w:pPr>
        <w:pStyle w:val="EX"/>
      </w:pPr>
      <w:bookmarkStart w:id="40" w:name="_Toc2086437"/>
      <w:bookmarkStart w:id="41" w:name="_Toc1063774"/>
      <w:bookmarkStart w:id="42" w:name="_Toc34309550"/>
      <w:bookmarkStart w:id="43" w:name="_Toc43231166"/>
      <w:bookmarkStart w:id="44" w:name="_Toc43296097"/>
      <w:bookmarkStart w:id="45" w:name="_Toc43400214"/>
      <w:bookmarkStart w:id="46" w:name="_Toc43400831"/>
      <w:bookmarkStart w:id="47" w:name="_Toc45216656"/>
      <w:bookmarkStart w:id="48" w:name="_Toc51938208"/>
      <w:bookmarkStart w:id="49" w:name="_Toc51938743"/>
      <w:bookmarkStart w:id="50" w:name="historyclause"/>
      <w:bookmarkEnd w:id="31"/>
      <w:bookmarkEnd w:id="32"/>
      <w:bookmarkEnd w:id="33"/>
      <w:bookmarkEnd w:id="34"/>
      <w:bookmarkEnd w:id="35"/>
      <w:bookmarkEnd w:id="36"/>
      <w:bookmarkEnd w:id="37"/>
      <w:bookmarkEnd w:id="38"/>
      <w:r>
        <w:t>[</w:t>
      </w:r>
      <w:r w:rsidR="00F648BD">
        <w:t>3</w:t>
      </w:r>
      <w:r>
        <w:t>]</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3775B73A" w14:textId="3A19AA18" w:rsidR="005E55DA" w:rsidRDefault="005E55DA" w:rsidP="005E55DA">
      <w:pPr>
        <w:pStyle w:val="EX"/>
      </w:pPr>
      <w:r>
        <w:t>[</w:t>
      </w:r>
      <w:r w:rsidR="00F648BD">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A02F820" w14:textId="60E3F2DC" w:rsidR="005E55DA" w:rsidRDefault="005E55DA" w:rsidP="005E55DA">
      <w:pPr>
        <w:pStyle w:val="EX"/>
      </w:pPr>
      <w:r>
        <w:t>[</w:t>
      </w:r>
      <w:r w:rsidR="00314DAF">
        <w:t>5</w:t>
      </w:r>
      <w:r>
        <w:t>]</w:t>
      </w:r>
      <w:r>
        <w:tab/>
        <w:t>IETF RFC </w:t>
      </w:r>
      <w:r w:rsidR="00A2202D">
        <w:t>7231</w:t>
      </w:r>
      <w:r>
        <w:t>: "</w:t>
      </w:r>
      <w:r w:rsidRPr="00E94444">
        <w:t>Hypertex</w:t>
      </w:r>
      <w:r>
        <w:t>t Transfer Protocol -- HTTP/1.1</w:t>
      </w:r>
      <w:r w:rsidR="005F2F1F" w:rsidRPr="00FE4ADD">
        <w:t>: Semantics and Content</w:t>
      </w:r>
      <w:r w:rsidR="005F2F1F">
        <w:t xml:space="preserve"> </w:t>
      </w:r>
      <w:r>
        <w:t>".</w:t>
      </w:r>
    </w:p>
    <w:p w14:paraId="77A398FB" w14:textId="3EC2CD82" w:rsidR="00620134" w:rsidRPr="004D3578" w:rsidRDefault="00620134" w:rsidP="00620134">
      <w:pPr>
        <w:pStyle w:val="EX"/>
      </w:pPr>
      <w:r>
        <w:t>[</w:t>
      </w:r>
      <w:r w:rsidR="008E263A">
        <w:t>6</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A30BC95" w14:textId="6A84AF53" w:rsidR="00620134" w:rsidRPr="00765A24" w:rsidRDefault="00620134" w:rsidP="00620134">
      <w:pPr>
        <w:pStyle w:val="EX"/>
        <w:rPr>
          <w:lang w:val="en-US"/>
        </w:rPr>
      </w:pPr>
      <w:r w:rsidRPr="00765A24">
        <w:rPr>
          <w:lang w:val="en-US"/>
        </w:rPr>
        <w:t>[</w:t>
      </w:r>
      <w:r w:rsidR="008E263A">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BF9372" w14:textId="7ACC5ACC" w:rsidR="00620134" w:rsidRPr="00765A24" w:rsidRDefault="00620134" w:rsidP="00620134">
      <w:pPr>
        <w:pStyle w:val="EX"/>
        <w:rPr>
          <w:lang w:val="en-US"/>
        </w:rPr>
      </w:pPr>
      <w:r w:rsidRPr="00765A24">
        <w:rPr>
          <w:lang w:val="en-US"/>
        </w:rPr>
        <w:t>[</w:t>
      </w:r>
      <w:r w:rsidR="004261F2">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28844CC" w14:textId="316BA56E" w:rsidR="00620134" w:rsidRPr="00765A24" w:rsidRDefault="00620134" w:rsidP="00620134">
      <w:pPr>
        <w:pStyle w:val="EX"/>
        <w:rPr>
          <w:lang w:val="en-US"/>
        </w:rPr>
      </w:pPr>
      <w:r w:rsidRPr="00765A24">
        <w:rPr>
          <w:lang w:val="en-US"/>
        </w:rPr>
        <w:t>[</w:t>
      </w:r>
      <w:r w:rsidR="008905CF">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C40B6C" w14:textId="53FA9F65" w:rsidR="00620134" w:rsidRPr="00765A24" w:rsidRDefault="00620134" w:rsidP="00620134">
      <w:pPr>
        <w:pStyle w:val="EX"/>
        <w:rPr>
          <w:lang w:val="en-US"/>
        </w:rPr>
      </w:pPr>
      <w:r w:rsidRPr="00765A24">
        <w:rPr>
          <w:lang w:val="en-US"/>
        </w:rPr>
        <w:t>[</w:t>
      </w:r>
      <w:r w:rsidR="009946B0">
        <w:t>10</w:t>
      </w:r>
      <w:r w:rsidRPr="00765A24">
        <w:rPr>
          <w:lang w:val="en-US"/>
        </w:rPr>
        <w:t>]</w:t>
      </w:r>
      <w:r w:rsidRPr="00765A24">
        <w:rPr>
          <w:lang w:val="en-US"/>
        </w:rPr>
        <w:tab/>
        <w:t>3GPP TS 24.548: "Network Resource Management - Service Enabler Architecture Layer for Verticals (SEAL); Protocol specification".</w:t>
      </w:r>
    </w:p>
    <w:p w14:paraId="3A151FB3" w14:textId="77777777" w:rsidR="008D6127" w:rsidRPr="004D3578" w:rsidRDefault="008D6127" w:rsidP="008D6127">
      <w:pPr>
        <w:pStyle w:val="1"/>
      </w:pPr>
      <w:bookmarkStart w:id="51" w:name="_Toc88487396"/>
      <w:r w:rsidRPr="004D3578">
        <w:lastRenderedPageBreak/>
        <w:t>3</w:t>
      </w:r>
      <w:r w:rsidRPr="004D3578">
        <w:tab/>
        <w:t>Definitions</w:t>
      </w:r>
      <w:r>
        <w:t xml:space="preserve"> of terms, symbols and abbreviations</w:t>
      </w:r>
      <w:bookmarkEnd w:id="40"/>
      <w:bookmarkEnd w:id="51"/>
    </w:p>
    <w:p w14:paraId="2C958BFB" w14:textId="77777777" w:rsidR="008D6127" w:rsidRPr="004D3578" w:rsidRDefault="008D6127" w:rsidP="008D6127">
      <w:pPr>
        <w:pStyle w:val="2"/>
      </w:pPr>
      <w:bookmarkStart w:id="52" w:name="_Toc2086438"/>
      <w:bookmarkStart w:id="53" w:name="_Toc88487397"/>
      <w:r w:rsidRPr="004D3578">
        <w:t>3.1</w:t>
      </w:r>
      <w:r w:rsidRPr="004D3578">
        <w:tab/>
      </w:r>
      <w:r>
        <w:t>Terms</w:t>
      </w:r>
      <w:bookmarkEnd w:id="52"/>
      <w:bookmarkEnd w:id="53"/>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BD98CF" w14:textId="77777777" w:rsidR="00630691" w:rsidRDefault="00630691" w:rsidP="00630691">
      <w:pPr>
        <w:rPr>
          <w:lang w:val="en-US" w:eastAsia="ko-KR"/>
        </w:rPr>
      </w:pPr>
      <w:bookmarkStart w:id="54" w:name="_Toc2086439"/>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539BF7B8" w14:textId="77777777" w:rsidR="00630691" w:rsidRDefault="00630691" w:rsidP="00630691">
      <w:r>
        <w:t>For the purposes of the present document, the following terms and definitions given in 3GPP TS </w:t>
      </w:r>
      <w:r>
        <w:rPr>
          <w:noProof/>
          <w:lang w:val="en-US" w:eastAsia="zh-CN"/>
        </w:rPr>
        <w:t>23.255 [2]</w:t>
      </w:r>
      <w:r>
        <w:t xml:space="preserve"> apply:</w:t>
      </w:r>
    </w:p>
    <w:p w14:paraId="217B225D" w14:textId="77777777" w:rsidR="00630691" w:rsidRDefault="00630691" w:rsidP="00630691">
      <w:pPr>
        <w:pStyle w:val="EW"/>
        <w:rPr>
          <w:b/>
        </w:rPr>
      </w:pPr>
      <w:r>
        <w:rPr>
          <w:b/>
        </w:rPr>
        <w:t>UAV</w:t>
      </w:r>
    </w:p>
    <w:p w14:paraId="0BE21F6F" w14:textId="77777777" w:rsidR="00630691" w:rsidRDefault="00630691" w:rsidP="00630691">
      <w:pPr>
        <w:pStyle w:val="EX"/>
        <w:rPr>
          <w:b/>
          <w:lang w:val="en-US"/>
        </w:rPr>
      </w:pPr>
      <w:r>
        <w:rPr>
          <w:b/>
        </w:rPr>
        <w:t>UAS Service Supplier (USS)</w:t>
      </w:r>
    </w:p>
    <w:p w14:paraId="7CDC8A09" w14:textId="08973EB6" w:rsidR="00630691" w:rsidRDefault="00630691" w:rsidP="00630691">
      <w:r>
        <w:t>For the purposes of the present document, the following terms and definitions given in 3GPP TS </w:t>
      </w:r>
      <w:r>
        <w:rPr>
          <w:noProof/>
          <w:lang w:val="en-US" w:eastAsia="zh-CN"/>
        </w:rPr>
        <w:t>23.256 [</w:t>
      </w:r>
      <w:r w:rsidR="00F648BD">
        <w:rPr>
          <w:noProof/>
          <w:lang w:val="en-US" w:eastAsia="zh-CN"/>
        </w:rPr>
        <w:t>3</w:t>
      </w:r>
      <w:r>
        <w:rPr>
          <w:noProof/>
          <w:lang w:val="en-US" w:eastAsia="zh-CN"/>
        </w:rPr>
        <w:t>]</w:t>
      </w:r>
      <w:r>
        <w:t xml:space="preserve"> apply:</w:t>
      </w:r>
    </w:p>
    <w:p w14:paraId="33A87B9F" w14:textId="77777777" w:rsidR="00630691" w:rsidRDefault="00630691" w:rsidP="00630691">
      <w:pPr>
        <w:pStyle w:val="EW"/>
        <w:rPr>
          <w:b/>
          <w:bCs/>
        </w:rPr>
      </w:pPr>
      <w:r w:rsidRPr="00CA32B7">
        <w:rPr>
          <w:b/>
          <w:bCs/>
        </w:rPr>
        <w:t>Command and Control (C2) Communication</w:t>
      </w:r>
    </w:p>
    <w:p w14:paraId="619B6272" w14:textId="77777777" w:rsidR="00630691" w:rsidRDefault="00630691" w:rsidP="00630691">
      <w:pPr>
        <w:pStyle w:val="EW"/>
        <w:rPr>
          <w:b/>
        </w:rPr>
      </w:pPr>
      <w:r w:rsidRPr="00CA32B7">
        <w:rPr>
          <w:b/>
          <w:bCs/>
        </w:rPr>
        <w:t>Uncrewed Aerial System (UAS)</w:t>
      </w:r>
    </w:p>
    <w:p w14:paraId="211C8788" w14:textId="77777777" w:rsidR="00630691" w:rsidRDefault="00630691" w:rsidP="00630691">
      <w:pPr>
        <w:pStyle w:val="EW"/>
        <w:rPr>
          <w:b/>
        </w:rPr>
      </w:pPr>
      <w:r w:rsidRPr="00973C3A">
        <w:rPr>
          <w:b/>
        </w:rPr>
        <w:t>UAS Traffic Management (UTM)</w:t>
      </w:r>
    </w:p>
    <w:p w14:paraId="5E883742" w14:textId="77777777" w:rsidR="00630691" w:rsidRDefault="00630691" w:rsidP="00630691">
      <w:pPr>
        <w:pStyle w:val="EX"/>
        <w:rPr>
          <w:b/>
          <w:lang w:val="en-US"/>
        </w:rPr>
      </w:pPr>
      <w:r w:rsidRPr="00CA32B7">
        <w:rPr>
          <w:b/>
          <w:bCs/>
        </w:rPr>
        <w:t>UAS Services</w:t>
      </w:r>
    </w:p>
    <w:p w14:paraId="2ABCCA6D" w14:textId="655E0328" w:rsidR="00630691" w:rsidRDefault="00630691" w:rsidP="00630691">
      <w:r>
        <w:t>For the purposes of the present document, the following terms and definitions given in 3GPP TS 23.434 [</w:t>
      </w:r>
      <w:r w:rsidR="00F648BD">
        <w:t>4</w:t>
      </w:r>
      <w:r>
        <w:t>] apply:</w:t>
      </w:r>
    </w:p>
    <w:p w14:paraId="27AE7D35" w14:textId="77777777" w:rsidR="00630691" w:rsidRPr="00765A24" w:rsidRDefault="00630691" w:rsidP="00630691">
      <w:pPr>
        <w:pStyle w:val="EX"/>
        <w:rPr>
          <w:b/>
          <w:bCs/>
          <w:lang w:val="en-US" w:eastAsia="zh-CN"/>
        </w:rPr>
      </w:pPr>
      <w:r w:rsidRPr="00765A24">
        <w:rPr>
          <w:b/>
          <w:bCs/>
          <w:lang w:val="en-US" w:eastAsia="zh-CN"/>
        </w:rPr>
        <w:t>SEAL service</w:t>
      </w:r>
    </w:p>
    <w:bookmarkEnd w:id="54"/>
    <w:p w14:paraId="42E7CA7A" w14:textId="77777777" w:rsidR="008D6127" w:rsidRPr="004D3578" w:rsidRDefault="008D6127" w:rsidP="008D6127">
      <w:pPr>
        <w:pStyle w:val="EW"/>
      </w:pPr>
    </w:p>
    <w:p w14:paraId="514F84C2" w14:textId="7E3C3C65" w:rsidR="008D6127" w:rsidRPr="004D3578" w:rsidRDefault="008D6127" w:rsidP="008D6127">
      <w:pPr>
        <w:pStyle w:val="2"/>
      </w:pPr>
      <w:bookmarkStart w:id="55" w:name="_Toc2086440"/>
      <w:bookmarkStart w:id="56" w:name="_Toc88487398"/>
      <w:r w:rsidRPr="004D3578">
        <w:t>3.</w:t>
      </w:r>
      <w:r w:rsidR="00630691">
        <w:t>2</w:t>
      </w:r>
      <w:r w:rsidRPr="004D3578">
        <w:tab/>
        <w:t>Abbreviations</w:t>
      </w:r>
      <w:bookmarkEnd w:id="55"/>
      <w:bookmarkEnd w:id="56"/>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E09C8C" w14:textId="77777777" w:rsidR="00D121A6" w:rsidRDefault="00D121A6" w:rsidP="00D121A6">
      <w:pPr>
        <w:pStyle w:val="EW"/>
        <w:rPr>
          <w:lang w:eastAsia="zh-CN"/>
        </w:rPr>
      </w:pPr>
      <w:r>
        <w:t>C2</w:t>
      </w:r>
      <w:r>
        <w:tab/>
        <w:t>Command and Control</w:t>
      </w:r>
    </w:p>
    <w:p w14:paraId="40E25A09" w14:textId="77777777" w:rsidR="00D121A6" w:rsidRDefault="00D121A6" w:rsidP="00D121A6">
      <w:pPr>
        <w:pStyle w:val="EW"/>
      </w:pPr>
      <w:r w:rsidRPr="009E0DE1">
        <w:rPr>
          <w:lang w:eastAsia="zh-CN"/>
        </w:rPr>
        <w:t>GPSI</w:t>
      </w:r>
      <w:r w:rsidRPr="009E0DE1">
        <w:rPr>
          <w:lang w:eastAsia="zh-CN"/>
        </w:rPr>
        <w:tab/>
        <w:t>Generic Public Subscription Identifier</w:t>
      </w:r>
    </w:p>
    <w:p w14:paraId="51754F03" w14:textId="77777777" w:rsidR="00F267DD" w:rsidRPr="004D3578" w:rsidRDefault="00F267DD" w:rsidP="00F267DD">
      <w:pPr>
        <w:pStyle w:val="EW"/>
      </w:pPr>
      <w:bookmarkStart w:id="57" w:name="OLE_LINK78"/>
      <w:r>
        <w:rPr>
          <w:rFonts w:eastAsia="宋体"/>
        </w:rPr>
        <w:t>SCM-S</w:t>
      </w:r>
      <w:bookmarkEnd w:id="57"/>
      <w:r w:rsidRPr="00563D2E">
        <w:rPr>
          <w:lang w:val="en-US"/>
        </w:rPr>
        <w:tab/>
      </w:r>
      <w:r w:rsidRPr="00BB1821">
        <w:t>S</w:t>
      </w:r>
      <w:r>
        <w:t>EAL Configuration Management Server</w:t>
      </w:r>
    </w:p>
    <w:p w14:paraId="41BADD49" w14:textId="77777777" w:rsidR="008F4C43" w:rsidRPr="004D3578" w:rsidRDefault="008F4C43" w:rsidP="008F4C43">
      <w:pPr>
        <w:pStyle w:val="EW"/>
      </w:pPr>
      <w:r>
        <w:t>SEAL</w:t>
      </w:r>
      <w:r w:rsidRPr="004D3578">
        <w:tab/>
      </w:r>
      <w:r>
        <w:t>Service Enabler Architecture Layer for Verticals</w:t>
      </w:r>
    </w:p>
    <w:p w14:paraId="2900D325" w14:textId="77777777" w:rsidR="00CE6B48" w:rsidRPr="004D3578" w:rsidRDefault="00CE6B48" w:rsidP="00CE6B48">
      <w:pPr>
        <w:pStyle w:val="EW"/>
      </w:pPr>
      <w:r>
        <w:rPr>
          <w:rFonts w:eastAsia="宋体"/>
        </w:rPr>
        <w:t>SLM-S</w:t>
      </w:r>
      <w:r w:rsidRPr="00563D2E">
        <w:rPr>
          <w:lang w:val="en-US"/>
        </w:rPr>
        <w:tab/>
      </w:r>
      <w:r>
        <w:rPr>
          <w:lang w:val="en-US"/>
        </w:rPr>
        <w:t xml:space="preserve">SEAL </w:t>
      </w:r>
      <w:r>
        <w:t>Location Management Server</w:t>
      </w:r>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t>U</w:t>
      </w:r>
      <w:r w:rsidRPr="00FC3517">
        <w:rPr>
          <w:lang w:val="en-US"/>
        </w:rPr>
        <w:t>ncrewed Arial System</w:t>
      </w:r>
    </w:p>
    <w:p w14:paraId="1D490E17" w14:textId="77777777" w:rsidR="00D121A6" w:rsidRDefault="00D121A6" w:rsidP="00D121A6">
      <w:pPr>
        <w:pStyle w:val="EW"/>
        <w:rPr>
          <w:lang w:val="en-US"/>
        </w:rPr>
      </w:pPr>
      <w:r w:rsidRPr="00563D2E">
        <w:rPr>
          <w:lang w:val="en-US"/>
        </w:rPr>
        <w:t>UA</w:t>
      </w:r>
      <w:r>
        <w:rPr>
          <w:lang w:val="en-US"/>
        </w:rPr>
        <w:t>V</w:t>
      </w:r>
      <w:r w:rsidRPr="00563D2E">
        <w:rPr>
          <w:lang w:val="en-US"/>
        </w:rPr>
        <w:tab/>
      </w:r>
      <w:r w:rsidRPr="00CA32B7">
        <w:t>Uncrewed Aerial Vehicle</w:t>
      </w:r>
    </w:p>
    <w:p w14:paraId="16AE408E" w14:textId="77777777" w:rsidR="00D121A6" w:rsidRPr="006916E3" w:rsidRDefault="00D121A6" w:rsidP="00D121A6">
      <w:pPr>
        <w:pStyle w:val="EW"/>
      </w:pPr>
      <w:r w:rsidRPr="006916E3">
        <w:t>UAV</w:t>
      </w:r>
      <w:r>
        <w:t>-</w:t>
      </w:r>
      <w:r w:rsidRPr="006916E3">
        <w:t>C</w:t>
      </w:r>
      <w:r w:rsidRPr="006916E3">
        <w:tab/>
        <w:t>Unmanned Aerial Vehicle</w:t>
      </w:r>
      <w:r>
        <w:t>-</w:t>
      </w:r>
      <w:r w:rsidRPr="006916E3">
        <w:t>Controller</w:t>
      </w:r>
    </w:p>
    <w:p w14:paraId="35EF43E7" w14:textId="77777777" w:rsidR="00D121A6" w:rsidRPr="006916E3" w:rsidRDefault="00D121A6" w:rsidP="00D121A6">
      <w:pPr>
        <w:pStyle w:val="EW"/>
      </w:pPr>
      <w:r w:rsidRPr="006916E3">
        <w:t>USS</w:t>
      </w:r>
      <w:r w:rsidRPr="006916E3">
        <w:tab/>
        <w:t>UAS Service Supplier</w:t>
      </w:r>
    </w:p>
    <w:p w14:paraId="370CD73A" w14:textId="77777777" w:rsidR="00D121A6" w:rsidRPr="006916E3" w:rsidRDefault="00D121A6" w:rsidP="00D121A6">
      <w:pPr>
        <w:pStyle w:val="EW"/>
      </w:pPr>
      <w:r w:rsidRPr="006916E3">
        <w:t>UTM</w:t>
      </w:r>
      <w:r w:rsidRPr="006916E3">
        <w:tab/>
        <w:t>UAS Traffic Management</w:t>
      </w:r>
      <w:bookmarkStart w:id="58" w:name="clause4"/>
      <w:bookmarkEnd w:id="58"/>
    </w:p>
    <w:p w14:paraId="2942EB32" w14:textId="77777777" w:rsidR="00D5692B" w:rsidRDefault="00D5692B" w:rsidP="00D5692B">
      <w:pPr>
        <w:pStyle w:val="1"/>
      </w:pPr>
      <w:bookmarkStart w:id="59" w:name="_Toc88487399"/>
      <w:r w:rsidRPr="004D3578">
        <w:t>4</w:t>
      </w:r>
      <w:r w:rsidRPr="004D3578">
        <w:tab/>
      </w:r>
      <w:r>
        <w:t>General description</w:t>
      </w:r>
      <w:bookmarkEnd w:id="41"/>
      <w:bookmarkEnd w:id="42"/>
      <w:bookmarkEnd w:id="43"/>
      <w:bookmarkEnd w:id="44"/>
      <w:bookmarkEnd w:id="45"/>
      <w:bookmarkEnd w:id="46"/>
      <w:bookmarkEnd w:id="47"/>
      <w:bookmarkEnd w:id="48"/>
      <w:bookmarkEnd w:id="49"/>
      <w:bookmarkEnd w:id="59"/>
    </w:p>
    <w:p w14:paraId="0177BB7D" w14:textId="7677B144" w:rsidR="00A306A6" w:rsidRDefault="00A306A6" w:rsidP="00A306A6">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w:t>
      </w:r>
      <w:r w:rsidR="00F648BD">
        <w:t>4</w:t>
      </w:r>
      <w:r>
        <w:t>]).</w:t>
      </w:r>
    </w:p>
    <w:p w14:paraId="696055B7" w14:textId="23E8C102" w:rsidR="00A306A6" w:rsidRDefault="00A306A6" w:rsidP="00A306A6">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r w:rsidR="004029A1">
        <w:t>7231</w:t>
      </w:r>
      <w:r>
        <w:t> </w:t>
      </w:r>
      <w:r w:rsidRPr="0006242D">
        <w:t>[</w:t>
      </w:r>
      <w:r w:rsidR="00C90749">
        <w:t>5</w:t>
      </w:r>
      <w:r>
        <w:t>]). The HTTP protocol interactions are described in detail in clause</w:t>
      </w:r>
      <w:r w:rsidRPr="004D3578">
        <w:t> </w:t>
      </w:r>
      <w:r>
        <w:t>6.</w:t>
      </w:r>
    </w:p>
    <w:p w14:paraId="2FC54D3C" w14:textId="77777777" w:rsidR="00A306A6" w:rsidRDefault="00A306A6" w:rsidP="00A306A6">
      <w:pPr>
        <w:rPr>
          <w:lang w:val="en-US"/>
        </w:rPr>
      </w:pPr>
      <w:r>
        <w:rPr>
          <w:lang w:val="en-US"/>
        </w:rPr>
        <w:t>By means of using the U1-AE interface:</w:t>
      </w:r>
    </w:p>
    <w:p w14:paraId="3F30D07D" w14:textId="5C466AF1" w:rsidR="00A306A6" w:rsidRDefault="00A306A6" w:rsidP="00A306A6">
      <w:pPr>
        <w:pStyle w:val="B1"/>
      </w:pPr>
      <w:r>
        <w:rPr>
          <w:lang w:val="en-US"/>
        </w:rPr>
        <w:lastRenderedPageBreak/>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46CA634" w14:textId="14818F0C" w:rsidR="00156CB0" w:rsidRDefault="00A306A6" w:rsidP="00156CB0">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w:t>
      </w:r>
      <w:r w:rsidR="00341AFE">
        <w:rPr>
          <w:lang w:val="en-US"/>
        </w:rPr>
        <w:t>3</w:t>
      </w:r>
      <w:r w:rsidR="00156CB0">
        <w:rPr>
          <w:lang w:val="en-US"/>
        </w:rPr>
        <w:t>;</w:t>
      </w:r>
    </w:p>
    <w:p w14:paraId="4730E3BE" w14:textId="40763BA0" w:rsidR="00156CB0" w:rsidRDefault="00156CB0" w:rsidP="00156CB0">
      <w:pPr>
        <w:pStyle w:val="B1"/>
      </w:pPr>
      <w:r>
        <w:rPr>
          <w:lang w:val="en-US"/>
        </w:rPr>
        <w:t>c)</w:t>
      </w:r>
      <w:r w:rsidRPr="004D3578">
        <w:tab/>
      </w:r>
      <w:bookmarkStart w:id="60" w:name="OLE_LINK62"/>
      <w:r w:rsidRPr="003D2382">
        <w:t>UAS UE registration</w:t>
      </w:r>
      <w:bookmarkEnd w:id="60"/>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w:t>
      </w:r>
      <w:r w:rsidR="00341AFE">
        <w:rPr>
          <w:lang w:val="en-US"/>
        </w:rPr>
        <w:t>4</w:t>
      </w:r>
      <w:r>
        <w:t>;</w:t>
      </w:r>
    </w:p>
    <w:p w14:paraId="399DDB79" w14:textId="712DD699" w:rsidR="00156CB0" w:rsidRPr="00C6605C" w:rsidRDefault="00156CB0" w:rsidP="00156CB0">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w:t>
      </w:r>
      <w:r w:rsidR="00341AFE">
        <w:rPr>
          <w:lang w:val="en-US"/>
        </w:rPr>
        <w:t>5</w:t>
      </w:r>
      <w:r>
        <w:rPr>
          <w:lang w:val="en-US"/>
        </w:rPr>
        <w:t>; and</w:t>
      </w:r>
    </w:p>
    <w:p w14:paraId="4EBB0F25" w14:textId="3DBD9CB0" w:rsidR="00A306A6" w:rsidRPr="00C6605C" w:rsidRDefault="00156CB0" w:rsidP="00156CB0">
      <w:pPr>
        <w:pStyle w:val="B1"/>
        <w:rPr>
          <w:lang w:val="en-US"/>
        </w:rPr>
      </w:pPr>
      <w:r>
        <w:rPr>
          <w:lang w:val="en-US"/>
        </w:rPr>
        <w:t>e)</w:t>
      </w:r>
      <w:r w:rsidRPr="004D3578">
        <w:tab/>
      </w:r>
      <w:bookmarkStart w:id="61" w:name="OLE_LINK63"/>
      <w:r w:rsidRPr="003D2382">
        <w:t xml:space="preserve">UAS UE </w:t>
      </w:r>
      <w:r>
        <w:t>registration update</w:t>
      </w:r>
      <w:bookmarkEnd w:id="61"/>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w:t>
      </w:r>
      <w:r w:rsidR="00341AFE">
        <w:rPr>
          <w:lang w:val="en-US"/>
        </w:rPr>
        <w:t>6</w:t>
      </w:r>
      <w:r w:rsidR="00A306A6">
        <w:rPr>
          <w:lang w:val="en-US"/>
        </w:rPr>
        <w:t>.</w:t>
      </w:r>
    </w:p>
    <w:p w14:paraId="2942EB42" w14:textId="77777777" w:rsidR="00991A09" w:rsidRPr="004D3578" w:rsidRDefault="00991A09" w:rsidP="00991A09">
      <w:pPr>
        <w:pStyle w:val="1"/>
      </w:pPr>
      <w:bookmarkStart w:id="62" w:name="_Toc34309551"/>
      <w:bookmarkStart w:id="63" w:name="_Toc43231167"/>
      <w:bookmarkStart w:id="64" w:name="_Toc43296098"/>
      <w:bookmarkStart w:id="65" w:name="_Toc43400215"/>
      <w:bookmarkStart w:id="66" w:name="_Toc43400832"/>
      <w:bookmarkStart w:id="67" w:name="_Toc45216657"/>
      <w:bookmarkStart w:id="68" w:name="_Toc51938209"/>
      <w:bookmarkStart w:id="69" w:name="_Toc51938744"/>
      <w:bookmarkStart w:id="70" w:name="_Toc88487400"/>
      <w:r>
        <w:t>5</w:t>
      </w:r>
      <w:r w:rsidRPr="004D3578">
        <w:tab/>
      </w:r>
      <w:r>
        <w:t>SEAL services</w:t>
      </w:r>
      <w:bookmarkEnd w:id="62"/>
      <w:bookmarkEnd w:id="63"/>
      <w:bookmarkEnd w:id="64"/>
      <w:bookmarkEnd w:id="65"/>
      <w:bookmarkEnd w:id="66"/>
      <w:bookmarkEnd w:id="67"/>
      <w:bookmarkEnd w:id="68"/>
      <w:bookmarkEnd w:id="69"/>
      <w:bookmarkEnd w:id="70"/>
    </w:p>
    <w:p w14:paraId="0A860112" w14:textId="77777777" w:rsidR="00D54AD6" w:rsidRDefault="00D54AD6" w:rsidP="00D54AD6">
      <w:r>
        <w:t>The UAE layer can utilize following SEAL services to support UAS services:</w:t>
      </w:r>
    </w:p>
    <w:p w14:paraId="51E3B6CD" w14:textId="215FCCCD" w:rsidR="00D54AD6" w:rsidRDefault="00D54AD6" w:rsidP="00D54AD6">
      <w:pPr>
        <w:pStyle w:val="B1"/>
      </w:pPr>
      <w:r>
        <w:rPr>
          <w:lang w:val="en-US"/>
        </w:rPr>
        <w:t>a)</w:t>
      </w:r>
      <w:r w:rsidRPr="004D3578">
        <w:tab/>
      </w:r>
      <w:r>
        <w:t xml:space="preserve">group management as specified in </w:t>
      </w:r>
      <w:r w:rsidRPr="000956D1">
        <w:t>3GPP TS </w:t>
      </w:r>
      <w:r>
        <w:t>24</w:t>
      </w:r>
      <w:r w:rsidRPr="000956D1">
        <w:t>.</w:t>
      </w:r>
      <w:r>
        <w:t>544</w:t>
      </w:r>
      <w:r w:rsidRPr="000956D1">
        <w:t> [</w:t>
      </w:r>
      <w:r w:rsidR="008E263A">
        <w:t>6</w:t>
      </w:r>
      <w:r w:rsidRPr="000956D1">
        <w:t>]</w:t>
      </w:r>
      <w:r>
        <w:t>;</w:t>
      </w:r>
    </w:p>
    <w:p w14:paraId="27E8B735" w14:textId="397BFFD7" w:rsidR="00D54AD6" w:rsidRDefault="00D54AD6" w:rsidP="00D54AD6">
      <w:pPr>
        <w:pStyle w:val="B1"/>
      </w:pPr>
      <w:r>
        <w:rPr>
          <w:lang w:val="en-US"/>
        </w:rPr>
        <w:t>b)</w:t>
      </w:r>
      <w:r>
        <w:tab/>
        <w:t xml:space="preserve">location management as specified in </w:t>
      </w:r>
      <w:r w:rsidRPr="000956D1">
        <w:t>3GPP TS </w:t>
      </w:r>
      <w:r>
        <w:t>24</w:t>
      </w:r>
      <w:r w:rsidRPr="000956D1">
        <w:t>.</w:t>
      </w:r>
      <w:r>
        <w:t>545</w:t>
      </w:r>
      <w:r w:rsidRPr="000956D1">
        <w:t> [</w:t>
      </w:r>
      <w:r w:rsidR="008E263A">
        <w:t>7</w:t>
      </w:r>
      <w:r w:rsidRPr="000956D1">
        <w:t>]</w:t>
      </w:r>
      <w:r>
        <w:t>;</w:t>
      </w:r>
    </w:p>
    <w:p w14:paraId="25C932D7" w14:textId="05472643" w:rsidR="00D54AD6" w:rsidRDefault="00D54AD6" w:rsidP="00D54AD6">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rsidR="004261F2">
        <w:t>8</w:t>
      </w:r>
      <w:r w:rsidRPr="000956D1">
        <w:t>]</w:t>
      </w:r>
      <w:r>
        <w:t>;</w:t>
      </w:r>
    </w:p>
    <w:p w14:paraId="32B019A1" w14:textId="47252E1C" w:rsidR="00D54AD6" w:rsidRDefault="00D54AD6" w:rsidP="00D54AD6">
      <w:pPr>
        <w:pStyle w:val="B1"/>
      </w:pPr>
      <w:r>
        <w:rPr>
          <w:lang w:val="en-US"/>
        </w:rPr>
        <w:t>d)</w:t>
      </w:r>
      <w:r w:rsidRPr="004D3578">
        <w:tab/>
      </w:r>
      <w:r>
        <w:t xml:space="preserve">identity management as specified in </w:t>
      </w:r>
      <w:r w:rsidRPr="000956D1">
        <w:t>3GPP TS </w:t>
      </w:r>
      <w:r>
        <w:t>24</w:t>
      </w:r>
      <w:r w:rsidRPr="000956D1">
        <w:t>.</w:t>
      </w:r>
      <w:r>
        <w:t>547</w:t>
      </w:r>
      <w:r w:rsidRPr="000956D1">
        <w:t> [</w:t>
      </w:r>
      <w:r w:rsidR="008905CF">
        <w:t>9</w:t>
      </w:r>
      <w:r w:rsidRPr="000956D1">
        <w:t>]</w:t>
      </w:r>
      <w:r>
        <w:t>; and</w:t>
      </w:r>
    </w:p>
    <w:p w14:paraId="28D3FFD2" w14:textId="52FE1C79" w:rsidR="00D54AD6" w:rsidRDefault="00D54AD6" w:rsidP="00D54AD6">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rsidR="009946B0">
        <w:t>10</w:t>
      </w:r>
      <w:r w:rsidRPr="000956D1">
        <w:t>]</w:t>
      </w:r>
      <w:r>
        <w:rPr>
          <w:lang w:val="en-US"/>
        </w:rPr>
        <w:t>.</w:t>
      </w:r>
    </w:p>
    <w:p w14:paraId="6809D5F5" w14:textId="77777777" w:rsidR="00D54AD6" w:rsidRDefault="00D54AD6" w:rsidP="00D54AD6">
      <w:pPr>
        <w:rPr>
          <w:lang w:val="en-US"/>
        </w:rPr>
      </w:pPr>
      <w:r>
        <w:t>Interactions between the UAE layer and the SEAL services are described in detail in clause</w:t>
      </w:r>
      <w:r w:rsidRPr="004D3578">
        <w:t> </w:t>
      </w:r>
      <w:r>
        <w:t>6.</w:t>
      </w:r>
    </w:p>
    <w:p w14:paraId="2942EB44" w14:textId="44CE453D" w:rsidR="00B42541" w:rsidRPr="004D3578" w:rsidRDefault="00B42541" w:rsidP="00B42541">
      <w:pPr>
        <w:pStyle w:val="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487401"/>
      <w:r>
        <w:t>6</w:t>
      </w:r>
      <w:r w:rsidRPr="004D3578">
        <w:tab/>
      </w:r>
      <w:r w:rsidR="00AF2FC4">
        <w:t>U</w:t>
      </w:r>
      <w:r>
        <w:t>AE procedures</w:t>
      </w:r>
      <w:bookmarkEnd w:id="71"/>
      <w:bookmarkEnd w:id="72"/>
      <w:bookmarkEnd w:id="73"/>
      <w:bookmarkEnd w:id="74"/>
      <w:bookmarkEnd w:id="75"/>
      <w:bookmarkEnd w:id="76"/>
      <w:bookmarkEnd w:id="77"/>
      <w:bookmarkEnd w:id="78"/>
      <w:bookmarkEnd w:id="79"/>
    </w:p>
    <w:p w14:paraId="77C7B362" w14:textId="1840C3C3" w:rsidR="00E522B1" w:rsidRDefault="00E522B1" w:rsidP="00E522B1">
      <w:pPr>
        <w:pStyle w:val="Guidance"/>
      </w:pPr>
      <w:bookmarkStart w:id="80" w:name="_Toc34309553"/>
      <w:bookmarkStart w:id="81" w:name="_Toc43231169"/>
      <w:bookmarkStart w:id="82" w:name="_Toc43296100"/>
      <w:bookmarkStart w:id="83" w:name="_Toc43400217"/>
      <w:bookmarkStart w:id="84" w:name="_Toc43400834"/>
      <w:bookmarkStart w:id="85" w:name="_Toc45216659"/>
      <w:bookmarkStart w:id="86" w:name="_Toc51938211"/>
      <w:bookmarkStart w:id="87" w:name="_Toc51938746"/>
      <w:r>
        <w:t>This clause will specify UAE procedures.</w:t>
      </w:r>
    </w:p>
    <w:p w14:paraId="2942EB45" w14:textId="77777777" w:rsidR="00B42541" w:rsidRDefault="00B42541" w:rsidP="00A456AB">
      <w:pPr>
        <w:pStyle w:val="2"/>
      </w:pPr>
      <w:bookmarkStart w:id="88" w:name="_Toc88487402"/>
      <w:r>
        <w:t>6.1</w:t>
      </w:r>
      <w:r w:rsidRPr="004D3578">
        <w:tab/>
      </w:r>
      <w:r>
        <w:t>General</w:t>
      </w:r>
      <w:bookmarkEnd w:id="80"/>
      <w:bookmarkEnd w:id="81"/>
      <w:bookmarkEnd w:id="82"/>
      <w:bookmarkEnd w:id="83"/>
      <w:bookmarkEnd w:id="84"/>
      <w:bookmarkEnd w:id="85"/>
      <w:bookmarkEnd w:id="86"/>
      <w:bookmarkEnd w:id="87"/>
      <w:bookmarkEnd w:id="88"/>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89" w:name="_Toc34309554"/>
      <w:bookmarkStart w:id="90" w:name="_Toc43231170"/>
      <w:bookmarkStart w:id="91" w:name="_Toc43296101"/>
      <w:bookmarkStart w:id="92" w:name="_Toc43400218"/>
      <w:bookmarkStart w:id="93" w:name="_Toc43400835"/>
      <w:bookmarkStart w:id="94" w:name="_Toc45216660"/>
      <w:bookmarkStart w:id="95" w:name="_Toc51938212"/>
      <w:bookmarkStart w:id="96" w:name="_Toc51938747"/>
      <w:bookmarkStart w:id="97" w:name="_Toc88487403"/>
      <w:r>
        <w:t>6</w:t>
      </w:r>
      <w:r w:rsidR="00B42541">
        <w:t>.2</w:t>
      </w:r>
      <w:r w:rsidRPr="004D3578">
        <w:tab/>
      </w:r>
      <w:bookmarkEnd w:id="89"/>
      <w:bookmarkEnd w:id="90"/>
      <w:bookmarkEnd w:id="91"/>
      <w:bookmarkEnd w:id="92"/>
      <w:bookmarkEnd w:id="93"/>
      <w:bookmarkEnd w:id="94"/>
      <w:bookmarkEnd w:id="95"/>
      <w:bookmarkEnd w:id="96"/>
      <w:r w:rsidR="00F4609C" w:rsidRPr="00F4609C">
        <w:t>Communications between UAVs within a geographical area using unicast Uu</w:t>
      </w:r>
      <w:bookmarkEnd w:id="97"/>
    </w:p>
    <w:p w14:paraId="2942EB47" w14:textId="77777777" w:rsidR="00C72B35" w:rsidRPr="006A63F0" w:rsidRDefault="00C72B35" w:rsidP="00C72B35">
      <w:pPr>
        <w:pStyle w:val="3"/>
      </w:pPr>
      <w:bookmarkStart w:id="98" w:name="_Toc34309555"/>
      <w:bookmarkStart w:id="99" w:name="_Toc43231171"/>
      <w:bookmarkStart w:id="100" w:name="_Toc43296102"/>
      <w:bookmarkStart w:id="101" w:name="_Toc43400219"/>
      <w:bookmarkStart w:id="102" w:name="_Toc43400836"/>
      <w:bookmarkStart w:id="103" w:name="_Toc45216661"/>
      <w:bookmarkStart w:id="104" w:name="_Toc51938213"/>
      <w:bookmarkStart w:id="105" w:name="_Toc51938748"/>
      <w:bookmarkStart w:id="106" w:name="_Toc19289446"/>
      <w:bookmarkStart w:id="107" w:name="_Toc20212247"/>
      <w:bookmarkStart w:id="108" w:name="_Toc88487404"/>
      <w:r>
        <w:t>6.2.1</w:t>
      </w:r>
      <w:r>
        <w:tab/>
        <w:t>Client procedure</w:t>
      </w:r>
      <w:bookmarkEnd w:id="98"/>
      <w:bookmarkEnd w:id="99"/>
      <w:bookmarkEnd w:id="100"/>
      <w:bookmarkEnd w:id="101"/>
      <w:bookmarkEnd w:id="102"/>
      <w:bookmarkEnd w:id="103"/>
      <w:bookmarkEnd w:id="104"/>
      <w:bookmarkEnd w:id="105"/>
      <w:bookmarkEnd w:id="108"/>
    </w:p>
    <w:p w14:paraId="351DC09A" w14:textId="77777777" w:rsidR="00014F2B" w:rsidRDefault="00014F2B" w:rsidP="00014F2B">
      <w:pPr>
        <w:pStyle w:val="4"/>
      </w:pPr>
      <w:bookmarkStart w:id="109" w:name="_Toc34309571"/>
      <w:bookmarkStart w:id="110" w:name="_Toc43231186"/>
      <w:bookmarkStart w:id="111" w:name="_Toc43296117"/>
      <w:bookmarkStart w:id="112" w:name="_Toc43400234"/>
      <w:bookmarkStart w:id="113" w:name="_Toc43400851"/>
      <w:bookmarkStart w:id="114" w:name="_Toc45216676"/>
      <w:bookmarkStart w:id="115" w:name="_Toc51938228"/>
      <w:bookmarkStart w:id="116" w:name="_Toc51938763"/>
      <w:bookmarkStart w:id="117" w:name="_Toc68190452"/>
      <w:bookmarkStart w:id="118" w:name="_Toc75422757"/>
      <w:bookmarkStart w:id="119" w:name="_Toc34309556"/>
      <w:bookmarkStart w:id="120" w:name="_Toc43231172"/>
      <w:bookmarkStart w:id="121" w:name="_Toc43296103"/>
      <w:bookmarkStart w:id="122" w:name="_Toc43400220"/>
      <w:bookmarkStart w:id="123" w:name="_Toc43400837"/>
      <w:bookmarkStart w:id="124" w:name="_Toc45216662"/>
      <w:bookmarkStart w:id="125" w:name="_Toc51938214"/>
      <w:bookmarkStart w:id="126" w:name="_Toc51938749"/>
      <w:bookmarkStart w:id="127" w:name="_Toc88487405"/>
      <w:r>
        <w:rPr>
          <w:noProof/>
          <w:lang w:val="en-US"/>
        </w:rPr>
        <w:t>6.2.1.1</w:t>
      </w:r>
      <w:r>
        <w:rPr>
          <w:noProof/>
          <w:lang w:val="en-US"/>
        </w:rPr>
        <w:tab/>
        <w:t xml:space="preserve">Sending of a </w:t>
      </w:r>
      <w:r>
        <w:t>UAV application</w:t>
      </w:r>
      <w:r>
        <w:rPr>
          <w:noProof/>
          <w:lang w:val="en-US"/>
        </w:rPr>
        <w:t xml:space="preserve"> message</w:t>
      </w:r>
      <w:bookmarkEnd w:id="109"/>
      <w:bookmarkEnd w:id="110"/>
      <w:bookmarkEnd w:id="111"/>
      <w:bookmarkEnd w:id="112"/>
      <w:bookmarkEnd w:id="113"/>
      <w:bookmarkEnd w:id="114"/>
      <w:bookmarkEnd w:id="115"/>
      <w:bookmarkEnd w:id="116"/>
      <w:bookmarkEnd w:id="117"/>
      <w:bookmarkEnd w:id="118"/>
      <w:bookmarkEnd w:id="127"/>
    </w:p>
    <w:p w14:paraId="5172AE15" w14:textId="33413076" w:rsidR="00014F2B" w:rsidRDefault="00014F2B" w:rsidP="00014F2B">
      <w:r>
        <w:t>In order to send a UAV application message, the UAE-C shall generate an HTTP POST request message according to procedures specified in IETF RFC </w:t>
      </w:r>
      <w:r w:rsidR="0047587B">
        <w:t>7231</w:t>
      </w:r>
      <w:r>
        <w:t> [</w:t>
      </w:r>
      <w:r w:rsidR="00C90749">
        <w:t>5</w:t>
      </w:r>
      <w:r>
        <w:t>]. In the HTTP POST request message, the UAE-C:</w:t>
      </w:r>
    </w:p>
    <w:p w14:paraId="378D492D" w14:textId="77777777" w:rsidR="00014F2B" w:rsidRDefault="00014F2B" w:rsidP="00014F2B">
      <w:pPr>
        <w:pStyle w:val="B1"/>
      </w:pPr>
      <w:r>
        <w:t>a)</w:t>
      </w:r>
      <w:r>
        <w:tab/>
        <w:t>shall set the Request-URI to the URI</w:t>
      </w:r>
      <w:r>
        <w:rPr>
          <w:rFonts w:eastAsia="宋体"/>
        </w:rPr>
        <w:t xml:space="preserve"> received in the UAE client UE configuration document via the SCM-S</w:t>
      </w:r>
      <w:r>
        <w:t>;</w:t>
      </w:r>
    </w:p>
    <w:p w14:paraId="423D0C41" w14:textId="77777777" w:rsidR="00014F2B" w:rsidRPr="0073469F" w:rsidRDefault="00014F2B" w:rsidP="00014F2B">
      <w:pPr>
        <w:pStyle w:val="B1"/>
      </w:pPr>
      <w:r>
        <w:t>b</w:t>
      </w:r>
      <w:r w:rsidRPr="0073469F">
        <w:t>)</w:t>
      </w:r>
      <w:r w:rsidRPr="0073469F">
        <w:tab/>
        <w:t>shall include a Content-Type header field se</w:t>
      </w:r>
      <w:r>
        <w:t>t to "application/vnd.3gpp.uae-</w:t>
      </w:r>
      <w:r w:rsidRPr="0073469F">
        <w:t>info</w:t>
      </w:r>
      <w:r w:rsidRPr="008B04F8">
        <w:t>+xml";</w:t>
      </w:r>
    </w:p>
    <w:p w14:paraId="3B0BE956" w14:textId="77777777" w:rsidR="00014F2B" w:rsidRDefault="00014F2B" w:rsidP="00014F2B">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53036C45" w14:textId="77777777" w:rsidR="00014F2B" w:rsidRDefault="00014F2B" w:rsidP="00014F2B">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455D7FB6" w14:textId="77777777" w:rsidR="00014F2B" w:rsidRDefault="00014F2B" w:rsidP="00014F2B">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2EF9517E" w14:textId="77777777" w:rsidR="00014F2B" w:rsidRDefault="00014F2B" w:rsidP="00014F2B">
      <w:pPr>
        <w:pStyle w:val="B2"/>
        <w:rPr>
          <w:rFonts w:cs="Arial"/>
        </w:rPr>
      </w:pPr>
      <w:r>
        <w:lastRenderedPageBreak/>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2DB82997" w14:textId="77777777" w:rsidR="00014F2B" w:rsidRDefault="00014F2B" w:rsidP="00014F2B">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03F07" w14:textId="77777777" w:rsidR="00014F2B" w:rsidRPr="00CE72AA" w:rsidRDefault="00014F2B" w:rsidP="00014F2B">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AE44DD7" w14:textId="77777777" w:rsidR="009D326A" w:rsidRDefault="009D326A" w:rsidP="009D326A">
      <w:pPr>
        <w:pStyle w:val="4"/>
      </w:pPr>
      <w:bookmarkStart w:id="128" w:name="OLE_LINK3"/>
      <w:bookmarkStart w:id="129" w:name="_Toc88487406"/>
      <w:r>
        <w:rPr>
          <w:noProof/>
          <w:lang w:val="en-US"/>
        </w:rPr>
        <w:t>6.2.1.2</w:t>
      </w:r>
      <w:bookmarkEnd w:id="128"/>
      <w:r>
        <w:rPr>
          <w:noProof/>
          <w:lang w:val="en-US"/>
        </w:rPr>
        <w:tab/>
        <w:t xml:space="preserve">Reception of a </w:t>
      </w:r>
      <w:bookmarkStart w:id="130" w:name="_Hlk82781222"/>
      <w:r>
        <w:t>UAV application</w:t>
      </w:r>
      <w:r>
        <w:rPr>
          <w:noProof/>
          <w:lang w:val="en-US"/>
        </w:rPr>
        <w:t xml:space="preserve"> message</w:t>
      </w:r>
      <w:bookmarkEnd w:id="129"/>
      <w:bookmarkEnd w:id="130"/>
    </w:p>
    <w:p w14:paraId="438AF1D8" w14:textId="77777777" w:rsidR="009D326A" w:rsidRDefault="009D326A" w:rsidP="009D326A">
      <w:pPr>
        <w:rPr>
          <w:noProof/>
          <w:lang w:val="en-US"/>
        </w:rPr>
      </w:pPr>
      <w:r>
        <w:rPr>
          <w:noProof/>
          <w:lang w:val="en-US"/>
        </w:rPr>
        <w:t>Upon receiving an HTTP POST request containing:</w:t>
      </w:r>
    </w:p>
    <w:p w14:paraId="446CC2E9" w14:textId="77777777" w:rsidR="009D326A" w:rsidRDefault="009D326A" w:rsidP="009D326A">
      <w:pPr>
        <w:pStyle w:val="B1"/>
      </w:pPr>
      <w:r>
        <w:t>a)</w:t>
      </w:r>
      <w:r>
        <w:tab/>
        <w:t>a Content-Type header field set to "application/vnd.3gpp.uae-info+xml"; and</w:t>
      </w:r>
    </w:p>
    <w:p w14:paraId="1B7E3D83" w14:textId="77777777" w:rsidR="009D326A" w:rsidRDefault="009D326A" w:rsidP="009D326A">
      <w:pPr>
        <w:pStyle w:val="B1"/>
        <w:rPr>
          <w:noProof/>
          <w:lang w:val="en-US"/>
        </w:rPr>
      </w:pPr>
      <w:r>
        <w:t>b)</w:t>
      </w:r>
      <w:r>
        <w:tab/>
        <w:t>an application/vnd.3gpp.uae-info+xml MIME body with a &lt;UAV-application-message-info&gt; element in the &lt;UAE-info&gt; root element;</w:t>
      </w:r>
    </w:p>
    <w:p w14:paraId="550A8E66" w14:textId="77777777" w:rsidR="009D326A" w:rsidRDefault="009D326A" w:rsidP="009D326A">
      <w:pPr>
        <w:rPr>
          <w:noProof/>
        </w:rPr>
      </w:pPr>
      <w:r>
        <w:rPr>
          <w:noProof/>
        </w:rPr>
        <w:t>the UAE-C:</w:t>
      </w:r>
    </w:p>
    <w:p w14:paraId="1105C7A8" w14:textId="063FC1F2" w:rsidR="009D326A" w:rsidRDefault="009D326A" w:rsidP="009D326A">
      <w:pPr>
        <w:pStyle w:val="B1"/>
      </w:pPr>
      <w:bookmarkStart w:id="131" w:name="OLE_LINK6"/>
      <w:r>
        <w:t>a)</w:t>
      </w:r>
      <w:r>
        <w:tab/>
        <w:t>shall</w:t>
      </w:r>
      <w:r w:rsidRPr="00A3126C">
        <w:t xml:space="preserve"> </w:t>
      </w:r>
      <w:r>
        <w:t xml:space="preserve">store the received &lt;application-payload&gt; information included in the &lt;UAV-application-message-info&gt; </w:t>
      </w:r>
      <w:bookmarkStart w:id="132" w:name="OLE_LINK5"/>
      <w:r>
        <w:t>elemen</w:t>
      </w:r>
      <w:bookmarkEnd w:id="132"/>
      <w:r w:rsidR="00B372CE">
        <w:t>t</w:t>
      </w:r>
      <w:r>
        <w:t>; and</w:t>
      </w:r>
      <w:bookmarkEnd w:id="131"/>
    </w:p>
    <w:p w14:paraId="25C94163" w14:textId="77777777" w:rsidR="009D326A" w:rsidRDefault="009D326A" w:rsidP="009D326A">
      <w:pPr>
        <w:pStyle w:val="B1"/>
        <w:rPr>
          <w:lang w:eastAsia="zh-CN"/>
        </w:rPr>
      </w:pPr>
      <w:r>
        <w:t>b)</w:t>
      </w:r>
      <w:r>
        <w:tab/>
        <w:t>shall generate an HTTP 200 (OK) response according to IETF RFC 7231 [5] and</w:t>
      </w:r>
      <w:r>
        <w:rPr>
          <w:lang w:eastAsia="zh-CN"/>
        </w:rPr>
        <w:t xml:space="preserve"> send the </w:t>
      </w:r>
      <w:bookmarkStart w:id="133" w:name="OLE_LINK2"/>
      <w:r>
        <w:rPr>
          <w:lang w:eastAsia="zh-CN"/>
        </w:rPr>
        <w:t>HTTP 200</w:t>
      </w:r>
      <w:bookmarkEnd w:id="133"/>
      <w:r>
        <w:rPr>
          <w:lang w:eastAsia="zh-CN"/>
        </w:rPr>
        <w:t xml:space="preserve"> (OK) response towards the UAE-S</w:t>
      </w:r>
      <w:bookmarkStart w:id="134" w:name="_Hlk82769359"/>
      <w:r>
        <w:t>.</w:t>
      </w:r>
      <w:bookmarkEnd w:id="134"/>
    </w:p>
    <w:p w14:paraId="2942EB4E" w14:textId="77777777" w:rsidR="00C72B35" w:rsidRPr="006A63F0" w:rsidRDefault="00C72B35" w:rsidP="00C72B35">
      <w:pPr>
        <w:pStyle w:val="3"/>
      </w:pPr>
      <w:bookmarkStart w:id="135" w:name="_Toc88487407"/>
      <w:r>
        <w:t>6.2.2</w:t>
      </w:r>
      <w:r>
        <w:tab/>
        <w:t>Server procedure</w:t>
      </w:r>
      <w:bookmarkEnd w:id="119"/>
      <w:bookmarkEnd w:id="120"/>
      <w:bookmarkEnd w:id="121"/>
      <w:bookmarkEnd w:id="122"/>
      <w:bookmarkEnd w:id="123"/>
      <w:bookmarkEnd w:id="124"/>
      <w:bookmarkEnd w:id="125"/>
      <w:bookmarkEnd w:id="126"/>
      <w:bookmarkEnd w:id="135"/>
    </w:p>
    <w:p w14:paraId="67E36849" w14:textId="77777777" w:rsidR="003910A6" w:rsidRDefault="003910A6" w:rsidP="003910A6">
      <w:pPr>
        <w:pStyle w:val="4"/>
      </w:pPr>
      <w:bookmarkStart w:id="136" w:name="_Hlk81820991"/>
      <w:bookmarkStart w:id="137" w:name="_Toc34309558"/>
      <w:bookmarkStart w:id="138" w:name="_Toc43231173"/>
      <w:bookmarkStart w:id="139" w:name="_Toc43296104"/>
      <w:bookmarkStart w:id="140" w:name="_Toc43400221"/>
      <w:bookmarkStart w:id="141" w:name="_Toc43400838"/>
      <w:bookmarkStart w:id="142" w:name="_Toc45216663"/>
      <w:bookmarkStart w:id="143" w:name="_Toc51938215"/>
      <w:bookmarkStart w:id="144" w:name="_Toc51938750"/>
      <w:bookmarkStart w:id="145" w:name="_Toc88487408"/>
      <w:r>
        <w:rPr>
          <w:noProof/>
          <w:lang w:val="en-US"/>
        </w:rPr>
        <w:t>6.2.2.1</w:t>
      </w:r>
      <w:bookmarkEnd w:id="136"/>
      <w:r>
        <w:rPr>
          <w:noProof/>
          <w:lang w:val="en-US"/>
        </w:rPr>
        <w:tab/>
        <w:t xml:space="preserve">Reception of a </w:t>
      </w:r>
      <w:r>
        <w:t>UAV application</w:t>
      </w:r>
      <w:r>
        <w:rPr>
          <w:noProof/>
          <w:lang w:val="en-US"/>
        </w:rPr>
        <w:t xml:space="preserve"> message</w:t>
      </w:r>
      <w:bookmarkEnd w:id="145"/>
    </w:p>
    <w:p w14:paraId="1A24B26E" w14:textId="77777777" w:rsidR="003910A6" w:rsidRDefault="003910A6" w:rsidP="003910A6">
      <w:pPr>
        <w:rPr>
          <w:noProof/>
          <w:lang w:val="en-US"/>
        </w:rPr>
      </w:pPr>
      <w:r>
        <w:rPr>
          <w:noProof/>
          <w:lang w:val="en-US"/>
        </w:rPr>
        <w:t>Upon receiving an HTTP POST request containing:</w:t>
      </w:r>
    </w:p>
    <w:p w14:paraId="0CDDEDBF" w14:textId="77777777" w:rsidR="003910A6" w:rsidRDefault="003910A6" w:rsidP="003910A6">
      <w:pPr>
        <w:pStyle w:val="B1"/>
      </w:pPr>
      <w:r>
        <w:t>a)</w:t>
      </w:r>
      <w:r>
        <w:tab/>
      </w:r>
      <w:r w:rsidRPr="005E11E0">
        <w:t>a Content-Type header field set to "application/vnd.3gpp.</w:t>
      </w:r>
      <w:r>
        <w:t>u</w:t>
      </w:r>
      <w:r w:rsidRPr="005E11E0">
        <w:t>ae-info+xml";</w:t>
      </w:r>
      <w:r>
        <w:t xml:space="preserve"> and</w:t>
      </w:r>
    </w:p>
    <w:p w14:paraId="38F66C50" w14:textId="77777777" w:rsidR="003910A6" w:rsidRDefault="003910A6" w:rsidP="003910A6">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60A60E2E" w14:textId="77777777" w:rsidR="003910A6" w:rsidRDefault="003910A6" w:rsidP="003910A6">
      <w:pPr>
        <w:rPr>
          <w:noProof/>
        </w:rPr>
      </w:pPr>
      <w:r>
        <w:rPr>
          <w:noProof/>
        </w:rPr>
        <w:t>the UAE-S:</w:t>
      </w:r>
    </w:p>
    <w:p w14:paraId="5D7AE1BC" w14:textId="2C07895C" w:rsidR="003910A6" w:rsidRDefault="003910A6" w:rsidP="003910A6">
      <w:pPr>
        <w:pStyle w:val="B1"/>
      </w:pPr>
      <w:bookmarkStart w:id="146" w:name="OLE_LINK27"/>
      <w:bookmarkStart w:id="147" w:name="OLE_LINK28"/>
      <w:r>
        <w:t>a)</w:t>
      </w:r>
      <w:r>
        <w:tab/>
        <w:t>shall obtain the other UAV(s) information in the location of the UAV based on the range information indicated in the &lt;application-defined-proximity-range-info&gt; element from the SLM-S as specified in 3GPP TS 24.545 [</w:t>
      </w:r>
      <w:r w:rsidR="008E263A">
        <w:t>7</w:t>
      </w:r>
      <w:r>
        <w:t>]</w:t>
      </w:r>
      <w:r>
        <w:rPr>
          <w:rFonts w:cs="Arial"/>
        </w:rPr>
        <w:t>;</w:t>
      </w:r>
    </w:p>
    <w:bookmarkEnd w:id="146"/>
    <w:bookmarkEnd w:id="147"/>
    <w:p w14:paraId="4E32E022" w14:textId="562EE46A" w:rsidR="003910A6" w:rsidRDefault="003910A6" w:rsidP="003910A6">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rsidR="0048333F">
        <w:t xml:space="preserve"> as specified in subclause </w:t>
      </w:r>
      <w:r w:rsidR="0048333F">
        <w:rPr>
          <w:noProof/>
          <w:lang w:val="en-US"/>
        </w:rPr>
        <w:t>6.2.2.2</w:t>
      </w:r>
      <w:r>
        <w:rPr>
          <w:rFonts w:cs="Arial"/>
        </w:rPr>
        <w:t>;</w:t>
      </w:r>
    </w:p>
    <w:p w14:paraId="304FAE0B" w14:textId="06BBF1BB" w:rsidR="003910A6" w:rsidRDefault="003910A6" w:rsidP="003910A6">
      <w:pPr>
        <w:pStyle w:val="B1"/>
      </w:pPr>
      <w:r>
        <w:t>c)</w:t>
      </w:r>
      <w:r>
        <w:tab/>
        <w:t>shall</w:t>
      </w:r>
      <w:r w:rsidRPr="004E7BF5">
        <w:t xml:space="preserve"> generate an HTTP 200 (OK) response according to IETF</w:t>
      </w:r>
      <w:r>
        <w:t> </w:t>
      </w:r>
      <w:r w:rsidRPr="004E7BF5">
        <w:t>RFC</w:t>
      </w:r>
      <w:r>
        <w:t> </w:t>
      </w:r>
      <w:r w:rsidR="0047587B">
        <w:t>7231</w:t>
      </w:r>
      <w:r>
        <w:t> </w:t>
      </w:r>
      <w:r w:rsidRPr="004E7BF5">
        <w:t>[</w:t>
      </w:r>
      <w:r w:rsidR="00C90749">
        <w:t>5</w:t>
      </w:r>
      <w:r w:rsidRPr="004E7BF5">
        <w:t>]</w:t>
      </w:r>
      <w:r>
        <w:t xml:space="preserve"> and in the </w:t>
      </w:r>
      <w:r w:rsidRPr="004E7BF5">
        <w:t>HTTP 200 (OK) response</w:t>
      </w:r>
      <w:r>
        <w:t>:</w:t>
      </w:r>
    </w:p>
    <w:p w14:paraId="7BD4A1C0" w14:textId="77777777" w:rsidR="003910A6" w:rsidRDefault="003910A6" w:rsidP="003910A6">
      <w:pPr>
        <w:pStyle w:val="B2"/>
      </w:pPr>
      <w:r>
        <w:t>1)</w:t>
      </w:r>
      <w:r>
        <w:tab/>
        <w:t>shall include a Content-Type header field set to "application/vnd.3gpp.uae-info+xml"; and</w:t>
      </w:r>
    </w:p>
    <w:p w14:paraId="274E4713" w14:textId="77777777" w:rsidR="003910A6" w:rsidRDefault="003910A6" w:rsidP="003910A6">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3E94F558" w14:textId="77777777" w:rsidR="0030737C" w:rsidRDefault="0030737C" w:rsidP="0030737C">
      <w:pPr>
        <w:pStyle w:val="NO"/>
      </w:pPr>
      <w:r>
        <w:t>NOTE:</w:t>
      </w:r>
      <w:r>
        <w:tab/>
        <w:t>T</w:t>
      </w:r>
      <w:r w:rsidRPr="0031024D">
        <w:t>he geographical area is from the perspective of the UAV initiating the communication with other UAVs</w:t>
      </w:r>
      <w:r>
        <w:t>.</w:t>
      </w:r>
    </w:p>
    <w:p w14:paraId="0109755B" w14:textId="77777777" w:rsidR="003910A6" w:rsidRPr="00CE72AA" w:rsidRDefault="003910A6" w:rsidP="003910A6">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1032A086" w14:textId="77777777" w:rsidR="001D5017" w:rsidRDefault="001D5017" w:rsidP="001D5017">
      <w:pPr>
        <w:pStyle w:val="4"/>
      </w:pPr>
      <w:bookmarkStart w:id="148" w:name="_Toc88487409"/>
      <w:r>
        <w:rPr>
          <w:noProof/>
          <w:lang w:val="en-US"/>
        </w:rPr>
        <w:t>6.2.2.2</w:t>
      </w:r>
      <w:r>
        <w:rPr>
          <w:noProof/>
          <w:lang w:val="en-US"/>
        </w:rPr>
        <w:tab/>
        <w:t xml:space="preserve">Sending of a </w:t>
      </w:r>
      <w:r>
        <w:t>UAV application</w:t>
      </w:r>
      <w:r>
        <w:rPr>
          <w:noProof/>
          <w:lang w:val="en-US"/>
        </w:rPr>
        <w:t xml:space="preserve"> message</w:t>
      </w:r>
      <w:bookmarkEnd w:id="148"/>
    </w:p>
    <w:p w14:paraId="0144E8FC" w14:textId="77777777" w:rsidR="001D5017" w:rsidRDefault="001D5017" w:rsidP="001D5017">
      <w:r>
        <w:t>In order to send a UAV application message received from a UAV as specified in subclause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4BAAB6C8" w14:textId="77777777" w:rsidR="001D5017" w:rsidRDefault="001D5017" w:rsidP="001D5017">
      <w:pPr>
        <w:pStyle w:val="B1"/>
      </w:pPr>
      <w:r>
        <w:lastRenderedPageBreak/>
        <w:t>a)</w:t>
      </w:r>
      <w:r>
        <w:tab/>
        <w:t>shall set the Request-URI to the URI</w:t>
      </w:r>
      <w:r>
        <w:rPr>
          <w:rFonts w:eastAsia="宋体"/>
        </w:rPr>
        <w:t xml:space="preserve"> </w:t>
      </w:r>
      <w:r>
        <w:t>corresponding to the identity of the UAE-C of UAV obtained in subclause </w:t>
      </w:r>
      <w:r>
        <w:rPr>
          <w:noProof/>
          <w:lang w:val="en-US"/>
        </w:rPr>
        <w:t>6.2.2.1</w:t>
      </w:r>
      <w:r>
        <w:t>;</w:t>
      </w:r>
    </w:p>
    <w:p w14:paraId="6F32E913" w14:textId="77777777" w:rsidR="001D5017" w:rsidRDefault="001D5017" w:rsidP="001D5017">
      <w:pPr>
        <w:pStyle w:val="B1"/>
      </w:pPr>
      <w:r>
        <w:t>b)</w:t>
      </w:r>
      <w:r>
        <w:tab/>
        <w:t>shall include a Content-Type header field set to "application/vnd.3gpp.uae-info+xml";</w:t>
      </w:r>
    </w:p>
    <w:p w14:paraId="0F248214" w14:textId="77777777" w:rsidR="001D5017" w:rsidRDefault="001D5017" w:rsidP="001D5017">
      <w:pPr>
        <w:pStyle w:val="B1"/>
      </w:pPr>
      <w:r>
        <w:t>c)</w:t>
      </w:r>
      <w:r>
        <w:tab/>
        <w:t>shall include an application/vnd.3gpp.uae-info+xml MIME body and in the &lt;UAV-application-message-info&gt; element in the &lt;UAE-info&gt; root element:</w:t>
      </w:r>
    </w:p>
    <w:p w14:paraId="069EFCA1" w14:textId="77777777" w:rsidR="001D5017" w:rsidRDefault="001D5017" w:rsidP="001D5017">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1C4E6B48" w14:textId="77777777" w:rsidR="001D5017" w:rsidRDefault="001D5017" w:rsidP="001D5017">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077664E1" w14:textId="77777777" w:rsidR="001D5017" w:rsidRDefault="001D5017" w:rsidP="001D5017">
      <w:pPr>
        <w:pStyle w:val="B1"/>
        <w:rPr>
          <w:lang w:eastAsia="zh-CN"/>
        </w:rPr>
      </w:pPr>
      <w:r>
        <w:rPr>
          <w:lang w:eastAsia="zh-CN"/>
        </w:rPr>
        <w:t>d)</w:t>
      </w:r>
      <w:r>
        <w:rPr>
          <w:lang w:eastAsia="zh-CN"/>
        </w:rPr>
        <w:tab/>
        <w:t>shall send the HTTP POST request message towards the UAE-C.</w:t>
      </w:r>
    </w:p>
    <w:p w14:paraId="68BF54E1" w14:textId="369D97EF" w:rsidR="00CB1865" w:rsidRPr="00363F52" w:rsidRDefault="008566F9" w:rsidP="00CB1865">
      <w:pPr>
        <w:pStyle w:val="2"/>
      </w:pPr>
      <w:bookmarkStart w:id="149" w:name="_Toc34309561"/>
      <w:bookmarkStart w:id="150" w:name="_Toc43231176"/>
      <w:bookmarkStart w:id="151" w:name="_Toc43296107"/>
      <w:bookmarkStart w:id="152" w:name="_Toc43400224"/>
      <w:bookmarkStart w:id="153" w:name="_Toc43400841"/>
      <w:bookmarkStart w:id="154" w:name="_Toc45216666"/>
      <w:bookmarkStart w:id="155" w:name="_Toc51938218"/>
      <w:bookmarkStart w:id="156" w:name="_Toc51938753"/>
      <w:bookmarkStart w:id="157" w:name="_Toc88487410"/>
      <w:bookmarkEnd w:id="106"/>
      <w:bookmarkEnd w:id="107"/>
      <w:bookmarkEnd w:id="137"/>
      <w:bookmarkEnd w:id="138"/>
      <w:bookmarkEnd w:id="139"/>
      <w:bookmarkEnd w:id="140"/>
      <w:bookmarkEnd w:id="141"/>
      <w:bookmarkEnd w:id="142"/>
      <w:bookmarkEnd w:id="143"/>
      <w:bookmarkEnd w:id="144"/>
      <w:r>
        <w:t>6.</w:t>
      </w:r>
      <w:r w:rsidR="00634DEB">
        <w:t>3</w:t>
      </w:r>
      <w:r w:rsidR="00CB1865" w:rsidRPr="00363F52">
        <w:tab/>
      </w:r>
      <w:r w:rsidR="00E73D55">
        <w:rPr>
          <w:lang w:val="en-US"/>
        </w:rPr>
        <w:t>C2 Communication mode selection and switching</w:t>
      </w:r>
      <w:bookmarkEnd w:id="157"/>
    </w:p>
    <w:p w14:paraId="12126672" w14:textId="56DA72EE" w:rsidR="00CB1865" w:rsidRPr="006A63F0" w:rsidRDefault="008566F9" w:rsidP="00CB1865">
      <w:pPr>
        <w:pStyle w:val="3"/>
      </w:pPr>
      <w:bookmarkStart w:id="158" w:name="_Toc88487411"/>
      <w:r>
        <w:t>6.</w:t>
      </w:r>
      <w:r w:rsidR="00634DEB">
        <w:t>3</w:t>
      </w:r>
      <w:r w:rsidR="00CB1865">
        <w:t>.1</w:t>
      </w:r>
      <w:r w:rsidR="00CB1865">
        <w:tab/>
        <w:t>Client procedure</w:t>
      </w:r>
      <w:bookmarkEnd w:id="158"/>
    </w:p>
    <w:p w14:paraId="3ECA1CF1" w14:textId="1577FCC4" w:rsidR="00874A73" w:rsidRDefault="00874A73" w:rsidP="009D2292">
      <w:pPr>
        <w:pStyle w:val="4"/>
        <w:rPr>
          <w:lang w:eastAsia="zh-CN"/>
        </w:rPr>
      </w:pPr>
      <w:bookmarkStart w:id="159" w:name="_Toc88487412"/>
      <w:r>
        <w:rPr>
          <w:rFonts w:hint="eastAsia"/>
          <w:lang w:eastAsia="zh-CN"/>
        </w:rPr>
        <w:t>6</w:t>
      </w:r>
      <w:r>
        <w:rPr>
          <w:lang w:eastAsia="zh-CN"/>
        </w:rPr>
        <w:t>.</w:t>
      </w:r>
      <w:r w:rsidR="00634DEB">
        <w:rPr>
          <w:lang w:eastAsia="zh-CN"/>
        </w:rPr>
        <w:t>3</w:t>
      </w:r>
      <w:r>
        <w:rPr>
          <w:lang w:eastAsia="zh-CN"/>
        </w:rPr>
        <w:t>.1.1</w:t>
      </w:r>
      <w:r>
        <w:rPr>
          <w:lang w:eastAsia="zh-CN"/>
        </w:rPr>
        <w:tab/>
      </w:r>
      <w:r w:rsidRPr="00F070BD">
        <w:rPr>
          <w:lang w:eastAsia="zh-CN"/>
        </w:rPr>
        <w:t>C2 communication modes configuration procedure</w:t>
      </w:r>
      <w:bookmarkEnd w:id="159"/>
    </w:p>
    <w:p w14:paraId="6AC5232A" w14:textId="77777777" w:rsidR="00874A73" w:rsidRDefault="00874A73" w:rsidP="00874A73">
      <w:r w:rsidRPr="00367E6C">
        <w:rPr>
          <w:lang w:eastAsia="x-none"/>
        </w:rPr>
        <w:t xml:space="preserve">Upon receiving </w:t>
      </w:r>
      <w:r>
        <w:rPr>
          <w:lang w:eastAsia="x-none"/>
        </w:rPr>
        <w:t>an HTTP POST request containing</w:t>
      </w:r>
      <w:r>
        <w:t>:</w:t>
      </w:r>
    </w:p>
    <w:p w14:paraId="27E2E564" w14:textId="77777777" w:rsidR="00874A73" w:rsidRDefault="00874A73" w:rsidP="00874A73">
      <w:pPr>
        <w:pStyle w:val="B1"/>
      </w:pPr>
      <w:r>
        <w:t>a)</w:t>
      </w:r>
      <w:r>
        <w:tab/>
        <w:t>a Content-Type header field set to "application/vnd.3gpp.uae-info+xml"; and</w:t>
      </w:r>
    </w:p>
    <w:p w14:paraId="4686ECCB" w14:textId="77777777" w:rsidR="00874A73" w:rsidRDefault="00874A73" w:rsidP="00874A73">
      <w:pPr>
        <w:pStyle w:val="B1"/>
      </w:pPr>
      <w:r>
        <w:t>b)</w:t>
      </w:r>
      <w:r>
        <w:tab/>
        <w:t>an application/vnd.3gpp.uae-info+xml MIME body with a &lt;c2-modes-switching-configuration-info&gt; element,</w:t>
      </w:r>
    </w:p>
    <w:p w14:paraId="4136FBD1" w14:textId="77777777" w:rsidR="00874A73" w:rsidRDefault="00874A73" w:rsidP="00874A73">
      <w:r>
        <w:t>the UAE-C:</w:t>
      </w:r>
    </w:p>
    <w:p w14:paraId="7567531F" w14:textId="77777777" w:rsidR="00874A73" w:rsidRPr="00674509" w:rsidRDefault="00874A73" w:rsidP="00874A73">
      <w:pPr>
        <w:pStyle w:val="B1"/>
      </w:pPr>
      <w:r>
        <w:t>a</w:t>
      </w:r>
      <w:r w:rsidRPr="0073469F">
        <w:t>)</w:t>
      </w:r>
      <w:r w:rsidRPr="0073469F">
        <w:tab/>
        <w:t xml:space="preserve">shall </w:t>
      </w:r>
      <w:r>
        <w:t>store the received configuration information</w:t>
      </w:r>
      <w:r w:rsidRPr="00674509">
        <w:t>;</w:t>
      </w:r>
    </w:p>
    <w:p w14:paraId="17ECB012" w14:textId="733547FB" w:rsidR="00874A73" w:rsidRDefault="00874A73" w:rsidP="00874A73">
      <w:pPr>
        <w:pStyle w:val="B1"/>
      </w:pPr>
      <w:r>
        <w:t>b</w:t>
      </w:r>
      <w:r w:rsidRPr="00674509">
        <w:t>)</w:t>
      </w:r>
      <w:r w:rsidRPr="00674509">
        <w:tab/>
      </w:r>
      <w:r>
        <w:t xml:space="preserve">shall generate an HTTP </w:t>
      </w:r>
      <w:r w:rsidRPr="00895F7B">
        <w:t>200 (OK) response</w:t>
      </w:r>
      <w:r>
        <w:t xml:space="preserve"> </w:t>
      </w:r>
      <w:r w:rsidRPr="007479A6">
        <w:t>according to IETF RFC </w:t>
      </w:r>
      <w:r w:rsidR="0047587B">
        <w:t>7231</w:t>
      </w:r>
      <w:r w:rsidRPr="007479A6">
        <w:t> </w:t>
      </w:r>
      <w:r>
        <w:t>[</w:t>
      </w:r>
      <w:r w:rsidR="009E0E65">
        <w:t>5</w:t>
      </w:r>
      <w:r>
        <w:t>]. In the HTTP 200 (OK) response message, the UAE-C:</w:t>
      </w:r>
    </w:p>
    <w:p w14:paraId="6E2B53EA" w14:textId="77777777" w:rsidR="00874A73" w:rsidRPr="0073469F" w:rsidRDefault="00874A73" w:rsidP="00874A73">
      <w:pPr>
        <w:pStyle w:val="B2"/>
      </w:pPr>
      <w:r>
        <w:t>1</w:t>
      </w:r>
      <w:r w:rsidRPr="0073469F">
        <w:t>)</w:t>
      </w:r>
      <w:r w:rsidRPr="0073469F">
        <w:tab/>
        <w:t>shall include a Content-Type header field se</w:t>
      </w:r>
      <w:r>
        <w:t>t to "application/vnd.3gpp.uae-info+xml</w:t>
      </w:r>
      <w:r w:rsidRPr="0073469F">
        <w:t>";</w:t>
      </w:r>
      <w:r>
        <w:t xml:space="preserve"> and</w:t>
      </w:r>
    </w:p>
    <w:p w14:paraId="0F3F2CC0" w14:textId="77777777" w:rsidR="00874A73" w:rsidRDefault="00874A73" w:rsidP="00874A73">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5A4753B" w14:textId="77777777" w:rsidR="00874A73" w:rsidRDefault="00874A73" w:rsidP="00874A73">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113203BF" w14:textId="77777777" w:rsidR="00874A73" w:rsidRPr="00367E6C" w:rsidRDefault="00874A73" w:rsidP="009D2292">
      <w:pPr>
        <w:pStyle w:val="B1"/>
      </w:pPr>
      <w:r>
        <w:t>c)</w:t>
      </w:r>
      <w:r>
        <w:tab/>
        <w:t>shall send the HTTP 200 (OK) response towards the UAE-S.</w:t>
      </w:r>
    </w:p>
    <w:p w14:paraId="175D3B37" w14:textId="372898AF" w:rsidR="00165BD2" w:rsidRDefault="00165BD2" w:rsidP="009D2292">
      <w:pPr>
        <w:pStyle w:val="4"/>
        <w:rPr>
          <w:lang w:eastAsia="zh-CN"/>
        </w:rPr>
      </w:pPr>
      <w:bookmarkStart w:id="160" w:name="_Toc88487413"/>
      <w:r>
        <w:rPr>
          <w:rFonts w:hint="eastAsia"/>
          <w:lang w:eastAsia="zh-CN"/>
        </w:rPr>
        <w:t>6</w:t>
      </w:r>
      <w:r>
        <w:rPr>
          <w:lang w:eastAsia="zh-CN"/>
        </w:rPr>
        <w:t>.</w:t>
      </w:r>
      <w:r w:rsidR="00653C07">
        <w:rPr>
          <w:lang w:eastAsia="zh-CN"/>
        </w:rPr>
        <w:t>3</w:t>
      </w:r>
      <w:r>
        <w:rPr>
          <w:lang w:eastAsia="zh-CN"/>
        </w:rPr>
        <w:t>.1.2</w:t>
      </w:r>
      <w:r>
        <w:rPr>
          <w:lang w:eastAsia="zh-CN"/>
        </w:rPr>
        <w:tab/>
      </w:r>
      <w:r w:rsidRPr="00F029F6">
        <w:rPr>
          <w:lang w:eastAsia="zh-CN"/>
        </w:rPr>
        <w:t xml:space="preserve">C2 communication mode selection by UAE Client </w:t>
      </w:r>
      <w:r w:rsidRPr="00F070BD">
        <w:rPr>
          <w:lang w:eastAsia="zh-CN"/>
        </w:rPr>
        <w:t>procedure</w:t>
      </w:r>
      <w:bookmarkEnd w:id="160"/>
    </w:p>
    <w:p w14:paraId="6EB56819" w14:textId="47640C41" w:rsidR="00165BD2" w:rsidRDefault="00165BD2" w:rsidP="00165BD2">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w:t>
      </w:r>
      <w:bookmarkStart w:id="161" w:name="OLE_LINK4"/>
      <w:r>
        <w:rPr>
          <w:lang w:eastAsia="zh-CN"/>
        </w:rPr>
        <w:t>POST request</w:t>
      </w:r>
      <w:bookmarkEnd w:id="161"/>
      <w:r>
        <w:rPr>
          <w:lang w:eastAsia="zh-CN"/>
        </w:rPr>
        <w:t xml:space="preserve"> </w:t>
      </w:r>
      <w:r w:rsidRPr="007479A6">
        <w:t>according to IETF RFC </w:t>
      </w:r>
      <w:r>
        <w:t>7231</w:t>
      </w:r>
      <w:r w:rsidRPr="007479A6">
        <w:t> </w:t>
      </w:r>
      <w:r>
        <w:t>[</w:t>
      </w:r>
      <w:r w:rsidR="00CE3C89">
        <w:t>5</w:t>
      </w:r>
      <w:r>
        <w:t xml:space="preserve">]. In the HTTP </w:t>
      </w:r>
      <w:bookmarkStart w:id="162" w:name="OLE_LINK47"/>
      <w:bookmarkStart w:id="163" w:name="OLE_LINK48"/>
      <w:r>
        <w:rPr>
          <w:lang w:eastAsia="zh-CN"/>
        </w:rPr>
        <w:t>POST request</w:t>
      </w:r>
      <w:bookmarkEnd w:id="162"/>
      <w:bookmarkEnd w:id="163"/>
      <w:r>
        <w:t xml:space="preserve"> message, the UAE-C:</w:t>
      </w:r>
    </w:p>
    <w:p w14:paraId="40676CFC" w14:textId="77777777" w:rsidR="00165BD2" w:rsidRDefault="00165BD2" w:rsidP="00165BD2">
      <w:pPr>
        <w:pStyle w:val="B1"/>
      </w:pPr>
      <w:r>
        <w:t>a)</w:t>
      </w:r>
      <w:r>
        <w:tab/>
      </w:r>
      <w:r w:rsidRPr="00000E77">
        <w:t>shall set the Request-URI to the URI</w:t>
      </w:r>
      <w:r w:rsidRPr="00BC2A6E">
        <w:t xml:space="preserve"> received in the UAE client UE configuration document via the SCM-S</w:t>
      </w:r>
      <w:r>
        <w:t>;</w:t>
      </w:r>
    </w:p>
    <w:p w14:paraId="5ACCDA95" w14:textId="77777777" w:rsidR="00165BD2" w:rsidRDefault="00165BD2" w:rsidP="00165BD2">
      <w:pPr>
        <w:pStyle w:val="B1"/>
      </w:pPr>
      <w:r>
        <w:t>b)</w:t>
      </w:r>
      <w:r>
        <w:tab/>
        <w:t>shall include a Content-Type header field set to "application/vnd.3gpp.uae-info+xml";</w:t>
      </w:r>
    </w:p>
    <w:p w14:paraId="7FEA7A90" w14:textId="77777777" w:rsidR="00165BD2" w:rsidRDefault="00165BD2" w:rsidP="00165BD2">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616CF0DA" w14:textId="40C20A18" w:rsidR="00165BD2" w:rsidRDefault="00165BD2" w:rsidP="009D2292">
      <w:pPr>
        <w:pStyle w:val="B2"/>
      </w:pPr>
      <w:r>
        <w:t>1)</w:t>
      </w:r>
      <w:r>
        <w:tab/>
        <w:t>shall include a &lt;</w:t>
      </w:r>
      <w:r w:rsidR="003220B1">
        <w:t>UAS</w:t>
      </w:r>
      <w:r>
        <w:t>-id&gt; element set to the identifier of the UA</w:t>
      </w:r>
      <w:r w:rsidR="00E976B3">
        <w:t>S</w:t>
      </w:r>
      <w:r>
        <w:t>;</w:t>
      </w:r>
    </w:p>
    <w:p w14:paraId="3CF8F34C" w14:textId="1520B310" w:rsidR="00165BD2" w:rsidRDefault="006C6C17" w:rsidP="009D2292">
      <w:pPr>
        <w:pStyle w:val="B2"/>
      </w:pPr>
      <w:r>
        <w:t>2</w:t>
      </w:r>
      <w:r w:rsidR="00165BD2">
        <w:t>)</w:t>
      </w:r>
      <w:r w:rsidR="00165BD2">
        <w:tab/>
        <w:t xml:space="preserve">shall include a </w:t>
      </w:r>
      <w:bookmarkStart w:id="164" w:name="OLE_LINK45"/>
      <w:r w:rsidR="00165BD2">
        <w:t>&lt;se</w:t>
      </w:r>
      <w:r w:rsidR="00165BD2" w:rsidRPr="00594F71">
        <w:t>lected</w:t>
      </w:r>
      <w:r w:rsidR="00165BD2">
        <w:t>-</w:t>
      </w:r>
      <w:r w:rsidR="00165BD2" w:rsidRPr="00594F71">
        <w:t>primary</w:t>
      </w:r>
      <w:r w:rsidR="00165BD2">
        <w:t>-</w:t>
      </w:r>
      <w:r w:rsidR="00165BD2" w:rsidRPr="00594F71">
        <w:t>C2</w:t>
      </w:r>
      <w:r w:rsidR="00165BD2">
        <w:t>-</w:t>
      </w:r>
      <w:r w:rsidR="00165BD2" w:rsidRPr="00594F71">
        <w:t>communication</w:t>
      </w:r>
      <w:r w:rsidR="00165BD2">
        <w:t>-</w:t>
      </w:r>
      <w:r w:rsidR="00165BD2" w:rsidRPr="00594F71">
        <w:t>mode</w:t>
      </w:r>
      <w:r w:rsidR="00165BD2">
        <w:t>&gt;</w:t>
      </w:r>
      <w:bookmarkEnd w:id="164"/>
      <w:r w:rsidR="00165BD2">
        <w:t xml:space="preserve"> </w:t>
      </w:r>
      <w:bookmarkStart w:id="165" w:name="OLE_LINK46"/>
      <w:r w:rsidR="00165BD2">
        <w:t>element indicating the s</w:t>
      </w:r>
      <w:r w:rsidR="00165BD2" w:rsidRPr="00594F71">
        <w:t>elected primary C2 communication mode</w:t>
      </w:r>
      <w:r w:rsidR="00165BD2">
        <w:t>;</w:t>
      </w:r>
      <w:bookmarkEnd w:id="165"/>
      <w:r w:rsidR="00165BD2">
        <w:t xml:space="preserve"> and</w:t>
      </w:r>
    </w:p>
    <w:p w14:paraId="359A820D" w14:textId="22821713" w:rsidR="00165BD2" w:rsidRDefault="006C6C17" w:rsidP="009D2292">
      <w:pPr>
        <w:pStyle w:val="B2"/>
      </w:pPr>
      <w:r>
        <w:lastRenderedPageBreak/>
        <w:t>3</w:t>
      </w:r>
      <w:r w:rsidR="00165BD2">
        <w:t>)</w:t>
      </w:r>
      <w:r w:rsidR="00165BD2">
        <w:tab/>
        <w:t>may include a &lt;se</w:t>
      </w:r>
      <w:r w:rsidR="00165BD2" w:rsidRPr="00594F71">
        <w:t>lected</w:t>
      </w:r>
      <w:r w:rsidR="00165BD2">
        <w:t>-second</w:t>
      </w:r>
      <w:r w:rsidR="00165BD2" w:rsidRPr="00594F71">
        <w:t>ary</w:t>
      </w:r>
      <w:r w:rsidR="00165BD2">
        <w:t>-</w:t>
      </w:r>
      <w:r w:rsidR="00165BD2" w:rsidRPr="00594F71">
        <w:t>C2</w:t>
      </w:r>
      <w:r w:rsidR="00165BD2">
        <w:t>-</w:t>
      </w:r>
      <w:r w:rsidR="00165BD2" w:rsidRPr="00594F71">
        <w:t>communication</w:t>
      </w:r>
      <w:r w:rsidR="00165BD2">
        <w:t>-</w:t>
      </w:r>
      <w:r w:rsidR="00165BD2" w:rsidRPr="00594F71">
        <w:t>mode</w:t>
      </w:r>
      <w:r w:rsidR="00165BD2">
        <w:t>&gt; element indicating the s</w:t>
      </w:r>
      <w:r w:rsidR="00165BD2" w:rsidRPr="00594F71">
        <w:t xml:space="preserve">elected </w:t>
      </w:r>
      <w:r w:rsidR="00165BD2">
        <w:t>secondary</w:t>
      </w:r>
      <w:r w:rsidR="00165BD2" w:rsidRPr="00594F71">
        <w:t xml:space="preserve"> C2 communication mode</w:t>
      </w:r>
      <w:r w:rsidR="00165BD2">
        <w:t>; and</w:t>
      </w:r>
    </w:p>
    <w:p w14:paraId="037C0597" w14:textId="77777777" w:rsidR="00165BD2" w:rsidRPr="00367E6C" w:rsidRDefault="00165BD2" w:rsidP="009D2292">
      <w:pPr>
        <w:pStyle w:val="B1"/>
      </w:pPr>
      <w:r>
        <w:t>d)</w:t>
      </w:r>
      <w:r>
        <w:tab/>
        <w:t xml:space="preserve">shall send the HTTP </w:t>
      </w:r>
      <w:r>
        <w:rPr>
          <w:lang w:eastAsia="zh-CN"/>
        </w:rPr>
        <w:t>POST request</w:t>
      </w:r>
      <w:r>
        <w:t xml:space="preserve"> towards the UAE-S.</w:t>
      </w:r>
    </w:p>
    <w:p w14:paraId="0963779D" w14:textId="2B76553B" w:rsidR="00302BBC" w:rsidRDefault="00302BBC" w:rsidP="009D2292">
      <w:pPr>
        <w:pStyle w:val="4"/>
        <w:rPr>
          <w:lang w:eastAsia="zh-CN"/>
        </w:rPr>
      </w:pPr>
      <w:bookmarkStart w:id="166" w:name="_Toc88487414"/>
      <w:r>
        <w:rPr>
          <w:rFonts w:hint="eastAsia"/>
          <w:lang w:eastAsia="zh-CN"/>
        </w:rPr>
        <w:t>6</w:t>
      </w:r>
      <w:r>
        <w:rPr>
          <w:lang w:eastAsia="zh-CN"/>
        </w:rPr>
        <w:t>.</w:t>
      </w:r>
      <w:r w:rsidR="00653C07">
        <w:rPr>
          <w:lang w:eastAsia="zh-CN"/>
        </w:rPr>
        <w:t>3</w:t>
      </w:r>
      <w:r>
        <w:rPr>
          <w:lang w:eastAsia="zh-CN"/>
        </w:rPr>
        <w:t>.1.3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6"/>
    </w:p>
    <w:p w14:paraId="47F078F5" w14:textId="32AC8E79" w:rsidR="00302BBC" w:rsidRDefault="00302BBC" w:rsidP="00302BBC">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w:t>
      </w:r>
      <w:r w:rsidR="00656DBF">
        <w:t>5</w:t>
      </w:r>
      <w:r>
        <w:t xml:space="preserve">]. In the HTTP </w:t>
      </w:r>
      <w:r>
        <w:rPr>
          <w:lang w:eastAsia="zh-CN"/>
        </w:rPr>
        <w:t>POST request</w:t>
      </w:r>
      <w:r>
        <w:t xml:space="preserve"> message, the UAE-C:</w:t>
      </w:r>
    </w:p>
    <w:p w14:paraId="6F5D2E4F" w14:textId="77777777" w:rsidR="00302BBC" w:rsidRDefault="00302BBC" w:rsidP="00302BBC">
      <w:pPr>
        <w:pStyle w:val="B1"/>
      </w:pPr>
      <w:r>
        <w:t>a)</w:t>
      </w:r>
      <w:r>
        <w:tab/>
      </w:r>
      <w:r w:rsidRPr="00000E77">
        <w:t>shall set the Request-URI to the URI correspond</w:t>
      </w:r>
      <w:r>
        <w:t>ing to the identity of the UAE-S;</w:t>
      </w:r>
    </w:p>
    <w:p w14:paraId="64C68EB3" w14:textId="77777777" w:rsidR="00302BBC" w:rsidRDefault="00302BBC" w:rsidP="00302BBC">
      <w:pPr>
        <w:pStyle w:val="B1"/>
      </w:pPr>
      <w:r>
        <w:t>b)</w:t>
      </w:r>
      <w:r>
        <w:tab/>
        <w:t>shall include a Content-Type header field set to "application/vnd.3gpp.uae-info+xml";</w:t>
      </w:r>
    </w:p>
    <w:p w14:paraId="305D4890" w14:textId="77777777" w:rsidR="00302BBC" w:rsidRDefault="00302BBC" w:rsidP="00302BBC">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5B5867F" w14:textId="77777777" w:rsidR="00302BBC" w:rsidRDefault="00302BBC" w:rsidP="009D2292">
      <w:pPr>
        <w:pStyle w:val="B2"/>
      </w:pPr>
      <w:r>
        <w:t>1)</w:t>
      </w:r>
      <w:r>
        <w:tab/>
        <w:t xml:space="preserve">a &lt;UAE-client-id&gt; element set to the identifier of </w:t>
      </w:r>
      <w:r w:rsidRPr="006127CA">
        <w:t>the UAE client which indicates the QoS downgrade</w:t>
      </w:r>
      <w:r>
        <w:t>; and</w:t>
      </w:r>
    </w:p>
    <w:p w14:paraId="1FF562DF" w14:textId="77777777" w:rsidR="00302BBC" w:rsidRDefault="00302BBC" w:rsidP="009D2292">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6133965A" w14:textId="6AD28F3B" w:rsidR="00B64595" w:rsidRDefault="00302BBC" w:rsidP="00B64595">
      <w:pPr>
        <w:pStyle w:val="B1"/>
      </w:pPr>
      <w:r>
        <w:t>d)</w:t>
      </w:r>
      <w:r>
        <w:tab/>
        <w:t xml:space="preserve">shall send the HTTP </w:t>
      </w:r>
      <w:r>
        <w:rPr>
          <w:lang w:eastAsia="zh-CN"/>
        </w:rPr>
        <w:t>POST request</w:t>
      </w:r>
      <w:r>
        <w:t xml:space="preserve"> towards the UAE-S.</w:t>
      </w:r>
    </w:p>
    <w:p w14:paraId="131BF14F" w14:textId="77777777" w:rsidR="00B64595" w:rsidRPr="002D2C72" w:rsidRDefault="00B64595" w:rsidP="00B64595">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32052BC8" w14:textId="77777777" w:rsidR="00B64595" w:rsidRPr="002D2C72" w:rsidRDefault="00B64595" w:rsidP="00B64595">
      <w:pPr>
        <w:pStyle w:val="B1"/>
      </w:pPr>
      <w:r w:rsidRPr="002D2C72">
        <w:t>a)</w:t>
      </w:r>
      <w:r w:rsidRPr="002D2C72">
        <w:tab/>
        <w:t>a Content-Type header field set to "application/vnd.3gpp.uae-info+xml"; and</w:t>
      </w:r>
    </w:p>
    <w:p w14:paraId="0B6D6775" w14:textId="77777777" w:rsidR="00B64595" w:rsidRPr="002D2C72" w:rsidRDefault="00B64595" w:rsidP="00B64595">
      <w:pPr>
        <w:pStyle w:val="B1"/>
      </w:pPr>
      <w:r w:rsidRPr="002D2C72">
        <w:t>b)</w:t>
      </w:r>
      <w:r w:rsidRPr="002D2C72">
        <w:tab/>
        <w:t xml:space="preserve">an application/vnd.3gpp.uae-info+xml MIME body with a </w:t>
      </w:r>
      <w:r w:rsidRPr="000D3DD0">
        <w:t>&lt;C2-operation-mode-switching&gt;</w:t>
      </w:r>
      <w:r w:rsidRPr="002D2C72">
        <w:t xml:space="preserve"> element,</w:t>
      </w:r>
    </w:p>
    <w:p w14:paraId="7F26B822" w14:textId="77777777" w:rsidR="00B64595" w:rsidRDefault="00B64595" w:rsidP="00B64595">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0B72FF3E" w14:textId="77777777" w:rsidR="00B64595" w:rsidRDefault="00B64595" w:rsidP="00B64595">
      <w:pPr>
        <w:pStyle w:val="B1"/>
      </w:pPr>
      <w:r>
        <w:t>a)</w:t>
      </w:r>
      <w:r>
        <w:tab/>
      </w:r>
      <w:r w:rsidRPr="00000E77">
        <w:t>shall set the Request-URI to the URI correspond</w:t>
      </w:r>
      <w:r>
        <w:t>ing to the identity of the UAE-S;</w:t>
      </w:r>
    </w:p>
    <w:p w14:paraId="55B6AFFC" w14:textId="77777777" w:rsidR="00B64595" w:rsidRDefault="00B64595" w:rsidP="00B64595">
      <w:pPr>
        <w:pStyle w:val="B1"/>
      </w:pPr>
      <w:r>
        <w:t>b)</w:t>
      </w:r>
      <w:r>
        <w:tab/>
        <w:t>shall include a Content-Type header field set to "application/vnd.3gpp.uae-info+xml";</w:t>
      </w:r>
    </w:p>
    <w:p w14:paraId="5C8A34CE" w14:textId="77777777" w:rsidR="00B64595" w:rsidRDefault="00B64595" w:rsidP="00B64595">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34DF27FC" w14:textId="3D18B002" w:rsidR="00302BBC" w:rsidRPr="00367E6C" w:rsidRDefault="00B64595" w:rsidP="00B64595">
      <w:pPr>
        <w:pStyle w:val="B1"/>
      </w:pPr>
      <w:r>
        <w:t>d)</w:t>
      </w:r>
      <w:r>
        <w:tab/>
        <w:t xml:space="preserve">shall send the HTTP </w:t>
      </w:r>
      <w:r>
        <w:rPr>
          <w:lang w:eastAsia="zh-CN"/>
        </w:rPr>
        <w:t>POST request</w:t>
      </w:r>
      <w:r>
        <w:t xml:space="preserve"> towards the UAE-S.</w:t>
      </w:r>
    </w:p>
    <w:p w14:paraId="318591B2" w14:textId="2ACDBB94" w:rsidR="00CB1865" w:rsidRPr="006A63F0" w:rsidRDefault="008566F9" w:rsidP="00CB1865">
      <w:pPr>
        <w:pStyle w:val="3"/>
      </w:pPr>
      <w:bookmarkStart w:id="167" w:name="_Toc88487415"/>
      <w:r>
        <w:t>6.</w:t>
      </w:r>
      <w:r w:rsidR="00653C07">
        <w:t>3</w:t>
      </w:r>
      <w:r w:rsidR="00CB1865">
        <w:t>.2</w:t>
      </w:r>
      <w:r w:rsidR="00CB1865">
        <w:tab/>
        <w:t>Server procedure</w:t>
      </w:r>
      <w:bookmarkEnd w:id="167"/>
    </w:p>
    <w:p w14:paraId="29015A17" w14:textId="31A1DB08" w:rsidR="00B718B5" w:rsidRDefault="00B718B5" w:rsidP="009D2292">
      <w:pPr>
        <w:pStyle w:val="4"/>
        <w:rPr>
          <w:lang w:eastAsia="zh-CN"/>
        </w:rPr>
      </w:pPr>
      <w:bookmarkStart w:id="168" w:name="_Toc88487416"/>
      <w:r>
        <w:rPr>
          <w:rFonts w:hint="eastAsia"/>
          <w:lang w:eastAsia="zh-CN"/>
        </w:rPr>
        <w:t>6</w:t>
      </w:r>
      <w:r>
        <w:rPr>
          <w:lang w:eastAsia="zh-CN"/>
        </w:rPr>
        <w:t>.</w:t>
      </w:r>
      <w:r w:rsidR="00653C07">
        <w:rPr>
          <w:lang w:eastAsia="zh-CN"/>
        </w:rPr>
        <w:t>3</w:t>
      </w:r>
      <w:r>
        <w:rPr>
          <w:lang w:eastAsia="zh-CN"/>
        </w:rPr>
        <w:t>.2.1</w:t>
      </w:r>
      <w:r>
        <w:rPr>
          <w:lang w:eastAsia="zh-CN"/>
        </w:rPr>
        <w:tab/>
      </w:r>
      <w:r w:rsidRPr="00EC46A8">
        <w:rPr>
          <w:lang w:eastAsia="zh-CN"/>
        </w:rPr>
        <w:t>C2 communication modes configuration procedure</w:t>
      </w:r>
      <w:bookmarkEnd w:id="168"/>
    </w:p>
    <w:p w14:paraId="33E9F44E" w14:textId="73BBF875" w:rsidR="00B718B5" w:rsidRDefault="00B718B5" w:rsidP="00B718B5">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 xml:space="preserve">the UAE-S shall generate an HTTP </w:t>
      </w:r>
      <w:bookmarkStart w:id="169" w:name="OLE_LINK39"/>
      <w:r>
        <w:t>POST request</w:t>
      </w:r>
      <w:bookmarkEnd w:id="169"/>
      <w:r w:rsidRPr="00895F7B">
        <w:t xml:space="preserve"> </w:t>
      </w:r>
      <w:r>
        <w:t xml:space="preserve">message </w:t>
      </w:r>
      <w:r w:rsidRPr="007479A6">
        <w:t>according to IETF RFC </w:t>
      </w:r>
      <w:r w:rsidR="00C461EB">
        <w:t>7231</w:t>
      </w:r>
      <w:r w:rsidRPr="007479A6">
        <w:t> </w:t>
      </w:r>
      <w:r>
        <w:t>[</w:t>
      </w:r>
      <w:r w:rsidR="00847595">
        <w:t>5</w:t>
      </w:r>
      <w:r>
        <w:t>]. In the HTTP POST request message, the UAE-S:</w:t>
      </w:r>
    </w:p>
    <w:p w14:paraId="314E26E8" w14:textId="77777777" w:rsidR="00B718B5" w:rsidRDefault="00B718B5" w:rsidP="009D2292">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1E377291" w14:textId="77777777" w:rsidR="00B718B5" w:rsidRDefault="00B718B5" w:rsidP="009D2292">
      <w:pPr>
        <w:pStyle w:val="B1"/>
      </w:pPr>
      <w:r>
        <w:t>b)</w:t>
      </w:r>
      <w:r>
        <w:tab/>
      </w:r>
      <w:r w:rsidRPr="0073469F">
        <w:t>shall include a Content-Type header field se</w:t>
      </w:r>
      <w:r>
        <w:t>t to "application/vnd.3gpp.uae-info+xml</w:t>
      </w:r>
      <w:r w:rsidRPr="0073469F">
        <w:t>";</w:t>
      </w:r>
    </w:p>
    <w:p w14:paraId="5032E7D0" w14:textId="77777777" w:rsidR="00B718B5" w:rsidRDefault="00B718B5" w:rsidP="009D2292">
      <w:pPr>
        <w:pStyle w:val="B1"/>
      </w:pPr>
      <w:r>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4BF3E6CF" w14:textId="77777777" w:rsidR="00B718B5" w:rsidRDefault="00B718B5" w:rsidP="009D2292">
      <w:pPr>
        <w:pStyle w:val="B2"/>
      </w:pPr>
      <w:r>
        <w:t>1)</w:t>
      </w:r>
      <w:r>
        <w:tab/>
        <w:t xml:space="preserve">shall include </w:t>
      </w:r>
      <w:r w:rsidRPr="00EC46A8">
        <w:t xml:space="preserve">a </w:t>
      </w:r>
      <w:bookmarkStart w:id="170" w:name="OLE_LINK16"/>
      <w:r w:rsidRPr="00EC46A8">
        <w:t>&lt;</w:t>
      </w:r>
      <w:r>
        <w:t>U</w:t>
      </w:r>
      <w:r w:rsidRPr="00EC46A8">
        <w:t>A</w:t>
      </w:r>
      <w:r>
        <w:t>S</w:t>
      </w:r>
      <w:r w:rsidRPr="00EC46A8">
        <w:t>-id&gt;</w:t>
      </w:r>
      <w:bookmarkEnd w:id="170"/>
      <w:r w:rsidRPr="00EC46A8">
        <w:t xml:space="preserve"> element set to the </w:t>
      </w:r>
      <w:r w:rsidRPr="004658BD">
        <w:t>identification of the UAS for which the C2 QoS management request applies</w:t>
      </w:r>
      <w:r>
        <w:t>;</w:t>
      </w:r>
    </w:p>
    <w:p w14:paraId="66EA81A4" w14:textId="77777777" w:rsidR="00B718B5" w:rsidRDefault="00B718B5" w:rsidP="009D2292">
      <w:pPr>
        <w:pStyle w:val="B2"/>
      </w:pPr>
      <w:r>
        <w:lastRenderedPageBreak/>
        <w:t>2)</w:t>
      </w:r>
      <w:r>
        <w:tab/>
        <w:t xml:space="preserve">shall include a </w:t>
      </w:r>
      <w:bookmarkStart w:id="171" w:name="OLE_LINK17"/>
      <w:bookmarkStart w:id="172" w:name="OLE_LINK18"/>
      <w:r>
        <w:t>&lt;C2-operation mode-management-</w:t>
      </w:r>
      <w:r w:rsidRPr="004658BD">
        <w:t>requirement</w:t>
      </w:r>
      <w:r>
        <w:t>&gt;</w:t>
      </w:r>
      <w:bookmarkEnd w:id="171"/>
      <w:bookmarkEnd w:id="172"/>
      <w:r>
        <w:t xml:space="preserve"> element set to the i</w:t>
      </w:r>
      <w:r w:rsidRPr="004658BD">
        <w:t xml:space="preserve">dentification of the type of the </w:t>
      </w:r>
      <w:bookmarkStart w:id="173" w:name="OLE_LINK12"/>
      <w:r w:rsidRPr="004658BD">
        <w:t>C2 mode switching</w:t>
      </w:r>
      <w:bookmarkEnd w:id="173"/>
      <w:r w:rsidRPr="004658BD">
        <w:t xml:space="preserve"> to be supported by the UAE server</w:t>
      </w:r>
      <w:r>
        <w:t>;</w:t>
      </w:r>
    </w:p>
    <w:p w14:paraId="4D7C66BD" w14:textId="77777777" w:rsidR="00B718B5" w:rsidRDefault="00B718B5" w:rsidP="009D2292">
      <w:pPr>
        <w:pStyle w:val="B2"/>
      </w:pPr>
      <w:r>
        <w:t>3)</w:t>
      </w:r>
      <w:r>
        <w:tab/>
        <w:t xml:space="preserve">shall include an </w:t>
      </w:r>
      <w:bookmarkStart w:id="174" w:name="OLE_LINK19"/>
      <w:r>
        <w:t>&lt;a</w:t>
      </w:r>
      <w:r w:rsidRPr="004658BD">
        <w:t>llowed</w:t>
      </w:r>
      <w:r>
        <w:t>-</w:t>
      </w:r>
      <w:r w:rsidRPr="004658BD">
        <w:t>C2</w:t>
      </w:r>
      <w:r>
        <w:t>-</w:t>
      </w:r>
      <w:r w:rsidRPr="004658BD">
        <w:t>communication</w:t>
      </w:r>
      <w:r>
        <w:t>-</w:t>
      </w:r>
      <w:r w:rsidRPr="004658BD">
        <w:t>modes</w:t>
      </w:r>
      <w:r>
        <w:t>&gt;</w:t>
      </w:r>
      <w:bookmarkEnd w:id="174"/>
      <w:r>
        <w:t xml:space="preserve"> element indicating the type of the </w:t>
      </w:r>
      <w:r w:rsidRPr="004658BD">
        <w:t>C2 mode switching</w:t>
      </w:r>
      <w:r>
        <w:t>;</w:t>
      </w:r>
    </w:p>
    <w:p w14:paraId="387E4BA9" w14:textId="77777777" w:rsidR="00B718B5" w:rsidRDefault="00B718B5" w:rsidP="009D2292">
      <w:pPr>
        <w:pStyle w:val="B2"/>
      </w:pPr>
      <w:r>
        <w:t>4)</w:t>
      </w:r>
      <w:r>
        <w:tab/>
        <w:t xml:space="preserve">shall include a </w:t>
      </w:r>
      <w:bookmarkStart w:id="175" w:name="OLE_LINK20"/>
      <w:bookmarkStart w:id="176" w:name="OLE_LINK15"/>
      <w:r>
        <w:t>&lt;p</w:t>
      </w:r>
      <w:r w:rsidRPr="004658BD">
        <w:t>rimary</w:t>
      </w:r>
      <w:r>
        <w:t>-</w:t>
      </w:r>
      <w:r w:rsidRPr="004658BD">
        <w:t>C2</w:t>
      </w:r>
      <w:r>
        <w:t>-</w:t>
      </w:r>
      <w:r w:rsidRPr="004658BD">
        <w:t>communication</w:t>
      </w:r>
      <w:r>
        <w:t>-</w:t>
      </w:r>
      <w:r w:rsidRPr="004658BD">
        <w:t>mode</w:t>
      </w:r>
      <w:r>
        <w:t>&gt;</w:t>
      </w:r>
      <w:bookmarkEnd w:id="175"/>
      <w:r>
        <w:t xml:space="preserve"> element indicating the primary type of the C2 mode switching;</w:t>
      </w:r>
      <w:bookmarkEnd w:id="176"/>
    </w:p>
    <w:p w14:paraId="6029548E" w14:textId="77777777" w:rsidR="00B718B5" w:rsidRDefault="00B718B5" w:rsidP="009D2292">
      <w:pPr>
        <w:pStyle w:val="B2"/>
      </w:pPr>
      <w:r>
        <w:t>5)</w:t>
      </w:r>
      <w:r>
        <w:tab/>
        <w:t xml:space="preserve">may include a </w:t>
      </w:r>
      <w:bookmarkStart w:id="177" w:name="OLE_LINK21"/>
      <w:r>
        <w:t>&lt;secondary-</w:t>
      </w:r>
      <w:r w:rsidRPr="004658BD">
        <w:t>C2</w:t>
      </w:r>
      <w:r>
        <w:t>-</w:t>
      </w:r>
      <w:r w:rsidRPr="004658BD">
        <w:t>communication</w:t>
      </w:r>
      <w:r>
        <w:t>-</w:t>
      </w:r>
      <w:r w:rsidRPr="004658BD">
        <w:t>mode</w:t>
      </w:r>
      <w:r>
        <w:t>&gt;</w:t>
      </w:r>
      <w:bookmarkEnd w:id="177"/>
      <w:r>
        <w:t xml:space="preserve"> element indicating the secondary type of the C2 mode switching; and</w:t>
      </w:r>
    </w:p>
    <w:p w14:paraId="2C9DB456" w14:textId="77777777" w:rsidR="00B718B5" w:rsidRDefault="00B718B5" w:rsidP="009D2292">
      <w:pPr>
        <w:pStyle w:val="B2"/>
      </w:pPr>
      <w:r>
        <w:t>6)</w:t>
      </w:r>
      <w:r>
        <w:tab/>
        <w:t xml:space="preserve">shall include a </w:t>
      </w:r>
      <w:bookmarkStart w:id="178" w:name="OLE_LINK22"/>
      <w:r>
        <w:t>&lt;policy-of –C2-switching&gt;</w:t>
      </w:r>
      <w:bookmarkEnd w:id="178"/>
      <w:r>
        <w:t xml:space="preserve"> element set to the parameters for C2 switching;</w:t>
      </w:r>
      <w:r>
        <w:rPr>
          <w:rFonts w:hint="eastAsia"/>
          <w:lang w:eastAsia="zh-CN"/>
        </w:rPr>
        <w:t xml:space="preserve"> </w:t>
      </w:r>
      <w:r>
        <w:t>and</w:t>
      </w:r>
    </w:p>
    <w:p w14:paraId="391C1E89" w14:textId="77777777" w:rsidR="00B718B5" w:rsidRPr="00367E6C" w:rsidRDefault="00B718B5" w:rsidP="009D2292">
      <w:pPr>
        <w:pStyle w:val="B1"/>
      </w:pPr>
      <w:r>
        <w:rPr>
          <w:rFonts w:hint="eastAsia"/>
          <w:lang w:eastAsia="zh-CN"/>
        </w:rPr>
        <w:t>d</w:t>
      </w:r>
      <w:r>
        <w:t>)</w:t>
      </w:r>
      <w:r>
        <w:tab/>
        <w:t>shall send the HTTP POST request</w:t>
      </w:r>
      <w:r w:rsidRPr="00895F7B">
        <w:t xml:space="preserve"> </w:t>
      </w:r>
      <w:r>
        <w:t>message towards the UAE-C.</w:t>
      </w:r>
    </w:p>
    <w:p w14:paraId="458FBA3D" w14:textId="295C9993" w:rsidR="006638D6" w:rsidRPr="006638D6" w:rsidRDefault="006638D6" w:rsidP="009D2292">
      <w:pPr>
        <w:pStyle w:val="4"/>
        <w:rPr>
          <w:lang w:eastAsia="zh-CN"/>
        </w:rPr>
      </w:pPr>
      <w:bookmarkStart w:id="179" w:name="_Toc88487417"/>
      <w:r w:rsidRPr="006638D6">
        <w:rPr>
          <w:rFonts w:hint="eastAsia"/>
          <w:lang w:eastAsia="zh-CN"/>
        </w:rPr>
        <w:t>6</w:t>
      </w:r>
      <w:r w:rsidRPr="006638D6">
        <w:rPr>
          <w:lang w:eastAsia="zh-CN"/>
        </w:rPr>
        <w:t>.</w:t>
      </w:r>
      <w:r w:rsidR="00653C07">
        <w:rPr>
          <w:lang w:eastAsia="zh-CN"/>
        </w:rPr>
        <w:t>3</w:t>
      </w:r>
      <w:r w:rsidRPr="006638D6">
        <w:rPr>
          <w:lang w:eastAsia="zh-CN"/>
        </w:rPr>
        <w:t>.2.2</w:t>
      </w:r>
      <w:r w:rsidRPr="006638D6">
        <w:rPr>
          <w:lang w:eastAsia="zh-CN"/>
        </w:rPr>
        <w:tab/>
        <w:t>C2 communication mode selection by UAE Client</w:t>
      </w:r>
      <w:bookmarkEnd w:id="179"/>
    </w:p>
    <w:p w14:paraId="35E89EFC" w14:textId="77777777" w:rsidR="006638D6" w:rsidRPr="006638D6" w:rsidRDefault="006638D6" w:rsidP="006638D6">
      <w:pPr>
        <w:rPr>
          <w:rFonts w:eastAsia="宋体"/>
        </w:rPr>
      </w:pPr>
      <w:r w:rsidRPr="006638D6">
        <w:rPr>
          <w:rFonts w:eastAsia="宋体"/>
          <w:lang w:eastAsia="x-none"/>
        </w:rPr>
        <w:t>Upon receiving an HTTP POST request containing</w:t>
      </w:r>
      <w:r w:rsidRPr="006638D6">
        <w:rPr>
          <w:rFonts w:eastAsia="宋体"/>
        </w:rPr>
        <w:t>:</w:t>
      </w:r>
    </w:p>
    <w:p w14:paraId="382807CF" w14:textId="77777777" w:rsidR="006638D6" w:rsidRPr="006638D6" w:rsidRDefault="006638D6" w:rsidP="009D2292">
      <w:pPr>
        <w:pStyle w:val="B1"/>
      </w:pPr>
      <w:r w:rsidRPr="006638D6">
        <w:t>a)</w:t>
      </w:r>
      <w:r w:rsidRPr="006638D6">
        <w:tab/>
        <w:t>a Content-Type header field set to "application/vnd.3gpp.uae-info+xml"; and</w:t>
      </w:r>
    </w:p>
    <w:p w14:paraId="72C05701" w14:textId="77777777" w:rsidR="006638D6" w:rsidRPr="006638D6" w:rsidRDefault="006638D6" w:rsidP="009D2292">
      <w:pPr>
        <w:pStyle w:val="B1"/>
      </w:pPr>
      <w:r w:rsidRPr="006638D6">
        <w:t>b)</w:t>
      </w:r>
      <w:r w:rsidRPr="006638D6">
        <w:tab/>
        <w:t>an application/vnd.3gpp.uae-info+xml MIME body with a &lt;C2-communication-mode-notification-info&gt; element,</w:t>
      </w:r>
    </w:p>
    <w:p w14:paraId="57D6B427" w14:textId="0D37A86D" w:rsidR="006638D6" w:rsidRPr="006638D6" w:rsidRDefault="006638D6" w:rsidP="006638D6">
      <w:pPr>
        <w:rPr>
          <w:rFonts w:eastAsia="宋体"/>
        </w:rPr>
      </w:pPr>
      <w:r w:rsidRPr="006638D6">
        <w:rPr>
          <w:rFonts w:eastAsia="宋体"/>
        </w:rPr>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rsidR="005C62C3">
        <w:t>7231</w:t>
      </w:r>
      <w:r w:rsidRPr="006638D6">
        <w:rPr>
          <w:rFonts w:eastAsia="宋体"/>
        </w:rPr>
        <w:t> [</w:t>
      </w:r>
      <w:r w:rsidR="008E263A">
        <w:rPr>
          <w:rFonts w:eastAsia="宋体"/>
        </w:rPr>
        <w:t>5</w:t>
      </w:r>
      <w:r w:rsidRPr="006638D6">
        <w:rPr>
          <w:rFonts w:eastAsia="宋体"/>
        </w:rPr>
        <w:t>]. In the HTTP 200 (OK) response message, the UAE-S:</w:t>
      </w:r>
    </w:p>
    <w:p w14:paraId="62CA207F" w14:textId="77777777" w:rsidR="006638D6" w:rsidRPr="006638D6" w:rsidRDefault="006638D6" w:rsidP="009D2292">
      <w:pPr>
        <w:pStyle w:val="B1"/>
      </w:pPr>
      <w:r w:rsidRPr="006638D6">
        <w:t>a)</w:t>
      </w:r>
      <w:r w:rsidRPr="006638D6">
        <w:tab/>
        <w:t>shall include a Content-Type header field set to "application/vnd.3gpp.uae-info+xml"; and</w:t>
      </w:r>
    </w:p>
    <w:p w14:paraId="7F4D8A4A" w14:textId="77777777" w:rsidR="006638D6" w:rsidRPr="006638D6" w:rsidRDefault="006638D6" w:rsidP="009D2292">
      <w:pPr>
        <w:pStyle w:val="B1"/>
      </w:pPr>
      <w:r w:rsidRPr="006638D6">
        <w:t>b)</w:t>
      </w:r>
      <w:r w:rsidRPr="006638D6">
        <w:tab/>
        <w:t>shall include an application/vnd.3gpp.uae-info+xml MIME body and in the &lt;UAE-info&gt; root element:</w:t>
      </w:r>
    </w:p>
    <w:p w14:paraId="5CBF3723" w14:textId="77777777" w:rsidR="006638D6" w:rsidRPr="006638D6" w:rsidRDefault="006638D6" w:rsidP="009D2292">
      <w:pPr>
        <w:pStyle w:val="B2"/>
      </w:pPr>
      <w:r w:rsidRPr="006638D6">
        <w:t>1)</w:t>
      </w:r>
      <w:r w:rsidRPr="006638D6">
        <w:tab/>
        <w:t>shall include a &lt;C2-communication-mode-notification-info&gt; element with an &lt;acknowledgement&gt; child element indicating the acknowledgement of selected C2 communication mode(s); and</w:t>
      </w:r>
    </w:p>
    <w:p w14:paraId="2EB3161A" w14:textId="77777777" w:rsidR="006638D6" w:rsidRPr="006638D6" w:rsidRDefault="006638D6" w:rsidP="006638D6">
      <w:pPr>
        <w:pStyle w:val="B1"/>
      </w:pPr>
      <w:r w:rsidRPr="006638D6">
        <w:t>c)</w:t>
      </w:r>
      <w:r w:rsidRPr="006638D6">
        <w:tab/>
        <w:t>shall send the HTTP 200 (OK) message towards the UAE-C.</w:t>
      </w:r>
    </w:p>
    <w:p w14:paraId="3EA88E86" w14:textId="607C63CF" w:rsidR="002D2C72" w:rsidRPr="002D2C72" w:rsidRDefault="002D2C72" w:rsidP="00B40528">
      <w:pPr>
        <w:pStyle w:val="4"/>
        <w:rPr>
          <w:lang w:eastAsia="zh-CN"/>
        </w:rPr>
      </w:pPr>
      <w:bookmarkStart w:id="180" w:name="OLE_LINK40"/>
      <w:bookmarkStart w:id="181" w:name="_Toc88487418"/>
      <w:r w:rsidRPr="002D2C72">
        <w:rPr>
          <w:rFonts w:hint="eastAsia"/>
          <w:lang w:eastAsia="zh-CN"/>
        </w:rPr>
        <w:t>6</w:t>
      </w:r>
      <w:r w:rsidRPr="002D2C72">
        <w:rPr>
          <w:lang w:eastAsia="zh-CN"/>
        </w:rPr>
        <w:t>.</w:t>
      </w:r>
      <w:r w:rsidR="00653C07">
        <w:rPr>
          <w:lang w:eastAsia="zh-CN"/>
        </w:rPr>
        <w:t>3</w:t>
      </w:r>
      <w:r w:rsidRPr="002D2C72">
        <w:rPr>
          <w:lang w:eastAsia="zh-CN"/>
        </w:rPr>
        <w:t>.2.3</w:t>
      </w:r>
      <w:bookmarkEnd w:id="180"/>
      <w:r w:rsidRPr="002D2C72">
        <w:rPr>
          <w:lang w:eastAsia="zh-CN"/>
        </w:rPr>
        <w:tab/>
        <w:t>UAE-layer assisted dynamic C2 mode switching</w:t>
      </w:r>
      <w:bookmarkEnd w:id="181"/>
    </w:p>
    <w:p w14:paraId="6370875D" w14:textId="77777777" w:rsidR="002D2C72" w:rsidRPr="002D2C72" w:rsidRDefault="002D2C72" w:rsidP="002D2C72">
      <w:pPr>
        <w:rPr>
          <w:rFonts w:eastAsia="宋体"/>
          <w:lang w:eastAsia="x-none"/>
        </w:rPr>
      </w:pPr>
      <w:r w:rsidRPr="002D2C72">
        <w:rPr>
          <w:rFonts w:eastAsia="宋体"/>
          <w:lang w:eastAsia="x-none"/>
        </w:rPr>
        <w:t>Upon receiving an HTTP POST request containing:</w:t>
      </w:r>
    </w:p>
    <w:p w14:paraId="6F05EF12" w14:textId="77777777" w:rsidR="002D2C72" w:rsidRPr="002D2C72" w:rsidRDefault="002D2C72" w:rsidP="009D2292">
      <w:pPr>
        <w:pStyle w:val="B1"/>
      </w:pPr>
      <w:r w:rsidRPr="002D2C72">
        <w:t>a)</w:t>
      </w:r>
      <w:r w:rsidRPr="002D2C72">
        <w:tab/>
        <w:t>a Content-Type header field set to "application/vnd.3gpp.uae-info+xml"; and</w:t>
      </w:r>
    </w:p>
    <w:p w14:paraId="51B18225" w14:textId="77777777" w:rsidR="002D2C72" w:rsidRPr="002D2C72" w:rsidRDefault="002D2C72" w:rsidP="009D2292">
      <w:pPr>
        <w:pStyle w:val="B1"/>
      </w:pPr>
      <w:r w:rsidRPr="002D2C72">
        <w:t>b)</w:t>
      </w:r>
      <w:r w:rsidRPr="002D2C72">
        <w:tab/>
        <w:t>an application/vnd.3gpp.uae-info+xml MIME body with a &lt;C2-related-trigger-event-report&gt; element,</w:t>
      </w:r>
    </w:p>
    <w:p w14:paraId="21DAA1FB" w14:textId="77777777" w:rsidR="002D2C72" w:rsidRPr="002D2C72" w:rsidRDefault="002D2C72" w:rsidP="002D2C72">
      <w:pPr>
        <w:rPr>
          <w:rFonts w:eastAsia="宋体"/>
          <w:lang w:eastAsia="x-none"/>
        </w:rPr>
      </w:pPr>
      <w:r w:rsidRPr="002D2C72">
        <w:rPr>
          <w:rFonts w:eastAsia="宋体"/>
          <w:lang w:eastAsia="x-none"/>
        </w:rPr>
        <w:t>the UAE-S:</w:t>
      </w:r>
    </w:p>
    <w:p w14:paraId="5B84DA2C" w14:textId="77777777" w:rsidR="002D2C72" w:rsidRPr="002D2C72" w:rsidRDefault="002D2C72" w:rsidP="009D2292">
      <w:pPr>
        <w:pStyle w:val="B1"/>
        <w:rPr>
          <w:lang w:eastAsia="zh-CN"/>
        </w:rPr>
      </w:pPr>
      <w:r w:rsidRPr="002D2C72">
        <w:t>a)</w:t>
      </w:r>
      <w:r w:rsidRPr="002D2C72">
        <w:tab/>
        <w:t>shall obtain a location report for the UAE-</w:t>
      </w:r>
      <w:r w:rsidRPr="002D2C72">
        <w:rPr>
          <w:lang w:eastAsia="zh-CN"/>
        </w:rPr>
        <w:t>C by the SLM-S;</w:t>
      </w:r>
    </w:p>
    <w:p w14:paraId="12B2A879" w14:textId="77777777" w:rsidR="002D2C72" w:rsidRPr="002D2C72" w:rsidRDefault="002D2C72" w:rsidP="009D2292">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6AF5DF4E" w14:textId="77777777" w:rsidR="002D2C72" w:rsidRPr="002D2C72" w:rsidRDefault="002D2C72" w:rsidP="009D2292">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58499C3" w14:textId="77777777" w:rsidR="002D2C72" w:rsidRPr="002D2C72" w:rsidRDefault="002D2C72" w:rsidP="009D2292">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7B0BB35D" w14:textId="4D6B681C" w:rsidR="002D2C72" w:rsidRPr="002D2C72" w:rsidRDefault="002D2C72" w:rsidP="009D2292">
      <w:pPr>
        <w:pStyle w:val="B1"/>
      </w:pPr>
      <w:r w:rsidRPr="002D2C72">
        <w:t>e)</w:t>
      </w:r>
      <w:r w:rsidRPr="002D2C72">
        <w:tab/>
        <w:t>the UAE-S shall generate an HTTP 200 (OK) response according to IETF RFC 7231 [</w:t>
      </w:r>
      <w:r w:rsidR="008E263A">
        <w:t>5</w:t>
      </w:r>
      <w:r w:rsidRPr="002D2C72">
        <w:t>]. In the HTTP 200 (OK) response message, the UAE-S:</w:t>
      </w:r>
    </w:p>
    <w:p w14:paraId="0AECFBC9" w14:textId="73C8586E" w:rsidR="002D2C72" w:rsidRPr="002D2C72" w:rsidRDefault="002D2C72" w:rsidP="00074BAC">
      <w:pPr>
        <w:pStyle w:val="NO"/>
      </w:pPr>
      <w:bookmarkStart w:id="182" w:name="OLE_LINK41"/>
      <w:r w:rsidRPr="002D2C72">
        <w:t>NOTE:</w:t>
      </w:r>
      <w:r w:rsidR="00DF58C7">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bookmarkEnd w:id="182"/>
    <w:p w14:paraId="40841161" w14:textId="77777777" w:rsidR="002D2C72" w:rsidRPr="002D2C72" w:rsidRDefault="002D2C72" w:rsidP="009D2292">
      <w:pPr>
        <w:pStyle w:val="B2"/>
      </w:pPr>
      <w:r w:rsidRPr="002D2C72">
        <w:lastRenderedPageBreak/>
        <w:t>1)</w:t>
      </w:r>
      <w:r w:rsidRPr="002D2C72">
        <w:tab/>
        <w:t>shall include a Request-URI set to the URI corresponding to the identity of the UAE-C;</w:t>
      </w:r>
    </w:p>
    <w:p w14:paraId="259B9B65" w14:textId="77777777" w:rsidR="002D2C72" w:rsidRPr="002D2C72" w:rsidRDefault="002D2C72" w:rsidP="009D2292">
      <w:pPr>
        <w:pStyle w:val="B2"/>
      </w:pPr>
      <w:r w:rsidRPr="002D2C72">
        <w:t>2)</w:t>
      </w:r>
      <w:r w:rsidRPr="002D2C72">
        <w:tab/>
        <w:t>shall include a Content-Type header field set to "application/vnd.3gpp.uae-info+xml";</w:t>
      </w:r>
    </w:p>
    <w:p w14:paraId="5DA52D68" w14:textId="77777777" w:rsidR="002D2C72" w:rsidRPr="002D2C72" w:rsidRDefault="002D2C72" w:rsidP="009D2292">
      <w:pPr>
        <w:pStyle w:val="B2"/>
      </w:pPr>
      <w:r w:rsidRPr="002D2C72">
        <w:t>3)</w:t>
      </w:r>
      <w:r w:rsidRPr="002D2C72">
        <w:tab/>
        <w:t>shall include an application/vnd.3gpp.uae-info+xml MIME body with a &lt;C2-operation-mode-switching&gt; element in the &lt;UAE-info&gt; root element which:</w:t>
      </w:r>
    </w:p>
    <w:p w14:paraId="24CBE612" w14:textId="451BAF76" w:rsidR="002D2C72" w:rsidRPr="002D2C72" w:rsidRDefault="002D2C72" w:rsidP="009D2292">
      <w:pPr>
        <w:pStyle w:val="B3"/>
      </w:pPr>
      <w:bookmarkStart w:id="183" w:name="OLE_LINK42"/>
      <w:r w:rsidRPr="002D2C72">
        <w:t>i)</w:t>
      </w:r>
      <w:r w:rsidRPr="002D2C72">
        <w:tab/>
        <w:t>shall include a &lt;UAE-server-id&gt; element</w:t>
      </w:r>
      <w:r w:rsidR="00955F28">
        <w:t xml:space="preserve"> </w:t>
      </w:r>
      <w:r w:rsidRPr="002D2C72">
        <w:t>set to the identifier of the UAE server which instructs the UAS to apply the C2 mode switching;</w:t>
      </w:r>
      <w:bookmarkEnd w:id="183"/>
    </w:p>
    <w:p w14:paraId="3D45FA9C" w14:textId="77777777" w:rsidR="002D2C72" w:rsidRPr="002D2C72" w:rsidRDefault="002D2C72" w:rsidP="009D2292">
      <w:pPr>
        <w:pStyle w:val="B3"/>
      </w:pPr>
      <w:r w:rsidRPr="002D2C72">
        <w:t>ii)</w:t>
      </w:r>
      <w:r w:rsidRPr="002D2C72">
        <w:tab/>
        <w:t>shall include a &lt;C2-operation-mode-switching-requirement&gt; element indicating the type of the C2 mode switching to be applied;</w:t>
      </w:r>
    </w:p>
    <w:p w14:paraId="40AC03BF" w14:textId="77777777" w:rsidR="002D2C72" w:rsidRPr="002D2C72" w:rsidRDefault="002D2C72" w:rsidP="009D2292">
      <w:pPr>
        <w:pStyle w:val="B3"/>
      </w:pPr>
      <w:r w:rsidRPr="002D2C72">
        <w:t>iii)</w:t>
      </w:r>
      <w:r w:rsidRPr="002D2C72">
        <w:tab/>
        <w:t>may include a &lt;time-validity&gt; element set to the time validity for the C2 switching requirement; and</w:t>
      </w:r>
    </w:p>
    <w:p w14:paraId="22187E65" w14:textId="77777777" w:rsidR="002D2C72" w:rsidRPr="002D2C72" w:rsidRDefault="002D2C72" w:rsidP="009D2292">
      <w:pPr>
        <w:pStyle w:val="B3"/>
      </w:pPr>
      <w:r w:rsidRPr="002D2C72">
        <w:t>iv)</w:t>
      </w:r>
      <w:r w:rsidRPr="002D2C72">
        <w:tab/>
        <w:t>may include a &lt;geographical-area&gt; element indicating the area for which the C2 switching applies; and</w:t>
      </w:r>
    </w:p>
    <w:p w14:paraId="20B5B186" w14:textId="77777777" w:rsidR="002D2C72" w:rsidRPr="002D2C72" w:rsidRDefault="002D2C72" w:rsidP="009D2292">
      <w:pPr>
        <w:pStyle w:val="B2"/>
      </w:pPr>
      <w:r w:rsidRPr="002D2C72">
        <w:t>4)</w:t>
      </w:r>
      <w:r w:rsidRPr="002D2C72">
        <w:tab/>
        <w:t>shall send the HTTP 200 (OK) message towards the UAE-C.</w:t>
      </w:r>
    </w:p>
    <w:p w14:paraId="73EB8E73" w14:textId="084AC0D1" w:rsidR="00BF020D" w:rsidRPr="004D3578" w:rsidRDefault="00BF020D" w:rsidP="00BF020D">
      <w:pPr>
        <w:pStyle w:val="2"/>
      </w:pPr>
      <w:bookmarkStart w:id="184" w:name="_Toc88487419"/>
      <w:r>
        <w:t>6.</w:t>
      </w:r>
      <w:r w:rsidR="00653C07">
        <w:t>4</w:t>
      </w:r>
      <w:r w:rsidRPr="004D3578">
        <w:tab/>
      </w:r>
      <w:r w:rsidRPr="003D2382">
        <w:t>UAS UE registration</w:t>
      </w:r>
      <w:bookmarkEnd w:id="184"/>
    </w:p>
    <w:p w14:paraId="2EC4B49C" w14:textId="36D3B48B" w:rsidR="00BF020D" w:rsidRPr="006A63F0" w:rsidRDefault="00BF020D" w:rsidP="00BF020D">
      <w:pPr>
        <w:pStyle w:val="3"/>
      </w:pPr>
      <w:bookmarkStart w:id="185" w:name="_Hlk85447765"/>
      <w:bookmarkStart w:id="186" w:name="_Toc88487420"/>
      <w:r>
        <w:t>6.</w:t>
      </w:r>
      <w:r w:rsidR="00653C07">
        <w:t>4</w:t>
      </w:r>
      <w:r>
        <w:t>.1</w:t>
      </w:r>
      <w:bookmarkEnd w:id="185"/>
      <w:r>
        <w:tab/>
        <w:t>Client procedure</w:t>
      </w:r>
      <w:bookmarkEnd w:id="186"/>
    </w:p>
    <w:p w14:paraId="4B518EA0" w14:textId="77777777" w:rsidR="00BF020D" w:rsidRDefault="00BF020D" w:rsidP="00BF020D">
      <w:bookmarkStart w:id="187" w:name="_Hlk82769350"/>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12D974AF" w14:textId="77777777" w:rsidR="00BF020D" w:rsidRDefault="00BF020D" w:rsidP="00BF020D">
      <w:pPr>
        <w:pStyle w:val="B1"/>
      </w:pPr>
      <w:r>
        <w:t>a)</w:t>
      </w:r>
      <w:r>
        <w:tab/>
        <w:t>shall set the Request-URI to the URI</w:t>
      </w:r>
      <w:r>
        <w:rPr>
          <w:rFonts w:eastAsia="宋体"/>
        </w:rPr>
        <w:t xml:space="preserve"> received in the UAE client UE configuration document via the SCM-S</w:t>
      </w:r>
      <w:r>
        <w:t>;</w:t>
      </w:r>
    </w:p>
    <w:p w14:paraId="3B5E07E9" w14:textId="77777777" w:rsidR="00BF020D" w:rsidRDefault="00BF020D" w:rsidP="00BF020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Pr>
          <w:rFonts w:eastAsia="宋体"/>
        </w:rPr>
        <w:t>in the UAE client UE configuration document via the SCM-S is</w:t>
      </w:r>
      <w:r>
        <w:t xml:space="preserve"> out of scope of 3GPP</w:t>
      </w:r>
      <w:r>
        <w:rPr>
          <w:lang w:eastAsia="zh-CN"/>
        </w:rPr>
        <w:t>.</w:t>
      </w:r>
    </w:p>
    <w:p w14:paraId="2162412D" w14:textId="77777777" w:rsidR="00BF020D" w:rsidRPr="0073469F" w:rsidRDefault="00BF020D" w:rsidP="00BF020D">
      <w:pPr>
        <w:pStyle w:val="B1"/>
      </w:pPr>
      <w:r>
        <w:t>b</w:t>
      </w:r>
      <w:r w:rsidRPr="0073469F">
        <w:t>)</w:t>
      </w:r>
      <w:r w:rsidRPr="0073469F">
        <w:tab/>
        <w:t>shall include a Content-Type header field se</w:t>
      </w:r>
      <w:r>
        <w:t>t to "application/vnd.3gpp.uae-</w:t>
      </w:r>
      <w:r w:rsidRPr="0073469F">
        <w:t>info</w:t>
      </w:r>
      <w:r w:rsidRPr="008B04F8">
        <w:t>+xml";</w:t>
      </w:r>
    </w:p>
    <w:p w14:paraId="516B126B" w14:textId="77777777" w:rsidR="00BF020D" w:rsidRDefault="00BF020D" w:rsidP="00BF020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3AE801F" w14:textId="77777777" w:rsidR="00BF020D" w:rsidRDefault="00BF020D" w:rsidP="00BF020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875D24C" w14:textId="77777777" w:rsidR="00BF020D" w:rsidRDefault="00BF020D" w:rsidP="00BF020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4B116774" w14:textId="77777777" w:rsidR="00BF020D" w:rsidRDefault="00BF020D" w:rsidP="00BF020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75BAAFAB" w14:textId="72C20F2F" w:rsidR="00BF020D" w:rsidRDefault="00BF020D" w:rsidP="00BF020D">
      <w:pPr>
        <w:pStyle w:val="NO"/>
        <w:rPr>
          <w:lang w:eastAsia="zh-CN"/>
        </w:rPr>
      </w:pPr>
      <w:bookmarkStart w:id="188" w:name="OLE_LINK7"/>
      <w:bookmarkStart w:id="189" w:name="OLE_LINK8"/>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w:t>
      </w:r>
      <w:r w:rsidR="00B372CE">
        <w:t>r</w:t>
      </w:r>
      <w:r>
        <w:t>formed as specified in subclause 6.</w:t>
      </w:r>
      <w:r w:rsidR="00341AFE">
        <w:t>5</w:t>
      </w:r>
      <w:r>
        <w:rPr>
          <w:lang w:eastAsia="zh-CN"/>
        </w:rPr>
        <w:t>.</w:t>
      </w:r>
      <w:bookmarkEnd w:id="188"/>
      <w:bookmarkEnd w:id="189"/>
    </w:p>
    <w:p w14:paraId="15F22DDB" w14:textId="77777777" w:rsidR="00BF020D" w:rsidRPr="00CE72AA" w:rsidRDefault="00BF020D" w:rsidP="00BF020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4272749C" w14:textId="19CD8459" w:rsidR="00C13970" w:rsidRPr="006A63F0" w:rsidRDefault="00C13970" w:rsidP="00C13970">
      <w:pPr>
        <w:pStyle w:val="3"/>
      </w:pPr>
      <w:bookmarkStart w:id="190" w:name="_Toc88487421"/>
      <w:bookmarkEnd w:id="187"/>
      <w:r>
        <w:t>6.</w:t>
      </w:r>
      <w:r w:rsidR="00DA5A3F">
        <w:t>4</w:t>
      </w:r>
      <w:r>
        <w:t>.2</w:t>
      </w:r>
      <w:r>
        <w:tab/>
        <w:t>Server procedure</w:t>
      </w:r>
      <w:bookmarkEnd w:id="190"/>
    </w:p>
    <w:p w14:paraId="3BF0616F" w14:textId="77777777" w:rsidR="00C13970" w:rsidRDefault="00C13970" w:rsidP="00C13970">
      <w:pPr>
        <w:rPr>
          <w:noProof/>
          <w:lang w:val="en-US"/>
        </w:rPr>
      </w:pPr>
      <w:r>
        <w:rPr>
          <w:noProof/>
          <w:lang w:val="en-US"/>
        </w:rPr>
        <w:t>Upon receiving an HTTP POST request containing:</w:t>
      </w:r>
    </w:p>
    <w:p w14:paraId="0FD6B439" w14:textId="77777777" w:rsidR="00C13970" w:rsidRDefault="00C13970" w:rsidP="00C13970">
      <w:pPr>
        <w:pStyle w:val="B1"/>
      </w:pPr>
      <w:r>
        <w:t>a)</w:t>
      </w:r>
      <w:r>
        <w:tab/>
      </w:r>
      <w:r w:rsidRPr="005E11E0">
        <w:t>a Content-Type header field set to "application/vnd.3gpp.</w:t>
      </w:r>
      <w:r>
        <w:t>u</w:t>
      </w:r>
      <w:r w:rsidRPr="005E11E0">
        <w:t>ae-info+xml";</w:t>
      </w:r>
      <w:r>
        <w:t xml:space="preserve"> and</w:t>
      </w:r>
    </w:p>
    <w:p w14:paraId="3ACC9A77" w14:textId="77777777" w:rsidR="00C13970" w:rsidRDefault="00C13970" w:rsidP="00C13970">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64EA411" w14:textId="77777777" w:rsidR="00C13970" w:rsidRDefault="00C13970" w:rsidP="00C13970">
      <w:pPr>
        <w:rPr>
          <w:noProof/>
        </w:rPr>
      </w:pPr>
      <w:r>
        <w:rPr>
          <w:noProof/>
        </w:rPr>
        <w:t>the UAE-S:</w:t>
      </w:r>
    </w:p>
    <w:p w14:paraId="21F8FC0A" w14:textId="77777777" w:rsidR="00C13970" w:rsidRDefault="00C13970" w:rsidP="00C13970">
      <w:pPr>
        <w:pStyle w:val="B1"/>
      </w:pPr>
      <w:r>
        <w:lastRenderedPageBreak/>
        <w:t>a</w:t>
      </w:r>
      <w:r w:rsidRPr="0073469F">
        <w:t>)</w:t>
      </w:r>
      <w:r w:rsidRPr="0073469F">
        <w:tab/>
        <w:t xml:space="preserve">shall </w:t>
      </w:r>
      <w:r>
        <w:t>store the received registration information for the UAE-C</w:t>
      </w:r>
      <w:r w:rsidRPr="00674509">
        <w:t>;</w:t>
      </w:r>
      <w:r>
        <w:t xml:space="preserve"> </w:t>
      </w:r>
    </w:p>
    <w:p w14:paraId="67E9D9A2" w14:textId="77777777" w:rsidR="00C13970" w:rsidRDefault="00C13970" w:rsidP="00C13970">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114EF911" w14:textId="77777777" w:rsidR="00C13970" w:rsidRDefault="00C13970" w:rsidP="00C13970">
      <w:pPr>
        <w:pStyle w:val="B2"/>
      </w:pPr>
      <w:r>
        <w:t>1)</w:t>
      </w:r>
      <w:r>
        <w:tab/>
        <w:t>shall include a Content-Type header field set to "application/vnd.3gpp.uae-info+xml"; and</w:t>
      </w:r>
    </w:p>
    <w:p w14:paraId="1DB5B328" w14:textId="77777777" w:rsidR="00C13970" w:rsidRDefault="00C13970" w:rsidP="00C13970">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5EA6BEED" w14:textId="77777777" w:rsidR="00C13970" w:rsidRDefault="00C13970" w:rsidP="00C13970">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3DF7692F" w14:textId="77777777" w:rsidR="00C13970" w:rsidRDefault="00C13970" w:rsidP="00C13970">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78AF6CE" w14:textId="77777777" w:rsidR="00C13970" w:rsidRPr="00CE72AA" w:rsidRDefault="00C13970" w:rsidP="00C13970">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81C98DA" w14:textId="7C5B10FC" w:rsidR="00A94EEF" w:rsidRPr="004D3578" w:rsidRDefault="00A94EEF" w:rsidP="00A94EEF">
      <w:pPr>
        <w:pStyle w:val="2"/>
      </w:pPr>
      <w:bookmarkStart w:id="191" w:name="_Toc88487422"/>
      <w:r>
        <w:t>6.</w:t>
      </w:r>
      <w:r w:rsidR="00DA5A3F">
        <w:t>5</w:t>
      </w:r>
      <w:r w:rsidRPr="004D3578">
        <w:tab/>
      </w:r>
      <w:r w:rsidRPr="003D2382">
        <w:t xml:space="preserve">UAS UE </w:t>
      </w:r>
      <w:r>
        <w:t>de-</w:t>
      </w:r>
      <w:r w:rsidRPr="003D2382">
        <w:t>registration</w:t>
      </w:r>
      <w:bookmarkEnd w:id="191"/>
    </w:p>
    <w:p w14:paraId="6C20BC48" w14:textId="4CA79EC3" w:rsidR="00A94EEF" w:rsidRPr="006A63F0" w:rsidRDefault="00A94EEF" w:rsidP="00A94EEF">
      <w:pPr>
        <w:pStyle w:val="3"/>
      </w:pPr>
      <w:bookmarkStart w:id="192" w:name="_Toc88487423"/>
      <w:r>
        <w:t>6.</w:t>
      </w:r>
      <w:r w:rsidR="00DA5A3F">
        <w:t>5</w:t>
      </w:r>
      <w:r>
        <w:t>.1</w:t>
      </w:r>
      <w:r>
        <w:tab/>
        <w:t>Client procedure</w:t>
      </w:r>
      <w:bookmarkEnd w:id="192"/>
    </w:p>
    <w:p w14:paraId="3EE4153C" w14:textId="77777777" w:rsidR="00A94EEF" w:rsidRDefault="00A94EEF" w:rsidP="00A94EEF">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4F0F7B08" w14:textId="55828B8F" w:rsidR="00A94EEF" w:rsidRDefault="00A94EEF" w:rsidP="00A94EEF">
      <w:pPr>
        <w:pStyle w:val="B1"/>
      </w:pPr>
      <w:r>
        <w:t>a)</w:t>
      </w:r>
      <w:r>
        <w:tab/>
        <w:t>shall set the Request-URI to the URI</w:t>
      </w:r>
      <w:r>
        <w:rPr>
          <w:rFonts w:eastAsia="宋体"/>
        </w:rPr>
        <w:t xml:space="preserve"> of the UAE-S for which the UAS UE has successfully registered (see subclause 6.</w:t>
      </w:r>
      <w:r w:rsidR="00341AFE">
        <w:rPr>
          <w:rFonts w:eastAsia="宋体"/>
        </w:rPr>
        <w:t>4</w:t>
      </w:r>
      <w:r>
        <w:rPr>
          <w:rFonts w:eastAsia="宋体"/>
        </w:rPr>
        <w:t>)</w:t>
      </w:r>
      <w:r>
        <w:t>;</w:t>
      </w:r>
    </w:p>
    <w:p w14:paraId="1FEFD2C0" w14:textId="77777777" w:rsidR="00A94EEF" w:rsidRPr="0073469F" w:rsidRDefault="00A94EEF" w:rsidP="00A94EEF">
      <w:pPr>
        <w:pStyle w:val="B1"/>
      </w:pPr>
      <w:r>
        <w:t>b</w:t>
      </w:r>
      <w:r w:rsidRPr="0073469F">
        <w:t>)</w:t>
      </w:r>
      <w:r w:rsidRPr="0073469F">
        <w:tab/>
        <w:t>shall include a Content-Type header field se</w:t>
      </w:r>
      <w:r>
        <w:t>t to "application/vnd.3gpp.uae-</w:t>
      </w:r>
      <w:r w:rsidRPr="0073469F">
        <w:t>info</w:t>
      </w:r>
      <w:r w:rsidRPr="008B04F8">
        <w:t>+xml";</w:t>
      </w:r>
    </w:p>
    <w:p w14:paraId="4E74D85B" w14:textId="77777777" w:rsidR="00A94EEF" w:rsidRDefault="00A94EEF" w:rsidP="00A94EEF">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739CF545" w14:textId="77777777" w:rsidR="00A94EEF" w:rsidRDefault="00A94EEF" w:rsidP="00A94EEF">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677A4C94" w14:textId="77777777" w:rsidR="00A94EEF" w:rsidRPr="00CE72AA" w:rsidRDefault="00A94EEF" w:rsidP="00A94EEF">
      <w:pPr>
        <w:pStyle w:val="B1"/>
        <w:rPr>
          <w:lang w:eastAsia="zh-CN"/>
        </w:rPr>
      </w:pPr>
      <w:r>
        <w:rPr>
          <w:rFonts w:hint="eastAsia"/>
          <w:lang w:eastAsia="zh-CN"/>
        </w:rPr>
        <w:t>d</w:t>
      </w:r>
      <w:r>
        <w:rPr>
          <w:lang w:eastAsia="zh-CN"/>
        </w:rPr>
        <w:t>)</w:t>
      </w:r>
      <w:r>
        <w:rPr>
          <w:lang w:eastAsia="zh-CN"/>
        </w:rPr>
        <w:tab/>
        <w:t>shall send the HTTP POST request message towards the UAE-S.</w:t>
      </w:r>
    </w:p>
    <w:p w14:paraId="2F8A0C73" w14:textId="0C30DC4C" w:rsidR="00D972D6" w:rsidRPr="006A63F0" w:rsidRDefault="00D972D6" w:rsidP="00D972D6">
      <w:pPr>
        <w:pStyle w:val="3"/>
      </w:pPr>
      <w:bookmarkStart w:id="193" w:name="_Toc88487424"/>
      <w:r>
        <w:t>6.</w:t>
      </w:r>
      <w:r w:rsidR="00D674E7">
        <w:t>5</w:t>
      </w:r>
      <w:r>
        <w:t>.2</w:t>
      </w:r>
      <w:r>
        <w:tab/>
        <w:t>Server procedure</w:t>
      </w:r>
      <w:bookmarkEnd w:id="193"/>
    </w:p>
    <w:p w14:paraId="5E0C700B" w14:textId="77777777" w:rsidR="00D972D6" w:rsidRDefault="00D972D6" w:rsidP="00D972D6">
      <w:pPr>
        <w:rPr>
          <w:noProof/>
          <w:lang w:val="en-US"/>
        </w:rPr>
      </w:pPr>
      <w:r>
        <w:rPr>
          <w:noProof/>
          <w:lang w:val="en-US"/>
        </w:rPr>
        <w:t>Upon receiving an HTTP POST request containing:</w:t>
      </w:r>
    </w:p>
    <w:p w14:paraId="1E332ECA" w14:textId="77777777" w:rsidR="00D972D6" w:rsidRDefault="00D972D6" w:rsidP="00D972D6">
      <w:pPr>
        <w:pStyle w:val="B1"/>
      </w:pPr>
      <w:r>
        <w:t>a)</w:t>
      </w:r>
      <w:r>
        <w:tab/>
      </w:r>
      <w:r w:rsidRPr="005E11E0">
        <w:t>a Content-Type header field set to "application/vnd.3gpp.</w:t>
      </w:r>
      <w:r>
        <w:t>u</w:t>
      </w:r>
      <w:r w:rsidRPr="005E11E0">
        <w:t>ae-info+xml";</w:t>
      </w:r>
      <w:r>
        <w:t xml:space="preserve"> and</w:t>
      </w:r>
    </w:p>
    <w:p w14:paraId="2C96B83A" w14:textId="77777777" w:rsidR="00D972D6" w:rsidRDefault="00D972D6" w:rsidP="00D972D6">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2D264F6E" w14:textId="77777777" w:rsidR="00D972D6" w:rsidRDefault="00D972D6" w:rsidP="00D972D6">
      <w:pPr>
        <w:rPr>
          <w:noProof/>
        </w:rPr>
      </w:pPr>
      <w:r>
        <w:rPr>
          <w:noProof/>
        </w:rPr>
        <w:t>the UAE-S:</w:t>
      </w:r>
    </w:p>
    <w:p w14:paraId="31C1F7F1" w14:textId="77777777" w:rsidR="00D972D6" w:rsidRDefault="00D972D6" w:rsidP="00D972D6">
      <w:pPr>
        <w:pStyle w:val="B1"/>
      </w:pPr>
      <w:r>
        <w:t>a</w:t>
      </w:r>
      <w:r w:rsidRPr="0073469F">
        <w:t>)</w:t>
      </w:r>
      <w:r w:rsidRPr="0073469F">
        <w:tab/>
        <w:t xml:space="preserve">shall </w:t>
      </w:r>
      <w:r>
        <w:t>remove the stored UAS UE information for the UAE-C</w:t>
      </w:r>
      <w:r w:rsidRPr="00674509">
        <w:t>;</w:t>
      </w:r>
      <w:r>
        <w:t xml:space="preserve"> </w:t>
      </w:r>
    </w:p>
    <w:p w14:paraId="7951AF3D" w14:textId="77777777" w:rsidR="00D972D6" w:rsidRDefault="00D972D6" w:rsidP="00D972D6">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CBD6E" w14:textId="77777777" w:rsidR="00D972D6" w:rsidRDefault="00D972D6" w:rsidP="00D972D6">
      <w:pPr>
        <w:pStyle w:val="B2"/>
      </w:pPr>
      <w:r>
        <w:t>1)</w:t>
      </w:r>
      <w:r>
        <w:tab/>
        <w:t>shall include a Content-Type header field set to "application/vnd.3gpp.uae-info+xml"; and</w:t>
      </w:r>
    </w:p>
    <w:p w14:paraId="5CBC11FB" w14:textId="77777777" w:rsidR="00D972D6" w:rsidRDefault="00D972D6" w:rsidP="00D972D6">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60AAF0A" w14:textId="77777777" w:rsidR="00D972D6" w:rsidRDefault="00D972D6" w:rsidP="00D972D6">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52E9D8D7" w14:textId="77777777" w:rsidR="00D972D6" w:rsidRPr="00CE72AA" w:rsidRDefault="00D972D6" w:rsidP="00D972D6">
      <w:pPr>
        <w:pStyle w:val="B1"/>
        <w:rPr>
          <w:lang w:eastAsia="zh-CN"/>
        </w:rPr>
      </w:pPr>
      <w:r>
        <w:rPr>
          <w:lang w:eastAsia="zh-CN"/>
        </w:rPr>
        <w:lastRenderedPageBreak/>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D0FCAF2" w14:textId="497FFFF0" w:rsidR="00876550" w:rsidRPr="004D3578" w:rsidRDefault="00876550" w:rsidP="00876550">
      <w:pPr>
        <w:pStyle w:val="2"/>
      </w:pPr>
      <w:bookmarkStart w:id="194" w:name="_Toc88487425"/>
      <w:r>
        <w:t>6.</w:t>
      </w:r>
      <w:r w:rsidR="00D674E7">
        <w:t>6</w:t>
      </w:r>
      <w:r w:rsidRPr="004D3578">
        <w:tab/>
      </w:r>
      <w:r w:rsidRPr="003D2382">
        <w:t xml:space="preserve">UAS UE </w:t>
      </w:r>
      <w:r>
        <w:t>registration update</w:t>
      </w:r>
      <w:bookmarkEnd w:id="194"/>
    </w:p>
    <w:p w14:paraId="11E9AA8A" w14:textId="4E8A7A18" w:rsidR="00876550" w:rsidRPr="006A63F0" w:rsidRDefault="00876550" w:rsidP="00876550">
      <w:pPr>
        <w:pStyle w:val="3"/>
      </w:pPr>
      <w:bookmarkStart w:id="195" w:name="_Toc88487426"/>
      <w:r>
        <w:t>6.</w:t>
      </w:r>
      <w:r w:rsidR="00D674E7">
        <w:t>6</w:t>
      </w:r>
      <w:r>
        <w:t>.1</w:t>
      </w:r>
      <w:r>
        <w:tab/>
        <w:t>Client procedure</w:t>
      </w:r>
      <w:bookmarkEnd w:id="195"/>
    </w:p>
    <w:p w14:paraId="4C403717" w14:textId="77777777" w:rsidR="00876550" w:rsidRDefault="00876550" w:rsidP="00876550">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68E47B8" w14:textId="317AD7BE" w:rsidR="00876550" w:rsidRDefault="00876550" w:rsidP="00876550">
      <w:pPr>
        <w:pStyle w:val="B1"/>
      </w:pPr>
      <w:r>
        <w:t>a)</w:t>
      </w:r>
      <w:r>
        <w:tab/>
        <w:t>shall set the Request-URI to the URI</w:t>
      </w:r>
      <w:r>
        <w:rPr>
          <w:rFonts w:eastAsia="宋体"/>
        </w:rPr>
        <w:t xml:space="preserve"> of the UAE-S for which the UAS UE has successfully registered (see subclause 6.</w:t>
      </w:r>
      <w:r w:rsidR="00341AFE">
        <w:rPr>
          <w:rFonts w:eastAsia="宋体"/>
        </w:rPr>
        <w:t>4</w:t>
      </w:r>
      <w:r>
        <w:rPr>
          <w:rFonts w:eastAsia="宋体"/>
        </w:rPr>
        <w:t>)</w:t>
      </w:r>
      <w:r>
        <w:t>;</w:t>
      </w:r>
    </w:p>
    <w:p w14:paraId="2B6239EF" w14:textId="77777777" w:rsidR="00876550" w:rsidRPr="0073469F" w:rsidRDefault="00876550" w:rsidP="00876550">
      <w:pPr>
        <w:pStyle w:val="B1"/>
      </w:pPr>
      <w:r>
        <w:t>b</w:t>
      </w:r>
      <w:r w:rsidRPr="0073469F">
        <w:t>)</w:t>
      </w:r>
      <w:r w:rsidRPr="0073469F">
        <w:tab/>
        <w:t>shall include a Content-Type header field se</w:t>
      </w:r>
      <w:r>
        <w:t>t to "application/vnd.3gpp.uae-</w:t>
      </w:r>
      <w:r w:rsidRPr="0073469F">
        <w:t>info</w:t>
      </w:r>
      <w:r w:rsidRPr="008B04F8">
        <w:t>+xml";</w:t>
      </w:r>
    </w:p>
    <w:p w14:paraId="7255425D" w14:textId="77777777" w:rsidR="00876550" w:rsidRDefault="00876550" w:rsidP="00876550">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BDFE0FF" w14:textId="77777777" w:rsidR="00876550" w:rsidRDefault="00876550" w:rsidP="00876550">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66C7702D" w14:textId="77777777" w:rsidR="00876550" w:rsidRDefault="00876550" w:rsidP="00876550">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0C274A83" w14:textId="50B35283" w:rsidR="00876550" w:rsidRDefault="00876550" w:rsidP="00876550">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381846DB" w14:textId="77777777" w:rsidR="00473883" w:rsidRDefault="00473883" w:rsidP="00473883">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5A624719" w14:textId="77777777" w:rsidR="00876550" w:rsidRPr="00CE72AA" w:rsidRDefault="00876550" w:rsidP="00876550">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3E94070" w14:textId="0A71582A" w:rsidR="00CD3BE8" w:rsidRPr="006A63F0" w:rsidRDefault="00CD3BE8" w:rsidP="00CD3BE8">
      <w:pPr>
        <w:pStyle w:val="3"/>
      </w:pPr>
      <w:bookmarkStart w:id="196" w:name="_Toc88487427"/>
      <w:r>
        <w:t>6.</w:t>
      </w:r>
      <w:r w:rsidR="00D674E7">
        <w:t>6</w:t>
      </w:r>
      <w:r>
        <w:t>.2</w:t>
      </w:r>
      <w:r>
        <w:tab/>
        <w:t>Server procedure</w:t>
      </w:r>
      <w:bookmarkEnd w:id="196"/>
    </w:p>
    <w:p w14:paraId="5659EE97" w14:textId="77777777" w:rsidR="00CD3BE8" w:rsidRDefault="00CD3BE8" w:rsidP="00CD3BE8">
      <w:pPr>
        <w:rPr>
          <w:noProof/>
          <w:lang w:val="en-US"/>
        </w:rPr>
      </w:pPr>
      <w:r>
        <w:rPr>
          <w:noProof/>
          <w:lang w:val="en-US"/>
        </w:rPr>
        <w:t>Upon receiving an HTTP POST request containing:</w:t>
      </w:r>
    </w:p>
    <w:p w14:paraId="5322F1E4" w14:textId="77777777" w:rsidR="00CD3BE8" w:rsidRDefault="00CD3BE8" w:rsidP="00CD3BE8">
      <w:pPr>
        <w:pStyle w:val="B1"/>
      </w:pPr>
      <w:r>
        <w:t>a)</w:t>
      </w:r>
      <w:r>
        <w:tab/>
      </w:r>
      <w:r w:rsidRPr="005E11E0">
        <w:t>a Content-Type header field set to "application/vnd.3gpp.</w:t>
      </w:r>
      <w:r>
        <w:t>u</w:t>
      </w:r>
      <w:r w:rsidRPr="005E11E0">
        <w:t>ae-info+xml";</w:t>
      </w:r>
      <w:r>
        <w:t xml:space="preserve"> and</w:t>
      </w:r>
    </w:p>
    <w:p w14:paraId="7EA6AC43" w14:textId="394FFE4D" w:rsidR="00CD3BE8" w:rsidRDefault="00CD3BE8" w:rsidP="00CD3BE8">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B2B90E2" w14:textId="77777777" w:rsidR="00CD3BE8" w:rsidRDefault="00CD3BE8" w:rsidP="00CD3BE8">
      <w:pPr>
        <w:rPr>
          <w:noProof/>
        </w:rPr>
      </w:pPr>
      <w:r>
        <w:rPr>
          <w:noProof/>
        </w:rPr>
        <w:t>the UAE-S:</w:t>
      </w:r>
    </w:p>
    <w:p w14:paraId="31620266" w14:textId="77777777" w:rsidR="00CD3BE8" w:rsidRDefault="00CD3BE8" w:rsidP="00CD3BE8">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1802C3CC" w14:textId="77777777" w:rsidR="00CD3BE8" w:rsidRDefault="00CD3BE8" w:rsidP="00CD3BE8">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3D1E1A30" w14:textId="77777777" w:rsidR="00CD3BE8" w:rsidRDefault="00CD3BE8" w:rsidP="00CD3BE8">
      <w:pPr>
        <w:pStyle w:val="B2"/>
      </w:pPr>
      <w:r>
        <w:t>1)</w:t>
      </w:r>
      <w:r>
        <w:tab/>
        <w:t>shall include a Content-Type header field set to "application/vnd.3gpp.uae-info+xml"; and</w:t>
      </w:r>
    </w:p>
    <w:p w14:paraId="46DF7C4D" w14:textId="77777777" w:rsidR="00CD3BE8" w:rsidRDefault="00CD3BE8" w:rsidP="00CD3BE8">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6B08026" w14:textId="77777777" w:rsidR="00CD3BE8" w:rsidRDefault="00CD3BE8" w:rsidP="00CD3BE8">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3C30F40B" w14:textId="77777777" w:rsidR="00CD3BE8" w:rsidRDefault="00CD3BE8" w:rsidP="00CD3BE8">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3D0F135A" w14:textId="77777777" w:rsidR="00CD3BE8" w:rsidRPr="00CE72AA" w:rsidRDefault="00CD3BE8" w:rsidP="00CD3BE8">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942ECAF" w14:textId="636FD481" w:rsidR="00480270" w:rsidRDefault="00DB3DD0" w:rsidP="00480270">
      <w:pPr>
        <w:pStyle w:val="1"/>
      </w:pPr>
      <w:bookmarkStart w:id="197" w:name="_Toc22042892"/>
      <w:bookmarkStart w:id="198" w:name="_Toc22043074"/>
      <w:bookmarkStart w:id="199" w:name="_Toc34309590"/>
      <w:bookmarkStart w:id="200" w:name="_Toc43231226"/>
      <w:bookmarkStart w:id="201" w:name="_Toc43296157"/>
      <w:bookmarkStart w:id="202" w:name="_Toc43400274"/>
      <w:bookmarkStart w:id="203" w:name="_Toc43400891"/>
      <w:bookmarkStart w:id="204" w:name="_Toc45216716"/>
      <w:bookmarkStart w:id="205" w:name="_Toc51938262"/>
      <w:bookmarkStart w:id="206" w:name="_Toc51938797"/>
      <w:bookmarkStart w:id="207" w:name="_Toc20157537"/>
      <w:bookmarkStart w:id="208" w:name="_Toc88487428"/>
      <w:bookmarkEnd w:id="149"/>
      <w:bookmarkEnd w:id="150"/>
      <w:bookmarkEnd w:id="151"/>
      <w:bookmarkEnd w:id="152"/>
      <w:bookmarkEnd w:id="153"/>
      <w:bookmarkEnd w:id="154"/>
      <w:bookmarkEnd w:id="155"/>
      <w:bookmarkEnd w:id="156"/>
      <w:r>
        <w:lastRenderedPageBreak/>
        <w:t>7</w:t>
      </w:r>
      <w:r w:rsidR="00480270">
        <w:tab/>
        <w:t>Coding</w:t>
      </w:r>
      <w:bookmarkEnd w:id="197"/>
      <w:bookmarkEnd w:id="198"/>
      <w:bookmarkEnd w:id="199"/>
      <w:bookmarkEnd w:id="200"/>
      <w:bookmarkEnd w:id="201"/>
      <w:bookmarkEnd w:id="202"/>
      <w:bookmarkEnd w:id="203"/>
      <w:bookmarkEnd w:id="204"/>
      <w:bookmarkEnd w:id="205"/>
      <w:bookmarkEnd w:id="206"/>
      <w:bookmarkEnd w:id="208"/>
    </w:p>
    <w:p w14:paraId="2C8D969D" w14:textId="4ED7C732" w:rsidR="00322B9B" w:rsidRDefault="00322B9B" w:rsidP="00322B9B">
      <w:pPr>
        <w:pStyle w:val="Guidance"/>
      </w:pPr>
      <w:bookmarkStart w:id="209" w:name="_Toc20157536"/>
      <w:bookmarkStart w:id="210" w:name="_Toc34309591"/>
      <w:bookmarkStart w:id="211" w:name="_Toc43231227"/>
      <w:bookmarkStart w:id="212" w:name="_Toc43296158"/>
      <w:bookmarkStart w:id="213" w:name="_Toc43400275"/>
      <w:bookmarkStart w:id="214" w:name="_Toc43400892"/>
      <w:bookmarkStart w:id="215" w:name="_Toc45216717"/>
      <w:bookmarkStart w:id="216" w:name="_Toc51938263"/>
      <w:bookmarkStart w:id="217"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218" w:name="_Toc88487429"/>
      <w:r>
        <w:t>7</w:t>
      </w:r>
      <w:r w:rsidR="00480270">
        <w:t>.1</w:t>
      </w:r>
      <w:r w:rsidR="00480270">
        <w:tab/>
        <w:t>General</w:t>
      </w:r>
      <w:bookmarkEnd w:id="209"/>
      <w:bookmarkEnd w:id="210"/>
      <w:bookmarkEnd w:id="211"/>
      <w:bookmarkEnd w:id="212"/>
      <w:bookmarkEnd w:id="213"/>
      <w:bookmarkEnd w:id="214"/>
      <w:bookmarkEnd w:id="215"/>
      <w:bookmarkEnd w:id="216"/>
      <w:bookmarkEnd w:id="217"/>
      <w:bookmarkEnd w:id="218"/>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219" w:name="_Toc34309592"/>
      <w:bookmarkStart w:id="220" w:name="_Toc43231228"/>
      <w:bookmarkStart w:id="221" w:name="_Toc43296159"/>
      <w:bookmarkStart w:id="222" w:name="_Toc43400276"/>
      <w:bookmarkStart w:id="223" w:name="_Toc43400893"/>
      <w:bookmarkStart w:id="224" w:name="_Toc45216718"/>
      <w:bookmarkStart w:id="225" w:name="_Toc51938264"/>
      <w:bookmarkStart w:id="226" w:name="_Toc51938799"/>
      <w:bookmarkStart w:id="227" w:name="_Toc88487430"/>
      <w:r>
        <w:t>7</w:t>
      </w:r>
      <w:r w:rsidR="00480270">
        <w:t>.2</w:t>
      </w:r>
      <w:r w:rsidR="00480270">
        <w:tab/>
      </w:r>
      <w:bookmarkStart w:id="228" w:name="OLE_LINK1"/>
      <w:r w:rsidR="00480270">
        <w:t>Application u</w:t>
      </w:r>
      <w:r w:rsidR="00480270" w:rsidRPr="000B2651">
        <w:t>nique ID</w:t>
      </w:r>
      <w:bookmarkEnd w:id="219"/>
      <w:bookmarkEnd w:id="220"/>
      <w:bookmarkEnd w:id="221"/>
      <w:bookmarkEnd w:id="222"/>
      <w:bookmarkEnd w:id="223"/>
      <w:bookmarkEnd w:id="224"/>
      <w:bookmarkEnd w:id="225"/>
      <w:bookmarkEnd w:id="226"/>
      <w:bookmarkEnd w:id="227"/>
      <w:bookmarkEnd w:id="228"/>
    </w:p>
    <w:p w14:paraId="18AF9059" w14:textId="0C192F9F" w:rsidR="00906814" w:rsidRDefault="00906814" w:rsidP="00906814">
      <w:pPr>
        <w:pStyle w:val="Guidance"/>
      </w:pPr>
      <w:bookmarkStart w:id="229" w:name="_Toc34309593"/>
      <w:bookmarkStart w:id="230"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231" w:name="OLE_LINK43"/>
      <w:bookmarkStart w:id="232" w:name="_Toc43231229"/>
      <w:bookmarkStart w:id="233" w:name="_Toc43296160"/>
      <w:bookmarkStart w:id="234" w:name="_Toc43400277"/>
      <w:bookmarkStart w:id="235" w:name="_Toc43400894"/>
      <w:bookmarkStart w:id="236" w:name="_Toc45216719"/>
      <w:bookmarkStart w:id="237" w:name="_Toc51938265"/>
      <w:bookmarkStart w:id="238" w:name="_Toc51938800"/>
      <w:bookmarkStart w:id="239" w:name="_Toc88487431"/>
      <w:r>
        <w:t>7</w:t>
      </w:r>
      <w:r w:rsidR="00480270">
        <w:t>.3</w:t>
      </w:r>
      <w:bookmarkEnd w:id="231"/>
      <w:r w:rsidR="00480270" w:rsidRPr="0073469F">
        <w:tab/>
      </w:r>
      <w:r w:rsidR="00480270">
        <w:t>Structure</w:t>
      </w:r>
      <w:bookmarkEnd w:id="229"/>
      <w:bookmarkEnd w:id="232"/>
      <w:bookmarkEnd w:id="233"/>
      <w:bookmarkEnd w:id="234"/>
      <w:bookmarkEnd w:id="235"/>
      <w:bookmarkEnd w:id="236"/>
      <w:bookmarkEnd w:id="237"/>
      <w:bookmarkEnd w:id="238"/>
      <w:bookmarkEnd w:id="239"/>
    </w:p>
    <w:p w14:paraId="4EABF8E3" w14:textId="77777777" w:rsidR="0026517C" w:rsidRDefault="0026517C" w:rsidP="0026517C">
      <w:pPr>
        <w:rPr>
          <w:lang w:eastAsia="x-none"/>
        </w:rPr>
      </w:pPr>
      <w:bookmarkStart w:id="240" w:name="_Toc34309594"/>
      <w:bookmarkStart w:id="241" w:name="_Toc43231230"/>
      <w:bookmarkStart w:id="242" w:name="_Toc43296161"/>
      <w:bookmarkStart w:id="243" w:name="_Toc43400278"/>
      <w:bookmarkStart w:id="244" w:name="_Toc43400895"/>
      <w:bookmarkStart w:id="245" w:name="_Toc45216720"/>
      <w:bookmarkStart w:id="246" w:name="_Toc51938266"/>
      <w:bookmarkStart w:id="247"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677FFF8" w14:textId="77777777" w:rsidR="0026517C" w:rsidRDefault="0026517C" w:rsidP="0026517C">
      <w:pPr>
        <w:rPr>
          <w:lang w:eastAsia="x-none"/>
        </w:rPr>
      </w:pPr>
      <w:r>
        <w:t>The &lt;UAE-info&gt; element shall be t</w:t>
      </w:r>
      <w:r>
        <w:rPr>
          <w:lang w:eastAsia="x-none"/>
        </w:rPr>
        <w:t>he root element of the UAE document.</w:t>
      </w:r>
    </w:p>
    <w:p w14:paraId="34A3AF53" w14:textId="77777777" w:rsidR="0026517C" w:rsidRDefault="0026517C" w:rsidP="0026517C">
      <w:r>
        <w:t xml:space="preserve">The &lt;UAE-info&gt; element </w:t>
      </w:r>
      <w:r>
        <w:rPr>
          <w:lang w:eastAsia="x-none"/>
        </w:rPr>
        <w:t>shall include at least one of the followings</w:t>
      </w:r>
      <w:r>
        <w:t>:</w:t>
      </w:r>
    </w:p>
    <w:p w14:paraId="48D030FE" w14:textId="2B452442" w:rsidR="00623657" w:rsidRDefault="0026517C" w:rsidP="00623657">
      <w:pPr>
        <w:pStyle w:val="B1"/>
      </w:pPr>
      <w:r>
        <w:t>a)</w:t>
      </w:r>
      <w:r>
        <w:tab/>
        <w:t xml:space="preserve">a </w:t>
      </w:r>
      <w:r w:rsidRPr="009D4403">
        <w:t>&lt;c2-mode</w:t>
      </w:r>
      <w:r>
        <w:t>s</w:t>
      </w:r>
      <w:r w:rsidRPr="009D4403">
        <w:t>-switching-configuration-info&gt;</w:t>
      </w:r>
      <w:r>
        <w:t xml:space="preserve"> element</w:t>
      </w:r>
      <w:r w:rsidR="00623657">
        <w:t>;</w:t>
      </w:r>
    </w:p>
    <w:p w14:paraId="39F68DC8" w14:textId="527901DF" w:rsidR="00B76ECF" w:rsidRDefault="00623657" w:rsidP="00B76ECF">
      <w:pPr>
        <w:pStyle w:val="B1"/>
      </w:pPr>
      <w:r>
        <w:t>b)</w:t>
      </w:r>
      <w:r>
        <w:tab/>
        <w:t xml:space="preserve">a </w:t>
      </w:r>
      <w:bookmarkStart w:id="248" w:name="OLE_LINK13"/>
      <w:r w:rsidRPr="00054520">
        <w:t>&lt;C2-communication-mode-notification-info&gt;</w:t>
      </w:r>
      <w:bookmarkEnd w:id="248"/>
      <w:r>
        <w:t xml:space="preserve"> element</w:t>
      </w:r>
      <w:r w:rsidR="00725AB1">
        <w:t>;</w:t>
      </w:r>
    </w:p>
    <w:p w14:paraId="42A9F637" w14:textId="7671EACD" w:rsidR="00B76ECF" w:rsidRDefault="00725AB1" w:rsidP="00B76ECF">
      <w:pPr>
        <w:pStyle w:val="B1"/>
      </w:pPr>
      <w:r>
        <w:t>c</w:t>
      </w:r>
      <w:r w:rsidR="00B76ECF">
        <w:t>)</w:t>
      </w:r>
      <w:r w:rsidR="00B76ECF">
        <w:tab/>
        <w:t xml:space="preserve">a </w:t>
      </w:r>
      <w:bookmarkStart w:id="249" w:name="OLE_LINK55"/>
      <w:r w:rsidR="00B76ECF" w:rsidRPr="00573297">
        <w:t>&lt;</w:t>
      </w:r>
      <w:bookmarkStart w:id="250" w:name="OLE_LINK86"/>
      <w:bookmarkStart w:id="251" w:name="OLE_LINK87"/>
      <w:r w:rsidR="00B76ECF" w:rsidRPr="00573297">
        <w:t>C2-related-trigger-event-report</w:t>
      </w:r>
      <w:bookmarkEnd w:id="250"/>
      <w:bookmarkEnd w:id="251"/>
      <w:r w:rsidR="00B76ECF" w:rsidRPr="00573297">
        <w:t>&gt;</w:t>
      </w:r>
      <w:bookmarkEnd w:id="249"/>
      <w:r w:rsidR="00B76ECF" w:rsidRPr="00573297">
        <w:t xml:space="preserve"> element</w:t>
      </w:r>
      <w:r w:rsidR="00B76ECF">
        <w:t>;</w:t>
      </w:r>
    </w:p>
    <w:p w14:paraId="12DF8590" w14:textId="77777777" w:rsidR="00FD3E14" w:rsidRDefault="00725AB1" w:rsidP="00FD3E14">
      <w:pPr>
        <w:pStyle w:val="B1"/>
      </w:pPr>
      <w:r>
        <w:t>d</w:t>
      </w:r>
      <w:r w:rsidR="00B76ECF">
        <w:t>)</w:t>
      </w:r>
      <w:r w:rsidR="00B76ECF">
        <w:tab/>
      </w:r>
      <w:bookmarkStart w:id="252" w:name="OLE_LINK59"/>
      <w:bookmarkStart w:id="253" w:name="OLE_LINK60"/>
      <w:r w:rsidR="00B76ECF">
        <w:t xml:space="preserve">a </w:t>
      </w:r>
      <w:bookmarkStart w:id="254" w:name="OLE_LINK65"/>
      <w:bookmarkStart w:id="255" w:name="OLE_LINK71"/>
      <w:r w:rsidR="00B76ECF" w:rsidRPr="00573297">
        <w:t>&lt;</w:t>
      </w:r>
      <w:bookmarkStart w:id="256" w:name="OLE_LINK88"/>
      <w:r w:rsidR="00B76ECF" w:rsidRPr="00573297">
        <w:t>C2-operation-mode-switching</w:t>
      </w:r>
      <w:bookmarkEnd w:id="256"/>
      <w:r w:rsidR="00B76ECF" w:rsidRPr="00573297">
        <w:t>&gt;</w:t>
      </w:r>
      <w:bookmarkEnd w:id="252"/>
      <w:bookmarkEnd w:id="253"/>
      <w:bookmarkEnd w:id="254"/>
      <w:bookmarkEnd w:id="255"/>
      <w:r w:rsidR="00B76ECF">
        <w:t xml:space="preserve"> element</w:t>
      </w:r>
      <w:r w:rsidR="00FD3E14">
        <w:t>;</w:t>
      </w:r>
    </w:p>
    <w:p w14:paraId="60BD64E1" w14:textId="33AD994F" w:rsidR="00146200" w:rsidRDefault="0047045F" w:rsidP="00146200">
      <w:pPr>
        <w:pStyle w:val="B1"/>
      </w:pPr>
      <w:r>
        <w:t>e</w:t>
      </w:r>
      <w:r w:rsidR="00FD3E14">
        <w:t>)</w:t>
      </w:r>
      <w:r w:rsidR="00FD3E14">
        <w:tab/>
        <w:t xml:space="preserve">a </w:t>
      </w:r>
      <w:r w:rsidR="00FD3E14" w:rsidRPr="009D4403">
        <w:t>&lt;</w:t>
      </w:r>
      <w:r w:rsidR="00FD3E14">
        <w:t>UAV-application-message</w:t>
      </w:r>
      <w:r w:rsidR="00FD3E14" w:rsidRPr="0073469F">
        <w:t>-info</w:t>
      </w:r>
      <w:r w:rsidR="00FD3E14" w:rsidRPr="009D4403">
        <w:t>&gt;</w:t>
      </w:r>
      <w:r w:rsidR="00FD3E14">
        <w:t xml:space="preserve"> element</w:t>
      </w:r>
      <w:r w:rsidR="004250EC">
        <w:rPr>
          <w:rFonts w:hint="eastAsia"/>
          <w:lang w:eastAsia="zh-CN"/>
        </w:rPr>
        <w:t>;</w:t>
      </w:r>
      <w:r w:rsidR="004250EC">
        <w:rPr>
          <w:lang w:eastAsia="zh-CN"/>
        </w:rPr>
        <w:t xml:space="preserve"> or</w:t>
      </w:r>
    </w:p>
    <w:p w14:paraId="0689E204" w14:textId="4336C507" w:rsidR="0026517C" w:rsidRDefault="0047045F" w:rsidP="00146200">
      <w:pPr>
        <w:pStyle w:val="B1"/>
      </w:pPr>
      <w:r>
        <w:t>f</w:t>
      </w:r>
      <w:r w:rsidR="00146200">
        <w:t>)</w:t>
      </w:r>
      <w:r w:rsidR="00146200">
        <w:tab/>
        <w:t xml:space="preserve">a </w:t>
      </w:r>
      <w:r w:rsidR="00146200" w:rsidRPr="00E93265">
        <w:t>&lt;C2-operation-mode-switching-performed&gt;</w:t>
      </w:r>
      <w:r w:rsidR="00146200">
        <w:t xml:space="preserve"> element</w:t>
      </w:r>
      <w:r w:rsidR="00B76ECF">
        <w:t>.</w:t>
      </w:r>
    </w:p>
    <w:p w14:paraId="72B06547" w14:textId="77777777" w:rsidR="0026517C" w:rsidRDefault="0026517C" w:rsidP="0026517C">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742A4CFA" w14:textId="0F04568C" w:rsidR="0026517C" w:rsidRDefault="0026517C" w:rsidP="0026517C">
      <w:pPr>
        <w:pStyle w:val="B1"/>
      </w:pPr>
      <w:r>
        <w:t>a)</w:t>
      </w:r>
      <w:r>
        <w:tab/>
        <w:t xml:space="preserve">a </w:t>
      </w:r>
      <w:r w:rsidRPr="00B80A93">
        <w:t>&lt;UAS-id&gt;</w:t>
      </w:r>
      <w:r>
        <w:t xml:space="preserve"> element;</w:t>
      </w:r>
    </w:p>
    <w:p w14:paraId="15D7FA26" w14:textId="77777777" w:rsidR="0026517C" w:rsidRDefault="0026517C" w:rsidP="0026517C">
      <w:pPr>
        <w:pStyle w:val="B1"/>
      </w:pPr>
      <w:r>
        <w:t>b)</w:t>
      </w:r>
      <w:r>
        <w:tab/>
        <w:t xml:space="preserve">a </w:t>
      </w:r>
      <w:r w:rsidRPr="00B80A93">
        <w:t>&lt;C2-operation mode-</w:t>
      </w:r>
      <w:bookmarkStart w:id="257" w:name="OLE_LINK32"/>
      <w:r w:rsidRPr="00B80A93">
        <w:t>management-requirement</w:t>
      </w:r>
      <w:bookmarkEnd w:id="257"/>
      <w:r w:rsidRPr="00B80A93">
        <w:t>&gt;</w:t>
      </w:r>
      <w:r>
        <w:t xml:space="preserve"> element;</w:t>
      </w:r>
    </w:p>
    <w:p w14:paraId="19A449DE" w14:textId="77777777" w:rsidR="0026517C" w:rsidRDefault="0026517C" w:rsidP="0026517C">
      <w:pPr>
        <w:pStyle w:val="B1"/>
      </w:pPr>
      <w:r>
        <w:t>c)</w:t>
      </w:r>
      <w:r>
        <w:tab/>
        <w:t xml:space="preserve">an </w:t>
      </w:r>
      <w:r w:rsidRPr="00B80A93">
        <w:t>&lt;</w:t>
      </w:r>
      <w:bookmarkStart w:id="258" w:name="OLE_LINK33"/>
      <w:bookmarkStart w:id="259" w:name="OLE_LINK34"/>
      <w:r w:rsidRPr="00B80A93">
        <w:t>allowed-C2-communication-modes</w:t>
      </w:r>
      <w:bookmarkEnd w:id="258"/>
      <w:bookmarkEnd w:id="259"/>
      <w:r w:rsidRPr="00B80A93">
        <w:t>&gt;</w:t>
      </w:r>
      <w:r>
        <w:t xml:space="preserve"> element;</w:t>
      </w:r>
    </w:p>
    <w:p w14:paraId="4EB276C1" w14:textId="3492DE66" w:rsidR="0026517C" w:rsidRDefault="0026517C" w:rsidP="0026517C">
      <w:pPr>
        <w:pStyle w:val="B1"/>
      </w:pPr>
      <w:bookmarkStart w:id="260" w:name="OLE_LINK44"/>
      <w:r>
        <w:t>d)</w:t>
      </w:r>
      <w:r>
        <w:tab/>
        <w:t xml:space="preserve">a </w:t>
      </w:r>
      <w:r w:rsidRPr="00B80A93">
        <w:t>&lt;</w:t>
      </w:r>
      <w:bookmarkStart w:id="261" w:name="OLE_LINK35"/>
      <w:r w:rsidRPr="00B80A93">
        <w:t>primary-C2-communication-mode</w:t>
      </w:r>
      <w:bookmarkEnd w:id="261"/>
      <w:r w:rsidRPr="00B80A93">
        <w:t>&gt;</w:t>
      </w:r>
      <w:r>
        <w:t xml:space="preserve"> element;</w:t>
      </w:r>
      <w:bookmarkEnd w:id="260"/>
    </w:p>
    <w:p w14:paraId="2F82B14A" w14:textId="77777777" w:rsidR="0026517C" w:rsidRDefault="0026517C" w:rsidP="0026517C">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w:t>
      </w:r>
      <w:bookmarkStart w:id="262" w:name="OLE_LINK36"/>
      <w:r w:rsidRPr="00B80A93">
        <w:rPr>
          <w:lang w:eastAsia="zh-CN"/>
        </w:rPr>
        <w:t>secondary-C2-communication-mode</w:t>
      </w:r>
      <w:bookmarkEnd w:id="262"/>
      <w:r w:rsidRPr="00B80A93">
        <w:rPr>
          <w:lang w:eastAsia="zh-CN"/>
        </w:rPr>
        <w:t>&gt;</w:t>
      </w:r>
      <w:r>
        <w:rPr>
          <w:lang w:eastAsia="zh-CN"/>
        </w:rPr>
        <w:t xml:space="preserve"> element;</w:t>
      </w:r>
    </w:p>
    <w:p w14:paraId="43D8424B" w14:textId="77777777" w:rsidR="0026517C" w:rsidRDefault="0026517C" w:rsidP="0026517C">
      <w:pPr>
        <w:pStyle w:val="B1"/>
        <w:rPr>
          <w:lang w:eastAsia="zh-CN"/>
        </w:rPr>
      </w:pPr>
      <w:r>
        <w:rPr>
          <w:lang w:eastAsia="zh-CN"/>
        </w:rPr>
        <w:t>f)</w:t>
      </w:r>
      <w:r>
        <w:rPr>
          <w:lang w:eastAsia="zh-CN"/>
        </w:rPr>
        <w:tab/>
        <w:t xml:space="preserve">a </w:t>
      </w:r>
      <w:r w:rsidRPr="00B80A93">
        <w:rPr>
          <w:lang w:eastAsia="zh-CN"/>
        </w:rPr>
        <w:t>&lt;</w:t>
      </w:r>
      <w:bookmarkStart w:id="263" w:name="OLE_LINK37"/>
      <w:bookmarkStart w:id="264" w:name="OLE_LINK38"/>
      <w:r w:rsidRPr="00B80A93">
        <w:rPr>
          <w:lang w:eastAsia="zh-CN"/>
        </w:rPr>
        <w:t>policy-of –C2-switching</w:t>
      </w:r>
      <w:bookmarkEnd w:id="263"/>
      <w:bookmarkEnd w:id="264"/>
      <w:r w:rsidRPr="00B80A93">
        <w:rPr>
          <w:lang w:eastAsia="zh-CN"/>
        </w:rPr>
        <w:t>&gt;</w:t>
      </w:r>
      <w:r>
        <w:rPr>
          <w:lang w:eastAsia="zh-CN"/>
        </w:rPr>
        <w:t xml:space="preserve"> element; and</w:t>
      </w:r>
    </w:p>
    <w:p w14:paraId="376A011F" w14:textId="091A9C84" w:rsidR="004926E5" w:rsidRDefault="0026517C" w:rsidP="004926E5">
      <w:pPr>
        <w:pStyle w:val="B1"/>
      </w:pPr>
      <w:r>
        <w:t>g)</w:t>
      </w:r>
      <w:r>
        <w:tab/>
        <w:t>a &lt;result&gt; element.</w:t>
      </w:r>
    </w:p>
    <w:p w14:paraId="78B9DC9F" w14:textId="77777777" w:rsidR="004926E5" w:rsidRDefault="004926E5" w:rsidP="004926E5">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0D51C237" w14:textId="77777777" w:rsidR="004926E5" w:rsidRDefault="004926E5" w:rsidP="004926E5">
      <w:pPr>
        <w:pStyle w:val="B1"/>
      </w:pPr>
      <w:r>
        <w:t>a)</w:t>
      </w:r>
      <w:r>
        <w:tab/>
        <w:t xml:space="preserve">a </w:t>
      </w:r>
      <w:r w:rsidRPr="00B80A93">
        <w:t>&lt;UA</w:t>
      </w:r>
      <w:r>
        <w:t>S</w:t>
      </w:r>
      <w:r w:rsidRPr="00B80A93">
        <w:t>-id&gt;</w:t>
      </w:r>
      <w:r>
        <w:t xml:space="preserve"> element;</w:t>
      </w:r>
    </w:p>
    <w:p w14:paraId="1494749A" w14:textId="77777777" w:rsidR="004926E5" w:rsidRDefault="004926E5" w:rsidP="004926E5">
      <w:pPr>
        <w:pStyle w:val="B1"/>
      </w:pPr>
      <w:r>
        <w:t>b)</w:t>
      </w:r>
      <w:r>
        <w:tab/>
        <w:t xml:space="preserve">a </w:t>
      </w:r>
      <w:r w:rsidRPr="00054520">
        <w:t>&lt;selected-primary-C2-communication-mode&gt;</w:t>
      </w:r>
      <w:r>
        <w:t xml:space="preserve"> element;</w:t>
      </w:r>
    </w:p>
    <w:p w14:paraId="1E49E966" w14:textId="77777777" w:rsidR="004926E5" w:rsidRDefault="004926E5" w:rsidP="004926E5">
      <w:pPr>
        <w:pStyle w:val="B1"/>
      </w:pPr>
      <w:r>
        <w:t>c)</w:t>
      </w:r>
      <w:r>
        <w:tab/>
        <w:t xml:space="preserve">a </w:t>
      </w:r>
      <w:r w:rsidRPr="00054520">
        <w:t>&lt;selected-secondary-C2-communication-mode&gt;</w:t>
      </w:r>
      <w:r>
        <w:t xml:space="preserve"> element</w:t>
      </w:r>
      <w:r>
        <w:rPr>
          <w:lang w:eastAsia="zh-CN"/>
        </w:rPr>
        <w:t>; and</w:t>
      </w:r>
    </w:p>
    <w:p w14:paraId="49259D8E" w14:textId="693A4937" w:rsidR="00D92B77" w:rsidRDefault="004926E5" w:rsidP="00D92B77">
      <w:pPr>
        <w:pStyle w:val="B1"/>
      </w:pPr>
      <w:r>
        <w:t>d)</w:t>
      </w:r>
      <w:r>
        <w:tab/>
      </w:r>
      <w:r w:rsidRPr="00054520">
        <w:t>an &lt;acknowledgement&gt;</w:t>
      </w:r>
      <w:r>
        <w:t xml:space="preserve"> element.</w:t>
      </w:r>
    </w:p>
    <w:p w14:paraId="431A2208" w14:textId="77777777" w:rsidR="00D92B77" w:rsidRDefault="00D92B77" w:rsidP="00D92B77">
      <w:r>
        <w:lastRenderedPageBreak/>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5C9877C1" w14:textId="77777777" w:rsidR="00D92B77" w:rsidRDefault="00D92B77" w:rsidP="00D92B77">
      <w:pPr>
        <w:pStyle w:val="B1"/>
      </w:pPr>
      <w:r>
        <w:t>a)</w:t>
      </w:r>
      <w:r>
        <w:tab/>
        <w:t xml:space="preserve">a </w:t>
      </w:r>
      <w:bookmarkStart w:id="265" w:name="OLE_LINK69"/>
      <w:r w:rsidRPr="00573297">
        <w:t>&lt;</w:t>
      </w:r>
      <w:bookmarkStart w:id="266" w:name="OLE_LINK90"/>
      <w:bookmarkStart w:id="267" w:name="OLE_LINK91"/>
      <w:r w:rsidRPr="00573297">
        <w:t>UAE-client-id</w:t>
      </w:r>
      <w:bookmarkEnd w:id="266"/>
      <w:bookmarkEnd w:id="267"/>
      <w:r w:rsidRPr="00573297">
        <w:t>&gt;</w:t>
      </w:r>
      <w:bookmarkEnd w:id="265"/>
      <w:r>
        <w:t xml:space="preserve"> element; and</w:t>
      </w:r>
    </w:p>
    <w:p w14:paraId="292907C1" w14:textId="1F02C6B5" w:rsidR="00D92B77" w:rsidRDefault="00D92B77" w:rsidP="00D92B77">
      <w:pPr>
        <w:pStyle w:val="B1"/>
      </w:pPr>
      <w:bookmarkStart w:id="268" w:name="OLE_LINK9"/>
      <w:r>
        <w:t>b)</w:t>
      </w:r>
      <w:r>
        <w:tab/>
      </w:r>
      <w:r w:rsidRPr="00573297">
        <w:t xml:space="preserve">an </w:t>
      </w:r>
      <w:bookmarkStart w:id="269" w:name="OLE_LINK72"/>
      <w:r w:rsidRPr="00573297">
        <w:t>&lt;</w:t>
      </w:r>
      <w:bookmarkStart w:id="270" w:name="OLE_LINK92"/>
      <w:r w:rsidRPr="00573297">
        <w:t>applic</w:t>
      </w:r>
      <w:r>
        <w:t>ation-QoS-related-event</w:t>
      </w:r>
      <w:bookmarkEnd w:id="270"/>
      <w:r>
        <w:t>&gt;</w:t>
      </w:r>
      <w:bookmarkEnd w:id="269"/>
      <w:r>
        <w:t xml:space="preserve"> element.</w:t>
      </w:r>
      <w:bookmarkEnd w:id="268"/>
    </w:p>
    <w:p w14:paraId="261B4DF5" w14:textId="77777777" w:rsidR="00D92B77" w:rsidRDefault="00D92B77" w:rsidP="00D92B7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008A777D" w14:textId="77777777" w:rsidR="00D92B77" w:rsidRDefault="00D92B77" w:rsidP="00D92B77">
      <w:pPr>
        <w:pStyle w:val="B1"/>
      </w:pPr>
      <w:r>
        <w:t>a)</w:t>
      </w:r>
      <w:r>
        <w:tab/>
        <w:t xml:space="preserve">a </w:t>
      </w:r>
      <w:r w:rsidRPr="000936A1">
        <w:t>&lt;UAE-server-id&gt;</w:t>
      </w:r>
      <w:r>
        <w:t xml:space="preserve"> element;</w:t>
      </w:r>
    </w:p>
    <w:p w14:paraId="5B16B4D3" w14:textId="77777777" w:rsidR="00D92B77" w:rsidRDefault="00D92B77" w:rsidP="00D92B77">
      <w:pPr>
        <w:pStyle w:val="B1"/>
      </w:pPr>
      <w:r>
        <w:t>b)</w:t>
      </w:r>
      <w:r>
        <w:tab/>
      </w:r>
      <w:r w:rsidRPr="000936A1">
        <w:t>a &lt;</w:t>
      </w:r>
      <w:bookmarkStart w:id="271" w:name="OLE_LINK94"/>
      <w:r w:rsidRPr="000936A1">
        <w:t>C2-operation-mode-switching-requirement</w:t>
      </w:r>
      <w:bookmarkEnd w:id="271"/>
      <w:r w:rsidRPr="000936A1">
        <w:t>&gt;</w:t>
      </w:r>
      <w:r>
        <w:t xml:space="preserve"> element;</w:t>
      </w:r>
    </w:p>
    <w:p w14:paraId="1123E842" w14:textId="77777777" w:rsidR="00D92B77" w:rsidRDefault="00D92B77" w:rsidP="00D92B7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w:t>
      </w:r>
      <w:bookmarkStart w:id="272" w:name="OLE_LINK95"/>
      <w:r w:rsidRPr="000936A1">
        <w:rPr>
          <w:lang w:eastAsia="zh-CN"/>
        </w:rPr>
        <w:t>time-validity</w:t>
      </w:r>
      <w:bookmarkEnd w:id="272"/>
      <w:r w:rsidRPr="000936A1">
        <w:rPr>
          <w:lang w:eastAsia="zh-CN"/>
        </w:rPr>
        <w:t>&gt; element</w:t>
      </w:r>
      <w:r>
        <w:rPr>
          <w:lang w:eastAsia="zh-CN"/>
        </w:rPr>
        <w:t>; and</w:t>
      </w:r>
    </w:p>
    <w:p w14:paraId="5A740BFD" w14:textId="2991F69B" w:rsidR="0026517C" w:rsidRPr="00D92B77" w:rsidRDefault="00D92B77" w:rsidP="00D92B77">
      <w:pPr>
        <w:pStyle w:val="B1"/>
      </w:pPr>
      <w:r>
        <w:rPr>
          <w:lang w:eastAsia="zh-CN"/>
        </w:rPr>
        <w:t>d)</w:t>
      </w:r>
      <w:r>
        <w:rPr>
          <w:lang w:eastAsia="zh-CN"/>
        </w:rPr>
        <w:tab/>
      </w:r>
      <w:r w:rsidRPr="000936A1">
        <w:rPr>
          <w:lang w:eastAsia="zh-CN"/>
        </w:rPr>
        <w:t>a &lt;geographical-area&gt; element</w:t>
      </w:r>
      <w:r>
        <w:rPr>
          <w:lang w:eastAsia="zh-CN"/>
        </w:rPr>
        <w:t>.</w:t>
      </w:r>
    </w:p>
    <w:p w14:paraId="44ABD33B" w14:textId="77777777" w:rsidR="00D632C4" w:rsidRDefault="00D632C4" w:rsidP="00D632C4">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0ED34911" w14:textId="77777777" w:rsidR="00D632C4" w:rsidRDefault="00D632C4" w:rsidP="00D632C4">
      <w:pPr>
        <w:pStyle w:val="B1"/>
      </w:pPr>
      <w:r>
        <w:t>a)</w:t>
      </w:r>
      <w:r>
        <w:tab/>
        <w:t xml:space="preserve">a </w:t>
      </w:r>
      <w:r w:rsidRPr="00B80A93">
        <w:t>&lt;UA</w:t>
      </w:r>
      <w:r>
        <w:t>V</w:t>
      </w:r>
      <w:r w:rsidRPr="00B80A93">
        <w:t>-id&gt;</w:t>
      </w:r>
      <w:r>
        <w:t xml:space="preserve"> element;</w:t>
      </w:r>
    </w:p>
    <w:p w14:paraId="5AA6C15A" w14:textId="77777777" w:rsidR="00D632C4" w:rsidRDefault="00D632C4" w:rsidP="00D632C4">
      <w:pPr>
        <w:pStyle w:val="B1"/>
      </w:pPr>
      <w:r>
        <w:t>b)</w:t>
      </w:r>
      <w:r>
        <w:tab/>
      </w:r>
      <w:r w:rsidRPr="000936A1">
        <w:t xml:space="preserve">a </w:t>
      </w:r>
      <w:r>
        <w:t>&lt;application-defined-proximity-range-info&gt; element;</w:t>
      </w:r>
    </w:p>
    <w:p w14:paraId="4A549208" w14:textId="77777777" w:rsidR="00D632C4" w:rsidRDefault="00D632C4" w:rsidP="00D632C4">
      <w:pPr>
        <w:pStyle w:val="B1"/>
        <w:rPr>
          <w:lang w:eastAsia="zh-CN"/>
        </w:rPr>
      </w:pPr>
      <w:r>
        <w:rPr>
          <w:rFonts w:hint="eastAsia"/>
          <w:lang w:eastAsia="zh-CN"/>
        </w:rPr>
        <w:t>c</w:t>
      </w:r>
      <w:r>
        <w:rPr>
          <w:lang w:eastAsia="zh-CN"/>
        </w:rPr>
        <w:t>)</w:t>
      </w:r>
      <w:r>
        <w:rPr>
          <w:lang w:eastAsia="zh-CN"/>
        </w:rPr>
        <w:tab/>
        <w:t xml:space="preserve">a </w:t>
      </w:r>
      <w:r>
        <w:t>&lt;application-payload&gt;</w:t>
      </w:r>
      <w:r w:rsidRPr="000936A1">
        <w:rPr>
          <w:lang w:eastAsia="zh-CN"/>
        </w:rPr>
        <w:t xml:space="preserve"> element</w:t>
      </w:r>
      <w:r>
        <w:rPr>
          <w:lang w:eastAsia="zh-CN"/>
        </w:rPr>
        <w:t>; and</w:t>
      </w:r>
    </w:p>
    <w:p w14:paraId="71C5B2B8" w14:textId="0FE852C6" w:rsidR="004250EC" w:rsidRDefault="00D632C4" w:rsidP="004250EC">
      <w:pPr>
        <w:pStyle w:val="B1"/>
      </w:pPr>
      <w:r>
        <w:rPr>
          <w:lang w:eastAsia="zh-CN"/>
        </w:rPr>
        <w:t>d)</w:t>
      </w:r>
      <w:r>
        <w:rPr>
          <w:lang w:eastAsia="zh-CN"/>
        </w:rPr>
        <w:tab/>
      </w:r>
      <w:r w:rsidRPr="000936A1">
        <w:rPr>
          <w:lang w:eastAsia="zh-CN"/>
        </w:rPr>
        <w:t xml:space="preserve">a </w:t>
      </w:r>
      <w:r>
        <w:t>&lt;acknowledgement&gt;</w:t>
      </w:r>
      <w:r w:rsidRPr="000936A1">
        <w:rPr>
          <w:lang w:eastAsia="zh-CN"/>
        </w:rPr>
        <w:t xml:space="preserve"> element</w:t>
      </w:r>
      <w:r>
        <w:rPr>
          <w:lang w:eastAsia="zh-CN"/>
        </w:rPr>
        <w:t>.</w:t>
      </w:r>
    </w:p>
    <w:p w14:paraId="48662F7C" w14:textId="77777777" w:rsidR="004250EC" w:rsidRDefault="004250EC" w:rsidP="004250EC">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9730BCF" w14:textId="13387E98" w:rsidR="00D632C4" w:rsidRPr="00D92B77" w:rsidRDefault="004250EC" w:rsidP="004250EC">
      <w:pPr>
        <w:pStyle w:val="B1"/>
      </w:pPr>
      <w:r>
        <w:t>a)</w:t>
      </w:r>
      <w:r>
        <w:tab/>
        <w:t xml:space="preserve">a </w:t>
      </w:r>
      <w:r w:rsidRPr="00B80A93">
        <w:t>&lt;</w:t>
      </w:r>
      <w:r>
        <w:t>result</w:t>
      </w:r>
      <w:r w:rsidRPr="00B80A93">
        <w:t>&gt;</w:t>
      </w:r>
      <w:r>
        <w:t xml:space="preserve"> element</w:t>
      </w:r>
      <w:r>
        <w:rPr>
          <w:rFonts w:hint="eastAsia"/>
          <w:lang w:eastAsia="zh-CN"/>
        </w:rPr>
        <w:t>.</w:t>
      </w:r>
    </w:p>
    <w:p w14:paraId="2942ED50" w14:textId="4FCCC4C9" w:rsidR="00480270" w:rsidRPr="0073469F" w:rsidRDefault="00002422" w:rsidP="00480270">
      <w:pPr>
        <w:pStyle w:val="2"/>
      </w:pPr>
      <w:bookmarkStart w:id="273" w:name="_Toc88487432"/>
      <w:r>
        <w:t>7</w:t>
      </w:r>
      <w:r w:rsidR="00480270">
        <w:t>.4</w:t>
      </w:r>
      <w:r w:rsidR="00480270" w:rsidRPr="0073469F">
        <w:tab/>
        <w:t>XML schema</w:t>
      </w:r>
      <w:bookmarkEnd w:id="240"/>
      <w:bookmarkEnd w:id="241"/>
      <w:bookmarkEnd w:id="242"/>
      <w:bookmarkEnd w:id="243"/>
      <w:bookmarkEnd w:id="244"/>
      <w:bookmarkEnd w:id="245"/>
      <w:bookmarkEnd w:id="246"/>
      <w:bookmarkEnd w:id="247"/>
      <w:bookmarkEnd w:id="273"/>
    </w:p>
    <w:p w14:paraId="2942ED52" w14:textId="0B222A13" w:rsidR="002D6DB1" w:rsidRPr="0073469F" w:rsidRDefault="00002422" w:rsidP="002D6DB1">
      <w:pPr>
        <w:pStyle w:val="3"/>
      </w:pPr>
      <w:bookmarkStart w:id="274" w:name="_Toc43231231"/>
      <w:bookmarkStart w:id="275" w:name="_Toc43296162"/>
      <w:bookmarkStart w:id="276" w:name="_Toc43400279"/>
      <w:bookmarkStart w:id="277" w:name="_Toc43400896"/>
      <w:bookmarkStart w:id="278" w:name="_Toc45216721"/>
      <w:bookmarkStart w:id="279" w:name="_Toc51938267"/>
      <w:bookmarkStart w:id="280" w:name="_Toc51938802"/>
      <w:bookmarkStart w:id="281" w:name="_Toc34309595"/>
      <w:bookmarkStart w:id="282" w:name="_Toc88487433"/>
      <w:r>
        <w:t>7</w:t>
      </w:r>
      <w:r w:rsidR="002D6DB1" w:rsidRPr="0073469F">
        <w:t>.</w:t>
      </w:r>
      <w:r w:rsidR="002D6DB1">
        <w:t>4</w:t>
      </w:r>
      <w:r w:rsidR="002D6DB1" w:rsidRPr="0073469F">
        <w:t>.1</w:t>
      </w:r>
      <w:r w:rsidR="002D6DB1" w:rsidRPr="0073469F">
        <w:tab/>
        <w:t>General</w:t>
      </w:r>
      <w:bookmarkEnd w:id="274"/>
      <w:bookmarkEnd w:id="275"/>
      <w:bookmarkEnd w:id="276"/>
      <w:bookmarkEnd w:id="277"/>
      <w:bookmarkEnd w:id="278"/>
      <w:bookmarkEnd w:id="279"/>
      <w:bookmarkEnd w:id="280"/>
      <w:bookmarkEnd w:id="282"/>
    </w:p>
    <w:p w14:paraId="5512C1E1" w14:textId="77777777" w:rsidR="00D75F6D" w:rsidRPr="0073469F" w:rsidRDefault="00D75F6D" w:rsidP="00D75F6D">
      <w:bookmarkStart w:id="283" w:name="_Toc43231232"/>
      <w:bookmarkStart w:id="284" w:name="_Toc43296163"/>
      <w:bookmarkStart w:id="285" w:name="_Toc43400280"/>
      <w:bookmarkStart w:id="286" w:name="_Toc43400897"/>
      <w:bookmarkStart w:id="287" w:name="_Toc45216722"/>
      <w:bookmarkStart w:id="288" w:name="_Toc51938268"/>
      <w:bookmarkStart w:id="289" w:name="_Toc51938803"/>
      <w:r w:rsidRPr="00004A36">
        <w:t>This clause defines the XML schema for application/vnd.3gpp.</w:t>
      </w:r>
      <w:r>
        <w:t>u</w:t>
      </w:r>
      <w:r w:rsidRPr="00004A36">
        <w:t>ae-info+xml.</w:t>
      </w:r>
    </w:p>
    <w:p w14:paraId="2942ED54" w14:textId="0DD0D4B8" w:rsidR="002D6DB1" w:rsidRPr="00A07BBE" w:rsidRDefault="00002422" w:rsidP="005A065C">
      <w:pPr>
        <w:pStyle w:val="3"/>
        <w:rPr>
          <w:lang w:eastAsia="zh-CN"/>
        </w:rPr>
      </w:pPr>
      <w:bookmarkStart w:id="290" w:name="_Toc88487434"/>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83"/>
      <w:bookmarkEnd w:id="284"/>
      <w:bookmarkEnd w:id="285"/>
      <w:bookmarkEnd w:id="286"/>
      <w:bookmarkEnd w:id="287"/>
      <w:bookmarkEnd w:id="288"/>
      <w:bookmarkEnd w:id="289"/>
      <w:bookmarkEnd w:id="290"/>
    </w:p>
    <w:p w14:paraId="2942ED55" w14:textId="77777777" w:rsidR="002D6DB1" w:rsidRPr="00C83612" w:rsidRDefault="002D6DB1" w:rsidP="00C83612">
      <w:pPr>
        <w:pStyle w:val="PL"/>
      </w:pPr>
      <w:r w:rsidRPr="00C83612">
        <w:t>&lt;?xml version="1.0" encoding="UTF-8"?&gt;</w:t>
      </w:r>
    </w:p>
    <w:p w14:paraId="41310FE3" w14:textId="04BDF959" w:rsidR="00D5338F" w:rsidRDefault="002D6DB1" w:rsidP="00D5338F">
      <w:pPr>
        <w:pStyle w:val="PL"/>
      </w:pPr>
      <w:r w:rsidRPr="00A07BBE">
        <w:t>&lt;xs:schema xmlns:xs=</w:t>
      </w:r>
      <w:r w:rsidR="00311264">
        <w:t>"</w:t>
      </w:r>
      <w:hyperlink r:id="rId11" w:history="1">
        <w:r w:rsidR="00311264" w:rsidRPr="002D5AD2">
          <w:rPr>
            <w:rStyle w:val="a8"/>
          </w:rPr>
          <w:t>http://www.w3.org/2001/XMLSchema</w:t>
        </w:r>
      </w:hyperlink>
      <w:r w:rsidR="00311264">
        <w:t>"</w:t>
      </w:r>
    </w:p>
    <w:p w14:paraId="123B5A00" w14:textId="77777777" w:rsidR="00D5338F" w:rsidRPr="00A07BBE" w:rsidRDefault="00D5338F" w:rsidP="00D5338F">
      <w:pPr>
        <w:pStyle w:val="PL"/>
      </w:pPr>
      <w:r w:rsidRPr="00A07BBE">
        <w:t>targetNamespace="urn:3gpp:ns:</w:t>
      </w:r>
      <w:r>
        <w:t>uae</w:t>
      </w:r>
      <w:r w:rsidRPr="00A07BBE">
        <w:t>Info:1.0"</w:t>
      </w:r>
    </w:p>
    <w:p w14:paraId="09F86002" w14:textId="77777777" w:rsidR="00D5338F" w:rsidRPr="00A07BBE" w:rsidRDefault="00D5338F" w:rsidP="00D5338F">
      <w:pPr>
        <w:pStyle w:val="PL"/>
      </w:pPr>
      <w:r w:rsidRPr="00A07BBE">
        <w:t>xmlns:</w:t>
      </w:r>
      <w:r>
        <w:t>uaeinfo</w:t>
      </w:r>
      <w:r w:rsidRPr="00A07BBE">
        <w:t>="urn:3gpp:ns:</w:t>
      </w:r>
      <w:r>
        <w:t>uae</w:t>
      </w:r>
      <w:r w:rsidRPr="00A07BBE">
        <w:t>Info:1.0"</w:t>
      </w:r>
    </w:p>
    <w:p w14:paraId="1887F470" w14:textId="77777777" w:rsidR="00D5338F" w:rsidRPr="00A07BBE" w:rsidRDefault="00D5338F" w:rsidP="00D5338F">
      <w:pPr>
        <w:pStyle w:val="PL"/>
      </w:pPr>
      <w:r w:rsidRPr="00A07BBE">
        <w:t>elementFormDefault="qualified"</w:t>
      </w:r>
    </w:p>
    <w:p w14:paraId="32B919A5" w14:textId="77777777" w:rsidR="00D5338F" w:rsidRPr="00A07BBE" w:rsidRDefault="00D5338F" w:rsidP="00D5338F">
      <w:pPr>
        <w:pStyle w:val="PL"/>
      </w:pPr>
      <w:r w:rsidRPr="00A07BBE">
        <w:t>attributeFormDefault="unqualified"</w:t>
      </w:r>
    </w:p>
    <w:p w14:paraId="0219A82F" w14:textId="77777777" w:rsidR="00D5338F" w:rsidRPr="00A07BBE" w:rsidRDefault="00D5338F" w:rsidP="00D5338F">
      <w:pPr>
        <w:pStyle w:val="PL"/>
      </w:pPr>
      <w:r w:rsidRPr="00A07BBE">
        <w:t>xmlns:xenc="http:</w:t>
      </w:r>
      <w:r w:rsidRPr="00A07BBE">
        <w:rPr>
          <w:lang w:eastAsia="en-GB"/>
        </w:rPr>
        <w:t>//www.w3.org/2001/04/xmlenc#</w:t>
      </w:r>
      <w:r w:rsidRPr="00A07BBE">
        <w:t>"&gt;</w:t>
      </w:r>
    </w:p>
    <w:p w14:paraId="2D55D35D" w14:textId="77777777" w:rsidR="00D5338F" w:rsidRPr="0073469F" w:rsidRDefault="00D5338F" w:rsidP="00D5338F">
      <w:pPr>
        <w:pStyle w:val="PL"/>
      </w:pPr>
      <w:r w:rsidRPr="00CA3F2A">
        <w:t xml:space="preserve">  &lt;!-- root XML element --&gt;</w:t>
      </w:r>
    </w:p>
    <w:p w14:paraId="509A6AC8" w14:textId="77777777" w:rsidR="00D5338F" w:rsidRPr="0073469F" w:rsidRDefault="00D5338F" w:rsidP="00D5338F">
      <w:pPr>
        <w:pStyle w:val="PL"/>
      </w:pPr>
      <w:r w:rsidRPr="0073469F">
        <w:t xml:space="preserve">  &lt;xs:element name="</w:t>
      </w:r>
      <w:r>
        <w:t>uae-info</w:t>
      </w:r>
      <w:r w:rsidRPr="0073469F">
        <w:t>" type="</w:t>
      </w:r>
      <w:r>
        <w:t>uaeinfo:uae</w:t>
      </w:r>
      <w:r w:rsidRPr="0073469F">
        <w:t>info-Type"</w:t>
      </w:r>
      <w:r>
        <w:t xml:space="preserve"> id="uae"</w:t>
      </w:r>
      <w:r w:rsidRPr="0073469F">
        <w:t>/&gt;</w:t>
      </w:r>
    </w:p>
    <w:p w14:paraId="4EFF5CE3" w14:textId="77777777" w:rsidR="00D5338F" w:rsidRPr="0073469F" w:rsidRDefault="00D5338F" w:rsidP="00D5338F">
      <w:pPr>
        <w:pStyle w:val="PL"/>
      </w:pPr>
      <w:r w:rsidRPr="0073469F">
        <w:t xml:space="preserve">  &lt;xs:complexType name="</w:t>
      </w:r>
      <w:r>
        <w:t>uae</w:t>
      </w:r>
      <w:r w:rsidRPr="0073469F">
        <w:t>info-Type"&gt;</w:t>
      </w:r>
    </w:p>
    <w:p w14:paraId="359B4F53" w14:textId="77777777" w:rsidR="00D5338F" w:rsidRPr="0073469F" w:rsidRDefault="00D5338F" w:rsidP="00D5338F">
      <w:pPr>
        <w:pStyle w:val="PL"/>
      </w:pPr>
      <w:r w:rsidRPr="0073469F">
        <w:t xml:space="preserve">    &lt;xs:sequence&gt;</w:t>
      </w:r>
    </w:p>
    <w:p w14:paraId="24BEAFC6" w14:textId="77777777" w:rsidR="009F0CAD" w:rsidRDefault="00D5338F" w:rsidP="009F0CAD">
      <w:pPr>
        <w:pStyle w:val="PL"/>
        <w:rPr>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2EBC507D" w14:textId="77777777" w:rsidR="00DE0A57" w:rsidRDefault="009F0CAD" w:rsidP="00DE0A57">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0968A1E2" w14:textId="77777777" w:rsidR="00DE0A57" w:rsidRDefault="00DE0A57" w:rsidP="00DE0A57">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w:t>
      </w:r>
      <w:bookmarkStart w:id="291" w:name="OLE_LINK89"/>
      <w:r>
        <w:rPr>
          <w:lang w:val="en-US"/>
        </w:rPr>
        <w:t>tC2RelatedTriggerEventReport</w:t>
      </w:r>
      <w:r w:rsidRPr="00192D15">
        <w:rPr>
          <w:lang w:val="en-US"/>
        </w:rPr>
        <w:t>Type</w:t>
      </w:r>
      <w:bookmarkEnd w:id="291"/>
      <w:r w:rsidRPr="00192D15">
        <w:rPr>
          <w:lang w:val="en-US"/>
        </w:rPr>
        <w:t>" minOccurs="0"</w:t>
      </w:r>
      <w:r>
        <w:rPr>
          <w:lang w:val="en-US"/>
        </w:rPr>
        <w:t>/&gt;</w:t>
      </w:r>
    </w:p>
    <w:p w14:paraId="223EFB58" w14:textId="0E16FFBF" w:rsidR="00D5338F" w:rsidRDefault="00DE0A57" w:rsidP="00DE0A57">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w:t>
      </w:r>
      <w:bookmarkStart w:id="292" w:name="OLE_LINK93"/>
      <w:r>
        <w:rPr>
          <w:lang w:val="en-US"/>
        </w:rPr>
        <w:t>tC2OperationModeSwitching</w:t>
      </w:r>
      <w:r w:rsidRPr="00192D15">
        <w:rPr>
          <w:lang w:val="en-US"/>
        </w:rPr>
        <w:t>Type</w:t>
      </w:r>
      <w:bookmarkEnd w:id="292"/>
      <w:r w:rsidRPr="00192D15">
        <w:rPr>
          <w:lang w:val="en-US"/>
        </w:rPr>
        <w:t>" minOccurs="0"</w:t>
      </w:r>
      <w:r>
        <w:rPr>
          <w:lang w:val="en-US"/>
        </w:rPr>
        <w:t>/&gt;</w:t>
      </w:r>
    </w:p>
    <w:p w14:paraId="404F0C4E" w14:textId="77777777" w:rsidR="00CE6BE3" w:rsidRDefault="009D200E" w:rsidP="00CE6BE3">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2718ECE5" w14:textId="3397F1DD" w:rsidR="009D200E" w:rsidRDefault="00CE6BE3" w:rsidP="00CE6BE3">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653D30CA" w14:textId="77777777" w:rsidR="00D5338F" w:rsidRDefault="00D5338F" w:rsidP="00D5338F">
      <w:pPr>
        <w:pStyle w:val="PL"/>
      </w:pPr>
      <w:r>
        <w:t xml:space="preserve">      &lt;xs:any namespace="##other" processContents="lax"/&gt;</w:t>
      </w:r>
      <w:r w:rsidRPr="00562E61">
        <w:t xml:space="preserve"> </w:t>
      </w:r>
      <w:r w:rsidRPr="0073469F">
        <w:t>minOccurs="0" maxOccurs="unbounded"</w:t>
      </w:r>
      <w:r>
        <w:t>/&gt;</w:t>
      </w:r>
    </w:p>
    <w:p w14:paraId="77859CB5" w14:textId="77777777" w:rsidR="00D5338F" w:rsidRPr="00505353" w:rsidRDefault="00D5338F" w:rsidP="00D5338F">
      <w:pPr>
        <w:pStyle w:val="PL"/>
        <w:rPr>
          <w:lang w:val="en-US"/>
        </w:rPr>
      </w:pPr>
      <w:r w:rsidRPr="0073469F">
        <w:t xml:space="preserve">    &lt;/xs:sequence&gt;</w:t>
      </w:r>
    </w:p>
    <w:p w14:paraId="5BD9B819" w14:textId="77777777" w:rsidR="00D5338F" w:rsidRPr="0073469F" w:rsidRDefault="00D5338F" w:rsidP="00D5338F">
      <w:pPr>
        <w:pStyle w:val="PL"/>
      </w:pPr>
      <w:r w:rsidRPr="0073469F">
        <w:t xml:space="preserve">    &lt;xs:anyAttribute namespace="##any" processContents="lax"/&gt;</w:t>
      </w:r>
    </w:p>
    <w:p w14:paraId="4A788A19" w14:textId="77777777" w:rsidR="00D5338F" w:rsidRDefault="00D5338F" w:rsidP="00D5338F">
      <w:pPr>
        <w:pStyle w:val="PL"/>
      </w:pPr>
      <w:r w:rsidRPr="0073469F">
        <w:t xml:space="preserve">  </w:t>
      </w:r>
      <w:r>
        <w:t>&lt;/xs:complexType&gt;</w:t>
      </w:r>
    </w:p>
    <w:p w14:paraId="0D56B3F5" w14:textId="77777777" w:rsidR="00D5338F" w:rsidRDefault="00D5338F" w:rsidP="00D5338F">
      <w:pPr>
        <w:pStyle w:val="PL"/>
      </w:pPr>
      <w:r>
        <w:t xml:space="preserve">  &lt;xs:complexType name="</w:t>
      </w:r>
      <w:r>
        <w:rPr>
          <w:lang w:val="en-US"/>
        </w:rPr>
        <w:t>tC2ModeSwitchingConfiguration</w:t>
      </w:r>
      <w:r w:rsidRPr="00192D15">
        <w:rPr>
          <w:lang w:val="en-US"/>
        </w:rPr>
        <w:t>Type</w:t>
      </w:r>
      <w:r>
        <w:t>"&gt;</w:t>
      </w:r>
    </w:p>
    <w:p w14:paraId="52426D6F" w14:textId="77777777" w:rsidR="00D5338F" w:rsidRDefault="00D5338F" w:rsidP="00D5338F">
      <w:pPr>
        <w:pStyle w:val="PL"/>
      </w:pPr>
      <w:r>
        <w:t xml:space="preserve">    &lt;xs:</w:t>
      </w:r>
      <w:r w:rsidRPr="0073469F">
        <w:t>sequence</w:t>
      </w:r>
      <w:r>
        <w:t>&gt;</w:t>
      </w:r>
    </w:p>
    <w:p w14:paraId="596D1456" w14:textId="77777777" w:rsidR="00D5338F" w:rsidRDefault="00D5338F" w:rsidP="00D5338F">
      <w:pPr>
        <w:pStyle w:val="PL"/>
      </w:pPr>
      <w:r>
        <w:t xml:space="preserve">      &lt;xs:element name="UAS-id" type="uaeinfo:contentType"</w:t>
      </w:r>
      <w:r w:rsidRPr="002774D2">
        <w:t xml:space="preserve"> </w:t>
      </w:r>
      <w:r w:rsidRPr="0073469F">
        <w:t>minOccurs="0" maxOccurs="</w:t>
      </w:r>
      <w:r>
        <w:t>1</w:t>
      </w:r>
      <w:r w:rsidRPr="0073469F">
        <w:t>"</w:t>
      </w:r>
      <w:r>
        <w:t>/&gt;</w:t>
      </w:r>
    </w:p>
    <w:p w14:paraId="48B21F5A" w14:textId="77777777" w:rsidR="00D5338F" w:rsidRDefault="00D5338F" w:rsidP="00D5338F">
      <w:pPr>
        <w:pStyle w:val="PL"/>
      </w:pPr>
      <w:r>
        <w:lastRenderedPageBreak/>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7469A00D" w14:textId="77777777" w:rsidR="00D5338F" w:rsidRDefault="00D5338F" w:rsidP="00D5338F">
      <w:pPr>
        <w:pStyle w:val="PL"/>
      </w:pPr>
      <w:r>
        <w:t xml:space="preserve">      &lt;xs:element name="</w:t>
      </w:r>
      <w:r w:rsidRPr="00AC3D1D">
        <w:t>allowed-C2-communication-modes</w:t>
      </w:r>
      <w:r>
        <w:t>" type="xs:string</w:t>
      </w:r>
      <w:r w:rsidRPr="00936DC3">
        <w:t>" minOccurs="</w:t>
      </w:r>
      <w:r>
        <w:t>0</w:t>
      </w:r>
      <w:r w:rsidRPr="00936DC3">
        <w:t>" maxOccurs="1"</w:t>
      </w:r>
      <w:r>
        <w:t>/&gt;</w:t>
      </w:r>
    </w:p>
    <w:p w14:paraId="132E0331" w14:textId="77777777" w:rsidR="00D5338F" w:rsidRDefault="00D5338F" w:rsidP="00D5338F">
      <w:pPr>
        <w:pStyle w:val="PL"/>
      </w:pPr>
      <w:r>
        <w:t xml:space="preserve">      &lt;xs:element name="</w:t>
      </w:r>
      <w:r w:rsidRPr="00AC3D1D">
        <w:t>secondary-C2-communication-mode</w:t>
      </w:r>
      <w:r>
        <w:t>" type="xs:string</w:t>
      </w:r>
      <w:r w:rsidRPr="00936DC3">
        <w:t>" minOccurs="</w:t>
      </w:r>
      <w:r>
        <w:t>0</w:t>
      </w:r>
      <w:r w:rsidRPr="00936DC3">
        <w:t>" maxOccurs="1"</w:t>
      </w:r>
      <w:r>
        <w:t>/&gt;</w:t>
      </w:r>
    </w:p>
    <w:p w14:paraId="673D3B00" w14:textId="77777777" w:rsidR="00D5338F" w:rsidRPr="00AC3D1D" w:rsidRDefault="00D5338F" w:rsidP="00D5338F">
      <w:pPr>
        <w:pStyle w:val="PL"/>
      </w:pPr>
      <w:r>
        <w:t xml:space="preserve">      &lt;xs:element name="</w:t>
      </w:r>
      <w:r w:rsidRPr="00AC3D1D">
        <w:t>policy-of –C2-switching</w:t>
      </w:r>
      <w:r>
        <w:t>" type="xs:string</w:t>
      </w:r>
      <w:r w:rsidRPr="00936DC3">
        <w:t>" minOccurs="</w:t>
      </w:r>
      <w:r>
        <w:t>0</w:t>
      </w:r>
      <w:r w:rsidRPr="00936DC3">
        <w:t>" maxOccurs="1"</w:t>
      </w:r>
      <w:r>
        <w:t>/&gt;</w:t>
      </w:r>
    </w:p>
    <w:p w14:paraId="330D64CA" w14:textId="77777777" w:rsidR="00D5338F" w:rsidRDefault="00D5338F" w:rsidP="00D5338F">
      <w:pPr>
        <w:pStyle w:val="PL"/>
      </w:pPr>
      <w:r>
        <w:t xml:space="preserve">      &lt;xs:element name="result" type="xs:string"</w:t>
      </w:r>
      <w:r w:rsidRPr="002774D2">
        <w:t xml:space="preserve"> </w:t>
      </w:r>
      <w:r w:rsidRPr="0073469F">
        <w:t>minOccurs="0" maxOccurs="</w:t>
      </w:r>
      <w:r>
        <w:t>1</w:t>
      </w:r>
      <w:r w:rsidRPr="0073469F">
        <w:t>"</w:t>
      </w:r>
      <w:r>
        <w:t>/&gt;</w:t>
      </w:r>
    </w:p>
    <w:p w14:paraId="23E0618A" w14:textId="77777777" w:rsidR="00D5338F" w:rsidRDefault="00D5338F" w:rsidP="00D5338F">
      <w:pPr>
        <w:pStyle w:val="PL"/>
      </w:pPr>
      <w:r>
        <w:t xml:space="preserve">      &lt;xs:any namespace="##other" processContents="lax"/&gt;</w:t>
      </w:r>
    </w:p>
    <w:p w14:paraId="720AC1E6" w14:textId="77777777" w:rsidR="00D5338F" w:rsidRDefault="00D5338F" w:rsidP="00D5338F">
      <w:pPr>
        <w:pStyle w:val="PL"/>
      </w:pPr>
      <w:r>
        <w:t xml:space="preserve">    &lt;/xs:</w:t>
      </w:r>
      <w:r w:rsidRPr="0073469F">
        <w:t>sequence</w:t>
      </w:r>
      <w:r>
        <w:t>&gt;</w:t>
      </w:r>
    </w:p>
    <w:p w14:paraId="21BD7B6F" w14:textId="77777777" w:rsidR="00D5338F" w:rsidRDefault="00D5338F" w:rsidP="00D5338F">
      <w:pPr>
        <w:pStyle w:val="PL"/>
      </w:pPr>
      <w:r>
        <w:t xml:space="preserve">    &lt;xs:anyAttribute namespace="##any" processContents="lax"/&gt;</w:t>
      </w:r>
    </w:p>
    <w:p w14:paraId="3E6390AC" w14:textId="77777777" w:rsidR="00F275FA" w:rsidRDefault="00D5338F" w:rsidP="00F275FA">
      <w:pPr>
        <w:pStyle w:val="PL"/>
      </w:pPr>
      <w:r>
        <w:t xml:space="preserve">  &lt;/xs:complexType&gt;</w:t>
      </w:r>
    </w:p>
    <w:p w14:paraId="0CB1F4C0" w14:textId="77777777" w:rsidR="00F275FA" w:rsidRDefault="00F275FA" w:rsidP="00F275FA">
      <w:pPr>
        <w:pStyle w:val="PL"/>
      </w:pPr>
      <w:r>
        <w:t xml:space="preserve">  &lt;xs:complexType name="</w:t>
      </w:r>
      <w:r>
        <w:rPr>
          <w:lang w:val="en-US"/>
        </w:rPr>
        <w:t>tC2CommunicationModeNotification</w:t>
      </w:r>
      <w:r w:rsidRPr="00192D15">
        <w:rPr>
          <w:lang w:val="en-US"/>
        </w:rPr>
        <w:t>Type</w:t>
      </w:r>
      <w:r>
        <w:t>"&gt;</w:t>
      </w:r>
    </w:p>
    <w:p w14:paraId="220715A9" w14:textId="77777777" w:rsidR="00F275FA" w:rsidRDefault="00F275FA" w:rsidP="00F275FA">
      <w:pPr>
        <w:pStyle w:val="PL"/>
      </w:pPr>
      <w:r>
        <w:t xml:space="preserve">    &lt;xs:</w:t>
      </w:r>
      <w:r w:rsidRPr="0073469F">
        <w:t>sequence</w:t>
      </w:r>
      <w:r>
        <w:t>&gt;</w:t>
      </w:r>
    </w:p>
    <w:p w14:paraId="04D6B8CF" w14:textId="77777777" w:rsidR="00F275FA" w:rsidRDefault="00F275FA" w:rsidP="00F275FA">
      <w:pPr>
        <w:pStyle w:val="PL"/>
      </w:pPr>
      <w:r>
        <w:t xml:space="preserve">      &lt;xs:element name="UAS-id" type="uaeinfo:contentType"</w:t>
      </w:r>
      <w:r w:rsidRPr="002774D2">
        <w:t xml:space="preserve"> </w:t>
      </w:r>
      <w:r w:rsidRPr="0073469F">
        <w:t>minOccurs="0" maxOccurs="</w:t>
      </w:r>
      <w:r>
        <w:t>1</w:t>
      </w:r>
      <w:r w:rsidRPr="0073469F">
        <w:t>"</w:t>
      </w:r>
      <w:r>
        <w:t>/&gt;</w:t>
      </w:r>
    </w:p>
    <w:p w14:paraId="3C7C8A75" w14:textId="77777777" w:rsidR="00F275FA" w:rsidRDefault="00F275FA" w:rsidP="00F275FA">
      <w:pPr>
        <w:pStyle w:val="PL"/>
      </w:pPr>
      <w:r>
        <w:t xml:space="preserve">      &lt;xs:element name="</w:t>
      </w:r>
      <w:r w:rsidRPr="00420542">
        <w:t>selected-primary-C2-communication-mode</w:t>
      </w:r>
      <w:r>
        <w:t>" type="xs:string</w:t>
      </w:r>
      <w:r w:rsidRPr="00936DC3">
        <w:t>" minOccurs="</w:t>
      </w:r>
      <w:r>
        <w:t>0</w:t>
      </w:r>
      <w:r w:rsidRPr="00936DC3">
        <w:t>" maxOccurs="1"</w:t>
      </w:r>
      <w:r>
        <w:t>/&gt;</w:t>
      </w:r>
    </w:p>
    <w:p w14:paraId="10D87942" w14:textId="77777777" w:rsidR="00F275FA" w:rsidRPr="00AC3D1D" w:rsidRDefault="00F275FA" w:rsidP="00F275FA">
      <w:pPr>
        <w:pStyle w:val="PL"/>
      </w:pPr>
      <w:r>
        <w:t xml:space="preserve">      &lt;xs:element name="selected-</w:t>
      </w:r>
      <w:r w:rsidRPr="00AC3D1D">
        <w:t>secondary-C2-communication-mode</w:t>
      </w:r>
      <w:r>
        <w:t>" type="xs:string</w:t>
      </w:r>
      <w:r w:rsidRPr="00936DC3">
        <w:t>" minOccurs="</w:t>
      </w:r>
      <w:r>
        <w:t>0</w:t>
      </w:r>
      <w:r w:rsidRPr="00936DC3">
        <w:t>" maxOccurs="1"</w:t>
      </w:r>
      <w:r>
        <w:t>/&gt;</w:t>
      </w:r>
    </w:p>
    <w:p w14:paraId="5BB088C8" w14:textId="77777777" w:rsidR="00F275FA" w:rsidRDefault="00F275FA" w:rsidP="00F275FA">
      <w:pPr>
        <w:pStyle w:val="PL"/>
      </w:pPr>
      <w:r>
        <w:t xml:space="preserve">      &lt;xs:element name="acknowlegement" type="xs:string"</w:t>
      </w:r>
      <w:r w:rsidRPr="002774D2">
        <w:t xml:space="preserve"> </w:t>
      </w:r>
      <w:r w:rsidRPr="0073469F">
        <w:t>minOccurs="0" maxOccurs="</w:t>
      </w:r>
      <w:r>
        <w:t>1</w:t>
      </w:r>
      <w:r w:rsidRPr="0073469F">
        <w:t>"</w:t>
      </w:r>
      <w:r>
        <w:t>/&gt;</w:t>
      </w:r>
    </w:p>
    <w:p w14:paraId="1E7C3627" w14:textId="77777777" w:rsidR="00F275FA" w:rsidRDefault="00F275FA" w:rsidP="00F275FA">
      <w:pPr>
        <w:pStyle w:val="PL"/>
      </w:pPr>
      <w:r>
        <w:t xml:space="preserve">      &lt;xs:any namespace="##other" processContents="lax"/&gt;</w:t>
      </w:r>
    </w:p>
    <w:p w14:paraId="1E363350" w14:textId="77777777" w:rsidR="00F275FA" w:rsidRDefault="00F275FA" w:rsidP="00F275FA">
      <w:pPr>
        <w:pStyle w:val="PL"/>
      </w:pPr>
      <w:r>
        <w:t xml:space="preserve">    &lt;/xs:</w:t>
      </w:r>
      <w:r w:rsidRPr="0073469F">
        <w:t>sequence</w:t>
      </w:r>
      <w:r>
        <w:t>&gt;</w:t>
      </w:r>
    </w:p>
    <w:p w14:paraId="205B3FEF" w14:textId="77777777" w:rsidR="00F275FA" w:rsidRDefault="00F275FA" w:rsidP="00F275FA">
      <w:pPr>
        <w:pStyle w:val="PL"/>
      </w:pPr>
      <w:r>
        <w:t xml:space="preserve">    &lt;xs:anyAttribute namespace="##any" processContents="lax"/&gt;</w:t>
      </w:r>
    </w:p>
    <w:p w14:paraId="60A01566" w14:textId="77777777" w:rsidR="00551A92" w:rsidRDefault="00F275FA" w:rsidP="00551A92">
      <w:pPr>
        <w:pStyle w:val="PL"/>
      </w:pPr>
      <w:r>
        <w:t xml:space="preserve">  &lt;/xs:complexType&gt;</w:t>
      </w:r>
    </w:p>
    <w:p w14:paraId="7861C3BE" w14:textId="77777777" w:rsidR="00551A92" w:rsidRDefault="00551A92" w:rsidP="00551A92">
      <w:pPr>
        <w:pStyle w:val="PL"/>
      </w:pPr>
      <w:r>
        <w:t xml:space="preserve">  &lt;xs:complexType name="</w:t>
      </w:r>
      <w:r>
        <w:rPr>
          <w:lang w:val="en-US"/>
        </w:rPr>
        <w:t>tC2RelatedTriggerEventReport</w:t>
      </w:r>
      <w:r w:rsidRPr="00192D15">
        <w:rPr>
          <w:lang w:val="en-US"/>
        </w:rPr>
        <w:t>Type</w:t>
      </w:r>
      <w:r>
        <w:t>"&gt;</w:t>
      </w:r>
    </w:p>
    <w:p w14:paraId="599F3A1F" w14:textId="77777777" w:rsidR="00551A92" w:rsidRDefault="00551A92" w:rsidP="00551A92">
      <w:pPr>
        <w:pStyle w:val="PL"/>
      </w:pPr>
      <w:r>
        <w:t xml:space="preserve">    &lt;xs:</w:t>
      </w:r>
      <w:r w:rsidRPr="0073469F">
        <w:t>sequence</w:t>
      </w:r>
      <w:r>
        <w:t>&gt;</w:t>
      </w:r>
    </w:p>
    <w:p w14:paraId="4C8598E5" w14:textId="77777777" w:rsidR="00551A92" w:rsidRDefault="00551A92" w:rsidP="00551A92">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3C4756AB" w14:textId="77777777" w:rsidR="00551A92" w:rsidRDefault="00551A92" w:rsidP="00551A92">
      <w:pPr>
        <w:pStyle w:val="PL"/>
      </w:pPr>
      <w:r>
        <w:t xml:space="preserve">      &lt;xs:element name="</w:t>
      </w:r>
      <w:r w:rsidRPr="0039222A">
        <w:t>application-QoS-related-event</w:t>
      </w:r>
      <w:r>
        <w:t>" type="xs:string</w:t>
      </w:r>
      <w:r w:rsidRPr="00936DC3">
        <w:t>" minOccurs="</w:t>
      </w:r>
      <w:r>
        <w:t>0</w:t>
      </w:r>
      <w:r w:rsidRPr="00936DC3">
        <w:t>" maxOccurs="1"</w:t>
      </w:r>
      <w:r>
        <w:t>/&gt;</w:t>
      </w:r>
    </w:p>
    <w:p w14:paraId="17D4B0EB" w14:textId="77777777" w:rsidR="00551A92" w:rsidRDefault="00551A92" w:rsidP="00551A92">
      <w:pPr>
        <w:pStyle w:val="PL"/>
      </w:pPr>
      <w:r>
        <w:t xml:space="preserve">      &lt;xs:any namespace="##other" processContents="lax"/&gt;</w:t>
      </w:r>
    </w:p>
    <w:p w14:paraId="5593F632" w14:textId="77777777" w:rsidR="00551A92" w:rsidRDefault="00551A92" w:rsidP="00551A92">
      <w:pPr>
        <w:pStyle w:val="PL"/>
      </w:pPr>
      <w:r>
        <w:t xml:space="preserve">    &lt;/xs:</w:t>
      </w:r>
      <w:r w:rsidRPr="0073469F">
        <w:t>sequence</w:t>
      </w:r>
      <w:r>
        <w:t>&gt;</w:t>
      </w:r>
    </w:p>
    <w:p w14:paraId="2858B94D" w14:textId="77777777" w:rsidR="00551A92" w:rsidRDefault="00551A92" w:rsidP="00551A92">
      <w:pPr>
        <w:pStyle w:val="PL"/>
      </w:pPr>
      <w:r>
        <w:t xml:space="preserve">    &lt;xs:anyAttribute namespace="##any" processContents="lax"/&gt;</w:t>
      </w:r>
    </w:p>
    <w:p w14:paraId="6EC99058" w14:textId="77777777" w:rsidR="00551A92" w:rsidRDefault="00551A92" w:rsidP="00551A92">
      <w:pPr>
        <w:pStyle w:val="PL"/>
      </w:pPr>
      <w:r>
        <w:t xml:space="preserve">  &lt;/xs:complexType&gt;</w:t>
      </w:r>
    </w:p>
    <w:p w14:paraId="45B363D9" w14:textId="77777777" w:rsidR="00551A92" w:rsidRDefault="00551A92" w:rsidP="00551A92">
      <w:pPr>
        <w:pStyle w:val="PL"/>
      </w:pPr>
      <w:r>
        <w:t xml:space="preserve">  &lt;xs:complexType name="</w:t>
      </w:r>
      <w:r>
        <w:rPr>
          <w:lang w:val="en-US"/>
        </w:rPr>
        <w:t>tC2OperationModeSwitching</w:t>
      </w:r>
      <w:r w:rsidRPr="00192D15">
        <w:rPr>
          <w:lang w:val="en-US"/>
        </w:rPr>
        <w:t>Type</w:t>
      </w:r>
      <w:r>
        <w:t>"&gt;</w:t>
      </w:r>
    </w:p>
    <w:p w14:paraId="0E0A5A9F" w14:textId="77777777" w:rsidR="00551A92" w:rsidRDefault="00551A92" w:rsidP="00551A92">
      <w:pPr>
        <w:pStyle w:val="PL"/>
      </w:pPr>
      <w:r>
        <w:t xml:space="preserve">    &lt;xs:</w:t>
      </w:r>
      <w:r w:rsidRPr="0073469F">
        <w:t>sequence</w:t>
      </w:r>
      <w:r>
        <w:t>&gt;</w:t>
      </w:r>
    </w:p>
    <w:p w14:paraId="3E43309F" w14:textId="77777777" w:rsidR="00551A92" w:rsidRDefault="00551A92" w:rsidP="00551A92">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32AD19B5" w14:textId="77777777" w:rsidR="00551A92" w:rsidRDefault="00551A92" w:rsidP="00551A92">
      <w:pPr>
        <w:pStyle w:val="PL"/>
      </w:pPr>
      <w:r>
        <w:t xml:space="preserve">      &lt;xs:element name="</w:t>
      </w:r>
      <w:r w:rsidRPr="00A8089B">
        <w:t>C2-operation-mode-switching-requirement</w:t>
      </w:r>
      <w:r>
        <w:t>" type="xs:string</w:t>
      </w:r>
      <w:r w:rsidRPr="00936DC3">
        <w:t>" minOccurs="</w:t>
      </w:r>
      <w:r>
        <w:t>0</w:t>
      </w:r>
      <w:r w:rsidRPr="00936DC3">
        <w:t>" maxOccurs="1"</w:t>
      </w:r>
      <w:r>
        <w:t>/&gt;</w:t>
      </w:r>
    </w:p>
    <w:p w14:paraId="35BFF558" w14:textId="77777777" w:rsidR="00551A92" w:rsidRDefault="00551A92" w:rsidP="00551A92">
      <w:pPr>
        <w:pStyle w:val="PL"/>
      </w:pPr>
      <w:r>
        <w:t xml:space="preserve">      &lt;xs:element name="</w:t>
      </w:r>
      <w:r w:rsidRPr="00A8089B">
        <w:t>time-validity</w:t>
      </w:r>
      <w:r>
        <w:t>" type="xs:string</w:t>
      </w:r>
      <w:r w:rsidRPr="00936DC3">
        <w:t>" minOccurs="</w:t>
      </w:r>
      <w:r>
        <w:t>0</w:t>
      </w:r>
      <w:r w:rsidRPr="00936DC3">
        <w:t>" maxOccurs="1"</w:t>
      </w:r>
      <w:r>
        <w:t>/&gt;</w:t>
      </w:r>
    </w:p>
    <w:p w14:paraId="2033FA7A" w14:textId="77777777" w:rsidR="00551A92" w:rsidRDefault="00551A92" w:rsidP="00551A92">
      <w:pPr>
        <w:pStyle w:val="PL"/>
      </w:pPr>
      <w:r w:rsidRPr="00A8089B">
        <w:t xml:space="preserve">      &lt;xs:element name="g</w:t>
      </w:r>
      <w:r>
        <w:t>eographical-area-change" type="u</w:t>
      </w:r>
      <w:r w:rsidRPr="00A8089B">
        <w:t>aeinfo:tGeographicalAreaChange"/&gt;</w:t>
      </w:r>
    </w:p>
    <w:p w14:paraId="051CD511" w14:textId="77777777" w:rsidR="00551A92" w:rsidRDefault="00551A92" w:rsidP="00551A92">
      <w:pPr>
        <w:pStyle w:val="PL"/>
      </w:pPr>
      <w:r>
        <w:t xml:space="preserve">      &lt;xs:any namespace="##other" processContents="lax"/&gt;</w:t>
      </w:r>
    </w:p>
    <w:p w14:paraId="3E26B03D" w14:textId="77777777" w:rsidR="00551A92" w:rsidRDefault="00551A92" w:rsidP="00551A92">
      <w:pPr>
        <w:pStyle w:val="PL"/>
      </w:pPr>
      <w:r>
        <w:t xml:space="preserve">    &lt;/xs:</w:t>
      </w:r>
      <w:r w:rsidRPr="0073469F">
        <w:t>sequence</w:t>
      </w:r>
      <w:r>
        <w:t>&gt;</w:t>
      </w:r>
    </w:p>
    <w:p w14:paraId="6D43DD70" w14:textId="77777777" w:rsidR="00551A92" w:rsidRDefault="00551A92" w:rsidP="00551A92">
      <w:pPr>
        <w:pStyle w:val="PL"/>
      </w:pPr>
      <w:r>
        <w:t xml:space="preserve">    &lt;xs:anyAttribute namespace="##any" processContents="lax"/&gt;</w:t>
      </w:r>
    </w:p>
    <w:p w14:paraId="7D3513EF" w14:textId="5F930440" w:rsidR="00D5338F" w:rsidRDefault="00551A92" w:rsidP="00551A92">
      <w:pPr>
        <w:pStyle w:val="PL"/>
      </w:pPr>
      <w:r>
        <w:t xml:space="preserve">  &lt;/xs:complexType&gt;</w:t>
      </w:r>
    </w:p>
    <w:p w14:paraId="02782778" w14:textId="77777777" w:rsidR="000577B6" w:rsidRDefault="000577B6" w:rsidP="000577B6">
      <w:pPr>
        <w:pStyle w:val="PL"/>
      </w:pPr>
      <w:r>
        <w:t xml:space="preserve">  &lt;xs:complexType name="</w:t>
      </w:r>
      <w:r w:rsidRPr="005A77A9">
        <w:rPr>
          <w:lang w:val="en-US"/>
        </w:rPr>
        <w:t>tUAVApplicationMessageInfoType</w:t>
      </w:r>
      <w:r>
        <w:t>"&gt;</w:t>
      </w:r>
    </w:p>
    <w:p w14:paraId="568EC52A" w14:textId="77777777" w:rsidR="000577B6" w:rsidRDefault="000577B6" w:rsidP="000577B6">
      <w:pPr>
        <w:pStyle w:val="PL"/>
      </w:pPr>
      <w:r>
        <w:t xml:space="preserve">    &lt;xs:</w:t>
      </w:r>
      <w:r w:rsidRPr="0073469F">
        <w:t>sequence</w:t>
      </w:r>
      <w:r>
        <w:t>&gt;</w:t>
      </w:r>
    </w:p>
    <w:p w14:paraId="3E2EBA4C" w14:textId="77777777" w:rsidR="000577B6" w:rsidRDefault="000577B6" w:rsidP="000577B6">
      <w:pPr>
        <w:pStyle w:val="PL"/>
      </w:pPr>
      <w:r>
        <w:t xml:space="preserve">      &lt;xs:element name="UAV-id" type="xs:string</w:t>
      </w:r>
      <w:r w:rsidRPr="00936DC3">
        <w:t>"</w:t>
      </w:r>
      <w:r w:rsidRPr="002774D2">
        <w:t xml:space="preserve"> </w:t>
      </w:r>
      <w:r w:rsidRPr="0073469F">
        <w:t>minOccurs="0" maxOccurs="</w:t>
      </w:r>
      <w:r>
        <w:t>1</w:t>
      </w:r>
      <w:r w:rsidRPr="0073469F">
        <w:t>"</w:t>
      </w:r>
      <w:r>
        <w:t>/&gt;</w:t>
      </w:r>
    </w:p>
    <w:p w14:paraId="21ADBE84" w14:textId="77777777" w:rsidR="000577B6" w:rsidRDefault="000577B6" w:rsidP="000577B6">
      <w:pPr>
        <w:pStyle w:val="PL"/>
      </w:pPr>
      <w:r>
        <w:t xml:space="preserve">      &lt;xs:element name="</w:t>
      </w:r>
      <w:r w:rsidRPr="00F020E6">
        <w:t>application-defined-proximity-range-info</w:t>
      </w:r>
      <w:r>
        <w:t>" type="xs:string</w:t>
      </w:r>
      <w:r w:rsidRPr="00936DC3">
        <w:t>" minOccurs="</w:t>
      </w:r>
      <w:r>
        <w:t>0</w:t>
      </w:r>
      <w:r w:rsidRPr="00936DC3">
        <w:t>" maxOccurs="1"</w:t>
      </w:r>
      <w:r>
        <w:t>/&gt;</w:t>
      </w:r>
    </w:p>
    <w:p w14:paraId="21729DAE" w14:textId="77777777" w:rsidR="000577B6" w:rsidRPr="00AC3D1D" w:rsidRDefault="000577B6" w:rsidP="000577B6">
      <w:pPr>
        <w:pStyle w:val="PL"/>
      </w:pPr>
      <w:r>
        <w:t xml:space="preserve">      &lt;xs:element name="</w:t>
      </w:r>
      <w:r w:rsidRPr="00A45DED">
        <w:t>application-payload</w:t>
      </w:r>
      <w:r>
        <w:t>" type="xs:string</w:t>
      </w:r>
      <w:r w:rsidRPr="00936DC3">
        <w:t>" minOccurs="</w:t>
      </w:r>
      <w:r>
        <w:t>0</w:t>
      </w:r>
      <w:r w:rsidRPr="00936DC3">
        <w:t>" maxOccurs="1"</w:t>
      </w:r>
      <w:r>
        <w:t>/&gt;</w:t>
      </w:r>
    </w:p>
    <w:p w14:paraId="4517D9E0" w14:textId="77777777" w:rsidR="000577B6" w:rsidRDefault="000577B6" w:rsidP="000577B6">
      <w:pPr>
        <w:pStyle w:val="PL"/>
      </w:pPr>
      <w:r>
        <w:t xml:space="preserve">      &lt;xs:element name="acknowlegement" type="xs:string"</w:t>
      </w:r>
      <w:r w:rsidRPr="002774D2">
        <w:t xml:space="preserve"> </w:t>
      </w:r>
      <w:r w:rsidRPr="0073469F">
        <w:t>minOccurs="0" maxOccurs="</w:t>
      </w:r>
      <w:r>
        <w:t>1</w:t>
      </w:r>
      <w:r w:rsidRPr="0073469F">
        <w:t>"</w:t>
      </w:r>
      <w:r>
        <w:t>/&gt;</w:t>
      </w:r>
    </w:p>
    <w:p w14:paraId="3F0E5305" w14:textId="77777777" w:rsidR="000577B6" w:rsidRDefault="000577B6" w:rsidP="000577B6">
      <w:pPr>
        <w:pStyle w:val="PL"/>
      </w:pPr>
      <w:r>
        <w:t xml:space="preserve">      &lt;xs:any namespace="##other" processContents="lax"/&gt;</w:t>
      </w:r>
    </w:p>
    <w:p w14:paraId="2393CF32" w14:textId="77777777" w:rsidR="000577B6" w:rsidRDefault="000577B6" w:rsidP="000577B6">
      <w:pPr>
        <w:pStyle w:val="PL"/>
      </w:pPr>
      <w:r>
        <w:t xml:space="preserve">    &lt;/xs:</w:t>
      </w:r>
      <w:r w:rsidRPr="0073469F">
        <w:t>sequence</w:t>
      </w:r>
      <w:r>
        <w:t>&gt;</w:t>
      </w:r>
    </w:p>
    <w:p w14:paraId="7880659C" w14:textId="77777777" w:rsidR="000577B6" w:rsidRDefault="000577B6" w:rsidP="000577B6">
      <w:pPr>
        <w:pStyle w:val="PL"/>
      </w:pPr>
      <w:r>
        <w:t xml:space="preserve">    &lt;xs:anyAttribute namespace="##any" processContents="lax"/&gt;</w:t>
      </w:r>
    </w:p>
    <w:p w14:paraId="0F077330" w14:textId="77777777" w:rsidR="00D310DB" w:rsidRDefault="000577B6" w:rsidP="00D310DB">
      <w:pPr>
        <w:pStyle w:val="PL"/>
      </w:pPr>
      <w:r>
        <w:t xml:space="preserve">  &lt;/xs:complexType&gt;</w:t>
      </w:r>
    </w:p>
    <w:p w14:paraId="2BDAA326" w14:textId="77777777" w:rsidR="00D310DB" w:rsidRDefault="00D310DB" w:rsidP="00D310DB">
      <w:pPr>
        <w:pStyle w:val="PL"/>
      </w:pPr>
      <w:r>
        <w:t xml:space="preserve">  &lt;xs:complexType name="</w:t>
      </w:r>
      <w:r>
        <w:rPr>
          <w:lang w:val="en-US"/>
        </w:rPr>
        <w:t>tC2OperationModesSwitchingPerformed</w:t>
      </w:r>
      <w:r w:rsidRPr="00192D15">
        <w:rPr>
          <w:lang w:val="en-US"/>
        </w:rPr>
        <w:t>Type</w:t>
      </w:r>
      <w:r>
        <w:t>"&gt;</w:t>
      </w:r>
    </w:p>
    <w:p w14:paraId="7DB1B0CF" w14:textId="77777777" w:rsidR="00D310DB" w:rsidRDefault="00D310DB" w:rsidP="00D310DB">
      <w:pPr>
        <w:pStyle w:val="PL"/>
      </w:pPr>
      <w:r>
        <w:t xml:space="preserve">    &lt;xs:</w:t>
      </w:r>
      <w:r w:rsidRPr="0073469F">
        <w:t>sequence</w:t>
      </w:r>
      <w:r>
        <w:t>&gt;</w:t>
      </w:r>
    </w:p>
    <w:p w14:paraId="24D8E465" w14:textId="77777777" w:rsidR="00D310DB" w:rsidRDefault="00D310DB" w:rsidP="00D310DB">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2FBEBF73" w14:textId="77777777" w:rsidR="00D310DB" w:rsidRDefault="00D310DB" w:rsidP="00D310DB">
      <w:pPr>
        <w:pStyle w:val="PL"/>
      </w:pPr>
      <w:r>
        <w:t xml:space="preserve">      &lt;xs:any namespace="##other" processContents="lax"/&gt;</w:t>
      </w:r>
    </w:p>
    <w:p w14:paraId="43C36091" w14:textId="77777777" w:rsidR="00D310DB" w:rsidRDefault="00D310DB" w:rsidP="00D310DB">
      <w:pPr>
        <w:pStyle w:val="PL"/>
      </w:pPr>
      <w:r>
        <w:t xml:space="preserve">    &lt;/xs:</w:t>
      </w:r>
      <w:r w:rsidRPr="0073469F">
        <w:t>sequence</w:t>
      </w:r>
      <w:r>
        <w:t>&gt;</w:t>
      </w:r>
    </w:p>
    <w:p w14:paraId="395C6096" w14:textId="77777777" w:rsidR="00D310DB" w:rsidRDefault="00D310DB" w:rsidP="00D310DB">
      <w:pPr>
        <w:pStyle w:val="PL"/>
      </w:pPr>
      <w:r>
        <w:t xml:space="preserve">    &lt;xs:anyAttribute namespace="##any" processContents="lax"/&gt;</w:t>
      </w:r>
    </w:p>
    <w:p w14:paraId="70C71791" w14:textId="27F22007" w:rsidR="000577B6" w:rsidRDefault="00D310DB" w:rsidP="00D310DB">
      <w:pPr>
        <w:pStyle w:val="PL"/>
      </w:pPr>
      <w:r>
        <w:t xml:space="preserve">  &lt;/xs:complexType&gt;</w:t>
      </w:r>
    </w:p>
    <w:p w14:paraId="784AA404" w14:textId="77777777" w:rsidR="00D5338F" w:rsidRDefault="00D5338F" w:rsidP="00D5338F">
      <w:pPr>
        <w:pStyle w:val="PL"/>
      </w:pPr>
      <w:r>
        <w:t xml:space="preserve">  &lt;xs:complexType name="contentType"&gt;</w:t>
      </w:r>
    </w:p>
    <w:p w14:paraId="628338BE" w14:textId="77777777" w:rsidR="00D5338F" w:rsidRDefault="00D5338F" w:rsidP="00D5338F">
      <w:pPr>
        <w:pStyle w:val="PL"/>
      </w:pPr>
      <w:r>
        <w:t xml:space="preserve">    &lt;xs:choice&gt;</w:t>
      </w:r>
    </w:p>
    <w:p w14:paraId="5F24C4A3" w14:textId="42C5D658" w:rsidR="00D5338F" w:rsidRDefault="00D5338F" w:rsidP="00D5338F">
      <w:pPr>
        <w:pStyle w:val="PL"/>
      </w:pPr>
      <w:r>
        <w:t xml:space="preserve">      &lt;xs:element name="</w:t>
      </w:r>
      <w:r w:rsidR="00730D80">
        <w:rPr>
          <w:rFonts w:hint="eastAsia"/>
          <w:lang w:eastAsia="zh-CN"/>
        </w:rPr>
        <w:t>u</w:t>
      </w:r>
      <w:r>
        <w:t>aeURI" type="xs:anyURI"/&gt;</w:t>
      </w:r>
    </w:p>
    <w:p w14:paraId="20988579" w14:textId="3ABCB7C6" w:rsidR="00D5338F" w:rsidRDefault="00D5338F" w:rsidP="00D5338F">
      <w:pPr>
        <w:pStyle w:val="PL"/>
      </w:pPr>
      <w:r>
        <w:t xml:space="preserve">      &lt;xs:element name="</w:t>
      </w:r>
      <w:r w:rsidR="00730D80">
        <w:t>u</w:t>
      </w:r>
      <w:r>
        <w:t>aeString" type="xs:string"/&gt;</w:t>
      </w:r>
    </w:p>
    <w:p w14:paraId="164527C9" w14:textId="74E2FD8B" w:rsidR="00D5338F" w:rsidRDefault="00D5338F" w:rsidP="00D5338F">
      <w:pPr>
        <w:pStyle w:val="PL"/>
      </w:pPr>
      <w:r>
        <w:t xml:space="preserve">      &lt;xs:element name="</w:t>
      </w:r>
      <w:r w:rsidR="00730D80">
        <w:t>u</w:t>
      </w:r>
      <w:r>
        <w:t>aeBoolean" type="xs:boolean"/&gt;</w:t>
      </w:r>
    </w:p>
    <w:p w14:paraId="7613FFAA" w14:textId="77777777" w:rsidR="00D5338F" w:rsidRDefault="00D5338F" w:rsidP="00D5338F">
      <w:pPr>
        <w:pStyle w:val="PL"/>
      </w:pPr>
      <w:r>
        <w:t xml:space="preserve">      &lt;xs:any namespace="##other" processContents="lax"/&gt;</w:t>
      </w:r>
    </w:p>
    <w:p w14:paraId="78441F0E" w14:textId="77777777" w:rsidR="00D5338F" w:rsidRDefault="00D5338F" w:rsidP="00D5338F">
      <w:pPr>
        <w:pStyle w:val="PL"/>
      </w:pPr>
      <w:r>
        <w:t xml:space="preserve">    &lt;/xs:choice&gt;</w:t>
      </w:r>
    </w:p>
    <w:p w14:paraId="6868577E" w14:textId="77777777" w:rsidR="00D5338F" w:rsidRDefault="00D5338F" w:rsidP="00D5338F">
      <w:pPr>
        <w:pStyle w:val="PL"/>
      </w:pPr>
      <w:r>
        <w:t xml:space="preserve">    &lt;xs:anyAttribute namespace="##any" processContents="lax"/&gt;</w:t>
      </w:r>
    </w:p>
    <w:p w14:paraId="4A80396D" w14:textId="77777777" w:rsidR="006F2465" w:rsidRDefault="00D5338F" w:rsidP="006F2465">
      <w:pPr>
        <w:pStyle w:val="PL"/>
      </w:pPr>
      <w:r>
        <w:t xml:space="preserve">  &lt;/xs:complexType&gt;</w:t>
      </w:r>
    </w:p>
    <w:p w14:paraId="3427D5D4" w14:textId="77777777" w:rsidR="006F2465" w:rsidRDefault="006F2465" w:rsidP="006F2465">
      <w:pPr>
        <w:pStyle w:val="PL"/>
      </w:pPr>
      <w:r>
        <w:t xml:space="preserve">  &lt;xs:complexType name="tGeographicalAreaChange"&gt;</w:t>
      </w:r>
    </w:p>
    <w:p w14:paraId="7742E793" w14:textId="77777777" w:rsidR="006F2465" w:rsidRDefault="006F2465" w:rsidP="006F2465">
      <w:pPr>
        <w:pStyle w:val="PL"/>
      </w:pPr>
      <w:r>
        <w:t xml:space="preserve">    &lt;xs:sequence&gt;</w:t>
      </w:r>
    </w:p>
    <w:p w14:paraId="5CBAF021" w14:textId="77777777" w:rsidR="006F2465" w:rsidRDefault="006F2465" w:rsidP="006F2465">
      <w:pPr>
        <w:pStyle w:val="PL"/>
      </w:pPr>
      <w:r>
        <w:t xml:space="preserve">      &lt;xs:element name="any-area-change" type="vaeinfo:tEmptyTypeAttribute" minOccurs="0"/&gt;</w:t>
      </w:r>
    </w:p>
    <w:p w14:paraId="0A9B1A67" w14:textId="77777777" w:rsidR="006F2465" w:rsidRDefault="006F2465" w:rsidP="006F2465">
      <w:pPr>
        <w:pStyle w:val="PL"/>
      </w:pPr>
      <w:r>
        <w:t xml:space="preserve">      &lt;xs:element name="enter-specific-area" type="vaeinfo:tSpecificAreaType" minOccurs="0"/&gt;</w:t>
      </w:r>
    </w:p>
    <w:p w14:paraId="7B5090EB" w14:textId="77777777" w:rsidR="006F2465" w:rsidRDefault="006F2465" w:rsidP="006F2465">
      <w:pPr>
        <w:pStyle w:val="PL"/>
      </w:pPr>
      <w:r>
        <w:t xml:space="preserve">      &lt;xs:element name="exit-specific-area-type" type="vaeinfo:tSpecificAreaType" minOccurs="0"/&gt;</w:t>
      </w:r>
    </w:p>
    <w:p w14:paraId="5CD48DB7" w14:textId="77777777" w:rsidR="006F2465" w:rsidRDefault="006F2465" w:rsidP="006F2465">
      <w:pPr>
        <w:pStyle w:val="PL"/>
      </w:pPr>
      <w:r>
        <w:t xml:space="preserve">      &lt;xs:any namespace="##other" processContents="lax" minOccurs="0" maxOccurs="unbounded"/&gt;</w:t>
      </w:r>
    </w:p>
    <w:p w14:paraId="614D998B"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79085132" w14:textId="77777777" w:rsidR="006F2465" w:rsidRDefault="006F2465" w:rsidP="006F2465">
      <w:pPr>
        <w:pStyle w:val="PL"/>
      </w:pPr>
      <w:r>
        <w:t xml:space="preserve">    &lt;/xs:sequence&gt;</w:t>
      </w:r>
    </w:p>
    <w:p w14:paraId="4F1FD3FD" w14:textId="77777777" w:rsidR="006F2465" w:rsidRDefault="006F2465" w:rsidP="006F2465">
      <w:pPr>
        <w:pStyle w:val="PL"/>
      </w:pPr>
      <w:r>
        <w:lastRenderedPageBreak/>
        <w:t xml:space="preserve">    &lt;xs:anyAttribute namespace="##any" processContents="lax"/&gt;</w:t>
      </w:r>
    </w:p>
    <w:p w14:paraId="13146F3F" w14:textId="77777777" w:rsidR="006F2465" w:rsidRDefault="006F2465" w:rsidP="006F2465">
      <w:pPr>
        <w:pStyle w:val="PL"/>
      </w:pPr>
      <w:r>
        <w:t xml:space="preserve">  &lt;/xs:complexType&gt;</w:t>
      </w:r>
    </w:p>
    <w:p w14:paraId="11FC91AA" w14:textId="77777777" w:rsidR="006F2465" w:rsidRDefault="006F2465" w:rsidP="006F2465">
      <w:pPr>
        <w:pStyle w:val="PL"/>
      </w:pPr>
      <w:r>
        <w:t xml:space="preserve">  &lt;xs:complexType name="tEmptyTypeAttribute"&gt;</w:t>
      </w:r>
    </w:p>
    <w:p w14:paraId="216CEF11" w14:textId="77777777" w:rsidR="006F2465" w:rsidRDefault="006F2465" w:rsidP="006F2465">
      <w:pPr>
        <w:pStyle w:val="PL"/>
      </w:pPr>
      <w:r>
        <w:t xml:space="preserve">    &lt;xs:complexContent&gt;</w:t>
      </w:r>
    </w:p>
    <w:p w14:paraId="6B1C1D84" w14:textId="77777777" w:rsidR="006F2465" w:rsidRDefault="006F2465" w:rsidP="006F2465">
      <w:pPr>
        <w:pStyle w:val="PL"/>
      </w:pPr>
      <w:r>
        <w:t xml:space="preserve">      &lt;xs:extension base="vaeinfo:tEmptyType"&gt;</w:t>
      </w:r>
    </w:p>
    <w:p w14:paraId="30A52F97" w14:textId="77777777" w:rsidR="006F2465" w:rsidRDefault="006F2465" w:rsidP="006F2465">
      <w:pPr>
        <w:pStyle w:val="PL"/>
      </w:pPr>
      <w:r>
        <w:t xml:space="preserve">      &lt;xs:attribute name="trigger-id" type="xs:string" use="required"/&gt;</w:t>
      </w:r>
    </w:p>
    <w:p w14:paraId="4C1F7737" w14:textId="77777777" w:rsidR="006F2465" w:rsidRPr="006254F8" w:rsidRDefault="006F2465" w:rsidP="006F2465">
      <w:pPr>
        <w:pStyle w:val="PL"/>
        <w:rPr>
          <w:lang w:val="fr-FR"/>
        </w:rPr>
      </w:pPr>
      <w:r>
        <w:t xml:space="preserve">      </w:t>
      </w:r>
      <w:r w:rsidRPr="006254F8">
        <w:rPr>
          <w:lang w:val="fr-FR"/>
        </w:rPr>
        <w:t>&lt;/xs:extension&gt;</w:t>
      </w:r>
    </w:p>
    <w:p w14:paraId="6E2D5E22" w14:textId="77777777" w:rsidR="006F2465" w:rsidRPr="006254F8" w:rsidRDefault="006F2465" w:rsidP="006F2465">
      <w:pPr>
        <w:pStyle w:val="PL"/>
        <w:rPr>
          <w:lang w:val="fr-FR"/>
        </w:rPr>
      </w:pPr>
      <w:r w:rsidRPr="00D726FF">
        <w:rPr>
          <w:lang w:val="fr-FR"/>
        </w:rPr>
        <w:t xml:space="preserve">    </w:t>
      </w:r>
      <w:r w:rsidRPr="006254F8">
        <w:rPr>
          <w:lang w:val="fr-FR"/>
        </w:rPr>
        <w:t>&lt;/xs:complexContent&gt;</w:t>
      </w:r>
    </w:p>
    <w:p w14:paraId="5D81206E" w14:textId="77777777" w:rsidR="006F2465" w:rsidRDefault="006F2465" w:rsidP="006F2465">
      <w:pPr>
        <w:pStyle w:val="PL"/>
      </w:pPr>
      <w:r>
        <w:t xml:space="preserve">  &lt;xs:complexType name="tSpecificAreaType"&gt;</w:t>
      </w:r>
    </w:p>
    <w:p w14:paraId="3DC61352" w14:textId="77777777" w:rsidR="006F2465" w:rsidRDefault="006F2465" w:rsidP="006F2465">
      <w:pPr>
        <w:pStyle w:val="PL"/>
      </w:pPr>
      <w:r>
        <w:t xml:space="preserve">    &lt;xs:sequence&gt;</w:t>
      </w:r>
    </w:p>
    <w:p w14:paraId="72E01830" w14:textId="77777777" w:rsidR="006F2465" w:rsidRDefault="006F2465" w:rsidP="006F2465">
      <w:pPr>
        <w:pStyle w:val="PL"/>
      </w:pPr>
      <w:r>
        <w:t xml:space="preserve">      &lt;xs:element name="geographical-area" type="vaeinfo:tGeographicalAreaDef"/&gt;</w:t>
      </w:r>
    </w:p>
    <w:p w14:paraId="1A0CDCC1" w14:textId="77777777" w:rsidR="006F2465" w:rsidRDefault="006F2465" w:rsidP="006F2465">
      <w:pPr>
        <w:pStyle w:val="PL"/>
      </w:pPr>
      <w:r>
        <w:t xml:space="preserve">      &lt;xs:any namespace="##other" processContents="lax" minOccurs="0" maxOccurs="unbounded"/&gt;</w:t>
      </w:r>
    </w:p>
    <w:p w14:paraId="7A7DA091"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4085CD51" w14:textId="77777777" w:rsidR="006F2465" w:rsidRDefault="006F2465" w:rsidP="006F2465">
      <w:pPr>
        <w:pStyle w:val="PL"/>
      </w:pPr>
      <w:r>
        <w:t xml:space="preserve">    &lt;/xs:sequence&gt;</w:t>
      </w:r>
    </w:p>
    <w:p w14:paraId="682272F7" w14:textId="77777777" w:rsidR="006F2465" w:rsidRDefault="006F2465" w:rsidP="006F2465">
      <w:pPr>
        <w:pStyle w:val="PL"/>
      </w:pPr>
      <w:r>
        <w:t xml:space="preserve">    &lt;xs:attribute name="trigger-id" type="xs:string" use="required"/&gt;</w:t>
      </w:r>
    </w:p>
    <w:p w14:paraId="0CA16612" w14:textId="77777777" w:rsidR="006F2465" w:rsidRDefault="006F2465" w:rsidP="006F2465">
      <w:pPr>
        <w:pStyle w:val="PL"/>
      </w:pPr>
      <w:r>
        <w:t xml:space="preserve">    &lt;xs:anyAttribute namespace="##any" processContents="lax"/&gt;</w:t>
      </w:r>
    </w:p>
    <w:p w14:paraId="26D56914" w14:textId="77777777" w:rsidR="006F2465" w:rsidRPr="00D14D48" w:rsidRDefault="006F2465" w:rsidP="006F2465">
      <w:pPr>
        <w:pStyle w:val="PL"/>
      </w:pPr>
      <w:r>
        <w:t xml:space="preserve">  &lt;/xs:complexType&gt;</w:t>
      </w:r>
    </w:p>
    <w:p w14:paraId="642CE201" w14:textId="77777777" w:rsidR="006F2465" w:rsidRDefault="006F2465" w:rsidP="006F2465">
      <w:pPr>
        <w:pStyle w:val="PL"/>
      </w:pPr>
      <w:r>
        <w:t xml:space="preserve">  &lt;xs:complexType name="tGeographicalAreaDef"&gt;</w:t>
      </w:r>
    </w:p>
    <w:p w14:paraId="28E733FB" w14:textId="77777777" w:rsidR="006F2465" w:rsidRDefault="006F2465" w:rsidP="006F2465">
      <w:pPr>
        <w:pStyle w:val="PL"/>
      </w:pPr>
      <w:r>
        <w:t xml:space="preserve">    &lt;xs:sequence&gt;</w:t>
      </w:r>
    </w:p>
    <w:p w14:paraId="48C1E213" w14:textId="77777777" w:rsidR="006F2465" w:rsidRDefault="006F2465" w:rsidP="006F2465">
      <w:pPr>
        <w:pStyle w:val="PL"/>
      </w:pPr>
      <w:r>
        <w:t xml:space="preserve">      &lt;xs:element name="polygon-area" type="vaeinfo:tPolygonAreaType" minOccurs="0"/&gt;</w:t>
      </w:r>
    </w:p>
    <w:p w14:paraId="510ACE17" w14:textId="77777777" w:rsidR="006F2465" w:rsidRDefault="006F2465" w:rsidP="006F2465">
      <w:pPr>
        <w:pStyle w:val="PL"/>
      </w:pPr>
      <w:r>
        <w:t xml:space="preserve">      &lt;xs:element name="ellipsoid-arc-area" type="vaeinfo:tEllipsoidArcType" minOccurs="0"/&gt;</w:t>
      </w:r>
    </w:p>
    <w:p w14:paraId="2691245F" w14:textId="77777777" w:rsidR="006F2465" w:rsidRDefault="006F2465" w:rsidP="006F2465">
      <w:pPr>
        <w:pStyle w:val="PL"/>
      </w:pPr>
      <w:r>
        <w:t xml:space="preserve">      &lt;xs:any namespace="##other" processContents="lax" minOccurs="0" maxOccurs="unbounded"/&gt;</w:t>
      </w:r>
    </w:p>
    <w:p w14:paraId="292D0616"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3F4F4EF6" w14:textId="77777777" w:rsidR="006F2465" w:rsidRDefault="006F2465" w:rsidP="006F2465">
      <w:pPr>
        <w:pStyle w:val="PL"/>
      </w:pPr>
      <w:r>
        <w:t xml:space="preserve">    &lt;/xs:sequence&gt;</w:t>
      </w:r>
    </w:p>
    <w:p w14:paraId="60950C75" w14:textId="77777777" w:rsidR="006F2465" w:rsidRDefault="006F2465" w:rsidP="006F2465">
      <w:pPr>
        <w:pStyle w:val="PL"/>
      </w:pPr>
      <w:r>
        <w:t xml:space="preserve">    &lt;xs:anyAttribute namespace="##any" processContents="lax"/&gt;</w:t>
      </w:r>
    </w:p>
    <w:p w14:paraId="510BBD38" w14:textId="77777777" w:rsidR="006F2465" w:rsidRDefault="006F2465" w:rsidP="006F2465">
      <w:pPr>
        <w:pStyle w:val="PL"/>
      </w:pPr>
      <w:r>
        <w:t xml:space="preserve">  &lt;/xs:complexType&gt;</w:t>
      </w:r>
    </w:p>
    <w:p w14:paraId="4A66E995" w14:textId="77777777" w:rsidR="006F2465" w:rsidRDefault="006F2465" w:rsidP="006F2465">
      <w:pPr>
        <w:pStyle w:val="PL"/>
      </w:pPr>
      <w:r>
        <w:t xml:space="preserve">  &lt;xs:complexType name="tPolygonAreaType"&gt;</w:t>
      </w:r>
    </w:p>
    <w:p w14:paraId="691BC39B" w14:textId="77777777" w:rsidR="006F2465" w:rsidRDefault="006F2465" w:rsidP="006F2465">
      <w:pPr>
        <w:pStyle w:val="PL"/>
      </w:pPr>
      <w:r>
        <w:t xml:space="preserve">    &lt;xs:sequence&gt;</w:t>
      </w:r>
    </w:p>
    <w:p w14:paraId="692C0046" w14:textId="77777777" w:rsidR="006F2465" w:rsidRDefault="006F2465" w:rsidP="006F2465">
      <w:pPr>
        <w:pStyle w:val="PL"/>
      </w:pPr>
      <w:r>
        <w:t xml:space="preserve">      &lt;xs:element name="corner" type="vaeinfo:tPointCoordinate" minOccurs="3" maxOccurs="15"/&gt;</w:t>
      </w:r>
    </w:p>
    <w:p w14:paraId="58137E01" w14:textId="77777777" w:rsidR="006F2465" w:rsidRDefault="006F2465" w:rsidP="006F2465">
      <w:pPr>
        <w:pStyle w:val="PL"/>
      </w:pPr>
      <w:r>
        <w:t xml:space="preserve">      &lt;xs:any namespace="##other" processContents="lax" minOccurs="0" maxOccurs="unbounded"/&gt;</w:t>
      </w:r>
    </w:p>
    <w:p w14:paraId="7ED5E0E0"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6E20DC85" w14:textId="77777777" w:rsidR="006F2465" w:rsidRDefault="006F2465" w:rsidP="006F2465">
      <w:pPr>
        <w:pStyle w:val="PL"/>
      </w:pPr>
      <w:r>
        <w:t xml:space="preserve">    &lt;/xs:sequence&gt;</w:t>
      </w:r>
    </w:p>
    <w:p w14:paraId="7DB8D0ED" w14:textId="77777777" w:rsidR="006F2465" w:rsidRDefault="006F2465" w:rsidP="006F2465">
      <w:pPr>
        <w:pStyle w:val="PL"/>
      </w:pPr>
      <w:r>
        <w:t xml:space="preserve">    &lt;xs:anyAttribute namespace="##any" processContents="lax"/&gt;</w:t>
      </w:r>
    </w:p>
    <w:p w14:paraId="3634029E" w14:textId="77777777" w:rsidR="006F2465" w:rsidRDefault="006F2465" w:rsidP="006F2465">
      <w:pPr>
        <w:pStyle w:val="PL"/>
      </w:pPr>
      <w:r>
        <w:t xml:space="preserve">  &lt;/xs:complexType&gt;</w:t>
      </w:r>
    </w:p>
    <w:p w14:paraId="04553E3F" w14:textId="77777777" w:rsidR="006F2465" w:rsidRDefault="006F2465" w:rsidP="006F2465">
      <w:pPr>
        <w:pStyle w:val="PL"/>
      </w:pPr>
      <w:r>
        <w:t xml:space="preserve">  &lt;xs:complexType name="tEllipsoidArcType"&gt;</w:t>
      </w:r>
    </w:p>
    <w:p w14:paraId="55419801" w14:textId="77777777" w:rsidR="006F2465" w:rsidRDefault="006F2465" w:rsidP="006F2465">
      <w:pPr>
        <w:pStyle w:val="PL"/>
      </w:pPr>
      <w:r>
        <w:t xml:space="preserve">    &lt;xs:sequence&gt;</w:t>
      </w:r>
    </w:p>
    <w:p w14:paraId="50714324" w14:textId="77777777" w:rsidR="006F2465" w:rsidRDefault="006F2465" w:rsidP="006F2465">
      <w:pPr>
        <w:pStyle w:val="PL"/>
      </w:pPr>
      <w:r>
        <w:t xml:space="preserve">      &lt;xs:element name="center" type="vaeinfo:tPointCoordinate"/&gt;</w:t>
      </w:r>
    </w:p>
    <w:p w14:paraId="2429A1AF" w14:textId="77777777" w:rsidR="006F2465" w:rsidRDefault="006F2465" w:rsidP="006F2465">
      <w:pPr>
        <w:pStyle w:val="PL"/>
      </w:pPr>
      <w:r>
        <w:t xml:space="preserve">      &lt;xs:element name="radius" type="xs:nonNegativeInteger"/&gt;</w:t>
      </w:r>
    </w:p>
    <w:p w14:paraId="6C2C75BD" w14:textId="77777777" w:rsidR="006F2465" w:rsidRDefault="006F2465" w:rsidP="006F2465">
      <w:pPr>
        <w:pStyle w:val="PL"/>
      </w:pPr>
      <w:r>
        <w:t xml:space="preserve">      &lt;xs:element name="offset-angle" type="xs:unsignedByte"/&gt;</w:t>
      </w:r>
    </w:p>
    <w:p w14:paraId="00ADB239" w14:textId="77777777" w:rsidR="006F2465" w:rsidRDefault="006F2465" w:rsidP="006F2465">
      <w:pPr>
        <w:pStyle w:val="PL"/>
      </w:pPr>
      <w:r>
        <w:t xml:space="preserve">      &lt;xs:element name="included-angle" type="xs:unsignedByte"/&gt;</w:t>
      </w:r>
    </w:p>
    <w:p w14:paraId="229AF12D" w14:textId="77777777" w:rsidR="006F2465" w:rsidRDefault="006F2465" w:rsidP="006F2465">
      <w:pPr>
        <w:pStyle w:val="PL"/>
      </w:pPr>
      <w:r>
        <w:t xml:space="preserve">      &lt;xs:any namespace="##other" processContents="lax" minOccurs="0" maxOccurs="unbounded"/&gt;</w:t>
      </w:r>
    </w:p>
    <w:p w14:paraId="2D23153B"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35F23B28" w14:textId="77777777" w:rsidR="006F2465" w:rsidRDefault="006F2465" w:rsidP="006F2465">
      <w:pPr>
        <w:pStyle w:val="PL"/>
      </w:pPr>
      <w:r>
        <w:t xml:space="preserve">    &lt;/xs:sequence&gt;</w:t>
      </w:r>
    </w:p>
    <w:p w14:paraId="28D45100" w14:textId="77777777" w:rsidR="006F2465" w:rsidRDefault="006F2465" w:rsidP="006F2465">
      <w:pPr>
        <w:pStyle w:val="PL"/>
      </w:pPr>
      <w:r>
        <w:t xml:space="preserve">    &lt;xs:anyAttribute namespace="##any" processContents="lax"/&gt;</w:t>
      </w:r>
    </w:p>
    <w:p w14:paraId="74343886" w14:textId="77777777" w:rsidR="006F2465" w:rsidRDefault="006F2465" w:rsidP="006F2465">
      <w:pPr>
        <w:pStyle w:val="PL"/>
      </w:pPr>
      <w:r>
        <w:t xml:space="preserve">  &lt;/xs:complexType&gt;</w:t>
      </w:r>
    </w:p>
    <w:p w14:paraId="1269707B" w14:textId="77777777" w:rsidR="006F2465" w:rsidRDefault="006F2465" w:rsidP="006F2465">
      <w:pPr>
        <w:pStyle w:val="PL"/>
      </w:pPr>
      <w:r>
        <w:t xml:space="preserve">  &lt;xs:complexType name="tPointCoordinate"&gt;</w:t>
      </w:r>
    </w:p>
    <w:p w14:paraId="720CE5A3" w14:textId="77777777" w:rsidR="006F2465" w:rsidRDefault="006F2465" w:rsidP="006F2465">
      <w:pPr>
        <w:pStyle w:val="PL"/>
      </w:pPr>
      <w:r>
        <w:t xml:space="preserve">    &lt;xs:sequence&gt;</w:t>
      </w:r>
    </w:p>
    <w:p w14:paraId="73D29EF0" w14:textId="77777777" w:rsidR="006F2465" w:rsidRDefault="006F2465" w:rsidP="006F2465">
      <w:pPr>
        <w:pStyle w:val="PL"/>
      </w:pPr>
      <w:r>
        <w:t xml:space="preserve">      &lt;xs:element name="longitude" type="vaeinfo:tCoordinateType"/&gt;</w:t>
      </w:r>
    </w:p>
    <w:p w14:paraId="72285FC9" w14:textId="77777777" w:rsidR="006F2465" w:rsidRDefault="006F2465" w:rsidP="006F2465">
      <w:pPr>
        <w:pStyle w:val="PL"/>
      </w:pPr>
      <w:r>
        <w:t xml:space="preserve">      &lt;xs:element name="latitude" type="vaeinfo:tCoordinateType"/&gt;</w:t>
      </w:r>
    </w:p>
    <w:p w14:paraId="11EF92F1" w14:textId="77777777" w:rsidR="006F2465" w:rsidRDefault="006F2465" w:rsidP="006F2465">
      <w:pPr>
        <w:pStyle w:val="PL"/>
      </w:pPr>
      <w:r>
        <w:t xml:space="preserve">      &lt;xs:any namespace="##other" processContents="lax" minOccurs="0" maxOccurs="unbounded"/&gt;</w:t>
      </w:r>
    </w:p>
    <w:p w14:paraId="2EE4D0D6"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1B2C7ECE" w14:textId="77777777" w:rsidR="006F2465" w:rsidRDefault="006F2465" w:rsidP="006F2465">
      <w:pPr>
        <w:pStyle w:val="PL"/>
      </w:pPr>
      <w:r>
        <w:t xml:space="preserve">    &lt;/xs:sequence&gt;</w:t>
      </w:r>
    </w:p>
    <w:p w14:paraId="15096F3E" w14:textId="77777777" w:rsidR="006F2465" w:rsidRDefault="006F2465" w:rsidP="006F2465">
      <w:pPr>
        <w:pStyle w:val="PL"/>
      </w:pPr>
      <w:r>
        <w:t xml:space="preserve">    &lt;xs:anyAttribute namespace="##any" processContents="lax"/&gt;</w:t>
      </w:r>
    </w:p>
    <w:p w14:paraId="2942ED56" w14:textId="25FD5F2A" w:rsidR="002D6DB1" w:rsidRPr="00A07BBE" w:rsidRDefault="006F2465" w:rsidP="006F2465">
      <w:pPr>
        <w:pStyle w:val="PL"/>
      </w:pPr>
      <w:r>
        <w:t xml:space="preserve">  &lt;/xs:complexType&gt;</w:t>
      </w:r>
    </w:p>
    <w:p w14:paraId="2942ED5C" w14:textId="062AFB9B"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27AF204C" w:rsidR="00480270" w:rsidRPr="0073469F" w:rsidRDefault="005271CC" w:rsidP="00480270">
      <w:pPr>
        <w:pStyle w:val="2"/>
      </w:pPr>
      <w:bookmarkStart w:id="293" w:name="_Toc43231233"/>
      <w:bookmarkStart w:id="294" w:name="_Toc43296164"/>
      <w:bookmarkStart w:id="295" w:name="_Toc43400281"/>
      <w:bookmarkStart w:id="296" w:name="_Toc43400898"/>
      <w:bookmarkStart w:id="297" w:name="_Toc45216723"/>
      <w:bookmarkStart w:id="298" w:name="_Toc51938269"/>
      <w:bookmarkStart w:id="299" w:name="_Toc51938804"/>
      <w:bookmarkStart w:id="300" w:name="_Toc88487435"/>
      <w:r>
        <w:lastRenderedPageBreak/>
        <w:t>7</w:t>
      </w:r>
      <w:r w:rsidR="00480270">
        <w:t>.5</w:t>
      </w:r>
      <w:r w:rsidR="00480270" w:rsidRPr="0073469F">
        <w:tab/>
      </w:r>
      <w:r w:rsidR="00480270">
        <w:t>Data semantics</w:t>
      </w:r>
      <w:bookmarkEnd w:id="281"/>
      <w:bookmarkEnd w:id="293"/>
      <w:bookmarkEnd w:id="294"/>
      <w:bookmarkEnd w:id="295"/>
      <w:bookmarkEnd w:id="296"/>
      <w:bookmarkEnd w:id="297"/>
      <w:bookmarkEnd w:id="298"/>
      <w:bookmarkEnd w:id="299"/>
      <w:bookmarkEnd w:id="300"/>
    </w:p>
    <w:p w14:paraId="2D2FC8A4" w14:textId="6A3E0EE7" w:rsidR="0005752F" w:rsidRPr="0005752F" w:rsidRDefault="0005752F" w:rsidP="0005752F">
      <w:pPr>
        <w:rPr>
          <w:rFonts w:eastAsia="宋体"/>
        </w:rPr>
      </w:pPr>
      <w:bookmarkStart w:id="301" w:name="_Toc34309596"/>
      <w:bookmarkStart w:id="302" w:name="_Toc43231234"/>
      <w:bookmarkStart w:id="303" w:name="_Toc43296165"/>
      <w:bookmarkStart w:id="304" w:name="_Toc43400282"/>
      <w:bookmarkStart w:id="305" w:name="_Toc43400899"/>
      <w:bookmarkStart w:id="306" w:name="_Toc45216724"/>
      <w:bookmarkStart w:id="307" w:name="_Toc51938270"/>
      <w:bookmarkStart w:id="308" w:name="_Toc51938805"/>
      <w:bookmarkEnd w:id="207"/>
      <w:bookmarkEnd w:id="230"/>
      <w:r w:rsidRPr="0005752F">
        <w:rPr>
          <w:rFonts w:eastAsia="宋体"/>
        </w:rPr>
        <w:t>The &lt;UAE-info&gt; element is the root element of the XML document. The &lt;UAE-info&gt; element contains the &lt;c2-modes-switching-configuration-info&gt;</w:t>
      </w:r>
      <w:r w:rsidR="003916BC">
        <w:t xml:space="preserve">, </w:t>
      </w:r>
      <w:r w:rsidR="003916BC" w:rsidRPr="0021268B">
        <w:t>&lt;C2-communication-mode-notification-info&gt;</w:t>
      </w:r>
      <w:r w:rsidR="00C964B7">
        <w:t xml:space="preserve">, </w:t>
      </w:r>
      <w:bookmarkStart w:id="309" w:name="OLE_LINK68"/>
      <w:r w:rsidR="00C964B7" w:rsidRPr="007B1373">
        <w:t>&lt;C2-related-trigger-event-report&gt;</w:t>
      </w:r>
      <w:bookmarkEnd w:id="309"/>
      <w:r w:rsidR="00C964B7">
        <w:t xml:space="preserve">, </w:t>
      </w:r>
      <w:r w:rsidR="00C964B7" w:rsidRPr="007B1373">
        <w:t>&lt;C2-operation-mode-switching&gt;</w:t>
      </w:r>
      <w:r w:rsidR="00F7028A">
        <w:t xml:space="preserve">, </w:t>
      </w:r>
      <w:r w:rsidR="00F7028A" w:rsidRPr="009D4403">
        <w:t>&lt;</w:t>
      </w:r>
      <w:r w:rsidR="00F7028A">
        <w:t>UAV-application-message</w:t>
      </w:r>
      <w:r w:rsidR="00F7028A" w:rsidRPr="0073469F">
        <w:t>-info</w:t>
      </w:r>
      <w:r w:rsidR="00F7028A" w:rsidRPr="009D4403">
        <w:t>&gt;</w:t>
      </w:r>
      <w:r w:rsidR="00C63D5E">
        <w:t xml:space="preserve">, and </w:t>
      </w:r>
      <w:r w:rsidR="00C63D5E" w:rsidRPr="00062EC8">
        <w:t>&lt;C2-operation-mode-switching-performed&gt;</w:t>
      </w:r>
      <w:r w:rsidRPr="0005752F">
        <w:rPr>
          <w:rFonts w:eastAsia="宋体"/>
          <w:lang w:eastAsia="zh-CN"/>
        </w:rPr>
        <w:t xml:space="preserve"> </w:t>
      </w:r>
      <w:r w:rsidRPr="0005752F">
        <w:rPr>
          <w:rFonts w:eastAsia="宋体"/>
        </w:rPr>
        <w:t>sub-elements.</w:t>
      </w:r>
    </w:p>
    <w:p w14:paraId="1D30F679" w14:textId="77777777" w:rsidR="0005752F" w:rsidRPr="0005752F" w:rsidRDefault="0005752F" w:rsidP="0005752F">
      <w:pPr>
        <w:rPr>
          <w:rFonts w:eastAsia="宋体"/>
        </w:rPr>
      </w:pPr>
      <w:r w:rsidRPr="0005752F">
        <w:rPr>
          <w:rFonts w:eastAsia="宋体"/>
        </w:rPr>
        <w:t>&lt;c2-modes-switching-configuration-info&gt; element contains the following elements:</w:t>
      </w:r>
    </w:p>
    <w:p w14:paraId="7A6C50F4" w14:textId="0358E09F" w:rsidR="0005752F" w:rsidRPr="0005752F" w:rsidRDefault="0005752F" w:rsidP="009D2292">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00F144A1"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86A880B" w14:textId="77777777" w:rsidR="0005752F" w:rsidRPr="0005752F" w:rsidRDefault="0005752F" w:rsidP="009D2292">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9F1DAF3" w14:textId="77777777" w:rsidR="0005752F" w:rsidRPr="0005752F" w:rsidRDefault="0005752F" w:rsidP="009D2292">
      <w:pPr>
        <w:pStyle w:val="B1"/>
        <w:rPr>
          <w:lang w:eastAsia="zh-CN"/>
        </w:rPr>
      </w:pPr>
      <w:r w:rsidRPr="0005752F">
        <w:rPr>
          <w:lang w:eastAsia="zh-CN"/>
        </w:rPr>
        <w:t>c)</w:t>
      </w:r>
      <w:r w:rsidRPr="0005752F">
        <w:rPr>
          <w:lang w:eastAsia="zh-CN"/>
        </w:rPr>
        <w:tab/>
        <w:t xml:space="preserve">&lt;allowed-C2-communication-modes&gt;, an element contains a string set to </w:t>
      </w:r>
      <w:bookmarkStart w:id="310" w:name="OLE_LINK29"/>
      <w:r w:rsidRPr="0005752F">
        <w:rPr>
          <w:lang w:eastAsia="zh-CN"/>
        </w:rPr>
        <w:t>"direct", "network assisted"</w:t>
      </w:r>
      <w:bookmarkEnd w:id="310"/>
      <w:r w:rsidRPr="0005752F">
        <w:rPr>
          <w:lang w:eastAsia="zh-CN"/>
        </w:rPr>
        <w:t>, or "USS/UTM navigated";</w:t>
      </w:r>
    </w:p>
    <w:p w14:paraId="6E6964A8" w14:textId="57820A3E" w:rsidR="0005752F" w:rsidRPr="0005752F" w:rsidRDefault="0005752F" w:rsidP="009D2292">
      <w:pPr>
        <w:pStyle w:val="B1"/>
        <w:rPr>
          <w:lang w:eastAsia="zh-CN"/>
        </w:rPr>
      </w:pPr>
      <w:r w:rsidRPr="0005752F">
        <w:rPr>
          <w:lang w:eastAsia="zh-CN"/>
        </w:rPr>
        <w:lastRenderedPageBreak/>
        <w:t>d)</w:t>
      </w:r>
      <w:r w:rsidRPr="0005752F">
        <w:rPr>
          <w:lang w:eastAsia="zh-CN"/>
        </w:rPr>
        <w:tab/>
        <w:t xml:space="preserve">&lt;primary-C2-communication-mode&gt;, an element </w:t>
      </w:r>
      <w:bookmarkStart w:id="311" w:name="OLE_LINK31"/>
      <w:r w:rsidRPr="0005752F">
        <w:rPr>
          <w:lang w:eastAsia="zh-CN"/>
        </w:rPr>
        <w:t>contains a</w:t>
      </w:r>
      <w:r w:rsidR="007F1CDE">
        <w:rPr>
          <w:lang w:eastAsia="zh-CN"/>
        </w:rPr>
        <w:t xml:space="preserve"> s</w:t>
      </w:r>
      <w:r w:rsidRPr="0005752F">
        <w:rPr>
          <w:lang w:eastAsia="zh-CN"/>
        </w:rPr>
        <w:t>tring set to "direct", or "network assisted" used to indicate the primary C2 communication mode;</w:t>
      </w:r>
    </w:p>
    <w:bookmarkEnd w:id="311"/>
    <w:p w14:paraId="5C476CB4" w14:textId="074A78FE" w:rsidR="0005752F" w:rsidRPr="0005752F" w:rsidRDefault="0005752F" w:rsidP="009D2292">
      <w:pPr>
        <w:pStyle w:val="B1"/>
        <w:rPr>
          <w:lang w:eastAsia="zh-CN"/>
        </w:rPr>
      </w:pPr>
      <w:r w:rsidRPr="0005752F">
        <w:rPr>
          <w:lang w:eastAsia="zh-CN"/>
        </w:rPr>
        <w:t>e)</w:t>
      </w:r>
      <w:r w:rsidRPr="0005752F">
        <w:rPr>
          <w:lang w:eastAsia="zh-CN"/>
        </w:rPr>
        <w:tab/>
        <w:t>&lt;secondary-C2-communication-mode&gt;, an element contains a</w:t>
      </w:r>
      <w:r w:rsidR="007F1CDE">
        <w:rPr>
          <w:lang w:eastAsia="zh-CN"/>
        </w:rPr>
        <w:t xml:space="preserve"> s</w:t>
      </w:r>
      <w:r w:rsidRPr="0005752F">
        <w:rPr>
          <w:lang w:eastAsia="zh-CN"/>
        </w:rPr>
        <w:t>tring set to "direct", or "network assisted" used to indicate the secondary C2 communication mode;</w:t>
      </w:r>
    </w:p>
    <w:p w14:paraId="3B220FFB" w14:textId="77777777" w:rsidR="0005752F" w:rsidRPr="0005752F" w:rsidRDefault="0005752F" w:rsidP="009D2292">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69F35BCA" w14:textId="79779455" w:rsidR="000C57B9" w:rsidRDefault="0005752F" w:rsidP="000C57B9">
      <w:pPr>
        <w:pStyle w:val="B1"/>
        <w:rPr>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381554E3" w14:textId="77777777" w:rsidR="000C57B9" w:rsidRDefault="000C57B9" w:rsidP="000C57B9">
      <w:pPr>
        <w:pStyle w:val="B1"/>
        <w:ind w:left="0" w:firstLine="0"/>
      </w:pPr>
      <w:r w:rsidRPr="00A24100">
        <w:rPr>
          <w:lang w:eastAsia="zh-CN"/>
        </w:rPr>
        <w:t>&lt;C2-communication-mode-notification-info&gt;</w:t>
      </w:r>
      <w:r>
        <w:rPr>
          <w:lang w:eastAsia="zh-CN"/>
        </w:rPr>
        <w:t xml:space="preserve"> </w:t>
      </w:r>
      <w:r w:rsidRPr="0005752F">
        <w:t>element contains the following elements:</w:t>
      </w:r>
    </w:p>
    <w:p w14:paraId="25664FA6" w14:textId="77777777" w:rsidR="000C57B9" w:rsidRPr="0005752F" w:rsidRDefault="000C57B9" w:rsidP="000C57B9">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610A5C35" w14:textId="77777777" w:rsidR="000C57B9" w:rsidRPr="0005752F" w:rsidRDefault="000C57B9" w:rsidP="000C57B9">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5805357" w14:textId="77777777" w:rsidR="000C57B9" w:rsidRDefault="000C57B9" w:rsidP="000C57B9">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01DE25FB" w14:textId="643AF054" w:rsidR="00C24664" w:rsidRDefault="000C57B9" w:rsidP="00C24664">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4263C8A1" w14:textId="77777777" w:rsidR="00C24664" w:rsidRPr="0005752F" w:rsidRDefault="00C24664" w:rsidP="00C24664">
      <w:r w:rsidRPr="007B1373">
        <w:t>&lt;C2-related-trigger-event-report&gt;</w:t>
      </w:r>
      <w:r w:rsidRPr="0005752F">
        <w:t xml:space="preserve"> element contains the following elements:</w:t>
      </w:r>
    </w:p>
    <w:p w14:paraId="0914960C" w14:textId="77777777" w:rsidR="00C24664" w:rsidRPr="0005752F" w:rsidRDefault="00C24664" w:rsidP="00C24664">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75CCEE66" w14:textId="77777777" w:rsidR="00C24664" w:rsidRPr="0005752F" w:rsidRDefault="00C24664" w:rsidP="00C24664">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51E2A70E" w14:textId="77777777" w:rsidR="00C24664" w:rsidRPr="0005752F" w:rsidRDefault="00C24664" w:rsidP="00C24664">
      <w:r w:rsidRPr="007B1373">
        <w:t>&lt;C2-operation-mode-switching&gt;</w:t>
      </w:r>
      <w:r w:rsidRPr="0005752F">
        <w:t xml:space="preserve"> element contains the following elements:</w:t>
      </w:r>
    </w:p>
    <w:p w14:paraId="7F2FA26B" w14:textId="77777777" w:rsidR="00C24664" w:rsidRPr="0005752F" w:rsidRDefault="00C24664" w:rsidP="00C24664">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176D702" w14:textId="77777777" w:rsidR="00C24664" w:rsidRDefault="00C24664" w:rsidP="00C24664">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2723568C" w14:textId="77777777" w:rsidR="00C24664" w:rsidRDefault="00C24664" w:rsidP="00C24664">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1BC0524" w14:textId="77777777" w:rsidR="00C24664" w:rsidRDefault="00C24664" w:rsidP="00C24664">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751DE61B" w14:textId="77777777" w:rsidR="00C24664" w:rsidRDefault="00C24664" w:rsidP="00C24664">
      <w:pPr>
        <w:pStyle w:val="B2"/>
        <w:rPr>
          <w:lang w:eastAsia="zh-CN"/>
        </w:rPr>
      </w:pPr>
      <w:bookmarkStart w:id="312" w:name="OLE_LINK10"/>
      <w:r>
        <w:rPr>
          <w:lang w:eastAsia="zh-CN"/>
        </w:rPr>
        <w:lastRenderedPageBreak/>
        <w:t>1)</w:t>
      </w:r>
      <w:r>
        <w:rPr>
          <w:lang w:eastAsia="zh-CN"/>
        </w:rPr>
        <w:tab/>
        <w:t>&lt;polygon-area&gt;, an optional element specifying the area as a polygon specified in clause</w:t>
      </w:r>
      <w:r>
        <w:rPr>
          <w:lang w:val="en-US" w:eastAsia="zh-CN"/>
        </w:rPr>
        <w:t> </w:t>
      </w:r>
      <w:r>
        <w:rPr>
          <w:lang w:eastAsia="zh-CN"/>
        </w:rPr>
        <w:t>5.2 of 3GPP</w:t>
      </w:r>
      <w:r>
        <w:rPr>
          <w:lang w:val="en-US" w:eastAsia="zh-CN"/>
        </w:rPr>
        <w:t> </w:t>
      </w:r>
      <w:r>
        <w:rPr>
          <w:lang w:eastAsia="zh-CN"/>
        </w:rPr>
        <w:t>TS</w:t>
      </w:r>
      <w:r>
        <w:rPr>
          <w:lang w:val="en-US" w:eastAsia="zh-CN"/>
        </w:rPr>
        <w:t> </w:t>
      </w:r>
      <w:r>
        <w:rPr>
          <w:lang w:eastAsia="zh-CN"/>
        </w:rPr>
        <w:t>23.032; and</w:t>
      </w:r>
    </w:p>
    <w:p w14:paraId="24CBDAD0" w14:textId="17118436" w:rsidR="0005752F" w:rsidRPr="0005752F" w:rsidRDefault="00C24664" w:rsidP="0086084A">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p>
    <w:bookmarkEnd w:id="312"/>
    <w:p w14:paraId="45709A12" w14:textId="77777777" w:rsidR="00754823" w:rsidRDefault="00754823" w:rsidP="00754823">
      <w:pPr>
        <w:pStyle w:val="B1"/>
        <w:ind w:left="0" w:firstLine="0"/>
      </w:pPr>
      <w:r w:rsidRPr="009D4403">
        <w:t>&lt;</w:t>
      </w:r>
      <w:r>
        <w:t>UAV-application-message</w:t>
      </w:r>
      <w:r w:rsidRPr="0073469F">
        <w:t>-info</w:t>
      </w:r>
      <w:r w:rsidRPr="009D4403">
        <w:t>&gt;</w:t>
      </w:r>
      <w:r>
        <w:rPr>
          <w:lang w:eastAsia="zh-CN"/>
        </w:rPr>
        <w:t xml:space="preserve"> </w:t>
      </w:r>
      <w:r w:rsidRPr="0005752F">
        <w:t>element contains the following elements:</w:t>
      </w:r>
    </w:p>
    <w:p w14:paraId="0BD39130" w14:textId="77777777" w:rsidR="00754823" w:rsidRPr="0005752F" w:rsidRDefault="00754823" w:rsidP="00754823">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4E75A073" w14:textId="77777777" w:rsidR="00754823" w:rsidRPr="0005752F" w:rsidRDefault="00754823" w:rsidP="00754823">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1993698" w14:textId="77777777" w:rsidR="00754823" w:rsidRDefault="00754823" w:rsidP="00754823">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AEAD992" w14:textId="7EF951DB" w:rsidR="00D67F84" w:rsidRDefault="00754823" w:rsidP="00D67F84">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EA99905" w14:textId="77777777" w:rsidR="00D67F84" w:rsidRDefault="00D67F84" w:rsidP="005D6585">
      <w:pPr>
        <w:pStyle w:val="B1"/>
        <w:ind w:left="0" w:firstLine="0"/>
        <w:rPr>
          <w:lang w:eastAsia="zh-CN"/>
        </w:rPr>
      </w:pPr>
      <w:r w:rsidRPr="00062EC8">
        <w:rPr>
          <w:lang w:eastAsia="zh-CN"/>
        </w:rPr>
        <w:lastRenderedPageBreak/>
        <w:t>&lt;C2-operation-mode-switching-performed&gt;</w:t>
      </w:r>
      <w:r>
        <w:rPr>
          <w:lang w:eastAsia="zh-CN"/>
        </w:rPr>
        <w:t xml:space="preserve"> element contains the following elements:</w:t>
      </w:r>
    </w:p>
    <w:p w14:paraId="3DD01E64" w14:textId="2B602CA2" w:rsidR="00754823" w:rsidRDefault="00D67F84" w:rsidP="00D67F84">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2942EDC8" w14:textId="5A5A6D27" w:rsidR="00480270" w:rsidRPr="0073469F" w:rsidRDefault="005271CC" w:rsidP="00480270">
      <w:pPr>
        <w:pStyle w:val="2"/>
      </w:pPr>
      <w:bookmarkStart w:id="313" w:name="_Toc88487436"/>
      <w:r>
        <w:t>7</w:t>
      </w:r>
      <w:r w:rsidR="00480270">
        <w:t>.6</w:t>
      </w:r>
      <w:r w:rsidR="00480270" w:rsidRPr="0073469F">
        <w:tab/>
      </w:r>
      <w:r w:rsidR="00480270">
        <w:t>MIME types</w:t>
      </w:r>
      <w:bookmarkEnd w:id="301"/>
      <w:bookmarkEnd w:id="302"/>
      <w:bookmarkEnd w:id="303"/>
      <w:bookmarkEnd w:id="304"/>
      <w:bookmarkEnd w:id="305"/>
      <w:bookmarkEnd w:id="306"/>
      <w:bookmarkEnd w:id="307"/>
      <w:bookmarkEnd w:id="308"/>
      <w:bookmarkEnd w:id="313"/>
    </w:p>
    <w:p w14:paraId="5F6E3BD2" w14:textId="77777777" w:rsidR="00106744" w:rsidRDefault="00106744" w:rsidP="00106744">
      <w:bookmarkStart w:id="314" w:name="_Toc34309597"/>
      <w:r>
        <w:t>The MIME type for the UAE document shall be "application/vnd.3gpp.uae-info+xml MIME body".</w:t>
      </w:r>
    </w:p>
    <w:p w14:paraId="2942EDCA" w14:textId="0D987EDC" w:rsidR="00480270" w:rsidRPr="0073469F" w:rsidRDefault="005271CC" w:rsidP="00480270">
      <w:pPr>
        <w:pStyle w:val="2"/>
      </w:pPr>
      <w:bookmarkStart w:id="315" w:name="_Toc43231235"/>
      <w:bookmarkStart w:id="316" w:name="_Toc43296166"/>
      <w:bookmarkStart w:id="317" w:name="_Toc43400283"/>
      <w:bookmarkStart w:id="318" w:name="_Toc43400900"/>
      <w:bookmarkStart w:id="319" w:name="_Toc45216725"/>
      <w:bookmarkStart w:id="320" w:name="_Toc51938271"/>
      <w:bookmarkStart w:id="321" w:name="_Toc51938806"/>
      <w:bookmarkStart w:id="322" w:name="_Toc88487437"/>
      <w:r>
        <w:t>7</w:t>
      </w:r>
      <w:r w:rsidR="00480270">
        <w:t>.7</w:t>
      </w:r>
      <w:r w:rsidR="00480270" w:rsidRPr="0073469F">
        <w:tab/>
        <w:t>IANA registration template</w:t>
      </w:r>
      <w:bookmarkEnd w:id="314"/>
      <w:bookmarkEnd w:id="315"/>
      <w:bookmarkEnd w:id="316"/>
      <w:bookmarkEnd w:id="317"/>
      <w:bookmarkEnd w:id="318"/>
      <w:bookmarkEnd w:id="319"/>
      <w:bookmarkEnd w:id="320"/>
      <w:bookmarkEnd w:id="321"/>
      <w:bookmarkEnd w:id="322"/>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323" w:name="_Toc1063787"/>
      <w:bookmarkStart w:id="324" w:name="_Toc34309598"/>
      <w:bookmarkStart w:id="325" w:name="_Toc43400295"/>
      <w:bookmarkStart w:id="326" w:name="_Toc43400912"/>
      <w:bookmarkStart w:id="327" w:name="_Toc45216737"/>
      <w:bookmarkStart w:id="328" w:name="_Toc51938283"/>
      <w:bookmarkStart w:id="329" w:name="_Toc51938818"/>
      <w:bookmarkStart w:id="330" w:name="_Toc88487438"/>
      <w:r w:rsidRPr="002A119F">
        <w:lastRenderedPageBreak/>
        <w:t>Annex A (informative):</w:t>
      </w:r>
      <w:r w:rsidRPr="002A119F">
        <w:br/>
        <w:t>Change history</w:t>
      </w:r>
      <w:bookmarkEnd w:id="50"/>
      <w:bookmarkEnd w:id="323"/>
      <w:bookmarkEnd w:id="324"/>
      <w:bookmarkEnd w:id="325"/>
      <w:bookmarkEnd w:id="326"/>
      <w:bookmarkEnd w:id="327"/>
      <w:bookmarkEnd w:id="328"/>
      <w:bookmarkEnd w:id="329"/>
      <w:bookmarkEnd w:id="33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4570BC"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0FD86A31" w:rsidR="004570BC" w:rsidRDefault="004570BC" w:rsidP="004570BC">
            <w:pPr>
              <w:pStyle w:val="TAC"/>
              <w:rPr>
                <w:sz w:val="16"/>
                <w:szCs w:val="16"/>
              </w:rPr>
            </w:pPr>
            <w:r>
              <w:rPr>
                <w:sz w:val="16"/>
                <w:szCs w:val="16"/>
              </w:rPr>
              <w:t>2021-0</w:t>
            </w:r>
            <w:r w:rsidR="0055566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8C4C008" w:rsidR="004570BC" w:rsidRDefault="004570BC" w:rsidP="004570B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77E4E" w14:textId="77777777" w:rsidR="009E3C81" w:rsidRPr="009E3C81" w:rsidRDefault="009E3C81" w:rsidP="009E3C81">
            <w:pPr>
              <w:pStyle w:val="TAC"/>
              <w:rPr>
                <w:sz w:val="16"/>
                <w:szCs w:val="16"/>
              </w:rPr>
            </w:pPr>
            <w:r w:rsidRPr="009E3C81">
              <w:rPr>
                <w:sz w:val="16"/>
                <w:szCs w:val="16"/>
              </w:rPr>
              <w:t>C1-214712</w:t>
            </w:r>
          </w:p>
          <w:p w14:paraId="72A55258" w14:textId="77777777" w:rsidR="009E3C81" w:rsidRPr="009E3C81" w:rsidRDefault="009E3C81" w:rsidP="009E3C81">
            <w:pPr>
              <w:pStyle w:val="TAC"/>
              <w:rPr>
                <w:sz w:val="16"/>
                <w:szCs w:val="16"/>
              </w:rPr>
            </w:pPr>
            <w:r w:rsidRPr="009E3C81">
              <w:rPr>
                <w:sz w:val="16"/>
                <w:szCs w:val="16"/>
              </w:rPr>
              <w:t>C1-214713</w:t>
            </w:r>
          </w:p>
          <w:p w14:paraId="4B54FC45" w14:textId="77777777" w:rsidR="009E3C81" w:rsidRPr="009E3C81" w:rsidRDefault="009E3C81" w:rsidP="009E3C81">
            <w:pPr>
              <w:pStyle w:val="TAC"/>
              <w:rPr>
                <w:sz w:val="16"/>
                <w:szCs w:val="16"/>
              </w:rPr>
            </w:pPr>
            <w:r w:rsidRPr="009E3C81">
              <w:rPr>
                <w:sz w:val="16"/>
                <w:szCs w:val="16"/>
              </w:rPr>
              <w:t>C1-214714</w:t>
            </w:r>
          </w:p>
          <w:p w14:paraId="165EB81D" w14:textId="77777777" w:rsidR="009E3C81" w:rsidRPr="009E3C81" w:rsidRDefault="009E3C81" w:rsidP="009E3C81">
            <w:pPr>
              <w:pStyle w:val="TAC"/>
              <w:rPr>
                <w:sz w:val="16"/>
                <w:szCs w:val="16"/>
              </w:rPr>
            </w:pPr>
            <w:r w:rsidRPr="009E3C81">
              <w:rPr>
                <w:sz w:val="16"/>
                <w:szCs w:val="16"/>
              </w:rPr>
              <w:t>C1-214984</w:t>
            </w:r>
          </w:p>
          <w:p w14:paraId="4AC9EA3B" w14:textId="77777777" w:rsidR="009E3C81" w:rsidRPr="009E3C81" w:rsidRDefault="009E3C81" w:rsidP="009E3C81">
            <w:pPr>
              <w:pStyle w:val="TAC"/>
              <w:rPr>
                <w:sz w:val="16"/>
                <w:szCs w:val="16"/>
              </w:rPr>
            </w:pPr>
            <w:r w:rsidRPr="009E3C81">
              <w:rPr>
                <w:sz w:val="16"/>
                <w:szCs w:val="16"/>
              </w:rPr>
              <w:t>C1-214985</w:t>
            </w:r>
          </w:p>
          <w:p w14:paraId="3F2BAE07" w14:textId="77777777" w:rsidR="009E3C81" w:rsidRPr="009E3C81" w:rsidRDefault="009E3C81" w:rsidP="009E3C81">
            <w:pPr>
              <w:pStyle w:val="TAC"/>
              <w:rPr>
                <w:sz w:val="16"/>
                <w:szCs w:val="16"/>
              </w:rPr>
            </w:pPr>
            <w:r w:rsidRPr="009E3C81">
              <w:rPr>
                <w:sz w:val="16"/>
                <w:szCs w:val="16"/>
              </w:rPr>
              <w:t>C1-214986</w:t>
            </w:r>
          </w:p>
          <w:p w14:paraId="09C01F28" w14:textId="77777777" w:rsidR="009E3C81" w:rsidRPr="009E3C81" w:rsidRDefault="009E3C81" w:rsidP="009E3C81">
            <w:pPr>
              <w:pStyle w:val="TAC"/>
              <w:rPr>
                <w:sz w:val="16"/>
                <w:szCs w:val="16"/>
              </w:rPr>
            </w:pPr>
            <w:r w:rsidRPr="009E3C81">
              <w:rPr>
                <w:sz w:val="16"/>
                <w:szCs w:val="16"/>
              </w:rPr>
              <w:t>C1-214987</w:t>
            </w:r>
          </w:p>
          <w:p w14:paraId="2A78087D" w14:textId="77777777" w:rsidR="009E3C81" w:rsidRPr="009E3C81" w:rsidRDefault="009E3C81" w:rsidP="009E3C81">
            <w:pPr>
              <w:pStyle w:val="TAC"/>
              <w:rPr>
                <w:sz w:val="16"/>
                <w:szCs w:val="16"/>
              </w:rPr>
            </w:pPr>
            <w:r w:rsidRPr="009E3C81">
              <w:rPr>
                <w:sz w:val="16"/>
                <w:szCs w:val="16"/>
              </w:rPr>
              <w:t>C1-214988</w:t>
            </w:r>
          </w:p>
          <w:p w14:paraId="59EA7DC6" w14:textId="77777777" w:rsidR="009E3C81" w:rsidRPr="009E3C81" w:rsidRDefault="009E3C81" w:rsidP="009E3C81">
            <w:pPr>
              <w:pStyle w:val="TAC"/>
              <w:rPr>
                <w:sz w:val="16"/>
                <w:szCs w:val="16"/>
              </w:rPr>
            </w:pPr>
            <w:r w:rsidRPr="009E3C81">
              <w:rPr>
                <w:sz w:val="16"/>
                <w:szCs w:val="16"/>
              </w:rPr>
              <w:t>C1-214989</w:t>
            </w:r>
          </w:p>
          <w:p w14:paraId="13E7F105" w14:textId="77777777" w:rsidR="009E3C81" w:rsidRPr="009E3C81" w:rsidRDefault="009E3C81" w:rsidP="009E3C81">
            <w:pPr>
              <w:pStyle w:val="TAC"/>
              <w:rPr>
                <w:sz w:val="16"/>
                <w:szCs w:val="16"/>
              </w:rPr>
            </w:pPr>
            <w:r w:rsidRPr="009E3C81">
              <w:rPr>
                <w:sz w:val="16"/>
                <w:szCs w:val="16"/>
              </w:rPr>
              <w:t>C1-214990</w:t>
            </w:r>
          </w:p>
          <w:p w14:paraId="4416095C" w14:textId="77777777" w:rsidR="009E3C81" w:rsidRPr="009E3C81" w:rsidRDefault="009E3C81" w:rsidP="009E3C81">
            <w:pPr>
              <w:pStyle w:val="TAC"/>
              <w:rPr>
                <w:sz w:val="16"/>
                <w:szCs w:val="16"/>
              </w:rPr>
            </w:pPr>
            <w:r w:rsidRPr="009E3C81">
              <w:rPr>
                <w:sz w:val="16"/>
                <w:szCs w:val="16"/>
              </w:rPr>
              <w:t>C1-214991</w:t>
            </w:r>
          </w:p>
          <w:p w14:paraId="1C71DF46" w14:textId="77777777" w:rsidR="009E3C81" w:rsidRPr="009E3C81" w:rsidRDefault="009E3C81" w:rsidP="009E3C81">
            <w:pPr>
              <w:pStyle w:val="TAC"/>
              <w:rPr>
                <w:sz w:val="16"/>
                <w:szCs w:val="16"/>
              </w:rPr>
            </w:pPr>
            <w:r w:rsidRPr="009E3C81">
              <w:rPr>
                <w:sz w:val="16"/>
                <w:szCs w:val="16"/>
              </w:rPr>
              <w:t>C1-214992</w:t>
            </w:r>
          </w:p>
          <w:p w14:paraId="578F3388" w14:textId="77777777" w:rsidR="009E3C81" w:rsidRPr="009E3C81" w:rsidRDefault="009E3C81" w:rsidP="009E3C81">
            <w:pPr>
              <w:pStyle w:val="TAC"/>
              <w:rPr>
                <w:sz w:val="16"/>
                <w:szCs w:val="16"/>
              </w:rPr>
            </w:pPr>
            <w:r w:rsidRPr="009E3C81">
              <w:rPr>
                <w:sz w:val="16"/>
                <w:szCs w:val="16"/>
              </w:rPr>
              <w:t>C1-215166</w:t>
            </w:r>
          </w:p>
          <w:p w14:paraId="2942EE44" w14:textId="2BB8BD9A" w:rsidR="004570BC" w:rsidRDefault="009E3C81" w:rsidP="009E3C81">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3492271A" w:rsidR="004570BC" w:rsidRPr="00F0200C" w:rsidRDefault="004570BC" w:rsidP="002855FB">
            <w:pPr>
              <w:pStyle w:val="TAL"/>
              <w:rPr>
                <w:sz w:val="16"/>
                <w:szCs w:val="16"/>
              </w:rPr>
            </w:pPr>
            <w:r w:rsidRPr="00F0200C">
              <w:rPr>
                <w:sz w:val="16"/>
                <w:szCs w:val="16"/>
              </w:rPr>
              <w:t>Implementing the following p-CR</w:t>
            </w:r>
            <w:r w:rsidR="00965876">
              <w:rPr>
                <w:rFonts w:hint="eastAsia"/>
                <w:sz w:val="16"/>
                <w:szCs w:val="16"/>
                <w:lang w:eastAsia="zh-CN"/>
              </w:rPr>
              <w:t>s</w:t>
            </w:r>
            <w:r w:rsidRPr="00F0200C">
              <w:rPr>
                <w:sz w:val="16"/>
                <w:szCs w:val="16"/>
              </w:rPr>
              <w:t xml:space="preserve"> agreed by CT1:</w:t>
            </w:r>
            <w:r w:rsidRPr="00F0200C">
              <w:rPr>
                <w:sz w:val="16"/>
                <w:szCs w:val="16"/>
              </w:rPr>
              <w:br/>
            </w:r>
            <w:r w:rsidR="002D46A8" w:rsidRPr="002D46A8">
              <w:rPr>
                <w:sz w:val="16"/>
                <w:szCs w:val="16"/>
              </w:rPr>
              <w:t>C1-214712</w:t>
            </w:r>
            <w:r w:rsidR="002D46A8">
              <w:rPr>
                <w:sz w:val="16"/>
                <w:szCs w:val="16"/>
              </w:rPr>
              <w:t xml:space="preserve">, </w:t>
            </w:r>
            <w:r w:rsidR="002D46A8" w:rsidRPr="002D46A8">
              <w:rPr>
                <w:sz w:val="16"/>
                <w:szCs w:val="16"/>
              </w:rPr>
              <w:t>C1-214713</w:t>
            </w:r>
            <w:r w:rsidR="002D46A8">
              <w:rPr>
                <w:sz w:val="16"/>
                <w:szCs w:val="16"/>
              </w:rPr>
              <w:t xml:space="preserve">, </w:t>
            </w:r>
            <w:r w:rsidR="002D46A8" w:rsidRPr="002D46A8">
              <w:rPr>
                <w:sz w:val="16"/>
                <w:szCs w:val="16"/>
              </w:rPr>
              <w:t>C1-214714</w:t>
            </w:r>
            <w:r w:rsidR="002D46A8">
              <w:rPr>
                <w:sz w:val="16"/>
                <w:szCs w:val="16"/>
              </w:rPr>
              <w:t xml:space="preserve">, </w:t>
            </w:r>
            <w:r w:rsidR="002D46A8" w:rsidRPr="002D46A8">
              <w:rPr>
                <w:sz w:val="16"/>
                <w:szCs w:val="16"/>
              </w:rPr>
              <w:t>C1-214984</w:t>
            </w:r>
            <w:r w:rsidR="002D46A8">
              <w:rPr>
                <w:sz w:val="16"/>
                <w:szCs w:val="16"/>
              </w:rPr>
              <w:t xml:space="preserve">, </w:t>
            </w:r>
            <w:r w:rsidR="002D46A8" w:rsidRPr="002D46A8">
              <w:rPr>
                <w:sz w:val="16"/>
                <w:szCs w:val="16"/>
              </w:rPr>
              <w:t>C1-214985</w:t>
            </w:r>
            <w:r w:rsidR="002D46A8">
              <w:rPr>
                <w:sz w:val="16"/>
                <w:szCs w:val="16"/>
              </w:rPr>
              <w:t xml:space="preserve">, </w:t>
            </w:r>
            <w:r w:rsidR="002D46A8" w:rsidRPr="002D46A8">
              <w:rPr>
                <w:sz w:val="16"/>
                <w:szCs w:val="16"/>
              </w:rPr>
              <w:t>C1-214986</w:t>
            </w:r>
            <w:r w:rsidR="002D46A8">
              <w:rPr>
                <w:sz w:val="16"/>
                <w:szCs w:val="16"/>
              </w:rPr>
              <w:t xml:space="preserve">, </w:t>
            </w:r>
            <w:r w:rsidR="002D46A8" w:rsidRPr="002D46A8">
              <w:rPr>
                <w:sz w:val="16"/>
                <w:szCs w:val="16"/>
              </w:rPr>
              <w:t>C1-214987</w:t>
            </w:r>
            <w:r w:rsidR="002D46A8">
              <w:rPr>
                <w:sz w:val="16"/>
                <w:szCs w:val="16"/>
              </w:rPr>
              <w:t xml:space="preserve">, </w:t>
            </w:r>
            <w:r w:rsidR="002D46A8" w:rsidRPr="002D46A8">
              <w:rPr>
                <w:sz w:val="16"/>
                <w:szCs w:val="16"/>
              </w:rPr>
              <w:t>C1-214988</w:t>
            </w:r>
            <w:r w:rsidR="002D46A8">
              <w:rPr>
                <w:sz w:val="16"/>
                <w:szCs w:val="16"/>
              </w:rPr>
              <w:t xml:space="preserve">, </w:t>
            </w:r>
            <w:r w:rsidR="002D46A8" w:rsidRPr="002D46A8">
              <w:rPr>
                <w:sz w:val="16"/>
                <w:szCs w:val="16"/>
              </w:rPr>
              <w:t>C1-214989</w:t>
            </w:r>
            <w:r w:rsidR="002D46A8">
              <w:rPr>
                <w:sz w:val="16"/>
                <w:szCs w:val="16"/>
              </w:rPr>
              <w:t xml:space="preserve">, </w:t>
            </w:r>
            <w:r w:rsidR="002D46A8" w:rsidRPr="002D46A8">
              <w:rPr>
                <w:sz w:val="16"/>
                <w:szCs w:val="16"/>
              </w:rPr>
              <w:t>C1-214990</w:t>
            </w:r>
            <w:r w:rsidR="002D46A8">
              <w:rPr>
                <w:sz w:val="16"/>
                <w:szCs w:val="16"/>
              </w:rPr>
              <w:t xml:space="preserve">, </w:t>
            </w:r>
            <w:r w:rsidR="002D46A8" w:rsidRPr="002D46A8">
              <w:rPr>
                <w:sz w:val="16"/>
                <w:szCs w:val="16"/>
              </w:rPr>
              <w:t>C1-214991</w:t>
            </w:r>
            <w:r w:rsidR="002855FB">
              <w:rPr>
                <w:sz w:val="16"/>
                <w:szCs w:val="16"/>
              </w:rPr>
              <w:t xml:space="preserve">, </w:t>
            </w:r>
            <w:r w:rsidR="002D46A8" w:rsidRPr="002D46A8">
              <w:rPr>
                <w:sz w:val="16"/>
                <w:szCs w:val="16"/>
              </w:rPr>
              <w:t>C1-214992</w:t>
            </w:r>
            <w:r w:rsidR="002855FB">
              <w:rPr>
                <w:sz w:val="16"/>
                <w:szCs w:val="16"/>
              </w:rPr>
              <w:t xml:space="preserve">, </w:t>
            </w:r>
            <w:r w:rsidR="002D46A8" w:rsidRPr="002D46A8">
              <w:rPr>
                <w:sz w:val="16"/>
                <w:szCs w:val="16"/>
              </w:rPr>
              <w:t>C1-215166</w:t>
            </w:r>
            <w:r w:rsidR="002855FB">
              <w:rPr>
                <w:sz w:val="16"/>
                <w:szCs w:val="16"/>
              </w:rPr>
              <w:t xml:space="preserve">, </w:t>
            </w:r>
            <w:r w:rsidR="002D46A8"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3E8BDC7D" w:rsidR="004570BC" w:rsidRDefault="004570BC" w:rsidP="004570BC">
            <w:pPr>
              <w:pStyle w:val="TAC"/>
              <w:rPr>
                <w:sz w:val="16"/>
                <w:szCs w:val="16"/>
              </w:rPr>
            </w:pPr>
            <w:r>
              <w:rPr>
                <w:sz w:val="16"/>
                <w:szCs w:val="16"/>
              </w:rPr>
              <w:t>0.</w:t>
            </w:r>
            <w:r w:rsidR="00965876">
              <w:rPr>
                <w:sz w:val="16"/>
                <w:szCs w:val="16"/>
              </w:rPr>
              <w:t>2</w:t>
            </w:r>
            <w:r>
              <w:rPr>
                <w:sz w:val="16"/>
                <w:szCs w:val="16"/>
              </w:rPr>
              <w:t>.0</w:t>
            </w:r>
          </w:p>
        </w:tc>
      </w:tr>
      <w:tr w:rsidR="00E3382C"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50D40755" w:rsidR="00E3382C" w:rsidRDefault="00E3382C" w:rsidP="00E3382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9DC3A1A" w:rsidR="00E3382C" w:rsidRPr="00913BB3" w:rsidRDefault="00E3382C" w:rsidP="00E3382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FE303" w14:textId="77777777" w:rsidR="009C13E7" w:rsidRPr="009C13E7" w:rsidRDefault="009C13E7" w:rsidP="009C13E7">
            <w:pPr>
              <w:pStyle w:val="TAC"/>
              <w:rPr>
                <w:sz w:val="16"/>
                <w:szCs w:val="16"/>
              </w:rPr>
            </w:pPr>
            <w:r w:rsidRPr="009C13E7">
              <w:rPr>
                <w:sz w:val="16"/>
                <w:szCs w:val="16"/>
              </w:rPr>
              <w:t>C1-215764</w:t>
            </w:r>
          </w:p>
          <w:p w14:paraId="5A54CEF1" w14:textId="77777777" w:rsidR="009C13E7" w:rsidRPr="009C13E7" w:rsidRDefault="009C13E7" w:rsidP="009C13E7">
            <w:pPr>
              <w:pStyle w:val="TAC"/>
              <w:rPr>
                <w:sz w:val="16"/>
                <w:szCs w:val="16"/>
              </w:rPr>
            </w:pPr>
            <w:r w:rsidRPr="009C13E7">
              <w:rPr>
                <w:sz w:val="16"/>
                <w:szCs w:val="16"/>
              </w:rPr>
              <w:t>C1-215765</w:t>
            </w:r>
          </w:p>
          <w:p w14:paraId="0293E020" w14:textId="77777777" w:rsidR="009C13E7" w:rsidRPr="009C13E7" w:rsidRDefault="009C13E7" w:rsidP="009C13E7">
            <w:pPr>
              <w:pStyle w:val="TAC"/>
              <w:rPr>
                <w:sz w:val="16"/>
                <w:szCs w:val="16"/>
              </w:rPr>
            </w:pPr>
            <w:r w:rsidRPr="009C13E7">
              <w:rPr>
                <w:sz w:val="16"/>
                <w:szCs w:val="16"/>
              </w:rPr>
              <w:t>C1-215766</w:t>
            </w:r>
          </w:p>
          <w:p w14:paraId="7E09E6AA" w14:textId="77777777" w:rsidR="009C13E7" w:rsidRPr="009C13E7" w:rsidRDefault="009C13E7" w:rsidP="009C13E7">
            <w:pPr>
              <w:pStyle w:val="TAC"/>
              <w:rPr>
                <w:sz w:val="16"/>
                <w:szCs w:val="16"/>
              </w:rPr>
            </w:pPr>
            <w:r w:rsidRPr="009C13E7">
              <w:rPr>
                <w:sz w:val="16"/>
                <w:szCs w:val="16"/>
              </w:rPr>
              <w:t>C1-215767</w:t>
            </w:r>
          </w:p>
          <w:p w14:paraId="5CE30D0E" w14:textId="77777777" w:rsidR="009C13E7" w:rsidRPr="009C13E7" w:rsidRDefault="009C13E7" w:rsidP="009C13E7">
            <w:pPr>
              <w:pStyle w:val="TAC"/>
              <w:rPr>
                <w:sz w:val="16"/>
                <w:szCs w:val="16"/>
              </w:rPr>
            </w:pPr>
            <w:r w:rsidRPr="009C13E7">
              <w:rPr>
                <w:sz w:val="16"/>
                <w:szCs w:val="16"/>
              </w:rPr>
              <w:t>C1-215768</w:t>
            </w:r>
          </w:p>
          <w:p w14:paraId="0D78C840" w14:textId="77777777" w:rsidR="009C13E7" w:rsidRPr="009C13E7" w:rsidRDefault="009C13E7" w:rsidP="009C13E7">
            <w:pPr>
              <w:pStyle w:val="TAC"/>
              <w:rPr>
                <w:sz w:val="16"/>
                <w:szCs w:val="16"/>
              </w:rPr>
            </w:pPr>
            <w:r w:rsidRPr="009C13E7">
              <w:rPr>
                <w:sz w:val="16"/>
                <w:szCs w:val="16"/>
              </w:rPr>
              <w:t>C1-215769</w:t>
            </w:r>
          </w:p>
          <w:p w14:paraId="6DA703E2" w14:textId="77777777" w:rsidR="009C13E7" w:rsidRPr="009C13E7" w:rsidRDefault="009C13E7" w:rsidP="009C13E7">
            <w:pPr>
              <w:pStyle w:val="TAC"/>
              <w:rPr>
                <w:sz w:val="16"/>
                <w:szCs w:val="16"/>
              </w:rPr>
            </w:pPr>
            <w:r w:rsidRPr="009C13E7">
              <w:rPr>
                <w:sz w:val="16"/>
                <w:szCs w:val="16"/>
              </w:rPr>
              <w:t>C1-215770</w:t>
            </w:r>
          </w:p>
          <w:p w14:paraId="3B4CDDA1" w14:textId="77777777" w:rsidR="009C13E7" w:rsidRPr="009C13E7" w:rsidRDefault="009C13E7" w:rsidP="009C13E7">
            <w:pPr>
              <w:pStyle w:val="TAC"/>
              <w:rPr>
                <w:sz w:val="16"/>
                <w:szCs w:val="16"/>
              </w:rPr>
            </w:pPr>
            <w:r w:rsidRPr="009C13E7">
              <w:rPr>
                <w:sz w:val="16"/>
                <w:szCs w:val="16"/>
              </w:rPr>
              <w:t>C1-215771</w:t>
            </w:r>
          </w:p>
          <w:p w14:paraId="0EDF2BF4" w14:textId="77777777" w:rsidR="009C13E7" w:rsidRPr="009C13E7" w:rsidRDefault="009C13E7" w:rsidP="009C13E7">
            <w:pPr>
              <w:pStyle w:val="TAC"/>
              <w:rPr>
                <w:sz w:val="16"/>
                <w:szCs w:val="16"/>
              </w:rPr>
            </w:pPr>
            <w:r w:rsidRPr="009C13E7">
              <w:rPr>
                <w:sz w:val="16"/>
                <w:szCs w:val="16"/>
              </w:rPr>
              <w:t>C1-215772</w:t>
            </w:r>
          </w:p>
          <w:p w14:paraId="22A5E78A" w14:textId="77777777" w:rsidR="009C13E7" w:rsidRPr="009C13E7" w:rsidRDefault="009C13E7" w:rsidP="009C13E7">
            <w:pPr>
              <w:pStyle w:val="TAC"/>
              <w:rPr>
                <w:sz w:val="16"/>
                <w:szCs w:val="16"/>
              </w:rPr>
            </w:pPr>
            <w:r w:rsidRPr="009C13E7">
              <w:rPr>
                <w:sz w:val="16"/>
                <w:szCs w:val="16"/>
              </w:rPr>
              <w:t>C1-215880</w:t>
            </w:r>
          </w:p>
          <w:p w14:paraId="51B05FF0" w14:textId="77777777" w:rsidR="009C13E7" w:rsidRPr="009C13E7" w:rsidRDefault="009C13E7" w:rsidP="009C13E7">
            <w:pPr>
              <w:pStyle w:val="TAC"/>
              <w:rPr>
                <w:sz w:val="16"/>
                <w:szCs w:val="16"/>
              </w:rPr>
            </w:pPr>
            <w:r w:rsidRPr="009C13E7">
              <w:rPr>
                <w:sz w:val="16"/>
                <w:szCs w:val="16"/>
              </w:rPr>
              <w:t>C1-215881</w:t>
            </w:r>
          </w:p>
          <w:p w14:paraId="765D6CFA" w14:textId="77777777" w:rsidR="009C13E7" w:rsidRPr="009C13E7" w:rsidRDefault="009C13E7" w:rsidP="009C13E7">
            <w:pPr>
              <w:pStyle w:val="TAC"/>
              <w:rPr>
                <w:sz w:val="16"/>
                <w:szCs w:val="16"/>
              </w:rPr>
            </w:pPr>
            <w:r w:rsidRPr="009C13E7">
              <w:rPr>
                <w:sz w:val="16"/>
                <w:szCs w:val="16"/>
              </w:rPr>
              <w:t>C1-215882</w:t>
            </w:r>
          </w:p>
          <w:p w14:paraId="792A9725" w14:textId="77777777" w:rsidR="009C13E7" w:rsidRPr="009C13E7" w:rsidRDefault="009C13E7" w:rsidP="009C13E7">
            <w:pPr>
              <w:pStyle w:val="TAC"/>
              <w:rPr>
                <w:sz w:val="16"/>
                <w:szCs w:val="16"/>
              </w:rPr>
            </w:pPr>
            <w:r w:rsidRPr="009C13E7">
              <w:rPr>
                <w:sz w:val="16"/>
                <w:szCs w:val="16"/>
              </w:rPr>
              <w:t>C1-215883</w:t>
            </w:r>
          </w:p>
          <w:p w14:paraId="71F56F08" w14:textId="77777777" w:rsidR="009C13E7" w:rsidRPr="009C13E7" w:rsidRDefault="009C13E7" w:rsidP="009C13E7">
            <w:pPr>
              <w:pStyle w:val="TAC"/>
              <w:rPr>
                <w:sz w:val="16"/>
                <w:szCs w:val="16"/>
              </w:rPr>
            </w:pPr>
            <w:r w:rsidRPr="009C13E7">
              <w:rPr>
                <w:sz w:val="16"/>
                <w:szCs w:val="16"/>
              </w:rPr>
              <w:t>C1-215884</w:t>
            </w:r>
          </w:p>
          <w:p w14:paraId="6FB18B33" w14:textId="77777777" w:rsidR="009C13E7" w:rsidRPr="009C13E7" w:rsidRDefault="009C13E7" w:rsidP="009C13E7">
            <w:pPr>
              <w:pStyle w:val="TAC"/>
              <w:rPr>
                <w:sz w:val="16"/>
                <w:szCs w:val="16"/>
              </w:rPr>
            </w:pPr>
            <w:r w:rsidRPr="009C13E7">
              <w:rPr>
                <w:sz w:val="16"/>
                <w:szCs w:val="16"/>
              </w:rPr>
              <w:t>C1-215885</w:t>
            </w:r>
          </w:p>
          <w:p w14:paraId="09362921" w14:textId="77777777" w:rsidR="009C13E7" w:rsidRPr="009C13E7" w:rsidRDefault="009C13E7" w:rsidP="009C13E7">
            <w:pPr>
              <w:pStyle w:val="TAC"/>
              <w:rPr>
                <w:sz w:val="16"/>
                <w:szCs w:val="16"/>
              </w:rPr>
            </w:pPr>
            <w:r w:rsidRPr="009C13E7">
              <w:rPr>
                <w:sz w:val="16"/>
                <w:szCs w:val="16"/>
              </w:rPr>
              <w:t>C1-215886</w:t>
            </w:r>
          </w:p>
          <w:p w14:paraId="2942EE4D" w14:textId="7DD4855E" w:rsidR="00E3382C" w:rsidRDefault="009C13E7" w:rsidP="009C13E7">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E3382C" w:rsidRPr="006B0D02" w:rsidRDefault="00E3382C" w:rsidP="00E338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E3382C" w:rsidRPr="006B0D02" w:rsidRDefault="00E3382C" w:rsidP="00E33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E3382C" w:rsidRPr="006B0D02" w:rsidRDefault="00E3382C" w:rsidP="00E338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18794A2B" w:rsidR="00E3382C" w:rsidRDefault="00E3382C" w:rsidP="00E5087A">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00E5087A" w:rsidRPr="00E5087A">
              <w:rPr>
                <w:sz w:val="16"/>
                <w:szCs w:val="16"/>
              </w:rPr>
              <w:t>C1-215764</w:t>
            </w:r>
            <w:r w:rsidR="00E5087A">
              <w:rPr>
                <w:sz w:val="16"/>
                <w:szCs w:val="16"/>
              </w:rPr>
              <w:t xml:space="preserve">, </w:t>
            </w:r>
            <w:r w:rsidR="00E5087A" w:rsidRPr="00E5087A">
              <w:rPr>
                <w:sz w:val="16"/>
                <w:szCs w:val="16"/>
              </w:rPr>
              <w:t>C1-215765</w:t>
            </w:r>
            <w:r w:rsidR="00E5087A">
              <w:rPr>
                <w:sz w:val="16"/>
                <w:szCs w:val="16"/>
              </w:rPr>
              <w:t xml:space="preserve">, </w:t>
            </w:r>
            <w:r w:rsidR="00E5087A" w:rsidRPr="00E5087A">
              <w:rPr>
                <w:sz w:val="16"/>
                <w:szCs w:val="16"/>
              </w:rPr>
              <w:t>C1-215766</w:t>
            </w:r>
            <w:r w:rsidR="00E5087A">
              <w:rPr>
                <w:sz w:val="16"/>
                <w:szCs w:val="16"/>
              </w:rPr>
              <w:t xml:space="preserve">, </w:t>
            </w:r>
            <w:r w:rsidR="00E5087A" w:rsidRPr="00E5087A">
              <w:rPr>
                <w:sz w:val="16"/>
                <w:szCs w:val="16"/>
              </w:rPr>
              <w:t>C1-215767</w:t>
            </w:r>
            <w:r w:rsidR="00E5087A">
              <w:rPr>
                <w:sz w:val="16"/>
                <w:szCs w:val="16"/>
              </w:rPr>
              <w:t xml:space="preserve">, </w:t>
            </w:r>
            <w:r w:rsidR="00E5087A" w:rsidRPr="00E5087A">
              <w:rPr>
                <w:sz w:val="16"/>
                <w:szCs w:val="16"/>
              </w:rPr>
              <w:t>C1-215768</w:t>
            </w:r>
            <w:r w:rsidR="00E5087A">
              <w:rPr>
                <w:sz w:val="16"/>
                <w:szCs w:val="16"/>
              </w:rPr>
              <w:t xml:space="preserve">, </w:t>
            </w:r>
            <w:r w:rsidR="00E5087A" w:rsidRPr="00E5087A">
              <w:rPr>
                <w:sz w:val="16"/>
                <w:szCs w:val="16"/>
              </w:rPr>
              <w:t>C1-215769</w:t>
            </w:r>
            <w:r w:rsidR="00E5087A">
              <w:rPr>
                <w:sz w:val="16"/>
                <w:szCs w:val="16"/>
              </w:rPr>
              <w:t xml:space="preserve">, </w:t>
            </w:r>
            <w:r w:rsidR="00E5087A" w:rsidRPr="00E5087A">
              <w:rPr>
                <w:sz w:val="16"/>
                <w:szCs w:val="16"/>
              </w:rPr>
              <w:t>C1-215770</w:t>
            </w:r>
            <w:r w:rsidR="00E5087A">
              <w:rPr>
                <w:sz w:val="16"/>
                <w:szCs w:val="16"/>
              </w:rPr>
              <w:t xml:space="preserve">, </w:t>
            </w:r>
            <w:r w:rsidR="00E5087A" w:rsidRPr="00E5087A">
              <w:rPr>
                <w:sz w:val="16"/>
                <w:szCs w:val="16"/>
              </w:rPr>
              <w:t>C1-215771</w:t>
            </w:r>
            <w:r w:rsidR="00E5087A">
              <w:rPr>
                <w:sz w:val="16"/>
                <w:szCs w:val="16"/>
              </w:rPr>
              <w:t xml:space="preserve">, </w:t>
            </w:r>
            <w:r w:rsidR="00E5087A" w:rsidRPr="00E5087A">
              <w:rPr>
                <w:sz w:val="16"/>
                <w:szCs w:val="16"/>
              </w:rPr>
              <w:t>C1-215772</w:t>
            </w:r>
            <w:r w:rsidR="00E5087A">
              <w:rPr>
                <w:sz w:val="16"/>
                <w:szCs w:val="16"/>
              </w:rPr>
              <w:t xml:space="preserve">, </w:t>
            </w:r>
            <w:r w:rsidR="00E5087A" w:rsidRPr="00E5087A">
              <w:rPr>
                <w:sz w:val="16"/>
                <w:szCs w:val="16"/>
              </w:rPr>
              <w:t>C1-215880</w:t>
            </w:r>
            <w:r w:rsidR="00E5087A">
              <w:rPr>
                <w:sz w:val="16"/>
                <w:szCs w:val="16"/>
              </w:rPr>
              <w:t xml:space="preserve">, </w:t>
            </w:r>
            <w:r w:rsidR="00E5087A" w:rsidRPr="00E5087A">
              <w:rPr>
                <w:sz w:val="16"/>
                <w:szCs w:val="16"/>
              </w:rPr>
              <w:t>C1-215881</w:t>
            </w:r>
            <w:r w:rsidR="00E5087A">
              <w:rPr>
                <w:sz w:val="16"/>
                <w:szCs w:val="16"/>
              </w:rPr>
              <w:t xml:space="preserve">, </w:t>
            </w:r>
            <w:r w:rsidR="00E5087A" w:rsidRPr="00E5087A">
              <w:rPr>
                <w:sz w:val="16"/>
                <w:szCs w:val="16"/>
              </w:rPr>
              <w:t>C1-215882</w:t>
            </w:r>
            <w:r w:rsidR="00E5087A">
              <w:rPr>
                <w:sz w:val="16"/>
                <w:szCs w:val="16"/>
              </w:rPr>
              <w:t xml:space="preserve">, </w:t>
            </w:r>
            <w:r w:rsidR="00E5087A" w:rsidRPr="00E5087A">
              <w:rPr>
                <w:sz w:val="16"/>
                <w:szCs w:val="16"/>
              </w:rPr>
              <w:t>C1-215883</w:t>
            </w:r>
            <w:r w:rsidR="00E5087A">
              <w:rPr>
                <w:sz w:val="16"/>
                <w:szCs w:val="16"/>
              </w:rPr>
              <w:t xml:space="preserve">, </w:t>
            </w:r>
            <w:r w:rsidR="00E5087A" w:rsidRPr="00E5087A">
              <w:rPr>
                <w:sz w:val="16"/>
                <w:szCs w:val="16"/>
              </w:rPr>
              <w:t>C1-215884</w:t>
            </w:r>
            <w:r w:rsidR="00E5087A">
              <w:rPr>
                <w:sz w:val="16"/>
                <w:szCs w:val="16"/>
              </w:rPr>
              <w:t xml:space="preserve">, </w:t>
            </w:r>
            <w:r w:rsidR="00E5087A" w:rsidRPr="00E5087A">
              <w:rPr>
                <w:sz w:val="16"/>
                <w:szCs w:val="16"/>
              </w:rPr>
              <w:t>C1-215885</w:t>
            </w:r>
            <w:r w:rsidR="00E5087A">
              <w:rPr>
                <w:sz w:val="16"/>
                <w:szCs w:val="16"/>
              </w:rPr>
              <w:t xml:space="preserve">, </w:t>
            </w:r>
            <w:r w:rsidR="00E5087A" w:rsidRPr="00E5087A">
              <w:rPr>
                <w:sz w:val="16"/>
                <w:szCs w:val="16"/>
              </w:rPr>
              <w:t>C1-215886</w:t>
            </w:r>
            <w:r w:rsidR="00E5087A">
              <w:rPr>
                <w:sz w:val="16"/>
                <w:szCs w:val="16"/>
              </w:rPr>
              <w:t xml:space="preserve">, </w:t>
            </w:r>
            <w:r w:rsidR="00E5087A"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5E180C3E" w:rsidR="00E3382C" w:rsidRDefault="00E3382C" w:rsidP="00E3382C">
            <w:pPr>
              <w:pStyle w:val="TAC"/>
              <w:rPr>
                <w:sz w:val="16"/>
                <w:szCs w:val="16"/>
              </w:rPr>
            </w:pPr>
            <w:r>
              <w:rPr>
                <w:sz w:val="16"/>
                <w:szCs w:val="16"/>
              </w:rPr>
              <w:t>0.3.0</w:t>
            </w:r>
          </w:p>
        </w:tc>
      </w:tr>
      <w:tr w:rsidR="003F75EB"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9125A21" w:rsidR="003F75EB" w:rsidRDefault="003F75EB" w:rsidP="003F75EB">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263D12BD" w:rsidR="003F75EB" w:rsidRPr="00913BB3" w:rsidRDefault="003F75EB" w:rsidP="003F75EB">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50B6B" w14:textId="77777777" w:rsidR="00D74309" w:rsidRDefault="00B763D2" w:rsidP="00D74309">
            <w:pPr>
              <w:pStyle w:val="TAC"/>
              <w:rPr>
                <w:sz w:val="16"/>
                <w:szCs w:val="16"/>
              </w:rPr>
            </w:pPr>
            <w:r w:rsidRPr="00B763D2">
              <w:rPr>
                <w:sz w:val="16"/>
                <w:szCs w:val="16"/>
              </w:rPr>
              <w:t>C1-216575</w:t>
            </w:r>
          </w:p>
          <w:p w14:paraId="6375933A" w14:textId="77777777" w:rsidR="00D74309" w:rsidRDefault="00B763D2" w:rsidP="00D74309">
            <w:pPr>
              <w:pStyle w:val="TAC"/>
              <w:rPr>
                <w:sz w:val="16"/>
                <w:szCs w:val="16"/>
              </w:rPr>
            </w:pPr>
            <w:r w:rsidRPr="00B763D2">
              <w:rPr>
                <w:sz w:val="16"/>
                <w:szCs w:val="16"/>
              </w:rPr>
              <w:t>C1-216576</w:t>
            </w:r>
          </w:p>
          <w:p w14:paraId="0C17DACB" w14:textId="77777777" w:rsidR="00D74309" w:rsidRDefault="00B763D2" w:rsidP="00D74309">
            <w:pPr>
              <w:pStyle w:val="TAC"/>
              <w:rPr>
                <w:sz w:val="16"/>
                <w:szCs w:val="16"/>
              </w:rPr>
            </w:pPr>
            <w:r w:rsidRPr="00B763D2">
              <w:rPr>
                <w:sz w:val="16"/>
                <w:szCs w:val="16"/>
              </w:rPr>
              <w:t>C1-216577</w:t>
            </w:r>
          </w:p>
          <w:p w14:paraId="5ABB71B3" w14:textId="77777777" w:rsidR="00D74309" w:rsidRPr="009C13E7" w:rsidRDefault="00B763D2" w:rsidP="00D74309">
            <w:pPr>
              <w:pStyle w:val="TAC"/>
              <w:rPr>
                <w:sz w:val="16"/>
                <w:szCs w:val="16"/>
              </w:rPr>
            </w:pPr>
            <w:r w:rsidRPr="00B763D2">
              <w:rPr>
                <w:sz w:val="16"/>
                <w:szCs w:val="16"/>
              </w:rPr>
              <w:t>C1-216578</w:t>
            </w:r>
          </w:p>
          <w:p w14:paraId="6759AF5A" w14:textId="77777777" w:rsidR="00D74309" w:rsidRPr="009C13E7" w:rsidRDefault="00B763D2" w:rsidP="00D74309">
            <w:pPr>
              <w:pStyle w:val="TAC"/>
              <w:rPr>
                <w:sz w:val="16"/>
                <w:szCs w:val="16"/>
              </w:rPr>
            </w:pPr>
            <w:r w:rsidRPr="00B763D2">
              <w:rPr>
                <w:sz w:val="16"/>
                <w:szCs w:val="16"/>
              </w:rPr>
              <w:t>C1-216579</w:t>
            </w:r>
          </w:p>
          <w:p w14:paraId="5A0F77A2" w14:textId="77777777" w:rsidR="00D74309" w:rsidRPr="009C13E7" w:rsidRDefault="00B763D2" w:rsidP="00D74309">
            <w:pPr>
              <w:pStyle w:val="TAC"/>
              <w:rPr>
                <w:sz w:val="16"/>
                <w:szCs w:val="16"/>
              </w:rPr>
            </w:pPr>
            <w:r w:rsidRPr="00B763D2">
              <w:rPr>
                <w:sz w:val="16"/>
                <w:szCs w:val="16"/>
              </w:rPr>
              <w:t>C1-216580</w:t>
            </w:r>
          </w:p>
          <w:p w14:paraId="34BC7C08" w14:textId="77777777" w:rsidR="00D74309" w:rsidRPr="009C13E7" w:rsidRDefault="00B763D2" w:rsidP="00D74309">
            <w:pPr>
              <w:pStyle w:val="TAC"/>
              <w:rPr>
                <w:sz w:val="16"/>
                <w:szCs w:val="16"/>
              </w:rPr>
            </w:pPr>
            <w:r w:rsidRPr="00B763D2">
              <w:rPr>
                <w:sz w:val="16"/>
                <w:szCs w:val="16"/>
              </w:rPr>
              <w:t>C1-216581</w:t>
            </w:r>
          </w:p>
          <w:p w14:paraId="48BD9AB4" w14:textId="77777777" w:rsidR="00D74309" w:rsidRPr="009C13E7" w:rsidRDefault="00B763D2" w:rsidP="00D74309">
            <w:pPr>
              <w:pStyle w:val="TAC"/>
              <w:rPr>
                <w:sz w:val="16"/>
                <w:szCs w:val="16"/>
              </w:rPr>
            </w:pPr>
            <w:r w:rsidRPr="00B763D2">
              <w:rPr>
                <w:sz w:val="16"/>
                <w:szCs w:val="16"/>
              </w:rPr>
              <w:t>C1-216733</w:t>
            </w:r>
          </w:p>
          <w:p w14:paraId="3FF8FD5F" w14:textId="77777777" w:rsidR="00D74309" w:rsidRPr="009C13E7" w:rsidRDefault="00B763D2" w:rsidP="00D74309">
            <w:pPr>
              <w:pStyle w:val="TAC"/>
              <w:rPr>
                <w:sz w:val="16"/>
                <w:szCs w:val="16"/>
              </w:rPr>
            </w:pPr>
            <w:r w:rsidRPr="00B763D2">
              <w:rPr>
                <w:sz w:val="16"/>
                <w:szCs w:val="16"/>
              </w:rPr>
              <w:t>C1-216734</w:t>
            </w:r>
          </w:p>
          <w:p w14:paraId="1723D772" w14:textId="77777777" w:rsidR="00D74309" w:rsidRPr="009C13E7" w:rsidRDefault="00B763D2" w:rsidP="00D74309">
            <w:pPr>
              <w:pStyle w:val="TAC"/>
              <w:rPr>
                <w:sz w:val="16"/>
                <w:szCs w:val="16"/>
              </w:rPr>
            </w:pPr>
            <w:r w:rsidRPr="00B763D2">
              <w:rPr>
                <w:sz w:val="16"/>
                <w:szCs w:val="16"/>
              </w:rPr>
              <w:t>C1-216735</w:t>
            </w:r>
          </w:p>
          <w:p w14:paraId="2942EE56" w14:textId="4BD8480C" w:rsidR="003F75EB" w:rsidRDefault="00B763D2" w:rsidP="00D74309">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3F75EB" w:rsidRPr="006B0D02" w:rsidRDefault="003F75EB" w:rsidP="003F75E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3F75EB" w:rsidRPr="006B0D02" w:rsidRDefault="003F75EB" w:rsidP="003F75E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3F75EB" w:rsidRPr="006B0D02" w:rsidRDefault="003F75EB" w:rsidP="003F75E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47F8FF32" w:rsidR="003F75EB" w:rsidRDefault="003F75EB" w:rsidP="00B763D2">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00B763D2" w:rsidRPr="00B763D2">
              <w:rPr>
                <w:sz w:val="16"/>
                <w:szCs w:val="16"/>
              </w:rPr>
              <w:t>C1-216575</w:t>
            </w:r>
            <w:r w:rsidR="00B65395">
              <w:rPr>
                <w:sz w:val="16"/>
                <w:szCs w:val="16"/>
              </w:rPr>
              <w:t xml:space="preserve">, </w:t>
            </w:r>
            <w:r w:rsidR="00B763D2" w:rsidRPr="00B763D2">
              <w:rPr>
                <w:sz w:val="16"/>
                <w:szCs w:val="16"/>
              </w:rPr>
              <w:t>C1-216576</w:t>
            </w:r>
            <w:r w:rsidR="00B65395">
              <w:rPr>
                <w:sz w:val="16"/>
                <w:szCs w:val="16"/>
              </w:rPr>
              <w:t xml:space="preserve">, </w:t>
            </w:r>
            <w:r w:rsidR="00B763D2" w:rsidRPr="00B763D2">
              <w:rPr>
                <w:sz w:val="16"/>
                <w:szCs w:val="16"/>
              </w:rPr>
              <w:t>C1-216577</w:t>
            </w:r>
            <w:r w:rsidR="00B65395">
              <w:rPr>
                <w:sz w:val="16"/>
                <w:szCs w:val="16"/>
              </w:rPr>
              <w:t xml:space="preserve">, </w:t>
            </w:r>
            <w:r w:rsidR="00B763D2" w:rsidRPr="00B763D2">
              <w:rPr>
                <w:sz w:val="16"/>
                <w:szCs w:val="16"/>
              </w:rPr>
              <w:t>C1-216578</w:t>
            </w:r>
            <w:r w:rsidR="00B65395">
              <w:rPr>
                <w:sz w:val="16"/>
                <w:szCs w:val="16"/>
              </w:rPr>
              <w:t xml:space="preserve">, </w:t>
            </w:r>
            <w:r w:rsidR="00B763D2" w:rsidRPr="00B763D2">
              <w:rPr>
                <w:sz w:val="16"/>
                <w:szCs w:val="16"/>
              </w:rPr>
              <w:t>C1-216579</w:t>
            </w:r>
            <w:r w:rsidR="00B65395">
              <w:rPr>
                <w:sz w:val="16"/>
                <w:szCs w:val="16"/>
              </w:rPr>
              <w:t xml:space="preserve">, </w:t>
            </w:r>
            <w:r w:rsidR="00B763D2" w:rsidRPr="00B763D2">
              <w:rPr>
                <w:sz w:val="16"/>
                <w:szCs w:val="16"/>
              </w:rPr>
              <w:t>C1-216580</w:t>
            </w:r>
            <w:r w:rsidR="00B65395">
              <w:rPr>
                <w:sz w:val="16"/>
                <w:szCs w:val="16"/>
              </w:rPr>
              <w:t xml:space="preserve">, </w:t>
            </w:r>
            <w:r w:rsidR="00B763D2" w:rsidRPr="00B763D2">
              <w:rPr>
                <w:sz w:val="16"/>
                <w:szCs w:val="16"/>
              </w:rPr>
              <w:t>C1-216581</w:t>
            </w:r>
            <w:r w:rsidR="00B65395">
              <w:rPr>
                <w:sz w:val="16"/>
                <w:szCs w:val="16"/>
              </w:rPr>
              <w:t xml:space="preserve">, </w:t>
            </w:r>
            <w:r w:rsidR="00B763D2" w:rsidRPr="00B763D2">
              <w:rPr>
                <w:sz w:val="16"/>
                <w:szCs w:val="16"/>
              </w:rPr>
              <w:t>C1-216733</w:t>
            </w:r>
            <w:r w:rsidR="00B65395">
              <w:rPr>
                <w:sz w:val="16"/>
                <w:szCs w:val="16"/>
              </w:rPr>
              <w:t xml:space="preserve">, </w:t>
            </w:r>
            <w:r w:rsidR="00B763D2" w:rsidRPr="00B763D2">
              <w:rPr>
                <w:sz w:val="16"/>
                <w:szCs w:val="16"/>
              </w:rPr>
              <w:t>C1-216734</w:t>
            </w:r>
            <w:r w:rsidR="00B65395">
              <w:rPr>
                <w:sz w:val="16"/>
                <w:szCs w:val="16"/>
              </w:rPr>
              <w:t xml:space="preserve">, </w:t>
            </w:r>
            <w:r w:rsidR="00B763D2" w:rsidRPr="00B763D2">
              <w:rPr>
                <w:sz w:val="16"/>
                <w:szCs w:val="16"/>
              </w:rPr>
              <w:t>C1-216735</w:t>
            </w:r>
            <w:r w:rsidR="00B65395">
              <w:rPr>
                <w:sz w:val="16"/>
                <w:szCs w:val="16"/>
              </w:rPr>
              <w:t xml:space="preserve">, </w:t>
            </w:r>
            <w:r w:rsidR="00B763D2"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52884" w:rsidR="003F75EB" w:rsidRDefault="003F75EB" w:rsidP="003F75EB">
            <w:pPr>
              <w:pStyle w:val="TAC"/>
              <w:rPr>
                <w:sz w:val="16"/>
                <w:szCs w:val="16"/>
              </w:rPr>
            </w:pPr>
            <w:r>
              <w:rPr>
                <w:sz w:val="16"/>
                <w:szCs w:val="16"/>
              </w:rPr>
              <w:t>0.</w:t>
            </w:r>
            <w:r w:rsidR="005352BD">
              <w:rPr>
                <w:sz w:val="16"/>
                <w:szCs w:val="16"/>
              </w:rPr>
              <w:t>4</w:t>
            </w:r>
            <w:r>
              <w:rPr>
                <w:sz w:val="16"/>
                <w:szCs w:val="16"/>
              </w:rPr>
              <w:t>.0</w:t>
            </w:r>
          </w:p>
        </w:tc>
      </w:tr>
      <w:tr w:rsidR="003F75EB"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3F75EB" w:rsidRDefault="003F75EB" w:rsidP="003F75EB">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3F75EB" w:rsidRPr="00913BB3" w:rsidRDefault="003F75EB" w:rsidP="003F75EB">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F75EB" w:rsidRDefault="003F75EB" w:rsidP="003F75EB">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F75EB" w:rsidRPr="006B0D02" w:rsidRDefault="003F75EB" w:rsidP="003F75E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F75EB" w:rsidRPr="006B0D02" w:rsidRDefault="003F75EB" w:rsidP="003F75E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F75EB" w:rsidRPr="006B0D02" w:rsidRDefault="003F75EB" w:rsidP="003F75E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3F75EB" w:rsidRDefault="003F75EB" w:rsidP="003F75E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3F75EB" w:rsidRDefault="003F75EB" w:rsidP="003F75EB">
            <w:pPr>
              <w:pStyle w:val="TAC"/>
              <w:rPr>
                <w:sz w:val="16"/>
                <w:szCs w:val="16"/>
              </w:rPr>
            </w:pPr>
          </w:p>
        </w:tc>
      </w:tr>
      <w:tr w:rsidR="003F75EB"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3F75EB" w:rsidRDefault="003F75EB" w:rsidP="003F75EB">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3F75EB" w:rsidRDefault="003F75EB" w:rsidP="003F75EB">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3F75EB" w:rsidRDefault="003F75EB" w:rsidP="003F75EB">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3F75EB" w:rsidRPr="006B0D02" w:rsidRDefault="003F75EB" w:rsidP="003F75E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3F75EB" w:rsidRPr="006B0D02" w:rsidRDefault="003F75EB" w:rsidP="003F75E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3F75EB" w:rsidRPr="006B0D02" w:rsidRDefault="003F75EB" w:rsidP="003F75E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3F75EB" w:rsidRPr="00F0200C" w:rsidRDefault="003F75EB" w:rsidP="003F75E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3F75EB" w:rsidRDefault="003F75EB" w:rsidP="003F75EB">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74B9F" w14:textId="77777777" w:rsidR="0055252B" w:rsidRDefault="0055252B">
      <w:r>
        <w:separator/>
      </w:r>
    </w:p>
  </w:endnote>
  <w:endnote w:type="continuationSeparator" w:id="0">
    <w:p w14:paraId="7A4DBC92" w14:textId="77777777" w:rsidR="0055252B" w:rsidRDefault="0055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225684" w:rsidRDefault="0022568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E88B2" w14:textId="77777777" w:rsidR="0055252B" w:rsidRDefault="0055252B">
      <w:r>
        <w:separator/>
      </w:r>
    </w:p>
  </w:footnote>
  <w:footnote w:type="continuationSeparator" w:id="0">
    <w:p w14:paraId="0F4B6FE1" w14:textId="77777777" w:rsidR="0055252B" w:rsidRDefault="00552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15BBA8D4" w:rsidR="00225684" w:rsidRDefault="00225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528">
      <w:rPr>
        <w:rFonts w:ascii="Arial" w:hAnsi="Arial" w:cs="Arial"/>
        <w:b/>
        <w:noProof/>
        <w:sz w:val="18"/>
        <w:szCs w:val="18"/>
      </w:rPr>
      <w:t>3GPP TS 24.257 V0.4.0 (2021-11)</w:t>
    </w:r>
    <w:r>
      <w:rPr>
        <w:rFonts w:ascii="Arial" w:hAnsi="Arial" w:cs="Arial"/>
        <w:b/>
        <w:sz w:val="18"/>
        <w:szCs w:val="18"/>
      </w:rPr>
      <w:fldChar w:fldCharType="end"/>
    </w:r>
  </w:p>
  <w:p w14:paraId="2942EE8D" w14:textId="77777777" w:rsidR="00225684" w:rsidRDefault="00225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942EE8E" w14:textId="064B40E6" w:rsidR="00225684" w:rsidRDefault="00225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528">
      <w:rPr>
        <w:rFonts w:ascii="Arial" w:hAnsi="Arial" w:cs="Arial"/>
        <w:b/>
        <w:noProof/>
        <w:sz w:val="18"/>
        <w:szCs w:val="18"/>
      </w:rPr>
      <w:t>Release 17</w:t>
    </w:r>
    <w:r>
      <w:rPr>
        <w:rFonts w:ascii="Arial" w:hAnsi="Arial" w:cs="Arial"/>
        <w:b/>
        <w:sz w:val="18"/>
        <w:szCs w:val="18"/>
      </w:rPr>
      <w:fldChar w:fldCharType="end"/>
    </w:r>
  </w:p>
  <w:p w14:paraId="2942EE8F" w14:textId="77777777" w:rsidR="00225684" w:rsidRDefault="002256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43"/>
    <w:rsid w:val="00002422"/>
    <w:rsid w:val="00004DA7"/>
    <w:rsid w:val="000064FE"/>
    <w:rsid w:val="0001167D"/>
    <w:rsid w:val="000127BE"/>
    <w:rsid w:val="00014F2B"/>
    <w:rsid w:val="00016E83"/>
    <w:rsid w:val="000204CF"/>
    <w:rsid w:val="0002093E"/>
    <w:rsid w:val="00024B99"/>
    <w:rsid w:val="0002555E"/>
    <w:rsid w:val="00030A44"/>
    <w:rsid w:val="000312E2"/>
    <w:rsid w:val="00031FE5"/>
    <w:rsid w:val="00033397"/>
    <w:rsid w:val="00040095"/>
    <w:rsid w:val="00045994"/>
    <w:rsid w:val="00045C91"/>
    <w:rsid w:val="00051834"/>
    <w:rsid w:val="00054051"/>
    <w:rsid w:val="00054A22"/>
    <w:rsid w:val="00054E01"/>
    <w:rsid w:val="0005752F"/>
    <w:rsid w:val="000577B6"/>
    <w:rsid w:val="00060CA7"/>
    <w:rsid w:val="00062023"/>
    <w:rsid w:val="000632B3"/>
    <w:rsid w:val="000655A6"/>
    <w:rsid w:val="00074BAC"/>
    <w:rsid w:val="00074EF1"/>
    <w:rsid w:val="0007591F"/>
    <w:rsid w:val="00077117"/>
    <w:rsid w:val="00077984"/>
    <w:rsid w:val="00077E97"/>
    <w:rsid w:val="00080512"/>
    <w:rsid w:val="00080957"/>
    <w:rsid w:val="000820D3"/>
    <w:rsid w:val="00082871"/>
    <w:rsid w:val="00084F9F"/>
    <w:rsid w:val="00085546"/>
    <w:rsid w:val="00090957"/>
    <w:rsid w:val="00091C53"/>
    <w:rsid w:val="0009248C"/>
    <w:rsid w:val="000950B8"/>
    <w:rsid w:val="00097812"/>
    <w:rsid w:val="000A09E0"/>
    <w:rsid w:val="000A446C"/>
    <w:rsid w:val="000A6171"/>
    <w:rsid w:val="000A7A16"/>
    <w:rsid w:val="000B3359"/>
    <w:rsid w:val="000B4AD4"/>
    <w:rsid w:val="000B5F43"/>
    <w:rsid w:val="000C012D"/>
    <w:rsid w:val="000C40EA"/>
    <w:rsid w:val="000C47C3"/>
    <w:rsid w:val="000C57B2"/>
    <w:rsid w:val="000C57B9"/>
    <w:rsid w:val="000C6C93"/>
    <w:rsid w:val="000D09AC"/>
    <w:rsid w:val="000D34F7"/>
    <w:rsid w:val="000D4476"/>
    <w:rsid w:val="000D48EB"/>
    <w:rsid w:val="000D53F7"/>
    <w:rsid w:val="000D544D"/>
    <w:rsid w:val="000D58AB"/>
    <w:rsid w:val="000D61A4"/>
    <w:rsid w:val="000D684A"/>
    <w:rsid w:val="000E2943"/>
    <w:rsid w:val="000E304E"/>
    <w:rsid w:val="000E5804"/>
    <w:rsid w:val="000E7D0F"/>
    <w:rsid w:val="000F195D"/>
    <w:rsid w:val="000F2551"/>
    <w:rsid w:val="000F257F"/>
    <w:rsid w:val="000F2DDA"/>
    <w:rsid w:val="000F351A"/>
    <w:rsid w:val="000F6F9F"/>
    <w:rsid w:val="001014E0"/>
    <w:rsid w:val="0010354E"/>
    <w:rsid w:val="00104469"/>
    <w:rsid w:val="00104768"/>
    <w:rsid w:val="00104B6F"/>
    <w:rsid w:val="00105976"/>
    <w:rsid w:val="00106744"/>
    <w:rsid w:val="0011358F"/>
    <w:rsid w:val="00113A43"/>
    <w:rsid w:val="001146B1"/>
    <w:rsid w:val="0011505C"/>
    <w:rsid w:val="00120512"/>
    <w:rsid w:val="0012057E"/>
    <w:rsid w:val="001235FA"/>
    <w:rsid w:val="00125CD4"/>
    <w:rsid w:val="00126CBA"/>
    <w:rsid w:val="001301AA"/>
    <w:rsid w:val="001308B0"/>
    <w:rsid w:val="001312A8"/>
    <w:rsid w:val="00133525"/>
    <w:rsid w:val="00133577"/>
    <w:rsid w:val="0014156D"/>
    <w:rsid w:val="001425AD"/>
    <w:rsid w:val="00146200"/>
    <w:rsid w:val="00154268"/>
    <w:rsid w:val="00154C7F"/>
    <w:rsid w:val="00155280"/>
    <w:rsid w:val="00156CB0"/>
    <w:rsid w:val="00164E4E"/>
    <w:rsid w:val="0016531D"/>
    <w:rsid w:val="00165B27"/>
    <w:rsid w:val="00165BD2"/>
    <w:rsid w:val="00166FE1"/>
    <w:rsid w:val="001676ED"/>
    <w:rsid w:val="00167FEA"/>
    <w:rsid w:val="0017017F"/>
    <w:rsid w:val="00174204"/>
    <w:rsid w:val="00180678"/>
    <w:rsid w:val="0018248B"/>
    <w:rsid w:val="0018253B"/>
    <w:rsid w:val="001829EA"/>
    <w:rsid w:val="00183C9C"/>
    <w:rsid w:val="00183EDD"/>
    <w:rsid w:val="00185334"/>
    <w:rsid w:val="001865AB"/>
    <w:rsid w:val="001901E3"/>
    <w:rsid w:val="00190858"/>
    <w:rsid w:val="001908B8"/>
    <w:rsid w:val="0019199F"/>
    <w:rsid w:val="00193083"/>
    <w:rsid w:val="00193126"/>
    <w:rsid w:val="00193B2F"/>
    <w:rsid w:val="00193C91"/>
    <w:rsid w:val="00195549"/>
    <w:rsid w:val="00196A85"/>
    <w:rsid w:val="0019770D"/>
    <w:rsid w:val="001A3226"/>
    <w:rsid w:val="001A3AAC"/>
    <w:rsid w:val="001A4C42"/>
    <w:rsid w:val="001B0011"/>
    <w:rsid w:val="001B08D6"/>
    <w:rsid w:val="001B11FE"/>
    <w:rsid w:val="001B1BD6"/>
    <w:rsid w:val="001B339B"/>
    <w:rsid w:val="001C21C3"/>
    <w:rsid w:val="001C25C5"/>
    <w:rsid w:val="001C3253"/>
    <w:rsid w:val="001C4F54"/>
    <w:rsid w:val="001C7172"/>
    <w:rsid w:val="001C7747"/>
    <w:rsid w:val="001D02C2"/>
    <w:rsid w:val="001D4463"/>
    <w:rsid w:val="001D5017"/>
    <w:rsid w:val="001D6516"/>
    <w:rsid w:val="001E0055"/>
    <w:rsid w:val="001E2A66"/>
    <w:rsid w:val="001E5CD0"/>
    <w:rsid w:val="001E6614"/>
    <w:rsid w:val="001E6E35"/>
    <w:rsid w:val="001F071F"/>
    <w:rsid w:val="001F0C1D"/>
    <w:rsid w:val="001F1132"/>
    <w:rsid w:val="001F168B"/>
    <w:rsid w:val="001F5EC2"/>
    <w:rsid w:val="002007D8"/>
    <w:rsid w:val="00200F00"/>
    <w:rsid w:val="002023FA"/>
    <w:rsid w:val="00205875"/>
    <w:rsid w:val="00207C9E"/>
    <w:rsid w:val="00211CD4"/>
    <w:rsid w:val="002207AF"/>
    <w:rsid w:val="00224939"/>
    <w:rsid w:val="00225684"/>
    <w:rsid w:val="00225DDB"/>
    <w:rsid w:val="00225E97"/>
    <w:rsid w:val="00225EE3"/>
    <w:rsid w:val="00227259"/>
    <w:rsid w:val="00231123"/>
    <w:rsid w:val="002347A2"/>
    <w:rsid w:val="002360B9"/>
    <w:rsid w:val="00237B89"/>
    <w:rsid w:val="002425DE"/>
    <w:rsid w:val="002513D0"/>
    <w:rsid w:val="00251C37"/>
    <w:rsid w:val="0025217F"/>
    <w:rsid w:val="0025545A"/>
    <w:rsid w:val="0026042B"/>
    <w:rsid w:val="00261221"/>
    <w:rsid w:val="0026517C"/>
    <w:rsid w:val="002652A5"/>
    <w:rsid w:val="002675F0"/>
    <w:rsid w:val="00272FF1"/>
    <w:rsid w:val="00273C66"/>
    <w:rsid w:val="00276464"/>
    <w:rsid w:val="0028041D"/>
    <w:rsid w:val="00281CA0"/>
    <w:rsid w:val="00281ED1"/>
    <w:rsid w:val="002855FB"/>
    <w:rsid w:val="0028578F"/>
    <w:rsid w:val="002A119F"/>
    <w:rsid w:val="002A226D"/>
    <w:rsid w:val="002A2679"/>
    <w:rsid w:val="002A3500"/>
    <w:rsid w:val="002A7E9E"/>
    <w:rsid w:val="002B0315"/>
    <w:rsid w:val="002B1140"/>
    <w:rsid w:val="002B5AF9"/>
    <w:rsid w:val="002B6339"/>
    <w:rsid w:val="002B7988"/>
    <w:rsid w:val="002C6B23"/>
    <w:rsid w:val="002C6C29"/>
    <w:rsid w:val="002C709B"/>
    <w:rsid w:val="002C7156"/>
    <w:rsid w:val="002D0F0C"/>
    <w:rsid w:val="002D1F52"/>
    <w:rsid w:val="002D2C72"/>
    <w:rsid w:val="002D394E"/>
    <w:rsid w:val="002D45C8"/>
    <w:rsid w:val="002D46A8"/>
    <w:rsid w:val="002D46D4"/>
    <w:rsid w:val="002D6DB1"/>
    <w:rsid w:val="002D7A32"/>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2BBC"/>
    <w:rsid w:val="00304D73"/>
    <w:rsid w:val="00305081"/>
    <w:rsid w:val="0030737C"/>
    <w:rsid w:val="00307A71"/>
    <w:rsid w:val="0031030A"/>
    <w:rsid w:val="00311264"/>
    <w:rsid w:val="00312EB7"/>
    <w:rsid w:val="00314824"/>
    <w:rsid w:val="00314DAF"/>
    <w:rsid w:val="003172DC"/>
    <w:rsid w:val="0032041E"/>
    <w:rsid w:val="0032051B"/>
    <w:rsid w:val="0032127C"/>
    <w:rsid w:val="003220B1"/>
    <w:rsid w:val="003226DD"/>
    <w:rsid w:val="00322B9B"/>
    <w:rsid w:val="00325BD6"/>
    <w:rsid w:val="00326262"/>
    <w:rsid w:val="00326B3E"/>
    <w:rsid w:val="003275F8"/>
    <w:rsid w:val="0033118D"/>
    <w:rsid w:val="0033187E"/>
    <w:rsid w:val="00332180"/>
    <w:rsid w:val="00333F18"/>
    <w:rsid w:val="00334217"/>
    <w:rsid w:val="003349D4"/>
    <w:rsid w:val="00334F65"/>
    <w:rsid w:val="003357A0"/>
    <w:rsid w:val="00336AEE"/>
    <w:rsid w:val="00337903"/>
    <w:rsid w:val="00341AFE"/>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4CA3"/>
    <w:rsid w:val="003753CA"/>
    <w:rsid w:val="003765B8"/>
    <w:rsid w:val="00376CD9"/>
    <w:rsid w:val="003775CE"/>
    <w:rsid w:val="003814E2"/>
    <w:rsid w:val="00382C26"/>
    <w:rsid w:val="003831DB"/>
    <w:rsid w:val="0038399C"/>
    <w:rsid w:val="003849B6"/>
    <w:rsid w:val="00390DD1"/>
    <w:rsid w:val="003910A6"/>
    <w:rsid w:val="003916BC"/>
    <w:rsid w:val="00391B9E"/>
    <w:rsid w:val="00392D49"/>
    <w:rsid w:val="0039377C"/>
    <w:rsid w:val="003A2A30"/>
    <w:rsid w:val="003A479F"/>
    <w:rsid w:val="003A4DB3"/>
    <w:rsid w:val="003A719A"/>
    <w:rsid w:val="003B2D55"/>
    <w:rsid w:val="003B6331"/>
    <w:rsid w:val="003B6B3C"/>
    <w:rsid w:val="003C1886"/>
    <w:rsid w:val="003C18C8"/>
    <w:rsid w:val="003C3770"/>
    <w:rsid w:val="003C3971"/>
    <w:rsid w:val="003C3FE1"/>
    <w:rsid w:val="003C48FF"/>
    <w:rsid w:val="003C7A82"/>
    <w:rsid w:val="003D04B9"/>
    <w:rsid w:val="003D332E"/>
    <w:rsid w:val="003D4683"/>
    <w:rsid w:val="003E1CA9"/>
    <w:rsid w:val="003E3E3B"/>
    <w:rsid w:val="003F036A"/>
    <w:rsid w:val="003F0ACF"/>
    <w:rsid w:val="003F43FC"/>
    <w:rsid w:val="003F75EB"/>
    <w:rsid w:val="003F76F9"/>
    <w:rsid w:val="003F7E60"/>
    <w:rsid w:val="004009E5"/>
    <w:rsid w:val="00401874"/>
    <w:rsid w:val="00402336"/>
    <w:rsid w:val="0040277F"/>
    <w:rsid w:val="004029A1"/>
    <w:rsid w:val="00402DC2"/>
    <w:rsid w:val="00404F36"/>
    <w:rsid w:val="00406B9E"/>
    <w:rsid w:val="00406C8D"/>
    <w:rsid w:val="004070FB"/>
    <w:rsid w:val="00407544"/>
    <w:rsid w:val="00410D5E"/>
    <w:rsid w:val="004139F5"/>
    <w:rsid w:val="00414A6F"/>
    <w:rsid w:val="00420FDA"/>
    <w:rsid w:val="00423334"/>
    <w:rsid w:val="004250EC"/>
    <w:rsid w:val="00425793"/>
    <w:rsid w:val="004261F2"/>
    <w:rsid w:val="00427397"/>
    <w:rsid w:val="0043285A"/>
    <w:rsid w:val="00433783"/>
    <w:rsid w:val="004345EC"/>
    <w:rsid w:val="004349BF"/>
    <w:rsid w:val="00434CFD"/>
    <w:rsid w:val="00437A19"/>
    <w:rsid w:val="00441945"/>
    <w:rsid w:val="00442EDC"/>
    <w:rsid w:val="00443E02"/>
    <w:rsid w:val="0044415A"/>
    <w:rsid w:val="00444F6F"/>
    <w:rsid w:val="00445A9A"/>
    <w:rsid w:val="004463FE"/>
    <w:rsid w:val="00447F1C"/>
    <w:rsid w:val="004503B5"/>
    <w:rsid w:val="0045077D"/>
    <w:rsid w:val="00450D3E"/>
    <w:rsid w:val="00452B1F"/>
    <w:rsid w:val="004570BC"/>
    <w:rsid w:val="00461D28"/>
    <w:rsid w:val="00462291"/>
    <w:rsid w:val="00463175"/>
    <w:rsid w:val="0046480A"/>
    <w:rsid w:val="00464A00"/>
    <w:rsid w:val="00464BBC"/>
    <w:rsid w:val="0046508F"/>
    <w:rsid w:val="0047045F"/>
    <w:rsid w:val="00473883"/>
    <w:rsid w:val="004740DB"/>
    <w:rsid w:val="00475286"/>
    <w:rsid w:val="004753C3"/>
    <w:rsid w:val="00475417"/>
    <w:rsid w:val="0047587B"/>
    <w:rsid w:val="00480270"/>
    <w:rsid w:val="0048333F"/>
    <w:rsid w:val="00485177"/>
    <w:rsid w:val="004867F2"/>
    <w:rsid w:val="0049014B"/>
    <w:rsid w:val="004908D4"/>
    <w:rsid w:val="00491B0C"/>
    <w:rsid w:val="00491FDE"/>
    <w:rsid w:val="004926E5"/>
    <w:rsid w:val="00493F66"/>
    <w:rsid w:val="00494B53"/>
    <w:rsid w:val="004A0010"/>
    <w:rsid w:val="004A041B"/>
    <w:rsid w:val="004A2E2D"/>
    <w:rsid w:val="004A461B"/>
    <w:rsid w:val="004A6CEB"/>
    <w:rsid w:val="004B23E7"/>
    <w:rsid w:val="004B3FE6"/>
    <w:rsid w:val="004B5DB3"/>
    <w:rsid w:val="004B76B6"/>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1D9F"/>
    <w:rsid w:val="004F3340"/>
    <w:rsid w:val="004F4C87"/>
    <w:rsid w:val="004F5525"/>
    <w:rsid w:val="004F60F1"/>
    <w:rsid w:val="004F7284"/>
    <w:rsid w:val="0050258A"/>
    <w:rsid w:val="00504876"/>
    <w:rsid w:val="00505102"/>
    <w:rsid w:val="00510A3E"/>
    <w:rsid w:val="00517689"/>
    <w:rsid w:val="005230FC"/>
    <w:rsid w:val="00523DD1"/>
    <w:rsid w:val="005241E0"/>
    <w:rsid w:val="0052563B"/>
    <w:rsid w:val="005259B1"/>
    <w:rsid w:val="005271CC"/>
    <w:rsid w:val="00532730"/>
    <w:rsid w:val="0053388B"/>
    <w:rsid w:val="005352BD"/>
    <w:rsid w:val="00535773"/>
    <w:rsid w:val="00535C78"/>
    <w:rsid w:val="00537F93"/>
    <w:rsid w:val="00541AAD"/>
    <w:rsid w:val="00542D77"/>
    <w:rsid w:val="00543E6C"/>
    <w:rsid w:val="005445E2"/>
    <w:rsid w:val="00545435"/>
    <w:rsid w:val="00550A86"/>
    <w:rsid w:val="00550E09"/>
    <w:rsid w:val="00551A92"/>
    <w:rsid w:val="0055252B"/>
    <w:rsid w:val="00555666"/>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2ECF"/>
    <w:rsid w:val="00595D57"/>
    <w:rsid w:val="00596CDB"/>
    <w:rsid w:val="005A065C"/>
    <w:rsid w:val="005A0CE9"/>
    <w:rsid w:val="005A35C7"/>
    <w:rsid w:val="005A6231"/>
    <w:rsid w:val="005A6DA4"/>
    <w:rsid w:val="005A728A"/>
    <w:rsid w:val="005B021C"/>
    <w:rsid w:val="005B0463"/>
    <w:rsid w:val="005B1911"/>
    <w:rsid w:val="005B33F6"/>
    <w:rsid w:val="005B4FB1"/>
    <w:rsid w:val="005B7FF1"/>
    <w:rsid w:val="005C19FB"/>
    <w:rsid w:val="005C1CA1"/>
    <w:rsid w:val="005C3A6F"/>
    <w:rsid w:val="005C3C24"/>
    <w:rsid w:val="005C62C3"/>
    <w:rsid w:val="005C6995"/>
    <w:rsid w:val="005C7FD9"/>
    <w:rsid w:val="005D1C2F"/>
    <w:rsid w:val="005D1E6A"/>
    <w:rsid w:val="005D2E01"/>
    <w:rsid w:val="005D3EC6"/>
    <w:rsid w:val="005D4513"/>
    <w:rsid w:val="005D62DA"/>
    <w:rsid w:val="005D6585"/>
    <w:rsid w:val="005D7526"/>
    <w:rsid w:val="005E3594"/>
    <w:rsid w:val="005E38C5"/>
    <w:rsid w:val="005E55DA"/>
    <w:rsid w:val="005E57CE"/>
    <w:rsid w:val="005E6030"/>
    <w:rsid w:val="005E69AF"/>
    <w:rsid w:val="005E6B18"/>
    <w:rsid w:val="005F25C8"/>
    <w:rsid w:val="005F2635"/>
    <w:rsid w:val="005F2F1F"/>
    <w:rsid w:val="00602AEA"/>
    <w:rsid w:val="00602E4B"/>
    <w:rsid w:val="00603DE6"/>
    <w:rsid w:val="00605E3D"/>
    <w:rsid w:val="00613F41"/>
    <w:rsid w:val="00614FDF"/>
    <w:rsid w:val="00615EC6"/>
    <w:rsid w:val="0061785F"/>
    <w:rsid w:val="00620134"/>
    <w:rsid w:val="006224C1"/>
    <w:rsid w:val="00622F6B"/>
    <w:rsid w:val="00623657"/>
    <w:rsid w:val="00630691"/>
    <w:rsid w:val="00632330"/>
    <w:rsid w:val="00632EE5"/>
    <w:rsid w:val="00634DEB"/>
    <w:rsid w:val="0063543D"/>
    <w:rsid w:val="00643132"/>
    <w:rsid w:val="00643990"/>
    <w:rsid w:val="00643F64"/>
    <w:rsid w:val="00644FC7"/>
    <w:rsid w:val="00647114"/>
    <w:rsid w:val="0065306F"/>
    <w:rsid w:val="00653C07"/>
    <w:rsid w:val="00654042"/>
    <w:rsid w:val="00656DBF"/>
    <w:rsid w:val="00657BE1"/>
    <w:rsid w:val="006618D5"/>
    <w:rsid w:val="006638D6"/>
    <w:rsid w:val="00667085"/>
    <w:rsid w:val="00670E3F"/>
    <w:rsid w:val="00671C87"/>
    <w:rsid w:val="00671EE0"/>
    <w:rsid w:val="0067209E"/>
    <w:rsid w:val="0067367D"/>
    <w:rsid w:val="00673B46"/>
    <w:rsid w:val="00673EA4"/>
    <w:rsid w:val="00675D54"/>
    <w:rsid w:val="00681E8F"/>
    <w:rsid w:val="00693065"/>
    <w:rsid w:val="0069329F"/>
    <w:rsid w:val="0069383A"/>
    <w:rsid w:val="00696C4D"/>
    <w:rsid w:val="00697676"/>
    <w:rsid w:val="006A0754"/>
    <w:rsid w:val="006A323F"/>
    <w:rsid w:val="006A6704"/>
    <w:rsid w:val="006B30D0"/>
    <w:rsid w:val="006B3181"/>
    <w:rsid w:val="006B3B4F"/>
    <w:rsid w:val="006B64A5"/>
    <w:rsid w:val="006B7342"/>
    <w:rsid w:val="006B7BB4"/>
    <w:rsid w:val="006C0115"/>
    <w:rsid w:val="006C0A83"/>
    <w:rsid w:val="006C0BBF"/>
    <w:rsid w:val="006C1200"/>
    <w:rsid w:val="006C3715"/>
    <w:rsid w:val="006C3BE0"/>
    <w:rsid w:val="006C3D95"/>
    <w:rsid w:val="006C4919"/>
    <w:rsid w:val="006C4B8B"/>
    <w:rsid w:val="006C69F0"/>
    <w:rsid w:val="006C6A79"/>
    <w:rsid w:val="006C6C17"/>
    <w:rsid w:val="006D0A85"/>
    <w:rsid w:val="006D2D0C"/>
    <w:rsid w:val="006D702E"/>
    <w:rsid w:val="006E0754"/>
    <w:rsid w:val="006E13B1"/>
    <w:rsid w:val="006E5C86"/>
    <w:rsid w:val="006E792C"/>
    <w:rsid w:val="006F2465"/>
    <w:rsid w:val="006F3466"/>
    <w:rsid w:val="006F4D1D"/>
    <w:rsid w:val="006F582D"/>
    <w:rsid w:val="006F6551"/>
    <w:rsid w:val="007001C7"/>
    <w:rsid w:val="007023E5"/>
    <w:rsid w:val="00706835"/>
    <w:rsid w:val="007104CE"/>
    <w:rsid w:val="007107F7"/>
    <w:rsid w:val="007129C2"/>
    <w:rsid w:val="00713C44"/>
    <w:rsid w:val="007150EB"/>
    <w:rsid w:val="0071590D"/>
    <w:rsid w:val="00716854"/>
    <w:rsid w:val="00717DF3"/>
    <w:rsid w:val="0072100A"/>
    <w:rsid w:val="007218FC"/>
    <w:rsid w:val="007247D4"/>
    <w:rsid w:val="00725AB1"/>
    <w:rsid w:val="00730D80"/>
    <w:rsid w:val="0073110E"/>
    <w:rsid w:val="00731647"/>
    <w:rsid w:val="007322BE"/>
    <w:rsid w:val="00734A5B"/>
    <w:rsid w:val="0074026F"/>
    <w:rsid w:val="00741CCA"/>
    <w:rsid w:val="007429F6"/>
    <w:rsid w:val="00744B80"/>
    <w:rsid w:val="00744E15"/>
    <w:rsid w:val="00744E76"/>
    <w:rsid w:val="00745388"/>
    <w:rsid w:val="00754823"/>
    <w:rsid w:val="0075574A"/>
    <w:rsid w:val="00757273"/>
    <w:rsid w:val="00757A97"/>
    <w:rsid w:val="00760BDD"/>
    <w:rsid w:val="00766B5B"/>
    <w:rsid w:val="00770E0B"/>
    <w:rsid w:val="00771B7E"/>
    <w:rsid w:val="00772457"/>
    <w:rsid w:val="00772728"/>
    <w:rsid w:val="00774439"/>
    <w:rsid w:val="00774DA4"/>
    <w:rsid w:val="00775F91"/>
    <w:rsid w:val="007776BE"/>
    <w:rsid w:val="00777EF6"/>
    <w:rsid w:val="0078039A"/>
    <w:rsid w:val="00781B88"/>
    <w:rsid w:val="00781F0F"/>
    <w:rsid w:val="007842ED"/>
    <w:rsid w:val="00784AC6"/>
    <w:rsid w:val="00793A1A"/>
    <w:rsid w:val="00797A0C"/>
    <w:rsid w:val="007A05AE"/>
    <w:rsid w:val="007A45DC"/>
    <w:rsid w:val="007A6E6D"/>
    <w:rsid w:val="007A796E"/>
    <w:rsid w:val="007B0E49"/>
    <w:rsid w:val="007B2725"/>
    <w:rsid w:val="007B5FA4"/>
    <w:rsid w:val="007B600E"/>
    <w:rsid w:val="007B629A"/>
    <w:rsid w:val="007C062C"/>
    <w:rsid w:val="007C313F"/>
    <w:rsid w:val="007C3FBF"/>
    <w:rsid w:val="007C7D4A"/>
    <w:rsid w:val="007D1510"/>
    <w:rsid w:val="007D2BF5"/>
    <w:rsid w:val="007D3462"/>
    <w:rsid w:val="007E0EDC"/>
    <w:rsid w:val="007E2411"/>
    <w:rsid w:val="007E58F2"/>
    <w:rsid w:val="007E7119"/>
    <w:rsid w:val="007E770E"/>
    <w:rsid w:val="007F0C63"/>
    <w:rsid w:val="007F0F4A"/>
    <w:rsid w:val="007F1184"/>
    <w:rsid w:val="007F1CDE"/>
    <w:rsid w:val="007F4E50"/>
    <w:rsid w:val="007F6250"/>
    <w:rsid w:val="007F7035"/>
    <w:rsid w:val="00801E20"/>
    <w:rsid w:val="008028A4"/>
    <w:rsid w:val="008034BF"/>
    <w:rsid w:val="00804F90"/>
    <w:rsid w:val="0080579A"/>
    <w:rsid w:val="00811A89"/>
    <w:rsid w:val="00811E2C"/>
    <w:rsid w:val="00814F87"/>
    <w:rsid w:val="00815A34"/>
    <w:rsid w:val="0081607F"/>
    <w:rsid w:val="00816E40"/>
    <w:rsid w:val="008233AA"/>
    <w:rsid w:val="00824DF0"/>
    <w:rsid w:val="00825311"/>
    <w:rsid w:val="00827AD5"/>
    <w:rsid w:val="00827E31"/>
    <w:rsid w:val="00830747"/>
    <w:rsid w:val="00833106"/>
    <w:rsid w:val="0083420B"/>
    <w:rsid w:val="00834D28"/>
    <w:rsid w:val="0083545B"/>
    <w:rsid w:val="00836DB3"/>
    <w:rsid w:val="00837234"/>
    <w:rsid w:val="00840C3E"/>
    <w:rsid w:val="00842E2F"/>
    <w:rsid w:val="00844F5A"/>
    <w:rsid w:val="0084708F"/>
    <w:rsid w:val="00847595"/>
    <w:rsid w:val="0084774E"/>
    <w:rsid w:val="00853E17"/>
    <w:rsid w:val="008566F9"/>
    <w:rsid w:val="00856D85"/>
    <w:rsid w:val="0085745F"/>
    <w:rsid w:val="0086084A"/>
    <w:rsid w:val="00865F6A"/>
    <w:rsid w:val="0086656F"/>
    <w:rsid w:val="008723BF"/>
    <w:rsid w:val="00874564"/>
    <w:rsid w:val="008747C9"/>
    <w:rsid w:val="0087493D"/>
    <w:rsid w:val="00874A73"/>
    <w:rsid w:val="00876550"/>
    <w:rsid w:val="008768CA"/>
    <w:rsid w:val="0087701A"/>
    <w:rsid w:val="00884479"/>
    <w:rsid w:val="008851B0"/>
    <w:rsid w:val="00885DD2"/>
    <w:rsid w:val="008905CF"/>
    <w:rsid w:val="0089084E"/>
    <w:rsid w:val="0089125D"/>
    <w:rsid w:val="00891FC5"/>
    <w:rsid w:val="00893AB0"/>
    <w:rsid w:val="0089770D"/>
    <w:rsid w:val="008A11ED"/>
    <w:rsid w:val="008A27B9"/>
    <w:rsid w:val="008A592C"/>
    <w:rsid w:val="008A5C3F"/>
    <w:rsid w:val="008B04F8"/>
    <w:rsid w:val="008B0E98"/>
    <w:rsid w:val="008B10D8"/>
    <w:rsid w:val="008B1D8B"/>
    <w:rsid w:val="008C0C22"/>
    <w:rsid w:val="008C2A35"/>
    <w:rsid w:val="008C384C"/>
    <w:rsid w:val="008C6D11"/>
    <w:rsid w:val="008C729C"/>
    <w:rsid w:val="008C7A83"/>
    <w:rsid w:val="008D5A1C"/>
    <w:rsid w:val="008D6127"/>
    <w:rsid w:val="008E252B"/>
    <w:rsid w:val="008E263A"/>
    <w:rsid w:val="008E49A7"/>
    <w:rsid w:val="008E7935"/>
    <w:rsid w:val="008F0E15"/>
    <w:rsid w:val="008F1A14"/>
    <w:rsid w:val="008F23BF"/>
    <w:rsid w:val="008F4C43"/>
    <w:rsid w:val="008F54FC"/>
    <w:rsid w:val="0090271F"/>
    <w:rsid w:val="00902E23"/>
    <w:rsid w:val="00902E82"/>
    <w:rsid w:val="00903303"/>
    <w:rsid w:val="00906528"/>
    <w:rsid w:val="00906814"/>
    <w:rsid w:val="00906DF8"/>
    <w:rsid w:val="0090737E"/>
    <w:rsid w:val="009114D7"/>
    <w:rsid w:val="0091348E"/>
    <w:rsid w:val="00913909"/>
    <w:rsid w:val="00914A2C"/>
    <w:rsid w:val="0091543C"/>
    <w:rsid w:val="00917CCB"/>
    <w:rsid w:val="00931EAD"/>
    <w:rsid w:val="00932213"/>
    <w:rsid w:val="009323A3"/>
    <w:rsid w:val="00932BDB"/>
    <w:rsid w:val="0093481E"/>
    <w:rsid w:val="009365ED"/>
    <w:rsid w:val="009370AB"/>
    <w:rsid w:val="00942BFE"/>
    <w:rsid w:val="00942D2C"/>
    <w:rsid w:val="00942EC2"/>
    <w:rsid w:val="009434B1"/>
    <w:rsid w:val="00943FEE"/>
    <w:rsid w:val="0094413D"/>
    <w:rsid w:val="00946449"/>
    <w:rsid w:val="009471FB"/>
    <w:rsid w:val="009473FD"/>
    <w:rsid w:val="009532CD"/>
    <w:rsid w:val="00954CA2"/>
    <w:rsid w:val="00955ADA"/>
    <w:rsid w:val="00955F28"/>
    <w:rsid w:val="009560A6"/>
    <w:rsid w:val="0095682E"/>
    <w:rsid w:val="00964F79"/>
    <w:rsid w:val="009657AB"/>
    <w:rsid w:val="00965876"/>
    <w:rsid w:val="009733B2"/>
    <w:rsid w:val="00980D3D"/>
    <w:rsid w:val="00983E41"/>
    <w:rsid w:val="009848B7"/>
    <w:rsid w:val="00984D51"/>
    <w:rsid w:val="009853EF"/>
    <w:rsid w:val="00985AA7"/>
    <w:rsid w:val="00987E89"/>
    <w:rsid w:val="00991A09"/>
    <w:rsid w:val="0099213D"/>
    <w:rsid w:val="009946B0"/>
    <w:rsid w:val="00995D8F"/>
    <w:rsid w:val="009A00FD"/>
    <w:rsid w:val="009A013F"/>
    <w:rsid w:val="009A3805"/>
    <w:rsid w:val="009A729C"/>
    <w:rsid w:val="009B2B4B"/>
    <w:rsid w:val="009B30BE"/>
    <w:rsid w:val="009C13E7"/>
    <w:rsid w:val="009C5BC2"/>
    <w:rsid w:val="009D200E"/>
    <w:rsid w:val="009D2292"/>
    <w:rsid w:val="009D27D1"/>
    <w:rsid w:val="009D29BF"/>
    <w:rsid w:val="009D326A"/>
    <w:rsid w:val="009D7B05"/>
    <w:rsid w:val="009E0E65"/>
    <w:rsid w:val="009E25F3"/>
    <w:rsid w:val="009E3C81"/>
    <w:rsid w:val="009E5E69"/>
    <w:rsid w:val="009E648C"/>
    <w:rsid w:val="009F0CAD"/>
    <w:rsid w:val="009F180A"/>
    <w:rsid w:val="009F36A6"/>
    <w:rsid w:val="009F37B7"/>
    <w:rsid w:val="009F3EE7"/>
    <w:rsid w:val="009F5998"/>
    <w:rsid w:val="009F7365"/>
    <w:rsid w:val="009F7D95"/>
    <w:rsid w:val="00A00487"/>
    <w:rsid w:val="00A02143"/>
    <w:rsid w:val="00A0430B"/>
    <w:rsid w:val="00A074E7"/>
    <w:rsid w:val="00A10AAD"/>
    <w:rsid w:val="00A10F02"/>
    <w:rsid w:val="00A12712"/>
    <w:rsid w:val="00A136A8"/>
    <w:rsid w:val="00A155B1"/>
    <w:rsid w:val="00A164B4"/>
    <w:rsid w:val="00A1712B"/>
    <w:rsid w:val="00A17FAC"/>
    <w:rsid w:val="00A204DD"/>
    <w:rsid w:val="00A2202D"/>
    <w:rsid w:val="00A226F3"/>
    <w:rsid w:val="00A22C70"/>
    <w:rsid w:val="00A22D26"/>
    <w:rsid w:val="00A23C52"/>
    <w:rsid w:val="00A2436A"/>
    <w:rsid w:val="00A25046"/>
    <w:rsid w:val="00A25A8E"/>
    <w:rsid w:val="00A25B05"/>
    <w:rsid w:val="00A26956"/>
    <w:rsid w:val="00A26E6C"/>
    <w:rsid w:val="00A2739A"/>
    <w:rsid w:val="00A2740C"/>
    <w:rsid w:val="00A306A6"/>
    <w:rsid w:val="00A313B8"/>
    <w:rsid w:val="00A368BA"/>
    <w:rsid w:val="00A37A6C"/>
    <w:rsid w:val="00A37F20"/>
    <w:rsid w:val="00A40A43"/>
    <w:rsid w:val="00A43A23"/>
    <w:rsid w:val="00A44906"/>
    <w:rsid w:val="00A456AB"/>
    <w:rsid w:val="00A51789"/>
    <w:rsid w:val="00A53724"/>
    <w:rsid w:val="00A55E42"/>
    <w:rsid w:val="00A5791B"/>
    <w:rsid w:val="00A67BBF"/>
    <w:rsid w:val="00A71857"/>
    <w:rsid w:val="00A73129"/>
    <w:rsid w:val="00A741F6"/>
    <w:rsid w:val="00A74531"/>
    <w:rsid w:val="00A76307"/>
    <w:rsid w:val="00A80667"/>
    <w:rsid w:val="00A82346"/>
    <w:rsid w:val="00A83CFD"/>
    <w:rsid w:val="00A8598B"/>
    <w:rsid w:val="00A872FF"/>
    <w:rsid w:val="00A87770"/>
    <w:rsid w:val="00A92B0B"/>
    <w:rsid w:val="00A92BA1"/>
    <w:rsid w:val="00A93521"/>
    <w:rsid w:val="00A94197"/>
    <w:rsid w:val="00A944B1"/>
    <w:rsid w:val="00A94CC2"/>
    <w:rsid w:val="00A94EEF"/>
    <w:rsid w:val="00A94F37"/>
    <w:rsid w:val="00A94F55"/>
    <w:rsid w:val="00A952AF"/>
    <w:rsid w:val="00A960BF"/>
    <w:rsid w:val="00A96B32"/>
    <w:rsid w:val="00AA17E9"/>
    <w:rsid w:val="00AA2515"/>
    <w:rsid w:val="00AA5D84"/>
    <w:rsid w:val="00AB0950"/>
    <w:rsid w:val="00AB0FCA"/>
    <w:rsid w:val="00AC012F"/>
    <w:rsid w:val="00AC2086"/>
    <w:rsid w:val="00AC3CF4"/>
    <w:rsid w:val="00AC630D"/>
    <w:rsid w:val="00AC6BC6"/>
    <w:rsid w:val="00AD10F6"/>
    <w:rsid w:val="00AD31A8"/>
    <w:rsid w:val="00AD37A4"/>
    <w:rsid w:val="00AD4AFB"/>
    <w:rsid w:val="00AD5905"/>
    <w:rsid w:val="00AE0B7A"/>
    <w:rsid w:val="00AE10E8"/>
    <w:rsid w:val="00AE26A4"/>
    <w:rsid w:val="00AE3213"/>
    <w:rsid w:val="00AE64AA"/>
    <w:rsid w:val="00AE7494"/>
    <w:rsid w:val="00AE784B"/>
    <w:rsid w:val="00AE7EFB"/>
    <w:rsid w:val="00AF2FC4"/>
    <w:rsid w:val="00AF4C8A"/>
    <w:rsid w:val="00AF4E09"/>
    <w:rsid w:val="00B007DC"/>
    <w:rsid w:val="00B00D61"/>
    <w:rsid w:val="00B03898"/>
    <w:rsid w:val="00B03902"/>
    <w:rsid w:val="00B03FE1"/>
    <w:rsid w:val="00B041CF"/>
    <w:rsid w:val="00B05B47"/>
    <w:rsid w:val="00B06A30"/>
    <w:rsid w:val="00B07C9B"/>
    <w:rsid w:val="00B12D1A"/>
    <w:rsid w:val="00B15449"/>
    <w:rsid w:val="00B15785"/>
    <w:rsid w:val="00B30421"/>
    <w:rsid w:val="00B3089B"/>
    <w:rsid w:val="00B326DA"/>
    <w:rsid w:val="00B350B9"/>
    <w:rsid w:val="00B3573C"/>
    <w:rsid w:val="00B372CE"/>
    <w:rsid w:val="00B40528"/>
    <w:rsid w:val="00B40D16"/>
    <w:rsid w:val="00B41819"/>
    <w:rsid w:val="00B42541"/>
    <w:rsid w:val="00B432F9"/>
    <w:rsid w:val="00B43311"/>
    <w:rsid w:val="00B43453"/>
    <w:rsid w:val="00B46292"/>
    <w:rsid w:val="00B46F73"/>
    <w:rsid w:val="00B4718D"/>
    <w:rsid w:val="00B5108F"/>
    <w:rsid w:val="00B515C5"/>
    <w:rsid w:val="00B533E6"/>
    <w:rsid w:val="00B541E2"/>
    <w:rsid w:val="00B546A0"/>
    <w:rsid w:val="00B559A3"/>
    <w:rsid w:val="00B64595"/>
    <w:rsid w:val="00B65395"/>
    <w:rsid w:val="00B65B64"/>
    <w:rsid w:val="00B66595"/>
    <w:rsid w:val="00B668E5"/>
    <w:rsid w:val="00B718B5"/>
    <w:rsid w:val="00B720E7"/>
    <w:rsid w:val="00B7213D"/>
    <w:rsid w:val="00B72B77"/>
    <w:rsid w:val="00B73B4B"/>
    <w:rsid w:val="00B74ED7"/>
    <w:rsid w:val="00B763D2"/>
    <w:rsid w:val="00B76ECF"/>
    <w:rsid w:val="00B7789C"/>
    <w:rsid w:val="00B81866"/>
    <w:rsid w:val="00B81F29"/>
    <w:rsid w:val="00B84A09"/>
    <w:rsid w:val="00B93086"/>
    <w:rsid w:val="00B96061"/>
    <w:rsid w:val="00B96179"/>
    <w:rsid w:val="00BA19ED"/>
    <w:rsid w:val="00BA4A38"/>
    <w:rsid w:val="00BA4B41"/>
    <w:rsid w:val="00BA4B8D"/>
    <w:rsid w:val="00BA5475"/>
    <w:rsid w:val="00BA741D"/>
    <w:rsid w:val="00BB2BB1"/>
    <w:rsid w:val="00BB5232"/>
    <w:rsid w:val="00BB7CC0"/>
    <w:rsid w:val="00BC0F7D"/>
    <w:rsid w:val="00BC49B2"/>
    <w:rsid w:val="00BC5907"/>
    <w:rsid w:val="00BC6313"/>
    <w:rsid w:val="00BD4F66"/>
    <w:rsid w:val="00BD5D50"/>
    <w:rsid w:val="00BE1D08"/>
    <w:rsid w:val="00BE292D"/>
    <w:rsid w:val="00BE3255"/>
    <w:rsid w:val="00BE53FB"/>
    <w:rsid w:val="00BE693A"/>
    <w:rsid w:val="00BE6D61"/>
    <w:rsid w:val="00BE74AF"/>
    <w:rsid w:val="00BF020D"/>
    <w:rsid w:val="00BF128E"/>
    <w:rsid w:val="00BF3ACC"/>
    <w:rsid w:val="00BF3ED7"/>
    <w:rsid w:val="00BF4511"/>
    <w:rsid w:val="00BF62C7"/>
    <w:rsid w:val="00C03346"/>
    <w:rsid w:val="00C041B3"/>
    <w:rsid w:val="00C059D9"/>
    <w:rsid w:val="00C05D5E"/>
    <w:rsid w:val="00C06BE1"/>
    <w:rsid w:val="00C116C8"/>
    <w:rsid w:val="00C1318E"/>
    <w:rsid w:val="00C13970"/>
    <w:rsid w:val="00C147DA"/>
    <w:rsid w:val="00C1496A"/>
    <w:rsid w:val="00C17DFE"/>
    <w:rsid w:val="00C22DF9"/>
    <w:rsid w:val="00C24664"/>
    <w:rsid w:val="00C24A02"/>
    <w:rsid w:val="00C25FA4"/>
    <w:rsid w:val="00C26BC9"/>
    <w:rsid w:val="00C2753F"/>
    <w:rsid w:val="00C30095"/>
    <w:rsid w:val="00C30116"/>
    <w:rsid w:val="00C31CEA"/>
    <w:rsid w:val="00C33079"/>
    <w:rsid w:val="00C35517"/>
    <w:rsid w:val="00C37FF2"/>
    <w:rsid w:val="00C40B79"/>
    <w:rsid w:val="00C40ED3"/>
    <w:rsid w:val="00C414F8"/>
    <w:rsid w:val="00C45231"/>
    <w:rsid w:val="00C45609"/>
    <w:rsid w:val="00C461EB"/>
    <w:rsid w:val="00C50A4F"/>
    <w:rsid w:val="00C519D9"/>
    <w:rsid w:val="00C53702"/>
    <w:rsid w:val="00C53D61"/>
    <w:rsid w:val="00C53FD6"/>
    <w:rsid w:val="00C57E51"/>
    <w:rsid w:val="00C63B29"/>
    <w:rsid w:val="00C63D5E"/>
    <w:rsid w:val="00C64713"/>
    <w:rsid w:val="00C7079F"/>
    <w:rsid w:val="00C70972"/>
    <w:rsid w:val="00C72833"/>
    <w:rsid w:val="00C72B35"/>
    <w:rsid w:val="00C805CB"/>
    <w:rsid w:val="00C80F1D"/>
    <w:rsid w:val="00C8239E"/>
    <w:rsid w:val="00C831D8"/>
    <w:rsid w:val="00C83612"/>
    <w:rsid w:val="00C85421"/>
    <w:rsid w:val="00C86920"/>
    <w:rsid w:val="00C900F2"/>
    <w:rsid w:val="00C90374"/>
    <w:rsid w:val="00C90749"/>
    <w:rsid w:val="00C91A71"/>
    <w:rsid w:val="00C93ED3"/>
    <w:rsid w:val="00C93F40"/>
    <w:rsid w:val="00C94BF9"/>
    <w:rsid w:val="00C94D7A"/>
    <w:rsid w:val="00C964B7"/>
    <w:rsid w:val="00C96FD2"/>
    <w:rsid w:val="00CA15BC"/>
    <w:rsid w:val="00CA33A7"/>
    <w:rsid w:val="00CA3D0C"/>
    <w:rsid w:val="00CA7B3D"/>
    <w:rsid w:val="00CA7BBB"/>
    <w:rsid w:val="00CB1865"/>
    <w:rsid w:val="00CB1CB4"/>
    <w:rsid w:val="00CB4724"/>
    <w:rsid w:val="00CB525F"/>
    <w:rsid w:val="00CB6F85"/>
    <w:rsid w:val="00CB7475"/>
    <w:rsid w:val="00CB769B"/>
    <w:rsid w:val="00CC1ED8"/>
    <w:rsid w:val="00CC20E0"/>
    <w:rsid w:val="00CC2474"/>
    <w:rsid w:val="00CC3574"/>
    <w:rsid w:val="00CC5EB5"/>
    <w:rsid w:val="00CC6A33"/>
    <w:rsid w:val="00CC6FFB"/>
    <w:rsid w:val="00CD0AC2"/>
    <w:rsid w:val="00CD0E59"/>
    <w:rsid w:val="00CD3BE8"/>
    <w:rsid w:val="00CD40DF"/>
    <w:rsid w:val="00CD4663"/>
    <w:rsid w:val="00CD5037"/>
    <w:rsid w:val="00CD5FAD"/>
    <w:rsid w:val="00CD7D5C"/>
    <w:rsid w:val="00CE213F"/>
    <w:rsid w:val="00CE3810"/>
    <w:rsid w:val="00CE3C89"/>
    <w:rsid w:val="00CE4266"/>
    <w:rsid w:val="00CE601B"/>
    <w:rsid w:val="00CE6B48"/>
    <w:rsid w:val="00CE6BE3"/>
    <w:rsid w:val="00CE7F03"/>
    <w:rsid w:val="00CF0426"/>
    <w:rsid w:val="00CF3C5C"/>
    <w:rsid w:val="00CF510D"/>
    <w:rsid w:val="00CF5F67"/>
    <w:rsid w:val="00D013AA"/>
    <w:rsid w:val="00D015D2"/>
    <w:rsid w:val="00D02415"/>
    <w:rsid w:val="00D037D5"/>
    <w:rsid w:val="00D0422A"/>
    <w:rsid w:val="00D0440F"/>
    <w:rsid w:val="00D0509F"/>
    <w:rsid w:val="00D06BB2"/>
    <w:rsid w:val="00D072DB"/>
    <w:rsid w:val="00D11C25"/>
    <w:rsid w:val="00D121A6"/>
    <w:rsid w:val="00D12E63"/>
    <w:rsid w:val="00D1419F"/>
    <w:rsid w:val="00D15189"/>
    <w:rsid w:val="00D170C5"/>
    <w:rsid w:val="00D310DB"/>
    <w:rsid w:val="00D32C7B"/>
    <w:rsid w:val="00D337BE"/>
    <w:rsid w:val="00D36BED"/>
    <w:rsid w:val="00D40890"/>
    <w:rsid w:val="00D4092A"/>
    <w:rsid w:val="00D42C3E"/>
    <w:rsid w:val="00D432A7"/>
    <w:rsid w:val="00D46EDD"/>
    <w:rsid w:val="00D472C8"/>
    <w:rsid w:val="00D503B8"/>
    <w:rsid w:val="00D50BFD"/>
    <w:rsid w:val="00D5338F"/>
    <w:rsid w:val="00D549FF"/>
    <w:rsid w:val="00D54AD6"/>
    <w:rsid w:val="00D54FD1"/>
    <w:rsid w:val="00D55C13"/>
    <w:rsid w:val="00D5692B"/>
    <w:rsid w:val="00D57972"/>
    <w:rsid w:val="00D57A89"/>
    <w:rsid w:val="00D57B12"/>
    <w:rsid w:val="00D632C4"/>
    <w:rsid w:val="00D64F51"/>
    <w:rsid w:val="00D6555C"/>
    <w:rsid w:val="00D65E3F"/>
    <w:rsid w:val="00D66E6E"/>
    <w:rsid w:val="00D674E7"/>
    <w:rsid w:val="00D675A9"/>
    <w:rsid w:val="00D67F84"/>
    <w:rsid w:val="00D71E91"/>
    <w:rsid w:val="00D726FF"/>
    <w:rsid w:val="00D73174"/>
    <w:rsid w:val="00D738D6"/>
    <w:rsid w:val="00D74309"/>
    <w:rsid w:val="00D755EB"/>
    <w:rsid w:val="00D75A35"/>
    <w:rsid w:val="00D75F6D"/>
    <w:rsid w:val="00D80142"/>
    <w:rsid w:val="00D80BA6"/>
    <w:rsid w:val="00D82A73"/>
    <w:rsid w:val="00D842F0"/>
    <w:rsid w:val="00D863DF"/>
    <w:rsid w:val="00D87565"/>
    <w:rsid w:val="00D87A4B"/>
    <w:rsid w:val="00D87AE4"/>
    <w:rsid w:val="00D87E00"/>
    <w:rsid w:val="00D9134D"/>
    <w:rsid w:val="00D92B77"/>
    <w:rsid w:val="00D93A2F"/>
    <w:rsid w:val="00D972D6"/>
    <w:rsid w:val="00DA09AF"/>
    <w:rsid w:val="00DA5A3F"/>
    <w:rsid w:val="00DA5FCB"/>
    <w:rsid w:val="00DA7A03"/>
    <w:rsid w:val="00DB0585"/>
    <w:rsid w:val="00DB1818"/>
    <w:rsid w:val="00DB1FE6"/>
    <w:rsid w:val="00DB3BE1"/>
    <w:rsid w:val="00DB3DD0"/>
    <w:rsid w:val="00DB6373"/>
    <w:rsid w:val="00DC14B3"/>
    <w:rsid w:val="00DC2DDD"/>
    <w:rsid w:val="00DC309B"/>
    <w:rsid w:val="00DC37B8"/>
    <w:rsid w:val="00DC4DA2"/>
    <w:rsid w:val="00DC4DBA"/>
    <w:rsid w:val="00DC57BC"/>
    <w:rsid w:val="00DD4C17"/>
    <w:rsid w:val="00DE0A57"/>
    <w:rsid w:val="00DE3198"/>
    <w:rsid w:val="00DE5E13"/>
    <w:rsid w:val="00DE78D8"/>
    <w:rsid w:val="00DE7C89"/>
    <w:rsid w:val="00DE7DA8"/>
    <w:rsid w:val="00DF2B1F"/>
    <w:rsid w:val="00DF58C7"/>
    <w:rsid w:val="00DF5F2F"/>
    <w:rsid w:val="00DF62CD"/>
    <w:rsid w:val="00DF654F"/>
    <w:rsid w:val="00E020C1"/>
    <w:rsid w:val="00E03CD1"/>
    <w:rsid w:val="00E05DF2"/>
    <w:rsid w:val="00E06C9A"/>
    <w:rsid w:val="00E132B9"/>
    <w:rsid w:val="00E16509"/>
    <w:rsid w:val="00E24089"/>
    <w:rsid w:val="00E24410"/>
    <w:rsid w:val="00E30396"/>
    <w:rsid w:val="00E322DE"/>
    <w:rsid w:val="00E3382C"/>
    <w:rsid w:val="00E341EE"/>
    <w:rsid w:val="00E34F72"/>
    <w:rsid w:val="00E36244"/>
    <w:rsid w:val="00E36C66"/>
    <w:rsid w:val="00E43351"/>
    <w:rsid w:val="00E44582"/>
    <w:rsid w:val="00E45372"/>
    <w:rsid w:val="00E465C9"/>
    <w:rsid w:val="00E50003"/>
    <w:rsid w:val="00E503AB"/>
    <w:rsid w:val="00E5087A"/>
    <w:rsid w:val="00E522B1"/>
    <w:rsid w:val="00E53917"/>
    <w:rsid w:val="00E5469F"/>
    <w:rsid w:val="00E60304"/>
    <w:rsid w:val="00E63D4E"/>
    <w:rsid w:val="00E71448"/>
    <w:rsid w:val="00E73D55"/>
    <w:rsid w:val="00E73FC6"/>
    <w:rsid w:val="00E7517C"/>
    <w:rsid w:val="00E77645"/>
    <w:rsid w:val="00E80A32"/>
    <w:rsid w:val="00E908F1"/>
    <w:rsid w:val="00E919F3"/>
    <w:rsid w:val="00E921DA"/>
    <w:rsid w:val="00E92815"/>
    <w:rsid w:val="00E9704A"/>
    <w:rsid w:val="00E976B3"/>
    <w:rsid w:val="00EA1092"/>
    <w:rsid w:val="00EA41FD"/>
    <w:rsid w:val="00EB128B"/>
    <w:rsid w:val="00EB4FFE"/>
    <w:rsid w:val="00EB551E"/>
    <w:rsid w:val="00EB5B69"/>
    <w:rsid w:val="00EB64D1"/>
    <w:rsid w:val="00EC4A25"/>
    <w:rsid w:val="00EC6BA0"/>
    <w:rsid w:val="00EC74E7"/>
    <w:rsid w:val="00ED228F"/>
    <w:rsid w:val="00EE1A45"/>
    <w:rsid w:val="00EE4217"/>
    <w:rsid w:val="00EE6C78"/>
    <w:rsid w:val="00EE76DB"/>
    <w:rsid w:val="00EF1C7E"/>
    <w:rsid w:val="00EF2C5B"/>
    <w:rsid w:val="00EF3B95"/>
    <w:rsid w:val="00EF71D5"/>
    <w:rsid w:val="00F0125C"/>
    <w:rsid w:val="00F0200C"/>
    <w:rsid w:val="00F025A2"/>
    <w:rsid w:val="00F04712"/>
    <w:rsid w:val="00F06E86"/>
    <w:rsid w:val="00F10301"/>
    <w:rsid w:val="00F10B36"/>
    <w:rsid w:val="00F144A1"/>
    <w:rsid w:val="00F15249"/>
    <w:rsid w:val="00F15DEC"/>
    <w:rsid w:val="00F17C15"/>
    <w:rsid w:val="00F21F69"/>
    <w:rsid w:val="00F22CA4"/>
    <w:rsid w:val="00F22EC7"/>
    <w:rsid w:val="00F267DD"/>
    <w:rsid w:val="00F2740F"/>
    <w:rsid w:val="00F275FA"/>
    <w:rsid w:val="00F3000C"/>
    <w:rsid w:val="00F31D80"/>
    <w:rsid w:val="00F325C8"/>
    <w:rsid w:val="00F3322E"/>
    <w:rsid w:val="00F3372E"/>
    <w:rsid w:val="00F3520D"/>
    <w:rsid w:val="00F3692B"/>
    <w:rsid w:val="00F37B91"/>
    <w:rsid w:val="00F44643"/>
    <w:rsid w:val="00F45623"/>
    <w:rsid w:val="00F4609C"/>
    <w:rsid w:val="00F506DF"/>
    <w:rsid w:val="00F5302D"/>
    <w:rsid w:val="00F532FB"/>
    <w:rsid w:val="00F55313"/>
    <w:rsid w:val="00F576B6"/>
    <w:rsid w:val="00F648BD"/>
    <w:rsid w:val="00F653B8"/>
    <w:rsid w:val="00F676E6"/>
    <w:rsid w:val="00F67B4F"/>
    <w:rsid w:val="00F7028A"/>
    <w:rsid w:val="00F70CFB"/>
    <w:rsid w:val="00F733EC"/>
    <w:rsid w:val="00F814DE"/>
    <w:rsid w:val="00F84195"/>
    <w:rsid w:val="00F84200"/>
    <w:rsid w:val="00F86F7C"/>
    <w:rsid w:val="00F87315"/>
    <w:rsid w:val="00F93222"/>
    <w:rsid w:val="00F940D2"/>
    <w:rsid w:val="00F957B3"/>
    <w:rsid w:val="00FA073C"/>
    <w:rsid w:val="00FA0C03"/>
    <w:rsid w:val="00FA1266"/>
    <w:rsid w:val="00FA2F22"/>
    <w:rsid w:val="00FA2F99"/>
    <w:rsid w:val="00FA6248"/>
    <w:rsid w:val="00FA7ABA"/>
    <w:rsid w:val="00FB2606"/>
    <w:rsid w:val="00FB2C8D"/>
    <w:rsid w:val="00FB4AF4"/>
    <w:rsid w:val="00FB5847"/>
    <w:rsid w:val="00FB6773"/>
    <w:rsid w:val="00FB6EBF"/>
    <w:rsid w:val="00FC0D8B"/>
    <w:rsid w:val="00FC1192"/>
    <w:rsid w:val="00FC1A14"/>
    <w:rsid w:val="00FC1CC6"/>
    <w:rsid w:val="00FC2451"/>
    <w:rsid w:val="00FC3F7D"/>
    <w:rsid w:val="00FC4AB7"/>
    <w:rsid w:val="00FC7FCF"/>
    <w:rsid w:val="00FD141F"/>
    <w:rsid w:val="00FD2253"/>
    <w:rsid w:val="00FD3E14"/>
    <w:rsid w:val="00FD4145"/>
    <w:rsid w:val="00FD4489"/>
    <w:rsid w:val="00FD7152"/>
    <w:rsid w:val="00FE21D9"/>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0">
    <w:name w:val="标题 1 字符"/>
    <w:link w:val="1"/>
    <w:rsid w:val="00DE5E13"/>
    <w:rPr>
      <w:rFonts w:ascii="Arial" w:hAnsi="Arial"/>
      <w:sz w:val="36"/>
      <w:lang w:eastAsia="en-US"/>
    </w:rPr>
  </w:style>
  <w:style w:type="character" w:customStyle="1" w:styleId="20">
    <w:name w:val="标题 2 字符"/>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qFormat/>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qFormat/>
    <w:rsid w:val="00C72B35"/>
    <w:rPr>
      <w:lang w:val="en-GB"/>
    </w:rPr>
  </w:style>
  <w:style w:type="character" w:customStyle="1" w:styleId="40">
    <w:name w:val="标题 4 字符"/>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0">
    <w:name w:val="标题 3 字符"/>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9">
    <w:name w:val="annotation reference"/>
    <w:basedOn w:val="a0"/>
    <w:rsid w:val="0016531D"/>
    <w:rPr>
      <w:sz w:val="16"/>
      <w:szCs w:val="16"/>
    </w:rPr>
  </w:style>
  <w:style w:type="paragraph" w:styleId="aa">
    <w:name w:val="annotation text"/>
    <w:basedOn w:val="a"/>
    <w:link w:val="ab"/>
    <w:rsid w:val="0016531D"/>
  </w:style>
  <w:style w:type="character" w:customStyle="1" w:styleId="ab">
    <w:name w:val="批注文字 字符"/>
    <w:basedOn w:val="a0"/>
    <w:link w:val="aa"/>
    <w:rsid w:val="0016531D"/>
    <w:rPr>
      <w:lang w:eastAsia="en-US"/>
    </w:rPr>
  </w:style>
  <w:style w:type="paragraph" w:styleId="ac">
    <w:name w:val="annotation subject"/>
    <w:basedOn w:val="aa"/>
    <w:next w:val="aa"/>
    <w:link w:val="ad"/>
    <w:semiHidden/>
    <w:unhideWhenUsed/>
    <w:rsid w:val="0016531D"/>
    <w:rPr>
      <w:b/>
      <w:bCs/>
    </w:rPr>
  </w:style>
  <w:style w:type="character" w:customStyle="1" w:styleId="ad">
    <w:name w:val="批注主题 字符"/>
    <w:basedOn w:val="ab"/>
    <w:link w:val="ac"/>
    <w:semiHidden/>
    <w:rsid w:val="0016531D"/>
    <w:rPr>
      <w:b/>
      <w:bCs/>
      <w:lang w:eastAsia="en-US"/>
    </w:rPr>
  </w:style>
  <w:style w:type="paragraph" w:styleId="ae">
    <w:name w:val="Revision"/>
    <w:hidden/>
    <w:uiPriority w:val="99"/>
    <w:semiHidden/>
    <w:rsid w:val="0016531D"/>
    <w:rPr>
      <w:lang w:eastAsia="en-US"/>
    </w:rPr>
  </w:style>
  <w:style w:type="character" w:customStyle="1" w:styleId="11">
    <w:name w:val="未处理的提及1"/>
    <w:basedOn w:val="a0"/>
    <w:uiPriority w:val="99"/>
    <w:semiHidden/>
    <w:unhideWhenUsed/>
    <w:rsid w:val="00311264"/>
    <w:rPr>
      <w:color w:val="605E5C"/>
      <w:shd w:val="clear" w:color="auto" w:fill="E1DFDD"/>
    </w:rPr>
  </w:style>
  <w:style w:type="character" w:customStyle="1" w:styleId="EditorsNoteChar">
    <w:name w:val="Editor's Note Char"/>
    <w:aliases w:val="EN Char"/>
    <w:rsid w:val="003910A6"/>
    <w:rPr>
      <w:rFonts w:ascii="Times New Roman" w:hAnsi="Times New Roman"/>
      <w:color w:val="FF0000"/>
      <w:lang w:val="en-GB" w:eastAsia="en-US"/>
    </w:rPr>
  </w:style>
  <w:style w:type="character" w:customStyle="1" w:styleId="NOZchn">
    <w:name w:val="NO Zchn"/>
    <w:qFormat/>
    <w:rsid w:val="00DF58C7"/>
    <w:rPr>
      <w:lang w:val="en-GB"/>
    </w:rPr>
  </w:style>
  <w:style w:type="paragraph" w:styleId="af">
    <w:name w:val="List Number"/>
    <w:basedOn w:val="af0"/>
    <w:rsid w:val="00B64595"/>
    <w:pPr>
      <w:ind w:left="568" w:firstLineChars="0" w:hanging="284"/>
      <w:contextualSpacing w:val="0"/>
    </w:pPr>
    <w:rPr>
      <w:rFonts w:eastAsia="宋体"/>
    </w:rPr>
  </w:style>
  <w:style w:type="paragraph" w:styleId="af0">
    <w:name w:val="List"/>
    <w:basedOn w:val="a"/>
    <w:rsid w:val="00B6459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479813930">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666981078">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1955361132">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A2605-016B-4668-81E5-80E2AC75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7919</Words>
  <Characters>45141</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cp:lastModifiedBy>
  <cp:revision>6</cp:revision>
  <cp:lastPrinted>2019-02-25T14:05:00Z</cp:lastPrinted>
  <dcterms:created xsi:type="dcterms:W3CDTF">2021-11-22T07:31:00Z</dcterms:created>
  <dcterms:modified xsi:type="dcterms:W3CDTF">2021-11-22T07:31:00Z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(3)nTrvPS/Y7xj5ybonQkzZYNKMFsxcieRFbPpB2YrT/7SX7Tejp4QQm5+9zl6W/6txq7nuQ7Sa
tZn6miO50S9L7vf76QEQs8yQPEylUgVZ1D9dEjKLRTwHmgBEeEM4TijxwlDcaXhqZI9iyDuP
QMssxUj68nuRIYMo5guCYk2UFRBUeXAacQ1GKESPrWn9vBzmlsOHHdfDhj9rTYkEvTTcKJsz
jEf61kamMXj3tbNmO+</vt:lpwstr>
  </property>
  <property fmtid="{D5CDD505-2E9C-101B-9397-08002B2CF9AE}" pid="3" name="_2015_ms_pID_7253431">
    <vt:lpwstr>3MZIMVvXYccNxNXX3MLuigzHErKoiQ8M4xhxAmF1Dp6RtApioClgsb
GLRYuMb4DqV2pUOcaEiQ7BO5NGKpE+uxIaYo9vzjNv6tiOunt0qq+RNkH9NNyRAaMN3+INQx
wqWc1B8fH+XgCZU7rG5xaGgSvheRUsOH6p2YFpFZwTZcgduPgXIvyA1fIwRLZLmCJGyGYiEt
u5zdtgpAXDcaVfzuIhNLf9p6dg02VKn2TMxG</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1637544611</vt:lpwstr>
  </property>
</Properties>
</file>