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0D86AB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bookmarkEnd w:id="3"/>
            <w:r w:rsidR="00C91290">
              <w:t>4.0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C91290">
              <w:rPr>
                <w:sz w:val="32"/>
              </w:rPr>
              <w:t>04</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DA22E3">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8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DA22E3" w:rsidP="00133525">
            <w:pPr>
              <w:jc w:val="right"/>
            </w:pPr>
            <w:bookmarkStart w:id="8" w:name="logos"/>
            <w:r>
              <w:pict w14:anchorId="707D2F79">
                <v:shape id="_x0000_i1026" type="#_x0000_t75" style="width:127.05pt;height:75.8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33953500"/>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33953501"/>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33953502"/>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33953503"/>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9732C4D" w14:textId="2A9F2173" w:rsidR="003833FD" w:rsidRPr="004D3578" w:rsidRDefault="003833FD" w:rsidP="003833FD">
      <w:pPr>
        <w:pStyle w:val="EX"/>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7C716220" w14:textId="77777777" w:rsidR="00080512" w:rsidRPr="004D3578" w:rsidRDefault="00080512">
      <w:pPr>
        <w:pStyle w:val="Heading1"/>
      </w:pPr>
      <w:bookmarkStart w:id="26" w:name="definitions"/>
      <w:bookmarkStart w:id="27" w:name="_Toc133953504"/>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33953505"/>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33953506"/>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33953507"/>
      <w:r w:rsidRPr="004D3578">
        <w:lastRenderedPageBreak/>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31" w:name="_Toc133953508"/>
      <w:r>
        <w:rPr>
          <w:rFonts w:eastAsia="Malgun Gothic"/>
        </w:rPr>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33953509"/>
      <w:r>
        <w:rPr>
          <w:rFonts w:eastAsia="SimSun"/>
        </w:rPr>
        <w:t>4.1</w:t>
      </w:r>
      <w:r w:rsidR="00F757F3">
        <w:rPr>
          <w:rFonts w:eastAsia="SimSun"/>
        </w:rPr>
        <w:tab/>
      </w:r>
      <w:r w:rsidR="00971036">
        <w:rPr>
          <w:rFonts w:eastAsia="SimSun"/>
        </w:rPr>
        <w:t>General</w:t>
      </w:r>
      <w:bookmarkEnd w:id="32"/>
    </w:p>
    <w:p w14:paraId="7D629DB8" w14:textId="0EA2F46A" w:rsidR="00971036" w:rsidRDefault="00971036" w:rsidP="00971036">
      <w:pPr>
        <w:pStyle w:val="Heading2"/>
        <w:rPr>
          <w:rFonts w:eastAsia="SimSun"/>
        </w:rPr>
      </w:pPr>
      <w:bookmarkStart w:id="33" w:name="_Toc133953510"/>
      <w:r>
        <w:rPr>
          <w:rFonts w:eastAsia="SimSun"/>
        </w:rPr>
        <w:t>4.2</w:t>
      </w:r>
      <w:r>
        <w:rPr>
          <w:rFonts w:eastAsia="SimSun"/>
        </w:rPr>
        <w:tab/>
        <w:t>GSMA OPG</w:t>
      </w:r>
      <w:bookmarkEnd w:id="33"/>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50DB392A" w:rsidR="005E7BB9" w:rsidRPr="005E7BB9" w:rsidRDefault="00933415" w:rsidP="00D32EAC">
      <w:pPr>
        <w:rPr>
          <w:rFonts w:eastAsia="SimSun"/>
          <w:color w:val="FF0000"/>
        </w:rPr>
      </w:pPr>
      <w:r w:rsidRPr="005E7BB9">
        <w:rPr>
          <w:rFonts w:eastAsia="SimSun"/>
          <w:color w:val="FF0000"/>
        </w:rPr>
        <w:t>Editor</w:t>
      </w:r>
      <w:r w:rsidR="008965AB" w:rsidRPr="008965AB">
        <w:rPr>
          <w:rFonts w:eastAsia="SimSun"/>
          <w:color w:val="FF0000"/>
        </w:rPr>
        <w:t>'</w:t>
      </w:r>
      <w:r w:rsidRPr="005E7BB9">
        <w:rPr>
          <w:rFonts w:eastAsia="SimSun"/>
          <w:color w:val="FF0000"/>
        </w:rPr>
        <w:t>s Note: Figure 2 in [3] can be inserted here once the copyright is obtained from GSMA.</w:t>
      </w:r>
    </w:p>
    <w:p w14:paraId="5D146A54" w14:textId="560AB813" w:rsidR="00683275" w:rsidRDefault="00683275" w:rsidP="00F757F3">
      <w:pPr>
        <w:pStyle w:val="Heading2"/>
        <w:rPr>
          <w:rFonts w:eastAsia="SimSun"/>
        </w:rPr>
      </w:pPr>
      <w:bookmarkStart w:id="34" w:name="_Toc133953511"/>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DA22E3" w:rsidP="00DA22E3">
      <w:pPr>
        <w:pStyle w:val="TH"/>
        <w:rPr>
          <w:noProof/>
        </w:rPr>
      </w:pPr>
      <w:r>
        <w:rPr>
          <w:noProof/>
        </w:rPr>
        <w:lastRenderedPageBreak/>
        <w:pict w14:anchorId="3CB2D14E">
          <v:shape id="Picture 1" o:spid="_x0000_i1027" type="#_x0000_t75" style="width:423.15pt;height:277.2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33953512"/>
      <w:r>
        <w:rPr>
          <w:rFonts w:eastAsia="Malgun Gothic"/>
        </w:rPr>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33953513"/>
      <w:r>
        <w:rPr>
          <w:rFonts w:eastAsia="SimSun"/>
        </w:rPr>
        <w:t>5.1</w:t>
      </w:r>
      <w:r>
        <w:rPr>
          <w:rFonts w:eastAsia="SimSun"/>
        </w:rPr>
        <w:tab/>
        <w:t>General</w:t>
      </w:r>
      <w:bookmarkEnd w:id="36"/>
    </w:p>
    <w:p w14:paraId="6FDF0662" w14:textId="77777777" w:rsidR="008D3C36" w:rsidRDefault="008D3C36" w:rsidP="008D3C36">
      <w:pPr>
        <w:rPr>
          <w:rFonts w:eastAsia="SimSun"/>
        </w:rPr>
      </w:pPr>
      <w:r>
        <w:rPr>
          <w:rFonts w:eastAsia="SimSun"/>
        </w:rPr>
        <w:t>TBD</w:t>
      </w:r>
    </w:p>
    <w:p w14:paraId="5A04CD9E" w14:textId="32AFAE6C" w:rsidR="008D3C36" w:rsidRPr="005E395B" w:rsidRDefault="008D3C36" w:rsidP="008D3C36">
      <w:pPr>
        <w:pStyle w:val="Heading2"/>
        <w:rPr>
          <w:rFonts w:eastAsia="SimSun"/>
        </w:rPr>
      </w:pPr>
      <w:bookmarkStart w:id="37" w:name="_Toc133953514"/>
      <w:r>
        <w:rPr>
          <w:rFonts w:eastAsia="SimSun"/>
        </w:rPr>
        <w:t xml:space="preserve">5.2 </w:t>
      </w:r>
      <w:r w:rsidR="005927FA">
        <w:rPr>
          <w:rFonts w:eastAsia="SimSun"/>
        </w:rPr>
        <w:tab/>
      </w:r>
      <w:r>
        <w:rPr>
          <w:rFonts w:eastAsia="SimSun"/>
        </w:rPr>
        <w:t>EDGE-3 and Mp1 reference points</w:t>
      </w:r>
      <w:bookmarkEnd w:id="37"/>
    </w:p>
    <w:p w14:paraId="05511585" w14:textId="56D6FC5D" w:rsidR="008D3C36" w:rsidRDefault="008D3C36" w:rsidP="00DA22E3">
      <w:pPr>
        <w:pStyle w:val="Heading3"/>
        <w:rPr>
          <w:rFonts w:eastAsia="SimSun"/>
        </w:rPr>
      </w:pPr>
      <w:bookmarkStart w:id="38" w:name="_Toc133953515"/>
      <w:r>
        <w:rPr>
          <w:rFonts w:eastAsia="SimSun"/>
        </w:rPr>
        <w:t xml:space="preserve">5.2.1 </w:t>
      </w:r>
      <w:r w:rsidR="005927FA">
        <w:rPr>
          <w:rFonts w:eastAsia="SimSun"/>
        </w:rPr>
        <w:tab/>
      </w:r>
      <w:r>
        <w:rPr>
          <w:rFonts w:eastAsia="SimSun"/>
        </w:rPr>
        <w:t>EASProfile and AppInfo</w:t>
      </w:r>
      <w:bookmarkEnd w:id="38"/>
    </w:p>
    <w:p w14:paraId="12B3511B" w14:textId="77777777" w:rsidR="008D3C36" w:rsidRDefault="008D3C36" w:rsidP="008D3C36">
      <w:pPr>
        <w:rPr>
          <w:rFonts w:eastAsia="SimSun"/>
        </w:rPr>
      </w:pPr>
      <w:r>
        <w:rPr>
          <w:rFonts w:eastAsia="SimSun"/>
        </w:rPr>
        <w:t>TBD</w:t>
      </w:r>
    </w:p>
    <w:p w14:paraId="043B3EB8" w14:textId="4EC30DB6" w:rsidR="008D3C36" w:rsidRDefault="008D3C36" w:rsidP="00DA22E3">
      <w:pPr>
        <w:pStyle w:val="Heading3"/>
        <w:rPr>
          <w:rFonts w:eastAsia="SimSun"/>
        </w:rPr>
      </w:pPr>
      <w:bookmarkStart w:id="39" w:name="_Toc133953516"/>
      <w:r>
        <w:rPr>
          <w:rFonts w:eastAsia="SimSun"/>
        </w:rPr>
        <w:t xml:space="preserve">5.2.2 </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1AABFFF1" w14:textId="049B8508" w:rsidR="00137075" w:rsidRDefault="00137075" w:rsidP="00137075">
      <w:pPr>
        <w:pStyle w:val="Heading2"/>
        <w:rPr>
          <w:rFonts w:eastAsia="SimSun"/>
        </w:rPr>
      </w:pPr>
      <w:bookmarkStart w:id="40" w:name="_Toc133953517"/>
      <w:r w:rsidRPr="00054994">
        <w:rPr>
          <w:rFonts w:eastAsia="SimSun"/>
        </w:rPr>
        <w:t xml:space="preserve">5.3 </w:t>
      </w:r>
      <w:r w:rsidR="0019111D">
        <w:rPr>
          <w:rFonts w:eastAsia="SimSun"/>
        </w:rPr>
        <w:tab/>
      </w:r>
      <w:r>
        <w:rPr>
          <w:rFonts w:eastAsia="SimSun"/>
        </w:rPr>
        <w:t>EDGE-9 and Mp3 reference points</w:t>
      </w:r>
      <w:bookmarkEnd w:id="40"/>
    </w:p>
    <w:p w14:paraId="70B0CFF4" w14:textId="52D173F5" w:rsidR="00E47030" w:rsidRPr="005949F9" w:rsidRDefault="00137075" w:rsidP="005949F9">
      <w:pPr>
        <w:rPr>
          <w:rFonts w:eastAsia="SimSun"/>
        </w:rPr>
      </w:pPr>
      <w:r w:rsidRPr="00054994">
        <w:rPr>
          <w:rFonts w:eastAsia="SimSun"/>
        </w:rPr>
        <w:t>TBD</w:t>
      </w:r>
    </w:p>
    <w:p w14:paraId="54F8EED6" w14:textId="07CE0F80" w:rsidR="00683275" w:rsidRDefault="00683275" w:rsidP="00683275">
      <w:pPr>
        <w:pStyle w:val="Heading1"/>
        <w:rPr>
          <w:rFonts w:eastAsia="Malgun Gothic"/>
        </w:rPr>
      </w:pPr>
      <w:bookmarkStart w:id="41" w:name="_Toc133953518"/>
      <w:r>
        <w:rPr>
          <w:rFonts w:eastAsia="Malgun Gothic"/>
        </w:rPr>
        <w:lastRenderedPageBreak/>
        <w:t>6</w:t>
      </w:r>
      <w:r w:rsidR="00F757F3">
        <w:rPr>
          <w:rFonts w:eastAsia="Malgun Gothic"/>
        </w:rPr>
        <w:tab/>
      </w:r>
      <w:r>
        <w:rPr>
          <w:rFonts w:eastAsia="Malgun Gothic"/>
        </w:rPr>
        <w:t>Alignment of EDGEAPP with GSMA OP</w:t>
      </w:r>
      <w:bookmarkEnd w:id="41"/>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42" w:name="_Toc133953519"/>
      <w:r>
        <w:rPr>
          <w:rFonts w:eastAsia="Malgun Gothic"/>
        </w:rPr>
        <w:t>7</w:t>
      </w:r>
      <w:r w:rsidR="00F757F3">
        <w:rPr>
          <w:rFonts w:eastAsia="Malgun Gothic"/>
        </w:rPr>
        <w:tab/>
      </w:r>
      <w:r>
        <w:rPr>
          <w:rFonts w:eastAsia="Malgun Gothic"/>
        </w:rPr>
        <w:t>Deployment Considerations</w:t>
      </w:r>
      <w:bookmarkEnd w:id="42"/>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43" w:name="_Toc133953520"/>
      <w:r>
        <w:rPr>
          <w:rFonts w:eastAsia="SimSun"/>
        </w:rPr>
        <w:t>7.1</w:t>
      </w:r>
      <w:r w:rsidR="00F757F3">
        <w:rPr>
          <w:rFonts w:eastAsia="SimSun"/>
        </w:rPr>
        <w:tab/>
      </w:r>
      <w:r>
        <w:rPr>
          <w:rFonts w:eastAsia="SimSun"/>
        </w:rPr>
        <w:t>Deployment Architecture-1</w:t>
      </w:r>
      <w:bookmarkEnd w:id="43"/>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44" w:name="_Toc133953521"/>
      <w:r>
        <w:rPr>
          <w:rFonts w:eastAsia="SimSun"/>
        </w:rPr>
        <w:t>7.2</w:t>
      </w:r>
      <w:r w:rsidR="00F757F3">
        <w:rPr>
          <w:rFonts w:eastAsia="SimSun"/>
        </w:rPr>
        <w:tab/>
      </w:r>
      <w:r>
        <w:rPr>
          <w:rFonts w:eastAsia="SimSun"/>
        </w:rPr>
        <w:t>Deployment Architecture-2</w:t>
      </w:r>
      <w:bookmarkEnd w:id="44"/>
    </w:p>
    <w:p w14:paraId="3A9AC9FD" w14:textId="3D509B79" w:rsidR="00683275" w:rsidRDefault="00683275" w:rsidP="00F757F3">
      <w:pPr>
        <w:pStyle w:val="Heading1"/>
        <w:rPr>
          <w:rFonts w:eastAsia="Malgun Gothic"/>
        </w:rPr>
      </w:pPr>
      <w:bookmarkStart w:id="45" w:name="_Toc133953522"/>
      <w:r>
        <w:rPr>
          <w:rFonts w:eastAsia="Malgun Gothic"/>
        </w:rPr>
        <w:t>8</w:t>
      </w:r>
      <w:r w:rsidR="00F757F3">
        <w:rPr>
          <w:rFonts w:eastAsia="Malgun Gothic"/>
        </w:rPr>
        <w:tab/>
      </w:r>
      <w:r>
        <w:rPr>
          <w:rFonts w:eastAsia="Malgun Gothic"/>
        </w:rPr>
        <w:t>Recommendations</w:t>
      </w:r>
      <w:bookmarkEnd w:id="45"/>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6" w:name="clause4"/>
      <w:bookmarkEnd w:id="46"/>
      <w:r>
        <w:br w:type="page"/>
      </w:r>
      <w:bookmarkStart w:id="47"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bl>
    <w:p w14:paraId="5605B6F7"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4F7E" w14:textId="77777777" w:rsidR="00CA74E7" w:rsidRDefault="00CA74E7">
      <w:r>
        <w:separator/>
      </w:r>
    </w:p>
  </w:endnote>
  <w:endnote w:type="continuationSeparator" w:id="0">
    <w:p w14:paraId="750117F2" w14:textId="77777777" w:rsidR="00CA74E7" w:rsidRDefault="00CA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9E5D" w14:textId="77777777" w:rsidR="00CA74E7" w:rsidRDefault="00CA74E7">
      <w:r>
        <w:separator/>
      </w:r>
    </w:p>
  </w:footnote>
  <w:footnote w:type="continuationSeparator" w:id="0">
    <w:p w14:paraId="69C67C2C" w14:textId="77777777" w:rsidR="00CA74E7" w:rsidRDefault="00CA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76BB9CC4"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5AB">
      <w:rPr>
        <w:rFonts w:ascii="Arial" w:hAnsi="Arial" w:cs="Arial"/>
        <w:b/>
        <w:noProof/>
        <w:sz w:val="18"/>
        <w:szCs w:val="18"/>
      </w:rPr>
      <w:t>3GPP TR 23.958 V0.4.0 (2023-04)</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19057E9"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5AB">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06E"/>
    <w:rsid w:val="00051834"/>
    <w:rsid w:val="00054994"/>
    <w:rsid w:val="00054A22"/>
    <w:rsid w:val="00054A3A"/>
    <w:rsid w:val="00062023"/>
    <w:rsid w:val="000655A6"/>
    <w:rsid w:val="000735B4"/>
    <w:rsid w:val="00080512"/>
    <w:rsid w:val="00090527"/>
    <w:rsid w:val="000A0FE5"/>
    <w:rsid w:val="000B472E"/>
    <w:rsid w:val="000B4A09"/>
    <w:rsid w:val="000B6E4A"/>
    <w:rsid w:val="000C0EFB"/>
    <w:rsid w:val="000C47C3"/>
    <w:rsid w:val="000C5798"/>
    <w:rsid w:val="000D58AB"/>
    <w:rsid w:val="000F4E23"/>
    <w:rsid w:val="00105BE1"/>
    <w:rsid w:val="00125C7E"/>
    <w:rsid w:val="00133525"/>
    <w:rsid w:val="00137075"/>
    <w:rsid w:val="00145515"/>
    <w:rsid w:val="00167072"/>
    <w:rsid w:val="00171B1C"/>
    <w:rsid w:val="00184171"/>
    <w:rsid w:val="001843FC"/>
    <w:rsid w:val="0019111D"/>
    <w:rsid w:val="001940D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D5AB1"/>
    <w:rsid w:val="002E00EE"/>
    <w:rsid w:val="002E07EA"/>
    <w:rsid w:val="003172DC"/>
    <w:rsid w:val="00326951"/>
    <w:rsid w:val="00331143"/>
    <w:rsid w:val="00337816"/>
    <w:rsid w:val="00343759"/>
    <w:rsid w:val="00344BD3"/>
    <w:rsid w:val="0035462D"/>
    <w:rsid w:val="00363F67"/>
    <w:rsid w:val="003734C1"/>
    <w:rsid w:val="00374BC3"/>
    <w:rsid w:val="003765B8"/>
    <w:rsid w:val="003833FD"/>
    <w:rsid w:val="003B2585"/>
    <w:rsid w:val="003C3971"/>
    <w:rsid w:val="003D4DDD"/>
    <w:rsid w:val="003E44C4"/>
    <w:rsid w:val="00422959"/>
    <w:rsid w:val="00423334"/>
    <w:rsid w:val="004345EC"/>
    <w:rsid w:val="00465515"/>
    <w:rsid w:val="00497B9B"/>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49F9"/>
    <w:rsid w:val="00597B11"/>
    <w:rsid w:val="005A2973"/>
    <w:rsid w:val="005A3ADE"/>
    <w:rsid w:val="005C7BA3"/>
    <w:rsid w:val="005D2E01"/>
    <w:rsid w:val="005D7526"/>
    <w:rsid w:val="005E3537"/>
    <w:rsid w:val="005E4BB2"/>
    <w:rsid w:val="005E7BB9"/>
    <w:rsid w:val="005F3570"/>
    <w:rsid w:val="005F47FE"/>
    <w:rsid w:val="00602AEA"/>
    <w:rsid w:val="00614FDF"/>
    <w:rsid w:val="00634144"/>
    <w:rsid w:val="00634797"/>
    <w:rsid w:val="0063543D"/>
    <w:rsid w:val="00647114"/>
    <w:rsid w:val="00652EA5"/>
    <w:rsid w:val="00654735"/>
    <w:rsid w:val="00673540"/>
    <w:rsid w:val="00673E90"/>
    <w:rsid w:val="006759ED"/>
    <w:rsid w:val="00683275"/>
    <w:rsid w:val="006A323F"/>
    <w:rsid w:val="006A39F2"/>
    <w:rsid w:val="006B23C9"/>
    <w:rsid w:val="006B25B3"/>
    <w:rsid w:val="006B30D0"/>
    <w:rsid w:val="006B6A5F"/>
    <w:rsid w:val="006C3D95"/>
    <w:rsid w:val="006E5C86"/>
    <w:rsid w:val="00701116"/>
    <w:rsid w:val="00713C44"/>
    <w:rsid w:val="00723179"/>
    <w:rsid w:val="00734A5B"/>
    <w:rsid w:val="0074026F"/>
    <w:rsid w:val="007429F6"/>
    <w:rsid w:val="00744E76"/>
    <w:rsid w:val="00774DA4"/>
    <w:rsid w:val="00781F0F"/>
    <w:rsid w:val="007854FE"/>
    <w:rsid w:val="007A24C7"/>
    <w:rsid w:val="007B3185"/>
    <w:rsid w:val="007B600E"/>
    <w:rsid w:val="007B62BA"/>
    <w:rsid w:val="007C6D13"/>
    <w:rsid w:val="007F0F4A"/>
    <w:rsid w:val="008028A4"/>
    <w:rsid w:val="00817708"/>
    <w:rsid w:val="00830747"/>
    <w:rsid w:val="00870D39"/>
    <w:rsid w:val="00873F9D"/>
    <w:rsid w:val="008768CA"/>
    <w:rsid w:val="008965AB"/>
    <w:rsid w:val="008B2549"/>
    <w:rsid w:val="008C384C"/>
    <w:rsid w:val="008C7CF2"/>
    <w:rsid w:val="008D3C36"/>
    <w:rsid w:val="008D6DEF"/>
    <w:rsid w:val="008F0392"/>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6679F"/>
    <w:rsid w:val="00A73129"/>
    <w:rsid w:val="00A733ED"/>
    <w:rsid w:val="00A81E22"/>
    <w:rsid w:val="00A82346"/>
    <w:rsid w:val="00A92BA1"/>
    <w:rsid w:val="00AC6A68"/>
    <w:rsid w:val="00AC6BC6"/>
    <w:rsid w:val="00AE647C"/>
    <w:rsid w:val="00AE65E2"/>
    <w:rsid w:val="00B0375D"/>
    <w:rsid w:val="00B04253"/>
    <w:rsid w:val="00B15449"/>
    <w:rsid w:val="00B47EF3"/>
    <w:rsid w:val="00B54AF2"/>
    <w:rsid w:val="00B5632C"/>
    <w:rsid w:val="00B63E1C"/>
    <w:rsid w:val="00B66418"/>
    <w:rsid w:val="00B83ABA"/>
    <w:rsid w:val="00B85E99"/>
    <w:rsid w:val="00B93086"/>
    <w:rsid w:val="00B96E9B"/>
    <w:rsid w:val="00BA19ED"/>
    <w:rsid w:val="00BA234B"/>
    <w:rsid w:val="00BA46F7"/>
    <w:rsid w:val="00BA4B8D"/>
    <w:rsid w:val="00BA629F"/>
    <w:rsid w:val="00BC0F7D"/>
    <w:rsid w:val="00BD7D31"/>
    <w:rsid w:val="00BE3255"/>
    <w:rsid w:val="00BF128E"/>
    <w:rsid w:val="00BF3296"/>
    <w:rsid w:val="00C074DD"/>
    <w:rsid w:val="00C1221B"/>
    <w:rsid w:val="00C1496A"/>
    <w:rsid w:val="00C24422"/>
    <w:rsid w:val="00C33079"/>
    <w:rsid w:val="00C45231"/>
    <w:rsid w:val="00C57A88"/>
    <w:rsid w:val="00C72833"/>
    <w:rsid w:val="00C80F1D"/>
    <w:rsid w:val="00C83BB0"/>
    <w:rsid w:val="00C85C2A"/>
    <w:rsid w:val="00C91290"/>
    <w:rsid w:val="00C93F40"/>
    <w:rsid w:val="00C94951"/>
    <w:rsid w:val="00CA3D0C"/>
    <w:rsid w:val="00CA74E7"/>
    <w:rsid w:val="00CB19F0"/>
    <w:rsid w:val="00CC1A00"/>
    <w:rsid w:val="00CC1CF2"/>
    <w:rsid w:val="00CC57FB"/>
    <w:rsid w:val="00CD5283"/>
    <w:rsid w:val="00D0098D"/>
    <w:rsid w:val="00D05A5D"/>
    <w:rsid w:val="00D1245E"/>
    <w:rsid w:val="00D15C08"/>
    <w:rsid w:val="00D231B2"/>
    <w:rsid w:val="00D26532"/>
    <w:rsid w:val="00D32EAC"/>
    <w:rsid w:val="00D57972"/>
    <w:rsid w:val="00D675A9"/>
    <w:rsid w:val="00D70C19"/>
    <w:rsid w:val="00D738D6"/>
    <w:rsid w:val="00D755EB"/>
    <w:rsid w:val="00D76048"/>
    <w:rsid w:val="00D87E00"/>
    <w:rsid w:val="00D9134D"/>
    <w:rsid w:val="00DA22E3"/>
    <w:rsid w:val="00DA7A03"/>
    <w:rsid w:val="00DB1818"/>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7645"/>
    <w:rsid w:val="00E95F90"/>
    <w:rsid w:val="00EA15B0"/>
    <w:rsid w:val="00EA2CC1"/>
    <w:rsid w:val="00EA5EA7"/>
    <w:rsid w:val="00EC4A25"/>
    <w:rsid w:val="00EC57AA"/>
    <w:rsid w:val="00EF2D2A"/>
    <w:rsid w:val="00EF55AA"/>
    <w:rsid w:val="00F025A2"/>
    <w:rsid w:val="00F04712"/>
    <w:rsid w:val="00F13360"/>
    <w:rsid w:val="00F22EC7"/>
    <w:rsid w:val="00F325C8"/>
    <w:rsid w:val="00F4322A"/>
    <w:rsid w:val="00F627F4"/>
    <w:rsid w:val="00F653B8"/>
    <w:rsid w:val="00F757F3"/>
    <w:rsid w:val="00F75BD4"/>
    <w:rsid w:val="00F9008D"/>
    <w:rsid w:val="00F9404B"/>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CR0306r1</cp:lastModifiedBy>
  <cp:revision>67</cp:revision>
  <cp:lastPrinted>2019-02-25T14:05:00Z</cp:lastPrinted>
  <dcterms:created xsi:type="dcterms:W3CDTF">2022-10-25T18:11:00Z</dcterms:created>
  <dcterms:modified xsi:type="dcterms:W3CDTF">2023-05-08T17:56:00Z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