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13719376"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w:t>
            </w:r>
            <w:bookmarkEnd w:id="2"/>
            <w:r w:rsidR="0029723D">
              <w:rPr>
                <w:sz w:val="64"/>
                <w:lang w:val="sv-SE"/>
              </w:rPr>
              <w:t>54</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B214A7">
              <w:rPr>
                <w:lang w:val="sv-SE"/>
              </w:rPr>
              <w:t>1</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B214A7">
              <w:rPr>
                <w:sz w:val="32"/>
                <w:lang w:val="sv-SE"/>
              </w:rPr>
              <w:t>2020</w:t>
            </w:r>
            <w:r w:rsidRPr="00E31168">
              <w:rPr>
                <w:sz w:val="32"/>
                <w:lang w:val="sv-SE"/>
              </w:rPr>
              <w:t>-</w:t>
            </w:r>
            <w:bookmarkEnd w:id="4"/>
            <w:r w:rsidR="00B214A7">
              <w:rPr>
                <w:sz w:val="32"/>
                <w:lang w:val="sv-SE"/>
              </w:rPr>
              <w:t>01</w:t>
            </w:r>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bookmarkEnd w:id="6"/>
          <w:p w14:paraId="78BEBB79" w14:textId="50391982" w:rsidR="004D59D2" w:rsidRPr="00E31168" w:rsidRDefault="00C014CF" w:rsidP="004D59D2">
            <w:pPr>
              <w:pStyle w:val="ZT"/>
              <w:framePr w:wrap="auto" w:hAnchor="text" w:yAlign="inline"/>
            </w:pPr>
            <w:r>
              <w:t>Study on supporting Unmanned Aerial Systems (UAS) connectivity, Identification and tracking</w:t>
            </w:r>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8"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5BE63DB"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C014CF">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5EA0876E"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w:t>
            </w:r>
            <w:bookmarkEnd w:id="13"/>
            <w:r w:rsidR="0029723D">
              <w:rPr>
                <w:noProof/>
                <w:sz w:val="18"/>
              </w:rPr>
              <w:t>20</w:t>
            </w:r>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bookmarkStart w:id="16" w:name="_GoBack"/>
    <w:p w14:paraId="649B17DC" w14:textId="3D32888B" w:rsidR="00C014CF" w:rsidRDefault="00C014C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_Toc31270541 \h </w:instrText>
      </w:r>
      <w:r>
        <w:fldChar w:fldCharType="separate"/>
      </w:r>
      <w:r>
        <w:t>4</w:t>
      </w:r>
      <w:r>
        <w:fldChar w:fldCharType="end"/>
      </w:r>
    </w:p>
    <w:p w14:paraId="2CEF457D" w14:textId="24AAA12B" w:rsidR="00C014CF" w:rsidRDefault="00C014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_Toc31270542 \h </w:instrText>
      </w:r>
      <w:r>
        <w:fldChar w:fldCharType="separate"/>
      </w:r>
      <w:r>
        <w:t>6</w:t>
      </w:r>
      <w:r>
        <w:fldChar w:fldCharType="end"/>
      </w:r>
    </w:p>
    <w:p w14:paraId="72499BD5" w14:textId="74CA6A4C" w:rsidR="00C014CF" w:rsidRDefault="00C014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_Toc31270543 \h </w:instrText>
      </w:r>
      <w:r>
        <w:fldChar w:fldCharType="separate"/>
      </w:r>
      <w:r>
        <w:t>6</w:t>
      </w:r>
      <w:r>
        <w:fldChar w:fldCharType="end"/>
      </w:r>
    </w:p>
    <w:p w14:paraId="0CEC28E7" w14:textId="2D92BDCA" w:rsidR="00C014CF" w:rsidRDefault="00C014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_Toc31270544 \h </w:instrText>
      </w:r>
      <w:r>
        <w:fldChar w:fldCharType="separate"/>
      </w:r>
      <w:r>
        <w:t>6</w:t>
      </w:r>
      <w:r>
        <w:fldChar w:fldCharType="end"/>
      </w:r>
    </w:p>
    <w:p w14:paraId="5AE9D665" w14:textId="4B896DE8" w:rsidR="00C014CF" w:rsidRDefault="00C014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_Toc31270545 \h </w:instrText>
      </w:r>
      <w:r>
        <w:fldChar w:fldCharType="separate"/>
      </w:r>
      <w:r>
        <w:t>6</w:t>
      </w:r>
      <w:r>
        <w:fldChar w:fldCharType="end"/>
      </w:r>
    </w:p>
    <w:p w14:paraId="57D2CE89" w14:textId="449422F2" w:rsidR="00C014CF" w:rsidRDefault="00C014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_Toc31270546 \h </w:instrText>
      </w:r>
      <w:r>
        <w:fldChar w:fldCharType="separate"/>
      </w:r>
      <w:r>
        <w:t>7</w:t>
      </w:r>
      <w:r>
        <w:fldChar w:fldCharType="end"/>
      </w:r>
    </w:p>
    <w:p w14:paraId="4D4A428C" w14:textId="0A073234" w:rsidR="00C014CF" w:rsidRDefault="00C014C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_Toc31270547 \h </w:instrText>
      </w:r>
      <w:r>
        <w:fldChar w:fldCharType="separate"/>
      </w:r>
      <w:r>
        <w:t>7</w:t>
      </w:r>
      <w:r>
        <w:fldChar w:fldCharType="end"/>
      </w:r>
    </w:p>
    <w:p w14:paraId="34E7DA77" w14:textId="1C173D0D" w:rsidR="00C014CF" w:rsidRDefault="00C014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fldLock="1"/>
      </w:r>
      <w:r>
        <w:instrText xml:space="preserve"> PAGEREF _Toc31270548 \h </w:instrText>
      </w:r>
      <w:r>
        <w:fldChar w:fldCharType="separate"/>
      </w:r>
      <w:r>
        <w:t>7</w:t>
      </w:r>
      <w:r>
        <w:fldChar w:fldCharType="end"/>
      </w:r>
    </w:p>
    <w:p w14:paraId="3DB4C665" w14:textId="2F9AAFAD" w:rsidR="00C014CF" w:rsidRDefault="00C014CF">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_Toc31270549 \h </w:instrText>
      </w:r>
      <w:r>
        <w:fldChar w:fldCharType="separate"/>
      </w:r>
      <w:r>
        <w:t>7</w:t>
      </w:r>
      <w:r>
        <w:fldChar w:fldCharType="end"/>
      </w:r>
    </w:p>
    <w:p w14:paraId="5B2BEF40" w14:textId="2CC63AC1" w:rsidR="00C014CF" w:rsidRDefault="00C014CF">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_Toc31270550 \h </w:instrText>
      </w:r>
      <w:r>
        <w:fldChar w:fldCharType="separate"/>
      </w:r>
      <w:r>
        <w:t>8</w:t>
      </w:r>
      <w:r>
        <w:fldChar w:fldCharType="end"/>
      </w:r>
    </w:p>
    <w:p w14:paraId="3F864CEE" w14:textId="65A617EA" w:rsidR="00C014CF" w:rsidRDefault="00C014C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_Toc31270551 \h </w:instrText>
      </w:r>
      <w:r>
        <w:fldChar w:fldCharType="separate"/>
      </w:r>
      <w:r>
        <w:t>9</w:t>
      </w:r>
      <w:r>
        <w:fldChar w:fldCharType="end"/>
      </w:r>
    </w:p>
    <w:p w14:paraId="1E4228C5" w14:textId="7177B073" w:rsidR="00C014CF" w:rsidRDefault="00C014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_Toc31270552 \h </w:instrText>
      </w:r>
      <w:r>
        <w:fldChar w:fldCharType="separate"/>
      </w:r>
      <w:r>
        <w:t>10</w:t>
      </w:r>
      <w:r>
        <w:fldChar w:fldCharType="end"/>
      </w:r>
    </w:p>
    <w:p w14:paraId="6B22CD07" w14:textId="1C6C62D5" w:rsidR="00C014CF" w:rsidRDefault="00C014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_Toc31270553 \h </w:instrText>
      </w:r>
      <w:r>
        <w:fldChar w:fldCharType="separate"/>
      </w:r>
      <w:r>
        <w:t>11</w:t>
      </w:r>
      <w:r>
        <w:fldChar w:fldCharType="end"/>
      </w:r>
    </w:p>
    <w:p w14:paraId="31207FFA" w14:textId="6B64153E" w:rsidR="00C014CF" w:rsidRDefault="00C014CF">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_Toc31270554 \h </w:instrText>
      </w:r>
      <w:r>
        <w:fldChar w:fldCharType="separate"/>
      </w:r>
      <w:r>
        <w:t>11</w:t>
      </w:r>
      <w:r>
        <w:fldChar w:fldCharType="end"/>
      </w:r>
    </w:p>
    <w:p w14:paraId="46DA6C2B" w14:textId="189481B7" w:rsidR="00C014CF" w:rsidRDefault="00C014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Identification of UAVs in a target area</w:t>
      </w:r>
      <w:r>
        <w:tab/>
      </w:r>
      <w:r>
        <w:fldChar w:fldCharType="begin" w:fldLock="1"/>
      </w:r>
      <w:r>
        <w:instrText xml:space="preserve"> PAGEREF _Toc31270555 \h </w:instrText>
      </w:r>
      <w:r>
        <w:fldChar w:fldCharType="separate"/>
      </w:r>
      <w:r>
        <w:t>11</w:t>
      </w:r>
      <w:r>
        <w:fldChar w:fldCharType="end"/>
      </w:r>
    </w:p>
    <w:p w14:paraId="44747900" w14:textId="7686B2F8" w:rsidR="00C014CF" w:rsidRDefault="00C014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_Toc31270556 \h </w:instrText>
      </w:r>
      <w:r>
        <w:fldChar w:fldCharType="separate"/>
      </w:r>
      <w:r>
        <w:t>11</w:t>
      </w:r>
      <w:r>
        <w:fldChar w:fldCharType="end"/>
      </w:r>
    </w:p>
    <w:p w14:paraId="4352C480" w14:textId="68D66707" w:rsidR="00C014CF" w:rsidRDefault="00C014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_Toc31270557 \h </w:instrText>
      </w:r>
      <w:r>
        <w:fldChar w:fldCharType="separate"/>
      </w:r>
      <w:r>
        <w:t>13</w:t>
      </w:r>
      <w:r>
        <w:fldChar w:fldCharType="end"/>
      </w:r>
    </w:p>
    <w:p w14:paraId="594931A0" w14:textId="4213F8EE" w:rsidR="00C014CF" w:rsidRDefault="00C014CF">
      <w:pPr>
        <w:pStyle w:val="TOC3"/>
        <w:rPr>
          <w:rFonts w:asciiTheme="minorHAnsi" w:eastAsiaTheme="minorEastAsia" w:hAnsiTheme="minorHAnsi" w:cstheme="minorBidi"/>
          <w:sz w:val="22"/>
          <w:szCs w:val="22"/>
          <w:lang w:eastAsia="en-GB"/>
        </w:rPr>
      </w:pPr>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_Toc31270558 \h </w:instrText>
      </w:r>
      <w:r>
        <w:fldChar w:fldCharType="separate"/>
      </w:r>
      <w:r>
        <w:t>13</w:t>
      </w:r>
      <w:r>
        <w:fldChar w:fldCharType="end"/>
      </w:r>
    </w:p>
    <w:p w14:paraId="680199C5" w14:textId="57E327A4" w:rsidR="00C014CF" w:rsidRDefault="00C014CF">
      <w:pPr>
        <w:pStyle w:val="TOC3"/>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_Toc31270559 \h </w:instrText>
      </w:r>
      <w:r>
        <w:fldChar w:fldCharType="separate"/>
      </w:r>
      <w:r>
        <w:t>13</w:t>
      </w:r>
      <w:r>
        <w:fldChar w:fldCharType="end"/>
      </w:r>
    </w:p>
    <w:p w14:paraId="207501D2" w14:textId="446D116A" w:rsidR="00C014CF" w:rsidRDefault="00C014CF">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rPr>
          <w:lang w:eastAsia="ko-KR"/>
        </w:rPr>
        <w:t>Evaluation</w:t>
      </w:r>
      <w:r>
        <w:tab/>
      </w:r>
      <w:r>
        <w:fldChar w:fldCharType="begin" w:fldLock="1"/>
      </w:r>
      <w:r>
        <w:instrText xml:space="preserve"> PAGEREF _Toc31270560 \h </w:instrText>
      </w:r>
      <w:r>
        <w:fldChar w:fldCharType="separate"/>
      </w:r>
      <w:r>
        <w:t>13</w:t>
      </w:r>
      <w:r>
        <w:fldChar w:fldCharType="end"/>
      </w:r>
    </w:p>
    <w:p w14:paraId="43D3944E" w14:textId="6B994346" w:rsidR="00C014CF" w:rsidRDefault="00C014CF">
      <w:pPr>
        <w:pStyle w:val="TOC1"/>
        <w:rPr>
          <w:rFonts w:asciiTheme="minorHAnsi" w:eastAsiaTheme="minorEastAsia" w:hAnsiTheme="minorHAnsi" w:cstheme="minorBidi"/>
          <w:szCs w:val="22"/>
          <w:lang w:eastAsia="en-GB"/>
        </w:rPr>
      </w:pPr>
      <w:r>
        <w:rPr>
          <w:lang w:eastAsia="ko-KR"/>
        </w:rP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_Toc31270561 \h </w:instrText>
      </w:r>
      <w:r>
        <w:fldChar w:fldCharType="separate"/>
      </w:r>
      <w:r>
        <w:t>14</w:t>
      </w:r>
      <w:r>
        <w:fldChar w:fldCharType="end"/>
      </w:r>
    </w:p>
    <w:p w14:paraId="26ED44F6" w14:textId="0DF8417E" w:rsidR="00C014CF" w:rsidRDefault="00C014CF">
      <w:pPr>
        <w:pStyle w:val="TOC8"/>
        <w:rPr>
          <w:rFonts w:asciiTheme="minorHAnsi" w:eastAsiaTheme="minorEastAsia" w:hAnsiTheme="minorHAnsi" w:cstheme="minorBidi"/>
          <w:b w:val="0"/>
          <w:szCs w:val="22"/>
          <w:lang w:eastAsia="en-GB"/>
        </w:rPr>
      </w:pPr>
      <w:r>
        <w:t>Annex A (informative): UAV Regulations</w:t>
      </w:r>
      <w:r>
        <w:tab/>
      </w:r>
      <w:r>
        <w:fldChar w:fldCharType="begin" w:fldLock="1"/>
      </w:r>
      <w:r>
        <w:instrText xml:space="preserve"> PAGEREF _Toc31270562 \h </w:instrText>
      </w:r>
      <w:r>
        <w:fldChar w:fldCharType="separate"/>
      </w:r>
      <w:r>
        <w:t>14</w:t>
      </w:r>
      <w:r>
        <w:fldChar w:fldCharType="end"/>
      </w:r>
    </w:p>
    <w:p w14:paraId="777B55EC" w14:textId="181FB1FD" w:rsidR="00C014CF" w:rsidRDefault="00C014C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_Toc31270563 \h </w:instrText>
      </w:r>
      <w:r>
        <w:fldChar w:fldCharType="separate"/>
      </w:r>
      <w:r>
        <w:t>14</w:t>
      </w:r>
      <w:r>
        <w:fldChar w:fldCharType="end"/>
      </w:r>
    </w:p>
    <w:p w14:paraId="519C46A7" w14:textId="7E88C2DB" w:rsidR="00C014CF" w:rsidRDefault="00C014C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LAANC</w:t>
      </w:r>
      <w:r>
        <w:tab/>
      </w:r>
      <w:r>
        <w:fldChar w:fldCharType="begin" w:fldLock="1"/>
      </w:r>
      <w:r>
        <w:instrText xml:space="preserve"> PAGEREF _Toc31270564 \h </w:instrText>
      </w:r>
      <w:r>
        <w:fldChar w:fldCharType="separate"/>
      </w:r>
      <w:r>
        <w:t>14</w:t>
      </w:r>
      <w:r>
        <w:fldChar w:fldCharType="end"/>
      </w:r>
    </w:p>
    <w:p w14:paraId="734F61B0" w14:textId="02F38F2D" w:rsidR="00C014CF" w:rsidRDefault="00C014CF">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ARC</w:t>
      </w:r>
      <w:r>
        <w:tab/>
      </w:r>
      <w:r>
        <w:fldChar w:fldCharType="begin" w:fldLock="1"/>
      </w:r>
      <w:r>
        <w:instrText xml:space="preserve"> PAGEREF _Toc31270565 \h </w:instrText>
      </w:r>
      <w:r>
        <w:fldChar w:fldCharType="separate"/>
      </w:r>
      <w:r>
        <w:t>14</w:t>
      </w:r>
      <w:r>
        <w:fldChar w:fldCharType="end"/>
      </w:r>
    </w:p>
    <w:p w14:paraId="476381CA" w14:textId="02AF9B85" w:rsidR="00C014CF" w:rsidRDefault="00C014CF">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ASTM F38</w:t>
      </w:r>
      <w:r>
        <w:tab/>
      </w:r>
      <w:r>
        <w:fldChar w:fldCharType="begin" w:fldLock="1"/>
      </w:r>
      <w:r>
        <w:instrText xml:space="preserve"> PAGEREF _Toc31270566 \h </w:instrText>
      </w:r>
      <w:r>
        <w:fldChar w:fldCharType="separate"/>
      </w:r>
      <w:r>
        <w:t>15</w:t>
      </w:r>
      <w:r>
        <w:fldChar w:fldCharType="end"/>
      </w:r>
    </w:p>
    <w:p w14:paraId="4F770F1A" w14:textId="163A8B4C" w:rsidR="00C014CF" w:rsidRDefault="00C014CF">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FAA regulations on Remote Identification</w:t>
      </w:r>
      <w:r>
        <w:tab/>
      </w:r>
      <w:r>
        <w:fldChar w:fldCharType="begin" w:fldLock="1"/>
      </w:r>
      <w:r>
        <w:instrText xml:space="preserve"> PAGEREF _Toc31270567 \h </w:instrText>
      </w:r>
      <w:r>
        <w:fldChar w:fldCharType="separate"/>
      </w:r>
      <w:r>
        <w:t>16</w:t>
      </w:r>
      <w:r>
        <w:fldChar w:fldCharType="end"/>
      </w:r>
    </w:p>
    <w:p w14:paraId="258B47CA" w14:textId="5E971D7D" w:rsidR="00C014CF" w:rsidRDefault="00C014CF">
      <w:pPr>
        <w:pStyle w:val="TOC9"/>
        <w:rPr>
          <w:rFonts w:asciiTheme="minorHAnsi" w:eastAsiaTheme="minorEastAsia" w:hAnsiTheme="minorHAnsi" w:cstheme="minorBidi"/>
          <w:b w:val="0"/>
          <w:szCs w:val="22"/>
          <w:lang w:eastAsia="en-GB"/>
        </w:rPr>
      </w:pPr>
      <w:r>
        <w:t>Annex B: Change history</w:t>
      </w:r>
      <w:r>
        <w:tab/>
      </w:r>
      <w:r>
        <w:fldChar w:fldCharType="begin" w:fldLock="1"/>
      </w:r>
      <w:r>
        <w:instrText xml:space="preserve"> PAGEREF _Toc31270568 \h </w:instrText>
      </w:r>
      <w:r>
        <w:fldChar w:fldCharType="separate"/>
      </w:r>
      <w:r>
        <w:t>18</w:t>
      </w:r>
      <w:r>
        <w:fldChar w:fldCharType="end"/>
      </w:r>
    </w:p>
    <w:p w14:paraId="2D0731A6" w14:textId="20E8EA2E" w:rsidR="00080512" w:rsidRPr="00E31168" w:rsidRDefault="00C014CF">
      <w:r>
        <w:rPr>
          <w:noProof/>
          <w:sz w:val="22"/>
        </w:rPr>
        <w:fldChar w:fldCharType="end"/>
      </w:r>
      <w:bookmarkEnd w:id="16"/>
    </w:p>
    <w:p w14:paraId="6CB6181F" w14:textId="77777777" w:rsidR="00C014CF" w:rsidRDefault="00C014CF">
      <w:pPr>
        <w:spacing w:after="0"/>
      </w:pPr>
      <w:bookmarkStart w:id="17" w:name="tsgNames"/>
      <w:bookmarkStart w:id="18" w:name="_Toc30008165"/>
      <w:bookmarkStart w:id="19" w:name="_Toc31035866"/>
      <w:bookmarkStart w:id="20" w:name="_Toc31037013"/>
      <w:bookmarkStart w:id="21" w:name="_Toc31037087"/>
      <w:bookmarkStart w:id="22" w:name="_Toc31270485"/>
      <w:bookmarkEnd w:id="17"/>
    </w:p>
    <w:p w14:paraId="5494BD36" w14:textId="053566D1" w:rsidR="00C014CF" w:rsidRPr="00C014CF" w:rsidRDefault="00C014CF" w:rsidP="00C014CF">
      <w:r w:rsidRPr="00C014CF">
        <w:br w:type="page"/>
      </w:r>
    </w:p>
    <w:p w14:paraId="66ADE3F3" w14:textId="02D23054" w:rsidR="0029723D" w:rsidRDefault="0029723D" w:rsidP="0029723D">
      <w:pPr>
        <w:pStyle w:val="Heading1"/>
      </w:pPr>
      <w:bookmarkStart w:id="23" w:name="_Toc31270513"/>
      <w:bookmarkStart w:id="24" w:name="_Toc31270541"/>
      <w:r w:rsidRPr="004D3578">
        <w:lastRenderedPageBreak/>
        <w:t>Foreword</w:t>
      </w:r>
      <w:bookmarkEnd w:id="18"/>
      <w:bookmarkEnd w:id="19"/>
      <w:bookmarkEnd w:id="20"/>
      <w:bookmarkEnd w:id="21"/>
      <w:bookmarkEnd w:id="22"/>
      <w:bookmarkEnd w:id="23"/>
      <w:bookmarkEnd w:id="24"/>
    </w:p>
    <w:p w14:paraId="380EDF15" w14:textId="77777777" w:rsidR="0029723D" w:rsidRPr="0070423C" w:rsidRDefault="0029723D" w:rsidP="0029723D">
      <w:r w:rsidRPr="004D3578">
        <w:t xml:space="preserve">This </w:t>
      </w:r>
      <w:r w:rsidRPr="0070423C">
        <w:t xml:space="preserve">Technical </w:t>
      </w:r>
      <w:bookmarkStart w:id="25" w:name="spectype3"/>
      <w:r w:rsidRPr="0070423C">
        <w:t>Report</w:t>
      </w:r>
      <w:bookmarkEnd w:id="25"/>
      <w:r w:rsidRPr="0070423C">
        <w:t xml:space="preserve"> has been produced by the 3rd Generation Partnership Project (3GPP).</w:t>
      </w:r>
    </w:p>
    <w:p w14:paraId="2D91017F" w14:textId="77777777" w:rsidR="0029723D" w:rsidRPr="0070423C" w:rsidRDefault="0029723D" w:rsidP="0029723D">
      <w:r w:rsidRPr="007042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F328F3" w14:textId="77777777" w:rsidR="0029723D" w:rsidRPr="0070423C" w:rsidRDefault="0029723D" w:rsidP="0029723D">
      <w:pPr>
        <w:pStyle w:val="B1"/>
      </w:pPr>
      <w:r w:rsidRPr="0070423C">
        <w:t>Version x.y.z</w:t>
      </w:r>
    </w:p>
    <w:p w14:paraId="4176B484" w14:textId="77777777" w:rsidR="0029723D" w:rsidRPr="004D3578" w:rsidRDefault="0029723D" w:rsidP="0029723D">
      <w:pPr>
        <w:pStyle w:val="B1"/>
      </w:pPr>
      <w:r w:rsidRPr="0070423C">
        <w:t>where:</w:t>
      </w:r>
    </w:p>
    <w:p w14:paraId="01F7F550" w14:textId="77777777" w:rsidR="0029723D" w:rsidRPr="004D3578" w:rsidRDefault="0029723D" w:rsidP="0029723D">
      <w:pPr>
        <w:pStyle w:val="B2"/>
      </w:pPr>
      <w:r w:rsidRPr="004D3578">
        <w:t>x</w:t>
      </w:r>
      <w:r w:rsidRPr="004D3578">
        <w:tab/>
        <w:t>the first digit:</w:t>
      </w:r>
    </w:p>
    <w:p w14:paraId="208AAADF" w14:textId="77777777" w:rsidR="0029723D" w:rsidRPr="004D3578" w:rsidRDefault="0029723D" w:rsidP="0029723D">
      <w:pPr>
        <w:pStyle w:val="B3"/>
      </w:pPr>
      <w:r w:rsidRPr="004D3578">
        <w:t>1</w:t>
      </w:r>
      <w:r w:rsidRPr="004D3578">
        <w:tab/>
        <w:t>presented to TSG for information;</w:t>
      </w:r>
    </w:p>
    <w:p w14:paraId="02C9F852" w14:textId="77777777" w:rsidR="0029723D" w:rsidRPr="004D3578" w:rsidRDefault="0029723D" w:rsidP="0029723D">
      <w:pPr>
        <w:pStyle w:val="B3"/>
      </w:pPr>
      <w:r w:rsidRPr="004D3578">
        <w:t>2</w:t>
      </w:r>
      <w:r w:rsidRPr="004D3578">
        <w:tab/>
        <w:t>presented to TSG for approval;</w:t>
      </w:r>
    </w:p>
    <w:p w14:paraId="19481AF6" w14:textId="77777777" w:rsidR="0029723D" w:rsidRPr="004D3578" w:rsidRDefault="0029723D" w:rsidP="0029723D">
      <w:pPr>
        <w:pStyle w:val="B3"/>
      </w:pPr>
      <w:r w:rsidRPr="004D3578">
        <w:t>3</w:t>
      </w:r>
      <w:r w:rsidRPr="004D3578">
        <w:tab/>
        <w:t>or greater indicates TSG approved document under change control.</w:t>
      </w:r>
    </w:p>
    <w:p w14:paraId="7E3F198C" w14:textId="77777777" w:rsidR="0029723D" w:rsidRPr="004D3578" w:rsidRDefault="0029723D" w:rsidP="0029723D">
      <w:pPr>
        <w:pStyle w:val="B2"/>
      </w:pPr>
      <w:r w:rsidRPr="004D3578">
        <w:t>y</w:t>
      </w:r>
      <w:r w:rsidRPr="004D3578">
        <w:tab/>
        <w:t>the second digit is incremented for all changes of substance, i.e. technical enhancements, corrections, updates, etc.</w:t>
      </w:r>
    </w:p>
    <w:p w14:paraId="55C3F9F5" w14:textId="77777777" w:rsidR="0029723D" w:rsidRDefault="0029723D" w:rsidP="0029723D">
      <w:pPr>
        <w:pStyle w:val="B2"/>
      </w:pPr>
      <w:r w:rsidRPr="004D3578">
        <w:t>z</w:t>
      </w:r>
      <w:r w:rsidRPr="004D3578">
        <w:tab/>
        <w:t>the third digit is incremented when editorial only changes have been incorporated in the document.</w:t>
      </w:r>
    </w:p>
    <w:p w14:paraId="5A590DA2" w14:textId="77777777" w:rsidR="0029723D" w:rsidRDefault="0029723D" w:rsidP="0029723D">
      <w:r>
        <w:t>In the present document, modal verbs have the following meanings:</w:t>
      </w:r>
    </w:p>
    <w:p w14:paraId="256CF3B1" w14:textId="3B6D5A7B" w:rsidR="0029723D" w:rsidRDefault="0029723D" w:rsidP="0029723D">
      <w:pPr>
        <w:pStyle w:val="EX"/>
      </w:pPr>
      <w:r w:rsidRPr="00C014CF">
        <w:t>shall</w:t>
      </w:r>
      <w:r w:rsidR="00C014CF">
        <w:tab/>
      </w:r>
      <w:r>
        <w:t>indicates a mandatory requirement to do something</w:t>
      </w:r>
    </w:p>
    <w:p w14:paraId="5FCDA018" w14:textId="77777777" w:rsidR="0029723D" w:rsidRDefault="0029723D" w:rsidP="0029723D">
      <w:pPr>
        <w:pStyle w:val="EX"/>
      </w:pPr>
      <w:r w:rsidRPr="00C014CF">
        <w:t>shall not</w:t>
      </w:r>
      <w:r>
        <w:tab/>
        <w:t>indicates an interdiction (prohibition) to do something</w:t>
      </w:r>
    </w:p>
    <w:p w14:paraId="6E83ADE7" w14:textId="64A28A1A" w:rsidR="0029723D" w:rsidRPr="004D3578" w:rsidRDefault="0029723D" w:rsidP="0029723D">
      <w:r>
        <w:t xml:space="preserve">The constructions </w:t>
      </w:r>
      <w:r w:rsidR="00C014CF">
        <w:t>"</w:t>
      </w:r>
      <w:r>
        <w:t>shall</w:t>
      </w:r>
      <w:r w:rsidR="00C014CF">
        <w:t>"</w:t>
      </w:r>
      <w:r>
        <w:t xml:space="preserve"> and </w:t>
      </w:r>
      <w:r w:rsidR="00C014CF">
        <w:t>"</w:t>
      </w:r>
      <w:r>
        <w:t>shall not</w:t>
      </w:r>
      <w:r w:rsidR="00C014CF">
        <w:t>"</w:t>
      </w:r>
      <w:r>
        <w:t xml:space="preserve"> are confined to the context of normative provisions, and do not appear in Technical Reports.</w:t>
      </w:r>
    </w:p>
    <w:p w14:paraId="4CB37A6B" w14:textId="3F579543" w:rsidR="0029723D" w:rsidRPr="004D3578" w:rsidRDefault="0029723D" w:rsidP="0029723D">
      <w:r>
        <w:t xml:space="preserve">The constructions </w:t>
      </w:r>
      <w:r w:rsidR="00C014CF">
        <w:t>"</w:t>
      </w:r>
      <w:r>
        <w:t>must</w:t>
      </w:r>
      <w:r w:rsidR="00C014CF">
        <w:t>"</w:t>
      </w:r>
      <w:r>
        <w:t xml:space="preserve"> and </w:t>
      </w:r>
      <w:r w:rsidR="00C014CF">
        <w:t>"</w:t>
      </w:r>
      <w:r>
        <w:t>must not</w:t>
      </w:r>
      <w:r w:rsidR="00C014CF">
        <w:t>"</w:t>
      </w:r>
      <w:r>
        <w:t xml:space="preserve"> are not used as substitutes for </w:t>
      </w:r>
      <w:r w:rsidR="00C014CF">
        <w:t>"</w:t>
      </w:r>
      <w:r>
        <w:t>shall</w:t>
      </w:r>
      <w:r w:rsidR="00C014CF">
        <w:t>"</w:t>
      </w:r>
      <w:r>
        <w:t xml:space="preserve"> and </w:t>
      </w:r>
      <w:r w:rsidR="00C014CF">
        <w:t>"</w:t>
      </w:r>
      <w:r>
        <w:t>shall not</w:t>
      </w:r>
      <w:r w:rsidR="00C014CF">
        <w:t>"</w:t>
      </w:r>
      <w:r>
        <w:t xml:space="preserve">.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6C2C52" w14:textId="23AFA189" w:rsidR="0029723D" w:rsidRDefault="0029723D" w:rsidP="0029723D">
      <w:pPr>
        <w:pStyle w:val="EX"/>
      </w:pPr>
      <w:r w:rsidRPr="00C014CF">
        <w:t>should</w:t>
      </w:r>
      <w:r w:rsidR="00C014CF">
        <w:tab/>
      </w:r>
      <w:r>
        <w:t>indicates a recommendation to do something</w:t>
      </w:r>
    </w:p>
    <w:p w14:paraId="7CED0A45" w14:textId="77777777" w:rsidR="0029723D" w:rsidRDefault="0029723D" w:rsidP="0029723D">
      <w:pPr>
        <w:pStyle w:val="EX"/>
      </w:pPr>
      <w:r w:rsidRPr="00C014CF">
        <w:t>should not</w:t>
      </w:r>
      <w:r>
        <w:tab/>
        <w:t>indicates a recommendation not to do something</w:t>
      </w:r>
    </w:p>
    <w:p w14:paraId="2CAFFA05" w14:textId="363971B1" w:rsidR="0029723D" w:rsidRDefault="0029723D" w:rsidP="0029723D">
      <w:pPr>
        <w:pStyle w:val="EX"/>
      </w:pPr>
      <w:r w:rsidRPr="00C014CF">
        <w:t>may</w:t>
      </w:r>
      <w:r w:rsidR="00C014CF">
        <w:tab/>
      </w:r>
      <w:r>
        <w:t>indicates permission to do something</w:t>
      </w:r>
    </w:p>
    <w:p w14:paraId="76175C84" w14:textId="77777777" w:rsidR="0029723D" w:rsidRDefault="0029723D" w:rsidP="0029723D">
      <w:pPr>
        <w:pStyle w:val="EX"/>
      </w:pPr>
      <w:r w:rsidRPr="00C014CF">
        <w:t>need not</w:t>
      </w:r>
      <w:r>
        <w:tab/>
        <w:t>indicates permission not to do something</w:t>
      </w:r>
    </w:p>
    <w:p w14:paraId="794537D3" w14:textId="0EE2E65D" w:rsidR="0029723D" w:rsidRDefault="0029723D" w:rsidP="0029723D">
      <w:r>
        <w:t xml:space="preserve">The construction </w:t>
      </w:r>
      <w:r w:rsidR="00C014CF">
        <w:t>"</w:t>
      </w:r>
      <w:r>
        <w:t>may not</w:t>
      </w:r>
      <w:r w:rsidR="00C014CF">
        <w:t>"</w:t>
      </w:r>
      <w:r>
        <w:t xml:space="preserve"> is ambiguous and is not used in normative elements. The unambiguous constructions </w:t>
      </w:r>
      <w:r w:rsidR="00C014CF">
        <w:t>"</w:t>
      </w:r>
      <w:r>
        <w:t>might not</w:t>
      </w:r>
      <w:r w:rsidR="00C014CF">
        <w:t>"</w:t>
      </w:r>
      <w:r>
        <w:t xml:space="preserve"> or </w:t>
      </w:r>
      <w:r w:rsidR="00C014CF">
        <w:t>"</w:t>
      </w:r>
      <w:r>
        <w:t>shall not</w:t>
      </w:r>
      <w:r w:rsidR="00C014CF">
        <w:t>"</w:t>
      </w:r>
      <w:r>
        <w:t xml:space="preserve"> are used instead, depending upon the meaning intended.</w:t>
      </w:r>
    </w:p>
    <w:p w14:paraId="6F7B8DDD" w14:textId="1B660CE8" w:rsidR="0029723D" w:rsidRDefault="0029723D" w:rsidP="0029723D">
      <w:pPr>
        <w:pStyle w:val="EX"/>
      </w:pPr>
      <w:r w:rsidRPr="00C014CF">
        <w:t>can</w:t>
      </w:r>
      <w:r w:rsidR="00C014CF">
        <w:tab/>
      </w:r>
      <w:r>
        <w:t>indicates that something is possible</w:t>
      </w:r>
    </w:p>
    <w:p w14:paraId="71FE4CFF" w14:textId="58A561C3" w:rsidR="0029723D" w:rsidRDefault="0029723D" w:rsidP="0029723D">
      <w:pPr>
        <w:pStyle w:val="EX"/>
      </w:pPr>
      <w:r w:rsidRPr="00C014CF">
        <w:t>cannot</w:t>
      </w:r>
      <w:r w:rsidR="00C014CF">
        <w:tab/>
      </w:r>
      <w:r>
        <w:t>indicates that something is impossible</w:t>
      </w:r>
    </w:p>
    <w:p w14:paraId="43DCBA43" w14:textId="2D7C38B2" w:rsidR="0029723D" w:rsidRDefault="0029723D" w:rsidP="0029723D">
      <w:r>
        <w:t xml:space="preserve">The constructions </w:t>
      </w:r>
      <w:r w:rsidR="00C014CF">
        <w:t>"</w:t>
      </w:r>
      <w:r>
        <w:t>can</w:t>
      </w:r>
      <w:r w:rsidR="00C014CF">
        <w:t>"</w:t>
      </w:r>
      <w:r>
        <w:t xml:space="preserve"> and </w:t>
      </w:r>
      <w:r w:rsidR="00C014CF">
        <w:t>"</w:t>
      </w:r>
      <w:r>
        <w:t>cannot</w:t>
      </w:r>
      <w:r w:rsidR="00C014CF">
        <w:t>"</w:t>
      </w:r>
      <w:r>
        <w:t xml:space="preserve"> are not substitutes for </w:t>
      </w:r>
      <w:r w:rsidR="00C014CF">
        <w:t>"</w:t>
      </w:r>
      <w:r>
        <w:t>may</w:t>
      </w:r>
      <w:r w:rsidR="00C014CF">
        <w:t>"</w:t>
      </w:r>
      <w:r>
        <w:t xml:space="preserve"> and </w:t>
      </w:r>
      <w:r w:rsidR="00C014CF">
        <w:t>"</w:t>
      </w:r>
      <w:r>
        <w:t>need not</w:t>
      </w:r>
      <w:r w:rsidR="00C014CF">
        <w:t>"</w:t>
      </w:r>
      <w:r>
        <w:t>.</w:t>
      </w:r>
    </w:p>
    <w:p w14:paraId="05E27E46" w14:textId="4D182F46" w:rsidR="0029723D" w:rsidRDefault="0029723D" w:rsidP="0029723D">
      <w:pPr>
        <w:pStyle w:val="EX"/>
      </w:pPr>
      <w:r w:rsidRPr="00C014CF">
        <w:t>will</w:t>
      </w:r>
      <w:r w:rsidR="00C014CF">
        <w:tab/>
      </w:r>
      <w:r>
        <w:t>indicates that something is certain or expected to happen as a result of action taken by an agency the behaviour of which is outside the scope of the present document</w:t>
      </w:r>
    </w:p>
    <w:p w14:paraId="5D13066A" w14:textId="5EA719AA" w:rsidR="0029723D" w:rsidRDefault="0029723D" w:rsidP="0029723D">
      <w:pPr>
        <w:pStyle w:val="EX"/>
      </w:pPr>
      <w:r w:rsidRPr="00C014CF">
        <w:t>will not</w:t>
      </w:r>
      <w:r w:rsidR="00C014CF">
        <w:tab/>
      </w:r>
      <w:r>
        <w:t>indicates that something is certain or expected not to happen as a result of action taken by an agency the behaviour of which is outside the scope of the present document</w:t>
      </w:r>
    </w:p>
    <w:p w14:paraId="3DE9F92F" w14:textId="77777777" w:rsidR="0029723D" w:rsidRDefault="0029723D" w:rsidP="0029723D">
      <w:pPr>
        <w:pStyle w:val="EX"/>
      </w:pPr>
      <w:r w:rsidRPr="00C014CF">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095065" w14:textId="77777777" w:rsidR="0029723D" w:rsidRDefault="0029723D" w:rsidP="0029723D">
      <w:pPr>
        <w:pStyle w:val="EX"/>
      </w:pPr>
      <w:r w:rsidRPr="00C014CF">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5E281C" w14:textId="77777777" w:rsidR="0029723D" w:rsidRDefault="0029723D" w:rsidP="0029723D">
      <w:r>
        <w:t>In addition:</w:t>
      </w:r>
    </w:p>
    <w:p w14:paraId="2B355F7D" w14:textId="77777777" w:rsidR="0029723D" w:rsidRDefault="0029723D" w:rsidP="0029723D">
      <w:pPr>
        <w:pStyle w:val="EX"/>
      </w:pPr>
      <w:r w:rsidRPr="00C014CF">
        <w:t>is</w:t>
      </w:r>
      <w:r>
        <w:tab/>
        <w:t>(or any other verb in the indicative mood) indicates a statement of fact</w:t>
      </w:r>
    </w:p>
    <w:p w14:paraId="399D036B" w14:textId="77777777" w:rsidR="0029723D" w:rsidRDefault="0029723D" w:rsidP="0029723D">
      <w:pPr>
        <w:pStyle w:val="EX"/>
      </w:pPr>
      <w:r w:rsidRPr="00C014CF">
        <w:t>is not</w:t>
      </w:r>
      <w:r>
        <w:tab/>
        <w:t>(or any other negative verb in the indicative mood) indicates a statement of fact</w:t>
      </w:r>
    </w:p>
    <w:p w14:paraId="579904E0" w14:textId="7E3AC80D" w:rsidR="0029723D" w:rsidRPr="004D3578" w:rsidRDefault="0029723D" w:rsidP="0029723D">
      <w:r>
        <w:t xml:space="preserve">The constructions </w:t>
      </w:r>
      <w:r w:rsidR="00C014CF">
        <w:t>"</w:t>
      </w:r>
      <w:r>
        <w:t>is</w:t>
      </w:r>
      <w:r w:rsidR="00C014CF">
        <w:t>"</w:t>
      </w:r>
      <w:r>
        <w:t xml:space="preserve"> and </w:t>
      </w:r>
      <w:r w:rsidR="00C014CF">
        <w:t>"</w:t>
      </w:r>
      <w:r>
        <w:t>is not</w:t>
      </w:r>
      <w:r w:rsidR="00C014CF">
        <w:t>"</w:t>
      </w:r>
      <w:r>
        <w:t xml:space="preserve"> do not indicate requirements.</w:t>
      </w:r>
    </w:p>
    <w:p w14:paraId="245CD986" w14:textId="4DC32DFE" w:rsidR="0029723D" w:rsidRDefault="0029723D" w:rsidP="0029723D">
      <w:pPr>
        <w:pStyle w:val="Heading1"/>
      </w:pPr>
      <w:bookmarkStart w:id="26" w:name="introduction"/>
      <w:bookmarkEnd w:id="26"/>
      <w:r w:rsidRPr="004D3578">
        <w:br w:type="page"/>
      </w:r>
      <w:bookmarkStart w:id="27" w:name="scope"/>
      <w:bookmarkStart w:id="28" w:name="_Toc30008166"/>
      <w:bookmarkStart w:id="29" w:name="_Toc31035867"/>
      <w:bookmarkStart w:id="30" w:name="_Toc31037014"/>
      <w:bookmarkStart w:id="31" w:name="_Toc31037088"/>
      <w:bookmarkStart w:id="32" w:name="_Toc31270486"/>
      <w:bookmarkStart w:id="33" w:name="_Toc31270514"/>
      <w:bookmarkStart w:id="34" w:name="_Toc31270542"/>
      <w:bookmarkEnd w:id="27"/>
      <w:r w:rsidRPr="004D3578">
        <w:lastRenderedPageBreak/>
        <w:t>1</w:t>
      </w:r>
      <w:r w:rsidRPr="004D3578">
        <w:tab/>
        <w:t>Scope</w:t>
      </w:r>
      <w:bookmarkEnd w:id="28"/>
      <w:bookmarkEnd w:id="29"/>
      <w:bookmarkEnd w:id="30"/>
      <w:bookmarkEnd w:id="31"/>
      <w:bookmarkEnd w:id="32"/>
      <w:bookmarkEnd w:id="33"/>
      <w:bookmarkEnd w:id="34"/>
    </w:p>
    <w:p w14:paraId="1C9765D8" w14:textId="77777777" w:rsidR="000602F7" w:rsidRDefault="000602F7" w:rsidP="000602F7">
      <w:r>
        <w:t xml:space="preserve">This study item shall address the following system enablers for </w:t>
      </w:r>
      <w:r w:rsidRPr="007E20D5">
        <w:t>supporting Unmanned Aerial Systems Connectivity, Identification, and Tracking</w:t>
      </w:r>
      <w:r>
        <w:t>:</w:t>
      </w:r>
    </w:p>
    <w:p w14:paraId="772AD9DF" w14:textId="73A7F6DD" w:rsidR="000602F7" w:rsidRDefault="000602F7" w:rsidP="000602F7">
      <w:pPr>
        <w:pStyle w:val="B1"/>
      </w:pPr>
      <w:r>
        <w:t>-</w:t>
      </w:r>
      <w:r>
        <w:tab/>
        <w:t xml:space="preserve">a mechanism for </w:t>
      </w:r>
      <w:r>
        <w:rPr>
          <w:lang w:val="en-US"/>
        </w:rPr>
        <w:t>Unmanned Aerial Vehicles (</w:t>
      </w:r>
      <w:r>
        <w:t>UAV</w:t>
      </w:r>
      <w:r>
        <w:rPr>
          <w:lang w:val="en-US"/>
        </w:rPr>
        <w:t>)</w:t>
      </w:r>
      <w:r>
        <w:t xml:space="preserve"> controller and UAV(s) identification and tracking in the 3GPP system</w:t>
      </w:r>
      <w:r>
        <w:rPr>
          <w:lang w:val="en-US"/>
        </w:rPr>
        <w:t>;</w:t>
      </w:r>
    </w:p>
    <w:p w14:paraId="41F52803" w14:textId="628E140C" w:rsidR="000602F7" w:rsidRPr="00FD294F" w:rsidRDefault="000602F7" w:rsidP="000602F7">
      <w:pPr>
        <w:pStyle w:val="B2"/>
        <w:rPr>
          <w:lang w:val="en-US"/>
        </w:rPr>
      </w:pPr>
      <w:r>
        <w:rPr>
          <w:lang w:val="en-US"/>
        </w:rPr>
        <w:t>-</w:t>
      </w:r>
      <w:r>
        <w:rPr>
          <w:lang w:val="en-US"/>
        </w:rPr>
        <w:tab/>
        <w:t xml:space="preserve">this includes </w:t>
      </w:r>
      <w:r w:rsidRPr="0004078B">
        <w:t xml:space="preserve">how the </w:t>
      </w:r>
      <w:bookmarkStart w:id="35" w:name="_Hlk28597251"/>
      <w:r w:rsidRPr="0004078B">
        <w:t xml:space="preserve">3GPP system can provide support for UAV to ground identification </w:t>
      </w:r>
      <w:r>
        <w:rPr>
          <w:lang w:val="en-US"/>
        </w:rPr>
        <w:t>(e.g. to authorized third parties such as police devices);</w:t>
      </w:r>
    </w:p>
    <w:bookmarkEnd w:id="35"/>
    <w:p w14:paraId="750CD96C" w14:textId="77777777" w:rsidR="000602F7" w:rsidRPr="00FD294F" w:rsidRDefault="000602F7" w:rsidP="000602F7">
      <w:pPr>
        <w:pStyle w:val="B1"/>
        <w:rPr>
          <w:lang w:val="en-US"/>
        </w:rPr>
      </w:pPr>
      <w:r>
        <w:t>-</w:t>
      </w:r>
      <w:r>
        <w:tab/>
        <w:t xml:space="preserve">a mechanism </w:t>
      </w:r>
      <w:r>
        <w:rPr>
          <w:lang w:val="en-US"/>
        </w:rPr>
        <w:t xml:space="preserve">to support </w:t>
      </w:r>
      <w:r>
        <w:t>UAV controller and UAV(s) authorization and authentication by UTM</w:t>
      </w:r>
      <w:r>
        <w:rPr>
          <w:lang w:val="en-US"/>
        </w:rPr>
        <w:t>;</w:t>
      </w:r>
    </w:p>
    <w:p w14:paraId="08FDF860" w14:textId="0DB68482" w:rsidR="000602F7" w:rsidRDefault="000602F7" w:rsidP="000602F7">
      <w:pPr>
        <w:pStyle w:val="B1"/>
      </w:pPr>
      <w:r>
        <w:t>-</w:t>
      </w:r>
      <w:r>
        <w:tab/>
        <w:t xml:space="preserve">a mechanism to handle </w:t>
      </w:r>
      <w:r>
        <w:rPr>
          <w:lang w:val="en-US"/>
        </w:rPr>
        <w:t xml:space="preserve">unauthorized UAVs </w:t>
      </w:r>
      <w:r>
        <w:t xml:space="preserve">and revocation of authorization (e.g. lack of </w:t>
      </w:r>
      <w:r>
        <w:rPr>
          <w:lang w:val="en-US"/>
        </w:rPr>
        <w:t>connectivity</w:t>
      </w:r>
      <w:r>
        <w:t xml:space="preserve"> to carry </w:t>
      </w:r>
      <w:r w:rsidRPr="000602F7">
        <w:rPr>
          <w:lang w:val="en-US"/>
        </w:rPr>
        <w:t>the</w:t>
      </w:r>
      <w:r>
        <w:rPr>
          <w:lang w:val="en-US"/>
        </w:rPr>
        <w:t xml:space="preserve"> </w:t>
      </w:r>
      <w:r>
        <w:t xml:space="preserve">UAV </w:t>
      </w:r>
      <w:r>
        <w:rPr>
          <w:lang w:val="en-US"/>
        </w:rPr>
        <w:t xml:space="preserve">command and </w:t>
      </w:r>
      <w:r>
        <w:t>control messages, denied registration, etc.) that enables the system to keep track of and control UAV(s)</w:t>
      </w:r>
      <w:r>
        <w:rPr>
          <w:lang w:val="en-US"/>
        </w:rPr>
        <w:t>.</w:t>
      </w:r>
    </w:p>
    <w:p w14:paraId="53ACFA5E" w14:textId="77777777" w:rsidR="0029723D" w:rsidRPr="004D3578" w:rsidRDefault="0029723D" w:rsidP="0029723D">
      <w:pPr>
        <w:pStyle w:val="Heading1"/>
      </w:pPr>
      <w:bookmarkStart w:id="36" w:name="references"/>
      <w:bookmarkStart w:id="37" w:name="_Toc30008167"/>
      <w:bookmarkStart w:id="38" w:name="_Toc31035868"/>
      <w:bookmarkStart w:id="39" w:name="_Toc31037015"/>
      <w:bookmarkStart w:id="40" w:name="_Toc31037089"/>
      <w:bookmarkStart w:id="41" w:name="_Toc31270487"/>
      <w:bookmarkStart w:id="42" w:name="_Toc31270515"/>
      <w:bookmarkStart w:id="43" w:name="_Toc31270543"/>
      <w:bookmarkEnd w:id="36"/>
      <w:r w:rsidRPr="004D3578">
        <w:t>2</w:t>
      </w:r>
      <w:r w:rsidRPr="004D3578">
        <w:tab/>
        <w:t>References</w:t>
      </w:r>
      <w:bookmarkEnd w:id="37"/>
      <w:bookmarkEnd w:id="38"/>
      <w:bookmarkEnd w:id="39"/>
      <w:bookmarkEnd w:id="40"/>
      <w:bookmarkEnd w:id="41"/>
      <w:bookmarkEnd w:id="42"/>
      <w:bookmarkEnd w:id="43"/>
    </w:p>
    <w:p w14:paraId="2E0DC044" w14:textId="77777777" w:rsidR="0029723D" w:rsidRPr="004D3578" w:rsidRDefault="0029723D" w:rsidP="0029723D">
      <w:r w:rsidRPr="004D3578">
        <w:t>The following documents contain provisions which, through reference in this text, constitute provisions of the present document.</w:t>
      </w:r>
    </w:p>
    <w:p w14:paraId="6095BB8E" w14:textId="77777777" w:rsidR="0029723D" w:rsidRPr="004D3578" w:rsidRDefault="0029723D" w:rsidP="0029723D">
      <w:pPr>
        <w:pStyle w:val="B1"/>
      </w:pPr>
      <w:r>
        <w:t>-</w:t>
      </w:r>
      <w:r>
        <w:tab/>
      </w:r>
      <w:r w:rsidRPr="004D3578">
        <w:t>References are either specific (identified by date of publication, edition number, version number, etc.) or non</w:t>
      </w:r>
      <w:r w:rsidRPr="004D3578">
        <w:noBreakHyphen/>
        <w:t>specific.</w:t>
      </w:r>
    </w:p>
    <w:p w14:paraId="6B492208" w14:textId="77777777" w:rsidR="0029723D" w:rsidRPr="004D3578" w:rsidRDefault="0029723D" w:rsidP="0029723D">
      <w:pPr>
        <w:pStyle w:val="B1"/>
      </w:pPr>
      <w:r>
        <w:t>-</w:t>
      </w:r>
      <w:r>
        <w:tab/>
      </w:r>
      <w:r w:rsidRPr="004D3578">
        <w:t>For a specific reference, subsequent revisions do not apply.</w:t>
      </w:r>
    </w:p>
    <w:p w14:paraId="6FAB78E0" w14:textId="77777777" w:rsidR="0029723D" w:rsidRPr="004D3578" w:rsidRDefault="0029723D" w:rsidP="0029723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491FD7" w14:textId="6D6DD158" w:rsidR="0029723D" w:rsidRDefault="0029723D" w:rsidP="00C014CF">
      <w:pPr>
        <w:pStyle w:val="EX"/>
      </w:pPr>
      <w:r w:rsidRPr="004D3578">
        <w:t>[1]</w:t>
      </w:r>
      <w:r w:rsidRPr="004D3578">
        <w:tab/>
      </w:r>
      <w:r w:rsidR="00C014CF" w:rsidRPr="004D3578">
        <w:t>3GPP</w:t>
      </w:r>
      <w:r w:rsidR="00C014CF">
        <w:t> </w:t>
      </w:r>
      <w:r w:rsidR="00C014CF" w:rsidRPr="004D3578">
        <w:t>TR</w:t>
      </w:r>
      <w:r w:rsidR="00C014CF">
        <w:t> </w:t>
      </w:r>
      <w:r w:rsidR="00C014CF" w:rsidRPr="004D3578">
        <w:t>21.905:</w:t>
      </w:r>
      <w:r w:rsidRPr="004D3578">
        <w:t xml:space="preserve"> </w:t>
      </w:r>
      <w:r w:rsidR="00C014CF">
        <w:t>"</w:t>
      </w:r>
      <w:r w:rsidRPr="004D3578">
        <w:t>Vocabulary for 3GPP Specifications</w:t>
      </w:r>
      <w:r w:rsidR="00C014CF">
        <w:t>"</w:t>
      </w:r>
      <w:r w:rsidRPr="004D3578">
        <w:t>.</w:t>
      </w:r>
    </w:p>
    <w:p w14:paraId="1C3D042E" w14:textId="7DD6B1C5" w:rsidR="00AD474B" w:rsidRDefault="00AD474B" w:rsidP="00C014CF">
      <w:pPr>
        <w:pStyle w:val="EX"/>
      </w:pPr>
      <w:r>
        <w:t>[2]</w:t>
      </w:r>
      <w:r>
        <w:tab/>
        <w:t xml:space="preserve">FAA </w:t>
      </w:r>
      <w:r w:rsidRPr="000F25E5">
        <w:rPr>
          <w:bCs/>
        </w:rPr>
        <w:t>Remote Identification of Unmanned Aircraft System</w:t>
      </w:r>
      <w:r w:rsidRPr="00C014CF">
        <w:t xml:space="preserve">, </w:t>
      </w:r>
      <w:hyperlink r:id="rId14" w:history="1">
        <w:r w:rsidRPr="002C04DE">
          <w:rPr>
            <w:rStyle w:val="Hyperlink"/>
          </w:rPr>
          <w:t>https://www.federalregister.gov/documents/2019/12/31/2019-28100/remote-identification-of-unmanned-aircraft-systems</w:t>
        </w:r>
      </w:hyperlink>
      <w:r w:rsidR="00C014CF">
        <w:t>.</w:t>
      </w:r>
    </w:p>
    <w:p w14:paraId="6BD6121B" w14:textId="3AE6C442" w:rsidR="00AD474B" w:rsidRDefault="00AD474B" w:rsidP="00C014CF">
      <w:pPr>
        <w:pStyle w:val="EX"/>
      </w:pPr>
      <w:r>
        <w:t>[3]</w:t>
      </w:r>
      <w:r>
        <w:tab/>
        <w:t xml:space="preserve">UAS Identification and Tracking (UAS ID) Aviation Rulemaking Committee (ARC), </w:t>
      </w:r>
      <w:hyperlink r:id="rId15" w:history="1">
        <w:r w:rsidRPr="002C04DE">
          <w:rPr>
            <w:rStyle w:val="Hyperlink"/>
          </w:rPr>
          <w:t>https://www.faa.gov/regulations_policies/rulemaking/committees/documents/media/UAS%20ID%20ARC%20Final%20Report%20with%20Appendices.pdf</w:t>
        </w:r>
      </w:hyperlink>
      <w:r w:rsidR="00C014CF">
        <w:t>.</w:t>
      </w:r>
    </w:p>
    <w:p w14:paraId="0E8174E5" w14:textId="1FCCDBC8" w:rsidR="00AD474B" w:rsidRDefault="00AD474B" w:rsidP="00C014CF">
      <w:pPr>
        <w:pStyle w:val="EX"/>
      </w:pPr>
      <w:r>
        <w:t>[4]</w:t>
      </w:r>
      <w:r w:rsidR="00C014CF">
        <w:tab/>
      </w:r>
      <w:r>
        <w:t>LAANC,</w:t>
      </w:r>
      <w:r w:rsidRPr="002C04DE">
        <w:t xml:space="preserve"> </w:t>
      </w:r>
      <w:hyperlink r:id="rId16" w:history="1">
        <w:r w:rsidRPr="002C04DE">
          <w:rPr>
            <w:rStyle w:val="Hyperlink"/>
          </w:rPr>
          <w:t>https://www.faa.gov/uas/programs_partnerships/data_exchange/</w:t>
        </w:r>
      </w:hyperlink>
      <w:r w:rsidR="00C014CF">
        <w:t>.</w:t>
      </w:r>
    </w:p>
    <w:p w14:paraId="6E4657FB" w14:textId="79F6383E" w:rsidR="006011EA" w:rsidRPr="0038486D" w:rsidRDefault="006011EA" w:rsidP="00C014CF">
      <w:pPr>
        <w:pStyle w:val="EX"/>
      </w:pPr>
      <w:bookmarkStart w:id="44" w:name="_Hlk29215477"/>
      <w:r w:rsidRPr="0038486D">
        <w:rPr>
          <w:rFonts w:eastAsia="SimSun"/>
          <w:lang w:val="en-US"/>
        </w:rPr>
        <w:t>[</w:t>
      </w:r>
      <w:r>
        <w:rPr>
          <w:rFonts w:eastAsia="SimSun"/>
          <w:lang w:val="en-US"/>
        </w:rPr>
        <w:t>5</w:t>
      </w:r>
      <w:r w:rsidRPr="0038486D">
        <w:rPr>
          <w:rFonts w:eastAsia="SimSun"/>
          <w:lang w:val="en-US"/>
        </w:rPr>
        <w:t>]</w:t>
      </w:r>
      <w:r w:rsidRPr="0038486D">
        <w:rPr>
          <w:rFonts w:eastAsia="SimSun"/>
          <w:lang w:val="en-US"/>
        </w:rPr>
        <w:tab/>
      </w:r>
      <w:r w:rsidR="00C014CF" w:rsidRPr="0038486D">
        <w:rPr>
          <w:rFonts w:eastAsia="SimSun"/>
          <w:lang w:val="en-US"/>
        </w:rPr>
        <w:t>3GPP</w:t>
      </w:r>
      <w:r w:rsidR="00C014CF">
        <w:rPr>
          <w:rFonts w:eastAsia="SimSun"/>
          <w:lang w:val="en-US"/>
        </w:rPr>
        <w:t> </w:t>
      </w:r>
      <w:r w:rsidR="00C014CF" w:rsidRPr="0038486D">
        <w:rPr>
          <w:rFonts w:eastAsia="SimSun"/>
          <w:lang w:val="en-US"/>
        </w:rPr>
        <w:t>TS</w:t>
      </w:r>
      <w:r w:rsidR="00C014CF">
        <w:rPr>
          <w:rFonts w:eastAsia="SimSun"/>
          <w:lang w:val="en-US"/>
        </w:rPr>
        <w:t> </w:t>
      </w:r>
      <w:r w:rsidR="00C014CF" w:rsidRPr="0038486D">
        <w:rPr>
          <w:rFonts w:eastAsia="SimSun"/>
          <w:lang w:val="en-US"/>
        </w:rPr>
        <w:t>22.</w:t>
      </w:r>
      <w:r w:rsidR="00C014CF">
        <w:rPr>
          <w:rFonts w:eastAsia="SimSun"/>
          <w:lang w:val="en-US"/>
        </w:rPr>
        <w:t>12</w:t>
      </w:r>
      <w:r w:rsidR="00C014CF" w:rsidRPr="0038486D">
        <w:rPr>
          <w:rFonts w:eastAsia="SimSun"/>
          <w:lang w:val="en-US"/>
        </w:rPr>
        <w:t>5:</w:t>
      </w:r>
      <w:r w:rsidRPr="0038486D">
        <w:rPr>
          <w:rFonts w:eastAsia="SimSun"/>
          <w:lang w:val="en-US"/>
        </w:rPr>
        <w:t xml:space="preserve"> </w:t>
      </w:r>
      <w:r w:rsidR="00C014CF">
        <w:t>"Unmanned Aerial System (UAS) support in 3GPP"</w:t>
      </w:r>
      <w:r w:rsidRPr="0038486D">
        <w:t>.</w:t>
      </w:r>
    </w:p>
    <w:bookmarkEnd w:id="44"/>
    <w:p w14:paraId="1BAA34B8" w14:textId="0C1C07DC" w:rsidR="006011EA" w:rsidRPr="0038486D" w:rsidRDefault="006011EA" w:rsidP="00C014CF">
      <w:pPr>
        <w:pStyle w:val="EX"/>
      </w:pPr>
      <w:r w:rsidRPr="0038486D">
        <w:rPr>
          <w:rFonts w:eastAsia="SimSun"/>
          <w:lang w:val="en-US"/>
        </w:rPr>
        <w:t>[</w:t>
      </w:r>
      <w:r>
        <w:rPr>
          <w:rFonts w:eastAsia="SimSun"/>
          <w:lang w:val="en-US"/>
        </w:rPr>
        <w:t>6</w:t>
      </w:r>
      <w:r w:rsidRPr="0038486D">
        <w:rPr>
          <w:rFonts w:eastAsia="SimSun"/>
          <w:lang w:val="en-US"/>
        </w:rPr>
        <w:t>]</w:t>
      </w:r>
      <w:r w:rsidRPr="0038486D">
        <w:rPr>
          <w:rFonts w:eastAsia="SimSun"/>
          <w:lang w:val="en-US"/>
        </w:rPr>
        <w:tab/>
      </w:r>
      <w:r w:rsidR="00C014CF" w:rsidRPr="0038486D">
        <w:rPr>
          <w:rFonts w:eastAsia="SimSun"/>
          <w:lang w:val="en-US"/>
        </w:rPr>
        <w:t>3GPP</w:t>
      </w:r>
      <w:r w:rsidR="00C014CF">
        <w:rPr>
          <w:rFonts w:eastAsia="SimSun"/>
          <w:lang w:val="en-US"/>
        </w:rPr>
        <w:t> </w:t>
      </w:r>
      <w:r w:rsidR="00C014CF" w:rsidRPr="0038486D">
        <w:rPr>
          <w:rFonts w:eastAsia="SimSun"/>
          <w:lang w:val="en-US"/>
        </w:rPr>
        <w:t>TR</w:t>
      </w:r>
      <w:r w:rsidR="00C014CF">
        <w:rPr>
          <w:rFonts w:eastAsia="SimSun"/>
          <w:lang w:val="en-US"/>
        </w:rPr>
        <w:t> </w:t>
      </w:r>
      <w:r w:rsidR="00C014CF" w:rsidRPr="0038486D">
        <w:rPr>
          <w:rFonts w:eastAsia="SimSun"/>
          <w:lang w:val="en-US"/>
        </w:rPr>
        <w:t>23.755:</w:t>
      </w:r>
      <w:r w:rsidRPr="0038486D">
        <w:rPr>
          <w:rFonts w:eastAsia="SimSun"/>
          <w:lang w:val="en-US"/>
        </w:rPr>
        <w:t xml:space="preserve"> </w:t>
      </w:r>
      <w:r w:rsidR="00C014CF">
        <w:rPr>
          <w:rFonts w:eastAsia="SimSun"/>
          <w:lang w:val="en-US"/>
        </w:rPr>
        <w:t>"</w:t>
      </w:r>
      <w:r w:rsidRPr="0038486D">
        <w:rPr>
          <w:rFonts w:eastAsia="SimSun"/>
          <w:lang w:val="en-US"/>
        </w:rPr>
        <w:t xml:space="preserve"> Study on application layer support for Unmanned Aerial Systems (UAS)</w:t>
      </w:r>
      <w:r w:rsidR="00C014CF">
        <w:t>"</w:t>
      </w:r>
      <w:r w:rsidRPr="0038486D">
        <w:t>.</w:t>
      </w:r>
    </w:p>
    <w:p w14:paraId="230554FD" w14:textId="7F1C9E5C" w:rsidR="00FF0B75" w:rsidRPr="00F26449" w:rsidRDefault="00FF0B75" w:rsidP="00C014CF">
      <w:pPr>
        <w:pStyle w:val="EX"/>
        <w:rPr>
          <w:rFonts w:eastAsia="SimSun"/>
          <w:lang w:eastAsia="zh-CN"/>
        </w:rPr>
      </w:pPr>
      <w:r w:rsidRPr="00F26449">
        <w:rPr>
          <w:rFonts w:eastAsia="SimSun"/>
          <w:lang w:eastAsia="zh-CN"/>
        </w:rPr>
        <w:t>[</w:t>
      </w:r>
      <w:r>
        <w:rPr>
          <w:rFonts w:eastAsia="SimSun"/>
          <w:lang w:eastAsia="zh-CN"/>
        </w:rPr>
        <w:t>7</w:t>
      </w:r>
      <w:r w:rsidRPr="00F26449">
        <w:rPr>
          <w:rFonts w:eastAsia="SimSun"/>
          <w:lang w:eastAsia="zh-CN"/>
        </w:rPr>
        <w:t>]</w:t>
      </w:r>
      <w:r w:rsidRPr="00F26449">
        <w:tab/>
      </w:r>
      <w:r w:rsidR="00C014CF" w:rsidRPr="00F26449">
        <w:rPr>
          <w:rFonts w:eastAsia="SimSun"/>
          <w:lang w:eastAsia="zh-CN"/>
        </w:rPr>
        <w:t>3GPP</w:t>
      </w:r>
      <w:r w:rsidR="00C014CF">
        <w:rPr>
          <w:rFonts w:eastAsia="SimSun"/>
          <w:lang w:eastAsia="zh-CN"/>
        </w:rPr>
        <w:t> </w:t>
      </w:r>
      <w:r w:rsidR="00C014CF" w:rsidRPr="00F26449">
        <w:rPr>
          <w:rFonts w:eastAsia="SimSun"/>
          <w:lang w:eastAsia="zh-CN"/>
        </w:rPr>
        <w:t>TS</w:t>
      </w:r>
      <w:r w:rsidR="00C014CF">
        <w:rPr>
          <w:rFonts w:eastAsia="SimSun"/>
          <w:lang w:eastAsia="zh-CN"/>
        </w:rPr>
        <w:t> </w:t>
      </w:r>
      <w:r w:rsidR="00C014CF" w:rsidRPr="00F26449">
        <w:rPr>
          <w:rFonts w:eastAsia="SimSun"/>
          <w:lang w:eastAsia="zh-CN"/>
        </w:rPr>
        <w:t>23.502:</w:t>
      </w:r>
      <w:r w:rsidRPr="00F26449">
        <w:rPr>
          <w:rFonts w:eastAsia="SimSun"/>
          <w:lang w:eastAsia="zh-CN"/>
        </w:rPr>
        <w:t xml:space="preserve"> </w:t>
      </w:r>
      <w:r w:rsidR="00C014CF">
        <w:rPr>
          <w:rFonts w:eastAsia="SimSun"/>
          <w:lang w:eastAsia="zh-CN"/>
        </w:rPr>
        <w:t>"</w:t>
      </w:r>
      <w:r w:rsidRPr="00F26449">
        <w:rPr>
          <w:rFonts w:eastAsia="SimSun"/>
          <w:lang w:eastAsia="zh-CN"/>
        </w:rPr>
        <w:t>Procedures for the 5G System; Stage 2</w:t>
      </w:r>
      <w:r w:rsidR="00C014CF">
        <w:rPr>
          <w:rFonts w:eastAsia="SimSun"/>
          <w:lang w:eastAsia="zh-CN"/>
        </w:rPr>
        <w:t>"</w:t>
      </w:r>
      <w:r w:rsidRPr="00F26449">
        <w:rPr>
          <w:rFonts w:eastAsia="SimSun"/>
          <w:lang w:eastAsia="zh-CN"/>
        </w:rPr>
        <w:t>.</w:t>
      </w:r>
    </w:p>
    <w:p w14:paraId="1E9A3B3D" w14:textId="75BB6276" w:rsidR="00FF0B75" w:rsidRPr="00F26449" w:rsidRDefault="00FF0B75" w:rsidP="00C014CF">
      <w:pPr>
        <w:pStyle w:val="EX"/>
      </w:pPr>
      <w:r w:rsidRPr="00F26449">
        <w:t>[</w:t>
      </w:r>
      <w:r>
        <w:t>8</w:t>
      </w:r>
      <w:r w:rsidRPr="00F26449">
        <w:t>]</w:t>
      </w:r>
      <w:r w:rsidRPr="00F26449">
        <w:tab/>
      </w:r>
      <w:r w:rsidR="00C014CF" w:rsidRPr="00F26449">
        <w:t>3GPP</w:t>
      </w:r>
      <w:r w:rsidR="00C014CF">
        <w:t> </w:t>
      </w:r>
      <w:r w:rsidR="00C014CF" w:rsidRPr="00F26449">
        <w:t>TS</w:t>
      </w:r>
      <w:r w:rsidR="00C014CF">
        <w:t> </w:t>
      </w:r>
      <w:r w:rsidR="00C014CF" w:rsidRPr="00F26449">
        <w:t>23.273:</w:t>
      </w:r>
      <w:r w:rsidRPr="00F26449">
        <w:t xml:space="preserve"> </w:t>
      </w:r>
      <w:r w:rsidR="00C014CF">
        <w:t>"</w:t>
      </w:r>
      <w:r w:rsidRPr="00F26449">
        <w:t>5G System (5GS) Location Services (LCS); Stage 2</w:t>
      </w:r>
      <w:r w:rsidR="00C014CF">
        <w:t>"</w:t>
      </w:r>
      <w:r w:rsidRPr="00F26449">
        <w:t>.</w:t>
      </w:r>
    </w:p>
    <w:p w14:paraId="6DE8BEC2" w14:textId="77777777" w:rsidR="0029723D" w:rsidRPr="004D3578" w:rsidRDefault="0029723D" w:rsidP="0029723D">
      <w:pPr>
        <w:pStyle w:val="Heading1"/>
      </w:pPr>
      <w:bookmarkStart w:id="45" w:name="definitions"/>
      <w:bookmarkStart w:id="46" w:name="_Toc30008168"/>
      <w:bookmarkStart w:id="47" w:name="_Toc31035869"/>
      <w:bookmarkStart w:id="48" w:name="_Toc31037016"/>
      <w:bookmarkStart w:id="49" w:name="_Toc31037090"/>
      <w:bookmarkStart w:id="50" w:name="_Toc31270488"/>
      <w:bookmarkStart w:id="51" w:name="_Toc31270516"/>
      <w:bookmarkStart w:id="52" w:name="_Toc31270544"/>
      <w:bookmarkEnd w:id="45"/>
      <w:r w:rsidRPr="004D3578">
        <w:t>3</w:t>
      </w:r>
      <w:r w:rsidRPr="004D3578">
        <w:tab/>
        <w:t>Definitions</w:t>
      </w:r>
      <w:r>
        <w:t xml:space="preserve"> of terms, symbols and abbreviations</w:t>
      </w:r>
      <w:bookmarkEnd w:id="46"/>
      <w:bookmarkEnd w:id="47"/>
      <w:bookmarkEnd w:id="48"/>
      <w:bookmarkEnd w:id="49"/>
      <w:bookmarkEnd w:id="50"/>
      <w:bookmarkEnd w:id="51"/>
      <w:bookmarkEnd w:id="52"/>
    </w:p>
    <w:p w14:paraId="14EB008E" w14:textId="77777777" w:rsidR="0029723D" w:rsidRPr="004D3578" w:rsidRDefault="0029723D" w:rsidP="0029723D">
      <w:pPr>
        <w:pStyle w:val="Heading2"/>
      </w:pPr>
      <w:bookmarkStart w:id="53" w:name="_Toc30008169"/>
      <w:bookmarkStart w:id="54" w:name="_Toc31035870"/>
      <w:bookmarkStart w:id="55" w:name="_Toc31037017"/>
      <w:bookmarkStart w:id="56" w:name="_Toc31037091"/>
      <w:bookmarkStart w:id="57" w:name="_Toc31270489"/>
      <w:bookmarkStart w:id="58" w:name="_Toc31270517"/>
      <w:bookmarkStart w:id="59" w:name="_Toc31270545"/>
      <w:r w:rsidRPr="004D3578">
        <w:t>3.1</w:t>
      </w:r>
      <w:r w:rsidRPr="004D3578">
        <w:tab/>
      </w:r>
      <w:r>
        <w:t>Terms</w:t>
      </w:r>
      <w:bookmarkEnd w:id="53"/>
      <w:bookmarkEnd w:id="54"/>
      <w:bookmarkEnd w:id="55"/>
      <w:bookmarkEnd w:id="56"/>
      <w:bookmarkEnd w:id="57"/>
      <w:bookmarkEnd w:id="58"/>
      <w:bookmarkEnd w:id="59"/>
    </w:p>
    <w:p w14:paraId="1681069A" w14:textId="0E7458F0" w:rsidR="0029723D" w:rsidRPr="004D3578" w:rsidRDefault="0029723D" w:rsidP="0029723D">
      <w:r w:rsidRPr="004D3578">
        <w:t xml:space="preserve">For the purposes of the present document, the terms given in </w:t>
      </w:r>
      <w:r w:rsidR="00C014CF" w:rsidRPr="004D3578">
        <w:t>TR</w:t>
      </w:r>
      <w:r w:rsidR="00C014CF">
        <w:t> </w:t>
      </w:r>
      <w:r w:rsidR="00C014CF" w:rsidRPr="004D3578">
        <w:t>21.905</w:t>
      </w:r>
      <w:r w:rsidR="00C014CF">
        <w:t> </w:t>
      </w:r>
      <w:r w:rsidR="00C014CF" w:rsidRPr="004D3578">
        <w:t>[</w:t>
      </w:r>
      <w:r w:rsidRPr="004D3578">
        <w:t xml:space="preserve">1] and the following apply. A term defined in the present document takes precedence over the definition of the same term, if any, in </w:t>
      </w:r>
      <w:r w:rsidR="00C014CF" w:rsidRPr="004D3578">
        <w:t>TR</w:t>
      </w:r>
      <w:r w:rsidR="00C014CF">
        <w:t> </w:t>
      </w:r>
      <w:r w:rsidR="00C014CF" w:rsidRPr="004D3578">
        <w:t>21.905</w:t>
      </w:r>
      <w:r w:rsidR="00C014CF">
        <w:t> </w:t>
      </w:r>
      <w:r w:rsidR="00C014CF" w:rsidRPr="004D3578">
        <w:t>[</w:t>
      </w:r>
      <w:r w:rsidRPr="004D3578">
        <w:t>1].</w:t>
      </w:r>
    </w:p>
    <w:p w14:paraId="64E582F4" w14:textId="77777777" w:rsidR="006011EA" w:rsidRPr="00C014CF" w:rsidRDefault="006011EA" w:rsidP="006011EA">
      <w:pPr>
        <w:overflowPunct w:val="0"/>
        <w:autoSpaceDE w:val="0"/>
        <w:autoSpaceDN w:val="0"/>
        <w:adjustRightInd w:val="0"/>
        <w:textAlignment w:val="baseline"/>
        <w:rPr>
          <w:rFonts w:eastAsia="DengXian"/>
        </w:rPr>
      </w:pPr>
      <w:r w:rsidRPr="00C014CF">
        <w:rPr>
          <w:rFonts w:eastAsia="DengXian"/>
          <w:b/>
          <w:bCs/>
        </w:rPr>
        <w:lastRenderedPageBreak/>
        <w:t>Networked UAV Controller:</w:t>
      </w:r>
      <w:r w:rsidRPr="00C014CF">
        <w:rPr>
          <w:rFonts w:eastAsia="DengXian"/>
        </w:rPr>
        <w:t xml:space="preserve"> a UAV Controller connected to the 3GPP network and connected to the UAV via a 3GPP network.</w:t>
      </w:r>
    </w:p>
    <w:p w14:paraId="53DDB783" w14:textId="77777777" w:rsidR="006011EA" w:rsidRPr="00C014CF" w:rsidRDefault="006011EA" w:rsidP="006011EA">
      <w:pPr>
        <w:overflowPunct w:val="0"/>
        <w:autoSpaceDE w:val="0"/>
        <w:autoSpaceDN w:val="0"/>
        <w:adjustRightInd w:val="0"/>
        <w:textAlignment w:val="baseline"/>
        <w:rPr>
          <w:rFonts w:eastAsia="DengXian"/>
        </w:rPr>
      </w:pPr>
      <w:r w:rsidRPr="00C014CF">
        <w:rPr>
          <w:rFonts w:eastAsia="DengXian"/>
          <w:b/>
          <w:bCs/>
        </w:rPr>
        <w:t xml:space="preserve">Non Networked UAV Controller: </w:t>
      </w:r>
      <w:r w:rsidRPr="00C014CF">
        <w:rPr>
          <w:rFonts w:eastAsia="DengXian"/>
        </w:rPr>
        <w:t>a UAV Controller not connected to the 3GPP network and connected to UAV via a transport outside the scope of 3GPP, e.g. internet connectivity or direct wireless communication over a technology outside the scope of 3GPP.</w:t>
      </w:r>
    </w:p>
    <w:p w14:paraId="7BD5F381" w14:textId="2E062B65" w:rsidR="006011EA" w:rsidRPr="00C014CF" w:rsidRDefault="006011EA" w:rsidP="006011EA">
      <w:pPr>
        <w:overflowPunct w:val="0"/>
        <w:autoSpaceDE w:val="0"/>
        <w:autoSpaceDN w:val="0"/>
        <w:adjustRightInd w:val="0"/>
        <w:textAlignment w:val="baseline"/>
        <w:rPr>
          <w:rFonts w:eastAsia="DengXian"/>
        </w:rPr>
      </w:pPr>
      <w:r w:rsidRPr="00C014CF">
        <w:rPr>
          <w:rFonts w:eastAsia="DengXian"/>
          <w:b/>
          <w:bCs/>
        </w:rPr>
        <w:t>Third Party Authorized Entity:</w:t>
      </w:r>
      <w:r w:rsidRPr="00C014CF">
        <w:rPr>
          <w:rFonts w:eastAsia="DengXian"/>
        </w:rPr>
        <w:t xml:space="preserve"> is either a privileged </w:t>
      </w:r>
      <w:r w:rsidRPr="0038486D">
        <w:t xml:space="preserve">Networked </w:t>
      </w:r>
      <w:r w:rsidRPr="00C014CF">
        <w:rPr>
          <w:rFonts w:eastAsia="DengXian"/>
        </w:rPr>
        <w:t xml:space="preserve">UAV Controller, </w:t>
      </w:r>
      <w:r w:rsidRPr="0038486D">
        <w:t xml:space="preserve">or a privileged Non-Networked </w:t>
      </w:r>
      <w:r w:rsidRPr="00C014CF">
        <w:rPr>
          <w:rFonts w:eastAsia="DengXian"/>
        </w:rPr>
        <w:t>UAV Controller, or another entity which gets information on sets of UAV controllers and UAVs from the 3GPP network, and may be connected to the UAV via the Internet; it may be authorized by the UTM to interface with sets of UAV(s).</w:t>
      </w:r>
    </w:p>
    <w:p w14:paraId="59EB90AD" w14:textId="77777777" w:rsidR="006011EA" w:rsidRPr="0038486D" w:rsidRDefault="006011EA" w:rsidP="006011EA">
      <w:pPr>
        <w:overflowPunct w:val="0"/>
        <w:autoSpaceDE w:val="0"/>
        <w:autoSpaceDN w:val="0"/>
        <w:adjustRightInd w:val="0"/>
        <w:textAlignment w:val="baseline"/>
        <w:rPr>
          <w:lang w:eastAsia="en-GB"/>
        </w:rPr>
      </w:pPr>
      <w:r w:rsidRPr="0038486D">
        <w:rPr>
          <w:b/>
          <w:lang w:eastAsia="en-GB"/>
        </w:rPr>
        <w:t>Command and Control (C2) Communication:</w:t>
      </w:r>
      <w:r w:rsidRPr="0038486D">
        <w:rPr>
          <w:lang w:eastAsia="en-GB"/>
        </w:rPr>
        <w:t xml:space="preserve"> the user plane link to deliver messages with information of command and control for UAV operation from a UAV controller or a UTM to a UAV or to report telemetry data from a UAV to its UAV controller or a UTM.</w:t>
      </w:r>
    </w:p>
    <w:p w14:paraId="3D1A1D95" w14:textId="03437F6C" w:rsidR="006011EA" w:rsidRPr="0038486D" w:rsidRDefault="00C014CF" w:rsidP="006011EA">
      <w:pPr>
        <w:overflowPunct w:val="0"/>
        <w:autoSpaceDE w:val="0"/>
        <w:autoSpaceDN w:val="0"/>
        <w:adjustRightInd w:val="0"/>
        <w:textAlignment w:val="baseline"/>
      </w:pPr>
      <w:r>
        <w:t>The following definitions are adopted from TS 22.125 [5]:</w:t>
      </w:r>
    </w:p>
    <w:p w14:paraId="2DEDA3B6" w14:textId="77777777" w:rsidR="006011EA" w:rsidRPr="0038486D" w:rsidRDefault="006011EA" w:rsidP="006011EA">
      <w:pPr>
        <w:overflowPunct w:val="0"/>
        <w:autoSpaceDE w:val="0"/>
        <w:autoSpaceDN w:val="0"/>
        <w:adjustRightInd w:val="0"/>
        <w:textAlignment w:val="baseline"/>
        <w:rPr>
          <w:lang w:eastAsia="en-GB"/>
        </w:rPr>
      </w:pPr>
      <w:r w:rsidRPr="0038486D">
        <w:rPr>
          <w:b/>
          <w:lang w:eastAsia="en-GB"/>
        </w:rPr>
        <w:t>Above ground level (AGL)</w:t>
      </w:r>
    </w:p>
    <w:p w14:paraId="10AE5B01" w14:textId="77777777" w:rsidR="006011EA" w:rsidRPr="0038486D" w:rsidRDefault="006011EA" w:rsidP="006011EA">
      <w:pPr>
        <w:overflowPunct w:val="0"/>
        <w:autoSpaceDE w:val="0"/>
        <w:autoSpaceDN w:val="0"/>
        <w:adjustRightInd w:val="0"/>
        <w:textAlignment w:val="baseline"/>
        <w:rPr>
          <w:b/>
          <w:lang w:eastAsia="en-GB"/>
        </w:rPr>
      </w:pPr>
      <w:r w:rsidRPr="0038486D">
        <w:rPr>
          <w:b/>
          <w:lang w:eastAsia="en-GB"/>
        </w:rPr>
        <w:t>Unmanned Aerial System (UAS)</w:t>
      </w:r>
    </w:p>
    <w:p w14:paraId="0BE5FFB2" w14:textId="5BCCEF8D" w:rsidR="006011EA" w:rsidRPr="00C014CF" w:rsidRDefault="00C014CF" w:rsidP="006011EA">
      <w:pPr>
        <w:overflowPunct w:val="0"/>
        <w:autoSpaceDE w:val="0"/>
        <w:autoSpaceDN w:val="0"/>
        <w:adjustRightInd w:val="0"/>
        <w:textAlignment w:val="baseline"/>
        <w:rPr>
          <w:rFonts w:eastAsia="DengXian"/>
        </w:rPr>
      </w:pPr>
      <w:r w:rsidRPr="00C014CF">
        <w:rPr>
          <w:rFonts w:eastAsia="DengXian"/>
        </w:rPr>
        <w:t>The following definitions are adopted from TR</w:t>
      </w:r>
      <w:r>
        <w:rPr>
          <w:rFonts w:eastAsia="DengXian"/>
        </w:rPr>
        <w:t> </w:t>
      </w:r>
      <w:r w:rsidRPr="00C014CF">
        <w:rPr>
          <w:rFonts w:eastAsia="DengXian"/>
        </w:rPr>
        <w:t>23.755</w:t>
      </w:r>
      <w:r>
        <w:rPr>
          <w:rFonts w:eastAsia="DengXian"/>
        </w:rPr>
        <w:t> </w:t>
      </w:r>
      <w:r w:rsidRPr="00C014CF">
        <w:rPr>
          <w:rFonts w:eastAsia="DengXian"/>
        </w:rPr>
        <w:t>[6]:</w:t>
      </w:r>
    </w:p>
    <w:p w14:paraId="118F0A56" w14:textId="77777777" w:rsidR="006011EA" w:rsidRPr="0038486D" w:rsidRDefault="006011EA" w:rsidP="006011EA">
      <w:pPr>
        <w:overflowPunct w:val="0"/>
        <w:autoSpaceDE w:val="0"/>
        <w:autoSpaceDN w:val="0"/>
        <w:adjustRightInd w:val="0"/>
        <w:textAlignment w:val="baseline"/>
        <w:rPr>
          <w:b/>
        </w:rPr>
      </w:pPr>
      <w:r w:rsidRPr="0038486D">
        <w:rPr>
          <w:b/>
        </w:rPr>
        <w:t>Remote Identification (Remote ID) of UAS</w:t>
      </w:r>
    </w:p>
    <w:p w14:paraId="378C4156" w14:textId="77777777" w:rsidR="006011EA" w:rsidRPr="0038486D" w:rsidRDefault="006011EA" w:rsidP="006011EA">
      <w:pPr>
        <w:overflowPunct w:val="0"/>
        <w:autoSpaceDE w:val="0"/>
        <w:autoSpaceDN w:val="0"/>
        <w:adjustRightInd w:val="0"/>
        <w:textAlignment w:val="baseline"/>
        <w:rPr>
          <w:b/>
        </w:rPr>
      </w:pPr>
      <w:r w:rsidRPr="0038486D">
        <w:rPr>
          <w:b/>
        </w:rPr>
        <w:t>UAS Service Supplier (USS)</w:t>
      </w:r>
    </w:p>
    <w:p w14:paraId="1AB34DA5" w14:textId="77777777" w:rsidR="006011EA" w:rsidRPr="0038486D" w:rsidRDefault="006011EA" w:rsidP="006011EA">
      <w:pPr>
        <w:overflowPunct w:val="0"/>
        <w:autoSpaceDE w:val="0"/>
        <w:autoSpaceDN w:val="0"/>
        <w:adjustRightInd w:val="0"/>
        <w:textAlignment w:val="baseline"/>
        <w:rPr>
          <w:b/>
        </w:rPr>
      </w:pPr>
      <w:r w:rsidRPr="0038486D">
        <w:rPr>
          <w:b/>
        </w:rPr>
        <w:t>UAS Traffic Management (UTM)</w:t>
      </w:r>
    </w:p>
    <w:p w14:paraId="11DF8DBC" w14:textId="6BB67EC4" w:rsidR="006011EA" w:rsidRPr="004D3578" w:rsidRDefault="006011EA" w:rsidP="006011EA">
      <w:r w:rsidRPr="0038486D">
        <w:rPr>
          <w:b/>
        </w:rPr>
        <w:t>UAV controller</w:t>
      </w:r>
    </w:p>
    <w:p w14:paraId="31C02F9A" w14:textId="77777777" w:rsidR="0029723D" w:rsidRPr="004D3578" w:rsidRDefault="0029723D" w:rsidP="0029723D">
      <w:pPr>
        <w:pStyle w:val="Heading2"/>
      </w:pPr>
      <w:bookmarkStart w:id="60" w:name="_Toc30008170"/>
      <w:bookmarkStart w:id="61" w:name="_Toc31035871"/>
      <w:bookmarkStart w:id="62" w:name="_Toc31037018"/>
      <w:bookmarkStart w:id="63" w:name="_Toc31037092"/>
      <w:bookmarkStart w:id="64" w:name="_Toc31270490"/>
      <w:bookmarkStart w:id="65" w:name="_Toc31270518"/>
      <w:bookmarkStart w:id="66" w:name="_Toc31270546"/>
      <w:r w:rsidRPr="004D3578">
        <w:t>3.2</w:t>
      </w:r>
      <w:r w:rsidRPr="004D3578">
        <w:tab/>
        <w:t>Symbols</w:t>
      </w:r>
      <w:bookmarkEnd w:id="60"/>
      <w:bookmarkEnd w:id="61"/>
      <w:bookmarkEnd w:id="62"/>
      <w:bookmarkEnd w:id="63"/>
      <w:bookmarkEnd w:id="64"/>
      <w:bookmarkEnd w:id="65"/>
      <w:bookmarkEnd w:id="66"/>
    </w:p>
    <w:p w14:paraId="34EEE237" w14:textId="77777777" w:rsidR="0029723D" w:rsidRPr="004D3578" w:rsidRDefault="0029723D" w:rsidP="0029723D">
      <w:pPr>
        <w:keepNext/>
      </w:pPr>
      <w:r w:rsidRPr="004D3578">
        <w:t>For the purposes of the present document, the following symbols apply:</w:t>
      </w:r>
    </w:p>
    <w:p w14:paraId="4B692575" w14:textId="77777777" w:rsidR="0029723D" w:rsidRPr="004D3578" w:rsidRDefault="0029723D" w:rsidP="0029723D">
      <w:pPr>
        <w:pStyle w:val="EW"/>
      </w:pPr>
      <w:r w:rsidRPr="004D3578">
        <w:t>&lt;symbol&gt;</w:t>
      </w:r>
      <w:r w:rsidRPr="004D3578">
        <w:tab/>
        <w:t>&lt;Explanation&gt;</w:t>
      </w:r>
    </w:p>
    <w:p w14:paraId="1BCECC4D" w14:textId="77777777" w:rsidR="0029723D" w:rsidRPr="004D3578" w:rsidRDefault="0029723D" w:rsidP="0029723D">
      <w:pPr>
        <w:pStyle w:val="EW"/>
      </w:pPr>
    </w:p>
    <w:p w14:paraId="678074CC" w14:textId="77777777" w:rsidR="0029723D" w:rsidRPr="004D3578" w:rsidRDefault="0029723D" w:rsidP="0029723D">
      <w:pPr>
        <w:pStyle w:val="Heading2"/>
      </w:pPr>
      <w:bookmarkStart w:id="67" w:name="_Toc30008171"/>
      <w:bookmarkStart w:id="68" w:name="_Toc31035872"/>
      <w:bookmarkStart w:id="69" w:name="_Toc31037019"/>
      <w:bookmarkStart w:id="70" w:name="_Toc31037093"/>
      <w:bookmarkStart w:id="71" w:name="_Toc31270491"/>
      <w:bookmarkStart w:id="72" w:name="_Toc31270519"/>
      <w:bookmarkStart w:id="73" w:name="_Toc31270547"/>
      <w:r w:rsidRPr="004D3578">
        <w:t>3.3</w:t>
      </w:r>
      <w:r w:rsidRPr="004D3578">
        <w:tab/>
        <w:t>Abbreviations</w:t>
      </w:r>
      <w:bookmarkEnd w:id="67"/>
      <w:bookmarkEnd w:id="68"/>
      <w:bookmarkEnd w:id="69"/>
      <w:bookmarkEnd w:id="70"/>
      <w:bookmarkEnd w:id="71"/>
      <w:bookmarkEnd w:id="72"/>
      <w:bookmarkEnd w:id="73"/>
    </w:p>
    <w:p w14:paraId="460D933F" w14:textId="62DF567B" w:rsidR="0029723D" w:rsidRPr="004D3578" w:rsidRDefault="0029723D" w:rsidP="0029723D">
      <w:pPr>
        <w:keepNext/>
      </w:pPr>
      <w:r w:rsidRPr="004D3578">
        <w:t xml:space="preserve">For the purposes of the present document, the abbreviations given in </w:t>
      </w:r>
      <w:r w:rsidR="00C014CF" w:rsidRPr="004D3578">
        <w:t>TR</w:t>
      </w:r>
      <w:r w:rsidR="00C014CF">
        <w:t> </w:t>
      </w:r>
      <w:r w:rsidR="00C014CF" w:rsidRPr="004D3578">
        <w:t>21.905</w:t>
      </w:r>
      <w:r w:rsidR="00C014CF">
        <w:t> </w:t>
      </w:r>
      <w:r w:rsidR="00C014CF" w:rsidRPr="004D3578">
        <w:t>[</w:t>
      </w:r>
      <w:r w:rsidRPr="004D3578">
        <w:t xml:space="preserve">1] and the following apply. An abbreviation defined in the present document takes precedence over the definition of the same abbreviation, if any, in </w:t>
      </w:r>
      <w:r w:rsidR="00C014CF" w:rsidRPr="004D3578">
        <w:t>TR</w:t>
      </w:r>
      <w:r w:rsidR="00C014CF">
        <w:t> </w:t>
      </w:r>
      <w:r w:rsidR="00C014CF" w:rsidRPr="004D3578">
        <w:t>21.905</w:t>
      </w:r>
      <w:r w:rsidR="00C014CF">
        <w:t> </w:t>
      </w:r>
      <w:r w:rsidR="00C014CF" w:rsidRPr="004D3578">
        <w:t>[</w:t>
      </w:r>
      <w:r w:rsidRPr="004D3578">
        <w:t>1].</w:t>
      </w:r>
    </w:p>
    <w:p w14:paraId="30BC8673" w14:textId="77777777" w:rsidR="00AD474B" w:rsidRDefault="00AD474B" w:rsidP="00AD474B">
      <w:pPr>
        <w:pStyle w:val="EW"/>
      </w:pPr>
      <w:r>
        <w:t>ATC</w:t>
      </w:r>
      <w:r>
        <w:tab/>
        <w:t>Air Traffic Control</w:t>
      </w:r>
    </w:p>
    <w:p w14:paraId="4B7EB5C1" w14:textId="77777777" w:rsidR="00AD474B" w:rsidRDefault="00AD474B" w:rsidP="00AD474B">
      <w:pPr>
        <w:pStyle w:val="EW"/>
      </w:pPr>
      <w:r>
        <w:t>FAA</w:t>
      </w:r>
      <w:r>
        <w:tab/>
        <w:t>Federal Aviation and Administration</w:t>
      </w:r>
    </w:p>
    <w:p w14:paraId="5A7BE440" w14:textId="02AF91B8" w:rsidR="00AD474B" w:rsidRPr="004D3578" w:rsidRDefault="00AD474B" w:rsidP="00AD474B">
      <w:pPr>
        <w:pStyle w:val="EW"/>
      </w:pPr>
      <w:r>
        <w:t>LAANC</w:t>
      </w:r>
      <w:r w:rsidR="00C014CF">
        <w:tab/>
      </w:r>
      <w:r w:rsidRPr="00F67927">
        <w:rPr>
          <w:lang w:val="en-US"/>
        </w:rPr>
        <w:t>Low Altitude Authorization and Notification Capability</w:t>
      </w:r>
    </w:p>
    <w:p w14:paraId="73282CDA" w14:textId="77777777" w:rsidR="0029723D" w:rsidRPr="00C303C8" w:rsidRDefault="0029723D" w:rsidP="0029723D">
      <w:pPr>
        <w:pStyle w:val="EW"/>
      </w:pPr>
      <w:bookmarkStart w:id="74" w:name="_Hlk28843754"/>
    </w:p>
    <w:p w14:paraId="674DAC44" w14:textId="77777777" w:rsidR="0029723D" w:rsidRPr="00C303C8" w:rsidRDefault="0029723D" w:rsidP="0029723D">
      <w:pPr>
        <w:pStyle w:val="Heading1"/>
        <w:rPr>
          <w:lang w:eastAsia="zh-CN"/>
        </w:rPr>
      </w:pPr>
      <w:bookmarkStart w:id="75" w:name="_Toc510607467"/>
      <w:bookmarkStart w:id="76" w:name="_Toc28869872"/>
      <w:bookmarkStart w:id="77" w:name="_Toc30008172"/>
      <w:bookmarkStart w:id="78" w:name="_Toc31035873"/>
      <w:bookmarkStart w:id="79" w:name="_Toc31037020"/>
      <w:bookmarkStart w:id="80" w:name="_Toc31037094"/>
      <w:bookmarkStart w:id="81" w:name="_Toc31270492"/>
      <w:bookmarkStart w:id="82" w:name="_Toc31270520"/>
      <w:bookmarkStart w:id="83" w:name="_Toc31270548"/>
      <w:r w:rsidRPr="00C303C8">
        <w:t>4</w:t>
      </w:r>
      <w:r w:rsidRPr="00C303C8">
        <w:tab/>
        <w:t>Architectural Requirements</w:t>
      </w:r>
      <w:r>
        <w:t xml:space="preserve"> and</w:t>
      </w:r>
      <w:r w:rsidRPr="00C303C8">
        <w:rPr>
          <w:lang w:eastAsia="zh-CN"/>
        </w:rPr>
        <w:t xml:space="preserve"> </w:t>
      </w:r>
      <w:r w:rsidRPr="00C303C8">
        <w:rPr>
          <w:rFonts w:hint="eastAsia"/>
          <w:lang w:eastAsia="zh-CN"/>
        </w:rPr>
        <w:t>Assumptions</w:t>
      </w:r>
      <w:bookmarkEnd w:id="75"/>
      <w:bookmarkEnd w:id="76"/>
      <w:bookmarkEnd w:id="77"/>
      <w:bookmarkEnd w:id="78"/>
      <w:bookmarkEnd w:id="79"/>
      <w:bookmarkEnd w:id="80"/>
      <w:bookmarkEnd w:id="81"/>
      <w:bookmarkEnd w:id="82"/>
      <w:bookmarkEnd w:id="83"/>
    </w:p>
    <w:p w14:paraId="29D69D52" w14:textId="3AF9762B" w:rsidR="0029723D" w:rsidRPr="00C303C8" w:rsidRDefault="0029723D" w:rsidP="0029723D">
      <w:pPr>
        <w:pStyle w:val="EditorsNote"/>
        <w:rPr>
          <w:lang w:eastAsia="zh-CN"/>
        </w:rPr>
      </w:pPr>
      <w:r w:rsidRPr="00C303C8">
        <w:t>Editor</w:t>
      </w:r>
      <w:r w:rsidR="00C014CF">
        <w:t>'</w:t>
      </w:r>
      <w:r w:rsidRPr="00C303C8">
        <w:t>s note:</w:t>
      </w:r>
      <w:r w:rsidRPr="00C303C8">
        <w:tab/>
        <w:t xml:space="preserve">This clause will list general architectural assumptions and principles </w:t>
      </w:r>
      <w:r w:rsidRPr="00C303C8">
        <w:rPr>
          <w:lang w:eastAsia="zh-CN"/>
        </w:rPr>
        <w:t xml:space="preserve">for </w:t>
      </w:r>
      <w:r w:rsidRPr="00C303C8">
        <w:t>this study.</w:t>
      </w:r>
    </w:p>
    <w:p w14:paraId="295E2CDB" w14:textId="77777777" w:rsidR="0029723D" w:rsidRPr="00C303C8" w:rsidRDefault="0029723D" w:rsidP="0029723D">
      <w:pPr>
        <w:pStyle w:val="Heading2"/>
      </w:pPr>
      <w:bookmarkStart w:id="84" w:name="_Toc510607468"/>
      <w:bookmarkStart w:id="85" w:name="_Toc28869873"/>
      <w:bookmarkStart w:id="86" w:name="_Toc30008173"/>
      <w:bookmarkStart w:id="87" w:name="_Toc31035874"/>
      <w:bookmarkStart w:id="88" w:name="_Toc31037021"/>
      <w:bookmarkStart w:id="89" w:name="_Toc31037095"/>
      <w:bookmarkStart w:id="90" w:name="_Toc31270493"/>
      <w:bookmarkStart w:id="91" w:name="_Toc31270521"/>
      <w:bookmarkStart w:id="92" w:name="_Toc31270549"/>
      <w:r w:rsidRPr="00C303C8">
        <w:t>4.</w:t>
      </w:r>
      <w:r w:rsidRPr="00C303C8">
        <w:rPr>
          <w:rFonts w:hint="eastAsia"/>
          <w:lang w:eastAsia="zh-CN"/>
        </w:rPr>
        <w:t>1</w:t>
      </w:r>
      <w:r w:rsidRPr="00C303C8">
        <w:tab/>
        <w:t>Architectural Requirements</w:t>
      </w:r>
      <w:bookmarkEnd w:id="84"/>
      <w:bookmarkEnd w:id="85"/>
      <w:bookmarkEnd w:id="86"/>
      <w:bookmarkEnd w:id="87"/>
      <w:bookmarkEnd w:id="88"/>
      <w:bookmarkEnd w:id="89"/>
      <w:bookmarkEnd w:id="90"/>
      <w:bookmarkEnd w:id="91"/>
      <w:bookmarkEnd w:id="92"/>
    </w:p>
    <w:p w14:paraId="1CEB8DC6" w14:textId="4E7890FE" w:rsidR="0029723D" w:rsidRPr="00C303C8" w:rsidRDefault="0029723D" w:rsidP="0029723D">
      <w:pPr>
        <w:pStyle w:val="EditorsNote"/>
      </w:pPr>
      <w:r w:rsidRPr="00C303C8">
        <w:t>Editor</w:t>
      </w:r>
      <w:r w:rsidR="00C014CF">
        <w:t>'</w:t>
      </w:r>
      <w:r w:rsidRPr="00C303C8">
        <w:t>s note:</w:t>
      </w:r>
      <w:r w:rsidRPr="00C303C8">
        <w:tab/>
        <w:t>This clause will define the architectural requirements.</w:t>
      </w:r>
    </w:p>
    <w:p w14:paraId="7BF236B3" w14:textId="77777777" w:rsidR="000602F7" w:rsidRPr="00C52C59" w:rsidRDefault="000602F7" w:rsidP="000602F7">
      <w:pPr>
        <w:pStyle w:val="B1"/>
        <w:rPr>
          <w:lang w:eastAsia="zh-CN"/>
        </w:rPr>
      </w:pPr>
      <w:r>
        <w:rPr>
          <w:lang w:val="en-US" w:eastAsia="zh-CN"/>
        </w:rPr>
        <w:t>-</w:t>
      </w:r>
      <w:r>
        <w:rPr>
          <w:lang w:val="en-US" w:eastAsia="zh-CN"/>
        </w:rPr>
        <w:tab/>
      </w:r>
      <w:r w:rsidRPr="00C52C59">
        <w:t>Solution should be applicable to EPS and 5GS.</w:t>
      </w:r>
    </w:p>
    <w:p w14:paraId="16297C06" w14:textId="77777777" w:rsidR="000602F7" w:rsidRPr="00C52C59" w:rsidRDefault="000602F7" w:rsidP="000602F7">
      <w:pPr>
        <w:pStyle w:val="B1"/>
        <w:rPr>
          <w:rFonts w:eastAsia="DengXian"/>
          <w:lang w:eastAsia="zh-CN"/>
        </w:rPr>
      </w:pPr>
      <w:r>
        <w:rPr>
          <w:rFonts w:eastAsia="DengXian"/>
          <w:lang w:val="en-US" w:eastAsia="zh-CN"/>
        </w:rPr>
        <w:t>-</w:t>
      </w:r>
      <w:r>
        <w:rPr>
          <w:rFonts w:eastAsia="DengXian"/>
          <w:lang w:val="en-US" w:eastAsia="zh-CN"/>
        </w:rPr>
        <w:tab/>
      </w:r>
      <w:r w:rsidRPr="00C52C59">
        <w:rPr>
          <w:rFonts w:eastAsia="DengXian"/>
          <w:lang w:eastAsia="zh-CN"/>
        </w:rPr>
        <w:t xml:space="preserve">The 3GPP system shall </w:t>
      </w:r>
      <w:r w:rsidRPr="00C52C59">
        <w:rPr>
          <w:lang w:eastAsia="en-GB"/>
        </w:rPr>
        <w:t>enable UTM to associate the UAV and UAV controller and identify them for both 3GPP networked UAV controller and non-3GPP networked UAV controller.</w:t>
      </w:r>
    </w:p>
    <w:p w14:paraId="5087A38F" w14:textId="77777777" w:rsidR="000602F7" w:rsidRPr="00C52C59" w:rsidRDefault="000602F7" w:rsidP="000602F7">
      <w:pPr>
        <w:pStyle w:val="B1"/>
        <w:rPr>
          <w:lang w:eastAsia="en-GB"/>
        </w:rPr>
      </w:pPr>
      <w:r>
        <w:rPr>
          <w:lang w:val="en-US" w:eastAsia="en-GB"/>
        </w:rPr>
        <w:lastRenderedPageBreak/>
        <w:t>-</w:t>
      </w:r>
      <w:r>
        <w:rPr>
          <w:lang w:val="en-US" w:eastAsia="en-GB"/>
        </w:rPr>
        <w:tab/>
      </w:r>
      <w:r w:rsidRPr="00C52C59">
        <w:rPr>
          <w:lang w:eastAsia="en-GB"/>
        </w:rPr>
        <w:t xml:space="preserve">The 3GPP network shall </w:t>
      </w:r>
      <w:r>
        <w:rPr>
          <w:lang w:val="en-US" w:eastAsia="en-GB"/>
        </w:rPr>
        <w:t xml:space="preserve">enable the serving PLMN of the </w:t>
      </w:r>
      <w:r w:rsidRPr="00C52C59">
        <w:rPr>
          <w:lang w:eastAsia="en-GB"/>
        </w:rPr>
        <w:t>UAV</w:t>
      </w:r>
      <w:r>
        <w:rPr>
          <w:lang w:val="en-US" w:eastAsia="en-GB"/>
        </w:rPr>
        <w:t>(</w:t>
      </w:r>
      <w:r w:rsidRPr="00C52C59">
        <w:rPr>
          <w:lang w:eastAsia="en-GB"/>
        </w:rPr>
        <w:t>s</w:t>
      </w:r>
      <w:r>
        <w:rPr>
          <w:lang w:val="en-US" w:eastAsia="en-GB"/>
        </w:rPr>
        <w:t>)</w:t>
      </w:r>
      <w:r w:rsidRPr="00C52C59">
        <w:rPr>
          <w:lang w:eastAsia="en-GB"/>
        </w:rPr>
        <w:t xml:space="preserve"> and the </w:t>
      </w:r>
      <w:r>
        <w:rPr>
          <w:lang w:val="en-US" w:eastAsia="en-GB"/>
        </w:rPr>
        <w:t xml:space="preserve">serving PLMN of the </w:t>
      </w:r>
      <w:r w:rsidRPr="00C52C59">
        <w:rPr>
          <w:lang w:eastAsia="en-GB"/>
        </w:rPr>
        <w:t xml:space="preserve">corresponding UAV </w:t>
      </w:r>
      <w:r>
        <w:rPr>
          <w:lang w:val="en-US" w:eastAsia="en-GB"/>
        </w:rPr>
        <w:t xml:space="preserve">to be </w:t>
      </w:r>
      <w:r w:rsidRPr="00C52C59">
        <w:rPr>
          <w:lang w:eastAsia="en-GB"/>
        </w:rPr>
        <w:t>different.</w:t>
      </w:r>
    </w:p>
    <w:p w14:paraId="1679D35B" w14:textId="77777777" w:rsidR="0029723D" w:rsidRPr="00C303C8" w:rsidRDefault="0029723D" w:rsidP="0029723D">
      <w:pPr>
        <w:pStyle w:val="Heading2"/>
      </w:pPr>
      <w:bookmarkStart w:id="93" w:name="_Toc510607469"/>
      <w:bookmarkStart w:id="94" w:name="_Toc28869874"/>
      <w:bookmarkStart w:id="95" w:name="_Toc30008174"/>
      <w:bookmarkStart w:id="96" w:name="_Toc31035875"/>
      <w:bookmarkStart w:id="97" w:name="_Toc31037022"/>
      <w:bookmarkStart w:id="98" w:name="_Toc31037096"/>
      <w:bookmarkStart w:id="99" w:name="_Toc31270494"/>
      <w:bookmarkStart w:id="100" w:name="_Toc31270522"/>
      <w:bookmarkStart w:id="101" w:name="_Toc31270550"/>
      <w:r w:rsidRPr="00C303C8">
        <w:t>4.</w:t>
      </w:r>
      <w:r w:rsidRPr="00C303C8">
        <w:rPr>
          <w:rFonts w:hint="eastAsia"/>
          <w:lang w:eastAsia="zh-CN"/>
        </w:rPr>
        <w:t>2</w:t>
      </w:r>
      <w:r w:rsidRPr="00C303C8">
        <w:tab/>
      </w:r>
      <w:bookmarkStart w:id="102" w:name="_Toc510607470"/>
      <w:bookmarkEnd w:id="93"/>
      <w:r w:rsidRPr="00C303C8">
        <w:t>Architectural Assumptions</w:t>
      </w:r>
      <w:bookmarkEnd w:id="94"/>
      <w:bookmarkEnd w:id="95"/>
      <w:bookmarkEnd w:id="96"/>
      <w:bookmarkEnd w:id="102"/>
      <w:bookmarkEnd w:id="97"/>
      <w:bookmarkEnd w:id="98"/>
      <w:bookmarkEnd w:id="99"/>
      <w:bookmarkEnd w:id="100"/>
      <w:bookmarkEnd w:id="101"/>
    </w:p>
    <w:p w14:paraId="5AAE0B3F" w14:textId="1ABDF6C7" w:rsidR="0029723D" w:rsidRDefault="0029723D" w:rsidP="0029723D">
      <w:pPr>
        <w:pStyle w:val="EditorsNote"/>
        <w:rPr>
          <w:lang w:eastAsia="zh-CN"/>
        </w:rPr>
      </w:pPr>
      <w:r w:rsidRPr="00C303C8">
        <w:t>Editor</w:t>
      </w:r>
      <w:r w:rsidR="00C014CF">
        <w:t>'</w:t>
      </w:r>
      <w:r w:rsidRPr="00C303C8">
        <w:t>s note:</w:t>
      </w:r>
      <w:r w:rsidRPr="00C303C8">
        <w:tab/>
        <w:t>This clause will define the underlying architectural assumptions</w:t>
      </w:r>
      <w:r w:rsidRPr="00C303C8">
        <w:rPr>
          <w:rFonts w:hint="eastAsia"/>
          <w:lang w:eastAsia="zh-CN"/>
        </w:rPr>
        <w:t>.</w:t>
      </w:r>
    </w:p>
    <w:p w14:paraId="4E51C298" w14:textId="6AC55FE3" w:rsidR="000602F7" w:rsidRPr="000602F7" w:rsidRDefault="000602F7" w:rsidP="000602F7">
      <w:pPr>
        <w:pStyle w:val="B1"/>
        <w:rPr>
          <w:rFonts w:eastAsia="SimSun"/>
          <w:lang w:eastAsia="zh-CN"/>
        </w:rPr>
      </w:pPr>
      <w:r>
        <w:rPr>
          <w:rFonts w:eastAsia="SimSun"/>
          <w:lang w:eastAsia="zh-CN"/>
        </w:rPr>
        <w:t>-</w:t>
      </w:r>
      <w:r>
        <w:rPr>
          <w:rFonts w:eastAsia="SimSun"/>
          <w:lang w:eastAsia="zh-CN"/>
        </w:rPr>
        <w:tab/>
      </w:r>
      <w:r w:rsidRPr="000602F7">
        <w:rPr>
          <w:rFonts w:eastAsia="SimSun"/>
          <w:lang w:eastAsia="zh-CN"/>
        </w:rPr>
        <w:t>Each UAS consist of one UAV Controller and one or more UAVs, all of whom have their own remote identity</w:t>
      </w:r>
      <w:r w:rsidRPr="000602F7">
        <w:rPr>
          <w:rFonts w:eastAsia="SimSun"/>
          <w:lang w:val="en-US" w:eastAsia="zh-CN"/>
        </w:rPr>
        <w:t>.</w:t>
      </w:r>
    </w:p>
    <w:p w14:paraId="31A3209B" w14:textId="2BCCCD8A" w:rsidR="000602F7" w:rsidRPr="000602F7" w:rsidRDefault="000602F7" w:rsidP="000602F7">
      <w:pPr>
        <w:pStyle w:val="EditorsNote"/>
        <w:rPr>
          <w:rFonts w:eastAsia="SimSun"/>
          <w:lang w:val="en-US" w:eastAsia="zh-CN"/>
        </w:rPr>
      </w:pPr>
      <w:r w:rsidRPr="000602F7">
        <w:rPr>
          <w:rFonts w:eastAsia="SimSun"/>
          <w:lang w:val="en-US" w:eastAsia="zh-CN"/>
        </w:rPr>
        <w:t>Editor</w:t>
      </w:r>
      <w:r w:rsidR="00C014CF">
        <w:rPr>
          <w:rFonts w:eastAsia="SimSun"/>
          <w:lang w:val="en-US" w:eastAsia="zh-CN"/>
        </w:rPr>
        <w:t>'</w:t>
      </w:r>
      <w:r w:rsidRPr="000602F7">
        <w:rPr>
          <w:rFonts w:eastAsia="SimSun"/>
          <w:lang w:val="en-US" w:eastAsia="zh-CN"/>
        </w:rPr>
        <w:t xml:space="preserve">s </w:t>
      </w:r>
      <w:r w:rsidR="00C014CF" w:rsidRPr="000602F7">
        <w:rPr>
          <w:rFonts w:eastAsia="SimSun"/>
          <w:lang w:val="en-US" w:eastAsia="zh-CN"/>
        </w:rPr>
        <w:t>note</w:t>
      </w:r>
      <w:r w:rsidRPr="000602F7">
        <w:rPr>
          <w:rFonts w:eastAsia="SimSun"/>
          <w:lang w:val="en-US" w:eastAsia="zh-CN"/>
        </w:rPr>
        <w:t>:</w:t>
      </w:r>
      <w:r w:rsidR="00C014CF">
        <w:rPr>
          <w:rFonts w:eastAsia="SimSun"/>
          <w:lang w:val="en-US" w:eastAsia="zh-CN"/>
        </w:rPr>
        <w:tab/>
      </w:r>
      <w:r w:rsidR="00C014CF" w:rsidRPr="000602F7">
        <w:rPr>
          <w:rFonts w:eastAsia="SimSun"/>
          <w:lang w:val="en-US" w:eastAsia="zh-CN"/>
        </w:rPr>
        <w:t xml:space="preserve">Whether </w:t>
      </w:r>
      <w:r w:rsidRPr="000602F7">
        <w:rPr>
          <w:rFonts w:eastAsia="SimSun"/>
          <w:lang w:val="en-US" w:eastAsia="zh-CN"/>
        </w:rPr>
        <w:t>an UAS has an identity separate from the UAV Controller and the UAV identities is FFS.</w:t>
      </w:r>
    </w:p>
    <w:p w14:paraId="5A26968D" w14:textId="55378AA4" w:rsidR="000602F7" w:rsidRPr="000602F7" w:rsidRDefault="000602F7" w:rsidP="000602F7">
      <w:pPr>
        <w:pStyle w:val="EditorsNote"/>
        <w:rPr>
          <w:lang w:eastAsia="zh-CN"/>
        </w:rPr>
      </w:pPr>
      <w:r w:rsidRPr="000602F7">
        <w:rPr>
          <w:rFonts w:eastAsia="SimSun"/>
          <w:lang w:val="en-US" w:eastAsia="zh-CN"/>
        </w:rPr>
        <w:t>Editor</w:t>
      </w:r>
      <w:r w:rsidR="00C014CF">
        <w:rPr>
          <w:rFonts w:eastAsia="SimSun"/>
          <w:lang w:val="en-US" w:eastAsia="zh-CN"/>
        </w:rPr>
        <w:t>'</w:t>
      </w:r>
      <w:r w:rsidRPr="000602F7">
        <w:rPr>
          <w:rFonts w:eastAsia="SimSun"/>
          <w:lang w:val="en-US" w:eastAsia="zh-CN"/>
        </w:rPr>
        <w:t xml:space="preserve">s </w:t>
      </w:r>
      <w:r w:rsidR="00C014CF" w:rsidRPr="000602F7">
        <w:rPr>
          <w:rFonts w:eastAsia="SimSun"/>
          <w:lang w:val="en-US" w:eastAsia="zh-CN"/>
        </w:rPr>
        <w:t>note</w:t>
      </w:r>
      <w:r w:rsidRPr="000602F7">
        <w:rPr>
          <w:rFonts w:eastAsia="SimSun"/>
          <w:lang w:val="en-US" w:eastAsia="zh-CN"/>
        </w:rPr>
        <w:t>:</w:t>
      </w:r>
      <w:r w:rsidR="00C014CF">
        <w:rPr>
          <w:rFonts w:eastAsia="SimSun"/>
          <w:lang w:val="en-US" w:eastAsia="zh-CN"/>
        </w:rPr>
        <w:tab/>
      </w:r>
      <w:r w:rsidR="00C014CF" w:rsidRPr="000602F7">
        <w:rPr>
          <w:rFonts w:eastAsia="SimSun"/>
          <w:lang w:val="en-US" w:eastAsia="zh-CN"/>
        </w:rPr>
        <w:t xml:space="preserve">Whether </w:t>
      </w:r>
      <w:r w:rsidRPr="000602F7">
        <w:rPr>
          <w:rFonts w:eastAsia="SimSun"/>
          <w:lang w:val="en-US" w:eastAsia="zh-CN"/>
        </w:rPr>
        <w:t>the UAV and UAV Controller identities are globally unique is FFS.</w:t>
      </w:r>
    </w:p>
    <w:p w14:paraId="156A7A90" w14:textId="77777777" w:rsidR="000602F7" w:rsidRPr="000602F7" w:rsidRDefault="000602F7" w:rsidP="000602F7">
      <w:pPr>
        <w:pStyle w:val="B1"/>
        <w:rPr>
          <w:rFonts w:eastAsia="SimSun"/>
          <w:lang w:eastAsia="zh-CN"/>
        </w:rPr>
      </w:pPr>
      <w:r w:rsidRPr="000602F7">
        <w:rPr>
          <w:rFonts w:eastAsia="SimSun"/>
          <w:lang w:val="en-US" w:eastAsia="zh-CN"/>
        </w:rPr>
        <w:t>-</w:t>
      </w:r>
      <w:r w:rsidRPr="000602F7">
        <w:rPr>
          <w:rFonts w:eastAsia="SimSun"/>
          <w:lang w:val="en-US" w:eastAsia="zh-CN"/>
        </w:rPr>
        <w:tab/>
        <w:t>E</w:t>
      </w:r>
      <w:r w:rsidRPr="000602F7">
        <w:rPr>
          <w:rFonts w:eastAsia="SimSun"/>
          <w:lang w:eastAsia="zh-CN"/>
        </w:rPr>
        <w:t>ach networked UAV or networked UAV Controller can belong to only one UAS.</w:t>
      </w:r>
    </w:p>
    <w:p w14:paraId="30ECA9E6" w14:textId="3D78CF9A" w:rsidR="000602F7" w:rsidRPr="000602F7" w:rsidRDefault="000602F7" w:rsidP="00C014CF">
      <w:pPr>
        <w:pStyle w:val="EditorsNote"/>
        <w:rPr>
          <w:lang w:val="en-US" w:eastAsia="zh-CN"/>
        </w:rPr>
      </w:pPr>
      <w:r w:rsidRPr="000602F7">
        <w:rPr>
          <w:lang w:val="en-US" w:eastAsia="zh-CN"/>
        </w:rPr>
        <w:t>Editor</w:t>
      </w:r>
      <w:r w:rsidR="00C014CF">
        <w:rPr>
          <w:lang w:val="en-US" w:eastAsia="zh-CN"/>
        </w:rPr>
        <w:t>'</w:t>
      </w:r>
      <w:r w:rsidRPr="000602F7">
        <w:rPr>
          <w:lang w:val="en-US" w:eastAsia="zh-CN"/>
        </w:rPr>
        <w:t xml:space="preserve">s </w:t>
      </w:r>
      <w:r w:rsidR="00C014CF" w:rsidRPr="000602F7">
        <w:rPr>
          <w:lang w:val="en-US" w:eastAsia="zh-CN"/>
        </w:rPr>
        <w:t>note</w:t>
      </w:r>
      <w:r w:rsidRPr="000602F7">
        <w:rPr>
          <w:lang w:val="en-US" w:eastAsia="zh-CN"/>
        </w:rPr>
        <w:t>:</w:t>
      </w:r>
      <w:r w:rsidR="00C014CF">
        <w:rPr>
          <w:lang w:val="en-US" w:eastAsia="zh-CN"/>
        </w:rPr>
        <w:tab/>
      </w:r>
      <w:r w:rsidR="00C014CF" w:rsidRPr="000602F7">
        <w:rPr>
          <w:lang w:val="en-US" w:eastAsia="zh-CN"/>
        </w:rPr>
        <w:t xml:space="preserve">The </w:t>
      </w:r>
      <w:r w:rsidRPr="000602F7">
        <w:rPr>
          <w:lang w:val="en-US" w:eastAsia="zh-CN"/>
        </w:rPr>
        <w:t>scenario where a UAV Controller may act as a controller for multiple UAS is FFS.</w:t>
      </w:r>
    </w:p>
    <w:p w14:paraId="023EB041" w14:textId="77777777" w:rsidR="000602F7" w:rsidRPr="000602F7" w:rsidRDefault="000602F7" w:rsidP="000602F7">
      <w:pPr>
        <w:pStyle w:val="B1"/>
        <w:rPr>
          <w:lang w:val="en-US"/>
        </w:rPr>
      </w:pPr>
      <w:r w:rsidRPr="000602F7">
        <w:rPr>
          <w:lang w:val="en-US"/>
        </w:rPr>
        <w:t>-</w:t>
      </w:r>
      <w:r w:rsidRPr="000602F7">
        <w:rPr>
          <w:lang w:val="en-US"/>
        </w:rPr>
        <w:tab/>
        <w:t>The UTM is a set of functionalities defined outside the 3GPP system and subject to specific regional requirements</w:t>
      </w:r>
    </w:p>
    <w:p w14:paraId="39FC5CF8" w14:textId="3DBB9610" w:rsidR="000602F7" w:rsidRPr="000602F7" w:rsidRDefault="000602F7" w:rsidP="000602F7">
      <w:pPr>
        <w:pStyle w:val="B1"/>
        <w:rPr>
          <w:lang w:val="en-US"/>
        </w:rPr>
      </w:pPr>
      <w:r w:rsidRPr="000602F7">
        <w:rPr>
          <w:lang w:val="en-US"/>
        </w:rPr>
        <w:t>-</w:t>
      </w:r>
      <w:r w:rsidRPr="000602F7">
        <w:rPr>
          <w:lang w:val="en-US"/>
        </w:rPr>
        <w:tab/>
        <w:t>Connectivity for Command and control of a UAV may be between the UAV and, mutually exclusively, an UAV Controller, or a TPAE, or the UTM.</w:t>
      </w:r>
    </w:p>
    <w:p w14:paraId="62B319F2" w14:textId="6B2E2299" w:rsidR="000602F7" w:rsidRPr="000602F7" w:rsidRDefault="000602F7" w:rsidP="000602F7">
      <w:pPr>
        <w:pStyle w:val="B1"/>
        <w:rPr>
          <w:rFonts w:eastAsia="SimSun"/>
          <w:lang w:eastAsia="zh-CN"/>
        </w:rPr>
      </w:pPr>
      <w:r w:rsidRPr="000602F7">
        <w:rPr>
          <w:rFonts w:eastAsia="SimSun"/>
          <w:lang w:val="en-US" w:eastAsia="zh-CN"/>
        </w:rPr>
        <w:t>-</w:t>
      </w:r>
      <w:r w:rsidR="00C014CF">
        <w:rPr>
          <w:rFonts w:eastAsia="SimSun"/>
          <w:lang w:eastAsia="zh-CN"/>
        </w:rPr>
        <w:tab/>
      </w:r>
      <w:r w:rsidRPr="000602F7">
        <w:rPr>
          <w:rFonts w:eastAsia="SimSun"/>
          <w:lang w:eastAsia="zh-CN"/>
        </w:rPr>
        <w:t>UAVs not connected through the 3GPP networkare out of scope of the 3GPP system</w:t>
      </w:r>
      <w:r w:rsidRPr="000602F7">
        <w:rPr>
          <w:rFonts w:eastAsia="SimSun"/>
          <w:lang w:val="en-US" w:eastAsia="zh-CN"/>
        </w:rPr>
        <w:t>.</w:t>
      </w:r>
    </w:p>
    <w:p w14:paraId="0BF75633" w14:textId="77777777" w:rsidR="000602F7" w:rsidRPr="000602F7" w:rsidRDefault="000602F7" w:rsidP="000602F7">
      <w:pPr>
        <w:pStyle w:val="B1"/>
        <w:rPr>
          <w:rFonts w:eastAsia="SimSun"/>
          <w:lang w:eastAsia="zh-CN"/>
        </w:rPr>
      </w:pPr>
      <w:r w:rsidRPr="000602F7">
        <w:rPr>
          <w:rFonts w:eastAsia="SimSun"/>
          <w:lang w:val="en-US" w:eastAsia="zh-CN"/>
        </w:rPr>
        <w:t>-</w:t>
      </w:r>
      <w:r w:rsidRPr="000602F7">
        <w:rPr>
          <w:rFonts w:eastAsia="SimSun"/>
          <w:lang w:eastAsia="zh-CN"/>
        </w:rPr>
        <w:tab/>
      </w:r>
      <w:r w:rsidRPr="000602F7">
        <w:rPr>
          <w:rFonts w:eastAsia="SimSun"/>
          <w:lang w:val="en-US" w:eastAsia="zh-CN"/>
        </w:rPr>
        <w:t>E</w:t>
      </w:r>
      <w:r w:rsidRPr="000602F7">
        <w:rPr>
          <w:rFonts w:eastAsia="SimSun"/>
          <w:lang w:eastAsia="zh-CN"/>
        </w:rPr>
        <w:t xml:space="preserve">ach </w:t>
      </w:r>
      <w:r w:rsidRPr="000602F7">
        <w:rPr>
          <w:rFonts w:eastAsia="SimSun"/>
          <w:lang w:val="en-US" w:eastAsia="zh-CN"/>
        </w:rPr>
        <w:t xml:space="preserve">networked </w:t>
      </w:r>
      <w:r w:rsidRPr="000602F7">
        <w:rPr>
          <w:rFonts w:eastAsia="SimSun"/>
          <w:lang w:eastAsia="zh-CN"/>
        </w:rPr>
        <w:t xml:space="preserve">component of a UAS is considered </w:t>
      </w:r>
      <w:r w:rsidRPr="000602F7">
        <w:rPr>
          <w:rFonts w:eastAsia="SimSun"/>
          <w:lang w:val="en-US" w:eastAsia="zh-CN"/>
        </w:rPr>
        <w:t xml:space="preserve">as </w:t>
      </w:r>
      <w:r w:rsidRPr="000602F7">
        <w:rPr>
          <w:rFonts w:eastAsia="SimSun"/>
          <w:lang w:eastAsia="zh-CN"/>
        </w:rPr>
        <w:t>an individual UE</w:t>
      </w:r>
      <w:r w:rsidRPr="000602F7">
        <w:rPr>
          <w:rFonts w:eastAsia="SimSun"/>
          <w:lang w:val="en-US" w:eastAsia="zh-CN"/>
        </w:rPr>
        <w:t xml:space="preserve"> from the perspective of the 3GPP system.</w:t>
      </w:r>
    </w:p>
    <w:p w14:paraId="2AB28A9E" w14:textId="77777777" w:rsidR="000602F7" w:rsidRDefault="000602F7" w:rsidP="000602F7">
      <w:pPr>
        <w:pStyle w:val="B1"/>
        <w:rPr>
          <w:rFonts w:eastAsia="SimSun"/>
          <w:lang w:val="en-US" w:eastAsia="zh-CN"/>
        </w:rPr>
      </w:pPr>
      <w:r w:rsidRPr="000602F7">
        <w:rPr>
          <w:rFonts w:eastAsia="SimSun"/>
          <w:lang w:val="en-US" w:eastAsia="zh-CN"/>
        </w:rPr>
        <w:t>-</w:t>
      </w:r>
      <w:r w:rsidRPr="000602F7">
        <w:rPr>
          <w:rFonts w:eastAsia="SimSun"/>
          <w:lang w:val="en-US" w:eastAsia="zh-CN"/>
        </w:rPr>
        <w:tab/>
        <w:t>UAVs can be added or removed fr</w:t>
      </w:r>
      <w:r>
        <w:rPr>
          <w:rFonts w:eastAsia="SimSun"/>
          <w:lang w:val="en-US" w:eastAsia="zh-CN"/>
        </w:rPr>
        <w:t>om a UAS.</w:t>
      </w:r>
    </w:p>
    <w:p w14:paraId="1E7C89B2" w14:textId="0733BB55" w:rsidR="000602F7" w:rsidRDefault="000602F7" w:rsidP="000602F7">
      <w:pPr>
        <w:pStyle w:val="EditorsNote"/>
        <w:rPr>
          <w:lang w:val="en-US" w:eastAsia="zh-CN"/>
        </w:rPr>
      </w:pPr>
      <w:r>
        <w:rPr>
          <w:lang w:val="en-US" w:eastAsia="zh-CN"/>
        </w:rPr>
        <w:t>Editor</w:t>
      </w:r>
      <w:r w:rsidR="00C014CF">
        <w:rPr>
          <w:lang w:val="en-US" w:eastAsia="zh-CN"/>
        </w:rPr>
        <w:t>'</w:t>
      </w:r>
      <w:r>
        <w:rPr>
          <w:lang w:val="en-US" w:eastAsia="zh-CN"/>
        </w:rPr>
        <w:t xml:space="preserve">s </w:t>
      </w:r>
      <w:r w:rsidR="00C014CF">
        <w:rPr>
          <w:lang w:val="en-US" w:eastAsia="zh-CN"/>
        </w:rPr>
        <w:t>note</w:t>
      </w:r>
      <w:r>
        <w:rPr>
          <w:lang w:val="en-US" w:eastAsia="zh-CN"/>
        </w:rPr>
        <w:t>:</w:t>
      </w:r>
      <w:r w:rsidR="00C014CF">
        <w:rPr>
          <w:lang w:val="en-US" w:eastAsia="zh-CN"/>
        </w:rPr>
        <w:tab/>
        <w:t xml:space="preserve">Whether </w:t>
      </w:r>
      <w:r>
        <w:rPr>
          <w:lang w:val="en-US" w:eastAsia="zh-CN"/>
        </w:rPr>
        <w:t>adding an UAV to an UAS requires UAS (re)authorization is FFS.</w:t>
      </w:r>
    </w:p>
    <w:p w14:paraId="53B9EC9C" w14:textId="77777777" w:rsidR="00C014CF" w:rsidRDefault="00C014CF" w:rsidP="00C014CF">
      <w:pPr>
        <w:pStyle w:val="B1"/>
        <w:rPr>
          <w:lang w:val="en-US"/>
        </w:rPr>
      </w:pPr>
      <w:r>
        <w:rPr>
          <w:lang w:val="en-US"/>
        </w:rPr>
        <w:t>-</w:t>
      </w:r>
      <w:r>
        <w:rPr>
          <w:lang w:val="en-US"/>
        </w:rPr>
        <w:tab/>
        <w:t>An UAV Controller can be removed from a UAS and replaced with another UAV Controller or a TPAE.</w:t>
      </w:r>
    </w:p>
    <w:p w14:paraId="1F5ABF39" w14:textId="77777777" w:rsidR="00C014CF" w:rsidRDefault="00C014CF" w:rsidP="00C014CF">
      <w:pPr>
        <w:pStyle w:val="B1"/>
        <w:rPr>
          <w:lang w:val="en-US"/>
        </w:rPr>
      </w:pPr>
      <w:r>
        <w:rPr>
          <w:lang w:val="en-US"/>
        </w:rPr>
        <w:t>-</w:t>
      </w:r>
      <w:r>
        <w:rPr>
          <w:lang w:val="en-US"/>
        </w:rPr>
        <w:tab/>
        <w:t>It shall be possible for the 3GPP system to identify if the 3GPP connectivity service (i.e. a PDU Session or a PDN Connection) requested by a UAV or UAVC will be used for a UAV flight operation or not.</w:t>
      </w:r>
    </w:p>
    <w:p w14:paraId="1844A78C" w14:textId="73D8D697" w:rsidR="00EA7DD6" w:rsidRPr="00847027" w:rsidRDefault="00EA7DD6" w:rsidP="00EA7DD6">
      <w:pPr>
        <w:pStyle w:val="NO"/>
        <w:rPr>
          <w:lang w:val="en-US"/>
        </w:rPr>
      </w:pPr>
      <w:r>
        <w:rPr>
          <w:lang w:val="en-US"/>
        </w:rPr>
        <w:t>NOTE:</w:t>
      </w:r>
      <w:r>
        <w:rPr>
          <w:lang w:val="en-US"/>
        </w:rPr>
        <w:tab/>
        <w:t>W</w:t>
      </w:r>
      <w:r w:rsidRPr="00DB1FFA">
        <w:rPr>
          <w:lang w:val="en-US"/>
        </w:rPr>
        <w:t xml:space="preserve">hen a </w:t>
      </w:r>
      <w:r>
        <w:rPr>
          <w:lang w:val="en-US"/>
        </w:rPr>
        <w:t xml:space="preserve">UAV requests </w:t>
      </w:r>
      <w:r w:rsidRPr="00DB1FFA">
        <w:rPr>
          <w:lang w:val="en-US"/>
        </w:rPr>
        <w:t>3GPP connectivity service for a flight operation</w:t>
      </w:r>
      <w:r>
        <w:rPr>
          <w:lang w:val="en-US"/>
        </w:rPr>
        <w:t>,</w:t>
      </w:r>
      <w:r w:rsidRPr="00DB1FFA">
        <w:rPr>
          <w:lang w:val="en-US"/>
        </w:rPr>
        <w:t xml:space="preserve"> </w:t>
      </w:r>
      <w:r>
        <w:rPr>
          <w:lang w:val="en-US"/>
        </w:rPr>
        <w:t>the 3GPP system can perform</w:t>
      </w:r>
      <w:r w:rsidRPr="00DB1FFA">
        <w:rPr>
          <w:lang w:val="en-US"/>
        </w:rPr>
        <w:t xml:space="preserve"> </w:t>
      </w:r>
      <w:r>
        <w:rPr>
          <w:lang w:val="en-US"/>
        </w:rPr>
        <w:t xml:space="preserve">certain </w:t>
      </w:r>
      <w:r w:rsidRPr="00DB1FFA">
        <w:rPr>
          <w:lang w:val="en-US"/>
        </w:rPr>
        <w:t xml:space="preserve">UAV procedures, such as, </w:t>
      </w:r>
      <w:r>
        <w:rPr>
          <w:lang w:val="en-US"/>
        </w:rPr>
        <w:t>provide</w:t>
      </w:r>
      <w:r w:rsidRPr="00DB1FFA">
        <w:rPr>
          <w:lang w:val="en-US"/>
        </w:rPr>
        <w:t xml:space="preserve"> identification and tracking information to UTM, etc.</w:t>
      </w:r>
    </w:p>
    <w:p w14:paraId="61F24AC6" w14:textId="77777777" w:rsidR="0029723D" w:rsidRPr="00C303C8" w:rsidRDefault="0029723D" w:rsidP="0029723D">
      <w:pPr>
        <w:pStyle w:val="Heading2"/>
      </w:pPr>
      <w:bookmarkStart w:id="103" w:name="_Toc28869875"/>
      <w:bookmarkStart w:id="104" w:name="_Toc30008175"/>
      <w:bookmarkStart w:id="105" w:name="_Toc31035876"/>
      <w:bookmarkStart w:id="106" w:name="_Toc31037023"/>
      <w:bookmarkStart w:id="107" w:name="_Toc31037097"/>
      <w:bookmarkStart w:id="108" w:name="_Toc31270495"/>
      <w:bookmarkStart w:id="109" w:name="_Toc31270523"/>
      <w:bookmarkStart w:id="110" w:name="_Toc31270551"/>
      <w:r>
        <w:lastRenderedPageBreak/>
        <w:t>4</w:t>
      </w:r>
      <w:r w:rsidRPr="00C303C8">
        <w:t>.</w:t>
      </w:r>
      <w:r>
        <w:t>3</w:t>
      </w:r>
      <w:r w:rsidRPr="00C303C8">
        <w:rPr>
          <w:rFonts w:hint="eastAsia"/>
        </w:rPr>
        <w:tab/>
      </w:r>
      <w:r>
        <w:t>Reference Architecture</w:t>
      </w:r>
      <w:bookmarkEnd w:id="103"/>
      <w:bookmarkEnd w:id="104"/>
      <w:bookmarkEnd w:id="105"/>
      <w:bookmarkEnd w:id="106"/>
      <w:bookmarkEnd w:id="107"/>
      <w:bookmarkEnd w:id="108"/>
      <w:bookmarkEnd w:id="109"/>
      <w:bookmarkEnd w:id="110"/>
    </w:p>
    <w:p w14:paraId="272B746F" w14:textId="6C19AA89" w:rsidR="0029723D" w:rsidRDefault="0029723D" w:rsidP="00C014CF">
      <w:pPr>
        <w:pStyle w:val="EditorsNote"/>
        <w:keepNext/>
        <w:rPr>
          <w:lang w:val="en-US"/>
        </w:rPr>
      </w:pPr>
      <w:r w:rsidRPr="00C303C8">
        <w:t>Editor</w:t>
      </w:r>
      <w:r w:rsidR="00C014CF">
        <w:t>'</w:t>
      </w:r>
      <w:r w:rsidRPr="00C303C8">
        <w:t>s note:</w:t>
      </w:r>
      <w:r w:rsidRPr="00C303C8">
        <w:tab/>
      </w:r>
      <w:r w:rsidRPr="00C303C8">
        <w:rPr>
          <w:lang w:val="en-US"/>
        </w:rPr>
        <w:t>This clause</w:t>
      </w:r>
      <w:r>
        <w:rPr>
          <w:lang w:val="en-US"/>
        </w:rPr>
        <w:t xml:space="preserve"> describes the reference architecture for this study</w:t>
      </w:r>
      <w:r w:rsidRPr="00C303C8">
        <w:rPr>
          <w:lang w:val="en-US"/>
        </w:rPr>
        <w:t>.</w:t>
      </w:r>
    </w:p>
    <w:p w14:paraId="34DB5EA3" w14:textId="3543B148" w:rsidR="006011EA" w:rsidRPr="0038486D" w:rsidRDefault="004B7FFE" w:rsidP="0044627A">
      <w:pPr>
        <w:pStyle w:val="TH"/>
      </w:pPr>
      <w:r w:rsidRPr="0044627A">
        <w:object w:dxaOrig="8205" w:dyaOrig="7335" w14:anchorId="35685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87pt" o:ole="">
            <v:imagedata r:id="rId17" o:title=""/>
          </v:shape>
          <o:OLEObject Type="Embed" ProgID="Visio.Drawing.15" ShapeID="_x0000_i1025" DrawAspect="Content" ObjectID="_1641883576" r:id="rId18"/>
        </w:object>
      </w:r>
    </w:p>
    <w:p w14:paraId="5ECA63C3" w14:textId="50D4A159" w:rsidR="006011EA" w:rsidRPr="0038486D" w:rsidRDefault="006011EA" w:rsidP="006011EA">
      <w:pPr>
        <w:pStyle w:val="TF"/>
        <w:rPr>
          <w:lang w:val="en-US"/>
        </w:rPr>
      </w:pPr>
      <w:r w:rsidRPr="0038486D">
        <w:rPr>
          <w:lang w:val="en-US"/>
        </w:rPr>
        <w:t>Figure 4.3-1: Overview of UAV architecture in a 3GPP System</w:t>
      </w:r>
    </w:p>
    <w:p w14:paraId="156213CC" w14:textId="23AFDAF1" w:rsidR="006011EA" w:rsidRPr="0038486D" w:rsidRDefault="006011EA" w:rsidP="006011EA">
      <w:pPr>
        <w:rPr>
          <w:lang w:val="en-US"/>
        </w:rPr>
      </w:pPr>
      <w:r w:rsidRPr="0038486D">
        <w:rPr>
          <w:lang w:val="en-US"/>
        </w:rPr>
        <w:t>The architecture considers a Third Par</w:t>
      </w:r>
      <w:r w:rsidR="006A3C5F">
        <w:rPr>
          <w:lang w:val="en-US"/>
        </w:rPr>
        <w:t>t</w:t>
      </w:r>
      <w:r w:rsidRPr="0038486D">
        <w:rPr>
          <w:lang w:val="en-US"/>
        </w:rPr>
        <w:t>y Authorized Entity (TPAE), which is not part of the UTM functionality.</w:t>
      </w:r>
    </w:p>
    <w:p w14:paraId="384FA75F" w14:textId="77777777" w:rsidR="006011EA" w:rsidRPr="0038486D" w:rsidRDefault="006011EA" w:rsidP="006011EA">
      <w:pPr>
        <w:rPr>
          <w:lang w:val="en-US"/>
        </w:rPr>
      </w:pPr>
      <w:r w:rsidRPr="0038486D">
        <w:rPr>
          <w:lang w:val="en-US"/>
        </w:rPr>
        <w:t>The following reference points are considered:</w:t>
      </w:r>
    </w:p>
    <w:p w14:paraId="62D4CA91" w14:textId="7970D163" w:rsidR="006011EA" w:rsidRPr="0038486D" w:rsidRDefault="006011EA" w:rsidP="006011EA">
      <w:pPr>
        <w:pStyle w:val="B1"/>
        <w:rPr>
          <w:lang w:val="en-US"/>
        </w:rPr>
      </w:pPr>
      <w:r w:rsidRPr="0038486D">
        <w:rPr>
          <w:lang w:val="en-US"/>
        </w:rPr>
        <w:t>-</w:t>
      </w:r>
      <w:r w:rsidRPr="0038486D">
        <w:rPr>
          <w:lang w:val="en-US"/>
        </w:rPr>
        <w:tab/>
        <w:t>UAV1: interfaces the UAV with the 3GPP system to support UAV authorization, authentication, identification, and tracking.</w:t>
      </w:r>
    </w:p>
    <w:p w14:paraId="186BFB76" w14:textId="3118D36D" w:rsidR="006011EA" w:rsidRPr="0038486D" w:rsidRDefault="006011EA" w:rsidP="006011EA">
      <w:pPr>
        <w:pStyle w:val="B1"/>
        <w:rPr>
          <w:lang w:val="en-US"/>
        </w:rPr>
      </w:pPr>
      <w:r w:rsidRPr="0038486D">
        <w:rPr>
          <w:lang w:val="en-US"/>
        </w:rPr>
        <w:t>-</w:t>
      </w:r>
      <w:r w:rsidRPr="0038486D">
        <w:rPr>
          <w:lang w:val="en-US"/>
        </w:rPr>
        <w:tab/>
        <w:t>UAV2: interfaces a TPAE with the 3GPP system for remote identification and tracking.</w:t>
      </w:r>
    </w:p>
    <w:p w14:paraId="019AAF18" w14:textId="2FE48F0D" w:rsidR="006011EA" w:rsidRPr="0038486D" w:rsidRDefault="006011EA" w:rsidP="006011EA">
      <w:pPr>
        <w:pStyle w:val="NO"/>
        <w:rPr>
          <w:lang w:val="en-US"/>
        </w:rPr>
      </w:pPr>
      <w:r w:rsidRPr="0038486D">
        <w:rPr>
          <w:lang w:val="en-US"/>
        </w:rPr>
        <w:t>NOTE</w:t>
      </w:r>
      <w:r w:rsidR="00C014CF">
        <w:rPr>
          <w:lang w:val="en-US"/>
        </w:rPr>
        <w:t> </w:t>
      </w:r>
      <w:r w:rsidRPr="0038486D">
        <w:rPr>
          <w:lang w:val="en-US"/>
        </w:rPr>
        <w:t>1:</w:t>
      </w:r>
      <w:r w:rsidR="00C014CF">
        <w:rPr>
          <w:lang w:val="en-US"/>
        </w:rPr>
        <w:tab/>
      </w:r>
      <w:r w:rsidR="00C014CF" w:rsidRPr="0038486D">
        <w:rPr>
          <w:lang w:val="en-US"/>
        </w:rPr>
        <w:t xml:space="preserve">The </w:t>
      </w:r>
      <w:r w:rsidRPr="0038486D">
        <w:rPr>
          <w:lang w:val="en-US"/>
        </w:rPr>
        <w:t>semantics of UAV2 are outside the scope of this study. However, the UAV identification information is part of the study.</w:t>
      </w:r>
    </w:p>
    <w:p w14:paraId="263BDB4D" w14:textId="4A4198C1" w:rsidR="006011EA" w:rsidRPr="0038486D" w:rsidRDefault="006011EA" w:rsidP="006011EA">
      <w:pPr>
        <w:pStyle w:val="EditorsNote"/>
        <w:rPr>
          <w:lang w:val="en-US"/>
        </w:rPr>
      </w:pPr>
      <w:r w:rsidRPr="0038486D">
        <w:rPr>
          <w:lang w:val="en-US"/>
        </w:rPr>
        <w:t>Editor</w:t>
      </w:r>
      <w:r w:rsidR="00C014CF">
        <w:rPr>
          <w:lang w:val="en-US"/>
        </w:rPr>
        <w:t>'</w:t>
      </w:r>
      <w:r w:rsidRPr="0038486D">
        <w:rPr>
          <w:lang w:val="en-US"/>
        </w:rPr>
        <w:t xml:space="preserve">s </w:t>
      </w:r>
      <w:r w:rsidR="00C014CF" w:rsidRPr="0038486D">
        <w:rPr>
          <w:lang w:val="en-US"/>
        </w:rPr>
        <w:t>note</w:t>
      </w:r>
      <w:r w:rsidRPr="0038486D">
        <w:rPr>
          <w:lang w:val="en-US"/>
        </w:rPr>
        <w:t>:</w:t>
      </w:r>
      <w:r w:rsidR="00C014CF">
        <w:rPr>
          <w:lang w:val="en-US"/>
        </w:rPr>
        <w:tab/>
      </w:r>
      <w:r w:rsidR="00C014CF" w:rsidRPr="0038486D">
        <w:rPr>
          <w:lang w:val="en-US"/>
        </w:rPr>
        <w:t xml:space="preserve">No </w:t>
      </w:r>
      <w:r w:rsidRPr="0038486D">
        <w:rPr>
          <w:lang w:val="en-US"/>
        </w:rPr>
        <w:t>assumptions are made as to whether UAV2 is a control plane or user plane interface.</w:t>
      </w:r>
    </w:p>
    <w:p w14:paraId="6158D98F" w14:textId="77777777" w:rsidR="006011EA" w:rsidRPr="0038486D" w:rsidRDefault="006011EA" w:rsidP="006011EA">
      <w:pPr>
        <w:pStyle w:val="B1"/>
        <w:rPr>
          <w:lang w:val="en-US"/>
        </w:rPr>
      </w:pPr>
      <w:r w:rsidRPr="0038486D">
        <w:rPr>
          <w:lang w:val="en-US"/>
        </w:rPr>
        <w:t>-</w:t>
      </w:r>
      <w:r w:rsidRPr="0038486D">
        <w:rPr>
          <w:lang w:val="en-US"/>
        </w:rPr>
        <w:tab/>
        <w:t>UAV3: 3GPP user plane connectivity for transporting C2.</w:t>
      </w:r>
    </w:p>
    <w:p w14:paraId="289F3E52" w14:textId="47046F7E" w:rsidR="006011EA" w:rsidRPr="0038486D" w:rsidRDefault="006011EA" w:rsidP="006011EA">
      <w:pPr>
        <w:pStyle w:val="NO"/>
        <w:rPr>
          <w:lang w:val="en-US"/>
        </w:rPr>
      </w:pPr>
      <w:r w:rsidRPr="0038486D">
        <w:rPr>
          <w:lang w:val="en-US"/>
        </w:rPr>
        <w:t>NOTE</w:t>
      </w:r>
      <w:r w:rsidR="00C014CF">
        <w:rPr>
          <w:lang w:val="en-US"/>
        </w:rPr>
        <w:t> </w:t>
      </w:r>
      <w:r w:rsidRPr="0038486D">
        <w:rPr>
          <w:lang w:val="en-US"/>
        </w:rPr>
        <w:t>2:</w:t>
      </w:r>
      <w:r w:rsidR="00C014CF">
        <w:rPr>
          <w:lang w:val="en-US"/>
        </w:rPr>
        <w:tab/>
      </w:r>
      <w:r w:rsidRPr="0038486D">
        <w:rPr>
          <w:lang w:val="en-US"/>
        </w:rPr>
        <w:t>C2 is an application-level protocol, and specific solutions for C2 are outside the scope of this TR. The messaging content of UAV3 is out of scope of this TR</w:t>
      </w:r>
      <w:r w:rsidR="00C014CF">
        <w:rPr>
          <w:lang w:val="en-US"/>
        </w:rPr>
        <w:t>.</w:t>
      </w:r>
    </w:p>
    <w:p w14:paraId="63D0D37B" w14:textId="77777777" w:rsidR="006011EA" w:rsidRPr="0038486D" w:rsidRDefault="006011EA" w:rsidP="006011EA">
      <w:pPr>
        <w:pStyle w:val="B1"/>
      </w:pPr>
      <w:r w:rsidRPr="0038486D">
        <w:rPr>
          <w:lang w:val="en-US"/>
        </w:rPr>
        <w:t>-</w:t>
      </w:r>
      <w:r w:rsidRPr="0038486D">
        <w:rPr>
          <w:lang w:val="en-US"/>
        </w:rPr>
        <w:tab/>
        <w:t xml:space="preserve">UAV4: </w:t>
      </w:r>
      <w:r w:rsidRPr="0038486D">
        <w:t xml:space="preserve">interfaces a </w:t>
      </w:r>
      <w:r w:rsidRPr="0038486D">
        <w:rPr>
          <w:lang w:val="en-US"/>
        </w:rPr>
        <w:t xml:space="preserve">TPAE </w:t>
      </w:r>
      <w:r w:rsidRPr="0038486D">
        <w:t xml:space="preserve">with a UAV </w:t>
      </w:r>
      <w:r w:rsidRPr="0038486D">
        <w:rPr>
          <w:lang w:val="en-US"/>
        </w:rPr>
        <w:t xml:space="preserve">over 3GPP network </w:t>
      </w:r>
      <w:r w:rsidRPr="0038486D">
        <w:t>for:</w:t>
      </w:r>
    </w:p>
    <w:p w14:paraId="5D4E033B" w14:textId="428856DE" w:rsidR="006011EA" w:rsidRPr="0038486D" w:rsidRDefault="006011EA" w:rsidP="006011EA">
      <w:pPr>
        <w:pStyle w:val="B2"/>
      </w:pPr>
      <w:r w:rsidRPr="0038486D">
        <w:t>-</w:t>
      </w:r>
      <w:r w:rsidRPr="0038486D">
        <w:tab/>
        <w:t>Command and control (C2)</w:t>
      </w:r>
      <w:r w:rsidR="00C014CF">
        <w:t>.</w:t>
      </w:r>
    </w:p>
    <w:p w14:paraId="14DEC5BA" w14:textId="77777777" w:rsidR="006011EA" w:rsidRPr="0038486D" w:rsidRDefault="006011EA" w:rsidP="006011EA">
      <w:pPr>
        <w:pStyle w:val="B2"/>
      </w:pPr>
      <w:r w:rsidRPr="0038486D">
        <w:lastRenderedPageBreak/>
        <w:t>-</w:t>
      </w:r>
      <w:r w:rsidRPr="0038486D">
        <w:tab/>
        <w:t>Remote identification (RID) and tracking of the UAV.</w:t>
      </w:r>
    </w:p>
    <w:p w14:paraId="41543B80" w14:textId="24E9D270" w:rsidR="006011EA" w:rsidRPr="0038486D" w:rsidRDefault="006011EA" w:rsidP="006011EA">
      <w:pPr>
        <w:pStyle w:val="NO"/>
        <w:rPr>
          <w:lang w:val="en-US"/>
        </w:rPr>
      </w:pPr>
      <w:r w:rsidRPr="0038486D">
        <w:rPr>
          <w:lang w:val="en-US"/>
        </w:rPr>
        <w:t>NOTE</w:t>
      </w:r>
      <w:r w:rsidR="00C014CF">
        <w:rPr>
          <w:lang w:val="en-US"/>
        </w:rPr>
        <w:t> </w:t>
      </w:r>
      <w:r w:rsidRPr="0038486D">
        <w:rPr>
          <w:lang w:val="en-US"/>
        </w:rPr>
        <w:t>3:</w:t>
      </w:r>
      <w:r w:rsidR="00C014CF">
        <w:rPr>
          <w:lang w:val="en-US"/>
        </w:rPr>
        <w:tab/>
      </w:r>
      <w:r w:rsidR="00C014CF" w:rsidRPr="0038486D">
        <w:rPr>
          <w:lang w:val="en-US"/>
        </w:rPr>
        <w:t xml:space="preserve">At </w:t>
      </w:r>
      <w:r w:rsidRPr="0038486D">
        <w:rPr>
          <w:lang w:val="en-US"/>
        </w:rPr>
        <w:t>any given time, a UAV may be controlled mutually exclusively by an UAVC, a TPAE, or the UTM. Therefore, C2 to a UAV may be either over UAV3 or UAV4.</w:t>
      </w:r>
    </w:p>
    <w:p w14:paraId="577B698D" w14:textId="77777777" w:rsidR="006011EA" w:rsidRPr="0038486D" w:rsidRDefault="006011EA" w:rsidP="006011EA">
      <w:pPr>
        <w:pStyle w:val="B1"/>
      </w:pPr>
      <w:r w:rsidRPr="0038486D">
        <w:rPr>
          <w:lang w:val="en-US"/>
        </w:rPr>
        <w:t>-</w:t>
      </w:r>
      <w:r w:rsidRPr="0038486D">
        <w:rPr>
          <w:lang w:val="en-US"/>
        </w:rPr>
        <w:tab/>
      </w:r>
      <w:r w:rsidRPr="0038486D">
        <w:t>U</w:t>
      </w:r>
      <w:r w:rsidRPr="0038486D">
        <w:rPr>
          <w:lang w:val="en-US"/>
        </w:rPr>
        <w:t>AV</w:t>
      </w:r>
      <w:r w:rsidRPr="0038486D">
        <w:t>5: like U</w:t>
      </w:r>
      <w:r w:rsidRPr="0038486D">
        <w:rPr>
          <w:lang w:val="en-US"/>
        </w:rPr>
        <w:t>AV3</w:t>
      </w:r>
      <w:r w:rsidRPr="0038486D">
        <w:t xml:space="preserve"> but on a transport outside the scope of 3GPP.</w:t>
      </w:r>
    </w:p>
    <w:p w14:paraId="348D2E13" w14:textId="77777777" w:rsidR="006011EA" w:rsidRPr="0038486D" w:rsidRDefault="006011EA" w:rsidP="006011EA">
      <w:pPr>
        <w:pStyle w:val="B1"/>
        <w:rPr>
          <w:lang w:val="en-US"/>
        </w:rPr>
      </w:pPr>
      <w:r w:rsidRPr="0038486D">
        <w:rPr>
          <w:lang w:val="en-US"/>
        </w:rPr>
        <w:t>-</w:t>
      </w:r>
      <w:r w:rsidRPr="0038486D">
        <w:rPr>
          <w:lang w:val="en-US"/>
        </w:rPr>
        <w:tab/>
        <w:t>UAV6: interfaces the 3GPP system with external USS/UTM for functionality exposure, support of identification and tracking, and UAV authorization.</w:t>
      </w:r>
    </w:p>
    <w:p w14:paraId="272D5F4D" w14:textId="77777777" w:rsidR="006011EA" w:rsidRPr="0038486D" w:rsidRDefault="006011EA" w:rsidP="006011EA">
      <w:pPr>
        <w:pStyle w:val="B1"/>
        <w:rPr>
          <w:lang w:val="en-US"/>
        </w:rPr>
      </w:pPr>
      <w:r w:rsidRPr="0038486D">
        <w:rPr>
          <w:lang w:val="en-US"/>
        </w:rPr>
        <w:t>-</w:t>
      </w:r>
      <w:r w:rsidRPr="0038486D">
        <w:rPr>
          <w:lang w:val="en-US"/>
        </w:rPr>
        <w:tab/>
        <w:t xml:space="preserve">UAV7: for RID information sent in broadcast, </w:t>
      </w:r>
      <w:r w:rsidRPr="0038486D">
        <w:t>on a transport outside the scope of 3GPP.</w:t>
      </w:r>
    </w:p>
    <w:p w14:paraId="12ADE2FE" w14:textId="77777777" w:rsidR="006011EA" w:rsidRPr="0038486D" w:rsidRDefault="006011EA" w:rsidP="006011EA">
      <w:pPr>
        <w:pStyle w:val="B1"/>
      </w:pPr>
      <w:r w:rsidRPr="0038486D">
        <w:rPr>
          <w:lang w:val="en-US"/>
        </w:rPr>
        <w:t>-</w:t>
      </w:r>
      <w:r w:rsidRPr="0038486D">
        <w:rPr>
          <w:lang w:val="en-US"/>
        </w:rPr>
        <w:tab/>
        <w:t>UAV8: UAV8 is used for C2 over a transport outside the scope of 3GPP.</w:t>
      </w:r>
    </w:p>
    <w:p w14:paraId="33E9F1D5" w14:textId="5934E0A4" w:rsidR="006011EA" w:rsidRPr="0038486D" w:rsidRDefault="006011EA" w:rsidP="006011EA">
      <w:pPr>
        <w:pStyle w:val="NO"/>
      </w:pPr>
      <w:r w:rsidRPr="0038486D">
        <w:t>NOTE</w:t>
      </w:r>
      <w:r w:rsidR="00C014CF">
        <w:rPr>
          <w:lang w:val="en-US"/>
        </w:rPr>
        <w:t> </w:t>
      </w:r>
      <w:r w:rsidRPr="0038486D">
        <w:rPr>
          <w:lang w:val="en-US"/>
        </w:rPr>
        <w:t>4</w:t>
      </w:r>
      <w:r w:rsidRPr="0038486D">
        <w:t>:</w:t>
      </w:r>
      <w:r w:rsidR="00C014CF">
        <w:tab/>
      </w:r>
      <w:r w:rsidRPr="0038486D">
        <w:t>U</w:t>
      </w:r>
      <w:r w:rsidRPr="0038486D">
        <w:rPr>
          <w:lang w:val="en-US"/>
        </w:rPr>
        <w:t>AV8</w:t>
      </w:r>
      <w:r w:rsidRPr="0038486D">
        <w:t xml:space="preserve"> is outside the scope of 3GPP.</w:t>
      </w:r>
    </w:p>
    <w:p w14:paraId="30EF3DC4" w14:textId="77777777" w:rsidR="006011EA" w:rsidRPr="0038486D" w:rsidRDefault="006011EA" w:rsidP="00FF0B75">
      <w:pPr>
        <w:pStyle w:val="B1"/>
        <w:rPr>
          <w:lang w:val="en-US"/>
        </w:rPr>
      </w:pPr>
      <w:r w:rsidRPr="0038486D">
        <w:rPr>
          <w:lang w:val="en-US"/>
        </w:rPr>
        <w:t>-</w:t>
      </w:r>
      <w:r w:rsidRPr="0038486D">
        <w:rPr>
          <w:lang w:val="en-US"/>
        </w:rPr>
        <w:tab/>
        <w:t>UAV9: UAV9 supports connectivity between the UAV or a networked UAV Controller and the USS/UTM.</w:t>
      </w:r>
    </w:p>
    <w:p w14:paraId="482086B1" w14:textId="7046C157" w:rsidR="006011EA" w:rsidRPr="0038486D" w:rsidRDefault="00FF0B75" w:rsidP="00FF0B75">
      <w:pPr>
        <w:pStyle w:val="B1"/>
      </w:pPr>
      <w:r>
        <w:t>-</w:t>
      </w:r>
      <w:r>
        <w:tab/>
      </w:r>
      <w:r w:rsidR="006011EA" w:rsidRPr="0038486D">
        <w:t>U2U</w:t>
      </w:r>
      <w:r w:rsidR="006011EA" w:rsidRPr="0038486D">
        <w:rPr>
          <w:lang w:val="en-US"/>
        </w:rPr>
        <w:t xml:space="preserve">: supports </w:t>
      </w:r>
      <w:r w:rsidR="006011EA" w:rsidRPr="0038486D">
        <w:t xml:space="preserve">UAV to UAV communications for </w:t>
      </w:r>
      <w:r w:rsidR="006011EA" w:rsidRPr="0038486D">
        <w:rPr>
          <w:lang w:val="en-US"/>
        </w:rPr>
        <w:t xml:space="preserve">broadcast </w:t>
      </w:r>
      <w:r w:rsidR="006011EA" w:rsidRPr="0038486D">
        <w:t>RID.</w:t>
      </w:r>
    </w:p>
    <w:p w14:paraId="491E8C62" w14:textId="0B469C41" w:rsidR="0029723D" w:rsidRPr="00C303C8" w:rsidRDefault="006011EA" w:rsidP="006011EA">
      <w:pPr>
        <w:pStyle w:val="B1"/>
      </w:pPr>
      <w:r w:rsidRPr="0038486D">
        <w:rPr>
          <w:lang w:val="en-US"/>
        </w:rPr>
        <w:t>NOTE</w:t>
      </w:r>
      <w:r w:rsidR="00C014CF">
        <w:rPr>
          <w:lang w:val="en-US"/>
        </w:rPr>
        <w:t> </w:t>
      </w:r>
      <w:r w:rsidRPr="0038486D">
        <w:rPr>
          <w:lang w:val="en-US"/>
        </w:rPr>
        <w:t>5:</w:t>
      </w:r>
      <w:r w:rsidR="00C014CF">
        <w:rPr>
          <w:lang w:val="en-US"/>
        </w:rPr>
        <w:tab/>
      </w:r>
      <w:r w:rsidRPr="0038486D">
        <w:rPr>
          <w:lang w:val="en-US"/>
        </w:rPr>
        <w:t>U2U is outside the scope of this TR.</w:t>
      </w:r>
    </w:p>
    <w:p w14:paraId="33FC5F13" w14:textId="77777777" w:rsidR="0029723D" w:rsidRPr="00C303C8" w:rsidRDefault="0029723D" w:rsidP="0029723D">
      <w:pPr>
        <w:pStyle w:val="Heading1"/>
      </w:pPr>
      <w:bookmarkStart w:id="111" w:name="_Toc510607471"/>
      <w:bookmarkStart w:id="112" w:name="_Toc28869876"/>
      <w:bookmarkStart w:id="113" w:name="_Toc30008176"/>
      <w:bookmarkStart w:id="114" w:name="_Toc31035877"/>
      <w:bookmarkStart w:id="115" w:name="_Toc31037024"/>
      <w:bookmarkStart w:id="116" w:name="_Toc31037098"/>
      <w:bookmarkStart w:id="117" w:name="_Toc31270496"/>
      <w:bookmarkStart w:id="118" w:name="_Toc31270524"/>
      <w:bookmarkStart w:id="119" w:name="_Toc31270552"/>
      <w:bookmarkEnd w:id="74"/>
      <w:r w:rsidRPr="00C303C8">
        <w:t>5</w:t>
      </w:r>
      <w:r w:rsidRPr="00C303C8">
        <w:tab/>
        <w:t>Key Issues</w:t>
      </w:r>
      <w:bookmarkEnd w:id="111"/>
      <w:bookmarkEnd w:id="112"/>
      <w:bookmarkEnd w:id="113"/>
      <w:bookmarkEnd w:id="114"/>
      <w:bookmarkEnd w:id="115"/>
      <w:bookmarkEnd w:id="116"/>
      <w:bookmarkEnd w:id="117"/>
      <w:bookmarkEnd w:id="118"/>
      <w:bookmarkEnd w:id="119"/>
    </w:p>
    <w:p w14:paraId="73D81CB6" w14:textId="0CFE173F" w:rsidR="0029723D" w:rsidRPr="00C303C8" w:rsidRDefault="0029723D" w:rsidP="0029723D">
      <w:pPr>
        <w:pStyle w:val="EditorsNote"/>
        <w:rPr>
          <w:lang w:eastAsia="zh-CN"/>
        </w:rPr>
      </w:pPr>
      <w:bookmarkStart w:id="120" w:name="_Hlk500943653"/>
      <w:r w:rsidRPr="00C303C8">
        <w:t>Editor</w:t>
      </w:r>
      <w:r w:rsidR="00C014CF">
        <w:t>'</w:t>
      </w:r>
      <w:r w:rsidRPr="00C303C8">
        <w:t>s note:</w:t>
      </w:r>
      <w:r w:rsidRPr="00C303C8">
        <w:tab/>
      </w:r>
      <w:r w:rsidRPr="00C303C8">
        <w:rPr>
          <w:lang w:eastAsia="ko-KR"/>
        </w:rPr>
        <w:t>This clause provides a short description of the key issue.</w:t>
      </w:r>
    </w:p>
    <w:p w14:paraId="706D0F1B" w14:textId="77777777" w:rsidR="00416A48" w:rsidRPr="00416A48" w:rsidRDefault="00416A48" w:rsidP="00416A48">
      <w:pPr>
        <w:rPr>
          <w:lang w:eastAsia="zh-CN"/>
        </w:rPr>
      </w:pPr>
      <w:r w:rsidRPr="00416A48">
        <w:rPr>
          <w:lang w:eastAsia="zh-CN"/>
        </w:rPr>
        <w:t>The following issues will investigate architectural changes to address the following issues:</w:t>
      </w:r>
    </w:p>
    <w:p w14:paraId="22E9829C" w14:textId="2B4024CD" w:rsidR="00416A48" w:rsidRPr="00C014CF" w:rsidRDefault="00416A48" w:rsidP="00416A48">
      <w:pPr>
        <w:rPr>
          <w:b/>
          <w:bCs/>
          <w:lang w:val="en-US"/>
        </w:rPr>
      </w:pPr>
      <w:r w:rsidRPr="00C014CF">
        <w:rPr>
          <w:b/>
          <w:bCs/>
        </w:rPr>
        <w:t xml:space="preserve">Issue 1: UAV </w:t>
      </w:r>
      <w:r w:rsidRPr="00C014CF">
        <w:rPr>
          <w:b/>
          <w:bCs/>
          <w:lang w:val="en-US"/>
        </w:rPr>
        <w:t>identification</w:t>
      </w:r>
      <w:r w:rsidR="00C014CF" w:rsidRPr="00C014CF">
        <w:rPr>
          <w:b/>
          <w:bCs/>
          <w:lang w:val="en-US"/>
        </w:rPr>
        <w:t>:</w:t>
      </w:r>
    </w:p>
    <w:p w14:paraId="734461A0" w14:textId="2586B33C" w:rsidR="00416A48" w:rsidRPr="00C014CF" w:rsidRDefault="00416A48" w:rsidP="00416A48">
      <w:pPr>
        <w:pStyle w:val="B1"/>
      </w:pPr>
      <w:r w:rsidRPr="00C014CF">
        <w:t>-</w:t>
      </w:r>
      <w:r w:rsidR="00C014CF" w:rsidRPr="00C014CF">
        <w:tab/>
      </w:r>
      <w:r w:rsidRPr="00C014CF">
        <w:t>What identities are associated to and how are they used by an UAV and/or a UAV Controller in the 3GPP system, and what identities are exchanged with parties outside the 3GPP system (e.g. third party authorized entities for UAV identification) to enable 3GPP system to provide support for UAV authorization, authentication, identification, and tracking of UAVs</w:t>
      </w:r>
      <w:r w:rsidR="00C014CF" w:rsidRPr="00C014CF">
        <w:t>.</w:t>
      </w:r>
    </w:p>
    <w:p w14:paraId="5005826E" w14:textId="3B8D5D6E" w:rsidR="00416A48" w:rsidRPr="00C014CF" w:rsidRDefault="00416A48" w:rsidP="00416A48">
      <w:pPr>
        <w:pStyle w:val="NO"/>
      </w:pPr>
      <w:r w:rsidRPr="00C014CF">
        <w:t>NOTE:</w:t>
      </w:r>
      <w:r w:rsidR="00C014CF" w:rsidRPr="00C014CF">
        <w:tab/>
      </w:r>
      <w:r w:rsidRPr="00C014CF">
        <w:t>UAV identification excludes UAV detection, e.g. by the RAN, and focuses on the assignment and usage of UAV identities in the 3GPP system.</w:t>
      </w:r>
    </w:p>
    <w:p w14:paraId="3630F571" w14:textId="2DFE5399" w:rsidR="00416A48" w:rsidRPr="00C014CF" w:rsidRDefault="00416A48" w:rsidP="00416A48">
      <w:pPr>
        <w:pStyle w:val="B1"/>
      </w:pPr>
      <w:r w:rsidRPr="00C014CF">
        <w:t>-</w:t>
      </w:r>
      <w:r w:rsidR="00C014CF" w:rsidRPr="00C014CF">
        <w:tab/>
        <w:t xml:space="preserve">How </w:t>
      </w:r>
      <w:r w:rsidRPr="00C014CF">
        <w:t>does the 3GPP system interact with the UTM to enable UAV identification</w:t>
      </w:r>
    </w:p>
    <w:p w14:paraId="0F44CA58" w14:textId="4D739E14" w:rsidR="00416A48" w:rsidRPr="00C014CF" w:rsidRDefault="00416A48" w:rsidP="00C014CF">
      <w:pPr>
        <w:rPr>
          <w:b/>
          <w:bCs/>
          <w:lang w:val="en-US"/>
        </w:rPr>
      </w:pPr>
      <w:r w:rsidRPr="00C014CF">
        <w:rPr>
          <w:b/>
          <w:bCs/>
        </w:rPr>
        <w:t>Issue 2: UAV authorization by UTM</w:t>
      </w:r>
      <w:r w:rsidR="00C014CF" w:rsidRPr="00C014CF">
        <w:rPr>
          <w:b/>
          <w:bCs/>
        </w:rPr>
        <w:t>:</w:t>
      </w:r>
    </w:p>
    <w:p w14:paraId="5D1340B9" w14:textId="799A7573" w:rsidR="00416A48" w:rsidRPr="00C014CF" w:rsidRDefault="00416A48" w:rsidP="00C014CF">
      <w:pPr>
        <w:pStyle w:val="B1"/>
      </w:pPr>
      <w:r w:rsidRPr="00C014CF">
        <w:t>-</w:t>
      </w:r>
      <w:r w:rsidR="00C014CF" w:rsidRPr="00C014CF">
        <w:tab/>
        <w:t xml:space="preserve">How </w:t>
      </w:r>
      <w:r w:rsidRPr="00C014CF">
        <w:t>are UAVs authorized for operation in the 3GPP system to enable UAV tracking and identification once the UAV is authorized for flight by the UTM</w:t>
      </w:r>
    </w:p>
    <w:p w14:paraId="46A6E03C" w14:textId="4A4656EA" w:rsidR="00416A48" w:rsidRPr="00C014CF" w:rsidRDefault="00416A48" w:rsidP="00C014CF">
      <w:pPr>
        <w:rPr>
          <w:b/>
          <w:bCs/>
        </w:rPr>
      </w:pPr>
      <w:r w:rsidRPr="00C014CF">
        <w:rPr>
          <w:b/>
          <w:bCs/>
        </w:rPr>
        <w:t>Issue 3: UAV Controller identification</w:t>
      </w:r>
      <w:r w:rsidRPr="00C014CF">
        <w:rPr>
          <w:b/>
          <w:bCs/>
          <w:lang w:val="en-US"/>
        </w:rPr>
        <w:t xml:space="preserve"> and authorization/authentication</w:t>
      </w:r>
      <w:r w:rsidR="00C014CF" w:rsidRPr="00C014CF">
        <w:rPr>
          <w:b/>
          <w:bCs/>
          <w:lang w:val="en-US"/>
        </w:rPr>
        <w:t>:</w:t>
      </w:r>
    </w:p>
    <w:p w14:paraId="0AF52E46" w14:textId="361851E6" w:rsidR="00416A48" w:rsidRPr="00C014CF" w:rsidRDefault="00416A48" w:rsidP="00C014CF">
      <w:pPr>
        <w:pStyle w:val="B1"/>
      </w:pPr>
      <w:r w:rsidRPr="00C014CF">
        <w:t>-</w:t>
      </w:r>
      <w:r w:rsidRPr="00C014CF">
        <w:tab/>
      </w:r>
      <w:r w:rsidR="00C014CF" w:rsidRPr="00C014CF">
        <w:t xml:space="preserve">Whether </w:t>
      </w:r>
      <w:r w:rsidRPr="00C014CF">
        <w:t>and how UAV Controllers need to be authenticated and authorized as part of UAS authentication and authorization, UAV Controller and UAV(s) associated, and UAV Controller to UAV(s) communications authorized</w:t>
      </w:r>
      <w:r w:rsidR="00C014CF" w:rsidRPr="00C014CF">
        <w:t>:</w:t>
      </w:r>
    </w:p>
    <w:p w14:paraId="7AFCEA0D" w14:textId="79F91C8C" w:rsidR="00416A48" w:rsidRPr="00C014CF" w:rsidRDefault="00416A48" w:rsidP="00C014CF">
      <w:pPr>
        <w:pStyle w:val="B2"/>
      </w:pPr>
      <w:r w:rsidRPr="00C014CF">
        <w:t>-</w:t>
      </w:r>
      <w:r w:rsidRPr="00C014CF">
        <w:tab/>
      </w:r>
      <w:r w:rsidR="00C014CF" w:rsidRPr="00C014CF">
        <w:t xml:space="preserve">This </w:t>
      </w:r>
      <w:r w:rsidRPr="00C014CF">
        <w:t>includes identification and authorization/authentication of UAV pilot, UAV controller(s), UAV operator</w:t>
      </w:r>
    </w:p>
    <w:p w14:paraId="53ABDE85" w14:textId="176FBC29" w:rsidR="00416A48" w:rsidRPr="00C014CF" w:rsidRDefault="00416A48" w:rsidP="00C014CF">
      <w:pPr>
        <w:rPr>
          <w:b/>
          <w:bCs/>
        </w:rPr>
      </w:pPr>
      <w:r w:rsidRPr="00C014CF">
        <w:rPr>
          <w:b/>
          <w:bCs/>
        </w:rPr>
        <w:t>Issue 4: UAV and UAV Controllertracking</w:t>
      </w:r>
      <w:r w:rsidR="00C014CF" w:rsidRPr="00C014CF">
        <w:rPr>
          <w:b/>
          <w:bCs/>
        </w:rPr>
        <w:t>:</w:t>
      </w:r>
    </w:p>
    <w:p w14:paraId="03848071" w14:textId="77E86F4C" w:rsidR="00416A48" w:rsidRPr="00C014CF" w:rsidRDefault="00416A48" w:rsidP="00416A48">
      <w:pPr>
        <w:pStyle w:val="B1"/>
      </w:pPr>
      <w:r w:rsidRPr="00C014CF">
        <w:t>-</w:t>
      </w:r>
      <w:r w:rsidRPr="00C014CF">
        <w:tab/>
        <w:t>What information is required for the 3GPP system to track the UAV and the UAV Controller?</w:t>
      </w:r>
    </w:p>
    <w:p w14:paraId="0D4026A7" w14:textId="673B5FD5" w:rsidR="00416A48" w:rsidRPr="00C014CF" w:rsidRDefault="00416A48" w:rsidP="00C014CF">
      <w:pPr>
        <w:rPr>
          <w:b/>
          <w:bCs/>
        </w:rPr>
      </w:pPr>
      <w:r w:rsidRPr="00C014CF">
        <w:rPr>
          <w:b/>
          <w:bCs/>
        </w:rPr>
        <w:t>Issue 5: UAV authorization revocation and (re)authorization failures</w:t>
      </w:r>
      <w:r w:rsidR="00C014CF" w:rsidRPr="00C014CF">
        <w:rPr>
          <w:b/>
          <w:bCs/>
        </w:rPr>
        <w:t>:</w:t>
      </w:r>
    </w:p>
    <w:p w14:paraId="71177F99" w14:textId="77777777" w:rsidR="00416A48" w:rsidRPr="00C014CF" w:rsidRDefault="00416A48" w:rsidP="00416A48">
      <w:pPr>
        <w:pStyle w:val="B1"/>
      </w:pPr>
      <w:r w:rsidRPr="00C014CF">
        <w:t>-</w:t>
      </w:r>
      <w:r w:rsidRPr="00C014CF">
        <w:tab/>
        <w:t>How are UAV handled in case of failed (re)authorization or revocation of authorization by the UTM, considering handling of UAV connectivity with UAV Controller and expected UAV behavior.</w:t>
      </w:r>
    </w:p>
    <w:p w14:paraId="2D8713DC" w14:textId="6095FF70" w:rsidR="00416A48" w:rsidRPr="00C014CF" w:rsidRDefault="00416A48" w:rsidP="00C014CF">
      <w:pPr>
        <w:rPr>
          <w:b/>
          <w:bCs/>
        </w:rPr>
      </w:pPr>
      <w:r w:rsidRPr="00C014CF">
        <w:rPr>
          <w:b/>
          <w:bCs/>
        </w:rPr>
        <w:t>Issue 6: UAV Controller and UAV association</w:t>
      </w:r>
      <w:r w:rsidR="00C014CF" w:rsidRPr="00C014CF">
        <w:rPr>
          <w:b/>
          <w:bCs/>
        </w:rPr>
        <w:t>:</w:t>
      </w:r>
    </w:p>
    <w:p w14:paraId="32119B64" w14:textId="6E970CDA" w:rsidR="00416A48" w:rsidRPr="00C014CF" w:rsidRDefault="00416A48" w:rsidP="00416A48">
      <w:pPr>
        <w:pStyle w:val="B1"/>
      </w:pPr>
      <w:r w:rsidRPr="00C014CF">
        <w:lastRenderedPageBreak/>
        <w:t>-</w:t>
      </w:r>
      <w:r w:rsidRPr="00C014CF">
        <w:tab/>
        <w:t>How are an UAV Controller and a (set of) UAV(s) associated and considered a UAS, e.g. to enable UTM flight mission authorization for the UAS, and to what extent is the 3GPP system involved in the association?</w:t>
      </w:r>
    </w:p>
    <w:p w14:paraId="68831535" w14:textId="02FF6AC6" w:rsidR="00416A48" w:rsidRPr="00C014CF" w:rsidRDefault="00416A48" w:rsidP="00C014CF">
      <w:pPr>
        <w:rPr>
          <w:b/>
          <w:bCs/>
        </w:rPr>
      </w:pPr>
      <w:r w:rsidRPr="00C014CF">
        <w:rPr>
          <w:b/>
          <w:bCs/>
        </w:rPr>
        <w:t>Issue 7: User Plane Connectivity for UAVs</w:t>
      </w:r>
      <w:r w:rsidR="00C014CF" w:rsidRPr="00C014CF">
        <w:rPr>
          <w:b/>
          <w:bCs/>
        </w:rPr>
        <w:t>:</w:t>
      </w:r>
    </w:p>
    <w:p w14:paraId="07D16FD8" w14:textId="5ED9AFAF" w:rsidR="00416A48" w:rsidRPr="00C014CF" w:rsidRDefault="00416A48" w:rsidP="00416A48">
      <w:pPr>
        <w:pStyle w:val="B1"/>
      </w:pPr>
      <w:r w:rsidRPr="00C014CF">
        <w:t>-</w:t>
      </w:r>
      <w:r w:rsidRPr="00C014CF">
        <w:tab/>
        <w:t>How UAV(s) and a UAV Controller establish connectivity in the 3GPP system with the UTM for UAV operation.</w:t>
      </w:r>
    </w:p>
    <w:p w14:paraId="5927DD92" w14:textId="77777777" w:rsidR="0029723D" w:rsidRPr="00C303C8" w:rsidRDefault="0029723D" w:rsidP="0029723D">
      <w:pPr>
        <w:pStyle w:val="Heading1"/>
        <w:rPr>
          <w:lang w:eastAsia="zh-CN"/>
        </w:rPr>
      </w:pPr>
      <w:bookmarkStart w:id="121" w:name="_Toc510607478"/>
      <w:bookmarkStart w:id="122" w:name="_Toc28869877"/>
      <w:bookmarkStart w:id="123" w:name="_Toc30008177"/>
      <w:bookmarkStart w:id="124" w:name="_Toc31035878"/>
      <w:bookmarkStart w:id="125" w:name="_Toc31037025"/>
      <w:bookmarkStart w:id="126" w:name="_Toc31037099"/>
      <w:bookmarkStart w:id="127" w:name="_Toc31270497"/>
      <w:bookmarkStart w:id="128" w:name="_Toc31270525"/>
      <w:bookmarkStart w:id="129" w:name="_Toc31270553"/>
      <w:bookmarkEnd w:id="120"/>
      <w:r w:rsidRPr="00C303C8">
        <w:t>6</w:t>
      </w:r>
      <w:r w:rsidRPr="00C303C8">
        <w:tab/>
        <w:t>Solutions</w:t>
      </w:r>
      <w:bookmarkEnd w:id="121"/>
      <w:bookmarkEnd w:id="122"/>
      <w:bookmarkEnd w:id="123"/>
      <w:bookmarkEnd w:id="124"/>
      <w:bookmarkEnd w:id="125"/>
      <w:bookmarkEnd w:id="126"/>
      <w:bookmarkEnd w:id="127"/>
      <w:bookmarkEnd w:id="128"/>
      <w:bookmarkEnd w:id="129"/>
    </w:p>
    <w:p w14:paraId="696C1496" w14:textId="30C7AFA3" w:rsidR="0029723D" w:rsidRPr="00C303C8" w:rsidRDefault="0029723D" w:rsidP="0029723D">
      <w:pPr>
        <w:pStyle w:val="EditorsNote"/>
      </w:pPr>
      <w:r w:rsidRPr="00C303C8">
        <w:t>Editor</w:t>
      </w:r>
      <w:r w:rsidR="00C014CF">
        <w:t>'</w:t>
      </w:r>
      <w:r w:rsidRPr="00C303C8">
        <w:t>s note:</w:t>
      </w:r>
      <w:r w:rsidRPr="00C303C8">
        <w:tab/>
        <w:t>This clause is intended to document the agreed architecture solutions. Each solution should clearly describe which of the key issues it covers and how.</w:t>
      </w:r>
    </w:p>
    <w:p w14:paraId="725EA391" w14:textId="77777777" w:rsidR="0029723D" w:rsidRDefault="0029723D" w:rsidP="0029723D">
      <w:pPr>
        <w:pStyle w:val="Heading2"/>
        <w:rPr>
          <w:lang w:eastAsia="zh-CN"/>
        </w:rPr>
      </w:pPr>
      <w:bookmarkStart w:id="130" w:name="_Toc23232155"/>
      <w:bookmarkStart w:id="131" w:name="_Toc23238463"/>
      <w:bookmarkStart w:id="132" w:name="_Toc23239069"/>
      <w:bookmarkStart w:id="133" w:name="_Toc23244489"/>
      <w:bookmarkStart w:id="134" w:name="_Toc26520137"/>
      <w:bookmarkStart w:id="135" w:name="_Toc26530875"/>
      <w:bookmarkStart w:id="136" w:name="_Toc26530925"/>
      <w:bookmarkStart w:id="137" w:name="_Toc26530974"/>
      <w:bookmarkStart w:id="138" w:name="_Toc28869878"/>
      <w:bookmarkStart w:id="139" w:name="_Toc30008178"/>
      <w:bookmarkStart w:id="140" w:name="_Toc31035879"/>
      <w:bookmarkStart w:id="141" w:name="_Toc31037026"/>
      <w:bookmarkStart w:id="142" w:name="_Toc31037100"/>
      <w:bookmarkStart w:id="143" w:name="_Toc510607499"/>
      <w:bookmarkStart w:id="144" w:name="_Toc31270498"/>
      <w:bookmarkStart w:id="145" w:name="_Toc31270526"/>
      <w:bookmarkStart w:id="146"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4"/>
      <w:bookmarkEnd w:id="145"/>
      <w:bookmarkEnd w:id="146"/>
    </w:p>
    <w:p w14:paraId="33B5F327" w14:textId="77777777" w:rsidR="0029723D" w:rsidRDefault="0029723D" w:rsidP="0029723D">
      <w:pPr>
        <w:pStyle w:val="TH"/>
      </w:pPr>
      <w:r w:rsidRPr="00BC4377">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29723D" w:rsidRPr="00BC4377" w14:paraId="1E371072" w14:textId="77777777" w:rsidTr="00C014CF">
        <w:trPr>
          <w:cantSplit/>
          <w:trHeight w:val="243"/>
          <w:jc w:val="center"/>
        </w:trPr>
        <w:tc>
          <w:tcPr>
            <w:tcW w:w="1168" w:type="dxa"/>
            <w:shd w:val="clear" w:color="auto" w:fill="auto"/>
          </w:tcPr>
          <w:p w14:paraId="663DF436" w14:textId="77777777" w:rsidR="0029723D" w:rsidRPr="00BC4377" w:rsidRDefault="0029723D" w:rsidP="007D4695">
            <w:pPr>
              <w:pStyle w:val="TAC"/>
            </w:pPr>
          </w:p>
        </w:tc>
        <w:tc>
          <w:tcPr>
            <w:tcW w:w="2938" w:type="dxa"/>
            <w:gridSpan w:val="4"/>
            <w:shd w:val="clear" w:color="auto" w:fill="auto"/>
          </w:tcPr>
          <w:p w14:paraId="71CE9BAC" w14:textId="77777777" w:rsidR="0029723D" w:rsidRPr="00BC4377" w:rsidRDefault="0029723D" w:rsidP="007D4695">
            <w:pPr>
              <w:pStyle w:val="TAH"/>
            </w:pPr>
            <w:r w:rsidRPr="00BC4377">
              <w:t>Key Issues</w:t>
            </w:r>
          </w:p>
        </w:tc>
      </w:tr>
      <w:tr w:rsidR="0029723D" w:rsidRPr="00BC4377" w14:paraId="05FCDE88" w14:textId="77777777" w:rsidTr="00C014CF">
        <w:trPr>
          <w:cantSplit/>
          <w:trHeight w:val="261"/>
          <w:jc w:val="center"/>
        </w:trPr>
        <w:tc>
          <w:tcPr>
            <w:tcW w:w="1168" w:type="dxa"/>
            <w:shd w:val="clear" w:color="auto" w:fill="auto"/>
          </w:tcPr>
          <w:p w14:paraId="417E9BBD" w14:textId="77777777" w:rsidR="0029723D" w:rsidRPr="00BC4377" w:rsidRDefault="0029723D" w:rsidP="007D4695">
            <w:pPr>
              <w:pStyle w:val="TAH"/>
            </w:pPr>
            <w:r w:rsidRPr="00BC4377">
              <w:t>Solutions</w:t>
            </w:r>
          </w:p>
        </w:tc>
        <w:tc>
          <w:tcPr>
            <w:tcW w:w="868" w:type="dxa"/>
            <w:shd w:val="clear" w:color="auto" w:fill="auto"/>
          </w:tcPr>
          <w:p w14:paraId="31296F96" w14:textId="77777777" w:rsidR="0029723D" w:rsidRPr="00BC4377" w:rsidRDefault="0029723D" w:rsidP="007D4695">
            <w:pPr>
              <w:pStyle w:val="TAH"/>
            </w:pPr>
            <w:r>
              <w:t>1</w:t>
            </w:r>
          </w:p>
        </w:tc>
        <w:tc>
          <w:tcPr>
            <w:tcW w:w="698" w:type="dxa"/>
            <w:shd w:val="clear" w:color="auto" w:fill="auto"/>
          </w:tcPr>
          <w:p w14:paraId="1DAAA3BD" w14:textId="77777777" w:rsidR="0029723D" w:rsidRPr="00BC4377" w:rsidRDefault="0029723D" w:rsidP="007D4695">
            <w:pPr>
              <w:pStyle w:val="TAH"/>
            </w:pPr>
            <w:r>
              <w:t>2</w:t>
            </w:r>
          </w:p>
        </w:tc>
        <w:tc>
          <w:tcPr>
            <w:tcW w:w="668" w:type="dxa"/>
            <w:shd w:val="clear" w:color="auto" w:fill="auto"/>
          </w:tcPr>
          <w:p w14:paraId="36583FC2" w14:textId="77777777" w:rsidR="0029723D" w:rsidRPr="00BC4377" w:rsidRDefault="0029723D" w:rsidP="007D4695">
            <w:pPr>
              <w:pStyle w:val="TAH"/>
            </w:pPr>
            <w:r>
              <w:t>3</w:t>
            </w:r>
          </w:p>
        </w:tc>
        <w:tc>
          <w:tcPr>
            <w:tcW w:w="704" w:type="dxa"/>
            <w:shd w:val="clear" w:color="auto" w:fill="auto"/>
          </w:tcPr>
          <w:p w14:paraId="7292D4DC" w14:textId="77777777" w:rsidR="0029723D" w:rsidRDefault="0029723D" w:rsidP="007D4695">
            <w:pPr>
              <w:pStyle w:val="TAH"/>
            </w:pPr>
            <w:r>
              <w:t>4</w:t>
            </w:r>
          </w:p>
        </w:tc>
      </w:tr>
      <w:tr w:rsidR="0029723D" w:rsidRPr="00BC4377" w14:paraId="61FD2A5C" w14:textId="77777777" w:rsidTr="00C014CF">
        <w:trPr>
          <w:cantSplit/>
          <w:trHeight w:val="243"/>
          <w:jc w:val="center"/>
        </w:trPr>
        <w:tc>
          <w:tcPr>
            <w:tcW w:w="1168" w:type="dxa"/>
            <w:shd w:val="clear" w:color="auto" w:fill="auto"/>
          </w:tcPr>
          <w:p w14:paraId="50F1BC61" w14:textId="77777777" w:rsidR="0029723D" w:rsidRPr="00BC4377" w:rsidRDefault="0029723D" w:rsidP="007D4695">
            <w:pPr>
              <w:pStyle w:val="TAH"/>
            </w:pPr>
            <w:r>
              <w:t>1</w:t>
            </w:r>
          </w:p>
        </w:tc>
        <w:tc>
          <w:tcPr>
            <w:tcW w:w="868" w:type="dxa"/>
            <w:shd w:val="clear" w:color="auto" w:fill="auto"/>
          </w:tcPr>
          <w:p w14:paraId="64D4BF2F" w14:textId="676F04AF" w:rsidR="0029723D" w:rsidRPr="00BC4377" w:rsidRDefault="0029723D" w:rsidP="007D4695">
            <w:pPr>
              <w:pStyle w:val="TAC"/>
            </w:pPr>
          </w:p>
        </w:tc>
        <w:tc>
          <w:tcPr>
            <w:tcW w:w="698" w:type="dxa"/>
            <w:shd w:val="clear" w:color="auto" w:fill="auto"/>
          </w:tcPr>
          <w:p w14:paraId="50B76822" w14:textId="77777777" w:rsidR="0029723D" w:rsidRPr="00BC4377" w:rsidRDefault="0029723D" w:rsidP="007D4695">
            <w:pPr>
              <w:pStyle w:val="TAC"/>
            </w:pPr>
          </w:p>
        </w:tc>
        <w:tc>
          <w:tcPr>
            <w:tcW w:w="668" w:type="dxa"/>
            <w:shd w:val="clear" w:color="auto" w:fill="auto"/>
          </w:tcPr>
          <w:p w14:paraId="2722B612" w14:textId="77777777" w:rsidR="0029723D" w:rsidRPr="00BC4377" w:rsidRDefault="0029723D" w:rsidP="007D4695">
            <w:pPr>
              <w:pStyle w:val="TAC"/>
            </w:pPr>
          </w:p>
        </w:tc>
        <w:tc>
          <w:tcPr>
            <w:tcW w:w="704" w:type="dxa"/>
            <w:shd w:val="clear" w:color="auto" w:fill="auto"/>
          </w:tcPr>
          <w:p w14:paraId="79AFA295" w14:textId="56D58D55" w:rsidR="0029723D" w:rsidRPr="00BC4377" w:rsidRDefault="00FF0B75" w:rsidP="007D4695">
            <w:pPr>
              <w:pStyle w:val="TAC"/>
            </w:pPr>
            <w:r>
              <w:t>X</w:t>
            </w:r>
          </w:p>
        </w:tc>
      </w:tr>
      <w:tr w:rsidR="0029723D" w:rsidRPr="00BC4377" w14:paraId="56DB5C2C" w14:textId="77777777" w:rsidTr="00C014CF">
        <w:trPr>
          <w:cantSplit/>
          <w:trHeight w:val="261"/>
          <w:jc w:val="center"/>
        </w:trPr>
        <w:tc>
          <w:tcPr>
            <w:tcW w:w="1168" w:type="dxa"/>
            <w:shd w:val="clear" w:color="auto" w:fill="auto"/>
          </w:tcPr>
          <w:p w14:paraId="484EEB8E" w14:textId="77777777" w:rsidR="0029723D" w:rsidRPr="00BC4377" w:rsidRDefault="0029723D" w:rsidP="007D4695">
            <w:pPr>
              <w:pStyle w:val="TAH"/>
            </w:pPr>
            <w:r>
              <w:t>2</w:t>
            </w:r>
          </w:p>
        </w:tc>
        <w:tc>
          <w:tcPr>
            <w:tcW w:w="868" w:type="dxa"/>
            <w:shd w:val="clear" w:color="auto" w:fill="auto"/>
          </w:tcPr>
          <w:p w14:paraId="16AF8227" w14:textId="47F5E5F2" w:rsidR="0029723D" w:rsidRPr="00BC4377" w:rsidRDefault="0029723D" w:rsidP="007D4695">
            <w:pPr>
              <w:pStyle w:val="TAC"/>
            </w:pPr>
          </w:p>
        </w:tc>
        <w:tc>
          <w:tcPr>
            <w:tcW w:w="698" w:type="dxa"/>
            <w:shd w:val="clear" w:color="auto" w:fill="auto"/>
          </w:tcPr>
          <w:p w14:paraId="6620C44B" w14:textId="77777777" w:rsidR="0029723D" w:rsidRPr="00BC4377" w:rsidRDefault="0029723D" w:rsidP="007D4695">
            <w:pPr>
              <w:pStyle w:val="TAC"/>
            </w:pPr>
          </w:p>
        </w:tc>
        <w:tc>
          <w:tcPr>
            <w:tcW w:w="668" w:type="dxa"/>
            <w:shd w:val="clear" w:color="auto" w:fill="auto"/>
          </w:tcPr>
          <w:p w14:paraId="12175EF2" w14:textId="77777777" w:rsidR="0029723D" w:rsidRPr="00BC4377" w:rsidRDefault="0029723D" w:rsidP="007D4695">
            <w:pPr>
              <w:pStyle w:val="TAC"/>
            </w:pPr>
          </w:p>
        </w:tc>
        <w:tc>
          <w:tcPr>
            <w:tcW w:w="704" w:type="dxa"/>
            <w:shd w:val="clear" w:color="auto" w:fill="auto"/>
          </w:tcPr>
          <w:p w14:paraId="25A21A65" w14:textId="77777777" w:rsidR="0029723D" w:rsidRPr="00BC4377" w:rsidRDefault="0029723D" w:rsidP="007D4695">
            <w:pPr>
              <w:pStyle w:val="TAC"/>
            </w:pPr>
          </w:p>
        </w:tc>
      </w:tr>
      <w:tr w:rsidR="0029723D" w:rsidRPr="00BC4377" w14:paraId="72DB6DAF" w14:textId="77777777" w:rsidTr="00C014CF">
        <w:trPr>
          <w:cantSplit/>
          <w:trHeight w:val="243"/>
          <w:jc w:val="center"/>
        </w:trPr>
        <w:tc>
          <w:tcPr>
            <w:tcW w:w="1168" w:type="dxa"/>
            <w:shd w:val="clear" w:color="auto" w:fill="auto"/>
          </w:tcPr>
          <w:p w14:paraId="386BE8C4" w14:textId="77777777" w:rsidR="0029723D" w:rsidRPr="00BC4377" w:rsidRDefault="0029723D" w:rsidP="007D4695">
            <w:pPr>
              <w:pStyle w:val="TAH"/>
            </w:pPr>
            <w:r>
              <w:t>3</w:t>
            </w:r>
          </w:p>
        </w:tc>
        <w:tc>
          <w:tcPr>
            <w:tcW w:w="868" w:type="dxa"/>
            <w:shd w:val="clear" w:color="auto" w:fill="auto"/>
          </w:tcPr>
          <w:p w14:paraId="1ECD6672" w14:textId="4E93F8EE" w:rsidR="0029723D" w:rsidRPr="00BC4377" w:rsidRDefault="0029723D" w:rsidP="007D4695">
            <w:pPr>
              <w:pStyle w:val="TAC"/>
            </w:pPr>
          </w:p>
        </w:tc>
        <w:tc>
          <w:tcPr>
            <w:tcW w:w="698" w:type="dxa"/>
            <w:shd w:val="clear" w:color="auto" w:fill="auto"/>
          </w:tcPr>
          <w:p w14:paraId="48DFE294" w14:textId="77777777" w:rsidR="0029723D" w:rsidRPr="00BC4377" w:rsidRDefault="0029723D" w:rsidP="007D4695">
            <w:pPr>
              <w:pStyle w:val="TAC"/>
            </w:pPr>
          </w:p>
        </w:tc>
        <w:tc>
          <w:tcPr>
            <w:tcW w:w="668" w:type="dxa"/>
            <w:shd w:val="clear" w:color="auto" w:fill="auto"/>
          </w:tcPr>
          <w:p w14:paraId="50042653" w14:textId="77777777" w:rsidR="0029723D" w:rsidRPr="00BC4377" w:rsidRDefault="0029723D" w:rsidP="007D4695">
            <w:pPr>
              <w:pStyle w:val="TAC"/>
            </w:pPr>
          </w:p>
        </w:tc>
        <w:tc>
          <w:tcPr>
            <w:tcW w:w="704" w:type="dxa"/>
            <w:shd w:val="clear" w:color="auto" w:fill="auto"/>
          </w:tcPr>
          <w:p w14:paraId="4A3F20D5" w14:textId="77777777" w:rsidR="0029723D" w:rsidRPr="00BC4377" w:rsidRDefault="0029723D" w:rsidP="007D4695">
            <w:pPr>
              <w:pStyle w:val="TAC"/>
            </w:pPr>
          </w:p>
        </w:tc>
      </w:tr>
      <w:tr w:rsidR="0029723D" w:rsidRPr="00BC4377" w14:paraId="3661F369" w14:textId="77777777" w:rsidTr="00C014CF">
        <w:trPr>
          <w:cantSplit/>
          <w:trHeight w:val="261"/>
          <w:jc w:val="center"/>
        </w:trPr>
        <w:tc>
          <w:tcPr>
            <w:tcW w:w="1168" w:type="dxa"/>
            <w:shd w:val="clear" w:color="auto" w:fill="auto"/>
          </w:tcPr>
          <w:p w14:paraId="670BB866" w14:textId="77777777" w:rsidR="0029723D" w:rsidRPr="00BC4377" w:rsidRDefault="0029723D" w:rsidP="007D4695">
            <w:pPr>
              <w:pStyle w:val="TAH"/>
            </w:pPr>
          </w:p>
        </w:tc>
        <w:tc>
          <w:tcPr>
            <w:tcW w:w="868" w:type="dxa"/>
            <w:shd w:val="clear" w:color="auto" w:fill="auto"/>
          </w:tcPr>
          <w:p w14:paraId="47AE1B90" w14:textId="77777777" w:rsidR="0029723D" w:rsidRPr="00BC4377" w:rsidRDefault="0029723D" w:rsidP="007D4695">
            <w:pPr>
              <w:pStyle w:val="TAC"/>
            </w:pPr>
          </w:p>
        </w:tc>
        <w:tc>
          <w:tcPr>
            <w:tcW w:w="698" w:type="dxa"/>
            <w:shd w:val="clear" w:color="auto" w:fill="auto"/>
          </w:tcPr>
          <w:p w14:paraId="7D643C79" w14:textId="77777777" w:rsidR="0029723D" w:rsidRPr="00BC4377" w:rsidRDefault="0029723D" w:rsidP="007D4695">
            <w:pPr>
              <w:pStyle w:val="TAC"/>
            </w:pPr>
          </w:p>
        </w:tc>
        <w:tc>
          <w:tcPr>
            <w:tcW w:w="668" w:type="dxa"/>
            <w:shd w:val="clear" w:color="auto" w:fill="auto"/>
          </w:tcPr>
          <w:p w14:paraId="0970F402" w14:textId="77777777" w:rsidR="0029723D" w:rsidRPr="00BC4377" w:rsidRDefault="0029723D" w:rsidP="007D4695">
            <w:pPr>
              <w:pStyle w:val="TAC"/>
            </w:pPr>
          </w:p>
        </w:tc>
        <w:tc>
          <w:tcPr>
            <w:tcW w:w="704" w:type="dxa"/>
            <w:shd w:val="clear" w:color="auto" w:fill="auto"/>
          </w:tcPr>
          <w:p w14:paraId="4D4DA28E" w14:textId="77777777" w:rsidR="0029723D" w:rsidRPr="00BC4377" w:rsidRDefault="0029723D" w:rsidP="007D4695">
            <w:pPr>
              <w:pStyle w:val="TAC"/>
            </w:pPr>
          </w:p>
        </w:tc>
      </w:tr>
      <w:tr w:rsidR="0029723D" w:rsidRPr="00BC4377" w14:paraId="0FE83F42" w14:textId="77777777" w:rsidTr="00C014CF">
        <w:trPr>
          <w:cantSplit/>
          <w:trHeight w:val="243"/>
          <w:jc w:val="center"/>
        </w:trPr>
        <w:tc>
          <w:tcPr>
            <w:tcW w:w="1168" w:type="dxa"/>
            <w:shd w:val="clear" w:color="auto" w:fill="auto"/>
          </w:tcPr>
          <w:p w14:paraId="66C3C41B" w14:textId="77777777" w:rsidR="0029723D" w:rsidRPr="00BC4377" w:rsidRDefault="0029723D" w:rsidP="007D4695">
            <w:pPr>
              <w:pStyle w:val="TAH"/>
            </w:pPr>
          </w:p>
        </w:tc>
        <w:tc>
          <w:tcPr>
            <w:tcW w:w="868" w:type="dxa"/>
            <w:shd w:val="clear" w:color="auto" w:fill="auto"/>
          </w:tcPr>
          <w:p w14:paraId="7F472C27" w14:textId="77777777" w:rsidR="0029723D" w:rsidRPr="00BC4377" w:rsidRDefault="0029723D" w:rsidP="007D4695">
            <w:pPr>
              <w:pStyle w:val="TAC"/>
            </w:pPr>
          </w:p>
        </w:tc>
        <w:tc>
          <w:tcPr>
            <w:tcW w:w="698" w:type="dxa"/>
            <w:shd w:val="clear" w:color="auto" w:fill="auto"/>
          </w:tcPr>
          <w:p w14:paraId="6875C708" w14:textId="77777777" w:rsidR="0029723D" w:rsidRPr="00BC4377" w:rsidRDefault="0029723D" w:rsidP="007D4695">
            <w:pPr>
              <w:pStyle w:val="TAC"/>
            </w:pPr>
          </w:p>
        </w:tc>
        <w:tc>
          <w:tcPr>
            <w:tcW w:w="668" w:type="dxa"/>
            <w:shd w:val="clear" w:color="auto" w:fill="auto"/>
          </w:tcPr>
          <w:p w14:paraId="09616948" w14:textId="77777777" w:rsidR="0029723D" w:rsidRPr="00BC4377" w:rsidRDefault="0029723D" w:rsidP="007D4695">
            <w:pPr>
              <w:pStyle w:val="TAC"/>
            </w:pPr>
          </w:p>
        </w:tc>
        <w:tc>
          <w:tcPr>
            <w:tcW w:w="704" w:type="dxa"/>
            <w:shd w:val="clear" w:color="auto" w:fill="auto"/>
          </w:tcPr>
          <w:p w14:paraId="7910ADCB" w14:textId="77777777" w:rsidR="0029723D" w:rsidRPr="00BC4377" w:rsidRDefault="0029723D" w:rsidP="007D4695">
            <w:pPr>
              <w:pStyle w:val="TAC"/>
            </w:pPr>
          </w:p>
        </w:tc>
      </w:tr>
    </w:tbl>
    <w:p w14:paraId="5BCF79DA" w14:textId="77777777" w:rsidR="0029723D" w:rsidRPr="00BC4377" w:rsidRDefault="0029723D" w:rsidP="0029723D">
      <w:pPr>
        <w:rPr>
          <w:lang w:eastAsia="zh-CN"/>
        </w:rPr>
      </w:pPr>
    </w:p>
    <w:p w14:paraId="4DE3FB2E" w14:textId="2CA7BAB0" w:rsidR="00FF0B75" w:rsidRPr="00F26449" w:rsidRDefault="00FF0B75" w:rsidP="00470617">
      <w:pPr>
        <w:pStyle w:val="Heading2"/>
        <w:rPr>
          <w:lang w:eastAsia="zh-CN"/>
        </w:rPr>
      </w:pPr>
      <w:bookmarkStart w:id="147" w:name="_Toc31037101"/>
      <w:bookmarkStart w:id="148" w:name="_Toc26173046"/>
      <w:bookmarkStart w:id="149" w:name="_Toc26516366"/>
      <w:bookmarkStart w:id="150" w:name="_Toc510607500"/>
      <w:bookmarkStart w:id="151" w:name="_Toc28869880"/>
      <w:bookmarkStart w:id="152" w:name="_Toc30008180"/>
      <w:bookmarkStart w:id="153" w:name="_Toc31035881"/>
      <w:bookmarkStart w:id="154" w:name="_Toc31270499"/>
      <w:bookmarkStart w:id="155" w:name="_Toc31270527"/>
      <w:bookmarkStart w:id="156" w:name="_Toc31270555"/>
      <w:bookmarkEnd w:id="143"/>
      <w:r>
        <w:t>6</w:t>
      </w:r>
      <w:r w:rsidRPr="00F26449">
        <w:t>.</w:t>
      </w:r>
      <w:r>
        <w:t>1</w:t>
      </w:r>
      <w:r w:rsidRPr="00F26449">
        <w:tab/>
        <w:t xml:space="preserve">Solution </w:t>
      </w:r>
      <w:r>
        <w:t>1</w:t>
      </w:r>
      <w:r w:rsidRPr="00F26449">
        <w:t>: Identification of UAVs in a target area</w:t>
      </w:r>
      <w:bookmarkEnd w:id="147"/>
      <w:bookmarkEnd w:id="154"/>
      <w:bookmarkEnd w:id="155"/>
      <w:bookmarkEnd w:id="156"/>
    </w:p>
    <w:p w14:paraId="3E27E72E" w14:textId="7FB73690" w:rsidR="00FF0B75" w:rsidRPr="00F26449" w:rsidRDefault="00FF0B75" w:rsidP="00470617">
      <w:pPr>
        <w:pStyle w:val="Heading3"/>
      </w:pPr>
      <w:bookmarkStart w:id="157" w:name="_Toc26173047"/>
      <w:bookmarkStart w:id="158" w:name="_Toc26516367"/>
      <w:bookmarkStart w:id="159" w:name="_Toc31037102"/>
      <w:bookmarkStart w:id="160" w:name="_Toc31270500"/>
      <w:bookmarkStart w:id="161" w:name="_Toc31270528"/>
      <w:bookmarkStart w:id="162" w:name="_Toc31270556"/>
      <w:r>
        <w:t>6</w:t>
      </w:r>
      <w:r w:rsidRPr="00F26449">
        <w:t>.</w:t>
      </w:r>
      <w:r>
        <w:t>1</w:t>
      </w:r>
      <w:r w:rsidRPr="00F26449">
        <w:t>.1</w:t>
      </w:r>
      <w:r w:rsidRPr="00F26449">
        <w:tab/>
        <w:t>Introduction</w:t>
      </w:r>
      <w:bookmarkEnd w:id="157"/>
      <w:bookmarkEnd w:id="158"/>
      <w:bookmarkEnd w:id="159"/>
      <w:bookmarkEnd w:id="160"/>
      <w:bookmarkEnd w:id="161"/>
      <w:bookmarkEnd w:id="162"/>
    </w:p>
    <w:p w14:paraId="1BDCB6E4" w14:textId="77777777" w:rsidR="00FF0B75" w:rsidRPr="00F26449" w:rsidRDefault="00FF0B75" w:rsidP="00FF0B75">
      <w:pPr>
        <w:rPr>
          <w:rFonts w:eastAsia="SimSun"/>
          <w:lang w:val="en-US" w:eastAsia="zh-CN"/>
        </w:rPr>
      </w:pPr>
      <w:r w:rsidRPr="00F26449">
        <w:rPr>
          <w:rFonts w:eastAsia="SimSun"/>
          <w:lang w:eastAsia="zh-CN"/>
        </w:rPr>
        <w:t>This solution addresses the key issue #4.</w:t>
      </w:r>
    </w:p>
    <w:p w14:paraId="7D6100DF" w14:textId="485BD110" w:rsidR="00FF0B75" w:rsidRPr="00F26449" w:rsidRDefault="00FF0B75" w:rsidP="00FF0B75">
      <w:pPr>
        <w:pStyle w:val="EditorsNote"/>
      </w:pPr>
      <w:r w:rsidRPr="00F26449">
        <w:t>Editor</w:t>
      </w:r>
      <w:r w:rsidR="00C014CF">
        <w:t>'</w:t>
      </w:r>
      <w:r w:rsidRPr="00F26449">
        <w:t>s note:</w:t>
      </w:r>
      <w:r w:rsidRPr="00F26449">
        <w:tab/>
        <w:t>This solution applies only to 5GS.</w:t>
      </w:r>
    </w:p>
    <w:p w14:paraId="0D6B661F" w14:textId="3A991DE9" w:rsidR="00FF0B75" w:rsidRPr="00F26449" w:rsidRDefault="00FF0B75" w:rsidP="00FF0B75">
      <w:pPr>
        <w:pStyle w:val="EditorsNote"/>
      </w:pPr>
      <w:r w:rsidRPr="00F26449">
        <w:t>Editor</w:t>
      </w:r>
      <w:r w:rsidR="00C014CF">
        <w:t>'</w:t>
      </w:r>
      <w:r w:rsidRPr="00F26449">
        <w:t>s note:</w:t>
      </w:r>
      <w:r w:rsidRPr="00F26449">
        <w:tab/>
        <w:t>The reference to the specific requirements for this solution is FFS.</w:t>
      </w:r>
    </w:p>
    <w:p w14:paraId="6C397785" w14:textId="77777777" w:rsidR="00FF0B75" w:rsidRPr="00F26449" w:rsidRDefault="00FF0B75" w:rsidP="00FF0B75">
      <w:r w:rsidRPr="00F26449">
        <w:t xml:space="preserve">For live </w:t>
      </w:r>
      <w:r w:rsidRPr="00F26449">
        <w:rPr>
          <w:lang w:val="en-US" w:eastAsia="en-GB"/>
        </w:rPr>
        <w:t>data acquisition by law enforcement</w:t>
      </w:r>
      <w:r w:rsidRPr="00F26449">
        <w:t xml:space="preserve">, UTM may query the 3GPP system </w:t>
      </w:r>
      <w:r w:rsidRPr="004A1FCF">
        <w:t xml:space="preserve">to identify </w:t>
      </w:r>
      <w:r w:rsidRPr="00FF0B75">
        <w:t>whether there are</w:t>
      </w:r>
      <w:r w:rsidRPr="00F26449" w:rsidDel="00387182">
        <w:t xml:space="preserve"> </w:t>
      </w:r>
      <w:r w:rsidRPr="00F26449">
        <w:t>any UAV in the target area.</w:t>
      </w:r>
    </w:p>
    <w:p w14:paraId="73AB155C" w14:textId="2B455A7A" w:rsidR="00FF0B75" w:rsidRPr="00F26449" w:rsidRDefault="00C014CF" w:rsidP="00FF0B75">
      <w:pPr>
        <w:rPr>
          <w:rFonts w:eastAsia="MS Mincho"/>
        </w:rPr>
      </w:pPr>
      <w:r>
        <w:rPr>
          <w:rFonts w:eastAsia="MS Mincho"/>
        </w:rPr>
        <w:t>The solution is based on the UTM definition and UAS model in 3GPP ecosystem as described in Figure 6.1.1-1, referred from TS 22.125 [5].</w:t>
      </w:r>
    </w:p>
    <w:p w14:paraId="055F67EE" w14:textId="59761C28" w:rsidR="00FF0B75" w:rsidRPr="00F26449" w:rsidRDefault="00C014CF" w:rsidP="00FF0B75">
      <w:r>
        <w:rPr>
          <w:i/>
        </w:rPr>
        <w:t>"</w:t>
      </w:r>
      <w:r w:rsidR="00FF0B75" w:rsidRPr="00F26449">
        <w:rPr>
          <w:i/>
        </w:rPr>
        <w:t>Unmanned Aerial System Traffic Management (UTM) is used to provide a number of services to support UAS and their operations including but not limited to 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r>
        <w:rPr>
          <w:i/>
        </w:rPr>
        <w:t>"</w:t>
      </w:r>
      <w:r w:rsidR="00FF0B75" w:rsidRPr="00F26449">
        <w:rPr>
          <w:i/>
        </w:rPr>
        <w:t>.</w:t>
      </w:r>
    </w:p>
    <w:p w14:paraId="3822D287" w14:textId="77777777" w:rsidR="00FF0B75" w:rsidRPr="00F26449" w:rsidRDefault="00FF0B75" w:rsidP="00FF0B75">
      <w:pPr>
        <w:pStyle w:val="TH"/>
        <w:rPr>
          <w:lang w:eastAsia="zh-CN"/>
        </w:rPr>
      </w:pPr>
      <w:r w:rsidRPr="00F26449">
        <w:rPr>
          <w:lang w:eastAsia="en-GB"/>
        </w:rPr>
        <w:object w:dxaOrig="7200" w:dyaOrig="4170" w14:anchorId="7A1FB932">
          <v:shape id="_x0000_i1026" type="#_x0000_t75" style="width:5in;height:208.5pt" o:ole="">
            <v:imagedata r:id="rId19" o:title=""/>
          </v:shape>
          <o:OLEObject Type="Embed" ProgID="Visio.Drawing.11" ShapeID="_x0000_i1026" DrawAspect="Content" ObjectID="_1641883577" r:id="rId20"/>
        </w:object>
      </w:r>
    </w:p>
    <w:p w14:paraId="2AF3604F" w14:textId="6B7D6322" w:rsidR="00FF0B75" w:rsidRPr="00F26449" w:rsidRDefault="00FF0B75" w:rsidP="00FF0B75">
      <w:pPr>
        <w:pStyle w:val="TF"/>
      </w:pPr>
      <w:r w:rsidRPr="00F26449">
        <w:t xml:space="preserve">Figure </w:t>
      </w:r>
      <w:r>
        <w:t>6.1</w:t>
      </w:r>
      <w:r w:rsidRPr="00F26449">
        <w:t>.1-1</w:t>
      </w:r>
      <w:r w:rsidRPr="00F26449">
        <w:rPr>
          <w:rFonts w:hint="eastAsia"/>
        </w:rPr>
        <w:t xml:space="preserve">: </w:t>
      </w:r>
      <w:r w:rsidRPr="00F26449">
        <w:t>UAS model in 3GPP ecosystem in TS</w:t>
      </w:r>
      <w:r w:rsidR="00C014CF">
        <w:t> </w:t>
      </w:r>
      <w:r w:rsidRPr="00F26449">
        <w:t>22</w:t>
      </w:r>
      <w:r w:rsidR="00C014CF">
        <w:t>.</w:t>
      </w:r>
      <w:r w:rsidRPr="00F26449">
        <w:t>125</w:t>
      </w:r>
      <w:r w:rsidR="00C014CF">
        <w:t> </w:t>
      </w:r>
      <w:r w:rsidRPr="00F26449">
        <w:t>[</w:t>
      </w:r>
      <w:r w:rsidR="00C014CF">
        <w:t>5</w:t>
      </w:r>
      <w:r w:rsidRPr="00F26449">
        <w:t>]</w:t>
      </w:r>
    </w:p>
    <w:p w14:paraId="55C27351" w14:textId="1E0369E7" w:rsidR="00FF0B75" w:rsidRPr="00F26449" w:rsidRDefault="00C014CF" w:rsidP="00FF0B75">
      <w:r>
        <w:t>This procedure allows the UTM to ask for the list of UAV(s) present in the target area described by the UTM for further processing (e.g., tracking, statistics). The UTM asks for the authorized UAV(s) that the system knows within the area. The report that is provided by the network to the UTM shall include the list of authorized UAV(s) in the target area. The UTM can then initiate current location procedure defined in TS 23.273 [8] for each UE in the list, and have a finer granularity information of the target UAV(s).</w:t>
      </w:r>
    </w:p>
    <w:bookmarkStart w:id="163" w:name="_MON_1640752470"/>
    <w:bookmarkEnd w:id="163"/>
    <w:p w14:paraId="1FCEC23E" w14:textId="77777777" w:rsidR="00FF0B75" w:rsidRPr="00F26449" w:rsidRDefault="00FF0B75" w:rsidP="00FF0B75">
      <w:pPr>
        <w:pStyle w:val="TH"/>
      </w:pPr>
      <w:r w:rsidRPr="00F26449">
        <w:rPr>
          <w:lang w:eastAsia="zh-CN"/>
        </w:rPr>
        <w:object w:dxaOrig="9746" w:dyaOrig="7281" w14:anchorId="2E1099AB">
          <v:shape id="_x0000_i1027" type="#_x0000_t75" style="width:414pt;height:309.75pt" o:ole="">
            <v:imagedata r:id="rId21" o:title=""/>
          </v:shape>
          <o:OLEObject Type="Embed" ProgID="PowerPoint.Show.12" ShapeID="_x0000_i1027" DrawAspect="Content" ObjectID="_1641883578" r:id="rId22"/>
        </w:object>
      </w:r>
    </w:p>
    <w:p w14:paraId="59FE99DE" w14:textId="064ACEB6" w:rsidR="00FF0B75" w:rsidRPr="00F26449" w:rsidRDefault="00FF0B75" w:rsidP="00FF0B75">
      <w:pPr>
        <w:pStyle w:val="TF"/>
      </w:pPr>
      <w:r w:rsidRPr="00F26449">
        <w:t xml:space="preserve">Figure </w:t>
      </w:r>
      <w:r>
        <w:t>6.1</w:t>
      </w:r>
      <w:r w:rsidRPr="00F26449">
        <w:t>.2-1</w:t>
      </w:r>
      <w:r w:rsidRPr="00F26449">
        <w:rPr>
          <w:rFonts w:hint="eastAsia"/>
        </w:rPr>
        <w:t xml:space="preserve">: </w:t>
      </w:r>
      <w:r w:rsidRPr="00F26449">
        <w:t>Procedure for UAV Tracking</w:t>
      </w:r>
    </w:p>
    <w:p w14:paraId="1761AF38" w14:textId="77777777" w:rsidR="00FF0B75" w:rsidRPr="00F26449" w:rsidRDefault="00FF0B75" w:rsidP="00FF0B75">
      <w:pPr>
        <w:pStyle w:val="B1"/>
      </w:pPr>
      <w:r>
        <w:t>1.</w:t>
      </w:r>
      <w:r>
        <w:tab/>
      </w:r>
      <w:r w:rsidRPr="00F26449">
        <w:t>UE registers to the network and is authorized as a UAV. The UTM might be involved in the authorization procedure. The authorized information is stored in the AMF as part of the UE context.</w:t>
      </w:r>
    </w:p>
    <w:p w14:paraId="198BBB75" w14:textId="41D663DB" w:rsidR="00FF0B75" w:rsidRPr="00F26449" w:rsidRDefault="00FF0B75" w:rsidP="00FF0B75">
      <w:pPr>
        <w:pStyle w:val="EditorsNote"/>
      </w:pPr>
      <w:r w:rsidRPr="00F26449">
        <w:t>Editor</w:t>
      </w:r>
      <w:r w:rsidR="00C014CF">
        <w:t>'</w:t>
      </w:r>
      <w:r w:rsidRPr="00F26449">
        <w:t>s note:</w:t>
      </w:r>
      <w:r w:rsidRPr="00F26449">
        <w:rPr>
          <w:lang w:eastAsia="zh-CN"/>
        </w:rPr>
        <w:tab/>
      </w:r>
      <w:r w:rsidRPr="00F26449">
        <w:t>Detailed procedure for UAV identification and authorization is FFS.</w:t>
      </w:r>
    </w:p>
    <w:p w14:paraId="20A32F41" w14:textId="788013E4" w:rsidR="00FF0B75" w:rsidRPr="00F26449" w:rsidRDefault="00FF0B75" w:rsidP="00FF0B75">
      <w:pPr>
        <w:pStyle w:val="B1"/>
      </w:pPr>
      <w:r>
        <w:rPr>
          <w:lang w:eastAsia="zh-CN"/>
        </w:rPr>
        <w:lastRenderedPageBreak/>
        <w:t>2.</w:t>
      </w:r>
      <w:r>
        <w:rPr>
          <w:lang w:eastAsia="zh-CN"/>
        </w:rPr>
        <w:tab/>
      </w:r>
      <w:r w:rsidRPr="00F26449">
        <w:rPr>
          <w:rFonts w:hint="eastAsia"/>
          <w:lang w:eastAsia="zh-CN"/>
        </w:rPr>
        <w:t xml:space="preserve">UTM </w:t>
      </w:r>
      <w:r w:rsidRPr="00F26449">
        <w:rPr>
          <w:lang w:eastAsia="zh-CN"/>
        </w:rPr>
        <w:t>sends N</w:t>
      </w:r>
      <w:r w:rsidRPr="00F26449">
        <w:rPr>
          <w:rFonts w:hint="eastAsia"/>
          <w:lang w:eastAsia="zh-CN"/>
        </w:rPr>
        <w:t>nef</w:t>
      </w:r>
      <w:r w:rsidRPr="00F26449">
        <w:t>_EventExposure_Subscribe</w:t>
      </w:r>
      <w:r w:rsidRPr="00F26449" w:rsidDel="00F04DAF">
        <w:rPr>
          <w:lang w:eastAsia="zh-CN"/>
        </w:rPr>
        <w:t xml:space="preserve"> </w:t>
      </w:r>
      <w:r w:rsidRPr="00F26449">
        <w:rPr>
          <w:rFonts w:hint="eastAsia"/>
          <w:lang w:eastAsia="zh-CN"/>
        </w:rPr>
        <w:t>request</w:t>
      </w:r>
      <w:r w:rsidRPr="00F26449">
        <w:rPr>
          <w:lang w:eastAsia="zh-CN"/>
        </w:rPr>
        <w:t xml:space="preserve"> to the NEF </w:t>
      </w:r>
      <w:r w:rsidRPr="00F26449">
        <w:rPr>
          <w:rFonts w:hint="eastAsia"/>
          <w:lang w:eastAsia="zh-CN"/>
        </w:rPr>
        <w:t>to</w:t>
      </w:r>
      <w:r w:rsidRPr="00F26449">
        <w:rPr>
          <w:lang w:eastAsia="zh-CN"/>
        </w:rPr>
        <w:t xml:space="preserve"> subscribe the identity list of authorized UAV(s) in the target area as </w:t>
      </w:r>
      <w:r w:rsidRPr="00F26449">
        <w:rPr>
          <w:rFonts w:hint="eastAsia"/>
          <w:lang w:eastAsia="zh-CN"/>
        </w:rPr>
        <w:t>a</w:t>
      </w:r>
      <w:r w:rsidRPr="00F26449">
        <w:rPr>
          <w:lang w:eastAsia="zh-CN"/>
        </w:rPr>
        <w:t xml:space="preserve"> Monitoring Event. Additionally, the target area information (e.g. </w:t>
      </w:r>
      <w:r w:rsidRPr="00F26449">
        <w:t>list of cells, geographic area</w:t>
      </w:r>
      <w:r w:rsidRPr="00F26449">
        <w:rPr>
          <w:lang w:eastAsia="zh-CN"/>
        </w:rPr>
        <w:t>) is included.</w:t>
      </w:r>
    </w:p>
    <w:p w14:paraId="2F58897C" w14:textId="09600139" w:rsidR="00FF0B75" w:rsidRPr="00F26449" w:rsidRDefault="00FF0B75" w:rsidP="00FF0B75">
      <w:pPr>
        <w:pStyle w:val="B1"/>
      </w:pPr>
      <w:r>
        <w:t>3.</w:t>
      </w:r>
      <w:r>
        <w:tab/>
      </w:r>
      <w:r w:rsidRPr="00F26449">
        <w:t xml:space="preserve">NEF identifies the AMF(s) based on the target area information, and subscribes the event exposure to AMF(s) indicating request for the </w:t>
      </w:r>
      <w:r w:rsidRPr="00F26449">
        <w:rPr>
          <w:lang w:eastAsia="zh-CN"/>
        </w:rPr>
        <w:t>identity list of authorized UAV(s) and the associating target area (e.g. list of cell(s), NG-RAN node(s) and/or TAI(s))</w:t>
      </w:r>
      <w:r w:rsidRPr="00F26449">
        <w:t>.</w:t>
      </w:r>
    </w:p>
    <w:p w14:paraId="729F2EB7" w14:textId="77777777" w:rsidR="00FF0B75" w:rsidRPr="00F26449" w:rsidRDefault="00FF0B75" w:rsidP="00FF0B75">
      <w:pPr>
        <w:pStyle w:val="B1"/>
      </w:pPr>
      <w:r>
        <w:t>4.</w:t>
      </w:r>
      <w:r>
        <w:tab/>
      </w:r>
      <w:r w:rsidRPr="00F26449">
        <w:t>AMF acknowledges the execution of the subscription of NEF.</w:t>
      </w:r>
    </w:p>
    <w:p w14:paraId="5FD0060F" w14:textId="77777777" w:rsidR="00FF0B75" w:rsidRPr="00F26449" w:rsidRDefault="00FF0B75" w:rsidP="00FF0B75">
      <w:pPr>
        <w:pStyle w:val="B1"/>
      </w:pPr>
      <w:r>
        <w:t>5.</w:t>
      </w:r>
      <w:r>
        <w:tab/>
      </w:r>
      <w:r w:rsidRPr="00F26449">
        <w:t>NEF acknowledges the execution of Nnef_EventExposure_Subscribe.</w:t>
      </w:r>
    </w:p>
    <w:p w14:paraId="4A8556B9" w14:textId="4AA6002D" w:rsidR="00FF0B75" w:rsidRPr="00F26449" w:rsidRDefault="00FF0B75" w:rsidP="00FF0B75">
      <w:pPr>
        <w:pStyle w:val="B1"/>
      </w:pPr>
      <w:r>
        <w:t>6.</w:t>
      </w:r>
      <w:r>
        <w:tab/>
      </w:r>
      <w:r w:rsidRPr="00F26449">
        <w:t xml:space="preserve">AMF collects the list of authorized </w:t>
      </w:r>
      <w:r w:rsidRPr="00F26449">
        <w:rPr>
          <w:lang w:eastAsia="zh-CN"/>
        </w:rPr>
        <w:t>UAV(s)</w:t>
      </w:r>
      <w:r w:rsidRPr="00F26449">
        <w:t xml:space="preserve"> in the target area based on the authorization information</w:t>
      </w:r>
      <w:r w:rsidRPr="00F26449" w:rsidDel="00E56D79">
        <w:t xml:space="preserve"> </w:t>
      </w:r>
      <w:r w:rsidRPr="00F26449">
        <w:t>in step</w:t>
      </w:r>
      <w:r w:rsidR="00C014CF">
        <w:t> </w:t>
      </w:r>
      <w:r w:rsidRPr="00F26449">
        <w:t>1.</w:t>
      </w:r>
    </w:p>
    <w:p w14:paraId="785CD8E9" w14:textId="77777777" w:rsidR="00FF0B75" w:rsidRPr="00F26449" w:rsidRDefault="00FF0B75" w:rsidP="00FF0B75">
      <w:pPr>
        <w:pStyle w:val="B1"/>
      </w:pPr>
      <w:r>
        <w:t>7.</w:t>
      </w:r>
      <w:r>
        <w:tab/>
      </w:r>
      <w:r w:rsidRPr="00F26449">
        <w:t>AMF sends the event report by means of N</w:t>
      </w:r>
      <w:r w:rsidRPr="00F26449">
        <w:rPr>
          <w:rFonts w:hint="eastAsia"/>
        </w:rPr>
        <w:t>amf</w:t>
      </w:r>
      <w:r w:rsidRPr="00F26449">
        <w:t xml:space="preserve">_EventExposure_Notify message, </w:t>
      </w:r>
      <w:r w:rsidRPr="00F26449">
        <w:rPr>
          <w:rFonts w:hint="eastAsia"/>
        </w:rPr>
        <w:t>and</w:t>
      </w:r>
      <w:r w:rsidRPr="00F26449">
        <w:t xml:space="preserve"> </w:t>
      </w:r>
      <w:r w:rsidRPr="00F26449">
        <w:rPr>
          <w:rFonts w:hint="eastAsia"/>
        </w:rPr>
        <w:t>the</w:t>
      </w:r>
      <w:r w:rsidRPr="00F26449">
        <w:t xml:space="preserve"> event report </w:t>
      </w:r>
      <w:r w:rsidRPr="00F26449">
        <w:rPr>
          <w:rFonts w:hint="eastAsia"/>
        </w:rPr>
        <w:t>includes</w:t>
      </w:r>
      <w:r w:rsidRPr="00F26449">
        <w:t xml:space="preserve"> </w:t>
      </w:r>
      <w:r w:rsidRPr="00F26449">
        <w:rPr>
          <w:rFonts w:hint="eastAsia"/>
        </w:rPr>
        <w:t>the</w:t>
      </w:r>
      <w:r w:rsidRPr="00F26449">
        <w:t xml:space="preserve"> identity list of authorized </w:t>
      </w:r>
      <w:r w:rsidRPr="00F26449">
        <w:rPr>
          <w:lang w:eastAsia="zh-CN"/>
        </w:rPr>
        <w:t>UAV(s)</w:t>
      </w:r>
      <w:r w:rsidRPr="00F26449">
        <w:t>.</w:t>
      </w:r>
    </w:p>
    <w:p w14:paraId="1CFA5D74" w14:textId="77777777" w:rsidR="00FF0B75" w:rsidRPr="00F26449" w:rsidRDefault="00FF0B75" w:rsidP="00FF0B75">
      <w:pPr>
        <w:pStyle w:val="NO"/>
      </w:pPr>
      <w:r w:rsidRPr="00F26449">
        <w:t>NOTE:</w:t>
      </w:r>
      <w:r w:rsidRPr="00F26449">
        <w:rPr>
          <w:lang w:eastAsia="zh-CN"/>
        </w:rPr>
        <w:tab/>
      </w:r>
      <w:r w:rsidRPr="00F26449">
        <w:t>T</w:t>
      </w:r>
      <w:r w:rsidRPr="00F26449">
        <w:rPr>
          <w:rFonts w:hint="eastAsia"/>
        </w:rPr>
        <w:t>he</w:t>
      </w:r>
      <w:r w:rsidRPr="00F26449">
        <w:t xml:space="preserve"> event report </w:t>
      </w:r>
      <w:r w:rsidRPr="00F26449">
        <w:rPr>
          <w:rFonts w:hint="eastAsia"/>
        </w:rPr>
        <w:t>can</w:t>
      </w:r>
      <w:r w:rsidRPr="00F26449">
        <w:t xml:space="preserve"> </w:t>
      </w:r>
      <w:r w:rsidRPr="00F26449">
        <w:rPr>
          <w:rFonts w:hint="eastAsia"/>
        </w:rPr>
        <w:t>be</w:t>
      </w:r>
      <w:r w:rsidRPr="00F26449">
        <w:t xml:space="preserve"> an immediate </w:t>
      </w:r>
      <w:r w:rsidRPr="00F26449">
        <w:rPr>
          <w:rFonts w:hint="eastAsia"/>
        </w:rPr>
        <w:t>or</w:t>
      </w:r>
      <w:r w:rsidRPr="00F26449">
        <w:t xml:space="preserve"> one-time reporting, periodic reporting or event based reporting.</w:t>
      </w:r>
    </w:p>
    <w:p w14:paraId="4BDFF9E4" w14:textId="19F29889" w:rsidR="00FF0B75" w:rsidRPr="00F26449" w:rsidRDefault="00FF0B75" w:rsidP="00FF0B75">
      <w:pPr>
        <w:pStyle w:val="EditorsNote"/>
      </w:pPr>
      <w:r w:rsidRPr="00F26449">
        <w:t>Editor</w:t>
      </w:r>
      <w:r w:rsidR="00C014CF">
        <w:t>'</w:t>
      </w:r>
      <w:r w:rsidRPr="00F26449">
        <w:t>s note:</w:t>
      </w:r>
      <w:r w:rsidRPr="00F26449">
        <w:rPr>
          <w:lang w:eastAsia="zh-CN"/>
        </w:rPr>
        <w:tab/>
      </w:r>
      <w:r w:rsidRPr="00F26449">
        <w:t xml:space="preserve">Which UE identity (e.g. GPSI) is used to indicate the </w:t>
      </w:r>
      <w:r w:rsidRPr="00F26449">
        <w:rPr>
          <w:rFonts w:hint="eastAsia"/>
        </w:rPr>
        <w:t>identity</w:t>
      </w:r>
      <w:r w:rsidRPr="00F26449">
        <w:t xml:space="preserve"> list of UAV is FFS.</w:t>
      </w:r>
    </w:p>
    <w:p w14:paraId="6A8275FE" w14:textId="77777777" w:rsidR="00FF0B75" w:rsidRPr="00F26449" w:rsidRDefault="00FF0B75" w:rsidP="00FF0B75">
      <w:pPr>
        <w:pStyle w:val="B1"/>
      </w:pPr>
      <w:r>
        <w:t>8.</w:t>
      </w:r>
      <w:r>
        <w:tab/>
      </w:r>
      <w:r w:rsidRPr="00F26449">
        <w:t xml:space="preserve">The NEF combines the results from all the involved AMF(s), and forwards to the UTM the </w:t>
      </w:r>
      <w:r w:rsidRPr="00F26449">
        <w:rPr>
          <w:rFonts w:eastAsia="SimSun"/>
          <w:lang w:eastAsia="zh-CN"/>
        </w:rPr>
        <w:t>list of authorized UAV(s)</w:t>
      </w:r>
      <w:r w:rsidRPr="00F26449">
        <w:t>.</w:t>
      </w:r>
    </w:p>
    <w:p w14:paraId="29F58D22" w14:textId="42912B44" w:rsidR="00FF0B75" w:rsidRPr="00F26449" w:rsidRDefault="00C014CF" w:rsidP="00FF0B75">
      <w:pPr>
        <w:pStyle w:val="B1"/>
      </w:pPr>
      <w:r>
        <w:t>9.</w:t>
      </w:r>
      <w:r>
        <w:tab/>
        <w:t>After UTM receives the identity list of the authorized UAV(s), it may initiate the Location Procedure for each UAV in the list as defined in TS 23.273 [8], where the periodic location can be used for tracking each UAV.</w:t>
      </w:r>
    </w:p>
    <w:p w14:paraId="63AAA1D6" w14:textId="155C515F" w:rsidR="00FF0B75" w:rsidRPr="00C303C8" w:rsidRDefault="00FF0B75" w:rsidP="00FF0B75">
      <w:pPr>
        <w:pStyle w:val="Heading3"/>
      </w:pPr>
      <w:bookmarkStart w:id="164" w:name="_Toc510607501"/>
      <w:bookmarkStart w:id="165" w:name="_Toc28869881"/>
      <w:bookmarkStart w:id="166" w:name="_Toc30008181"/>
      <w:bookmarkStart w:id="167" w:name="_Toc31035882"/>
      <w:bookmarkStart w:id="168" w:name="_Toc31037027"/>
      <w:bookmarkStart w:id="169" w:name="_Toc31037103"/>
      <w:bookmarkStart w:id="170" w:name="_Toc26173045"/>
      <w:bookmarkStart w:id="171" w:name="_Toc26516365"/>
      <w:bookmarkStart w:id="172" w:name="_Toc31270501"/>
      <w:bookmarkStart w:id="173" w:name="_Toc31270529"/>
      <w:bookmarkStart w:id="174" w:name="_Toc31270557"/>
      <w:r w:rsidRPr="00C303C8">
        <w:t>6.</w:t>
      </w:r>
      <w:r w:rsidR="00470617">
        <w:t>1</w:t>
      </w:r>
      <w:r w:rsidRPr="00C303C8">
        <w:t>.2</w:t>
      </w:r>
      <w:r w:rsidRPr="00C303C8">
        <w:rPr>
          <w:rFonts w:hint="eastAsia"/>
        </w:rPr>
        <w:tab/>
      </w:r>
      <w:r w:rsidRPr="00C303C8">
        <w:t xml:space="preserve">Functional </w:t>
      </w:r>
      <w:r w:rsidRPr="00C303C8">
        <w:rPr>
          <w:rFonts w:hint="eastAsia"/>
        </w:rPr>
        <w:t>Description</w:t>
      </w:r>
      <w:bookmarkEnd w:id="164"/>
      <w:bookmarkEnd w:id="165"/>
      <w:bookmarkEnd w:id="166"/>
      <w:bookmarkEnd w:id="167"/>
      <w:bookmarkEnd w:id="168"/>
      <w:bookmarkEnd w:id="169"/>
      <w:bookmarkEnd w:id="172"/>
      <w:bookmarkEnd w:id="173"/>
      <w:bookmarkEnd w:id="174"/>
    </w:p>
    <w:p w14:paraId="240F8D39" w14:textId="49E363CC" w:rsidR="00FF0B75" w:rsidRPr="00C303C8" w:rsidRDefault="00FF0B75" w:rsidP="00FF0B75">
      <w:pPr>
        <w:pStyle w:val="EditorsNote"/>
      </w:pPr>
      <w:r w:rsidRPr="00C303C8">
        <w:t>Editor</w:t>
      </w:r>
      <w:r w:rsidR="00C014CF">
        <w:t>'</w:t>
      </w:r>
      <w:r w:rsidRPr="00C303C8">
        <w:t>s note:</w:t>
      </w:r>
      <w:r w:rsidRPr="00C303C8">
        <w:tab/>
        <w:t>This clause outlines solution principles and documents any assumptions made.</w:t>
      </w:r>
    </w:p>
    <w:p w14:paraId="03A98E90" w14:textId="77777777" w:rsidR="00FF0B75" w:rsidRPr="00C303C8" w:rsidRDefault="00FF0B75" w:rsidP="00FF0B75">
      <w:pPr>
        <w:rPr>
          <w:lang w:eastAsia="zh-CN"/>
        </w:rPr>
      </w:pPr>
    </w:p>
    <w:p w14:paraId="1ACEEF66" w14:textId="35EB4DE9" w:rsidR="00FF0B75" w:rsidRPr="00C303C8" w:rsidRDefault="00FF0B75" w:rsidP="00FF0B75">
      <w:pPr>
        <w:pStyle w:val="Heading3"/>
      </w:pPr>
      <w:bookmarkStart w:id="175" w:name="_Toc510607502"/>
      <w:bookmarkStart w:id="176" w:name="_Toc28869882"/>
      <w:bookmarkStart w:id="177" w:name="_Toc30008182"/>
      <w:bookmarkStart w:id="178" w:name="_Toc31035883"/>
      <w:bookmarkStart w:id="179" w:name="_Toc31037028"/>
      <w:bookmarkStart w:id="180" w:name="_Toc31037104"/>
      <w:bookmarkStart w:id="181" w:name="_Toc31270502"/>
      <w:bookmarkStart w:id="182" w:name="_Toc31270530"/>
      <w:bookmarkStart w:id="183" w:name="_Toc31270558"/>
      <w:r w:rsidRPr="00C303C8">
        <w:t>6.</w:t>
      </w:r>
      <w:r w:rsidR="00470617">
        <w:t>1</w:t>
      </w:r>
      <w:r w:rsidRPr="00C303C8">
        <w:t>.</w:t>
      </w:r>
      <w:r w:rsidRPr="00C303C8">
        <w:rPr>
          <w:rFonts w:hint="eastAsia"/>
          <w:lang w:eastAsia="zh-CN"/>
        </w:rPr>
        <w:t>3</w:t>
      </w:r>
      <w:r w:rsidRPr="00C303C8">
        <w:tab/>
        <w:t>Procedures</w:t>
      </w:r>
      <w:bookmarkEnd w:id="175"/>
      <w:bookmarkEnd w:id="176"/>
      <w:bookmarkEnd w:id="177"/>
      <w:bookmarkEnd w:id="178"/>
      <w:bookmarkEnd w:id="179"/>
      <w:bookmarkEnd w:id="180"/>
      <w:bookmarkEnd w:id="181"/>
      <w:bookmarkEnd w:id="182"/>
      <w:bookmarkEnd w:id="183"/>
    </w:p>
    <w:p w14:paraId="0FC2E1AB" w14:textId="2A4B2F0A" w:rsidR="00FF0B75" w:rsidRPr="00C303C8" w:rsidRDefault="00FF0B75" w:rsidP="00FF0B75">
      <w:pPr>
        <w:pStyle w:val="EditorsNote"/>
      </w:pPr>
      <w:r w:rsidRPr="00C303C8">
        <w:t>Editor</w:t>
      </w:r>
      <w:r w:rsidR="00C014CF">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0B9781E8" w14:textId="77777777" w:rsidR="00FF0B75" w:rsidRDefault="00FF0B75" w:rsidP="00C014CF">
      <w:pPr>
        <w:rPr>
          <w:lang w:eastAsia="zh-CN"/>
        </w:rPr>
      </w:pPr>
    </w:p>
    <w:p w14:paraId="4C340E7E" w14:textId="480F3CAD" w:rsidR="00FF0B75" w:rsidRPr="00F26449" w:rsidRDefault="00FF0B75" w:rsidP="00470617">
      <w:pPr>
        <w:pStyle w:val="Heading3"/>
        <w:rPr>
          <w:lang w:eastAsia="zh-CN"/>
        </w:rPr>
      </w:pPr>
      <w:bookmarkStart w:id="184" w:name="_Toc31037029"/>
      <w:bookmarkStart w:id="185" w:name="_Toc31037105"/>
      <w:bookmarkStart w:id="186" w:name="_Toc31270503"/>
      <w:bookmarkStart w:id="187" w:name="_Toc31270531"/>
      <w:bookmarkStart w:id="188" w:name="_Toc31270559"/>
      <w:r>
        <w:rPr>
          <w:lang w:eastAsia="zh-CN"/>
        </w:rPr>
        <w:t>6.1</w:t>
      </w:r>
      <w:r w:rsidRPr="00F26449">
        <w:rPr>
          <w:lang w:eastAsia="zh-CN"/>
        </w:rPr>
        <w:t>.</w:t>
      </w:r>
      <w:r>
        <w:rPr>
          <w:lang w:eastAsia="zh-CN"/>
        </w:rPr>
        <w:t>4</w:t>
      </w:r>
      <w:r w:rsidRPr="00F26449">
        <w:rPr>
          <w:lang w:eastAsia="zh-CN"/>
        </w:rPr>
        <w:tab/>
      </w:r>
      <w:r w:rsidRPr="00F26449">
        <w:t xml:space="preserve">Impacts on </w:t>
      </w:r>
      <w:r w:rsidRPr="00F26449">
        <w:rPr>
          <w:rFonts w:hint="eastAsia"/>
          <w:lang w:eastAsia="zh-CN"/>
        </w:rPr>
        <w:t>E</w:t>
      </w:r>
      <w:r w:rsidRPr="00F26449">
        <w:t xml:space="preserve">xisting </w:t>
      </w:r>
      <w:r w:rsidRPr="00F26449">
        <w:rPr>
          <w:rFonts w:hint="eastAsia"/>
          <w:lang w:eastAsia="zh-CN"/>
        </w:rPr>
        <w:t>N</w:t>
      </w:r>
      <w:r w:rsidRPr="00F26449">
        <w:t xml:space="preserve">odes and </w:t>
      </w:r>
      <w:r w:rsidRPr="00F26449">
        <w:rPr>
          <w:rFonts w:hint="eastAsia"/>
          <w:lang w:eastAsia="zh-CN"/>
        </w:rPr>
        <w:t>F</w:t>
      </w:r>
      <w:r w:rsidRPr="00F26449">
        <w:t>unctionality</w:t>
      </w:r>
      <w:bookmarkEnd w:id="170"/>
      <w:bookmarkEnd w:id="171"/>
      <w:bookmarkEnd w:id="184"/>
      <w:bookmarkEnd w:id="185"/>
      <w:bookmarkEnd w:id="186"/>
      <w:bookmarkEnd w:id="187"/>
      <w:bookmarkEnd w:id="188"/>
    </w:p>
    <w:p w14:paraId="041CDA02" w14:textId="77777777" w:rsidR="00FF0B75" w:rsidRPr="00F26449" w:rsidRDefault="00FF0B75" w:rsidP="00FF0B75">
      <w:pPr>
        <w:rPr>
          <w:rFonts w:eastAsia="SimSun"/>
          <w:lang w:eastAsia="zh-CN"/>
        </w:rPr>
      </w:pPr>
      <w:r w:rsidRPr="00F26449">
        <w:rPr>
          <w:rFonts w:eastAsia="SimSun"/>
          <w:lang w:eastAsia="zh-CN"/>
        </w:rPr>
        <w:t>The solution has impacts in the following entities:</w:t>
      </w:r>
    </w:p>
    <w:p w14:paraId="61E43739" w14:textId="45C340CD" w:rsidR="00FF0B75" w:rsidRPr="00F26449" w:rsidRDefault="00FF0B75" w:rsidP="00C014CF">
      <w:pPr>
        <w:pStyle w:val="B1"/>
        <w:rPr>
          <w:rFonts w:eastAsia="SimSun"/>
          <w:lang w:eastAsia="zh-CN"/>
        </w:rPr>
      </w:pPr>
      <w:r>
        <w:rPr>
          <w:rFonts w:eastAsia="SimSun"/>
          <w:lang w:eastAsia="zh-CN"/>
        </w:rPr>
        <w:t>-</w:t>
      </w:r>
      <w:r>
        <w:rPr>
          <w:rFonts w:eastAsia="SimSun"/>
          <w:lang w:eastAsia="zh-CN"/>
        </w:rPr>
        <w:tab/>
      </w:r>
      <w:r w:rsidRPr="00F26449">
        <w:rPr>
          <w:rFonts w:eastAsia="SimSun"/>
          <w:lang w:eastAsia="zh-CN"/>
        </w:rPr>
        <w:t>AMF:</w:t>
      </w:r>
    </w:p>
    <w:p w14:paraId="7164D2EF" w14:textId="77777777" w:rsidR="00C014CF" w:rsidRDefault="00C014CF" w:rsidP="00C014CF">
      <w:pPr>
        <w:pStyle w:val="B2"/>
        <w:rPr>
          <w:rFonts w:eastAsia="SimSun"/>
          <w:lang w:eastAsia="zh-CN"/>
        </w:rPr>
      </w:pPr>
      <w:r>
        <w:rPr>
          <w:rFonts w:eastAsia="SimSun"/>
          <w:lang w:eastAsia="zh-CN"/>
        </w:rPr>
        <w:t>-</w:t>
      </w:r>
      <w:r>
        <w:rPr>
          <w:rFonts w:eastAsia="SimSun"/>
          <w:lang w:eastAsia="zh-CN"/>
        </w:rPr>
        <w:tab/>
        <w:t>Needs to support the Monitoring Event "identity list of aerial UEs in the target area".</w:t>
      </w:r>
    </w:p>
    <w:p w14:paraId="5FFA0D9A" w14:textId="77777777" w:rsidR="00C014CF" w:rsidRDefault="00C014CF" w:rsidP="00C014CF">
      <w:pPr>
        <w:pStyle w:val="B2"/>
        <w:rPr>
          <w:rFonts w:eastAsia="SimSun"/>
          <w:lang w:eastAsia="zh-CN"/>
        </w:rPr>
      </w:pPr>
      <w:r>
        <w:rPr>
          <w:rFonts w:eastAsia="SimSun"/>
          <w:lang w:eastAsia="zh-CN"/>
        </w:rPr>
        <w:t>-</w:t>
      </w:r>
      <w:r>
        <w:rPr>
          <w:rFonts w:eastAsia="SimSun"/>
          <w:lang w:eastAsia="zh-CN"/>
        </w:rPr>
        <w:tab/>
        <w:t>Needs to store the UAV related information.</w:t>
      </w:r>
    </w:p>
    <w:p w14:paraId="781C4A20" w14:textId="77777777" w:rsidR="00C014CF" w:rsidRDefault="00C014CF" w:rsidP="00C014CF">
      <w:pPr>
        <w:pStyle w:val="B2"/>
        <w:rPr>
          <w:rFonts w:eastAsia="SimSun"/>
          <w:lang w:eastAsia="zh-CN"/>
        </w:rPr>
      </w:pPr>
      <w:r>
        <w:rPr>
          <w:rFonts w:eastAsia="SimSun"/>
          <w:lang w:eastAsia="zh-CN"/>
        </w:rPr>
        <w:t>-</w:t>
      </w:r>
      <w:r>
        <w:rPr>
          <w:rFonts w:eastAsia="SimSun"/>
          <w:lang w:eastAsia="zh-CN"/>
        </w:rPr>
        <w:tab/>
        <w:t>Needs to notify the identity list of UAV(s) to NEF.</w:t>
      </w:r>
    </w:p>
    <w:p w14:paraId="1A6AAB0D" w14:textId="1F4469C0" w:rsidR="00FF0B75" w:rsidRDefault="00FF0B75" w:rsidP="00C014CF">
      <w:pPr>
        <w:pStyle w:val="B1"/>
        <w:rPr>
          <w:rFonts w:eastAsia="SimSun"/>
          <w:lang w:eastAsia="zh-CN"/>
        </w:rPr>
      </w:pPr>
      <w:r>
        <w:rPr>
          <w:rFonts w:eastAsia="SimSun"/>
          <w:lang w:eastAsia="zh-CN"/>
        </w:rPr>
        <w:t>-</w:t>
      </w:r>
      <w:r>
        <w:rPr>
          <w:rFonts w:eastAsia="SimSun"/>
          <w:lang w:eastAsia="zh-CN"/>
        </w:rPr>
        <w:tab/>
      </w:r>
      <w:r w:rsidRPr="00F26449">
        <w:rPr>
          <w:rFonts w:eastAsia="SimSun"/>
          <w:lang w:eastAsia="zh-CN"/>
        </w:rPr>
        <w:t>NEF:</w:t>
      </w:r>
    </w:p>
    <w:p w14:paraId="58983043" w14:textId="6343EFF2" w:rsidR="00FF0B75" w:rsidRPr="00F26449" w:rsidRDefault="00FF0B75" w:rsidP="00C014CF">
      <w:pPr>
        <w:pStyle w:val="B2"/>
        <w:rPr>
          <w:lang w:eastAsia="zh-CN"/>
        </w:rPr>
      </w:pPr>
      <w:r>
        <w:rPr>
          <w:lang w:eastAsia="zh-CN"/>
        </w:rPr>
        <w:t>-</w:t>
      </w:r>
      <w:r>
        <w:rPr>
          <w:lang w:eastAsia="zh-CN"/>
        </w:rPr>
        <w:tab/>
      </w:r>
      <w:r w:rsidRPr="00F26449">
        <w:rPr>
          <w:lang w:eastAsia="zh-CN"/>
        </w:rPr>
        <w:t>N</w:t>
      </w:r>
      <w:r w:rsidRPr="00F26449">
        <w:rPr>
          <w:rFonts w:hint="eastAsia"/>
          <w:lang w:eastAsia="zh-CN"/>
        </w:rPr>
        <w:t>eeds</w:t>
      </w:r>
      <w:r w:rsidRPr="00F26449">
        <w:rPr>
          <w:lang w:eastAsia="zh-CN"/>
        </w:rPr>
        <w:t xml:space="preserve"> </w:t>
      </w:r>
      <w:r w:rsidRPr="00F26449">
        <w:rPr>
          <w:rFonts w:hint="eastAsia"/>
          <w:lang w:eastAsia="zh-CN"/>
        </w:rPr>
        <w:t>to</w:t>
      </w:r>
      <w:r w:rsidRPr="00F26449">
        <w:rPr>
          <w:lang w:eastAsia="zh-CN"/>
        </w:rPr>
        <w:t xml:space="preserve"> </w:t>
      </w:r>
      <w:r w:rsidRPr="00F26449">
        <w:rPr>
          <w:rFonts w:hint="eastAsia"/>
          <w:lang w:eastAsia="zh-CN"/>
        </w:rPr>
        <w:t>support</w:t>
      </w:r>
      <w:r w:rsidRPr="00F26449">
        <w:rPr>
          <w:lang w:eastAsia="zh-CN"/>
        </w:rPr>
        <w:t xml:space="preserve"> the Monitoring Event </w:t>
      </w:r>
      <w:r w:rsidR="00C014CF">
        <w:rPr>
          <w:lang w:eastAsia="zh-CN"/>
        </w:rPr>
        <w:t>"</w:t>
      </w:r>
      <w:r w:rsidRPr="00F26449">
        <w:rPr>
          <w:lang w:eastAsia="zh-CN"/>
        </w:rPr>
        <w:t>identity list of aerial UEs in the target area</w:t>
      </w:r>
      <w:r w:rsidR="00C014CF">
        <w:rPr>
          <w:lang w:eastAsia="zh-CN"/>
        </w:rPr>
        <w:t>"</w:t>
      </w:r>
      <w:r w:rsidRPr="00F26449">
        <w:rPr>
          <w:lang w:eastAsia="zh-CN"/>
        </w:rPr>
        <w:t>.</w:t>
      </w:r>
    </w:p>
    <w:p w14:paraId="30C940D5" w14:textId="77777777" w:rsidR="0029723D" w:rsidRPr="00C303C8" w:rsidRDefault="0029723D" w:rsidP="0029723D">
      <w:pPr>
        <w:pStyle w:val="Heading1"/>
        <w:rPr>
          <w:lang w:eastAsia="ko-KR"/>
        </w:rPr>
      </w:pPr>
      <w:bookmarkStart w:id="189" w:name="_Toc510607505"/>
      <w:bookmarkStart w:id="190" w:name="_Toc28869885"/>
      <w:bookmarkStart w:id="191" w:name="_Toc30008184"/>
      <w:bookmarkStart w:id="192" w:name="_Toc31035885"/>
      <w:bookmarkStart w:id="193" w:name="_Toc31037030"/>
      <w:bookmarkStart w:id="194" w:name="_Toc31037106"/>
      <w:bookmarkStart w:id="195" w:name="_Toc31270504"/>
      <w:bookmarkStart w:id="196" w:name="_Toc31270532"/>
      <w:bookmarkStart w:id="197" w:name="_Toc31270560"/>
      <w:bookmarkEnd w:id="148"/>
      <w:bookmarkEnd w:id="149"/>
      <w:bookmarkEnd w:id="150"/>
      <w:bookmarkEnd w:id="151"/>
      <w:bookmarkEnd w:id="152"/>
      <w:bookmarkEnd w:id="153"/>
      <w:r w:rsidRPr="00C303C8">
        <w:rPr>
          <w:lang w:eastAsia="ko-KR"/>
        </w:rPr>
        <w:t>7</w:t>
      </w:r>
      <w:r w:rsidRPr="00C303C8">
        <w:rPr>
          <w:rFonts w:hint="eastAsia"/>
          <w:lang w:eastAsia="ko-KR"/>
        </w:rPr>
        <w:tab/>
      </w:r>
      <w:r w:rsidRPr="00C303C8">
        <w:rPr>
          <w:lang w:eastAsia="ko-KR"/>
        </w:rPr>
        <w:t>Evaluation</w:t>
      </w:r>
      <w:bookmarkEnd w:id="189"/>
      <w:bookmarkEnd w:id="190"/>
      <w:bookmarkEnd w:id="191"/>
      <w:bookmarkEnd w:id="192"/>
      <w:bookmarkEnd w:id="193"/>
      <w:bookmarkEnd w:id="194"/>
      <w:bookmarkEnd w:id="195"/>
      <w:bookmarkEnd w:id="196"/>
      <w:bookmarkEnd w:id="197"/>
    </w:p>
    <w:p w14:paraId="33C9037F" w14:textId="57493B02" w:rsidR="0029723D" w:rsidRPr="00C303C8" w:rsidRDefault="0029723D" w:rsidP="0029723D">
      <w:pPr>
        <w:pStyle w:val="EditorsNote"/>
      </w:pPr>
      <w:r w:rsidRPr="00C303C8">
        <w:t>Editor</w:t>
      </w:r>
      <w:r w:rsidR="00C014CF">
        <w:t>'</w:t>
      </w:r>
      <w:r w:rsidRPr="00C303C8">
        <w:t>s note:</w:t>
      </w:r>
      <w:r w:rsidRPr="00C303C8">
        <w:tab/>
        <w:t>This clause will provide a general evaluation of the solutions.</w:t>
      </w:r>
    </w:p>
    <w:p w14:paraId="4197E9FE" w14:textId="77777777" w:rsidR="0029723D" w:rsidRPr="00C303C8" w:rsidRDefault="0029723D" w:rsidP="0029723D">
      <w:pPr>
        <w:rPr>
          <w:lang w:eastAsia="ko-KR"/>
        </w:rPr>
      </w:pPr>
    </w:p>
    <w:p w14:paraId="7BF87A5B" w14:textId="77777777" w:rsidR="0029723D" w:rsidRPr="00C303C8" w:rsidRDefault="0029723D" w:rsidP="0029723D">
      <w:pPr>
        <w:pStyle w:val="Heading1"/>
      </w:pPr>
      <w:bookmarkStart w:id="198" w:name="_Toc510607506"/>
      <w:bookmarkStart w:id="199" w:name="_Toc28869886"/>
      <w:bookmarkStart w:id="200" w:name="_Toc30008185"/>
      <w:bookmarkStart w:id="201" w:name="_Toc31035886"/>
      <w:bookmarkStart w:id="202" w:name="_Toc31037031"/>
      <w:bookmarkStart w:id="203" w:name="_Toc31037107"/>
      <w:bookmarkStart w:id="204" w:name="_Toc31270505"/>
      <w:bookmarkStart w:id="205" w:name="_Toc31270533"/>
      <w:bookmarkStart w:id="206" w:name="_Toc31270561"/>
      <w:r w:rsidRPr="00C303C8">
        <w:rPr>
          <w:lang w:eastAsia="ko-KR"/>
        </w:rPr>
        <w:lastRenderedPageBreak/>
        <w:t>8</w:t>
      </w:r>
      <w:r w:rsidRPr="00C303C8">
        <w:tab/>
        <w:t>Conclusions</w:t>
      </w:r>
      <w:bookmarkEnd w:id="198"/>
      <w:bookmarkEnd w:id="199"/>
      <w:bookmarkEnd w:id="200"/>
      <w:bookmarkEnd w:id="201"/>
      <w:bookmarkEnd w:id="202"/>
      <w:bookmarkEnd w:id="203"/>
      <w:bookmarkEnd w:id="204"/>
      <w:bookmarkEnd w:id="205"/>
      <w:bookmarkEnd w:id="206"/>
    </w:p>
    <w:p w14:paraId="067AE109" w14:textId="03255020" w:rsidR="0029723D" w:rsidRDefault="0029723D" w:rsidP="0029723D">
      <w:pPr>
        <w:pStyle w:val="EditorsNote"/>
      </w:pPr>
      <w:r w:rsidRPr="00C303C8">
        <w:t>Editor</w:t>
      </w:r>
      <w:r w:rsidR="00C014CF">
        <w:t>'</w:t>
      </w:r>
      <w:r w:rsidRPr="00C303C8">
        <w:t>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28E7F489" w14:textId="228ED4DB" w:rsidR="00AD474B" w:rsidRDefault="00AD474B" w:rsidP="00C014CF"/>
    <w:p w14:paraId="1CA391A0" w14:textId="7794FF88" w:rsidR="00AD474B" w:rsidRDefault="00AD474B" w:rsidP="00AD474B">
      <w:pPr>
        <w:pStyle w:val="Heading8"/>
      </w:pPr>
      <w:bookmarkStart w:id="207" w:name="_Toc29021273"/>
      <w:bookmarkStart w:id="208" w:name="_Toc31035887"/>
      <w:bookmarkStart w:id="209" w:name="_Toc31037032"/>
      <w:bookmarkStart w:id="210" w:name="_Toc31037108"/>
      <w:bookmarkStart w:id="211" w:name="_Toc31270506"/>
      <w:bookmarkStart w:id="212" w:name="_Toc31270534"/>
      <w:bookmarkStart w:id="213" w:name="_Toc31270562"/>
      <w:r w:rsidRPr="004D3578">
        <w:t xml:space="preserve">Annex </w:t>
      </w:r>
      <w:r>
        <w:t>A</w:t>
      </w:r>
      <w:r w:rsidRPr="004D3578">
        <w:t xml:space="preserve"> (informative):</w:t>
      </w:r>
      <w:r w:rsidRPr="004D3578">
        <w:br/>
      </w:r>
      <w:bookmarkEnd w:id="207"/>
      <w:r>
        <w:t>UAV Regulations</w:t>
      </w:r>
      <w:bookmarkEnd w:id="208"/>
      <w:bookmarkEnd w:id="209"/>
      <w:bookmarkEnd w:id="210"/>
      <w:bookmarkEnd w:id="211"/>
      <w:bookmarkEnd w:id="212"/>
      <w:bookmarkEnd w:id="213"/>
    </w:p>
    <w:p w14:paraId="39238769" w14:textId="76E7A1DE" w:rsidR="00AD474B" w:rsidRDefault="00AD474B" w:rsidP="00C014CF">
      <w:pPr>
        <w:pStyle w:val="Heading1"/>
      </w:pPr>
      <w:bookmarkStart w:id="214" w:name="_Toc31035888"/>
      <w:bookmarkStart w:id="215" w:name="_Toc31037033"/>
      <w:bookmarkStart w:id="216" w:name="_Toc31037109"/>
      <w:bookmarkStart w:id="217" w:name="_Toc31270507"/>
      <w:bookmarkStart w:id="218" w:name="_Toc31270535"/>
      <w:bookmarkStart w:id="219" w:name="_Toc31270563"/>
      <w:r>
        <w:t>A.1</w:t>
      </w:r>
      <w:r w:rsidR="00C014CF">
        <w:tab/>
      </w:r>
      <w:r>
        <w:t>Introduction</w:t>
      </w:r>
      <w:bookmarkEnd w:id="214"/>
      <w:bookmarkEnd w:id="215"/>
      <w:bookmarkEnd w:id="216"/>
      <w:bookmarkEnd w:id="217"/>
      <w:bookmarkEnd w:id="218"/>
      <w:bookmarkEnd w:id="219"/>
    </w:p>
    <w:p w14:paraId="4A1671D4" w14:textId="6078AB84" w:rsidR="00AD474B" w:rsidRDefault="00AD474B" w:rsidP="00AD474B">
      <w:r>
        <w:t>The description in this annex is derived from material external to 3GPP, as indicated in the references.</w:t>
      </w:r>
    </w:p>
    <w:p w14:paraId="5A19AF86" w14:textId="71E7BAB3" w:rsidR="00AD474B" w:rsidRDefault="00C014CF" w:rsidP="00AD474B">
      <w:pPr>
        <w:pStyle w:val="NO"/>
      </w:pPr>
      <w:r>
        <w:t>NOTE:</w:t>
      </w:r>
      <w:r>
        <w:tab/>
        <w:t>Given that the content of the external references will change over time, the content of this clause will not be maintained to match the current status of the references.</w:t>
      </w:r>
    </w:p>
    <w:p w14:paraId="266F9BE5" w14:textId="53D9D31C" w:rsidR="00AD474B" w:rsidRDefault="00AD474B" w:rsidP="00C014CF">
      <w:pPr>
        <w:pStyle w:val="Heading1"/>
      </w:pPr>
      <w:bookmarkStart w:id="220" w:name="_Toc31035889"/>
      <w:bookmarkStart w:id="221" w:name="_Toc31037034"/>
      <w:bookmarkStart w:id="222" w:name="_Toc31037110"/>
      <w:bookmarkStart w:id="223" w:name="_Toc31270508"/>
      <w:bookmarkStart w:id="224" w:name="_Toc31270536"/>
      <w:bookmarkStart w:id="225" w:name="_Toc31270564"/>
      <w:r>
        <w:t>A.2</w:t>
      </w:r>
      <w:r w:rsidR="00C014CF">
        <w:tab/>
      </w:r>
      <w:r>
        <w:t>LAANC</w:t>
      </w:r>
      <w:bookmarkEnd w:id="220"/>
      <w:bookmarkEnd w:id="221"/>
      <w:bookmarkEnd w:id="222"/>
      <w:bookmarkEnd w:id="223"/>
      <w:bookmarkEnd w:id="224"/>
      <w:bookmarkEnd w:id="225"/>
    </w:p>
    <w:p w14:paraId="22BC6F78" w14:textId="3729122C" w:rsidR="00AD474B" w:rsidRPr="00F67927" w:rsidRDefault="00AD474B" w:rsidP="00AD474B">
      <w:pPr>
        <w:rPr>
          <w:lang w:val="en-US"/>
        </w:rPr>
      </w:pPr>
      <w:r w:rsidRPr="00F67927">
        <w:rPr>
          <w:lang w:val="en-US"/>
        </w:rPr>
        <w:t>LAANC</w:t>
      </w:r>
      <w:r w:rsidR="00C014CF">
        <w:rPr>
          <w:lang w:val="en-US"/>
        </w:rPr>
        <w:t> </w:t>
      </w:r>
      <w:r>
        <w:rPr>
          <w:lang w:val="en-US"/>
        </w:rPr>
        <w:t>[4]</w:t>
      </w:r>
      <w:r w:rsidR="00C014CF">
        <w:rPr>
          <w:lang w:val="en-US"/>
        </w:rPr>
        <w:t xml:space="preserve"> </w:t>
      </w:r>
      <w:r w:rsidRPr="00F67927">
        <w:rPr>
          <w:lang w:val="en-US"/>
        </w:rPr>
        <w:t>is the Low Altitude Authorization and Notification Capability, a collaboration between FAA and Industry. It directly supports UAS integration into the airspace.</w:t>
      </w:r>
    </w:p>
    <w:p w14:paraId="320D08D0" w14:textId="77777777" w:rsidR="00AD474B" w:rsidRPr="00F67927" w:rsidRDefault="00AD474B" w:rsidP="00AD474B">
      <w:pPr>
        <w:rPr>
          <w:lang w:val="en-US"/>
        </w:rPr>
      </w:pPr>
      <w:r w:rsidRPr="00F67927">
        <w:rPr>
          <w:lang w:val="en-US"/>
        </w:rPr>
        <w:t>LAANC provides:</w:t>
      </w:r>
    </w:p>
    <w:p w14:paraId="3917F293" w14:textId="77777777" w:rsidR="00AD474B" w:rsidRPr="00F67927" w:rsidRDefault="00AD474B" w:rsidP="00AD474B">
      <w:pPr>
        <w:pStyle w:val="B1"/>
      </w:pPr>
      <w:r>
        <w:rPr>
          <w:lang w:val="en-US"/>
        </w:rPr>
        <w:t>-</w:t>
      </w:r>
      <w:r>
        <w:rPr>
          <w:lang w:val="en-US"/>
        </w:rPr>
        <w:tab/>
      </w:r>
      <w:r w:rsidRPr="00F67927">
        <w:t>Drone pilots with access to controlled airspace at or below 400 feet.</w:t>
      </w:r>
    </w:p>
    <w:p w14:paraId="66C1B12A" w14:textId="77777777" w:rsidR="00AD474B" w:rsidRPr="00F67927" w:rsidRDefault="00AD474B" w:rsidP="00AD474B">
      <w:pPr>
        <w:pStyle w:val="B1"/>
      </w:pPr>
      <w:r>
        <w:rPr>
          <w:lang w:val="en-US"/>
        </w:rPr>
        <w:t>-</w:t>
      </w:r>
      <w:r>
        <w:rPr>
          <w:lang w:val="en-US"/>
        </w:rPr>
        <w:tab/>
      </w:r>
      <w:r w:rsidRPr="00F67927">
        <w:t>Awareness of where pilots can and cannot fly.</w:t>
      </w:r>
    </w:p>
    <w:p w14:paraId="2FB68834" w14:textId="77777777" w:rsidR="00AD474B" w:rsidRPr="00F67927" w:rsidRDefault="00AD474B" w:rsidP="00AD474B">
      <w:pPr>
        <w:pStyle w:val="B1"/>
      </w:pPr>
      <w:r>
        <w:rPr>
          <w:lang w:val="en-US"/>
        </w:rPr>
        <w:t>-</w:t>
      </w:r>
      <w:r>
        <w:rPr>
          <w:lang w:val="en-US"/>
        </w:rPr>
        <w:tab/>
      </w:r>
      <w:r w:rsidRPr="00F67927">
        <w:t>Air Traffic Professionals with visibility into where and when drones are operating.</w:t>
      </w:r>
    </w:p>
    <w:p w14:paraId="0893F49B" w14:textId="1555BEB4" w:rsidR="00AD474B" w:rsidRPr="00F67927" w:rsidRDefault="00AD474B" w:rsidP="00AD474B">
      <w:pPr>
        <w:rPr>
          <w:lang w:val="en-US"/>
        </w:rPr>
      </w:pPr>
      <w:r w:rsidRPr="00F67927">
        <w:rPr>
          <w:lang w:val="en-US"/>
        </w:rPr>
        <w:t>Through</w:t>
      </w:r>
      <w:r w:rsidR="00C014CF">
        <w:rPr>
          <w:lang w:val="en-US"/>
        </w:rPr>
        <w:t xml:space="preserve"> </w:t>
      </w:r>
      <w:r w:rsidRPr="00F67927">
        <w:rPr>
          <w:lang w:val="en-US"/>
        </w:rPr>
        <w:t>the</w:t>
      </w:r>
      <w:r w:rsidR="00C014CF">
        <w:rPr>
          <w:lang w:val="en-US"/>
        </w:rPr>
        <w:t xml:space="preserve"> </w:t>
      </w:r>
      <w:r w:rsidRPr="00F67927">
        <w:rPr>
          <w:lang w:val="en-US"/>
        </w:rPr>
        <w:t>UAS</w:t>
      </w:r>
      <w:r w:rsidR="00C014CF">
        <w:rPr>
          <w:lang w:val="en-US"/>
        </w:rPr>
        <w:t xml:space="preserve"> </w:t>
      </w:r>
      <w:r w:rsidRPr="00F67927">
        <w:rPr>
          <w:lang w:val="en-US"/>
        </w:rPr>
        <w:t>Data</w:t>
      </w:r>
      <w:r w:rsidR="00C014CF">
        <w:rPr>
          <w:lang w:val="en-US"/>
        </w:rPr>
        <w:t xml:space="preserve"> </w:t>
      </w:r>
      <w:r w:rsidRPr="00F67927">
        <w:rPr>
          <w:lang w:val="en-US"/>
        </w:rPr>
        <w:t>Exchange,</w:t>
      </w:r>
      <w:r w:rsidR="00C014CF">
        <w:rPr>
          <w:lang w:val="en-US"/>
        </w:rPr>
        <w:t xml:space="preserve"> </w:t>
      </w:r>
      <w:r w:rsidRPr="00F67927">
        <w:rPr>
          <w:lang w:val="en-US"/>
        </w:rPr>
        <w:t>the</w:t>
      </w:r>
      <w:r w:rsidR="00C014CF">
        <w:rPr>
          <w:lang w:val="en-US"/>
        </w:rPr>
        <w:t xml:space="preserve"> </w:t>
      </w:r>
      <w:r w:rsidRPr="00F67927">
        <w:rPr>
          <w:lang w:val="en-US"/>
        </w:rPr>
        <w:t>capability</w:t>
      </w:r>
      <w:r w:rsidR="00C014CF">
        <w:rPr>
          <w:lang w:val="en-US"/>
        </w:rPr>
        <w:t xml:space="preserve"> </w:t>
      </w:r>
      <w:r w:rsidRPr="00F67927">
        <w:rPr>
          <w:lang w:val="en-US"/>
        </w:rPr>
        <w:t>facilitates</w:t>
      </w:r>
      <w:r w:rsidR="00C014CF">
        <w:rPr>
          <w:lang w:val="en-US"/>
        </w:rPr>
        <w:t xml:space="preserve"> </w:t>
      </w:r>
      <w:r w:rsidRPr="00F67927">
        <w:rPr>
          <w:lang w:val="en-US"/>
        </w:rPr>
        <w:t>the</w:t>
      </w:r>
      <w:r w:rsidR="00C014CF">
        <w:rPr>
          <w:lang w:val="en-US"/>
        </w:rPr>
        <w:t xml:space="preserve"> </w:t>
      </w:r>
      <w:r w:rsidRPr="00F67927">
        <w:rPr>
          <w:lang w:val="en-US"/>
        </w:rPr>
        <w:t>sharing</w:t>
      </w:r>
      <w:r w:rsidR="00C014CF">
        <w:rPr>
          <w:lang w:val="en-US"/>
        </w:rPr>
        <w:t xml:space="preserve"> </w:t>
      </w:r>
      <w:r w:rsidRPr="00F67927">
        <w:rPr>
          <w:lang w:val="en-US"/>
        </w:rPr>
        <w:t>of</w:t>
      </w:r>
      <w:r w:rsidR="00C014CF">
        <w:rPr>
          <w:lang w:val="en-US"/>
        </w:rPr>
        <w:t xml:space="preserve"> </w:t>
      </w:r>
      <w:r w:rsidRPr="00F67927">
        <w:rPr>
          <w:lang w:val="en-US"/>
        </w:rPr>
        <w:t>airspace</w:t>
      </w:r>
      <w:r w:rsidR="00C014CF">
        <w:rPr>
          <w:lang w:val="en-US"/>
        </w:rPr>
        <w:t xml:space="preserve"> </w:t>
      </w:r>
      <w:r w:rsidRPr="00F67927">
        <w:rPr>
          <w:lang w:val="en-US"/>
        </w:rPr>
        <w:t>data</w:t>
      </w:r>
      <w:r w:rsidR="00C014CF">
        <w:rPr>
          <w:lang w:val="en-US"/>
        </w:rPr>
        <w:t xml:space="preserve"> </w:t>
      </w:r>
      <w:r w:rsidRPr="00F67927">
        <w:rPr>
          <w:lang w:val="en-US"/>
        </w:rPr>
        <w:t>between</w:t>
      </w:r>
      <w:r w:rsidR="00C014CF">
        <w:rPr>
          <w:lang w:val="en-US"/>
        </w:rPr>
        <w:t xml:space="preserve"> </w:t>
      </w:r>
      <w:r w:rsidRPr="00F67927">
        <w:rPr>
          <w:lang w:val="en-US"/>
        </w:rPr>
        <w:t>the</w:t>
      </w:r>
      <w:r w:rsidR="00C014CF">
        <w:rPr>
          <w:lang w:val="en-US"/>
        </w:rPr>
        <w:t xml:space="preserve"> </w:t>
      </w:r>
      <w:r w:rsidRPr="00F67927">
        <w:rPr>
          <w:lang w:val="en-US"/>
        </w:rPr>
        <w:t>FAA</w:t>
      </w:r>
      <w:r w:rsidR="00C014CF">
        <w:rPr>
          <w:lang w:val="en-US"/>
        </w:rPr>
        <w:t xml:space="preserve"> </w:t>
      </w:r>
      <w:r w:rsidRPr="00F67927">
        <w:rPr>
          <w:lang w:val="en-US"/>
        </w:rPr>
        <w:t>and</w:t>
      </w:r>
      <w:r w:rsidR="00C014CF">
        <w:rPr>
          <w:lang w:val="en-US"/>
        </w:rPr>
        <w:t xml:space="preserve"> </w:t>
      </w:r>
      <w:r w:rsidRPr="00F67927">
        <w:rPr>
          <w:lang w:val="en-US"/>
        </w:rPr>
        <w:t>companies</w:t>
      </w:r>
      <w:r w:rsidR="00C014CF">
        <w:rPr>
          <w:lang w:val="en-US"/>
        </w:rPr>
        <w:t xml:space="preserve"> </w:t>
      </w:r>
      <w:r w:rsidRPr="00F67927">
        <w:rPr>
          <w:lang w:val="en-US"/>
        </w:rPr>
        <w:t>approved</w:t>
      </w:r>
      <w:r w:rsidR="00C014CF">
        <w:rPr>
          <w:lang w:val="en-US"/>
        </w:rPr>
        <w:t xml:space="preserve"> </w:t>
      </w:r>
      <w:r w:rsidRPr="00F67927">
        <w:rPr>
          <w:lang w:val="en-US"/>
        </w:rPr>
        <w:t>by</w:t>
      </w:r>
      <w:r w:rsidR="00C014CF">
        <w:rPr>
          <w:lang w:val="en-US"/>
        </w:rPr>
        <w:t xml:space="preserve"> </w:t>
      </w:r>
      <w:r w:rsidRPr="00F67927">
        <w:rPr>
          <w:lang w:val="en-US"/>
        </w:rPr>
        <w:t>the</w:t>
      </w:r>
      <w:r w:rsidR="00C014CF">
        <w:rPr>
          <w:lang w:val="en-US"/>
        </w:rPr>
        <w:t xml:space="preserve"> </w:t>
      </w:r>
      <w:r w:rsidRPr="00F67927">
        <w:rPr>
          <w:lang w:val="en-US"/>
        </w:rPr>
        <w:t>FAA</w:t>
      </w:r>
      <w:r w:rsidR="00C014CF">
        <w:rPr>
          <w:lang w:val="en-US"/>
        </w:rPr>
        <w:t xml:space="preserve"> </w:t>
      </w:r>
      <w:r w:rsidRPr="00F67927">
        <w:rPr>
          <w:lang w:val="en-US"/>
        </w:rPr>
        <w:t>to</w:t>
      </w:r>
      <w:r w:rsidR="00C014CF">
        <w:rPr>
          <w:lang w:val="en-US"/>
        </w:rPr>
        <w:t xml:space="preserve"> </w:t>
      </w:r>
      <w:r w:rsidRPr="00F67927">
        <w:rPr>
          <w:lang w:val="en-US"/>
        </w:rPr>
        <w:t>provide</w:t>
      </w:r>
      <w:r w:rsidR="00C014CF">
        <w:rPr>
          <w:lang w:val="en-US"/>
        </w:rPr>
        <w:t xml:space="preserve"> </w:t>
      </w:r>
      <w:r w:rsidRPr="00F67927">
        <w:rPr>
          <w:lang w:val="en-US"/>
        </w:rPr>
        <w:t>LAANC</w:t>
      </w:r>
      <w:r w:rsidR="00C014CF">
        <w:rPr>
          <w:lang w:val="en-US"/>
        </w:rPr>
        <w:t xml:space="preserve"> </w:t>
      </w:r>
      <w:r w:rsidRPr="00F67927">
        <w:rPr>
          <w:lang w:val="en-US"/>
        </w:rPr>
        <w:t>services.</w:t>
      </w:r>
      <w:r w:rsidR="00C014CF">
        <w:rPr>
          <w:lang w:val="en-US"/>
        </w:rPr>
        <w:t xml:space="preserve"> </w:t>
      </w:r>
      <w:r w:rsidRPr="00F67927">
        <w:rPr>
          <w:lang w:val="en-US"/>
        </w:rPr>
        <w:t>The</w:t>
      </w:r>
      <w:r w:rsidR="00C014CF">
        <w:rPr>
          <w:lang w:val="en-US"/>
        </w:rPr>
        <w:t xml:space="preserve"> </w:t>
      </w:r>
      <w:r w:rsidRPr="00F67927">
        <w:rPr>
          <w:lang w:val="en-US"/>
        </w:rPr>
        <w:t>companies</w:t>
      </w:r>
      <w:r w:rsidR="00C014CF">
        <w:rPr>
          <w:lang w:val="en-US"/>
        </w:rPr>
        <w:t xml:space="preserve"> </w:t>
      </w:r>
      <w:r w:rsidRPr="00F67927">
        <w:rPr>
          <w:lang w:val="en-US"/>
        </w:rPr>
        <w:t>are</w:t>
      </w:r>
      <w:r w:rsidR="00C014CF">
        <w:rPr>
          <w:lang w:val="en-US"/>
        </w:rPr>
        <w:t xml:space="preserve"> </w:t>
      </w:r>
      <w:r w:rsidRPr="00F67927">
        <w:rPr>
          <w:lang w:val="en-US"/>
        </w:rPr>
        <w:t>known</w:t>
      </w:r>
      <w:r w:rsidR="00C014CF">
        <w:rPr>
          <w:lang w:val="en-US"/>
        </w:rPr>
        <w:t xml:space="preserve"> </w:t>
      </w:r>
      <w:r w:rsidRPr="00F67927">
        <w:rPr>
          <w:lang w:val="en-US"/>
        </w:rPr>
        <w:t>as</w:t>
      </w:r>
      <w:r w:rsidR="00C014CF">
        <w:rPr>
          <w:lang w:val="en-US"/>
        </w:rPr>
        <w:t xml:space="preserve"> </w:t>
      </w:r>
      <w:r w:rsidRPr="00F67927">
        <w:rPr>
          <w:lang w:val="en-US"/>
        </w:rPr>
        <w:t>UAS</w:t>
      </w:r>
      <w:r w:rsidR="00C014CF">
        <w:rPr>
          <w:lang w:val="en-US"/>
        </w:rPr>
        <w:t xml:space="preserve"> </w:t>
      </w:r>
      <w:r w:rsidRPr="00F67927">
        <w:rPr>
          <w:lang w:val="en-US"/>
        </w:rPr>
        <w:t>Service</w:t>
      </w:r>
      <w:r w:rsidR="00C014CF">
        <w:rPr>
          <w:lang w:val="en-US"/>
        </w:rPr>
        <w:t xml:space="preserve"> </w:t>
      </w:r>
      <w:r w:rsidRPr="00F67927">
        <w:rPr>
          <w:lang w:val="en-US"/>
        </w:rPr>
        <w:t>Suppliers</w:t>
      </w:r>
      <w:r w:rsidR="00C014CF">
        <w:rPr>
          <w:lang w:val="en-US"/>
        </w:rPr>
        <w:t xml:space="preserve"> </w:t>
      </w:r>
      <w:r w:rsidRPr="00F67927">
        <w:rPr>
          <w:lang w:val="en-US"/>
        </w:rPr>
        <w:t>–</w:t>
      </w:r>
      <w:r w:rsidR="00C014CF">
        <w:rPr>
          <w:lang w:val="en-US"/>
        </w:rPr>
        <w:t xml:space="preserve"> </w:t>
      </w:r>
      <w:r w:rsidRPr="00F67927">
        <w:rPr>
          <w:lang w:val="en-US"/>
        </w:rPr>
        <w:t>and</w:t>
      </w:r>
      <w:r w:rsidR="00C014CF">
        <w:rPr>
          <w:lang w:val="en-US"/>
        </w:rPr>
        <w:t xml:space="preserve"> </w:t>
      </w:r>
      <w:r w:rsidRPr="00F67927">
        <w:rPr>
          <w:lang w:val="en-US"/>
        </w:rPr>
        <w:t>the</w:t>
      </w:r>
      <w:r w:rsidR="00C014CF">
        <w:rPr>
          <w:lang w:val="en-US"/>
        </w:rPr>
        <w:t xml:space="preserve"> </w:t>
      </w:r>
      <w:r w:rsidRPr="00F67927">
        <w:rPr>
          <w:lang w:val="en-US"/>
        </w:rPr>
        <w:t>desktop</w:t>
      </w:r>
      <w:r w:rsidR="00C014CF">
        <w:rPr>
          <w:lang w:val="en-US"/>
        </w:rPr>
        <w:t xml:space="preserve"> </w:t>
      </w:r>
      <w:r w:rsidRPr="00F67927">
        <w:rPr>
          <w:lang w:val="en-US"/>
        </w:rPr>
        <w:t>applications</w:t>
      </w:r>
      <w:r w:rsidR="00C014CF">
        <w:rPr>
          <w:lang w:val="en-US"/>
        </w:rPr>
        <w:t xml:space="preserve"> </w:t>
      </w:r>
      <w:r w:rsidRPr="00F67927">
        <w:rPr>
          <w:lang w:val="en-US"/>
        </w:rPr>
        <w:t>and</w:t>
      </w:r>
      <w:r w:rsidR="00C014CF">
        <w:rPr>
          <w:lang w:val="en-US"/>
        </w:rPr>
        <w:t xml:space="preserve"> </w:t>
      </w:r>
      <w:r w:rsidRPr="00F67927">
        <w:rPr>
          <w:lang w:val="en-US"/>
        </w:rPr>
        <w:t>mobile</w:t>
      </w:r>
      <w:r w:rsidR="00C014CF">
        <w:rPr>
          <w:lang w:val="en-US"/>
        </w:rPr>
        <w:t xml:space="preserve"> </w:t>
      </w:r>
      <w:r w:rsidRPr="00F67927">
        <w:rPr>
          <w:lang w:val="en-US"/>
        </w:rPr>
        <w:t>apps</w:t>
      </w:r>
      <w:r w:rsidR="00C014CF">
        <w:rPr>
          <w:lang w:val="en-US"/>
        </w:rPr>
        <w:t xml:space="preserve"> </w:t>
      </w:r>
      <w:r w:rsidRPr="00F67927">
        <w:rPr>
          <w:lang w:val="en-US"/>
        </w:rPr>
        <w:t>to</w:t>
      </w:r>
      <w:r w:rsidR="00C014CF">
        <w:rPr>
          <w:lang w:val="en-US"/>
        </w:rPr>
        <w:t xml:space="preserve"> </w:t>
      </w:r>
      <w:r w:rsidRPr="00F67927">
        <w:rPr>
          <w:lang w:val="en-US"/>
        </w:rPr>
        <w:t>utilize</w:t>
      </w:r>
      <w:r w:rsidR="00C014CF">
        <w:rPr>
          <w:lang w:val="en-US"/>
        </w:rPr>
        <w:t xml:space="preserve"> </w:t>
      </w:r>
      <w:r w:rsidRPr="00F67927">
        <w:rPr>
          <w:lang w:val="en-US"/>
        </w:rPr>
        <w:t>the</w:t>
      </w:r>
      <w:r w:rsidR="00C014CF">
        <w:rPr>
          <w:lang w:val="en-US"/>
        </w:rPr>
        <w:t xml:space="preserve"> </w:t>
      </w:r>
      <w:r w:rsidRPr="00F67927">
        <w:rPr>
          <w:lang w:val="en-US"/>
        </w:rPr>
        <w:t>LAANC</w:t>
      </w:r>
      <w:r w:rsidR="00C014CF">
        <w:rPr>
          <w:lang w:val="en-US"/>
        </w:rPr>
        <w:t xml:space="preserve"> </w:t>
      </w:r>
      <w:r w:rsidRPr="00F67927">
        <w:rPr>
          <w:lang w:val="en-US"/>
        </w:rPr>
        <w:t>capability</w:t>
      </w:r>
      <w:r w:rsidR="00C014CF">
        <w:rPr>
          <w:lang w:val="en-US"/>
        </w:rPr>
        <w:t xml:space="preserve"> </w:t>
      </w:r>
      <w:r w:rsidRPr="00F67927">
        <w:rPr>
          <w:lang w:val="en-US"/>
        </w:rPr>
        <w:t>are</w:t>
      </w:r>
      <w:r w:rsidR="00C014CF">
        <w:rPr>
          <w:lang w:val="en-US"/>
        </w:rPr>
        <w:t xml:space="preserve"> </w:t>
      </w:r>
      <w:r w:rsidRPr="00F67927">
        <w:rPr>
          <w:lang w:val="en-US"/>
        </w:rPr>
        <w:t>provided</w:t>
      </w:r>
      <w:r w:rsidR="00C014CF">
        <w:rPr>
          <w:lang w:val="en-US"/>
        </w:rPr>
        <w:t xml:space="preserve"> </w:t>
      </w:r>
      <w:r w:rsidRPr="00F67927">
        <w:rPr>
          <w:lang w:val="en-US"/>
        </w:rPr>
        <w:t>by</w:t>
      </w:r>
      <w:r w:rsidR="00C014CF">
        <w:rPr>
          <w:lang w:val="en-US"/>
        </w:rPr>
        <w:t xml:space="preserve"> </w:t>
      </w:r>
      <w:r w:rsidRPr="00F67927">
        <w:rPr>
          <w:lang w:val="en-US"/>
        </w:rPr>
        <w:t>the</w:t>
      </w:r>
      <w:r w:rsidR="00C014CF">
        <w:rPr>
          <w:lang w:val="en-US"/>
        </w:rPr>
        <w:t xml:space="preserve"> </w:t>
      </w:r>
      <w:r w:rsidRPr="00F67927">
        <w:rPr>
          <w:lang w:val="en-US"/>
        </w:rPr>
        <w:t>UAS</w:t>
      </w:r>
      <w:r w:rsidR="00C014CF">
        <w:rPr>
          <w:lang w:val="en-US"/>
        </w:rPr>
        <w:t xml:space="preserve"> </w:t>
      </w:r>
      <w:r w:rsidRPr="00F67927">
        <w:rPr>
          <w:lang w:val="en-US"/>
        </w:rPr>
        <w:t>Service</w:t>
      </w:r>
      <w:r w:rsidR="00C014CF">
        <w:rPr>
          <w:lang w:val="en-US"/>
        </w:rPr>
        <w:t xml:space="preserve"> </w:t>
      </w:r>
      <w:r w:rsidRPr="00F67927">
        <w:rPr>
          <w:lang w:val="en-US"/>
        </w:rPr>
        <w:t>Suppliers</w:t>
      </w:r>
      <w:r w:rsidR="00C014CF">
        <w:rPr>
          <w:lang w:val="en-US"/>
        </w:rPr>
        <w:t xml:space="preserve"> </w:t>
      </w:r>
      <w:r w:rsidRPr="00F67927">
        <w:rPr>
          <w:lang w:val="en-US"/>
        </w:rPr>
        <w:t>(USS).</w:t>
      </w:r>
    </w:p>
    <w:p w14:paraId="2F1B9D40" w14:textId="45D7166A" w:rsidR="00AD474B" w:rsidRPr="00F67927" w:rsidRDefault="00AD474B" w:rsidP="00AD474B">
      <w:pPr>
        <w:rPr>
          <w:lang w:val="en-US"/>
        </w:rPr>
      </w:pPr>
      <w:r w:rsidRPr="00F67927">
        <w:t>LAANC</w:t>
      </w:r>
      <w:r w:rsidR="00C014CF">
        <w:t xml:space="preserve"> </w:t>
      </w:r>
      <w:r w:rsidRPr="00F67927">
        <w:t>automates</w:t>
      </w:r>
      <w:r w:rsidR="00C014CF">
        <w:t xml:space="preserve"> </w:t>
      </w:r>
      <w:r w:rsidRPr="00F67927">
        <w:t>the</w:t>
      </w:r>
      <w:r w:rsidR="00C014CF">
        <w:t xml:space="preserve"> </w:t>
      </w:r>
      <w:r w:rsidRPr="00F67927">
        <w:t>application</w:t>
      </w:r>
      <w:r w:rsidR="00C014CF">
        <w:t xml:space="preserve"> </w:t>
      </w:r>
      <w:r w:rsidRPr="00F67927">
        <w:t>and</w:t>
      </w:r>
      <w:r w:rsidR="00C014CF">
        <w:t xml:space="preserve"> </w:t>
      </w:r>
      <w:r w:rsidRPr="00F67927">
        <w:t>approval</w:t>
      </w:r>
      <w:r w:rsidR="00C014CF">
        <w:t xml:space="preserve"> </w:t>
      </w:r>
      <w:r w:rsidRPr="00F67927">
        <w:t>process</w:t>
      </w:r>
      <w:r w:rsidR="00C014CF">
        <w:t xml:space="preserve"> </w:t>
      </w:r>
      <w:r w:rsidRPr="00F67927">
        <w:t>for</w:t>
      </w:r>
      <w:r w:rsidR="00C014CF">
        <w:t xml:space="preserve"> </w:t>
      </w:r>
      <w:r w:rsidRPr="00F67927">
        <w:t>airspace</w:t>
      </w:r>
      <w:r w:rsidR="00C014CF">
        <w:t xml:space="preserve"> </w:t>
      </w:r>
      <w:r w:rsidRPr="00F67927">
        <w:t>authorizations.</w:t>
      </w:r>
      <w:r w:rsidR="00C014CF">
        <w:t xml:space="preserve"> </w:t>
      </w:r>
      <w:r w:rsidRPr="00F67927">
        <w:t>Through</w:t>
      </w:r>
      <w:r w:rsidR="00C014CF">
        <w:t xml:space="preserve"> </w:t>
      </w:r>
      <w:r w:rsidRPr="00F67927">
        <w:t>automated</w:t>
      </w:r>
      <w:r w:rsidR="00C014CF">
        <w:t xml:space="preserve"> </w:t>
      </w:r>
      <w:r w:rsidRPr="00F67927">
        <w:t>applications</w:t>
      </w:r>
      <w:r w:rsidR="00C014CF">
        <w:t xml:space="preserve"> </w:t>
      </w:r>
      <w:r w:rsidRPr="00F67927">
        <w:t>developed</w:t>
      </w:r>
      <w:r w:rsidR="00C014CF">
        <w:t xml:space="preserve"> </w:t>
      </w:r>
      <w:r w:rsidRPr="00F67927">
        <w:t>by</w:t>
      </w:r>
      <w:r w:rsidR="00C014CF">
        <w:t xml:space="preserve"> </w:t>
      </w:r>
      <w:r w:rsidRPr="00F67927">
        <w:t>an</w:t>
      </w:r>
      <w:r w:rsidR="00C014CF">
        <w:t xml:space="preserve"> </w:t>
      </w:r>
      <w:r w:rsidRPr="00F67927">
        <w:t>FAA</w:t>
      </w:r>
      <w:r w:rsidR="00C014CF">
        <w:t xml:space="preserve"> </w:t>
      </w:r>
      <w:r w:rsidRPr="00F67927">
        <w:t>Approved</w:t>
      </w:r>
      <w:r w:rsidR="00C014CF">
        <w:t xml:space="preserve"> </w:t>
      </w:r>
      <w:r w:rsidRPr="00F67927">
        <w:t>UAS</w:t>
      </w:r>
      <w:r w:rsidR="00C014CF">
        <w:t xml:space="preserve"> </w:t>
      </w:r>
      <w:r w:rsidRPr="00F67927">
        <w:t>Service</w:t>
      </w:r>
      <w:r w:rsidR="00C014CF">
        <w:t xml:space="preserve"> </w:t>
      </w:r>
      <w:r w:rsidRPr="00F67927">
        <w:t>Suppliers</w:t>
      </w:r>
      <w:r w:rsidR="00C014CF">
        <w:t xml:space="preserve"> </w:t>
      </w:r>
      <w:r w:rsidRPr="00F67927">
        <w:t>(USS)</w:t>
      </w:r>
      <w:r w:rsidR="00C014CF">
        <w:t xml:space="preserve"> </w:t>
      </w:r>
      <w:r w:rsidRPr="00F67927">
        <w:t>pilots</w:t>
      </w:r>
      <w:r w:rsidR="00C014CF">
        <w:t xml:space="preserve"> </w:t>
      </w:r>
      <w:r w:rsidRPr="00F67927">
        <w:t>apply</w:t>
      </w:r>
      <w:r w:rsidR="00C014CF">
        <w:t xml:space="preserve"> </w:t>
      </w:r>
      <w:r w:rsidRPr="00F67927">
        <w:t>for</w:t>
      </w:r>
      <w:r w:rsidR="00C014CF">
        <w:t xml:space="preserve"> </w:t>
      </w:r>
      <w:r w:rsidRPr="00F67927">
        <w:t>an</w:t>
      </w:r>
      <w:r w:rsidR="00C014CF">
        <w:t xml:space="preserve"> </w:t>
      </w:r>
      <w:r w:rsidRPr="00F67927">
        <w:t>airspace</w:t>
      </w:r>
      <w:r w:rsidR="00C014CF">
        <w:t xml:space="preserve"> </w:t>
      </w:r>
      <w:r w:rsidRPr="00F67927">
        <w:t>authorization.</w:t>
      </w:r>
    </w:p>
    <w:p w14:paraId="516C69E7" w14:textId="034792FF" w:rsidR="00AD474B" w:rsidRPr="00F67927" w:rsidRDefault="00AD474B" w:rsidP="00AD474B">
      <w:r w:rsidRPr="00F67927">
        <w:t>Requests</w:t>
      </w:r>
      <w:r w:rsidR="00C014CF">
        <w:t xml:space="preserve"> </w:t>
      </w:r>
      <w:r w:rsidRPr="00F67927">
        <w:t>are</w:t>
      </w:r>
      <w:r w:rsidR="00C014CF">
        <w:t xml:space="preserve"> </w:t>
      </w:r>
      <w:r w:rsidRPr="00F67927">
        <w:t>checked</w:t>
      </w:r>
      <w:r w:rsidR="00C014CF">
        <w:t xml:space="preserve"> </w:t>
      </w:r>
      <w:r w:rsidRPr="00F67927">
        <w:t>against</w:t>
      </w:r>
      <w:r w:rsidR="00C014CF">
        <w:t xml:space="preserve"> </w:t>
      </w:r>
      <w:r w:rsidRPr="00F67927">
        <w:t>multiple</w:t>
      </w:r>
      <w:r w:rsidR="00C014CF">
        <w:t xml:space="preserve"> </w:t>
      </w:r>
      <w:r w:rsidRPr="00F67927">
        <w:t>airspace</w:t>
      </w:r>
      <w:r w:rsidR="00C014CF">
        <w:t xml:space="preserve"> </w:t>
      </w:r>
      <w:r w:rsidRPr="00F67927">
        <w:t>data</w:t>
      </w:r>
      <w:r w:rsidR="00C014CF">
        <w:t xml:space="preserve"> </w:t>
      </w:r>
      <w:r w:rsidRPr="00F67927">
        <w:t>sources</w:t>
      </w:r>
      <w:r w:rsidR="00C014CF">
        <w:t xml:space="preserve"> </w:t>
      </w:r>
      <w:r w:rsidRPr="00F67927">
        <w:t>in</w:t>
      </w:r>
      <w:r w:rsidR="00C014CF">
        <w:t xml:space="preserve"> </w:t>
      </w:r>
      <w:r w:rsidRPr="00F67927">
        <w:t>the</w:t>
      </w:r>
      <w:r w:rsidR="00C014CF">
        <w:t xml:space="preserve"> </w:t>
      </w:r>
      <w:r w:rsidRPr="00F67927">
        <w:t>FAA</w:t>
      </w:r>
      <w:r w:rsidR="00C014CF">
        <w:t xml:space="preserve"> </w:t>
      </w:r>
      <w:r w:rsidRPr="00F67927">
        <w:t>UAS</w:t>
      </w:r>
      <w:r w:rsidR="00C014CF">
        <w:t xml:space="preserve"> </w:t>
      </w:r>
      <w:r w:rsidRPr="00F67927">
        <w:t>Data</w:t>
      </w:r>
      <w:r w:rsidR="00C014CF">
        <w:t xml:space="preserve"> </w:t>
      </w:r>
      <w:r w:rsidRPr="00F67927">
        <w:t>Exchange</w:t>
      </w:r>
      <w:r w:rsidR="00C014CF">
        <w:t xml:space="preserve"> </w:t>
      </w:r>
      <w:r w:rsidRPr="00F67927">
        <w:t>such</w:t>
      </w:r>
      <w:r w:rsidR="00C014CF">
        <w:t xml:space="preserve"> </w:t>
      </w:r>
      <w:r w:rsidRPr="00F67927">
        <w:t>as</w:t>
      </w:r>
      <w:r w:rsidR="00C014CF">
        <w:t xml:space="preserve"> </w:t>
      </w:r>
      <w:r w:rsidRPr="00F67927">
        <w:t>UAS</w:t>
      </w:r>
      <w:r w:rsidR="00C014CF">
        <w:t xml:space="preserve"> </w:t>
      </w:r>
      <w:r w:rsidRPr="00F67927">
        <w:t>Facility</w:t>
      </w:r>
      <w:r w:rsidR="00C014CF">
        <w:t xml:space="preserve"> </w:t>
      </w:r>
      <w:r w:rsidRPr="00F67927">
        <w:t>Maps,</w:t>
      </w:r>
      <w:r w:rsidR="00C014CF">
        <w:t xml:space="preserve"> </w:t>
      </w:r>
      <w:r w:rsidRPr="00F67927">
        <w:t>Special</w:t>
      </w:r>
      <w:r w:rsidR="00C014CF">
        <w:t xml:space="preserve"> </w:t>
      </w:r>
      <w:r w:rsidRPr="00F67927">
        <w:t>Use</w:t>
      </w:r>
      <w:r w:rsidR="00C014CF">
        <w:t xml:space="preserve"> </w:t>
      </w:r>
      <w:r w:rsidRPr="00F67927">
        <w:t>Airspace</w:t>
      </w:r>
      <w:r w:rsidR="00C014CF">
        <w:t xml:space="preserve"> </w:t>
      </w:r>
      <w:r w:rsidRPr="00F67927">
        <w:t>data,</w:t>
      </w:r>
      <w:r w:rsidR="00C014CF">
        <w:t xml:space="preserve"> </w:t>
      </w:r>
      <w:r w:rsidRPr="00F67927">
        <w:t>Airports</w:t>
      </w:r>
      <w:r w:rsidR="00C014CF">
        <w:t xml:space="preserve"> </w:t>
      </w:r>
      <w:r w:rsidRPr="00F67927">
        <w:t>and</w:t>
      </w:r>
      <w:r w:rsidR="00C014CF">
        <w:t xml:space="preserve"> </w:t>
      </w:r>
      <w:r w:rsidRPr="00F67927">
        <w:t>Airspace</w:t>
      </w:r>
      <w:r w:rsidR="00C014CF">
        <w:t xml:space="preserve"> </w:t>
      </w:r>
      <w:r w:rsidRPr="00F67927">
        <w:t>Classes,</w:t>
      </w:r>
      <w:r w:rsidR="00C014CF">
        <w:t xml:space="preserve"> </w:t>
      </w:r>
      <w:r w:rsidRPr="00F67927">
        <w:t>as</w:t>
      </w:r>
      <w:r w:rsidR="00C014CF">
        <w:t xml:space="preserve"> </w:t>
      </w:r>
      <w:r w:rsidRPr="00F67927">
        <w:t>well</w:t>
      </w:r>
      <w:r w:rsidR="00C014CF">
        <w:t xml:space="preserve"> </w:t>
      </w:r>
      <w:r w:rsidRPr="00F67927">
        <w:t>as</w:t>
      </w:r>
      <w:r w:rsidR="00C014CF">
        <w:t xml:space="preserve"> </w:t>
      </w:r>
      <w:r w:rsidRPr="00F67927">
        <w:t>Temporary</w:t>
      </w:r>
      <w:r w:rsidR="00C014CF">
        <w:t xml:space="preserve"> </w:t>
      </w:r>
      <w:r w:rsidRPr="00F67927">
        <w:t>Flight</w:t>
      </w:r>
      <w:r w:rsidR="00C014CF">
        <w:t xml:space="preserve"> </w:t>
      </w:r>
      <w:r w:rsidRPr="00F67927">
        <w:t>Restrictions</w:t>
      </w:r>
      <w:r w:rsidR="00C014CF">
        <w:t xml:space="preserve"> </w:t>
      </w:r>
      <w:r w:rsidRPr="00F67927">
        <w:t>and</w:t>
      </w:r>
      <w:r w:rsidR="00C014CF">
        <w:t xml:space="preserve"> </w:t>
      </w:r>
      <w:r w:rsidRPr="00F67927">
        <w:t>Notices</w:t>
      </w:r>
      <w:r w:rsidR="00C014CF">
        <w:t xml:space="preserve"> </w:t>
      </w:r>
      <w:r w:rsidRPr="00F67927">
        <w:t>to</w:t>
      </w:r>
      <w:r w:rsidR="00C014CF">
        <w:t xml:space="preserve"> </w:t>
      </w:r>
      <w:r w:rsidRPr="00F67927">
        <w:t>Airmen.</w:t>
      </w:r>
      <w:r w:rsidR="00C014CF">
        <w:t xml:space="preserve"> </w:t>
      </w:r>
      <w:r w:rsidRPr="00F67927">
        <w:t>If</w:t>
      </w:r>
      <w:r w:rsidR="00C014CF">
        <w:t xml:space="preserve"> </w:t>
      </w:r>
      <w:r w:rsidRPr="00F67927">
        <w:t>approved,</w:t>
      </w:r>
      <w:r w:rsidR="00C014CF">
        <w:t xml:space="preserve"> </w:t>
      </w:r>
      <w:r w:rsidRPr="00F67927">
        <w:t>pilots</w:t>
      </w:r>
      <w:r w:rsidR="00C014CF">
        <w:t xml:space="preserve"> </w:t>
      </w:r>
      <w:r w:rsidRPr="00F67927">
        <w:t>can</w:t>
      </w:r>
      <w:r w:rsidR="00C014CF">
        <w:t xml:space="preserve"> </w:t>
      </w:r>
      <w:r w:rsidRPr="00F67927">
        <w:t>receive</w:t>
      </w:r>
      <w:r w:rsidR="00C014CF">
        <w:t xml:space="preserve"> </w:t>
      </w:r>
      <w:r w:rsidRPr="00F67927">
        <w:t>their</w:t>
      </w:r>
      <w:r w:rsidR="00C014CF">
        <w:t xml:space="preserve"> </w:t>
      </w:r>
      <w:r w:rsidRPr="00F67927">
        <w:t>authorization</w:t>
      </w:r>
      <w:r w:rsidR="00C014CF">
        <w:t xml:space="preserve"> </w:t>
      </w:r>
      <w:r w:rsidRPr="00F67927">
        <w:t>in</w:t>
      </w:r>
      <w:r w:rsidR="00C014CF">
        <w:t xml:space="preserve"> </w:t>
      </w:r>
      <w:r w:rsidRPr="00F67927">
        <w:t>near-real</w:t>
      </w:r>
      <w:r w:rsidR="00C014CF">
        <w:t xml:space="preserve"> </w:t>
      </w:r>
      <w:r w:rsidRPr="00F67927">
        <w:t>time.</w:t>
      </w:r>
    </w:p>
    <w:p w14:paraId="4727B1F6" w14:textId="4478AF45" w:rsidR="00AD474B" w:rsidRPr="00F67927" w:rsidRDefault="00AD474B" w:rsidP="00AD474B">
      <w:r w:rsidRPr="00F67927">
        <w:t>Unless</w:t>
      </w:r>
      <w:r w:rsidR="00C014CF">
        <w:t xml:space="preserve"> </w:t>
      </w:r>
      <w:r w:rsidRPr="00F67927">
        <w:t>specifically</w:t>
      </w:r>
      <w:r w:rsidR="00C014CF">
        <w:t xml:space="preserve"> </w:t>
      </w:r>
      <w:r w:rsidRPr="00F67927">
        <w:t>requested</w:t>
      </w:r>
      <w:r w:rsidR="00C014CF">
        <w:t xml:space="preserve"> </w:t>
      </w:r>
      <w:r w:rsidRPr="00F67927">
        <w:t>in</w:t>
      </w:r>
      <w:r w:rsidR="00C014CF">
        <w:t xml:space="preserve"> </w:t>
      </w:r>
      <w:r w:rsidRPr="00F67927">
        <w:t>an</w:t>
      </w:r>
      <w:r w:rsidR="00C014CF">
        <w:t xml:space="preserve"> </w:t>
      </w:r>
      <w:r w:rsidRPr="00F67927">
        <w:t>authorization,</w:t>
      </w:r>
      <w:r w:rsidR="00C014CF">
        <w:t xml:space="preserve"> </w:t>
      </w:r>
      <w:r w:rsidRPr="00F67927">
        <w:t>drone</w:t>
      </w:r>
      <w:r w:rsidR="00C014CF">
        <w:t xml:space="preserve"> </w:t>
      </w:r>
      <w:r w:rsidRPr="00F67927">
        <w:t>pilots</w:t>
      </w:r>
      <w:r w:rsidR="00C014CF">
        <w:t xml:space="preserve"> </w:t>
      </w:r>
      <w:r w:rsidRPr="00F67927">
        <w:t>do</w:t>
      </w:r>
      <w:r w:rsidR="00C014CF">
        <w:t xml:space="preserve"> </w:t>
      </w:r>
      <w:r w:rsidRPr="00F67927">
        <w:t>not</w:t>
      </w:r>
      <w:r w:rsidR="00C014CF">
        <w:t xml:space="preserve"> </w:t>
      </w:r>
      <w:r w:rsidRPr="00F67927">
        <w:t>need</w:t>
      </w:r>
      <w:r w:rsidR="00C014CF">
        <w:t xml:space="preserve"> </w:t>
      </w:r>
      <w:r w:rsidRPr="00F67927">
        <w:t>to</w:t>
      </w:r>
      <w:r w:rsidR="00C014CF">
        <w:t xml:space="preserve"> </w:t>
      </w:r>
      <w:r w:rsidRPr="00F67927">
        <w:t>notify</w:t>
      </w:r>
      <w:r w:rsidR="00C014CF">
        <w:t xml:space="preserve"> </w:t>
      </w:r>
      <w:r w:rsidRPr="00F67927">
        <w:t>the</w:t>
      </w:r>
      <w:r w:rsidR="00C014CF">
        <w:t xml:space="preserve"> </w:t>
      </w:r>
      <w:r w:rsidRPr="00F67927">
        <w:t>tower</w:t>
      </w:r>
      <w:r w:rsidR="00C014CF">
        <w:t xml:space="preserve"> </w:t>
      </w:r>
      <w:r w:rsidRPr="00F67927">
        <w:t>before</w:t>
      </w:r>
      <w:r w:rsidR="00C014CF">
        <w:t xml:space="preserve"> </w:t>
      </w:r>
      <w:r w:rsidRPr="00F67927">
        <w:t>they</w:t>
      </w:r>
      <w:r w:rsidR="00C014CF">
        <w:t xml:space="preserve"> </w:t>
      </w:r>
      <w:r w:rsidRPr="00F67927">
        <w:t>fly.</w:t>
      </w:r>
    </w:p>
    <w:p w14:paraId="58E30B8C" w14:textId="14360705" w:rsidR="00AD474B" w:rsidRPr="00F67927" w:rsidRDefault="00AD474B" w:rsidP="00AD474B">
      <w:r w:rsidRPr="00F67927">
        <w:t>LAANC</w:t>
      </w:r>
      <w:r w:rsidR="00C014CF">
        <w:t xml:space="preserve"> </w:t>
      </w:r>
      <w:r w:rsidRPr="00F67927">
        <w:t>provides</w:t>
      </w:r>
      <w:r w:rsidR="00C014CF">
        <w:t xml:space="preserve"> </w:t>
      </w:r>
      <w:hyperlink r:id="rId23" w:history="1">
        <w:r w:rsidRPr="00F67927">
          <w:rPr>
            <w:rStyle w:val="Hyperlink"/>
            <w:color w:val="2353BA"/>
          </w:rPr>
          <w:t>airspace</w:t>
        </w:r>
        <w:r w:rsidR="00C014CF">
          <w:rPr>
            <w:rStyle w:val="Hyperlink"/>
            <w:color w:val="2353BA"/>
          </w:rPr>
          <w:t xml:space="preserve"> </w:t>
        </w:r>
        <w:r w:rsidRPr="00F67927">
          <w:rPr>
            <w:rStyle w:val="Hyperlink"/>
            <w:color w:val="2353BA"/>
          </w:rPr>
          <w:t>authorizations</w:t>
        </w:r>
      </w:hyperlink>
      <w:r w:rsidR="00C014CF">
        <w:t xml:space="preserve"> </w:t>
      </w:r>
      <w:r w:rsidRPr="00F67927">
        <w:t>only.</w:t>
      </w:r>
      <w:r w:rsidR="00C014CF">
        <w:t xml:space="preserve"> </w:t>
      </w:r>
      <w:r w:rsidRPr="00F67927">
        <w:t>Pilots</w:t>
      </w:r>
      <w:r w:rsidR="00C014CF">
        <w:t xml:space="preserve"> </w:t>
      </w:r>
      <w:r w:rsidRPr="00F67927">
        <w:t>must</w:t>
      </w:r>
      <w:r w:rsidR="00C014CF">
        <w:t xml:space="preserve"> </w:t>
      </w:r>
      <w:r w:rsidRPr="00F67927">
        <w:t>still</w:t>
      </w:r>
      <w:r w:rsidR="00C014CF">
        <w:t xml:space="preserve"> </w:t>
      </w:r>
      <w:r w:rsidRPr="00F67927">
        <w:t>check</w:t>
      </w:r>
      <w:r w:rsidR="00C014CF">
        <w:t xml:space="preserve"> </w:t>
      </w:r>
      <w:r w:rsidRPr="00F67927">
        <w:t>Notices</w:t>
      </w:r>
      <w:r w:rsidR="00C014CF">
        <w:t xml:space="preserve"> </w:t>
      </w:r>
      <w:r w:rsidRPr="00F67927">
        <w:t>to</w:t>
      </w:r>
      <w:r w:rsidR="00C014CF">
        <w:t xml:space="preserve"> </w:t>
      </w:r>
      <w:r w:rsidRPr="00F67927">
        <w:t>Airmen,</w:t>
      </w:r>
      <w:r w:rsidR="00C014CF">
        <w:t xml:space="preserve"> </w:t>
      </w:r>
      <w:r w:rsidRPr="00F67927">
        <w:t>weather</w:t>
      </w:r>
      <w:r w:rsidR="00C014CF">
        <w:t xml:space="preserve"> </w:t>
      </w:r>
      <w:r w:rsidRPr="00F67927">
        <w:t>conditions,</w:t>
      </w:r>
      <w:r w:rsidR="00C014CF">
        <w:t xml:space="preserve"> </w:t>
      </w:r>
      <w:r w:rsidRPr="00F67927">
        <w:t>and</w:t>
      </w:r>
      <w:r w:rsidR="00C014CF">
        <w:t xml:space="preserve"> </w:t>
      </w:r>
      <w:r w:rsidRPr="00F67927">
        <w:t>abide</w:t>
      </w:r>
      <w:r w:rsidR="00C014CF">
        <w:t xml:space="preserve"> </w:t>
      </w:r>
      <w:r w:rsidRPr="00F67927">
        <w:t>by</w:t>
      </w:r>
      <w:r w:rsidR="00C014CF">
        <w:t xml:space="preserve"> </w:t>
      </w:r>
      <w:r w:rsidRPr="00F67927">
        <w:t>all</w:t>
      </w:r>
      <w:r w:rsidR="00C014CF">
        <w:t xml:space="preserve"> </w:t>
      </w:r>
      <w:r w:rsidRPr="00F67927">
        <w:t>airspace</w:t>
      </w:r>
      <w:r w:rsidR="00C014CF">
        <w:t xml:space="preserve"> </w:t>
      </w:r>
      <w:r w:rsidRPr="00F67927">
        <w:t>restrictions</w:t>
      </w:r>
      <w:r w:rsidR="00C014CF">
        <w:t>.</w:t>
      </w:r>
    </w:p>
    <w:p w14:paraId="1DAD84C6" w14:textId="5A85CD37" w:rsidR="00AD474B" w:rsidRDefault="00C014CF" w:rsidP="00AD474B">
      <w:pPr>
        <w:pStyle w:val="Heading2"/>
      </w:pPr>
      <w:bookmarkStart w:id="226" w:name="_Toc31035890"/>
      <w:bookmarkStart w:id="227" w:name="_Toc31037035"/>
      <w:bookmarkStart w:id="228" w:name="_Toc31037111"/>
      <w:bookmarkStart w:id="229" w:name="_Toc31270509"/>
      <w:bookmarkStart w:id="230" w:name="_Toc31270537"/>
      <w:bookmarkStart w:id="231" w:name="_Toc31270565"/>
      <w:r>
        <w:t>A.3</w:t>
      </w:r>
      <w:r>
        <w:tab/>
      </w:r>
      <w:r w:rsidR="00AD474B">
        <w:t>ARC</w:t>
      </w:r>
      <w:bookmarkEnd w:id="226"/>
      <w:bookmarkEnd w:id="227"/>
      <w:bookmarkEnd w:id="228"/>
      <w:bookmarkEnd w:id="229"/>
      <w:bookmarkEnd w:id="230"/>
      <w:bookmarkEnd w:id="231"/>
    </w:p>
    <w:p w14:paraId="24CB6C82" w14:textId="1058E0A4" w:rsidR="00AD474B" w:rsidRDefault="00AD474B" w:rsidP="00AD474B">
      <w:r>
        <w:t>The Federal Aviation Administration (FAA or the Agency) chartered the Unmanned Aircraft Systems (UAS) Identification (ID) and Tracking Aviation Rulemaking Committee (ARC) (UAS-ID ARC) to provide recommendations to the FAA regarding technologies available for remote identification and tracking of UAS. This was used as a basis for the FAA proposed rule on Remote Identification.</w:t>
      </w:r>
    </w:p>
    <w:p w14:paraId="2B0E8321" w14:textId="3CAEA674" w:rsidR="00AD474B" w:rsidRPr="0039455F" w:rsidRDefault="00AD474B" w:rsidP="00AD474B">
      <w:r w:rsidRPr="0039455F">
        <w:t>ARC</w:t>
      </w:r>
      <w:r w:rsidR="00C014CF">
        <w:t> </w:t>
      </w:r>
      <w:r>
        <w:t>[</w:t>
      </w:r>
      <w:r>
        <w:rPr>
          <w:lang w:val="en-US"/>
        </w:rPr>
        <w:t>3</w:t>
      </w:r>
      <w:r>
        <w:t>]</w:t>
      </w:r>
      <w:r w:rsidRPr="0039455F">
        <w:t xml:space="preserve"> report</w:t>
      </w:r>
      <w:r w:rsidR="00C014CF">
        <w:t xml:space="preserve"> </w:t>
      </w:r>
      <w:r w:rsidRPr="0039455F">
        <w:t>for</w:t>
      </w:r>
      <w:r w:rsidR="00C014CF">
        <w:t xml:space="preserve"> </w:t>
      </w:r>
      <w:r w:rsidRPr="0039455F">
        <w:t>available</w:t>
      </w:r>
      <w:r w:rsidR="00C014CF">
        <w:t xml:space="preserve"> </w:t>
      </w:r>
      <w:r w:rsidRPr="0039455F">
        <w:t>technologies</w:t>
      </w:r>
      <w:r w:rsidR="00C014CF">
        <w:t xml:space="preserve"> </w:t>
      </w:r>
      <w:r w:rsidRPr="0039455F">
        <w:t>for</w:t>
      </w:r>
      <w:r w:rsidR="00C014CF">
        <w:t xml:space="preserve"> </w:t>
      </w:r>
      <w:r w:rsidRPr="0039455F">
        <w:t>UAS</w:t>
      </w:r>
      <w:r w:rsidR="00C014CF">
        <w:t xml:space="preserve"> </w:t>
      </w:r>
      <w:r w:rsidRPr="0039455F">
        <w:t>remote</w:t>
      </w:r>
      <w:r w:rsidR="00C014CF">
        <w:t xml:space="preserve"> </w:t>
      </w:r>
      <w:r w:rsidRPr="0039455F">
        <w:t>ID</w:t>
      </w:r>
      <w:r w:rsidR="00C014CF">
        <w:t xml:space="preserve"> </w:t>
      </w:r>
      <w:r w:rsidRPr="0039455F">
        <w:t>tracking</w:t>
      </w:r>
      <w:r w:rsidR="00C014CF">
        <w:t xml:space="preserve"> </w:t>
      </w:r>
      <w:r>
        <w:rPr>
          <w:lang w:val="en-US"/>
        </w:rPr>
        <w:t>identified</w:t>
      </w:r>
      <w:r w:rsidR="00C014CF">
        <w:rPr>
          <w:lang w:val="en-US"/>
        </w:rPr>
        <w:t xml:space="preserve"> </w:t>
      </w:r>
      <w:r>
        <w:rPr>
          <w:lang w:val="en-US"/>
        </w:rPr>
        <w:t>eight</w:t>
      </w:r>
      <w:r w:rsidR="00C014CF">
        <w:rPr>
          <w:lang w:val="en-US"/>
        </w:rPr>
        <w:t xml:space="preserve"> </w:t>
      </w:r>
      <w:r>
        <w:rPr>
          <w:lang w:val="en-US"/>
        </w:rPr>
        <w:t>viable</w:t>
      </w:r>
      <w:r w:rsidR="00C014CF">
        <w:rPr>
          <w:lang w:val="en-US"/>
        </w:rPr>
        <w:t xml:space="preserve"> </w:t>
      </w:r>
      <w:r>
        <w:rPr>
          <w:lang w:val="en-US"/>
        </w:rPr>
        <w:t>technologies</w:t>
      </w:r>
      <w:r w:rsidR="00C014CF">
        <w:rPr>
          <w:lang w:val="en-US"/>
        </w:rPr>
        <w:t xml:space="preserve"> </w:t>
      </w:r>
      <w:r>
        <w:rPr>
          <w:lang w:val="en-US"/>
        </w:rPr>
        <w:t>for</w:t>
      </w:r>
      <w:r w:rsidR="00C014CF">
        <w:rPr>
          <w:lang w:val="en-US"/>
        </w:rPr>
        <w:t xml:space="preserve"> </w:t>
      </w:r>
      <w:r w:rsidRPr="0039455F">
        <w:t>UAS</w:t>
      </w:r>
      <w:r w:rsidR="00C014CF">
        <w:t xml:space="preserve"> </w:t>
      </w:r>
      <w:r w:rsidRPr="0039455F">
        <w:t>ID</w:t>
      </w:r>
      <w:r w:rsidR="00C014CF">
        <w:t xml:space="preserve"> </w:t>
      </w:r>
      <w:r w:rsidRPr="0039455F">
        <w:t>tracking</w:t>
      </w:r>
      <w:r>
        <w:t>:</w:t>
      </w:r>
      <w:r w:rsidR="00C014CF">
        <w:t xml:space="preserve"> </w:t>
      </w:r>
      <w:r w:rsidRPr="0039455F">
        <w:t>Automatic</w:t>
      </w:r>
      <w:r w:rsidR="00C014CF">
        <w:t xml:space="preserve"> </w:t>
      </w:r>
      <w:r w:rsidRPr="0039455F">
        <w:t>Dependent</w:t>
      </w:r>
      <w:r w:rsidR="00C014CF">
        <w:t xml:space="preserve"> </w:t>
      </w:r>
      <w:r w:rsidRPr="0039455F">
        <w:t>Surveillance</w:t>
      </w:r>
      <w:r w:rsidR="00C014CF">
        <w:t xml:space="preserve"> </w:t>
      </w:r>
      <w:r w:rsidRPr="0039455F">
        <w:t>Broadcast</w:t>
      </w:r>
      <w:r w:rsidR="00C014CF">
        <w:t xml:space="preserve"> </w:t>
      </w:r>
      <w:r w:rsidRPr="0039455F">
        <w:t>(ADS-B);</w:t>
      </w:r>
      <w:r w:rsidR="00C014CF">
        <w:t xml:space="preserve"> </w:t>
      </w:r>
      <w:r w:rsidRPr="0039455F">
        <w:t>Low</w:t>
      </w:r>
      <w:r w:rsidR="00C014CF">
        <w:t xml:space="preserve"> </w:t>
      </w:r>
      <w:r w:rsidRPr="0039455F">
        <w:t>Power</w:t>
      </w:r>
      <w:r w:rsidR="00C014CF">
        <w:t xml:space="preserve"> </w:t>
      </w:r>
      <w:r w:rsidRPr="0039455F">
        <w:t>Direct</w:t>
      </w:r>
      <w:r w:rsidR="00C014CF">
        <w:t xml:space="preserve"> </w:t>
      </w:r>
      <w:r w:rsidRPr="0039455F">
        <w:t>RF;</w:t>
      </w:r>
      <w:r w:rsidR="00C014CF">
        <w:t xml:space="preserve"> </w:t>
      </w:r>
      <w:r w:rsidRPr="0039455F">
        <w:t>Networked</w:t>
      </w:r>
      <w:r w:rsidR="00C014CF">
        <w:t xml:space="preserve"> </w:t>
      </w:r>
      <w:r w:rsidRPr="0039455F">
        <w:t>Cellular;</w:t>
      </w:r>
      <w:r w:rsidR="00C014CF">
        <w:t xml:space="preserve"> </w:t>
      </w:r>
      <w:r w:rsidRPr="0039455F">
        <w:t>Satellite;</w:t>
      </w:r>
      <w:r w:rsidR="00C014CF">
        <w:t xml:space="preserve"> </w:t>
      </w:r>
      <w:r w:rsidRPr="0039455F">
        <w:lastRenderedPageBreak/>
        <w:t>SW-based</w:t>
      </w:r>
      <w:r w:rsidR="00C014CF">
        <w:t xml:space="preserve"> </w:t>
      </w:r>
      <w:r w:rsidRPr="0039455F">
        <w:t>Flight</w:t>
      </w:r>
      <w:r w:rsidR="00C014CF">
        <w:t xml:space="preserve"> </w:t>
      </w:r>
      <w:r w:rsidRPr="0039455F">
        <w:t>Notification</w:t>
      </w:r>
      <w:r w:rsidR="00C014CF">
        <w:t xml:space="preserve"> </w:t>
      </w:r>
      <w:r w:rsidRPr="0039455F">
        <w:t>with</w:t>
      </w:r>
      <w:r w:rsidR="00C014CF">
        <w:t xml:space="preserve"> </w:t>
      </w:r>
      <w:r w:rsidRPr="0039455F">
        <w:t>Telemetry;</w:t>
      </w:r>
      <w:r w:rsidR="00C014CF">
        <w:t xml:space="preserve"> </w:t>
      </w:r>
      <w:r w:rsidRPr="0039455F">
        <w:t>Unlicensed</w:t>
      </w:r>
      <w:r w:rsidR="00C014CF">
        <w:t xml:space="preserve"> </w:t>
      </w:r>
      <w:r w:rsidRPr="0039455F">
        <w:t>Integrated</w:t>
      </w:r>
      <w:r w:rsidR="00C014CF">
        <w:t xml:space="preserve"> </w:t>
      </w:r>
      <w:r w:rsidRPr="0039455F">
        <w:t>C2;</w:t>
      </w:r>
      <w:r w:rsidR="00C014CF">
        <w:t xml:space="preserve"> </w:t>
      </w:r>
      <w:r w:rsidRPr="0039455F">
        <w:t>Physical</w:t>
      </w:r>
      <w:r w:rsidR="00C014CF">
        <w:t xml:space="preserve"> </w:t>
      </w:r>
      <w:r w:rsidRPr="0039455F">
        <w:t>Indicator;</w:t>
      </w:r>
      <w:r w:rsidR="00C014CF">
        <w:t xml:space="preserve"> </w:t>
      </w:r>
      <w:r w:rsidRPr="0039455F">
        <w:t>and</w:t>
      </w:r>
      <w:r w:rsidR="00C014CF">
        <w:t xml:space="preserve"> </w:t>
      </w:r>
      <w:r w:rsidRPr="0039455F">
        <w:t>Visual</w:t>
      </w:r>
      <w:r w:rsidR="00C014CF">
        <w:t xml:space="preserve"> </w:t>
      </w:r>
      <w:r w:rsidRPr="0039455F">
        <w:t>Light</w:t>
      </w:r>
      <w:r w:rsidR="00C014CF">
        <w:t xml:space="preserve"> </w:t>
      </w:r>
      <w:r w:rsidRPr="0039455F">
        <w:t>Encoding.</w:t>
      </w:r>
    </w:p>
    <w:p w14:paraId="66C962E6" w14:textId="133496CC" w:rsidR="00AD474B" w:rsidRDefault="00AD474B" w:rsidP="00AD474B">
      <w:r>
        <w:t>The</w:t>
      </w:r>
      <w:r w:rsidR="00C014CF">
        <w:t xml:space="preserve"> </w:t>
      </w:r>
      <w:r>
        <w:t>ARC</w:t>
      </w:r>
      <w:r w:rsidR="00C014CF">
        <w:t xml:space="preserve"> </w:t>
      </w:r>
      <w:r>
        <w:t>recommendation</w:t>
      </w:r>
      <w:r w:rsidR="00C014CF">
        <w:t xml:space="preserve"> </w:t>
      </w:r>
      <w:r>
        <w:t>identified</w:t>
      </w:r>
      <w:r w:rsidR="00C014CF">
        <w:t xml:space="preserve"> </w:t>
      </w:r>
      <w:r>
        <w:t>that</w:t>
      </w:r>
      <w:r w:rsidR="00C014CF">
        <w:t xml:space="preserve"> </w:t>
      </w:r>
      <w:r>
        <w:t>there</w:t>
      </w:r>
      <w:r w:rsidR="00C014CF">
        <w:t xml:space="preserve"> </w:t>
      </w:r>
      <w:r>
        <w:t>are</w:t>
      </w:r>
      <w:r w:rsidR="00C014CF">
        <w:t xml:space="preserve"> </w:t>
      </w:r>
      <w:r>
        <w:t>two</w:t>
      </w:r>
      <w:r w:rsidR="00C014CF">
        <w:t xml:space="preserve"> </w:t>
      </w:r>
      <w:r>
        <w:t>ways</w:t>
      </w:r>
      <w:r w:rsidR="00C014CF">
        <w:t xml:space="preserve"> </w:t>
      </w:r>
      <w:r>
        <w:t>of</w:t>
      </w:r>
      <w:r w:rsidR="00C014CF">
        <w:t xml:space="preserve"> </w:t>
      </w:r>
      <w:r>
        <w:t>providing</w:t>
      </w:r>
      <w:r w:rsidR="00C014CF">
        <w:t xml:space="preserve"> </w:t>
      </w:r>
      <w:r>
        <w:t>remote</w:t>
      </w:r>
      <w:r w:rsidR="00C014CF">
        <w:t xml:space="preserve"> </w:t>
      </w:r>
      <w:r>
        <w:t>ID</w:t>
      </w:r>
      <w:r w:rsidR="00C014CF">
        <w:t xml:space="preserve"> </w:t>
      </w:r>
      <w:r>
        <w:t>and</w:t>
      </w:r>
      <w:r w:rsidR="00C014CF">
        <w:t xml:space="preserve"> </w:t>
      </w:r>
      <w:r>
        <w:t>tracking</w:t>
      </w:r>
      <w:r w:rsidR="00C014CF">
        <w:t xml:space="preserve"> </w:t>
      </w:r>
      <w:r>
        <w:t>data.</w:t>
      </w:r>
      <w:r w:rsidR="00C014CF">
        <w:t xml:space="preserve"> </w:t>
      </w:r>
      <w:r>
        <w:t>The</w:t>
      </w:r>
      <w:r w:rsidR="00C014CF">
        <w:t xml:space="preserve"> </w:t>
      </w:r>
      <w:r>
        <w:t>first</w:t>
      </w:r>
      <w:r w:rsidR="00C014CF">
        <w:t xml:space="preserve"> </w:t>
      </w:r>
      <w:r>
        <w:t>is</w:t>
      </w:r>
      <w:r w:rsidR="00C014CF">
        <w:t xml:space="preserve"> </w:t>
      </w:r>
      <w:r>
        <w:t>by</w:t>
      </w:r>
      <w:r w:rsidR="00C014CF">
        <w:t xml:space="preserve"> </w:t>
      </w:r>
      <w:r>
        <w:t>broadcasting</w:t>
      </w:r>
      <w:r w:rsidR="00C014CF">
        <w:t xml:space="preserve"> </w:t>
      </w:r>
      <w:r>
        <w:t>locally</w:t>
      </w:r>
      <w:r w:rsidR="00C014CF">
        <w:t xml:space="preserve"> </w:t>
      </w:r>
      <w:r>
        <w:t>and</w:t>
      </w:r>
      <w:r w:rsidR="00C014CF">
        <w:t xml:space="preserve"> </w:t>
      </w:r>
      <w:r>
        <w:t>the</w:t>
      </w:r>
      <w:r w:rsidR="00C014CF">
        <w:t xml:space="preserve"> </w:t>
      </w:r>
      <w:r>
        <w:t>second</w:t>
      </w:r>
      <w:r w:rsidR="00C014CF">
        <w:t xml:space="preserve"> </w:t>
      </w:r>
      <w:r>
        <w:t>is</w:t>
      </w:r>
      <w:r w:rsidR="00C014CF">
        <w:t xml:space="preserve"> </w:t>
      </w:r>
      <w:r>
        <w:t>by</w:t>
      </w:r>
      <w:r w:rsidR="00C014CF">
        <w:t xml:space="preserve"> </w:t>
      </w:r>
      <w:r>
        <w:t>publishing</w:t>
      </w:r>
      <w:r w:rsidR="00C014CF">
        <w:t xml:space="preserve"> </w:t>
      </w:r>
      <w:r>
        <w:t>information</w:t>
      </w:r>
      <w:r w:rsidR="00C014CF">
        <w:t xml:space="preserve"> </w:t>
      </w:r>
      <w:r>
        <w:t>to</w:t>
      </w:r>
      <w:r w:rsidR="00C014CF">
        <w:t xml:space="preserve"> </w:t>
      </w:r>
      <w:r>
        <w:t>an</w:t>
      </w:r>
      <w:r w:rsidR="00C014CF">
        <w:t xml:space="preserve"> </w:t>
      </w:r>
      <w:r>
        <w:t>FAA-approved</w:t>
      </w:r>
      <w:r w:rsidR="00C014CF">
        <w:t xml:space="preserve"> </w:t>
      </w:r>
      <w:r>
        <w:t>internet</w:t>
      </w:r>
      <w:r w:rsidR="00C014CF">
        <w:t xml:space="preserve"> </w:t>
      </w:r>
      <w:r>
        <w:t>based</w:t>
      </w:r>
      <w:r w:rsidR="00C014CF">
        <w:t xml:space="preserve"> </w:t>
      </w:r>
      <w:r>
        <w:t>database.</w:t>
      </w:r>
    </w:p>
    <w:p w14:paraId="56E4108F" w14:textId="122379C5" w:rsidR="00AD474B" w:rsidRDefault="00AD474B" w:rsidP="00C014CF">
      <w:pPr>
        <w:pStyle w:val="B1"/>
      </w:pPr>
      <w:r>
        <w:rPr>
          <w:lang w:val="en-US"/>
        </w:rPr>
        <w:t>-</w:t>
      </w:r>
      <w:r>
        <w:rPr>
          <w:lang w:val="en-US"/>
        </w:rPr>
        <w:tab/>
      </w:r>
      <w:r>
        <w:t>Direct broadcast (locally)</w:t>
      </w:r>
      <w:r w:rsidR="00C014CF">
        <w:t>.</w:t>
      </w:r>
    </w:p>
    <w:p w14:paraId="065C1339" w14:textId="0E8DDB68" w:rsidR="00AD474B" w:rsidRDefault="00C014CF" w:rsidP="00C014CF">
      <w:pPr>
        <w:pStyle w:val="B1"/>
      </w:pPr>
      <w:r>
        <w:tab/>
      </w:r>
      <w:r w:rsidR="00AD474B">
        <w:t xml:space="preserve">Direct broadcasting means to transmit data in one direction only with no specific destination or recipient. Data can be received by anyone within broadcast range. A direct broadcast requires no handshaking and does not require bi-directional communication capabilities to work. Although range is limited to the broadcast area, dependability is high as there is no reliance on infrastructure </w:t>
      </w:r>
      <w:r>
        <w:t>"</w:t>
      </w:r>
      <w:r w:rsidR="00AD474B">
        <w:t>repeaters.</w:t>
      </w:r>
      <w:r>
        <w:t>"</w:t>
      </w:r>
    </w:p>
    <w:p w14:paraId="155A19F2" w14:textId="388ACAFE" w:rsidR="00AD474B" w:rsidRDefault="00C014CF" w:rsidP="00C014CF">
      <w:pPr>
        <w:pStyle w:val="B1"/>
      </w:pPr>
      <w:r>
        <w:tab/>
      </w:r>
      <w:r w:rsidR="00AD474B">
        <w:t>Receiving stations can also be tied into a larger network to publish received data to an FAA-approved internet-based database.</w:t>
      </w:r>
    </w:p>
    <w:p w14:paraId="3CA22125" w14:textId="27A9BE39" w:rsidR="00AD474B" w:rsidRDefault="00C014CF" w:rsidP="00C014CF">
      <w:pPr>
        <w:pStyle w:val="B1"/>
      </w:pPr>
      <w:r>
        <w:tab/>
      </w:r>
      <w:r w:rsidR="00AD474B">
        <w:t>The direct broadcast capability would enable public safety officials equipped with an appropriate receiver to obtain information transmitted from the vehicle. Transmission and receipt of required UAS information is not network dependent for direct broadcast solutions. Since public safety officials may not be able to equip with receivers for all possible direct broadcast technologies, the ARC recommends the FAA adopt an industry standard for data transmission, which may need to be created, to ensure UA equipment and public safety receivers are interoperable.</w:t>
      </w:r>
    </w:p>
    <w:p w14:paraId="32DE662E" w14:textId="6389BDBD" w:rsidR="00AD474B" w:rsidRDefault="00AD474B" w:rsidP="00C014CF">
      <w:pPr>
        <w:pStyle w:val="B1"/>
      </w:pPr>
      <w:r>
        <w:rPr>
          <w:lang w:val="en-US"/>
        </w:rPr>
        <w:t>-</w:t>
      </w:r>
      <w:r>
        <w:rPr>
          <w:lang w:val="en-US"/>
        </w:rPr>
        <w:tab/>
      </w:r>
      <w:r>
        <w:t>Network publishing (to an FAA-approved internet-based database)</w:t>
      </w:r>
    </w:p>
    <w:p w14:paraId="1902AF1B" w14:textId="3640ED41" w:rsidR="00AD474B" w:rsidRDefault="00C014CF" w:rsidP="00C014CF">
      <w:pPr>
        <w:pStyle w:val="B1"/>
      </w:pPr>
      <w:r>
        <w:tab/>
      </w:r>
      <w:r w:rsidR="00AD474B">
        <w:t>Publishing means the act of transmitting data to an internet service or federation of services. Clients, whether ATC or public safety officials, can access the data to obtain ID and tracking information for UAS for which such data has been published.</w:t>
      </w:r>
    </w:p>
    <w:p w14:paraId="170461B9" w14:textId="48E51566" w:rsidR="00AD474B" w:rsidRDefault="00C014CF" w:rsidP="00C014CF">
      <w:pPr>
        <w:pStyle w:val="B1"/>
      </w:pPr>
      <w:r>
        <w:tab/>
      </w:r>
      <w:r w:rsidR="00AD474B">
        <w:t>Networked Cellular, Satellite, and SW-based Flight Notification w/ Telemetry are among methods by which data can be published, as well as broadcast to a networked ground station.</w:t>
      </w:r>
    </w:p>
    <w:p w14:paraId="1E25B18D" w14:textId="46B31926" w:rsidR="00AD474B" w:rsidRDefault="00C014CF" w:rsidP="00C014CF">
      <w:pPr>
        <w:pStyle w:val="B1"/>
      </w:pPr>
      <w:r>
        <w:tab/>
      </w:r>
      <w:r w:rsidR="00AD474B">
        <w:t>As interoperability is established at the IP and application level, technologies do not need to be compatible as long as the transmitter hardware can pass data to the internet based service(s) and the client can connect to the internet based service(s).</w:t>
      </w:r>
    </w:p>
    <w:p w14:paraId="271942AB" w14:textId="73DA982C" w:rsidR="00AD474B" w:rsidRDefault="00C014CF" w:rsidP="00C014CF">
      <w:pPr>
        <w:pStyle w:val="B1"/>
      </w:pPr>
      <w:r>
        <w:tab/>
      </w:r>
      <w:r w:rsidR="00AD474B">
        <w:t>The FAA should leverage internet-based database infrastructure that exists or that is already under development and that could integrate with the FAA</w:t>
      </w:r>
      <w:r>
        <w:t>'</w:t>
      </w:r>
      <w:r w:rsidR="00AD474B">
        <w:t>s future UTM roadmap.</w:t>
      </w:r>
    </w:p>
    <w:p w14:paraId="0F1F68CD" w14:textId="240CCDB7" w:rsidR="00AD474B" w:rsidRDefault="00C014CF" w:rsidP="00C014CF">
      <w:pPr>
        <w:pStyle w:val="B1"/>
      </w:pPr>
      <w:r>
        <w:tab/>
      </w:r>
      <w:r w:rsidR="00AD474B">
        <w:t>To accomplish this objective, the FAA could provision remote ID and tracking services using private UAS Service Suppliers (USS) to provide services specific to UAS operations. Such services would be accomplished through an exchange of information between the operator, the USS and the FAA, whereby the USS would be the primary interface to the operator.</w:t>
      </w:r>
    </w:p>
    <w:p w14:paraId="4304294F" w14:textId="1A3CB788" w:rsidR="00AD474B" w:rsidRDefault="00C014CF" w:rsidP="00C014CF">
      <w:pPr>
        <w:pStyle w:val="B1"/>
      </w:pPr>
      <w:r>
        <w:tab/>
      </w:r>
      <w:r w:rsidR="00AD474B">
        <w:t>The USS would follow business rules provided by the FAA to collect and transmit to the FAA telemetry information. USS will provide full information regarding operations as required by the FAA (telemetry information, id, etc.) to the FAA in a manner similar to how USS will interact with the notice and authorization APIs. USS could provide remote ID and tracking services on behalf of the FAA.</w:t>
      </w:r>
    </w:p>
    <w:p w14:paraId="11B19551" w14:textId="26598BEA" w:rsidR="00AD474B" w:rsidRDefault="00C014CF" w:rsidP="00C014CF">
      <w:pPr>
        <w:pStyle w:val="B1"/>
      </w:pPr>
      <w:r>
        <w:tab/>
      </w:r>
      <w:r w:rsidR="00AD474B">
        <w:t>USS are expected to be private entities. They provide the primary interface to the operator initially via system application software that is likely to include mobile applications and eventually from on board hardware that will publish to the USS for transmission to the FAA. The USS could manage (if necessary) communications and messaging with the operator and with the FAA. The USS could manage and store all the records of telemetry. The USS would send telemetry data to the FAA for display to ATC or the appropriate parties.</w:t>
      </w:r>
    </w:p>
    <w:p w14:paraId="64BA0131" w14:textId="7D910ADF" w:rsidR="00AD474B" w:rsidRPr="00F67927" w:rsidRDefault="00C014CF" w:rsidP="00C014CF">
      <w:pPr>
        <w:pStyle w:val="B1"/>
        <w:rPr>
          <w:lang w:val="en-US"/>
        </w:rPr>
      </w:pPr>
      <w:r>
        <w:rPr>
          <w:lang w:val="en-US"/>
        </w:rPr>
        <w:tab/>
      </w:r>
      <w:r w:rsidR="00AD474B">
        <w:rPr>
          <w:lang w:val="en-US"/>
        </w:rPr>
        <w:t>T</w:t>
      </w:r>
      <w:r w:rsidR="00AD474B">
        <w:t>here are privacy considerations that need to be addressed, and the ARC recommends that information held by USS be governed by restrictive use conditions imposed on the USS related to the use and dissemination of any data</w:t>
      </w:r>
      <w:r w:rsidR="00AD474B">
        <w:rPr>
          <w:lang w:val="en-US"/>
        </w:rPr>
        <w:t xml:space="preserve"> and information collected.</w:t>
      </w:r>
    </w:p>
    <w:p w14:paraId="57D76441" w14:textId="4A5A6AF3" w:rsidR="00AD474B" w:rsidRDefault="00C014CF" w:rsidP="00AD474B">
      <w:pPr>
        <w:pStyle w:val="Heading2"/>
      </w:pPr>
      <w:bookmarkStart w:id="232" w:name="_Toc31035891"/>
      <w:bookmarkStart w:id="233" w:name="_Toc31037036"/>
      <w:bookmarkStart w:id="234" w:name="_Toc31037112"/>
      <w:bookmarkStart w:id="235" w:name="_Toc31270510"/>
      <w:bookmarkStart w:id="236" w:name="_Toc31270538"/>
      <w:bookmarkStart w:id="237" w:name="_Toc31270566"/>
      <w:r>
        <w:t>A.4</w:t>
      </w:r>
      <w:r>
        <w:tab/>
      </w:r>
      <w:r w:rsidR="00AD474B">
        <w:t>ASTM F38</w:t>
      </w:r>
      <w:bookmarkEnd w:id="232"/>
      <w:bookmarkEnd w:id="233"/>
      <w:bookmarkEnd w:id="234"/>
      <w:bookmarkEnd w:id="235"/>
      <w:bookmarkEnd w:id="236"/>
      <w:bookmarkEnd w:id="237"/>
    </w:p>
    <w:p w14:paraId="7D2DF50A" w14:textId="545949A0" w:rsidR="00AD474B" w:rsidRDefault="00AD474B" w:rsidP="00AD474B">
      <w:pPr>
        <w:rPr>
          <w:lang w:val="en-US"/>
        </w:rPr>
      </w:pPr>
      <w:r>
        <w:t>ASTM</w:t>
      </w:r>
      <w:r w:rsidR="00C014CF">
        <w:t xml:space="preserve"> </w:t>
      </w:r>
      <w:r>
        <w:t>International</w:t>
      </w:r>
      <w:r w:rsidR="00C014CF">
        <w:t xml:space="preserve"> </w:t>
      </w:r>
      <w:r>
        <w:t>is</w:t>
      </w:r>
      <w:r w:rsidR="00C014CF">
        <w:t xml:space="preserve"> </w:t>
      </w:r>
      <w:r>
        <w:t>defining</w:t>
      </w:r>
      <w:r w:rsidR="00C014CF">
        <w:t xml:space="preserve"> </w:t>
      </w:r>
      <w:r>
        <w:t>a</w:t>
      </w:r>
      <w:r w:rsidR="00C014CF">
        <w:t xml:space="preserve"> </w:t>
      </w:r>
      <w:r>
        <w:t>standard</w:t>
      </w:r>
      <w:r w:rsidR="00C014CF">
        <w:t xml:space="preserve"> </w:t>
      </w:r>
      <w:r>
        <w:t>(to</w:t>
      </w:r>
      <w:r w:rsidR="00C014CF">
        <w:t xml:space="preserve"> </w:t>
      </w:r>
      <w:r>
        <w:t>be</w:t>
      </w:r>
      <w:r w:rsidR="00C014CF">
        <w:t xml:space="preserve"> </w:t>
      </w:r>
      <w:r>
        <w:t>published</w:t>
      </w:r>
      <w:r w:rsidR="00C014CF">
        <w:t xml:space="preserve"> </w:t>
      </w:r>
      <w:r>
        <w:t>as</w:t>
      </w:r>
      <w:r w:rsidR="00C014CF">
        <w:t xml:space="preserve"> </w:t>
      </w:r>
      <w:r>
        <w:t>F3411)</w:t>
      </w:r>
      <w:r w:rsidR="00C014CF">
        <w:t xml:space="preserve"> </w:t>
      </w:r>
      <w:r>
        <w:t>in</w:t>
      </w:r>
      <w:r w:rsidR="00C014CF">
        <w:t xml:space="preserve"> </w:t>
      </w:r>
      <w:r>
        <w:t>ASTM</w:t>
      </w:r>
      <w:r w:rsidR="00C014CF">
        <w:t xml:space="preserve"> </w:t>
      </w:r>
      <w:r>
        <w:t>F38</w:t>
      </w:r>
      <w:r w:rsidR="00C014CF">
        <w:t xml:space="preserve"> </w:t>
      </w:r>
      <w:r>
        <w:t>committee</w:t>
      </w:r>
      <w:r w:rsidR="00C014CF">
        <w:t xml:space="preserve"> </w:t>
      </w:r>
      <w:r>
        <w:t>aiming</w:t>
      </w:r>
      <w:r w:rsidR="00C014CF">
        <w:t xml:space="preserve"> </w:t>
      </w:r>
      <w:r>
        <w:t>to</w:t>
      </w:r>
      <w:r w:rsidR="00C014CF">
        <w:t xml:space="preserve"> </w:t>
      </w:r>
      <w:r>
        <w:t>satisfy</w:t>
      </w:r>
      <w:r w:rsidR="00C014CF">
        <w:t xml:space="preserve"> </w:t>
      </w:r>
      <w:r>
        <w:t>the</w:t>
      </w:r>
      <w:r w:rsidR="00C014CF">
        <w:t xml:space="preserve"> </w:t>
      </w:r>
      <w:r>
        <w:t>growing</w:t>
      </w:r>
      <w:r w:rsidR="00C014CF">
        <w:t xml:space="preserve"> </w:t>
      </w:r>
      <w:r>
        <w:t>demand</w:t>
      </w:r>
      <w:r w:rsidR="00C014CF">
        <w:t xml:space="preserve"> </w:t>
      </w:r>
      <w:r>
        <w:t>for</w:t>
      </w:r>
      <w:r w:rsidR="00C014CF">
        <w:t xml:space="preserve"> </w:t>
      </w:r>
      <w:r>
        <w:t>better</w:t>
      </w:r>
      <w:r w:rsidR="00C014CF">
        <w:t xml:space="preserve"> </w:t>
      </w:r>
      <w:r>
        <w:t>identification</w:t>
      </w:r>
      <w:r w:rsidR="00C014CF">
        <w:t xml:space="preserve"> </w:t>
      </w:r>
      <w:r>
        <w:t>and</w:t>
      </w:r>
      <w:r w:rsidR="00C014CF">
        <w:t xml:space="preserve"> </w:t>
      </w:r>
      <w:r>
        <w:t>tracking</w:t>
      </w:r>
      <w:r w:rsidR="00C014CF">
        <w:t xml:space="preserve"> </w:t>
      </w:r>
      <w:r>
        <w:t>of</w:t>
      </w:r>
      <w:r w:rsidR="00C014CF">
        <w:t xml:space="preserve"> </w:t>
      </w:r>
      <w:r>
        <w:t>unmanned</w:t>
      </w:r>
      <w:r w:rsidR="00C014CF">
        <w:t xml:space="preserve"> </w:t>
      </w:r>
      <w:r>
        <w:t>aircraft</w:t>
      </w:r>
      <w:r w:rsidR="00C014CF">
        <w:t xml:space="preserve"> </w:t>
      </w:r>
      <w:r>
        <w:t>systems</w:t>
      </w:r>
      <w:r w:rsidR="00C014CF">
        <w:t xml:space="preserve"> </w:t>
      </w:r>
      <w:r>
        <w:t>in</w:t>
      </w:r>
      <w:r w:rsidR="00C014CF">
        <w:t xml:space="preserve"> </w:t>
      </w:r>
      <w:r>
        <w:t>airspace</w:t>
      </w:r>
      <w:r w:rsidR="00C014CF">
        <w:t xml:space="preserve"> </w:t>
      </w:r>
      <w:r>
        <w:t>systems</w:t>
      </w:r>
      <w:r w:rsidR="00C014CF">
        <w:t xml:space="preserve"> </w:t>
      </w:r>
      <w:r>
        <w:t>worldwide,</w:t>
      </w:r>
      <w:r w:rsidR="00C014CF">
        <w:t xml:space="preserve"> </w:t>
      </w:r>
      <w:r>
        <w:t>called</w:t>
      </w:r>
      <w:r w:rsidR="00C014CF">
        <w:t xml:space="preserve"> </w:t>
      </w:r>
      <w:r>
        <w:t>the</w:t>
      </w:r>
      <w:r w:rsidR="00C014CF">
        <w:t xml:space="preserve"> </w:t>
      </w:r>
      <w:r>
        <w:t>Remote</w:t>
      </w:r>
      <w:r w:rsidR="00C014CF">
        <w:t xml:space="preserve"> </w:t>
      </w:r>
      <w:r>
        <w:t>ID.</w:t>
      </w:r>
    </w:p>
    <w:p w14:paraId="671E8242" w14:textId="006A731E" w:rsidR="00AD474B" w:rsidRDefault="00AD474B" w:rsidP="00AD474B">
      <w:r>
        <w:lastRenderedPageBreak/>
        <w:t>The</w:t>
      </w:r>
      <w:r w:rsidR="00C014CF">
        <w:t xml:space="preserve"> </w:t>
      </w:r>
      <w:r>
        <w:t>Remote</w:t>
      </w:r>
      <w:r w:rsidR="00C014CF">
        <w:t xml:space="preserve"> </w:t>
      </w:r>
      <w:r>
        <w:t>ID</w:t>
      </w:r>
      <w:r w:rsidR="00C014CF">
        <w:t xml:space="preserve"> </w:t>
      </w:r>
      <w:r>
        <w:t>standard</w:t>
      </w:r>
      <w:r w:rsidR="00C014CF">
        <w:t xml:space="preserve"> </w:t>
      </w:r>
      <w:r>
        <w:t>supports</w:t>
      </w:r>
      <w:r w:rsidR="00C014CF">
        <w:t xml:space="preserve"> </w:t>
      </w:r>
      <w:r>
        <w:t>technology</w:t>
      </w:r>
      <w:r w:rsidR="00C014CF">
        <w:t xml:space="preserve"> </w:t>
      </w:r>
      <w:r>
        <w:t>that</w:t>
      </w:r>
      <w:r w:rsidR="00C014CF">
        <w:t xml:space="preserve"> </w:t>
      </w:r>
      <w:r>
        <w:t>allows</w:t>
      </w:r>
      <w:r w:rsidR="00C014CF">
        <w:t xml:space="preserve"> </w:t>
      </w:r>
      <w:r>
        <w:t>the</w:t>
      </w:r>
      <w:r w:rsidR="00C014CF">
        <w:t xml:space="preserve"> </w:t>
      </w:r>
      <w:r>
        <w:t>general</w:t>
      </w:r>
      <w:r w:rsidR="00C014CF">
        <w:t xml:space="preserve"> </w:t>
      </w:r>
      <w:r>
        <w:t>public</w:t>
      </w:r>
      <w:r w:rsidR="00C014CF">
        <w:t xml:space="preserve"> </w:t>
      </w:r>
      <w:r>
        <w:t>and</w:t>
      </w:r>
      <w:r w:rsidR="00C014CF">
        <w:t xml:space="preserve"> </w:t>
      </w:r>
      <w:r>
        <w:t>public</w:t>
      </w:r>
      <w:r w:rsidR="00C014CF">
        <w:t xml:space="preserve"> </w:t>
      </w:r>
      <w:r>
        <w:t>safety</w:t>
      </w:r>
      <w:r w:rsidR="00C014CF">
        <w:t xml:space="preserve"> </w:t>
      </w:r>
      <w:r>
        <w:t>officials</w:t>
      </w:r>
      <w:r w:rsidR="00C014CF">
        <w:t xml:space="preserve"> </w:t>
      </w:r>
      <w:r>
        <w:t>to</w:t>
      </w:r>
      <w:r w:rsidR="00C014CF">
        <w:t xml:space="preserve"> </w:t>
      </w:r>
      <w:r>
        <w:t>identify</w:t>
      </w:r>
      <w:r w:rsidR="00C014CF">
        <w:t xml:space="preserve"> </w:t>
      </w:r>
      <w:r>
        <w:t>a</w:t>
      </w:r>
      <w:r w:rsidR="00C014CF">
        <w:t xml:space="preserve"> </w:t>
      </w:r>
      <w:r>
        <w:t>drone</w:t>
      </w:r>
      <w:r w:rsidR="00C014CF">
        <w:t xml:space="preserve"> </w:t>
      </w:r>
      <w:r>
        <w:t>using</w:t>
      </w:r>
      <w:r w:rsidR="00C014CF">
        <w:t xml:space="preserve"> </w:t>
      </w:r>
      <w:r>
        <w:t>an</w:t>
      </w:r>
      <w:r w:rsidR="00C014CF">
        <w:t xml:space="preserve"> </w:t>
      </w:r>
      <w:r>
        <w:t>assigned</w:t>
      </w:r>
      <w:r w:rsidR="00C014CF">
        <w:t xml:space="preserve"> </w:t>
      </w:r>
      <w:r>
        <w:t>ID,</w:t>
      </w:r>
      <w:r w:rsidR="00C014CF">
        <w:t xml:space="preserve"> </w:t>
      </w:r>
      <w:r>
        <w:t>while</w:t>
      </w:r>
      <w:r w:rsidR="00C014CF">
        <w:t xml:space="preserve"> </w:t>
      </w:r>
      <w:r>
        <w:t>preserving</w:t>
      </w:r>
      <w:r w:rsidR="00C014CF">
        <w:t xml:space="preserve"> </w:t>
      </w:r>
      <w:r>
        <w:t>privacy</w:t>
      </w:r>
      <w:r w:rsidR="00C014CF">
        <w:t xml:space="preserve"> </w:t>
      </w:r>
      <w:r>
        <w:t>of</w:t>
      </w:r>
      <w:r w:rsidR="00C014CF">
        <w:t xml:space="preserve"> </w:t>
      </w:r>
      <w:r>
        <w:t>the</w:t>
      </w:r>
      <w:r w:rsidR="00C014CF">
        <w:t xml:space="preserve"> </w:t>
      </w:r>
      <w:r>
        <w:t>operator</w:t>
      </w:r>
      <w:r w:rsidR="00C014CF">
        <w:t>'</w:t>
      </w:r>
      <w:r>
        <w:t>s</w:t>
      </w:r>
      <w:r w:rsidR="00C014CF">
        <w:t xml:space="preserve"> </w:t>
      </w:r>
      <w:r>
        <w:t>personal</w:t>
      </w:r>
      <w:r w:rsidR="00C014CF">
        <w:t xml:space="preserve"> </w:t>
      </w:r>
      <w:r>
        <w:t>identifiable</w:t>
      </w:r>
      <w:r w:rsidR="00C014CF">
        <w:t xml:space="preserve"> </w:t>
      </w:r>
      <w:r>
        <w:t>information.</w:t>
      </w:r>
    </w:p>
    <w:p w14:paraId="1878011C" w14:textId="0ECF0045" w:rsidR="00AD474B" w:rsidRDefault="00AD474B" w:rsidP="00AD474B">
      <w:r>
        <w:t>Remote</w:t>
      </w:r>
      <w:r w:rsidR="00C014CF">
        <w:t xml:space="preserve"> </w:t>
      </w:r>
      <w:r>
        <w:t>ID</w:t>
      </w:r>
      <w:r w:rsidR="00C014CF">
        <w:t xml:space="preserve"> </w:t>
      </w:r>
      <w:r>
        <w:t>outlines</w:t>
      </w:r>
      <w:r w:rsidR="00C014CF">
        <w:t xml:space="preserve"> </w:t>
      </w:r>
      <w:r>
        <w:t>how</w:t>
      </w:r>
      <w:r w:rsidR="00C014CF">
        <w:t xml:space="preserve"> </w:t>
      </w:r>
      <w:r>
        <w:t>drones</w:t>
      </w:r>
      <w:r w:rsidR="00C014CF">
        <w:t xml:space="preserve"> </w:t>
      </w:r>
      <w:r>
        <w:t>can</w:t>
      </w:r>
      <w:r w:rsidR="00C014CF">
        <w:t xml:space="preserve"> </w:t>
      </w:r>
      <w:r>
        <w:t>transmit</w:t>
      </w:r>
      <w:r w:rsidR="00C014CF">
        <w:t xml:space="preserve"> </w:t>
      </w:r>
      <w:r>
        <w:t>the</w:t>
      </w:r>
      <w:r w:rsidR="00C014CF">
        <w:t xml:space="preserve"> </w:t>
      </w:r>
      <w:r>
        <w:t>assigned</w:t>
      </w:r>
      <w:r w:rsidR="00C014CF">
        <w:t xml:space="preserve"> </w:t>
      </w:r>
      <w:r>
        <w:t>ID,</w:t>
      </w:r>
      <w:r w:rsidR="00C014CF">
        <w:t xml:space="preserve"> </w:t>
      </w:r>
      <w:r>
        <w:t>location,</w:t>
      </w:r>
      <w:r w:rsidR="00C014CF">
        <w:t xml:space="preserve"> </w:t>
      </w:r>
      <w:r>
        <w:t>speed,</w:t>
      </w:r>
      <w:r w:rsidR="00C014CF">
        <w:t xml:space="preserve"> </w:t>
      </w:r>
      <w:r>
        <w:t>and</w:t>
      </w:r>
      <w:r w:rsidR="00C014CF">
        <w:t xml:space="preserve"> </w:t>
      </w:r>
      <w:r>
        <w:t>direction</w:t>
      </w:r>
      <w:r w:rsidR="00C014CF">
        <w:t xml:space="preserve"> </w:t>
      </w:r>
      <w:r>
        <w:t>by</w:t>
      </w:r>
      <w:r w:rsidR="00C014CF">
        <w:t xml:space="preserve"> </w:t>
      </w:r>
      <w:r>
        <w:t>broadcasting</w:t>
      </w:r>
      <w:r w:rsidR="00C014CF">
        <w:t xml:space="preserve"> </w:t>
      </w:r>
      <w:r>
        <w:t>over</w:t>
      </w:r>
      <w:r w:rsidR="00C014CF">
        <w:t xml:space="preserve"> </w:t>
      </w:r>
      <w:r>
        <w:t>the</w:t>
      </w:r>
      <w:r w:rsidR="00C014CF">
        <w:t xml:space="preserve"> </w:t>
      </w:r>
      <w:r>
        <w:t>air</w:t>
      </w:r>
      <w:r w:rsidR="00C014CF">
        <w:t xml:space="preserve"> </w:t>
      </w:r>
      <w:r>
        <w:t>and/or</w:t>
      </w:r>
      <w:r w:rsidR="00C014CF">
        <w:t xml:space="preserve"> </w:t>
      </w:r>
      <w:r>
        <w:t>sending</w:t>
      </w:r>
      <w:r w:rsidR="00C014CF">
        <w:t xml:space="preserve"> </w:t>
      </w:r>
      <w:r>
        <w:t>over</w:t>
      </w:r>
      <w:r w:rsidR="00C014CF">
        <w:t xml:space="preserve"> </w:t>
      </w:r>
      <w:r>
        <w:t>a</w:t>
      </w:r>
      <w:r w:rsidR="00C014CF">
        <w:t xml:space="preserve"> </w:t>
      </w:r>
      <w:r>
        <w:t>wireless</w:t>
      </w:r>
      <w:r w:rsidR="00C014CF">
        <w:t xml:space="preserve"> </w:t>
      </w:r>
      <w:r>
        <w:t>internet</w:t>
      </w:r>
      <w:r w:rsidR="00C014CF">
        <w:t xml:space="preserve"> </w:t>
      </w:r>
      <w:r>
        <w:t>connection</w:t>
      </w:r>
      <w:r w:rsidR="00C014CF">
        <w:t xml:space="preserve"> </w:t>
      </w:r>
      <w:r>
        <w:t>to</w:t>
      </w:r>
      <w:r w:rsidR="00C014CF">
        <w:t xml:space="preserve"> </w:t>
      </w:r>
      <w:r>
        <w:t>a</w:t>
      </w:r>
      <w:r w:rsidR="00C014CF">
        <w:t xml:space="preserve"> </w:t>
      </w:r>
      <w:r>
        <w:t>UAS</w:t>
      </w:r>
      <w:r w:rsidR="00C014CF">
        <w:t xml:space="preserve"> </w:t>
      </w:r>
      <w:r>
        <w:t>service</w:t>
      </w:r>
      <w:r w:rsidR="00C014CF">
        <w:t xml:space="preserve"> </w:t>
      </w:r>
      <w:r>
        <w:t>supplier</w:t>
      </w:r>
      <w:r w:rsidR="00C014CF">
        <w:t xml:space="preserve"> </w:t>
      </w:r>
      <w:r>
        <w:t>(USS).</w:t>
      </w:r>
    </w:p>
    <w:p w14:paraId="0205B76B" w14:textId="42FDF4AC" w:rsidR="00AD474B" w:rsidRDefault="00C014CF" w:rsidP="00AD474B">
      <w:pPr>
        <w:pStyle w:val="Heading2"/>
      </w:pPr>
      <w:bookmarkStart w:id="238" w:name="_Toc31035892"/>
      <w:bookmarkStart w:id="239" w:name="_Toc31037037"/>
      <w:bookmarkStart w:id="240" w:name="_Toc31037113"/>
      <w:bookmarkStart w:id="241" w:name="_Toc31270511"/>
      <w:bookmarkStart w:id="242" w:name="_Toc31270539"/>
      <w:bookmarkStart w:id="243" w:name="_Toc31270567"/>
      <w:r>
        <w:t>A.5</w:t>
      </w:r>
      <w:r>
        <w:tab/>
      </w:r>
      <w:r w:rsidR="00AD474B">
        <w:t>FAA regulations on Remote Identification</w:t>
      </w:r>
      <w:bookmarkEnd w:id="238"/>
      <w:bookmarkEnd w:id="239"/>
      <w:bookmarkEnd w:id="240"/>
      <w:bookmarkEnd w:id="241"/>
      <w:bookmarkEnd w:id="242"/>
      <w:bookmarkEnd w:id="243"/>
    </w:p>
    <w:p w14:paraId="305A33D4" w14:textId="0E819D04" w:rsidR="00AD474B" w:rsidRPr="00C014CF" w:rsidRDefault="00AD474B" w:rsidP="00AD474B">
      <w:pPr>
        <w:rPr>
          <w:rFonts w:eastAsia="SimSun"/>
        </w:rPr>
      </w:pPr>
      <w:r>
        <w:t>The following is a summary of t</w:t>
      </w:r>
      <w:r w:rsidRPr="00392AFF">
        <w:t xml:space="preserve">he Federal Aviation Administration (FAA) and Department of Transportation (DOT) proposed rule for </w:t>
      </w:r>
      <w:r>
        <w:t>Remote Identification (RID)</w:t>
      </w:r>
      <w:r w:rsidR="00C014CF">
        <w:t> </w:t>
      </w:r>
      <w:r>
        <w:t xml:space="preserve">[2] </w:t>
      </w:r>
      <w:r w:rsidRPr="00392AFF">
        <w:t>for UAS</w:t>
      </w:r>
      <w:r>
        <w:t>:</w:t>
      </w:r>
    </w:p>
    <w:p w14:paraId="0F830916" w14:textId="65A70B9F" w:rsidR="00AD474B" w:rsidRPr="0039455F" w:rsidRDefault="00AD474B" w:rsidP="00AD474B">
      <w:pPr>
        <w:pStyle w:val="B1"/>
      </w:pPr>
      <w:r>
        <w:rPr>
          <w:lang w:val="en-US"/>
        </w:rPr>
        <w:t>-</w:t>
      </w:r>
      <w:r>
        <w:rPr>
          <w:lang w:val="en-US"/>
        </w:rPr>
        <w:tab/>
      </w:r>
      <w:r w:rsidRPr="0039455F">
        <w:t>No</w:t>
      </w:r>
      <w:r w:rsidR="00C014CF">
        <w:t xml:space="preserve"> </w:t>
      </w:r>
      <w:r w:rsidRPr="0039455F">
        <w:t>ID</w:t>
      </w:r>
      <w:r w:rsidR="00C014CF">
        <w:t xml:space="preserve"> </w:t>
      </w:r>
      <w:r w:rsidRPr="0039455F">
        <w:t>registration</w:t>
      </w:r>
      <w:r w:rsidR="00C014CF">
        <w:t xml:space="preserve"> </w:t>
      </w:r>
      <w:r w:rsidRPr="0039455F">
        <w:t>is</w:t>
      </w:r>
      <w:r w:rsidR="00C014CF">
        <w:t xml:space="preserve"> </w:t>
      </w:r>
      <w:r w:rsidRPr="0039455F">
        <w:t>necessary</w:t>
      </w:r>
      <w:r w:rsidR="00C014CF">
        <w:t xml:space="preserve"> </w:t>
      </w:r>
      <w:r w:rsidRPr="0039455F">
        <w:t>for</w:t>
      </w:r>
      <w:r w:rsidR="00C014CF">
        <w:t xml:space="preserve"> </w:t>
      </w:r>
      <w:r w:rsidRPr="0039455F">
        <w:t>UAV</w:t>
      </w:r>
      <w:r w:rsidR="00C014CF">
        <w:t xml:space="preserve"> </w:t>
      </w:r>
      <w:r w:rsidRPr="0039455F">
        <w:t>under</w:t>
      </w:r>
      <w:r w:rsidR="00C014CF">
        <w:t xml:space="preserve"> </w:t>
      </w:r>
      <w:r w:rsidRPr="0039455F">
        <w:t>0.55</w:t>
      </w:r>
      <w:r w:rsidR="00C014CF">
        <w:t> </w:t>
      </w:r>
      <w:r w:rsidRPr="0039455F">
        <w:t>lb.</w:t>
      </w:r>
    </w:p>
    <w:p w14:paraId="31005CE5" w14:textId="2CA207C0" w:rsidR="00AD474B" w:rsidRPr="0039455F" w:rsidRDefault="00AD474B" w:rsidP="00AD474B">
      <w:pPr>
        <w:pStyle w:val="B1"/>
      </w:pPr>
      <w:r>
        <w:rPr>
          <w:lang w:val="en-US"/>
        </w:rPr>
        <w:t>-</w:t>
      </w:r>
      <w:r>
        <w:rPr>
          <w:lang w:val="en-US"/>
        </w:rPr>
        <w:tab/>
      </w:r>
      <w:r w:rsidRPr="0039455F">
        <w:t>Three</w:t>
      </w:r>
      <w:r w:rsidR="00C014CF">
        <w:t xml:space="preserve"> </w:t>
      </w:r>
      <w:r w:rsidRPr="0039455F">
        <w:t>phases</w:t>
      </w:r>
      <w:r w:rsidR="00C014CF">
        <w:rPr>
          <w:lang w:val="en-US"/>
        </w:rPr>
        <w:t xml:space="preserve"> </w:t>
      </w:r>
      <w:r>
        <w:rPr>
          <w:lang w:val="en-US"/>
        </w:rPr>
        <w:t>are</w:t>
      </w:r>
      <w:r w:rsidR="00C014CF">
        <w:rPr>
          <w:lang w:val="en-US"/>
        </w:rPr>
        <w:t xml:space="preserve"> </w:t>
      </w:r>
      <w:r>
        <w:rPr>
          <w:lang w:val="en-US"/>
        </w:rPr>
        <w:t>foreseen</w:t>
      </w:r>
      <w:r w:rsidRPr="0039455F">
        <w:t>:</w:t>
      </w:r>
    </w:p>
    <w:p w14:paraId="75F8971A" w14:textId="772F22E4" w:rsidR="00AD474B" w:rsidRPr="0039455F" w:rsidRDefault="00AD474B" w:rsidP="00AD474B">
      <w:pPr>
        <w:pStyle w:val="B2"/>
      </w:pPr>
      <w:r>
        <w:rPr>
          <w:lang w:val="en-US"/>
        </w:rPr>
        <w:t>-</w:t>
      </w:r>
      <w:r>
        <w:rPr>
          <w:lang w:val="en-US"/>
        </w:rPr>
        <w:tab/>
      </w:r>
      <w:r w:rsidRPr="0039455F">
        <w:t>phase</w:t>
      </w:r>
      <w:r w:rsidR="00C014CF">
        <w:t xml:space="preserve"> </w:t>
      </w:r>
      <w:r w:rsidRPr="0039455F">
        <w:t>1,</w:t>
      </w:r>
      <w:r w:rsidR="00C014CF">
        <w:t xml:space="preserve"> </w:t>
      </w:r>
      <w:r w:rsidRPr="0039455F">
        <w:t>the</w:t>
      </w:r>
      <w:r w:rsidR="00C014CF">
        <w:t xml:space="preserve"> </w:t>
      </w:r>
      <w:r w:rsidRPr="0039455F">
        <w:t>current</w:t>
      </w:r>
      <w:r w:rsidR="00C014CF">
        <w:t xml:space="preserve"> </w:t>
      </w:r>
      <w:r w:rsidRPr="0039455F">
        <w:t>proposal</w:t>
      </w:r>
      <w:r w:rsidR="00C014CF">
        <w:t>.</w:t>
      </w:r>
    </w:p>
    <w:p w14:paraId="5CC9BF73" w14:textId="53350585" w:rsidR="00AD474B" w:rsidRPr="0039455F" w:rsidRDefault="00AD474B" w:rsidP="00AD474B">
      <w:pPr>
        <w:pStyle w:val="B2"/>
      </w:pPr>
      <w:r>
        <w:rPr>
          <w:lang w:val="en-US"/>
        </w:rPr>
        <w:t>-</w:t>
      </w:r>
      <w:r>
        <w:rPr>
          <w:lang w:val="en-US"/>
        </w:rPr>
        <w:tab/>
      </w:r>
      <w:r w:rsidRPr="0039455F">
        <w:t>phase</w:t>
      </w:r>
      <w:r w:rsidR="00C014CF">
        <w:t xml:space="preserve"> </w:t>
      </w:r>
      <w:r w:rsidRPr="0039455F">
        <w:t>2,</w:t>
      </w:r>
      <w:r w:rsidR="00C014CF">
        <w:t xml:space="preserve"> </w:t>
      </w:r>
      <w:r w:rsidRPr="0039455F">
        <w:t>remote</w:t>
      </w:r>
      <w:r w:rsidR="00C014CF">
        <w:t xml:space="preserve"> </w:t>
      </w:r>
      <w:r w:rsidRPr="0039455F">
        <w:t>ID</w:t>
      </w:r>
      <w:r w:rsidR="00C014CF">
        <w:t xml:space="preserve"> </w:t>
      </w:r>
      <w:r w:rsidRPr="0039455F">
        <w:t>collection</w:t>
      </w:r>
      <w:r w:rsidR="00C014CF">
        <w:t xml:space="preserve"> </w:t>
      </w:r>
      <w:r w:rsidRPr="0039455F">
        <w:t>in</w:t>
      </w:r>
      <w:r w:rsidR="00C014CF">
        <w:t xml:space="preserve"> </w:t>
      </w:r>
      <w:r w:rsidRPr="0039455F">
        <w:t>real</w:t>
      </w:r>
      <w:r w:rsidR="00C014CF">
        <w:t xml:space="preserve"> </w:t>
      </w:r>
      <w:r w:rsidRPr="0039455F">
        <w:t>time</w:t>
      </w:r>
      <w:r w:rsidR="00C014CF">
        <w:t xml:space="preserve"> </w:t>
      </w:r>
      <w:r w:rsidRPr="0039455F">
        <w:t>from</w:t>
      </w:r>
      <w:r w:rsidR="00C014CF">
        <w:t xml:space="preserve"> </w:t>
      </w:r>
      <w:r w:rsidRPr="0039455F">
        <w:t>in-flight</w:t>
      </w:r>
      <w:r w:rsidR="00C014CF">
        <w:t xml:space="preserve"> </w:t>
      </w:r>
      <w:r w:rsidRPr="0039455F">
        <w:t>UAS</w:t>
      </w:r>
      <w:r w:rsidR="00C014CF">
        <w:t>.</w:t>
      </w:r>
    </w:p>
    <w:p w14:paraId="42C2741F" w14:textId="3C898AEE" w:rsidR="00AD474B" w:rsidRPr="0039455F" w:rsidRDefault="00AD474B" w:rsidP="00AD474B">
      <w:pPr>
        <w:pStyle w:val="B2"/>
      </w:pPr>
      <w:r>
        <w:rPr>
          <w:lang w:val="en-US"/>
        </w:rPr>
        <w:t>-</w:t>
      </w:r>
      <w:r>
        <w:rPr>
          <w:lang w:val="en-US"/>
        </w:rPr>
        <w:tab/>
      </w:r>
      <w:r w:rsidRPr="0039455F">
        <w:t>phase</w:t>
      </w:r>
      <w:r w:rsidR="00C014CF">
        <w:t xml:space="preserve"> </w:t>
      </w:r>
      <w:r w:rsidRPr="0039455F">
        <w:t>3,</w:t>
      </w:r>
      <w:r w:rsidR="00C014CF">
        <w:t xml:space="preserve"> </w:t>
      </w:r>
      <w:r w:rsidRPr="0039455F">
        <w:t>collection</w:t>
      </w:r>
      <w:r w:rsidR="00C014CF">
        <w:t xml:space="preserve"> </w:t>
      </w:r>
      <w:r w:rsidRPr="0039455F">
        <w:t>of</w:t>
      </w:r>
      <w:r w:rsidR="00C014CF">
        <w:t xml:space="preserve"> </w:t>
      </w:r>
      <w:r w:rsidRPr="0039455F">
        <w:t>technical</w:t>
      </w:r>
      <w:r w:rsidR="00C014CF">
        <w:t xml:space="preserve"> </w:t>
      </w:r>
      <w:r w:rsidRPr="0039455F">
        <w:t>requirements</w:t>
      </w:r>
      <w:r w:rsidR="00C014CF">
        <w:t xml:space="preserve"> </w:t>
      </w:r>
      <w:r w:rsidRPr="0039455F">
        <w:t>in</w:t>
      </w:r>
      <w:r w:rsidR="00C014CF">
        <w:t xml:space="preserve"> </w:t>
      </w:r>
      <w:r w:rsidRPr="0039455F">
        <w:t>order</w:t>
      </w:r>
      <w:r w:rsidR="00C014CF">
        <w:t xml:space="preserve"> </w:t>
      </w:r>
      <w:r w:rsidRPr="0039455F">
        <w:t>to</w:t>
      </w:r>
      <w:r w:rsidR="00C014CF">
        <w:t xml:space="preserve"> </w:t>
      </w:r>
      <w:r w:rsidRPr="0039455F">
        <w:t>build</w:t>
      </w:r>
      <w:r w:rsidR="00C014CF">
        <w:t xml:space="preserve"> </w:t>
      </w:r>
      <w:r w:rsidRPr="0039455F">
        <w:t>a</w:t>
      </w:r>
      <w:r w:rsidR="00C014CF">
        <w:t xml:space="preserve"> </w:t>
      </w:r>
      <w:r w:rsidRPr="0039455F">
        <w:t>sound</w:t>
      </w:r>
      <w:r w:rsidR="00C014CF">
        <w:t xml:space="preserve"> </w:t>
      </w:r>
      <w:r w:rsidRPr="0039455F">
        <w:t>remote</w:t>
      </w:r>
      <w:r w:rsidR="00C014CF">
        <w:t xml:space="preserve"> </w:t>
      </w:r>
      <w:r w:rsidRPr="0039455F">
        <w:t>ID</w:t>
      </w:r>
      <w:r w:rsidR="00C014CF">
        <w:t xml:space="preserve"> </w:t>
      </w:r>
      <w:r w:rsidRPr="0039455F">
        <w:t>ecosystem</w:t>
      </w:r>
      <w:r w:rsidR="00C014CF">
        <w:t>.</w:t>
      </w:r>
    </w:p>
    <w:p w14:paraId="38ED9ED5" w14:textId="6E196ADF" w:rsidR="00AD474B" w:rsidRPr="0039455F" w:rsidRDefault="00AD474B" w:rsidP="00AD474B">
      <w:pPr>
        <w:pStyle w:val="B1"/>
      </w:pPr>
      <w:r>
        <w:rPr>
          <w:lang w:val="en-US"/>
        </w:rPr>
        <w:t>-</w:t>
      </w:r>
      <w:r>
        <w:rPr>
          <w:lang w:val="en-US"/>
        </w:rPr>
        <w:tab/>
      </w:r>
      <w:r w:rsidRPr="0039455F">
        <w:t>Two</w:t>
      </w:r>
      <w:r w:rsidR="00C014CF">
        <w:t xml:space="preserve"> </w:t>
      </w:r>
      <w:r w:rsidRPr="0039455F">
        <w:t>categories:</w:t>
      </w:r>
      <w:r w:rsidR="00C014CF">
        <w:t xml:space="preserve"> </w:t>
      </w:r>
      <w:r w:rsidRPr="0039455F">
        <w:t>standard</w:t>
      </w:r>
      <w:r w:rsidR="00C014CF">
        <w:t xml:space="preserve"> </w:t>
      </w:r>
      <w:r w:rsidRPr="0039455F">
        <w:t>and</w:t>
      </w:r>
      <w:r w:rsidR="00C014CF">
        <w:t xml:space="preserve"> </w:t>
      </w:r>
      <w:r w:rsidRPr="0039455F">
        <w:t>limited</w:t>
      </w:r>
      <w:r w:rsidR="00C014CF">
        <w:t>:</w:t>
      </w:r>
    </w:p>
    <w:p w14:paraId="0EF3157E" w14:textId="3056BC5A" w:rsidR="00AD474B" w:rsidRPr="0039455F" w:rsidRDefault="00AD474B" w:rsidP="00AD474B">
      <w:pPr>
        <w:pStyle w:val="B2"/>
      </w:pPr>
      <w:r>
        <w:rPr>
          <w:lang w:val="en-US"/>
        </w:rPr>
        <w:t>-</w:t>
      </w:r>
      <w:r>
        <w:rPr>
          <w:lang w:val="en-US"/>
        </w:rPr>
        <w:tab/>
      </w:r>
      <w:r w:rsidRPr="0039455F">
        <w:t>Standard:</w:t>
      </w:r>
      <w:r w:rsidR="00C014CF">
        <w:t xml:space="preserve"> </w:t>
      </w:r>
      <w:r w:rsidRPr="0039455F">
        <w:t>ID</w:t>
      </w:r>
      <w:r w:rsidR="00C014CF">
        <w:t xml:space="preserve"> </w:t>
      </w:r>
      <w:r w:rsidRPr="0039455F">
        <w:t>broadcast</w:t>
      </w:r>
      <w:r w:rsidR="00C014CF">
        <w:t xml:space="preserve"> </w:t>
      </w:r>
      <w:r w:rsidRPr="0039455F">
        <w:t>and</w:t>
      </w:r>
      <w:r w:rsidR="00C014CF">
        <w:t xml:space="preserve"> </w:t>
      </w:r>
      <w:r w:rsidRPr="0039455F">
        <w:t>unicast</w:t>
      </w:r>
      <w:r w:rsidR="00C014CF">
        <w:t xml:space="preserve"> </w:t>
      </w:r>
      <w:r w:rsidRPr="0039455F">
        <w:t>to</w:t>
      </w:r>
      <w:r w:rsidR="00C014CF">
        <w:t xml:space="preserve"> </w:t>
      </w:r>
      <w:r w:rsidRPr="0039455F">
        <w:t>a</w:t>
      </w:r>
      <w:r w:rsidR="00C014CF">
        <w:t xml:space="preserve"> </w:t>
      </w:r>
      <w:r w:rsidRPr="0039455F">
        <w:t>USS</w:t>
      </w:r>
      <w:r w:rsidR="00C014CF">
        <w:t xml:space="preserve"> </w:t>
      </w:r>
      <w:r w:rsidRPr="0039455F">
        <w:t>through</w:t>
      </w:r>
      <w:r w:rsidR="00C014CF">
        <w:t xml:space="preserve"> </w:t>
      </w:r>
      <w:r w:rsidRPr="0039455F">
        <w:t>an</w:t>
      </w:r>
      <w:r w:rsidR="00C014CF">
        <w:t xml:space="preserve"> </w:t>
      </w:r>
      <w:r w:rsidRPr="0039455F">
        <w:t>internet</w:t>
      </w:r>
      <w:r w:rsidR="00C014CF">
        <w:t xml:space="preserve"> </w:t>
      </w:r>
      <w:r w:rsidRPr="0039455F">
        <w:t>connection</w:t>
      </w:r>
      <w:r w:rsidR="00C014CF">
        <w:t>.</w:t>
      </w:r>
    </w:p>
    <w:p w14:paraId="1E8C3A86" w14:textId="13933694" w:rsidR="00AD474B" w:rsidRPr="0039455F" w:rsidRDefault="00AD474B" w:rsidP="00AD474B">
      <w:pPr>
        <w:pStyle w:val="B2"/>
      </w:pPr>
      <w:r>
        <w:rPr>
          <w:lang w:val="en-US"/>
        </w:rPr>
        <w:t>-</w:t>
      </w:r>
      <w:r>
        <w:rPr>
          <w:lang w:val="en-US"/>
        </w:rPr>
        <w:tab/>
      </w:r>
      <w:r w:rsidRPr="0039455F">
        <w:t>Limited:</w:t>
      </w:r>
      <w:r w:rsidR="00C014CF">
        <w:t xml:space="preserve"> </w:t>
      </w:r>
      <w:r w:rsidRPr="0039455F">
        <w:t>only</w:t>
      </w:r>
      <w:r w:rsidR="00C014CF">
        <w:t xml:space="preserve"> </w:t>
      </w:r>
      <w:r w:rsidRPr="0039455F">
        <w:t>unicast</w:t>
      </w:r>
      <w:r w:rsidR="00C014CF">
        <w:t xml:space="preserve"> </w:t>
      </w:r>
      <w:r w:rsidRPr="0039455F">
        <w:t>to</w:t>
      </w:r>
      <w:r w:rsidR="00C014CF">
        <w:t xml:space="preserve"> </w:t>
      </w:r>
      <w:r w:rsidRPr="0039455F">
        <w:t>USS,</w:t>
      </w:r>
      <w:r w:rsidR="00C014CF">
        <w:t xml:space="preserve"> </w:t>
      </w:r>
      <w:r w:rsidRPr="0039455F">
        <w:t>no</w:t>
      </w:r>
      <w:r w:rsidR="00C014CF">
        <w:t xml:space="preserve"> </w:t>
      </w:r>
      <w:r w:rsidRPr="0039455F">
        <w:t>broadcast</w:t>
      </w:r>
      <w:r w:rsidR="00C014CF">
        <w:t xml:space="preserve"> </w:t>
      </w:r>
      <w:r w:rsidRPr="0039455F">
        <w:t>needed</w:t>
      </w:r>
      <w:r w:rsidR="00C014CF">
        <w:t>.</w:t>
      </w:r>
    </w:p>
    <w:p w14:paraId="04ADDF8E" w14:textId="3477714F" w:rsidR="00AD474B" w:rsidRPr="0039455F" w:rsidRDefault="00AD474B" w:rsidP="00AD474B">
      <w:pPr>
        <w:pStyle w:val="B1"/>
      </w:pPr>
      <w:r>
        <w:rPr>
          <w:lang w:val="en-US"/>
        </w:rPr>
        <w:t>-</w:t>
      </w:r>
      <w:r>
        <w:rPr>
          <w:lang w:val="en-US"/>
        </w:rPr>
        <w:tab/>
      </w:r>
      <w:r w:rsidRPr="0039455F">
        <w:t>Proposal</w:t>
      </w:r>
      <w:r w:rsidR="00C014CF">
        <w:t xml:space="preserve"> </w:t>
      </w:r>
      <w:r w:rsidRPr="0039455F">
        <w:t>implementation</w:t>
      </w:r>
      <w:r w:rsidR="00C014CF">
        <w:t xml:space="preserve"> </w:t>
      </w:r>
      <w:r w:rsidRPr="0039455F">
        <w:t>timeline:</w:t>
      </w:r>
      <w:r w:rsidR="00C014CF">
        <w:t xml:space="preserve"> </w:t>
      </w:r>
      <w:r w:rsidRPr="0039455F">
        <w:t>in</w:t>
      </w:r>
      <w:r w:rsidR="00C014CF">
        <w:t xml:space="preserve"> </w:t>
      </w:r>
      <w:r w:rsidRPr="0039455F">
        <w:t>3</w:t>
      </w:r>
      <w:r w:rsidR="00C014CF">
        <w:t xml:space="preserve"> </w:t>
      </w:r>
      <w:r w:rsidRPr="0039455F">
        <w:t>years</w:t>
      </w:r>
      <w:r w:rsidR="00C014CF">
        <w:t xml:space="preserve"> </w:t>
      </w:r>
      <w:r w:rsidRPr="0039455F">
        <w:t>of</w:t>
      </w:r>
      <w:r w:rsidR="00C014CF">
        <w:t xml:space="preserve"> </w:t>
      </w:r>
      <w:r w:rsidRPr="0039455F">
        <w:t>effective</w:t>
      </w:r>
      <w:r w:rsidR="00C014CF">
        <w:t xml:space="preserve"> </w:t>
      </w:r>
      <w:r w:rsidRPr="0039455F">
        <w:t>of</w:t>
      </w:r>
      <w:r w:rsidR="00C014CF">
        <w:t xml:space="preserve"> </w:t>
      </w:r>
      <w:r w:rsidRPr="0039455F">
        <w:t>the</w:t>
      </w:r>
      <w:r w:rsidR="00C014CF">
        <w:t xml:space="preserve"> </w:t>
      </w:r>
      <w:r w:rsidRPr="0039455F">
        <w:t>proposal</w:t>
      </w:r>
      <w:r w:rsidR="00C014CF">
        <w:t>.</w:t>
      </w:r>
    </w:p>
    <w:p w14:paraId="1D65F8E5" w14:textId="66F1A5E5" w:rsidR="00AD474B" w:rsidRPr="0039455F" w:rsidRDefault="00AD474B" w:rsidP="00AD474B">
      <w:pPr>
        <w:pStyle w:val="B1"/>
      </w:pPr>
      <w:r>
        <w:rPr>
          <w:lang w:val="en-US"/>
        </w:rPr>
        <w:t>-</w:t>
      </w:r>
      <w:r>
        <w:rPr>
          <w:lang w:val="en-US"/>
        </w:rPr>
        <w:tab/>
      </w:r>
      <w:r w:rsidRPr="0039455F">
        <w:t>FAA</w:t>
      </w:r>
      <w:r w:rsidR="00C014CF">
        <w:t xml:space="preserve"> </w:t>
      </w:r>
      <w:r w:rsidRPr="0039455F">
        <w:t>prohibits</w:t>
      </w:r>
      <w:r w:rsidR="00C014CF">
        <w:t xml:space="preserve"> </w:t>
      </w:r>
      <w:r w:rsidRPr="0039455F">
        <w:t>the</w:t>
      </w:r>
      <w:r w:rsidR="00C014CF">
        <w:t xml:space="preserve"> </w:t>
      </w:r>
      <w:r w:rsidRPr="0039455F">
        <w:t>use</w:t>
      </w:r>
      <w:r w:rsidR="00C014CF">
        <w:t xml:space="preserve"> </w:t>
      </w:r>
      <w:r w:rsidRPr="0039455F">
        <w:t>of</w:t>
      </w:r>
      <w:r w:rsidR="00C014CF">
        <w:t xml:space="preserve"> </w:t>
      </w:r>
      <w:r w:rsidRPr="0039455F">
        <w:t>ADS-B</w:t>
      </w:r>
      <w:r w:rsidR="00C014CF">
        <w:t xml:space="preserve"> </w:t>
      </w:r>
      <w:r w:rsidRPr="0039455F">
        <w:t>out</w:t>
      </w:r>
      <w:r w:rsidR="00C014CF">
        <w:t xml:space="preserve"> </w:t>
      </w:r>
      <w:r w:rsidRPr="0039455F">
        <w:t>one</w:t>
      </w:r>
      <w:r w:rsidR="00C014CF">
        <w:t xml:space="preserve"> </w:t>
      </w:r>
      <w:r w:rsidRPr="0039455F">
        <w:t>UAS</w:t>
      </w:r>
      <w:r w:rsidR="00C014CF">
        <w:t xml:space="preserve"> </w:t>
      </w:r>
      <w:r w:rsidRPr="0039455F">
        <w:t>unless</w:t>
      </w:r>
      <w:r w:rsidR="00C014CF">
        <w:t xml:space="preserve"> </w:t>
      </w:r>
      <w:r w:rsidRPr="0039455F">
        <w:t>approved</w:t>
      </w:r>
      <w:r w:rsidR="00C014CF">
        <w:t xml:space="preserve"> </w:t>
      </w:r>
      <w:r w:rsidRPr="0039455F">
        <w:t>otherwise.</w:t>
      </w:r>
      <w:r w:rsidR="00C014CF">
        <w:t xml:space="preserve"> </w:t>
      </w:r>
      <w:r w:rsidRPr="0039455F">
        <w:t>However</w:t>
      </w:r>
      <w:r>
        <w:t>,</w:t>
      </w:r>
      <w:r w:rsidR="00C014CF">
        <w:t xml:space="preserve"> </w:t>
      </w:r>
      <w:r w:rsidRPr="0039455F">
        <w:t>ADS-B</w:t>
      </w:r>
      <w:r w:rsidR="00C014CF">
        <w:t xml:space="preserve"> </w:t>
      </w:r>
      <w:r w:rsidRPr="0039455F">
        <w:t>in</w:t>
      </w:r>
      <w:r w:rsidR="00C014CF">
        <w:t xml:space="preserve"> </w:t>
      </w:r>
      <w:r w:rsidRPr="0039455F">
        <w:t>is</w:t>
      </w:r>
      <w:r w:rsidR="00C014CF">
        <w:t xml:space="preserve"> </w:t>
      </w:r>
      <w:r w:rsidRPr="0039455F">
        <w:t>not</w:t>
      </w:r>
      <w:r w:rsidR="00C014CF">
        <w:t xml:space="preserve"> </w:t>
      </w:r>
      <w:r w:rsidRPr="0039455F">
        <w:t>prohibited.</w:t>
      </w:r>
    </w:p>
    <w:p w14:paraId="6C0A2668" w14:textId="52BF81B9" w:rsidR="00AD474B" w:rsidRPr="0039455F" w:rsidRDefault="00AD474B" w:rsidP="00AD474B">
      <w:pPr>
        <w:pStyle w:val="B1"/>
      </w:pPr>
      <w:r>
        <w:rPr>
          <w:lang w:val="en-US"/>
        </w:rPr>
        <w:t>-</w:t>
      </w:r>
      <w:r>
        <w:rPr>
          <w:lang w:val="en-US"/>
        </w:rPr>
        <w:tab/>
      </w:r>
      <w:r w:rsidRPr="0039455F">
        <w:t>USS</w:t>
      </w:r>
      <w:r w:rsidR="00C014CF">
        <w:t xml:space="preserve"> </w:t>
      </w:r>
      <w:r w:rsidRPr="0039455F">
        <w:t>four</w:t>
      </w:r>
      <w:r w:rsidR="00C014CF">
        <w:t xml:space="preserve"> </w:t>
      </w:r>
      <w:r w:rsidRPr="0039455F">
        <w:t>primary</w:t>
      </w:r>
      <w:r w:rsidR="00C014CF">
        <w:t xml:space="preserve"> </w:t>
      </w:r>
      <w:r w:rsidRPr="0039455F">
        <w:t>functions:</w:t>
      </w:r>
    </w:p>
    <w:p w14:paraId="5C704CFB" w14:textId="33245935" w:rsidR="00AD474B" w:rsidRPr="0039455F" w:rsidRDefault="00AD474B" w:rsidP="00AD474B">
      <w:pPr>
        <w:pStyle w:val="B2"/>
      </w:pPr>
      <w:r>
        <w:rPr>
          <w:lang w:val="en-US"/>
        </w:rPr>
        <w:t>-</w:t>
      </w:r>
      <w:r>
        <w:rPr>
          <w:lang w:val="en-US"/>
        </w:rPr>
        <w:tab/>
      </w:r>
      <w:r w:rsidRPr="0039455F">
        <w:t>Share</w:t>
      </w:r>
      <w:r w:rsidR="00C014CF">
        <w:t xml:space="preserve"> </w:t>
      </w:r>
      <w:r w:rsidRPr="0039455F">
        <w:t>remote</w:t>
      </w:r>
      <w:r w:rsidR="00C014CF">
        <w:t xml:space="preserve"> </w:t>
      </w:r>
      <w:r w:rsidRPr="0039455F">
        <w:t>id</w:t>
      </w:r>
      <w:r w:rsidR="00C014CF">
        <w:t xml:space="preserve"> </w:t>
      </w:r>
      <w:r w:rsidRPr="0039455F">
        <w:t>in</w:t>
      </w:r>
      <w:r w:rsidR="00C014CF">
        <w:t xml:space="preserve"> </w:t>
      </w:r>
      <w:r w:rsidRPr="0039455F">
        <w:t>real-time</w:t>
      </w:r>
      <w:r w:rsidR="00C014CF">
        <w:t xml:space="preserve"> </w:t>
      </w:r>
      <w:r w:rsidRPr="0039455F">
        <w:t>over</w:t>
      </w:r>
      <w:r w:rsidR="00C014CF">
        <w:t xml:space="preserve"> </w:t>
      </w:r>
      <w:r w:rsidRPr="0039455F">
        <w:t>internet</w:t>
      </w:r>
      <w:r w:rsidR="00C014CF">
        <w:t>.</w:t>
      </w:r>
    </w:p>
    <w:p w14:paraId="5B4613EC" w14:textId="5E21AF9C" w:rsidR="00AD474B" w:rsidRPr="0039455F" w:rsidRDefault="00AD474B" w:rsidP="00AD474B">
      <w:pPr>
        <w:pStyle w:val="B2"/>
      </w:pPr>
      <w:r>
        <w:rPr>
          <w:lang w:val="en-US"/>
        </w:rPr>
        <w:t>-</w:t>
      </w:r>
      <w:r>
        <w:rPr>
          <w:lang w:val="en-US"/>
        </w:rPr>
        <w:tab/>
      </w:r>
      <w:r w:rsidRPr="0039455F">
        <w:t>ID</w:t>
      </w:r>
      <w:r w:rsidR="00C014CF">
        <w:t xml:space="preserve"> </w:t>
      </w:r>
      <w:r w:rsidRPr="0039455F">
        <w:t>access</w:t>
      </w:r>
      <w:r w:rsidR="00C014CF">
        <w:t xml:space="preserve"> </w:t>
      </w:r>
      <w:r w:rsidRPr="0039455F">
        <w:t>Security</w:t>
      </w:r>
      <w:r w:rsidR="00C014CF">
        <w:t>.</w:t>
      </w:r>
    </w:p>
    <w:p w14:paraId="2A771D4D" w14:textId="53C6E75C" w:rsidR="00AD474B" w:rsidRPr="0039455F" w:rsidRDefault="00AD474B" w:rsidP="00AD474B">
      <w:pPr>
        <w:pStyle w:val="B2"/>
      </w:pPr>
      <w:r>
        <w:rPr>
          <w:lang w:val="en-US"/>
        </w:rPr>
        <w:t>-</w:t>
      </w:r>
      <w:r>
        <w:rPr>
          <w:lang w:val="en-US"/>
        </w:rPr>
        <w:tab/>
      </w:r>
      <w:r w:rsidRPr="0039455F">
        <w:t>Meet</w:t>
      </w:r>
      <w:r w:rsidR="00C014CF">
        <w:t xml:space="preserve"> </w:t>
      </w:r>
      <w:r w:rsidRPr="0039455F">
        <w:t>contractually-established</w:t>
      </w:r>
      <w:r w:rsidR="00C014CF">
        <w:t xml:space="preserve"> </w:t>
      </w:r>
      <w:r w:rsidRPr="0039455F">
        <w:t>parameters</w:t>
      </w:r>
      <w:r w:rsidR="00C014CF">
        <w:t>.</w:t>
      </w:r>
    </w:p>
    <w:p w14:paraId="36ABE146" w14:textId="6E96DC7A" w:rsidR="00AD474B" w:rsidRPr="0039455F" w:rsidRDefault="00AD474B" w:rsidP="00AD474B">
      <w:pPr>
        <w:pStyle w:val="B2"/>
      </w:pPr>
      <w:r>
        <w:rPr>
          <w:lang w:val="en-US"/>
        </w:rPr>
        <w:t>-</w:t>
      </w:r>
      <w:r>
        <w:rPr>
          <w:lang w:val="en-US"/>
        </w:rPr>
        <w:tab/>
      </w:r>
      <w:r w:rsidRPr="0039455F">
        <w:t>Inform</w:t>
      </w:r>
      <w:r w:rsidR="00C014CF">
        <w:t xml:space="preserve"> </w:t>
      </w:r>
      <w:r w:rsidRPr="0039455F">
        <w:t>UAS</w:t>
      </w:r>
      <w:r w:rsidR="00C014CF">
        <w:t xml:space="preserve"> </w:t>
      </w:r>
      <w:r w:rsidRPr="0039455F">
        <w:t>status</w:t>
      </w:r>
      <w:r w:rsidR="00C014CF">
        <w:t xml:space="preserve"> </w:t>
      </w:r>
      <w:r w:rsidRPr="0039455F">
        <w:t>to</w:t>
      </w:r>
      <w:r w:rsidR="00C014CF">
        <w:t xml:space="preserve"> </w:t>
      </w:r>
      <w:r w:rsidRPr="0039455F">
        <w:t>FAA,</w:t>
      </w:r>
      <w:r w:rsidR="00C014CF">
        <w:t xml:space="preserve"> </w:t>
      </w:r>
      <w:r w:rsidRPr="0039455F">
        <w:t>such</w:t>
      </w:r>
      <w:r w:rsidR="00C014CF">
        <w:t xml:space="preserve"> </w:t>
      </w:r>
      <w:r w:rsidRPr="0039455F">
        <w:t>as</w:t>
      </w:r>
      <w:r w:rsidR="00C014CF">
        <w:t xml:space="preserve"> </w:t>
      </w:r>
      <w:r w:rsidRPr="0039455F">
        <w:t>using</w:t>
      </w:r>
      <w:r w:rsidR="00C014CF">
        <w:t xml:space="preserve"> </w:t>
      </w:r>
      <w:r w:rsidRPr="0039455F">
        <w:t>one-time</w:t>
      </w:r>
      <w:r w:rsidR="00C014CF">
        <w:t xml:space="preserve"> </w:t>
      </w:r>
      <w:r w:rsidRPr="0039455F">
        <w:t>session</w:t>
      </w:r>
      <w:r w:rsidR="00C014CF">
        <w:t xml:space="preserve"> </w:t>
      </w:r>
      <w:r w:rsidRPr="0039455F">
        <w:t>id</w:t>
      </w:r>
      <w:r w:rsidR="00C014CF">
        <w:t xml:space="preserve"> </w:t>
      </w:r>
      <w:r w:rsidRPr="0039455F">
        <w:t>for</w:t>
      </w:r>
      <w:r w:rsidR="00C014CF">
        <w:t xml:space="preserve"> </w:t>
      </w:r>
      <w:r w:rsidRPr="0039455F">
        <w:t>communication</w:t>
      </w:r>
      <w:r w:rsidR="00C014CF">
        <w:t xml:space="preserve"> </w:t>
      </w:r>
      <w:r w:rsidRPr="0039455F">
        <w:t>with</w:t>
      </w:r>
      <w:r w:rsidR="00C014CF">
        <w:t xml:space="preserve"> </w:t>
      </w:r>
      <w:r w:rsidRPr="0039455F">
        <w:t>FAA</w:t>
      </w:r>
      <w:r w:rsidR="00C014CF">
        <w:t>.</w:t>
      </w:r>
    </w:p>
    <w:p w14:paraId="7AEE0D26" w14:textId="18BFFEB6" w:rsidR="00AD474B" w:rsidRPr="0039455F" w:rsidRDefault="00AD474B" w:rsidP="00AD474B">
      <w:pPr>
        <w:pStyle w:val="B1"/>
      </w:pPr>
      <w:r>
        <w:rPr>
          <w:lang w:val="en-US"/>
        </w:rPr>
        <w:t>-</w:t>
      </w:r>
      <w:r>
        <w:rPr>
          <w:lang w:val="en-US"/>
        </w:rPr>
        <w:tab/>
      </w:r>
      <w:r w:rsidRPr="0039455F">
        <w:t>Main</w:t>
      </w:r>
      <w:r w:rsidR="00C014CF">
        <w:t xml:space="preserve"> </w:t>
      </w:r>
      <w:r w:rsidRPr="0039455F">
        <w:t>elements</w:t>
      </w:r>
      <w:r w:rsidR="00C014CF">
        <w:t xml:space="preserve"> </w:t>
      </w:r>
      <w:r w:rsidRPr="0039455F">
        <w:t>included</w:t>
      </w:r>
      <w:r w:rsidR="00C014CF">
        <w:t xml:space="preserve"> </w:t>
      </w:r>
      <w:r w:rsidRPr="0039455F">
        <w:t>in</w:t>
      </w:r>
      <w:r w:rsidR="00C014CF">
        <w:t xml:space="preserve"> </w:t>
      </w:r>
      <w:r w:rsidRPr="0039455F">
        <w:t>this</w:t>
      </w:r>
      <w:r w:rsidR="00C014CF">
        <w:t xml:space="preserve"> </w:t>
      </w:r>
      <w:r w:rsidRPr="0039455F">
        <w:t>proposal</w:t>
      </w:r>
      <w:r w:rsidR="00C014CF">
        <w:t>:</w:t>
      </w:r>
    </w:p>
    <w:p w14:paraId="197B5907" w14:textId="1B3EC9B7" w:rsidR="00AD474B" w:rsidRPr="0039455F" w:rsidRDefault="00AD474B" w:rsidP="00AD474B">
      <w:pPr>
        <w:pStyle w:val="B2"/>
      </w:pPr>
      <w:r>
        <w:rPr>
          <w:lang w:val="en-US"/>
        </w:rPr>
        <w:t>-</w:t>
      </w:r>
      <w:r>
        <w:rPr>
          <w:lang w:val="en-US"/>
        </w:rPr>
        <w:tab/>
      </w:r>
      <w:r w:rsidRPr="0039455F">
        <w:t>UAS</w:t>
      </w:r>
      <w:r w:rsidR="00C014CF">
        <w:t xml:space="preserve"> </w:t>
      </w:r>
      <w:r w:rsidRPr="0039455F">
        <w:t>owners</w:t>
      </w:r>
      <w:r w:rsidR="00C014CF">
        <w:t>.</w:t>
      </w:r>
    </w:p>
    <w:p w14:paraId="2C131C83" w14:textId="24D5C83F" w:rsidR="00AD474B" w:rsidRPr="0039455F" w:rsidRDefault="00AD474B" w:rsidP="00AD474B">
      <w:pPr>
        <w:pStyle w:val="B2"/>
      </w:pPr>
      <w:r>
        <w:rPr>
          <w:lang w:val="en-US"/>
        </w:rPr>
        <w:t>-</w:t>
      </w:r>
      <w:r>
        <w:rPr>
          <w:lang w:val="en-US"/>
        </w:rPr>
        <w:tab/>
      </w:r>
      <w:r w:rsidRPr="0039455F">
        <w:t>UAS</w:t>
      </w:r>
      <w:r w:rsidR="00C014CF">
        <w:t xml:space="preserve"> </w:t>
      </w:r>
      <w:r w:rsidRPr="0039455F">
        <w:t>operators</w:t>
      </w:r>
      <w:r w:rsidR="00C014CF">
        <w:t>.</w:t>
      </w:r>
    </w:p>
    <w:p w14:paraId="7439A58E" w14:textId="3416DC6C" w:rsidR="00AD474B" w:rsidRPr="0039455F" w:rsidRDefault="00AD474B" w:rsidP="00AD474B">
      <w:pPr>
        <w:pStyle w:val="B2"/>
      </w:pPr>
      <w:r>
        <w:rPr>
          <w:lang w:val="en-US"/>
        </w:rPr>
        <w:t>-</w:t>
      </w:r>
      <w:r>
        <w:rPr>
          <w:lang w:val="en-US"/>
        </w:rPr>
        <w:tab/>
      </w:r>
      <w:r w:rsidRPr="0039455F">
        <w:t>UAS</w:t>
      </w:r>
      <w:r w:rsidR="00C014CF">
        <w:t xml:space="preserve"> </w:t>
      </w:r>
      <w:r w:rsidRPr="0039455F">
        <w:t>designers/producers</w:t>
      </w:r>
      <w:r w:rsidR="00C014CF">
        <w:t>.</w:t>
      </w:r>
    </w:p>
    <w:p w14:paraId="62911BDD" w14:textId="4E58EFE0" w:rsidR="00AD474B" w:rsidRPr="0039455F" w:rsidRDefault="00AD474B" w:rsidP="00AD474B">
      <w:pPr>
        <w:pStyle w:val="B2"/>
      </w:pPr>
      <w:r>
        <w:rPr>
          <w:lang w:val="en-US"/>
        </w:rPr>
        <w:t>-</w:t>
      </w:r>
      <w:r>
        <w:rPr>
          <w:lang w:val="en-US"/>
        </w:rPr>
        <w:tab/>
      </w:r>
      <w:r w:rsidRPr="0039455F">
        <w:t>Developers</w:t>
      </w:r>
      <w:r w:rsidR="00C014CF">
        <w:t xml:space="preserve"> </w:t>
      </w:r>
      <w:r w:rsidRPr="0039455F">
        <w:t>of</w:t>
      </w:r>
      <w:r w:rsidR="00C014CF">
        <w:t xml:space="preserve"> </w:t>
      </w:r>
      <w:r>
        <w:rPr>
          <w:lang w:val="en-US"/>
        </w:rPr>
        <w:t>RID</w:t>
      </w:r>
      <w:r w:rsidR="00C014CF">
        <w:t xml:space="preserve"> </w:t>
      </w:r>
      <w:r w:rsidRPr="0039455F">
        <w:t>(compliance</w:t>
      </w:r>
      <w:r w:rsidR="00C014CF">
        <w:t xml:space="preserve"> </w:t>
      </w:r>
      <w:r w:rsidRPr="0039455F">
        <w:t>to</w:t>
      </w:r>
      <w:r w:rsidR="00C014CF">
        <w:t xml:space="preserve"> </w:t>
      </w:r>
      <w:r w:rsidRPr="0039455F">
        <w:t>FAA,</w:t>
      </w:r>
      <w:r w:rsidR="00C014CF">
        <w:t xml:space="preserve"> </w:t>
      </w:r>
      <w:r w:rsidRPr="0039455F">
        <w:t>this</w:t>
      </w:r>
      <w:r w:rsidR="00C014CF">
        <w:t xml:space="preserve"> </w:t>
      </w:r>
      <w:r w:rsidRPr="0039455F">
        <w:t>proposal)</w:t>
      </w:r>
      <w:r w:rsidR="00C014CF">
        <w:t>.</w:t>
      </w:r>
    </w:p>
    <w:p w14:paraId="73E6E10C" w14:textId="47304B23" w:rsidR="00AD474B" w:rsidRPr="0039455F" w:rsidRDefault="00AD474B" w:rsidP="00AD474B">
      <w:pPr>
        <w:pStyle w:val="B2"/>
      </w:pPr>
      <w:r>
        <w:rPr>
          <w:lang w:val="en-US"/>
        </w:rPr>
        <w:t>-</w:t>
      </w:r>
      <w:r>
        <w:rPr>
          <w:lang w:val="en-US"/>
        </w:rPr>
        <w:tab/>
      </w:r>
      <w:r w:rsidRPr="0039455F">
        <w:t>Remote</w:t>
      </w:r>
      <w:r w:rsidR="00C014CF">
        <w:t xml:space="preserve"> </w:t>
      </w:r>
      <w:r w:rsidRPr="0039455F">
        <w:t>ID</w:t>
      </w:r>
      <w:r w:rsidR="00C014CF">
        <w:t xml:space="preserve"> </w:t>
      </w:r>
      <w:r w:rsidRPr="0039455F">
        <w:t>USS</w:t>
      </w:r>
      <w:r w:rsidR="00C014CF">
        <w:t>.</w:t>
      </w:r>
    </w:p>
    <w:p w14:paraId="7B547B8C" w14:textId="6810D524" w:rsidR="00AD474B" w:rsidRPr="0039455F" w:rsidRDefault="00AD474B" w:rsidP="00AD474B">
      <w:pPr>
        <w:pStyle w:val="B1"/>
      </w:pPr>
      <w:r>
        <w:rPr>
          <w:lang w:val="en-US"/>
        </w:rPr>
        <w:t>-</w:t>
      </w:r>
      <w:r>
        <w:rPr>
          <w:lang w:val="en-US"/>
        </w:rPr>
        <w:tab/>
      </w:r>
      <w:r w:rsidRPr="0039455F">
        <w:t>UTM:</w:t>
      </w:r>
      <w:r w:rsidR="00C014CF">
        <w:t xml:space="preserve"> </w:t>
      </w:r>
      <w:r w:rsidRPr="0039455F">
        <w:t>unmanned</w:t>
      </w:r>
      <w:r w:rsidR="00C014CF">
        <w:t xml:space="preserve"> </w:t>
      </w:r>
      <w:r w:rsidRPr="0039455F">
        <w:t>aircraft</w:t>
      </w:r>
      <w:r w:rsidR="00C014CF">
        <w:t xml:space="preserve"> </w:t>
      </w:r>
      <w:r w:rsidRPr="0039455F">
        <w:t>system</w:t>
      </w:r>
      <w:r w:rsidR="00C014CF">
        <w:t xml:space="preserve"> </w:t>
      </w:r>
      <w:r w:rsidRPr="0039455F">
        <w:t>traffic</w:t>
      </w:r>
      <w:r w:rsidR="00C014CF">
        <w:t xml:space="preserve"> </w:t>
      </w:r>
      <w:r w:rsidRPr="0039455F">
        <w:t>management</w:t>
      </w:r>
      <w:r w:rsidR="00C014CF">
        <w:t>:</w:t>
      </w:r>
    </w:p>
    <w:p w14:paraId="7314A32A" w14:textId="0A7468D0" w:rsidR="00AD474B" w:rsidRPr="000F25E5" w:rsidRDefault="00AD474B" w:rsidP="00AD474B">
      <w:pPr>
        <w:pStyle w:val="B2"/>
        <w:rPr>
          <w:lang w:val="en-US"/>
        </w:rPr>
      </w:pPr>
      <w:r>
        <w:rPr>
          <w:lang w:val="en-US"/>
        </w:rPr>
        <w:t>-</w:t>
      </w:r>
      <w:r>
        <w:rPr>
          <w:lang w:val="en-US"/>
        </w:rPr>
        <w:tab/>
      </w:r>
      <w:r w:rsidRPr="0039455F">
        <w:t>FAA</w:t>
      </w:r>
      <w:r w:rsidR="00C014CF">
        <w:t xml:space="preserve"> </w:t>
      </w:r>
      <w:r w:rsidRPr="0039455F">
        <w:t>envision</w:t>
      </w:r>
      <w:r w:rsidR="00C014CF">
        <w:t xml:space="preserve"> </w:t>
      </w:r>
      <w:r w:rsidRPr="0039455F">
        <w:t>that</w:t>
      </w:r>
      <w:r w:rsidR="00C014CF">
        <w:t xml:space="preserve"> </w:t>
      </w:r>
      <w:r w:rsidRPr="0039455F">
        <w:t>third-party</w:t>
      </w:r>
      <w:r w:rsidR="00C014CF">
        <w:t xml:space="preserve"> </w:t>
      </w:r>
      <w:r w:rsidRPr="0039455F">
        <w:t>will</w:t>
      </w:r>
      <w:r w:rsidR="00C014CF">
        <w:t xml:space="preserve"> </w:t>
      </w:r>
      <w:r w:rsidRPr="0039455F">
        <w:t>supply</w:t>
      </w:r>
      <w:r w:rsidR="00C014CF">
        <w:t xml:space="preserve"> </w:t>
      </w:r>
      <w:r w:rsidRPr="0039455F">
        <w:t>such</w:t>
      </w:r>
      <w:r w:rsidR="00C014CF">
        <w:t xml:space="preserve"> </w:t>
      </w:r>
      <w:r w:rsidRPr="0039455F">
        <w:t>services,</w:t>
      </w:r>
      <w:r w:rsidR="00C014CF">
        <w:t xml:space="preserve"> </w:t>
      </w:r>
      <w:r w:rsidRPr="0039455F">
        <w:t>which</w:t>
      </w:r>
      <w:r w:rsidR="00C014CF">
        <w:t xml:space="preserve"> </w:t>
      </w:r>
      <w:r>
        <w:rPr>
          <w:lang w:val="en-US"/>
        </w:rPr>
        <w:t>does</w:t>
      </w:r>
      <w:r w:rsidR="00C014CF">
        <w:t xml:space="preserve"> </w:t>
      </w:r>
      <w:r w:rsidRPr="0039455F">
        <w:t>not</w:t>
      </w:r>
      <w:r w:rsidR="00C014CF">
        <w:t xml:space="preserve"> </w:t>
      </w:r>
      <w:r w:rsidRPr="0039455F">
        <w:t>exist</w:t>
      </w:r>
      <w:r w:rsidR="00C014CF">
        <w:t xml:space="preserve"> </w:t>
      </w:r>
      <w:r w:rsidRPr="0039455F">
        <w:t>currently</w:t>
      </w:r>
      <w:r>
        <w:rPr>
          <w:lang w:val="en-US"/>
        </w:rPr>
        <w:t>.</w:t>
      </w:r>
    </w:p>
    <w:p w14:paraId="79C48574" w14:textId="4D1EEE9B" w:rsidR="00AD474B" w:rsidRPr="0039455F" w:rsidRDefault="00AD474B" w:rsidP="00AD474B">
      <w:pPr>
        <w:pStyle w:val="B1"/>
      </w:pPr>
      <w:r>
        <w:rPr>
          <w:lang w:val="en-US"/>
        </w:rPr>
        <w:t>-</w:t>
      </w:r>
      <w:r>
        <w:rPr>
          <w:lang w:val="en-US"/>
        </w:rPr>
        <w:tab/>
      </w:r>
      <w:r w:rsidRPr="0039455F">
        <w:t>ICAO</w:t>
      </w:r>
      <w:r w:rsidR="00C014CF">
        <w:t xml:space="preserve"> </w:t>
      </w:r>
      <w:r w:rsidRPr="0039455F">
        <w:t>does</w:t>
      </w:r>
      <w:r w:rsidR="00C014CF">
        <w:t xml:space="preserve"> </w:t>
      </w:r>
      <w:r w:rsidRPr="0039455F">
        <w:t>not</w:t>
      </w:r>
      <w:r w:rsidR="00C014CF">
        <w:t xml:space="preserve"> </w:t>
      </w:r>
      <w:r w:rsidRPr="0039455F">
        <w:t>prescribe</w:t>
      </w:r>
      <w:r w:rsidR="00C014CF">
        <w:t xml:space="preserve"> </w:t>
      </w:r>
      <w:r w:rsidRPr="0039455F">
        <w:t>any</w:t>
      </w:r>
      <w:r w:rsidR="00C014CF">
        <w:t xml:space="preserve"> </w:t>
      </w:r>
      <w:r w:rsidRPr="0039455F">
        <w:t>remote</w:t>
      </w:r>
      <w:r w:rsidR="00C014CF">
        <w:t xml:space="preserve"> </w:t>
      </w:r>
      <w:r w:rsidRPr="0039455F">
        <w:t>ID</w:t>
      </w:r>
      <w:r w:rsidR="00C014CF">
        <w:t xml:space="preserve"> </w:t>
      </w:r>
      <w:r w:rsidRPr="0039455F">
        <w:t>equipage</w:t>
      </w:r>
      <w:r w:rsidR="00C014CF">
        <w:t xml:space="preserve"> </w:t>
      </w:r>
      <w:r w:rsidRPr="0039455F">
        <w:t>for</w:t>
      </w:r>
      <w:r w:rsidR="00C014CF">
        <w:t xml:space="preserve"> </w:t>
      </w:r>
      <w:r w:rsidRPr="0039455F">
        <w:t>UAS,</w:t>
      </w:r>
      <w:r w:rsidR="00C014CF">
        <w:t xml:space="preserve"> </w:t>
      </w:r>
      <w:r w:rsidRPr="0039455F">
        <w:t>but</w:t>
      </w:r>
      <w:r w:rsidR="00C014CF">
        <w:t xml:space="preserve"> </w:t>
      </w:r>
      <w:r w:rsidRPr="0039455F">
        <w:t>in</w:t>
      </w:r>
      <w:r w:rsidR="00C014CF">
        <w:t xml:space="preserve"> </w:t>
      </w:r>
      <w:r w:rsidRPr="0039455F">
        <w:t>developing</w:t>
      </w:r>
      <w:r w:rsidR="00C014CF">
        <w:t xml:space="preserve"> </w:t>
      </w:r>
      <w:r w:rsidRPr="0039455F">
        <w:t>material</w:t>
      </w:r>
      <w:r w:rsidR="00C014CF">
        <w:t xml:space="preserve"> </w:t>
      </w:r>
      <w:r w:rsidRPr="0039455F">
        <w:t>address</w:t>
      </w:r>
      <w:r w:rsidR="00C014CF">
        <w:t xml:space="preserve"> </w:t>
      </w:r>
      <w:r w:rsidRPr="0039455F">
        <w:t>UTM</w:t>
      </w:r>
      <w:r w:rsidR="00C014CF">
        <w:t xml:space="preserve"> </w:t>
      </w:r>
      <w:r w:rsidRPr="0039455F">
        <w:t>and</w:t>
      </w:r>
      <w:r w:rsidR="00C014CF">
        <w:t xml:space="preserve"> </w:t>
      </w:r>
      <w:r w:rsidRPr="0039455F">
        <w:t>UAS</w:t>
      </w:r>
      <w:r w:rsidR="00C014CF">
        <w:t xml:space="preserve"> </w:t>
      </w:r>
      <w:r>
        <w:t>operations</w:t>
      </w:r>
      <w:r w:rsidR="00C014CF">
        <w:t xml:space="preserve"> </w:t>
      </w:r>
      <w:r w:rsidRPr="0039455F">
        <w:t>under</w:t>
      </w:r>
      <w:r w:rsidR="00C014CF">
        <w:t xml:space="preserve"> </w:t>
      </w:r>
      <w:r w:rsidRPr="0039455F">
        <w:t>IFR</w:t>
      </w:r>
      <w:r w:rsidR="00C014CF">
        <w:t>.</w:t>
      </w:r>
    </w:p>
    <w:p w14:paraId="0340B572" w14:textId="49B50B86" w:rsidR="00AD474B" w:rsidRPr="0039455F" w:rsidRDefault="00AD474B" w:rsidP="00AD474B">
      <w:pPr>
        <w:pStyle w:val="B1"/>
      </w:pPr>
      <w:r>
        <w:rPr>
          <w:lang w:val="en-US"/>
        </w:rPr>
        <w:t>-</w:t>
      </w:r>
      <w:r>
        <w:rPr>
          <w:lang w:val="en-US"/>
        </w:rPr>
        <w:tab/>
      </w:r>
      <w:r w:rsidRPr="0039455F">
        <w:t>In</w:t>
      </w:r>
      <w:r w:rsidR="00C014CF">
        <w:t xml:space="preserve"> </w:t>
      </w:r>
      <w:r w:rsidRPr="0039455F">
        <w:t>summary,</w:t>
      </w:r>
      <w:r w:rsidR="00C014CF">
        <w:t xml:space="preserve"> </w:t>
      </w:r>
      <w:r w:rsidRPr="0039455F">
        <w:t>FAA</w:t>
      </w:r>
      <w:r w:rsidR="00C014CF">
        <w:t xml:space="preserve"> </w:t>
      </w:r>
      <w:r w:rsidRPr="0039455F">
        <w:t>believes</w:t>
      </w:r>
      <w:r w:rsidR="00C014CF">
        <w:t xml:space="preserve"> </w:t>
      </w:r>
      <w:r w:rsidRPr="0039455F">
        <w:t>on</w:t>
      </w:r>
      <w:r w:rsidR="00C014CF">
        <w:t xml:space="preserve"> </w:t>
      </w:r>
      <w:r w:rsidRPr="0039455F">
        <w:t>internet-based</w:t>
      </w:r>
      <w:r w:rsidR="00C014CF">
        <w:t xml:space="preserve"> </w:t>
      </w:r>
      <w:r w:rsidRPr="0039455F">
        <w:t>solution</w:t>
      </w:r>
      <w:r w:rsidR="00C014CF">
        <w:t xml:space="preserve"> </w:t>
      </w:r>
      <w:r w:rsidRPr="0039455F">
        <w:t>is</w:t>
      </w:r>
      <w:r w:rsidR="00C014CF">
        <w:t xml:space="preserve"> </w:t>
      </w:r>
      <w:r w:rsidRPr="0039455F">
        <w:t>appropriate,</w:t>
      </w:r>
      <w:r w:rsidR="00C014CF">
        <w:t xml:space="preserve"> </w:t>
      </w:r>
      <w:r w:rsidRPr="0039455F">
        <w:t>when</w:t>
      </w:r>
      <w:r w:rsidR="00C014CF">
        <w:t xml:space="preserve"> </w:t>
      </w:r>
      <w:r w:rsidRPr="0039455F">
        <w:t>its</w:t>
      </w:r>
      <w:r w:rsidR="00C014CF">
        <w:t xml:space="preserve"> </w:t>
      </w:r>
      <w:r w:rsidRPr="0039455F">
        <w:t>available,</w:t>
      </w:r>
      <w:r w:rsidR="00C014CF">
        <w:t xml:space="preserve"> </w:t>
      </w:r>
      <w:r w:rsidRPr="0039455F">
        <w:t>with</w:t>
      </w:r>
      <w:r w:rsidR="00C014CF">
        <w:t xml:space="preserve"> </w:t>
      </w:r>
      <w:r w:rsidRPr="0039455F">
        <w:t>Cellular</w:t>
      </w:r>
      <w:r w:rsidR="00C014CF">
        <w:t xml:space="preserve"> </w:t>
      </w:r>
      <w:r w:rsidRPr="0039455F">
        <w:t>or</w:t>
      </w:r>
      <w:r w:rsidR="00C014CF">
        <w:t xml:space="preserve"> </w:t>
      </w:r>
      <w:r w:rsidRPr="0039455F">
        <w:t>WI-FI.</w:t>
      </w:r>
      <w:r w:rsidR="00C014CF">
        <w:t xml:space="preserve"> </w:t>
      </w:r>
      <w:r w:rsidRPr="0039455F">
        <w:t>(See</w:t>
      </w:r>
      <w:r w:rsidR="00C014CF">
        <w:t xml:space="preserve"> </w:t>
      </w:r>
      <w:r w:rsidRPr="0039455F">
        <w:t>FAA</w:t>
      </w:r>
      <w:r w:rsidR="00C014CF">
        <w:t>'</w:t>
      </w:r>
      <w:r w:rsidRPr="0039455F">
        <w:t>s</w:t>
      </w:r>
      <w:r w:rsidR="00C014CF">
        <w:t xml:space="preserve"> </w:t>
      </w:r>
      <w:r w:rsidRPr="0039455F">
        <w:t>option</w:t>
      </w:r>
      <w:r w:rsidR="00C014CF">
        <w:t xml:space="preserve"> </w:t>
      </w:r>
      <w:r w:rsidRPr="0039455F">
        <w:t>on</w:t>
      </w:r>
      <w:r w:rsidR="00C014CF">
        <w:t xml:space="preserve"> </w:t>
      </w:r>
      <w:r w:rsidRPr="0039455F">
        <w:t>page</w:t>
      </w:r>
      <w:r w:rsidR="00C014CF">
        <w:t xml:space="preserve"> </w:t>
      </w:r>
      <w:r w:rsidRPr="0039455F">
        <w:t>101)</w:t>
      </w:r>
      <w:r w:rsidR="00C014CF">
        <w:t>.</w:t>
      </w:r>
    </w:p>
    <w:p w14:paraId="647D8518" w14:textId="35E2CD16" w:rsidR="00AD474B" w:rsidRPr="0039455F" w:rsidRDefault="00AD474B" w:rsidP="00AD474B">
      <w:pPr>
        <w:pStyle w:val="B1"/>
      </w:pPr>
      <w:r>
        <w:rPr>
          <w:lang w:val="en-US"/>
        </w:rPr>
        <w:t>-</w:t>
      </w:r>
      <w:r>
        <w:rPr>
          <w:lang w:val="en-US"/>
        </w:rPr>
        <w:tab/>
      </w:r>
      <w:r w:rsidRPr="0039455F">
        <w:t>Recommended</w:t>
      </w:r>
      <w:r w:rsidR="00C014CF">
        <w:t xml:space="preserve"> </w:t>
      </w:r>
      <w:r w:rsidRPr="0039455F">
        <w:t>minimum</w:t>
      </w:r>
      <w:r w:rsidR="00C014CF">
        <w:t xml:space="preserve"> </w:t>
      </w:r>
      <w:r w:rsidRPr="0039455F">
        <w:t>UAS</w:t>
      </w:r>
      <w:r w:rsidR="00C014CF">
        <w:t xml:space="preserve"> </w:t>
      </w:r>
      <w:r w:rsidRPr="0039455F">
        <w:t>performance</w:t>
      </w:r>
      <w:r w:rsidR="00C014CF">
        <w:t xml:space="preserve"> </w:t>
      </w:r>
      <w:r w:rsidRPr="0039455F">
        <w:t>requirements</w:t>
      </w:r>
      <w:r w:rsidR="00C014CF">
        <w:t>:</w:t>
      </w:r>
    </w:p>
    <w:p w14:paraId="3E67C9C8" w14:textId="19B28E2A" w:rsidR="00AD474B" w:rsidRPr="0039455F" w:rsidRDefault="00AD474B" w:rsidP="00AD474B">
      <w:pPr>
        <w:pStyle w:val="B2"/>
      </w:pPr>
      <w:r>
        <w:rPr>
          <w:lang w:val="en-US"/>
        </w:rPr>
        <w:t>-</w:t>
      </w:r>
      <w:r>
        <w:rPr>
          <w:lang w:val="en-US"/>
        </w:rPr>
        <w:tab/>
      </w:r>
      <w:r w:rsidRPr="0039455F">
        <w:t>Location,</w:t>
      </w:r>
      <w:r w:rsidR="00C014CF">
        <w:t xml:space="preserve"> </w:t>
      </w:r>
      <w:r w:rsidRPr="0039455F">
        <w:t>auto</w:t>
      </w:r>
      <w:r w:rsidR="00C014CF">
        <w:t xml:space="preserve"> </w:t>
      </w:r>
      <w:r w:rsidRPr="0039455F">
        <w:t>USS</w:t>
      </w:r>
      <w:r w:rsidR="00C014CF">
        <w:t xml:space="preserve"> </w:t>
      </w:r>
      <w:r w:rsidRPr="0039455F">
        <w:t>connection,</w:t>
      </w:r>
      <w:r w:rsidR="00C014CF">
        <w:t xml:space="preserve"> </w:t>
      </w:r>
      <w:r w:rsidRPr="0039455F">
        <w:t>time</w:t>
      </w:r>
      <w:r w:rsidR="00C014CF">
        <w:t xml:space="preserve"> </w:t>
      </w:r>
      <w:r w:rsidRPr="0039455F">
        <w:t>mark,</w:t>
      </w:r>
      <w:r w:rsidR="00C014CF">
        <w:t xml:space="preserve"> </w:t>
      </w:r>
      <w:r w:rsidRPr="0039455F">
        <w:t>self-testing</w:t>
      </w:r>
      <w:r w:rsidR="00C014CF">
        <w:t xml:space="preserve"> </w:t>
      </w:r>
      <w:r w:rsidRPr="0039455F">
        <w:t>and</w:t>
      </w:r>
      <w:r w:rsidR="00C014CF">
        <w:t xml:space="preserve"> </w:t>
      </w:r>
      <w:r w:rsidRPr="0039455F">
        <w:t>monitoring,</w:t>
      </w:r>
      <w:r w:rsidR="00C014CF">
        <w:t xml:space="preserve"> </w:t>
      </w:r>
      <w:r w:rsidRPr="0039455F">
        <w:t>Tamper</w:t>
      </w:r>
      <w:r w:rsidR="00C014CF">
        <w:t xml:space="preserve"> </w:t>
      </w:r>
      <w:r w:rsidRPr="0039455F">
        <w:t>resistance,</w:t>
      </w:r>
      <w:r w:rsidR="00C014CF">
        <w:t xml:space="preserve"> </w:t>
      </w:r>
      <w:r w:rsidRPr="0039455F">
        <w:t>connectivity,</w:t>
      </w:r>
      <w:r w:rsidR="00C014CF">
        <w:t xml:space="preserve"> </w:t>
      </w:r>
      <w:r w:rsidRPr="0039455F">
        <w:t>error</w:t>
      </w:r>
      <w:r w:rsidR="00C014CF">
        <w:t xml:space="preserve"> </w:t>
      </w:r>
      <w:r w:rsidRPr="0039455F">
        <w:t>correction,</w:t>
      </w:r>
      <w:r w:rsidR="00C014CF">
        <w:t xml:space="preserve"> </w:t>
      </w:r>
      <w:r w:rsidRPr="0039455F">
        <w:t>msg</w:t>
      </w:r>
      <w:r w:rsidR="00C014CF">
        <w:t xml:space="preserve"> </w:t>
      </w:r>
      <w:r w:rsidRPr="0039455F">
        <w:t>transmission,</w:t>
      </w:r>
      <w:r w:rsidR="00C014CF">
        <w:t xml:space="preserve"> </w:t>
      </w:r>
      <w:r w:rsidRPr="0039455F">
        <w:t>inter-op</w:t>
      </w:r>
      <w:r w:rsidR="00C014CF">
        <w:t>.</w:t>
      </w:r>
    </w:p>
    <w:p w14:paraId="2EB4C2E4" w14:textId="0AD10344" w:rsidR="00AD474B" w:rsidRPr="0039455F" w:rsidRDefault="00AD474B" w:rsidP="00AD474B">
      <w:pPr>
        <w:pStyle w:val="B1"/>
      </w:pPr>
      <w:r>
        <w:rPr>
          <w:lang w:val="en-US"/>
        </w:rPr>
        <w:lastRenderedPageBreak/>
        <w:t>-</w:t>
      </w:r>
      <w:r>
        <w:rPr>
          <w:lang w:val="en-US"/>
        </w:rPr>
        <w:tab/>
      </w:r>
      <w:hyperlink r:id="rId24" w:history="1">
        <w:r w:rsidRPr="0039455F">
          <w:t>LAANC</w:t>
        </w:r>
      </w:hyperlink>
      <w:r w:rsidR="00C014CF">
        <w:t> [</w:t>
      </w:r>
      <w:r>
        <w:rPr>
          <w:lang w:val="en-US"/>
        </w:rPr>
        <w:t>Z</w:t>
      </w:r>
      <w:r>
        <w:t>]</w:t>
      </w:r>
      <w:r w:rsidR="00C014CF">
        <w:t xml:space="preserve"> </w:t>
      </w:r>
      <w:r w:rsidRPr="0039455F">
        <w:t>will be main interface for any USS in order to be FAA conformance.</w:t>
      </w:r>
    </w:p>
    <w:p w14:paraId="39882177" w14:textId="661F5278" w:rsidR="00080512" w:rsidRPr="00E31168" w:rsidRDefault="00080512" w:rsidP="008058D5">
      <w:pPr>
        <w:pStyle w:val="Heading9"/>
      </w:pPr>
      <w:r w:rsidRPr="00E31168">
        <w:br w:type="page"/>
      </w:r>
      <w:bookmarkStart w:id="244" w:name="_Toc21087551"/>
      <w:bookmarkStart w:id="245" w:name="_Toc23326084"/>
      <w:bookmarkStart w:id="246" w:name="_Toc23517603"/>
      <w:bookmarkStart w:id="247" w:name="_Toc23519162"/>
      <w:bookmarkStart w:id="248" w:name="_Toc25971154"/>
      <w:bookmarkStart w:id="249" w:name="_Toc25971398"/>
      <w:bookmarkStart w:id="250" w:name="_Toc26360322"/>
      <w:bookmarkStart w:id="251" w:name="_Toc26360391"/>
      <w:bookmarkStart w:id="252" w:name="_Toc31035893"/>
      <w:bookmarkStart w:id="253" w:name="_Toc31037038"/>
      <w:bookmarkStart w:id="254" w:name="_Toc31037114"/>
      <w:bookmarkStart w:id="255" w:name="_Toc31270512"/>
      <w:bookmarkStart w:id="256" w:name="_Toc31270540"/>
      <w:bookmarkStart w:id="257" w:name="_Toc31270568"/>
      <w:r w:rsidRPr="00E31168">
        <w:lastRenderedPageBreak/>
        <w:t xml:space="preserve">Annex </w:t>
      </w:r>
      <w:r w:rsidR="00AD474B">
        <w:t>B</w:t>
      </w:r>
      <w:r w:rsidRPr="00E31168">
        <w:t>:</w:t>
      </w:r>
      <w:r w:rsidRPr="00E31168">
        <w:br/>
        <w:t>Change history</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3C3971" w:rsidRPr="00E31168" w14:paraId="08A52317" w14:textId="77777777" w:rsidTr="00A4271D">
        <w:trPr>
          <w:cantSplit/>
        </w:trPr>
        <w:tc>
          <w:tcPr>
            <w:tcW w:w="9639" w:type="dxa"/>
            <w:gridSpan w:val="8"/>
            <w:tcBorders>
              <w:bottom w:val="nil"/>
            </w:tcBorders>
            <w:shd w:val="solid" w:color="FFFFFF" w:fill="auto"/>
          </w:tcPr>
          <w:p w14:paraId="167103A2" w14:textId="77777777" w:rsidR="003C3971" w:rsidRPr="008058D5" w:rsidRDefault="003C3971" w:rsidP="008058D5">
            <w:pPr>
              <w:pStyle w:val="TAH"/>
              <w:rPr>
                <w:szCs w:val="18"/>
              </w:rPr>
            </w:pPr>
            <w:bookmarkStart w:id="258" w:name="historyclause"/>
            <w:bookmarkEnd w:id="258"/>
            <w:r w:rsidRPr="008058D5">
              <w:rPr>
                <w:szCs w:val="18"/>
              </w:rPr>
              <w:t>Change history</w:t>
            </w:r>
          </w:p>
        </w:tc>
      </w:tr>
      <w:tr w:rsidR="00C014CF" w:rsidRPr="00E31168" w14:paraId="10664792" w14:textId="77777777" w:rsidTr="00C014CF">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995"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13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709"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443"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C014CF" w:rsidRPr="00A4271D" w14:paraId="5E63A7BA" w14:textId="77777777" w:rsidTr="00C014CF">
        <w:tc>
          <w:tcPr>
            <w:tcW w:w="800" w:type="dxa"/>
            <w:shd w:val="solid" w:color="FFFFFF" w:fill="auto"/>
          </w:tcPr>
          <w:p w14:paraId="3ED4601D" w14:textId="52EB469B" w:rsidR="003C3971" w:rsidRPr="00A4271D" w:rsidRDefault="00E31168" w:rsidP="00E31168">
            <w:pPr>
              <w:pStyle w:val="TAC"/>
              <w:rPr>
                <w:color w:val="0000FF"/>
                <w:sz w:val="16"/>
                <w:szCs w:val="16"/>
              </w:rPr>
            </w:pPr>
            <w:r w:rsidRPr="00A4271D">
              <w:rPr>
                <w:color w:val="0000FF"/>
                <w:sz w:val="16"/>
                <w:szCs w:val="16"/>
              </w:rPr>
              <w:t>20</w:t>
            </w:r>
            <w:r w:rsidR="00B214A7">
              <w:rPr>
                <w:color w:val="0000FF"/>
                <w:sz w:val="16"/>
                <w:szCs w:val="16"/>
              </w:rPr>
              <w:t>20</w:t>
            </w:r>
            <w:r w:rsidRPr="00A4271D">
              <w:rPr>
                <w:color w:val="0000FF"/>
                <w:sz w:val="16"/>
                <w:szCs w:val="16"/>
              </w:rPr>
              <w:t>-</w:t>
            </w:r>
            <w:r w:rsidR="00B214A7">
              <w:rPr>
                <w:color w:val="0000FF"/>
                <w:sz w:val="16"/>
                <w:szCs w:val="16"/>
              </w:rPr>
              <w:t>01</w:t>
            </w:r>
          </w:p>
        </w:tc>
        <w:tc>
          <w:tcPr>
            <w:tcW w:w="995" w:type="dxa"/>
            <w:shd w:val="solid" w:color="FFFFFF" w:fill="auto"/>
          </w:tcPr>
          <w:p w14:paraId="74781B96" w14:textId="793FC712" w:rsidR="003C3971" w:rsidRPr="00A4271D" w:rsidRDefault="00E31168" w:rsidP="00E31168">
            <w:pPr>
              <w:pStyle w:val="TAC"/>
              <w:rPr>
                <w:color w:val="0000FF"/>
                <w:sz w:val="16"/>
                <w:szCs w:val="16"/>
              </w:rPr>
            </w:pPr>
            <w:r w:rsidRPr="00A4271D">
              <w:rPr>
                <w:color w:val="0000FF"/>
                <w:sz w:val="16"/>
                <w:szCs w:val="16"/>
              </w:rPr>
              <w:t>SA2#13</w:t>
            </w:r>
            <w:r w:rsidR="00B214A7">
              <w:rPr>
                <w:color w:val="0000FF"/>
                <w:sz w:val="16"/>
                <w:szCs w:val="16"/>
              </w:rPr>
              <w:t>6AH</w:t>
            </w:r>
          </w:p>
        </w:tc>
        <w:tc>
          <w:tcPr>
            <w:tcW w:w="1134" w:type="dxa"/>
            <w:shd w:val="solid" w:color="FFFFFF" w:fill="auto"/>
          </w:tcPr>
          <w:p w14:paraId="3EC74EA4" w14:textId="3D67412B" w:rsidR="003C3971" w:rsidRPr="00A4271D" w:rsidRDefault="00DA46F9" w:rsidP="00E31168">
            <w:pPr>
              <w:pStyle w:val="TAC"/>
              <w:rPr>
                <w:color w:val="0000FF"/>
                <w:sz w:val="16"/>
                <w:szCs w:val="16"/>
              </w:rPr>
            </w:pPr>
            <w:r w:rsidRPr="00A4271D">
              <w:rPr>
                <w:color w:val="0000FF"/>
                <w:sz w:val="16"/>
                <w:szCs w:val="16"/>
              </w:rPr>
              <w:t>S2-</w:t>
            </w:r>
            <w:r w:rsidR="00B214A7">
              <w:rPr>
                <w:color w:val="0000FF"/>
                <w:sz w:val="16"/>
                <w:szCs w:val="16"/>
              </w:rPr>
              <w:t>2001460</w:t>
            </w:r>
          </w:p>
        </w:tc>
        <w:tc>
          <w:tcPr>
            <w:tcW w:w="709" w:type="dxa"/>
            <w:shd w:val="solid" w:color="FFFFFF" w:fill="auto"/>
          </w:tcPr>
          <w:p w14:paraId="7F20BADF" w14:textId="00D7F661"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25AE004A" w14:textId="52A6AAFB"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1F4DD35A" w14:textId="2EDEC133" w:rsidR="003C3971" w:rsidRPr="00A4271D" w:rsidRDefault="00E31168" w:rsidP="00E31168">
            <w:pPr>
              <w:pStyle w:val="TAC"/>
              <w:rPr>
                <w:color w:val="0000FF"/>
                <w:sz w:val="16"/>
                <w:szCs w:val="16"/>
              </w:rPr>
            </w:pPr>
            <w:r w:rsidRPr="00A4271D">
              <w:rPr>
                <w:color w:val="0000FF"/>
                <w:sz w:val="16"/>
                <w:szCs w:val="16"/>
              </w:rPr>
              <w:t>-</w:t>
            </w:r>
          </w:p>
        </w:tc>
        <w:tc>
          <w:tcPr>
            <w:tcW w:w="4443" w:type="dxa"/>
            <w:shd w:val="solid" w:color="FFFFFF" w:fill="auto"/>
          </w:tcPr>
          <w:p w14:paraId="07B1ED94" w14:textId="1145D28E" w:rsidR="003C3971" w:rsidRPr="00A4271D" w:rsidRDefault="00E31168" w:rsidP="00E31168">
            <w:pPr>
              <w:pStyle w:val="TAL"/>
              <w:rPr>
                <w:color w:val="0000FF"/>
                <w:sz w:val="16"/>
                <w:szCs w:val="16"/>
              </w:rPr>
            </w:pPr>
            <w:r w:rsidRPr="00A4271D">
              <w:rPr>
                <w:color w:val="0000FF"/>
                <w:sz w:val="16"/>
                <w:szCs w:val="16"/>
              </w:rPr>
              <w:t>Proposed skeleton agreed at S2#135</w:t>
            </w:r>
          </w:p>
        </w:tc>
        <w:tc>
          <w:tcPr>
            <w:tcW w:w="708" w:type="dxa"/>
            <w:shd w:val="solid" w:color="FFFFFF" w:fill="auto"/>
          </w:tcPr>
          <w:p w14:paraId="4FF3FDFD" w14:textId="4E22399E" w:rsidR="003C3971" w:rsidRPr="00A4271D" w:rsidRDefault="00E31168" w:rsidP="00E31168">
            <w:pPr>
              <w:pStyle w:val="TAC"/>
              <w:rPr>
                <w:color w:val="0000FF"/>
                <w:sz w:val="16"/>
                <w:szCs w:val="16"/>
              </w:rPr>
            </w:pPr>
            <w:r w:rsidRPr="00A4271D">
              <w:rPr>
                <w:color w:val="0000FF"/>
                <w:sz w:val="16"/>
                <w:szCs w:val="16"/>
              </w:rPr>
              <w:t>0.0.0</w:t>
            </w:r>
          </w:p>
        </w:tc>
      </w:tr>
      <w:tr w:rsidR="00C014CF" w:rsidRPr="00A4271D" w14:paraId="55363766" w14:textId="77777777" w:rsidTr="00C014CF">
        <w:tc>
          <w:tcPr>
            <w:tcW w:w="800" w:type="dxa"/>
            <w:shd w:val="solid" w:color="FFFFFF" w:fill="auto"/>
          </w:tcPr>
          <w:p w14:paraId="5B7F9AA4" w14:textId="77777777" w:rsidR="000602F7" w:rsidRPr="00A4271D" w:rsidRDefault="000602F7" w:rsidP="007D4695">
            <w:pPr>
              <w:pStyle w:val="TAC"/>
              <w:rPr>
                <w:sz w:val="16"/>
                <w:szCs w:val="16"/>
              </w:rPr>
            </w:pPr>
            <w:r w:rsidRPr="00A4271D">
              <w:rPr>
                <w:sz w:val="16"/>
                <w:szCs w:val="16"/>
              </w:rPr>
              <w:t>20</w:t>
            </w:r>
            <w:r>
              <w:rPr>
                <w:sz w:val="16"/>
                <w:szCs w:val="16"/>
              </w:rPr>
              <w:t>20</w:t>
            </w:r>
            <w:r w:rsidRPr="00A4271D">
              <w:rPr>
                <w:sz w:val="16"/>
                <w:szCs w:val="16"/>
              </w:rPr>
              <w:t>-</w:t>
            </w:r>
            <w:r>
              <w:rPr>
                <w:sz w:val="16"/>
                <w:szCs w:val="16"/>
              </w:rPr>
              <w:t>01</w:t>
            </w:r>
          </w:p>
        </w:tc>
        <w:tc>
          <w:tcPr>
            <w:tcW w:w="995" w:type="dxa"/>
            <w:shd w:val="solid" w:color="FFFFFF" w:fill="auto"/>
          </w:tcPr>
          <w:p w14:paraId="495C5F91" w14:textId="77777777" w:rsidR="000602F7" w:rsidRPr="00A4271D" w:rsidRDefault="000602F7" w:rsidP="007D4695">
            <w:pPr>
              <w:pStyle w:val="TAC"/>
              <w:rPr>
                <w:sz w:val="16"/>
                <w:szCs w:val="16"/>
              </w:rPr>
            </w:pPr>
            <w:r w:rsidRPr="00A4271D">
              <w:rPr>
                <w:sz w:val="16"/>
                <w:szCs w:val="16"/>
              </w:rPr>
              <w:t>SA2#13</w:t>
            </w:r>
            <w:r>
              <w:rPr>
                <w:sz w:val="16"/>
                <w:szCs w:val="16"/>
              </w:rPr>
              <w:t>6AH</w:t>
            </w:r>
          </w:p>
        </w:tc>
        <w:tc>
          <w:tcPr>
            <w:tcW w:w="1134" w:type="dxa"/>
            <w:shd w:val="solid" w:color="FFFFFF" w:fill="auto"/>
          </w:tcPr>
          <w:p w14:paraId="77CB1D48" w14:textId="77777777" w:rsidR="000602F7" w:rsidRPr="00A4271D" w:rsidRDefault="000602F7" w:rsidP="007D4695">
            <w:pPr>
              <w:pStyle w:val="TAC"/>
              <w:rPr>
                <w:sz w:val="16"/>
                <w:szCs w:val="16"/>
              </w:rPr>
            </w:pPr>
          </w:p>
        </w:tc>
        <w:tc>
          <w:tcPr>
            <w:tcW w:w="709" w:type="dxa"/>
            <w:shd w:val="solid" w:color="FFFFFF" w:fill="auto"/>
          </w:tcPr>
          <w:p w14:paraId="462F4AAB" w14:textId="77777777" w:rsidR="000602F7" w:rsidRPr="00A4271D" w:rsidRDefault="000602F7" w:rsidP="007D4695">
            <w:pPr>
              <w:pStyle w:val="TAC"/>
              <w:rPr>
                <w:sz w:val="16"/>
                <w:szCs w:val="16"/>
              </w:rPr>
            </w:pPr>
          </w:p>
        </w:tc>
        <w:tc>
          <w:tcPr>
            <w:tcW w:w="425" w:type="dxa"/>
            <w:shd w:val="solid" w:color="FFFFFF" w:fill="auto"/>
          </w:tcPr>
          <w:p w14:paraId="1F50512C" w14:textId="77777777" w:rsidR="000602F7" w:rsidRPr="00A4271D" w:rsidRDefault="000602F7" w:rsidP="007D4695">
            <w:pPr>
              <w:pStyle w:val="TAC"/>
              <w:rPr>
                <w:sz w:val="16"/>
                <w:szCs w:val="16"/>
              </w:rPr>
            </w:pPr>
          </w:p>
        </w:tc>
        <w:tc>
          <w:tcPr>
            <w:tcW w:w="425" w:type="dxa"/>
            <w:shd w:val="solid" w:color="FFFFFF" w:fill="auto"/>
          </w:tcPr>
          <w:p w14:paraId="6746D0A9" w14:textId="77777777" w:rsidR="000602F7" w:rsidRPr="00A4271D" w:rsidRDefault="000602F7" w:rsidP="007D4695">
            <w:pPr>
              <w:pStyle w:val="TAC"/>
              <w:rPr>
                <w:sz w:val="16"/>
                <w:szCs w:val="16"/>
              </w:rPr>
            </w:pPr>
          </w:p>
        </w:tc>
        <w:tc>
          <w:tcPr>
            <w:tcW w:w="4443" w:type="dxa"/>
            <w:shd w:val="solid" w:color="FFFFFF" w:fill="auto"/>
          </w:tcPr>
          <w:p w14:paraId="22BFCEC5" w14:textId="7224142E" w:rsidR="000602F7" w:rsidRPr="00A4271D" w:rsidRDefault="000602F7" w:rsidP="007D4695">
            <w:pPr>
              <w:pStyle w:val="TAL"/>
              <w:rPr>
                <w:sz w:val="16"/>
                <w:szCs w:val="16"/>
              </w:rPr>
            </w:pPr>
            <w:r>
              <w:rPr>
                <w:sz w:val="16"/>
                <w:szCs w:val="16"/>
              </w:rPr>
              <w:t>S2-2001643, S2-2001462, S2-2001645, S2-2001464, S2-2001646, S2-20</w:t>
            </w:r>
            <w:r w:rsidR="00470617">
              <w:rPr>
                <w:sz w:val="16"/>
                <w:szCs w:val="16"/>
              </w:rPr>
              <w:t>01724, S2-2001725</w:t>
            </w:r>
            <w:r w:rsidR="00AD474B">
              <w:rPr>
                <w:sz w:val="16"/>
                <w:szCs w:val="16"/>
              </w:rPr>
              <w:t>. Hanging paragraph cleared in annex.</w:t>
            </w:r>
            <w:r w:rsidR="006A3C5F">
              <w:rPr>
                <w:sz w:val="16"/>
                <w:szCs w:val="16"/>
              </w:rPr>
              <w:t xml:space="preserve"> Corrected two clear editorials in P-CRs.</w:t>
            </w:r>
          </w:p>
        </w:tc>
        <w:tc>
          <w:tcPr>
            <w:tcW w:w="708" w:type="dxa"/>
            <w:shd w:val="solid" w:color="FFFFFF" w:fill="auto"/>
          </w:tcPr>
          <w:p w14:paraId="336C1A35" w14:textId="77777777" w:rsidR="000602F7" w:rsidRPr="00A4271D" w:rsidRDefault="000602F7" w:rsidP="007D4695">
            <w:pPr>
              <w:pStyle w:val="TAC"/>
              <w:rPr>
                <w:sz w:val="16"/>
                <w:szCs w:val="16"/>
              </w:rPr>
            </w:pPr>
            <w:r>
              <w:rPr>
                <w:sz w:val="16"/>
                <w:szCs w:val="16"/>
              </w:rPr>
              <w:t>0.1.0</w:t>
            </w:r>
          </w:p>
        </w:tc>
      </w:tr>
    </w:tbl>
    <w:p w14:paraId="366FF5F3"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8DA78" w14:textId="77777777" w:rsidR="00825592" w:rsidRDefault="00825592">
      <w:r>
        <w:separator/>
      </w:r>
    </w:p>
  </w:endnote>
  <w:endnote w:type="continuationSeparator" w:id="0">
    <w:p w14:paraId="288A772F" w14:textId="77777777" w:rsidR="00825592" w:rsidRDefault="0082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3B2A51" w:rsidRDefault="003B2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7F182" w14:textId="77777777" w:rsidR="00825592" w:rsidRDefault="00825592">
      <w:r>
        <w:separator/>
      </w:r>
    </w:p>
  </w:footnote>
  <w:footnote w:type="continuationSeparator" w:id="0">
    <w:p w14:paraId="76E52D20" w14:textId="77777777" w:rsidR="00825592" w:rsidRDefault="0082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3044EB9" w:rsidR="003B2A51" w:rsidRDefault="003B2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4CF">
      <w:rPr>
        <w:rFonts w:ascii="Arial" w:hAnsi="Arial" w:cs="Arial"/>
        <w:b/>
        <w:noProof/>
        <w:sz w:val="18"/>
        <w:szCs w:val="18"/>
      </w:rPr>
      <w:t>3GPP TR 23.754 V0.1.0 (2020-01)</w:t>
    </w:r>
    <w:r>
      <w:rPr>
        <w:rFonts w:ascii="Arial" w:hAnsi="Arial" w:cs="Arial"/>
        <w:b/>
        <w:sz w:val="18"/>
        <w:szCs w:val="18"/>
      </w:rPr>
      <w:fldChar w:fldCharType="end"/>
    </w:r>
  </w:p>
  <w:p w14:paraId="02A1EAB6" w14:textId="77777777" w:rsidR="003B2A51" w:rsidRDefault="003B2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DC5F552" w:rsidR="003B2A51" w:rsidRDefault="003B2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4CF">
      <w:rPr>
        <w:rFonts w:ascii="Arial" w:hAnsi="Arial" w:cs="Arial"/>
        <w:b/>
        <w:noProof/>
        <w:sz w:val="18"/>
        <w:szCs w:val="18"/>
      </w:rPr>
      <w:t>Release 17</w:t>
    </w:r>
    <w:r>
      <w:rPr>
        <w:rFonts w:ascii="Arial" w:hAnsi="Arial" w:cs="Arial"/>
        <w:b/>
        <w:sz w:val="18"/>
        <w:szCs w:val="18"/>
      </w:rPr>
      <w:fldChar w:fldCharType="end"/>
    </w:r>
  </w:p>
  <w:p w14:paraId="176254D4" w14:textId="77777777" w:rsidR="003B2A51" w:rsidRDefault="003B2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5"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7"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11"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83381"/>
    <w:multiLevelType w:val="hybridMultilevel"/>
    <w:tmpl w:val="277C329A"/>
    <w:lvl w:ilvl="0" w:tplc="FCBC6F4E">
      <w:start w:val="4"/>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348A432E"/>
    <w:multiLevelType w:val="hybridMultilevel"/>
    <w:tmpl w:val="CB0C3876"/>
    <w:lvl w:ilvl="0" w:tplc="F6303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25" w15:restartNumberingAfterBreak="0">
    <w:nsid w:val="3EB15D07"/>
    <w:multiLevelType w:val="hybridMultilevel"/>
    <w:tmpl w:val="862841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630E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40"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41"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5F645338"/>
    <w:multiLevelType w:val="hybridMultilevel"/>
    <w:tmpl w:val="6A0CC88C"/>
    <w:lvl w:ilvl="0" w:tplc="D0200DB0">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47"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8"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49" w15:restartNumberingAfterBreak="0">
    <w:nsid w:val="677C496C"/>
    <w:multiLevelType w:val="hybridMultilevel"/>
    <w:tmpl w:val="690ED402"/>
    <w:lvl w:ilvl="0" w:tplc="5B729CC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9201B6"/>
    <w:multiLevelType w:val="hybridMultilevel"/>
    <w:tmpl w:val="BD564776"/>
    <w:lvl w:ilvl="0" w:tplc="5896E6AC">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5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A7107CA"/>
    <w:multiLevelType w:val="hybridMultilevel"/>
    <w:tmpl w:val="2DCC4926"/>
    <w:lvl w:ilvl="0" w:tplc="1828FD8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1"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0"/>
  </w:num>
  <w:num w:numId="5">
    <w:abstractNumId w:val="20"/>
  </w:num>
  <w:num w:numId="6">
    <w:abstractNumId w:val="44"/>
  </w:num>
  <w:num w:numId="7">
    <w:abstractNumId w:val="7"/>
  </w:num>
  <w:num w:numId="8">
    <w:abstractNumId w:val="49"/>
  </w:num>
  <w:num w:numId="9">
    <w:abstractNumId w:val="31"/>
  </w:num>
  <w:num w:numId="10">
    <w:abstractNumId w:val="6"/>
  </w:num>
  <w:num w:numId="11">
    <w:abstractNumId w:val="17"/>
  </w:num>
  <w:num w:numId="12">
    <w:abstractNumId w:val="4"/>
  </w:num>
  <w:num w:numId="13">
    <w:abstractNumId w:val="58"/>
  </w:num>
  <w:num w:numId="14">
    <w:abstractNumId w:val="5"/>
  </w:num>
  <w:num w:numId="15">
    <w:abstractNumId w:val="14"/>
  </w:num>
  <w:num w:numId="16">
    <w:abstractNumId w:val="25"/>
  </w:num>
  <w:num w:numId="17">
    <w:abstractNumId w:val="32"/>
  </w:num>
  <w:num w:numId="18">
    <w:abstractNumId w:val="26"/>
  </w:num>
  <w:num w:numId="19">
    <w:abstractNumId w:val="2"/>
  </w:num>
  <w:num w:numId="20">
    <w:abstractNumId w:val="16"/>
  </w:num>
  <w:num w:numId="21">
    <w:abstractNumId w:val="37"/>
  </w:num>
  <w:num w:numId="22">
    <w:abstractNumId w:val="63"/>
  </w:num>
  <w:num w:numId="23">
    <w:abstractNumId w:val="53"/>
  </w:num>
  <w:num w:numId="24">
    <w:abstractNumId w:val="34"/>
  </w:num>
  <w:num w:numId="25">
    <w:abstractNumId w:val="40"/>
  </w:num>
  <w:num w:numId="26">
    <w:abstractNumId w:val="38"/>
  </w:num>
  <w:num w:numId="27">
    <w:abstractNumId w:val="39"/>
  </w:num>
  <w:num w:numId="28">
    <w:abstractNumId w:val="23"/>
  </w:num>
  <w:num w:numId="29">
    <w:abstractNumId w:val="4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1"/>
  </w:num>
  <w:num w:numId="33">
    <w:abstractNumId w:val="30"/>
  </w:num>
  <w:num w:numId="34">
    <w:abstractNumId w:val="45"/>
  </w:num>
  <w:num w:numId="35">
    <w:abstractNumId w:val="62"/>
  </w:num>
  <w:num w:numId="36">
    <w:abstractNumId w:val="19"/>
  </w:num>
  <w:num w:numId="37">
    <w:abstractNumId w:val="9"/>
  </w:num>
  <w:num w:numId="38">
    <w:abstractNumId w:val="46"/>
  </w:num>
  <w:num w:numId="39">
    <w:abstractNumId w:val="35"/>
  </w:num>
  <w:num w:numId="40">
    <w:abstractNumId w:val="27"/>
  </w:num>
  <w:num w:numId="41">
    <w:abstractNumId w:val="42"/>
  </w:num>
  <w:num w:numId="42">
    <w:abstractNumId w:val="52"/>
  </w:num>
  <w:num w:numId="43">
    <w:abstractNumId w:val="29"/>
  </w:num>
  <w:num w:numId="44">
    <w:abstractNumId w:val="13"/>
  </w:num>
  <w:num w:numId="45">
    <w:abstractNumId w:val="56"/>
  </w:num>
  <w:num w:numId="46">
    <w:abstractNumId w:val="56"/>
  </w:num>
  <w:num w:numId="47">
    <w:abstractNumId w:val="54"/>
  </w:num>
  <w:num w:numId="48">
    <w:abstractNumId w:val="57"/>
  </w:num>
  <w:num w:numId="49">
    <w:abstractNumId w:val="10"/>
  </w:num>
  <w:num w:numId="50">
    <w:abstractNumId w:val="15"/>
  </w:num>
  <w:num w:numId="51">
    <w:abstractNumId w:val="48"/>
  </w:num>
  <w:num w:numId="52">
    <w:abstractNumId w:val="3"/>
  </w:num>
  <w:num w:numId="53">
    <w:abstractNumId w:val="61"/>
  </w:num>
  <w:num w:numId="54">
    <w:abstractNumId w:val="24"/>
  </w:num>
  <w:num w:numId="55">
    <w:abstractNumId w:val="59"/>
  </w:num>
  <w:num w:numId="56">
    <w:abstractNumId w:val="55"/>
  </w:num>
  <w:num w:numId="57">
    <w:abstractNumId w:val="33"/>
  </w:num>
  <w:num w:numId="58">
    <w:abstractNumId w:val="36"/>
  </w:num>
  <w:num w:numId="59">
    <w:abstractNumId w:val="8"/>
  </w:num>
  <w:num w:numId="60">
    <w:abstractNumId w:val="47"/>
  </w:num>
  <w:num w:numId="61">
    <w:abstractNumId w:val="60"/>
  </w:num>
  <w:num w:numId="62">
    <w:abstractNumId w:val="12"/>
  </w:num>
  <w:num w:numId="63">
    <w:abstractNumId w:val="18"/>
  </w:num>
  <w:num w:numId="64">
    <w:abstractNumId w:val="51"/>
  </w:num>
  <w:num w:numId="65">
    <w:abstractNumId w:val="21"/>
  </w:num>
  <w:num w:numId="66">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12"/>
    <w:rsid w:val="00024717"/>
    <w:rsid w:val="00025968"/>
    <w:rsid w:val="00033397"/>
    <w:rsid w:val="00040095"/>
    <w:rsid w:val="00050BC1"/>
    <w:rsid w:val="00051834"/>
    <w:rsid w:val="00054A22"/>
    <w:rsid w:val="000602F7"/>
    <w:rsid w:val="00062023"/>
    <w:rsid w:val="00063D55"/>
    <w:rsid w:val="000655A6"/>
    <w:rsid w:val="00080512"/>
    <w:rsid w:val="000830BE"/>
    <w:rsid w:val="00086D49"/>
    <w:rsid w:val="000B4C4D"/>
    <w:rsid w:val="000B6796"/>
    <w:rsid w:val="000C31FC"/>
    <w:rsid w:val="000C47C3"/>
    <w:rsid w:val="000D58AB"/>
    <w:rsid w:val="0011666D"/>
    <w:rsid w:val="00133525"/>
    <w:rsid w:val="001406E1"/>
    <w:rsid w:val="0014575E"/>
    <w:rsid w:val="0017712F"/>
    <w:rsid w:val="001A088C"/>
    <w:rsid w:val="001A4C42"/>
    <w:rsid w:val="001A7420"/>
    <w:rsid w:val="001B6637"/>
    <w:rsid w:val="001C07AF"/>
    <w:rsid w:val="001C21C3"/>
    <w:rsid w:val="001D02C2"/>
    <w:rsid w:val="001E46B4"/>
    <w:rsid w:val="001F0C1D"/>
    <w:rsid w:val="001F1132"/>
    <w:rsid w:val="001F168B"/>
    <w:rsid w:val="00207EE7"/>
    <w:rsid w:val="002347A2"/>
    <w:rsid w:val="002351F8"/>
    <w:rsid w:val="002675F0"/>
    <w:rsid w:val="0027023D"/>
    <w:rsid w:val="002746F2"/>
    <w:rsid w:val="00284A6D"/>
    <w:rsid w:val="0029723D"/>
    <w:rsid w:val="002B6339"/>
    <w:rsid w:val="002C4B7A"/>
    <w:rsid w:val="002E00EE"/>
    <w:rsid w:val="002E0FBD"/>
    <w:rsid w:val="003140C2"/>
    <w:rsid w:val="003172DC"/>
    <w:rsid w:val="0035462D"/>
    <w:rsid w:val="00356741"/>
    <w:rsid w:val="003765B8"/>
    <w:rsid w:val="00386BA0"/>
    <w:rsid w:val="00394CBC"/>
    <w:rsid w:val="003A65A2"/>
    <w:rsid w:val="003B2823"/>
    <w:rsid w:val="003B2A51"/>
    <w:rsid w:val="003B71B5"/>
    <w:rsid w:val="003C3971"/>
    <w:rsid w:val="003C5C81"/>
    <w:rsid w:val="003E1A57"/>
    <w:rsid w:val="003E376E"/>
    <w:rsid w:val="003E737E"/>
    <w:rsid w:val="00416A48"/>
    <w:rsid w:val="00420A21"/>
    <w:rsid w:val="00423334"/>
    <w:rsid w:val="00423A04"/>
    <w:rsid w:val="004329F1"/>
    <w:rsid w:val="004345EC"/>
    <w:rsid w:val="0044627A"/>
    <w:rsid w:val="00465515"/>
    <w:rsid w:val="00470617"/>
    <w:rsid w:val="00482EA7"/>
    <w:rsid w:val="004A1C63"/>
    <w:rsid w:val="004A4072"/>
    <w:rsid w:val="004A7E8C"/>
    <w:rsid w:val="004B4A61"/>
    <w:rsid w:val="004B7FFE"/>
    <w:rsid w:val="004C40C8"/>
    <w:rsid w:val="004D3578"/>
    <w:rsid w:val="004D59D2"/>
    <w:rsid w:val="004D5A05"/>
    <w:rsid w:val="004E213A"/>
    <w:rsid w:val="004E2FBC"/>
    <w:rsid w:val="004F0988"/>
    <w:rsid w:val="004F3340"/>
    <w:rsid w:val="0050039C"/>
    <w:rsid w:val="0053388B"/>
    <w:rsid w:val="00535773"/>
    <w:rsid w:val="00543912"/>
    <w:rsid w:val="00543E6C"/>
    <w:rsid w:val="00551577"/>
    <w:rsid w:val="005566B7"/>
    <w:rsid w:val="00565087"/>
    <w:rsid w:val="00585897"/>
    <w:rsid w:val="00597B11"/>
    <w:rsid w:val="005D2E01"/>
    <w:rsid w:val="005D7526"/>
    <w:rsid w:val="005E4BB2"/>
    <w:rsid w:val="006011EA"/>
    <w:rsid w:val="00602AEA"/>
    <w:rsid w:val="00614FDF"/>
    <w:rsid w:val="0063543D"/>
    <w:rsid w:val="006451F7"/>
    <w:rsid w:val="00647114"/>
    <w:rsid w:val="00676940"/>
    <w:rsid w:val="00683F0B"/>
    <w:rsid w:val="00693D1F"/>
    <w:rsid w:val="006A323F"/>
    <w:rsid w:val="006A3C5F"/>
    <w:rsid w:val="006B30D0"/>
    <w:rsid w:val="006C07E3"/>
    <w:rsid w:val="006C3D95"/>
    <w:rsid w:val="006C5055"/>
    <w:rsid w:val="006C5D7B"/>
    <w:rsid w:val="006E5C86"/>
    <w:rsid w:val="006E5E82"/>
    <w:rsid w:val="00701116"/>
    <w:rsid w:val="00713C44"/>
    <w:rsid w:val="00734A5B"/>
    <w:rsid w:val="0074026F"/>
    <w:rsid w:val="007429F6"/>
    <w:rsid w:val="00744E76"/>
    <w:rsid w:val="00750BF8"/>
    <w:rsid w:val="00757964"/>
    <w:rsid w:val="00757E1A"/>
    <w:rsid w:val="00771506"/>
    <w:rsid w:val="00774DA4"/>
    <w:rsid w:val="00780C94"/>
    <w:rsid w:val="00781F0F"/>
    <w:rsid w:val="00792471"/>
    <w:rsid w:val="00796CDA"/>
    <w:rsid w:val="007B0A3B"/>
    <w:rsid w:val="007B600E"/>
    <w:rsid w:val="007E2DDF"/>
    <w:rsid w:val="007F0F4A"/>
    <w:rsid w:val="008028A4"/>
    <w:rsid w:val="008058D5"/>
    <w:rsid w:val="00825592"/>
    <w:rsid w:val="00830747"/>
    <w:rsid w:val="008506B7"/>
    <w:rsid w:val="00863375"/>
    <w:rsid w:val="008768CA"/>
    <w:rsid w:val="008868E8"/>
    <w:rsid w:val="008C384C"/>
    <w:rsid w:val="008D4005"/>
    <w:rsid w:val="008E6AE9"/>
    <w:rsid w:val="008F2002"/>
    <w:rsid w:val="008F4DE1"/>
    <w:rsid w:val="008F6494"/>
    <w:rsid w:val="0090271F"/>
    <w:rsid w:val="00902E23"/>
    <w:rsid w:val="009114D7"/>
    <w:rsid w:val="0091348E"/>
    <w:rsid w:val="0091699E"/>
    <w:rsid w:val="00917CCB"/>
    <w:rsid w:val="009228F8"/>
    <w:rsid w:val="00923170"/>
    <w:rsid w:val="00942EC2"/>
    <w:rsid w:val="00956EA5"/>
    <w:rsid w:val="009737D0"/>
    <w:rsid w:val="009752E0"/>
    <w:rsid w:val="0098157B"/>
    <w:rsid w:val="009A009F"/>
    <w:rsid w:val="009C74B0"/>
    <w:rsid w:val="009D164C"/>
    <w:rsid w:val="009D44FE"/>
    <w:rsid w:val="009F37B7"/>
    <w:rsid w:val="00A00C96"/>
    <w:rsid w:val="00A10F02"/>
    <w:rsid w:val="00A151CF"/>
    <w:rsid w:val="00A164B4"/>
    <w:rsid w:val="00A21A46"/>
    <w:rsid w:val="00A2436A"/>
    <w:rsid w:val="00A26956"/>
    <w:rsid w:val="00A27486"/>
    <w:rsid w:val="00A34E1C"/>
    <w:rsid w:val="00A4271D"/>
    <w:rsid w:val="00A44B06"/>
    <w:rsid w:val="00A53724"/>
    <w:rsid w:val="00A56066"/>
    <w:rsid w:val="00A73129"/>
    <w:rsid w:val="00A76FE9"/>
    <w:rsid w:val="00A82346"/>
    <w:rsid w:val="00A92BA1"/>
    <w:rsid w:val="00AA024D"/>
    <w:rsid w:val="00AB77B1"/>
    <w:rsid w:val="00AC6880"/>
    <w:rsid w:val="00AC6BC6"/>
    <w:rsid w:val="00AD1459"/>
    <w:rsid w:val="00AD1FC0"/>
    <w:rsid w:val="00AD41E0"/>
    <w:rsid w:val="00AD474B"/>
    <w:rsid w:val="00AD78D2"/>
    <w:rsid w:val="00AE3496"/>
    <w:rsid w:val="00AE65E2"/>
    <w:rsid w:val="00AF19B6"/>
    <w:rsid w:val="00AF6665"/>
    <w:rsid w:val="00B02987"/>
    <w:rsid w:val="00B15449"/>
    <w:rsid w:val="00B214A7"/>
    <w:rsid w:val="00B23DA9"/>
    <w:rsid w:val="00B837C1"/>
    <w:rsid w:val="00B93086"/>
    <w:rsid w:val="00BA19ED"/>
    <w:rsid w:val="00BA4B8D"/>
    <w:rsid w:val="00BA4E30"/>
    <w:rsid w:val="00BC0F7D"/>
    <w:rsid w:val="00BC1885"/>
    <w:rsid w:val="00BC5DF0"/>
    <w:rsid w:val="00BD6461"/>
    <w:rsid w:val="00BD7D31"/>
    <w:rsid w:val="00BE2615"/>
    <w:rsid w:val="00BE3255"/>
    <w:rsid w:val="00BE7D8C"/>
    <w:rsid w:val="00BF128E"/>
    <w:rsid w:val="00BF67AE"/>
    <w:rsid w:val="00C014CF"/>
    <w:rsid w:val="00C07047"/>
    <w:rsid w:val="00C074DD"/>
    <w:rsid w:val="00C1496A"/>
    <w:rsid w:val="00C22CBD"/>
    <w:rsid w:val="00C33079"/>
    <w:rsid w:val="00C41AAF"/>
    <w:rsid w:val="00C45231"/>
    <w:rsid w:val="00C66437"/>
    <w:rsid w:val="00C72833"/>
    <w:rsid w:val="00C80F1D"/>
    <w:rsid w:val="00C84ECC"/>
    <w:rsid w:val="00C93F40"/>
    <w:rsid w:val="00CA3D0C"/>
    <w:rsid w:val="00CD2E36"/>
    <w:rsid w:val="00CF0544"/>
    <w:rsid w:val="00D0373F"/>
    <w:rsid w:val="00D5612D"/>
    <w:rsid w:val="00D57972"/>
    <w:rsid w:val="00D639E1"/>
    <w:rsid w:val="00D675A9"/>
    <w:rsid w:val="00D738D6"/>
    <w:rsid w:val="00D755EB"/>
    <w:rsid w:val="00D76048"/>
    <w:rsid w:val="00D85DD5"/>
    <w:rsid w:val="00D87E00"/>
    <w:rsid w:val="00D9134D"/>
    <w:rsid w:val="00DA46F9"/>
    <w:rsid w:val="00DA7A03"/>
    <w:rsid w:val="00DB1818"/>
    <w:rsid w:val="00DB1A24"/>
    <w:rsid w:val="00DC309B"/>
    <w:rsid w:val="00DC41B5"/>
    <w:rsid w:val="00DC4DA2"/>
    <w:rsid w:val="00DD345D"/>
    <w:rsid w:val="00DD4C17"/>
    <w:rsid w:val="00DD74A5"/>
    <w:rsid w:val="00DF2B1F"/>
    <w:rsid w:val="00DF62CD"/>
    <w:rsid w:val="00DF787E"/>
    <w:rsid w:val="00E14211"/>
    <w:rsid w:val="00E16509"/>
    <w:rsid w:val="00E20B6B"/>
    <w:rsid w:val="00E31168"/>
    <w:rsid w:val="00E31A56"/>
    <w:rsid w:val="00E41E7B"/>
    <w:rsid w:val="00E44582"/>
    <w:rsid w:val="00E56C0D"/>
    <w:rsid w:val="00E56FDC"/>
    <w:rsid w:val="00E77645"/>
    <w:rsid w:val="00EA15B0"/>
    <w:rsid w:val="00EA5EA7"/>
    <w:rsid w:val="00EA7DD6"/>
    <w:rsid w:val="00EC183B"/>
    <w:rsid w:val="00EC4A25"/>
    <w:rsid w:val="00ED4185"/>
    <w:rsid w:val="00F025A2"/>
    <w:rsid w:val="00F02E37"/>
    <w:rsid w:val="00F04712"/>
    <w:rsid w:val="00F13360"/>
    <w:rsid w:val="00F22EC7"/>
    <w:rsid w:val="00F325C8"/>
    <w:rsid w:val="00F53429"/>
    <w:rsid w:val="00F60B52"/>
    <w:rsid w:val="00F653B8"/>
    <w:rsid w:val="00F8689A"/>
    <w:rsid w:val="00F9008D"/>
    <w:rsid w:val="00FA1266"/>
    <w:rsid w:val="00FB26A1"/>
    <w:rsid w:val="00FC1192"/>
    <w:rsid w:val="00FD4B14"/>
    <w:rsid w:val="00FE5836"/>
    <w:rsid w:val="00FF0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014CF"/>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C014CF"/>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TFChar">
    <w:name w:val="TF Char"/>
    <w:link w:val="TF"/>
    <w:rsid w:val="003B71B5"/>
    <w:rPr>
      <w:rFonts w:ascii="Arial" w:hAnsi="Arial"/>
      <w:b/>
      <w:lang w:val="en-GB" w:eastAsia="en-US"/>
    </w:rPr>
  </w:style>
  <w:style w:type="character" w:customStyle="1" w:styleId="THChar">
    <w:name w:val="TH Char"/>
    <w:link w:val="TH"/>
    <w:qFormat/>
    <w:rsid w:val="008058D5"/>
    <w:rPr>
      <w:rFonts w:ascii="Arial" w:hAnsi="Arial"/>
      <w:b/>
      <w:lang w:val="en-GB" w:eastAsia="en-US"/>
    </w:rPr>
  </w:style>
  <w:style w:type="character" w:customStyle="1" w:styleId="NOZchn">
    <w:name w:val="NO Zchn"/>
    <w:link w:val="NO"/>
    <w:rsid w:val="00207EE7"/>
    <w:rPr>
      <w:lang w:val="en-GB" w:eastAsia="en-US"/>
    </w:rPr>
  </w:style>
  <w:style w:type="character" w:customStyle="1" w:styleId="EXChar">
    <w:name w:val="EX Char"/>
    <w:link w:val="EX"/>
    <w:locked/>
    <w:rsid w:val="006C5055"/>
    <w:rPr>
      <w:lang w:val="en-GB" w:eastAsia="en-US"/>
    </w:rPr>
  </w:style>
  <w:style w:type="table" w:customStyle="1" w:styleId="1">
    <w:name w:val="网格型1"/>
    <w:basedOn w:val="TableNormal"/>
    <w:next w:val="TableGrid"/>
    <w:rsid w:val="00F02E3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2E37"/>
    <w:pPr>
      <w:overflowPunct w:val="0"/>
      <w:autoSpaceDE w:val="0"/>
      <w:autoSpaceDN w:val="0"/>
      <w:adjustRightInd w:val="0"/>
      <w:ind w:firstLineChars="200" w:firstLine="420"/>
      <w:textAlignment w:val="baseline"/>
    </w:pPr>
    <w:rPr>
      <w:rFonts w:eastAsia="Malgun Gothic"/>
      <w:color w:val="000000"/>
      <w:lang w:eastAsia="ja-JP"/>
    </w:rPr>
  </w:style>
  <w:style w:type="paragraph" w:customStyle="1" w:styleId="TableHeader">
    <w:name w:val="Table Header"/>
    <w:basedOn w:val="Normal"/>
    <w:uiPriority w:val="18"/>
    <w:qFormat/>
    <w:rsid w:val="00C014CF"/>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C014CF"/>
    <w:pPr>
      <w:numPr>
        <w:numId w:val="17"/>
      </w:numPr>
      <w:tabs>
        <w:tab w:val="num" w:pos="360"/>
        <w:tab w:val="left" w:pos="1009"/>
      </w:tabs>
      <w:spacing w:before="120" w:after="200" w:line="276" w:lineRule="auto"/>
      <w:ind w:left="540" w:firstLine="0"/>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C014C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BF67AE"/>
    <w:rPr>
      <w:rFonts w:ascii="Arial" w:eastAsia="SimSun" w:hAnsi="Arial"/>
      <w:szCs w:val="22"/>
      <w:lang w:val="en-GB" w:eastAsia="de-DE"/>
    </w:rPr>
  </w:style>
  <w:style w:type="character" w:customStyle="1" w:styleId="TALChar">
    <w:name w:val="TAL Char"/>
    <w:link w:val="TAL"/>
    <w:rsid w:val="004A7E8C"/>
    <w:rPr>
      <w:rFonts w:ascii="Arial" w:hAnsi="Arial"/>
      <w:sz w:val="18"/>
      <w:lang w:val="en-GB" w:eastAsia="en-US"/>
    </w:rPr>
  </w:style>
  <w:style w:type="character" w:customStyle="1" w:styleId="TANChar">
    <w:name w:val="TAN Char"/>
    <w:link w:val="TAN"/>
    <w:rsid w:val="00E56C0D"/>
    <w:rPr>
      <w:rFonts w:ascii="Arial" w:hAnsi="Arial"/>
      <w:sz w:val="18"/>
      <w:lang w:val="en-GB" w:eastAsia="en-US"/>
    </w:rPr>
  </w:style>
  <w:style w:type="character" w:customStyle="1" w:styleId="DocumentMapChar">
    <w:name w:val="Document Map Char"/>
    <w:link w:val="DocumentMap"/>
    <w:rsid w:val="00E56C0D"/>
    <w:rPr>
      <w:rFonts w:ascii="Tahoma" w:hAnsi="Tahoma" w:cs="Tahoma"/>
      <w:color w:val="000000"/>
      <w:sz w:val="16"/>
      <w:szCs w:val="16"/>
      <w:lang w:val="en-GB" w:eastAsia="ja-JP"/>
    </w:rPr>
  </w:style>
  <w:style w:type="character" w:customStyle="1" w:styleId="Heading2Char">
    <w:name w:val="Heading 2 Char"/>
    <w:link w:val="Heading2"/>
    <w:rsid w:val="00E56C0D"/>
    <w:rPr>
      <w:rFonts w:ascii="Arial" w:hAnsi="Arial"/>
      <w:sz w:val="32"/>
      <w:lang w:val="en-GB" w:eastAsia="en-US"/>
    </w:rPr>
  </w:style>
  <w:style w:type="character" w:customStyle="1" w:styleId="HeaderChar">
    <w:name w:val="Header Char"/>
    <w:link w:val="Header"/>
    <w:rsid w:val="00E56C0D"/>
    <w:rPr>
      <w:rFonts w:ascii="Arial" w:hAnsi="Arial"/>
      <w:b/>
      <w:noProof/>
      <w:sz w:val="18"/>
      <w:lang w:val="en-GB" w:eastAsia="ja-JP"/>
    </w:rPr>
  </w:style>
  <w:style w:type="paragraph" w:customStyle="1" w:styleId="AP">
    <w:name w:val="AP"/>
    <w:basedOn w:val="Normal"/>
    <w:rsid w:val="00E56C0D"/>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E56C0D"/>
    <w:pPr>
      <w:overflowPunct w:val="0"/>
      <w:autoSpaceDE w:val="0"/>
      <w:autoSpaceDN w:val="0"/>
      <w:adjustRightInd w:val="0"/>
      <w:jc w:val="right"/>
      <w:textAlignment w:val="baseline"/>
    </w:pPr>
    <w:rPr>
      <w:b/>
      <w:color w:val="000000"/>
    </w:rPr>
  </w:style>
  <w:style w:type="paragraph" w:customStyle="1" w:styleId="ZK">
    <w:name w:val="ZK"/>
    <w:rsid w:val="00E56C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E56C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E56C0D"/>
    <w:pPr>
      <w:overflowPunct w:val="0"/>
      <w:autoSpaceDE w:val="0"/>
      <w:autoSpaceDN w:val="0"/>
      <w:adjustRightInd w:val="0"/>
      <w:textAlignment w:val="baseline"/>
    </w:pPr>
    <w:rPr>
      <w:b/>
      <w:color w:val="000000"/>
    </w:rPr>
  </w:style>
  <w:style w:type="paragraph" w:styleId="Revision">
    <w:name w:val="Revision"/>
    <w:uiPriority w:val="99"/>
    <w:semiHidden/>
    <w:rsid w:val="00E56C0D"/>
    <w:rPr>
      <w:rFonts w:eastAsia="Malgun Gothic"/>
      <w:color w:val="000000"/>
      <w:lang w:val="en-GB" w:eastAsia="ja-JP"/>
    </w:rPr>
  </w:style>
  <w:style w:type="paragraph" w:styleId="DocumentMap">
    <w:name w:val="Document Map"/>
    <w:basedOn w:val="Normal"/>
    <w:link w:val="DocumentMapChar"/>
    <w:rsid w:val="00E56C0D"/>
    <w:pPr>
      <w:overflowPunct w:val="0"/>
      <w:autoSpaceDE w:val="0"/>
      <w:autoSpaceDN w:val="0"/>
      <w:adjustRightInd w:val="0"/>
      <w:textAlignment w:val="baseline"/>
    </w:pPr>
    <w:rPr>
      <w:rFonts w:ascii="Tahoma" w:hAnsi="Tahoma" w:cs="Tahoma"/>
      <w:color w:val="000000"/>
      <w:sz w:val="16"/>
      <w:szCs w:val="16"/>
      <w:lang w:eastAsia="ja-JP"/>
    </w:rPr>
  </w:style>
  <w:style w:type="character" w:customStyle="1" w:styleId="BalloonTextChar1">
    <w:name w:val="Balloon Text Char1"/>
    <w:basedOn w:val="DefaultParagraphFont"/>
    <w:semiHidden/>
    <w:rsid w:val="00E56C0D"/>
    <w:rPr>
      <w:rFonts w:ascii="Segoe UI" w:hAnsi="Segoe UI" w:cs="Segoe UI"/>
      <w:sz w:val="18"/>
      <w:szCs w:val="18"/>
      <w:lang w:val="en-GB" w:eastAsia="en-US"/>
    </w:rPr>
  </w:style>
  <w:style w:type="character" w:customStyle="1" w:styleId="Heading4Char">
    <w:name w:val="Heading 4 Char"/>
    <w:link w:val="Heading4"/>
    <w:rsid w:val="00E56C0D"/>
    <w:rPr>
      <w:rFonts w:ascii="Arial" w:hAnsi="Arial"/>
      <w:sz w:val="24"/>
      <w:lang w:val="en-GB" w:eastAsia="en-US"/>
    </w:rPr>
  </w:style>
  <w:style w:type="character" w:customStyle="1" w:styleId="B3Car">
    <w:name w:val="B3 Car"/>
    <w:link w:val="B3"/>
    <w:rsid w:val="002972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faa.gov/uas/programs_partnerships/data_exchange/"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faa.gov/uas/programs_partnerships/data_exchange/" TargetMode="External"/><Relationship Id="rId5" Type="http://schemas.openxmlformats.org/officeDocument/2006/relationships/customXml" Target="../customXml/item4.xml"/><Relationship Id="rId15" Type="http://schemas.openxmlformats.org/officeDocument/2006/relationships/hyperlink" Target="https://www.faa.gov/regulations_policies/rulemaking/committees/documents/media/UAS%20ID%20ARC%20Final%20Report%20with%20Appendices.pdf" TargetMode="External"/><Relationship Id="rId23" Type="http://schemas.openxmlformats.org/officeDocument/2006/relationships/hyperlink" Target="https://www.faa.gov/uas/commercial_operators/part_107/"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federalregister.gov/documents/2019/12/31/2019-28100/remote-identification-of-unmanned-aircraft-systems" TargetMode="External"/><Relationship Id="rId22" Type="http://schemas.openxmlformats.org/officeDocument/2006/relationships/package" Target="embeddings/Microsoft_PowerPoint_Presentation.ppt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purl.org/dc/dcmitype/"/>
    <ds:schemaRef ds:uri="http://schemas.microsoft.com/office/infopath/2007/PartnerControls"/>
    <ds:schemaRef ds:uri="http://purl.org/dc/elements/1.1/"/>
    <ds:schemaRef ds:uri="http://schemas.microsoft.com/office/2006/metadata/properties"/>
    <ds:schemaRef ds:uri="db33437f-65a5-48c5-b537-19efd290f967"/>
    <ds:schemaRef ds:uri="http://schemas.microsoft.com/office/2006/documentManagement/types"/>
    <ds:schemaRef ds:uri="6f846979-0e6f-42ff-8b87-e1893efeda99"/>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7BC04806-A636-426B-B134-EF4A949F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4698</Words>
  <Characters>26603</Characters>
  <Application>Microsoft Office Word</Application>
  <DocSecurity>0</DocSecurity>
  <Lines>566</Lines>
  <Paragraphs>411</Paragraphs>
  <ScaleCrop>false</ScaleCrop>
  <HeadingPairs>
    <vt:vector size="2" baseType="variant">
      <vt:variant>
        <vt:lpstr>Title</vt:lpstr>
      </vt:variant>
      <vt:variant>
        <vt:i4>1</vt:i4>
      </vt:variant>
    </vt:vector>
  </HeadingPairs>
  <TitlesOfParts>
    <vt:vector size="1" baseType="lpstr">
      <vt:lpstr>3GPP TR 23.700-40</vt:lpstr>
    </vt:vector>
  </TitlesOfParts>
  <Manager/>
  <Company/>
  <LinksUpToDate>false</LinksUpToDate>
  <CharactersWithSpaces>30890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23.754</dc:title>
  <dc:subject>Study on supporting Unmanned Aerial Systems (UAS) connectivity, Identification and tracking (Release 17)</dc:subject>
  <dc:creator>MCC Support</dc:creator>
  <cp:keywords/>
  <dc:description/>
  <cp:lastModifiedBy>laeyoung.kim@lge.com Corrections</cp:lastModifiedBy>
  <cp:revision>2</cp:revision>
  <cp:lastPrinted>2019-02-25T14:05:00Z</cp:lastPrinted>
  <dcterms:created xsi:type="dcterms:W3CDTF">2020-01-30T08:55:00Z</dcterms:created>
  <dcterms:modified xsi:type="dcterms:W3CDTF">2020-01-30T08:55:00Z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